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5E928923"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3015AC">
              <w:rPr>
                <w:rFonts w:eastAsiaTheme="minorEastAsia" w:hint="eastAsia"/>
                <w:lang w:eastAsia="zh-CN"/>
              </w:rPr>
              <w:t>10</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3015AC">
              <w:rPr>
                <w:rFonts w:eastAsiaTheme="minorEastAsia" w:hint="eastAsia"/>
                <w:sz w:val="32"/>
                <w:lang w:eastAsia="zh-CN"/>
              </w:rPr>
              <w:t>12</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pt" o:ole="">
                  <v:imagedata r:id="rId9" o:title=""/>
                </v:shape>
                <o:OLEObject Type="Embed" ProgID="Word.Picture.8" ShapeID="_x0000_i1025" DrawAspect="Content" ObjectID="_1826988600"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08F933"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192494518"/>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192494519"/>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192494521"/>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192494522"/>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192494523"/>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192494524"/>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192494525"/>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192494526"/>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192494527"/>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192494528"/>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192494529"/>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192494530"/>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192494531"/>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192494532"/>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192494533"/>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192494537"/>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192494538"/>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192494539"/>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192494540"/>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192494541"/>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192494542"/>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192494543"/>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192494544"/>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192494545"/>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192494546"/>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192494547"/>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4pt;height:163.2pt" o:ole="" fillcolor="window">
            <v:imagedata r:id="rId17" o:title=""/>
          </v:shape>
          <o:OLEObject Type="Embed" ProgID="MSDraw.Drawing.8.1" ShapeID="_x0000_i1026" DrawAspect="Content" ObjectID="_1826988601"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192494548"/>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192494549"/>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192494550"/>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192494551"/>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192494552"/>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192494553"/>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192494554"/>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192494555"/>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192494556"/>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192494558"/>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192494559"/>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192494560"/>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192494561"/>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192494562"/>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192494563"/>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192494565"/>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192494566"/>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192494568"/>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192494571"/>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192494572"/>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192494574"/>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192494575"/>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192494576"/>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192494577"/>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192494578"/>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192494579"/>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192494580"/>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192494581"/>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192494582"/>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192494583"/>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192494584"/>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192494585"/>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192494586"/>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192494587"/>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192494588"/>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192494589"/>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192494590"/>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192494591"/>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192494592"/>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192494593"/>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8pt;height:15pt" o:ole="">
            <v:imagedata r:id="rId26" o:title=""/>
          </v:shape>
          <o:OLEObject Type="Embed" ProgID="Equation.3" ShapeID="_x0000_i1027" DrawAspect="Content" ObjectID="_1826988602"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192494594"/>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684AC2">
              <w:rPr>
                <w:rFonts w:eastAsia="DengXian"/>
                <w:position w:val="-5"/>
                <w:lang w:eastAsia="en-US"/>
              </w:rPr>
              <w:pict w14:anchorId="6115978A">
                <v:shape id="_x0000_i1028" type="#_x0000_t75" style="width:36.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684AC2"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684AC2"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6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684AC2"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684AC2"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684AC2"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684AC2"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684AC2">
        <w:rPr>
          <w:rFonts w:eastAsia="DengXian"/>
          <w:position w:val="-6"/>
          <w:lang w:eastAsia="en-US"/>
        </w:rPr>
        <w:pict w14:anchorId="328D4307">
          <v:shape id="_x0000_i1035" type="#_x0000_t75" style="width:4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684AC2">
        <w:rPr>
          <w:rFonts w:eastAsia="DengXian"/>
          <w:position w:val="-7"/>
          <w:lang w:eastAsia="en-US"/>
        </w:rPr>
        <w:pict w14:anchorId="70512999">
          <v:shape id="_x0000_i1036" type="#_x0000_t75" style="width:57.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684AC2">
        <w:rPr>
          <w:rFonts w:eastAsia="DengXian"/>
          <w:position w:val="-5"/>
          <w:lang w:eastAsia="en-US"/>
        </w:rPr>
        <w:pict w14:anchorId="74B5CC6A">
          <v:shape id="_x0000_i1037" type="#_x0000_t75" style="width:3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192494610"/>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192494612"/>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192494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192494616"/>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192494617"/>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192494618"/>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192494619"/>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192494620"/>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192494621"/>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192494622"/>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192494623"/>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192494624"/>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192494625"/>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192494626"/>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192494627"/>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192494628"/>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192494629"/>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192494630"/>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192494631"/>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192494632"/>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192494633"/>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192494634"/>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192494635"/>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192494636"/>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192494637"/>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192494638"/>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192494639"/>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power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192494640"/>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192494641"/>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192494642"/>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192494643"/>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192494644"/>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192494645"/>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192494646"/>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192494647"/>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192494651"/>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192494652"/>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192494653"/>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192494654"/>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192494655"/>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192494656"/>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192494657"/>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192494658"/>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192494659"/>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45"/>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29.4pt" o:ole="" fillcolor="window">
                  <v:imagedata r:id="rId42" o:title=""/>
                </v:shape>
                <o:OLEObject Type="Embed" ProgID="Equation.3" ShapeID="_x0000_i1038" DrawAspect="Content" ObjectID="_1826988603"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29.4pt" o:ole="" fillcolor="window">
                  <v:imagedata r:id="rId42" o:title=""/>
                </v:shape>
                <o:OLEObject Type="Embed" ProgID="Equation.3" ShapeID="_x0000_i1039" DrawAspect="Content" ObjectID="_1826988604"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pt;height:29.4pt" o:ole="" fillcolor="window">
                  <v:imagedata r:id="rId45" o:title=""/>
                </v:shape>
                <o:OLEObject Type="Embed" ProgID="Equation.3" ShapeID="_x0000_i1040" DrawAspect="Content" ObjectID="_1826988605"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29.4pt" o:ole="" fillcolor="window">
                  <v:imagedata r:id="rId42" o:title=""/>
                </v:shape>
                <o:OLEObject Type="Embed" ProgID="Equation.3" ShapeID="_x0000_i1041" DrawAspect="Content" ObjectID="_1826988606"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29.4pt" o:ole="" fillcolor="window">
                  <v:imagedata r:id="rId42" o:title=""/>
                </v:shape>
                <o:OLEObject Type="Embed" ProgID="Equation.3" ShapeID="_x0000_i1042" DrawAspect="Content" ObjectID="_1826988607"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pt;height:29.4pt" o:ole="" fillcolor="window">
                  <v:imagedata r:id="rId45" o:title=""/>
                </v:shape>
                <o:OLEObject Type="Embed" ProgID="Equation.3" ShapeID="_x0000_i1043" DrawAspect="Content" ObjectID="_1826988608"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29.4pt" o:ole="" fillcolor="window">
                  <v:imagedata r:id="rId50" o:title=""/>
                </v:shape>
                <o:OLEObject Type="Embed" ProgID="Equation.3" ShapeID="_x0000_i1044" DrawAspect="Content" ObjectID="_1826988609"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684AC2">
              <w:pict w14:anchorId="1FCA4104">
                <v:shape id="_x0000_i1045" type="#_x0000_t75" style="width:163.8pt;height:19.8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4pt" o:ole="">
                  <v:imagedata r:id="rId53" o:title=""/>
                </v:shape>
                <o:OLEObject Type="Embed" ProgID="Equation.DSMT4" ShapeID="_x0000_i1046" DrawAspect="Content" ObjectID="_1826988610"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684AC2">
              <w:pict w14:anchorId="2F5C1E08">
                <v:shape id="_x0000_i1047" type="#_x0000_t75" style="width:163.8pt;height:19.8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4pt" o:ole="">
                  <v:imagedata r:id="rId56" o:title=""/>
                </v:shape>
                <o:OLEObject Type="Embed" ProgID="Equation.DSMT4" ShapeID="_x0000_i1048" DrawAspect="Content" ObjectID="_1826988611"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2pt;height:29.4pt" o:ole="">
                  <v:imagedata r:id="rId58" o:title=""/>
                </v:shape>
                <o:OLEObject Type="Embed" ProgID="Equation.DSMT4" ShapeID="_x0000_i1049" DrawAspect="Content" ObjectID="_1826988612"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2pt;height:29.4pt" o:ole="" fillcolor="window">
                  <v:imagedata r:id="rId60" o:title=""/>
                </v:shape>
                <o:OLEObject Type="Embed" ProgID="Equation.3" ShapeID="_x0000_i1050" DrawAspect="Content" ObjectID="_1826988613"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192494665"/>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07"/>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8"/>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92494666"/>
      <w:bookmarkStart w:id="2853" w:name="_Toc10886"/>
      <w:bookmarkStart w:id="2854" w:name="_Toc10324"/>
      <w:bookmarkStart w:id="2855" w:name="_Toc155781082"/>
      <w:bookmarkStart w:id="285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2"/>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192494667"/>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192494670"/>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192494671"/>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192494672"/>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192494673"/>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192494674"/>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192494675"/>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192494676"/>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192494677"/>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192494678"/>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192494679"/>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4" w:name="_Toc21093201"/>
      <w:bookmarkStart w:id="3155" w:name="_Toc29762730"/>
      <w:bookmarkStart w:id="3156" w:name="_Toc36025905"/>
      <w:bookmarkStart w:id="3157" w:name="_Toc44584775"/>
      <w:bookmarkStart w:id="3158" w:name="_Toc45869068"/>
      <w:bookmarkStart w:id="3159" w:name="_Toc52553627"/>
      <w:bookmarkStart w:id="3160" w:name="_Toc61111874"/>
      <w:bookmarkStart w:id="3161" w:name="_Toc61125956"/>
      <w:bookmarkStart w:id="3162"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4"/>
      <w:bookmarkEnd w:id="3155"/>
      <w:bookmarkEnd w:id="3156"/>
      <w:bookmarkEnd w:id="3157"/>
      <w:bookmarkEnd w:id="3158"/>
      <w:bookmarkEnd w:id="3159"/>
      <w:bookmarkEnd w:id="3160"/>
      <w:bookmarkEnd w:id="3161"/>
      <w:bookmarkEnd w:id="3162"/>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3" w:name="_Toc121820301"/>
      <w:bookmarkStart w:id="3164" w:name="_Toc124158051"/>
      <w:bookmarkStart w:id="3165" w:name="_Toc130560628"/>
      <w:bookmarkStart w:id="3166" w:name="_Toc137470271"/>
      <w:bookmarkStart w:id="3167" w:name="_Toc138884664"/>
      <w:bookmarkStart w:id="3168" w:name="_Toc145511072"/>
      <w:bookmarkStart w:id="3169" w:name="_Toc155479309"/>
      <w:bookmarkStart w:id="3170" w:name="_Toc176464310"/>
      <w:bookmarkStart w:id="3171" w:name="_Toc187247157"/>
      <w:bookmarkStart w:id="3172" w:name="_Toc192494680"/>
      <w:r w:rsidRPr="007530C6">
        <w:rPr>
          <w:rFonts w:eastAsia="SimSun"/>
        </w:rPr>
        <w:t>6.5.4.5.3</w:t>
      </w:r>
      <w:r w:rsidRPr="007530C6">
        <w:rPr>
          <w:rFonts w:eastAsia="SimSun"/>
        </w:rPr>
        <w:tab/>
      </w:r>
      <w:bookmarkEnd w:id="3163"/>
      <w:bookmarkEnd w:id="3164"/>
      <w:bookmarkEnd w:id="3165"/>
      <w:bookmarkEnd w:id="3166"/>
      <w:bookmarkEnd w:id="3167"/>
      <w:bookmarkEnd w:id="3168"/>
      <w:bookmarkEnd w:id="3169"/>
      <w:bookmarkEnd w:id="3170"/>
      <w:r w:rsidR="009C36E3" w:rsidRPr="00410A53">
        <w:rPr>
          <w:rFonts w:eastAsia="SimSun"/>
        </w:rPr>
        <w:t xml:space="preserve">Co-location with base stations and </w:t>
      </w:r>
      <w:r w:rsidR="009C36E3" w:rsidRPr="00410A53">
        <w:rPr>
          <w:rFonts w:eastAsia="SimSun"/>
          <w:i/>
          <w:iCs/>
        </w:rPr>
        <w:t>repeater</w:t>
      </w:r>
      <w:bookmarkEnd w:id="3171"/>
      <w:bookmarkEnd w:id="3172"/>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3" w:name="_Toc155428074"/>
      <w:bookmarkStart w:id="3174" w:name="_Toc155781092"/>
      <w:bookmarkStart w:id="3175" w:name="_Toc176464311"/>
      <w:bookmarkStart w:id="3176" w:name="_Toc187247158"/>
      <w:bookmarkStart w:id="3177" w:name="_Toc192494681"/>
      <w:bookmarkStart w:id="3178" w:name="_Toc82595282"/>
      <w:bookmarkStart w:id="3179" w:name="_Toc76545179"/>
      <w:bookmarkStart w:id="3180" w:name="_Toc75242833"/>
      <w:bookmarkStart w:id="3181" w:name="_Toc74961923"/>
      <w:bookmarkStart w:id="3182" w:name="_Toc66728119"/>
      <w:bookmarkStart w:id="3183" w:name="_Toc61182805"/>
      <w:bookmarkStart w:id="3184" w:name="_Toc58862812"/>
      <w:bookmarkStart w:id="3185" w:name="_Toc58860308"/>
      <w:bookmarkStart w:id="3186" w:name="_Toc53182567"/>
      <w:bookmarkStart w:id="3187" w:name="_Toc45884544"/>
      <w:bookmarkStart w:id="3188" w:name="_Toc37272298"/>
      <w:bookmarkStart w:id="3189" w:name="_Toc36645244"/>
      <w:bookmarkStart w:id="3190" w:name="_Toc29809859"/>
      <w:bookmarkStart w:id="3191" w:name="_Toc21100061"/>
      <w:bookmarkStart w:id="3192" w:name="_Toc120613182"/>
      <w:bookmarkStart w:id="3193" w:name="_Toc121756726"/>
      <w:bookmarkStart w:id="3194" w:name="_Toc121820302"/>
      <w:bookmarkStart w:id="3195" w:name="_Toc124158052"/>
      <w:bookmarkStart w:id="3196" w:name="_Toc130560629"/>
      <w:bookmarkStart w:id="3197" w:name="_Toc137470272"/>
      <w:bookmarkStart w:id="3198" w:name="_Toc138884665"/>
      <w:bookmarkStart w:id="3199" w:name="_Toc145511073"/>
      <w:bookmarkStart w:id="3200"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3"/>
      <w:bookmarkEnd w:id="3174"/>
      <w:bookmarkEnd w:id="3175"/>
      <w:bookmarkEnd w:id="3176"/>
      <w:bookmarkEnd w:id="3177"/>
    </w:p>
    <w:p w14:paraId="62C06541" w14:textId="77777777" w:rsidR="004267C1" w:rsidRPr="004267C1" w:rsidRDefault="004267C1" w:rsidP="004267C1">
      <w:pPr>
        <w:pStyle w:val="Heading5"/>
        <w:rPr>
          <w:rFonts w:eastAsia="SimSun"/>
          <w:lang w:eastAsia="en-US"/>
        </w:rPr>
      </w:pPr>
      <w:bookmarkStart w:id="3201" w:name="_Toc155781093"/>
      <w:bookmarkStart w:id="3202" w:name="_Toc155428075"/>
      <w:bookmarkStart w:id="3203" w:name="_Toc176464312"/>
      <w:bookmarkStart w:id="3204" w:name="_Toc187247159"/>
      <w:bookmarkStart w:id="3205"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1"/>
      <w:bookmarkEnd w:id="3202"/>
      <w:bookmarkEnd w:id="3203"/>
      <w:bookmarkEnd w:id="3204"/>
      <w:bookmarkEnd w:id="320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6" w:name="_Toc155781094"/>
      <w:bookmarkStart w:id="3207" w:name="_Toc155428076"/>
      <w:bookmarkStart w:id="3208" w:name="_Toc176464313"/>
      <w:bookmarkStart w:id="3209" w:name="_Toc187247160"/>
      <w:bookmarkStart w:id="3210" w:name="_Toc192494683"/>
      <w:bookmarkStart w:id="3211" w:name="_Toc30067"/>
      <w:bookmarkStart w:id="3212"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6"/>
      <w:bookmarkEnd w:id="3207"/>
      <w:bookmarkEnd w:id="3208"/>
      <w:bookmarkEnd w:id="3209"/>
      <w:bookmarkEnd w:id="3210"/>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1"/>
    <w:bookmarkEnd w:id="3212"/>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3" w:name="_Toc176464314"/>
      <w:bookmarkStart w:id="3214" w:name="_Toc187247161"/>
      <w:bookmarkStart w:id="3215" w:name="_Toc192494684"/>
      <w:r w:rsidRPr="007530C6">
        <w:t>6.5.5</w:t>
      </w:r>
      <w:r w:rsidRPr="007530C6">
        <w:tab/>
        <w:t>Receiver spurious emissions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13"/>
      <w:bookmarkEnd w:id="3214"/>
      <w:bookmarkEnd w:id="3215"/>
    </w:p>
    <w:p w14:paraId="588973DC" w14:textId="77777777" w:rsidR="00B13304" w:rsidRPr="007530C6" w:rsidRDefault="00B13304" w:rsidP="00B13304">
      <w:pPr>
        <w:pStyle w:val="Heading4"/>
      </w:pPr>
      <w:bookmarkStart w:id="3216" w:name="_Toc82595283"/>
      <w:bookmarkStart w:id="3217" w:name="_Toc76545180"/>
      <w:bookmarkStart w:id="3218" w:name="_Toc75242834"/>
      <w:bookmarkStart w:id="3219" w:name="_Toc74961924"/>
      <w:bookmarkStart w:id="3220" w:name="_Toc66728120"/>
      <w:bookmarkStart w:id="3221" w:name="_Toc61182806"/>
      <w:bookmarkStart w:id="3222" w:name="_Toc58862813"/>
      <w:bookmarkStart w:id="3223" w:name="_Toc58860309"/>
      <w:bookmarkStart w:id="3224" w:name="_Toc53182568"/>
      <w:bookmarkStart w:id="3225" w:name="_Toc45884545"/>
      <w:bookmarkStart w:id="3226" w:name="_Toc37272299"/>
      <w:bookmarkStart w:id="3227" w:name="_Toc36645245"/>
      <w:bookmarkStart w:id="3228" w:name="_Toc29809860"/>
      <w:bookmarkStart w:id="3229" w:name="_Toc21100062"/>
      <w:bookmarkStart w:id="3230" w:name="_Toc120613183"/>
      <w:bookmarkStart w:id="3231" w:name="_Toc121756727"/>
      <w:bookmarkStart w:id="3232" w:name="_Toc121820303"/>
      <w:bookmarkStart w:id="3233" w:name="_Toc124158053"/>
      <w:bookmarkStart w:id="3234" w:name="_Toc130560630"/>
      <w:bookmarkStart w:id="3235" w:name="_Toc137470273"/>
      <w:bookmarkStart w:id="3236" w:name="_Toc138884666"/>
      <w:bookmarkStart w:id="3237" w:name="_Toc145511074"/>
      <w:bookmarkStart w:id="3238" w:name="_Toc155479311"/>
      <w:bookmarkStart w:id="3239" w:name="_Toc176464315"/>
      <w:bookmarkStart w:id="3240" w:name="_Toc187247162"/>
      <w:bookmarkStart w:id="3241" w:name="_Toc192494685"/>
      <w:r w:rsidRPr="007530C6">
        <w:t>6.5.5.1</w:t>
      </w:r>
      <w:r w:rsidRPr="007530C6">
        <w:tab/>
        <w:t>Definition and applicability</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C2E9398" w14:textId="27B8A368" w:rsidR="00B13304" w:rsidRPr="007530C6" w:rsidRDefault="00B13304" w:rsidP="00B13304">
      <w:pPr>
        <w:rPr>
          <w:rFonts w:eastAsia="MS Mincho"/>
        </w:rPr>
      </w:pPr>
      <w:bookmarkStart w:id="3242" w:name="_Toc82595284"/>
      <w:bookmarkStart w:id="3243" w:name="_Toc76545181"/>
      <w:bookmarkStart w:id="3244" w:name="_Toc75242835"/>
      <w:bookmarkStart w:id="3245" w:name="_Toc74961925"/>
      <w:bookmarkStart w:id="3246" w:name="_Toc66728121"/>
      <w:bookmarkStart w:id="3247" w:name="_Toc61182807"/>
      <w:bookmarkStart w:id="3248" w:name="_Toc58862814"/>
      <w:bookmarkStart w:id="3249" w:name="_Toc58860310"/>
      <w:bookmarkStart w:id="3250" w:name="_Toc53182569"/>
      <w:bookmarkStart w:id="3251" w:name="_Toc45884546"/>
      <w:bookmarkStart w:id="3252" w:name="_Toc37272300"/>
      <w:bookmarkStart w:id="3253" w:name="_Toc36645246"/>
      <w:bookmarkStart w:id="3254" w:name="_Toc29809861"/>
      <w:bookmarkStart w:id="3255"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6" w:name="_Toc120613184"/>
      <w:bookmarkStart w:id="3257" w:name="_Toc121756728"/>
      <w:bookmarkStart w:id="3258" w:name="_Toc121820304"/>
      <w:bookmarkStart w:id="3259" w:name="_Toc124158054"/>
      <w:bookmarkStart w:id="3260" w:name="_Toc130560631"/>
      <w:bookmarkStart w:id="3261" w:name="_Toc137470274"/>
      <w:bookmarkStart w:id="3262" w:name="_Toc138884667"/>
      <w:bookmarkStart w:id="3263" w:name="_Toc145511075"/>
      <w:bookmarkStart w:id="3264" w:name="_Toc155479312"/>
      <w:bookmarkStart w:id="3265" w:name="_Toc176464316"/>
      <w:bookmarkStart w:id="3266" w:name="_Toc187247163"/>
      <w:bookmarkStart w:id="3267" w:name="_Toc192494686"/>
      <w:r w:rsidRPr="007530C6">
        <w:t>6.5.5.2</w:t>
      </w:r>
      <w:r w:rsidRPr="007530C6">
        <w:tab/>
        <w:t>Minimum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8" w:name="_Toc82595285"/>
      <w:bookmarkStart w:id="3269" w:name="_Toc76545182"/>
      <w:bookmarkStart w:id="3270" w:name="_Toc75242836"/>
      <w:bookmarkStart w:id="3271" w:name="_Toc74961926"/>
      <w:bookmarkStart w:id="3272" w:name="_Toc66728122"/>
      <w:bookmarkStart w:id="3273" w:name="_Toc61182808"/>
      <w:bookmarkStart w:id="3274" w:name="_Toc58862815"/>
      <w:bookmarkStart w:id="3275" w:name="_Toc58860311"/>
      <w:bookmarkStart w:id="3276" w:name="_Toc53182570"/>
      <w:bookmarkStart w:id="3277" w:name="_Toc45884547"/>
      <w:bookmarkStart w:id="3278" w:name="_Toc37272301"/>
      <w:bookmarkStart w:id="3279" w:name="_Toc36645247"/>
      <w:bookmarkStart w:id="3280" w:name="_Toc29809862"/>
      <w:bookmarkStart w:id="3281" w:name="_Toc21100064"/>
      <w:bookmarkStart w:id="3282" w:name="_Toc120613185"/>
      <w:bookmarkStart w:id="3283" w:name="_Toc121756729"/>
      <w:bookmarkStart w:id="3284" w:name="_Toc121820305"/>
      <w:bookmarkStart w:id="3285" w:name="_Toc124158055"/>
      <w:bookmarkStart w:id="3286" w:name="_Toc130560632"/>
      <w:bookmarkStart w:id="3287" w:name="_Toc137470275"/>
      <w:bookmarkStart w:id="3288" w:name="_Toc138884668"/>
      <w:bookmarkStart w:id="3289" w:name="_Toc145511076"/>
      <w:bookmarkStart w:id="3290" w:name="_Toc155479313"/>
      <w:bookmarkStart w:id="3291" w:name="_Toc176464317"/>
      <w:bookmarkStart w:id="3292" w:name="_Toc187247164"/>
      <w:bookmarkStart w:id="3293" w:name="_Toc192494687"/>
      <w:r w:rsidRPr="007530C6">
        <w:t>6.5.5.3</w:t>
      </w:r>
      <w:r w:rsidRPr="007530C6">
        <w:tab/>
        <w:t>Test purpose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4" w:name="_Toc82595286"/>
      <w:bookmarkStart w:id="3295" w:name="_Toc76545183"/>
      <w:bookmarkStart w:id="3296" w:name="_Toc75242837"/>
      <w:bookmarkStart w:id="3297" w:name="_Toc74961927"/>
      <w:bookmarkStart w:id="3298" w:name="_Toc66728123"/>
      <w:bookmarkStart w:id="3299" w:name="_Toc61182809"/>
      <w:bookmarkStart w:id="3300" w:name="_Toc58862816"/>
      <w:bookmarkStart w:id="3301" w:name="_Toc58860312"/>
      <w:bookmarkStart w:id="3302" w:name="_Toc53182571"/>
      <w:bookmarkStart w:id="3303" w:name="_Toc45884548"/>
      <w:bookmarkStart w:id="3304" w:name="_Toc37272302"/>
      <w:bookmarkStart w:id="3305" w:name="_Toc36645248"/>
      <w:bookmarkStart w:id="3306" w:name="_Toc29809863"/>
      <w:bookmarkStart w:id="3307" w:name="_Toc21100065"/>
      <w:bookmarkStart w:id="3308" w:name="_Toc120613186"/>
      <w:bookmarkStart w:id="3309" w:name="_Toc121756730"/>
      <w:bookmarkStart w:id="3310" w:name="_Toc121820306"/>
      <w:bookmarkStart w:id="3311" w:name="_Toc124158056"/>
      <w:bookmarkStart w:id="3312" w:name="_Toc130560633"/>
      <w:bookmarkStart w:id="3313" w:name="_Toc137470276"/>
      <w:bookmarkStart w:id="3314" w:name="_Toc138884669"/>
      <w:bookmarkStart w:id="3315" w:name="_Toc145511077"/>
      <w:bookmarkStart w:id="3316" w:name="_Toc155479314"/>
      <w:bookmarkStart w:id="3317" w:name="_Toc176464318"/>
      <w:bookmarkStart w:id="3318" w:name="_Toc187247165"/>
      <w:bookmarkStart w:id="3319" w:name="_Toc192494688"/>
      <w:r w:rsidRPr="007530C6">
        <w:t>6.5.5.4</w:t>
      </w:r>
      <w:r w:rsidRPr="007530C6">
        <w:tab/>
        <w:t>Method of test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75BD9FF" w14:textId="77777777" w:rsidR="00B13304" w:rsidRPr="007530C6" w:rsidRDefault="00B13304" w:rsidP="00B13304">
      <w:pPr>
        <w:pStyle w:val="Heading5"/>
      </w:pPr>
      <w:bookmarkStart w:id="3320" w:name="_Toc82595287"/>
      <w:bookmarkStart w:id="3321" w:name="_Toc76545184"/>
      <w:bookmarkStart w:id="3322" w:name="_Toc75242838"/>
      <w:bookmarkStart w:id="3323" w:name="_Toc74961928"/>
      <w:bookmarkStart w:id="3324" w:name="_Toc66728124"/>
      <w:bookmarkStart w:id="3325" w:name="_Toc61182810"/>
      <w:bookmarkStart w:id="3326" w:name="_Toc58862817"/>
      <w:bookmarkStart w:id="3327" w:name="_Toc58860313"/>
      <w:bookmarkStart w:id="3328" w:name="_Toc53182572"/>
      <w:bookmarkStart w:id="3329" w:name="_Toc45884549"/>
      <w:bookmarkStart w:id="3330" w:name="_Toc37272303"/>
      <w:bookmarkStart w:id="3331" w:name="_Toc36645249"/>
      <w:bookmarkStart w:id="3332" w:name="_Toc29809864"/>
      <w:bookmarkStart w:id="3333" w:name="_Toc21100066"/>
      <w:bookmarkStart w:id="3334" w:name="_Toc120613187"/>
      <w:bookmarkStart w:id="3335" w:name="_Toc121756731"/>
      <w:bookmarkStart w:id="3336" w:name="_Toc121820307"/>
      <w:bookmarkStart w:id="3337" w:name="_Toc124158057"/>
      <w:bookmarkStart w:id="3338" w:name="_Toc130560634"/>
      <w:bookmarkStart w:id="3339" w:name="_Toc137470277"/>
      <w:bookmarkStart w:id="3340" w:name="_Toc138884670"/>
      <w:bookmarkStart w:id="3341" w:name="_Toc145511078"/>
      <w:bookmarkStart w:id="3342" w:name="_Toc155479315"/>
      <w:bookmarkStart w:id="3343" w:name="_Toc176464319"/>
      <w:bookmarkStart w:id="3344" w:name="_Toc187247166"/>
      <w:bookmarkStart w:id="3345" w:name="_Toc192494689"/>
      <w:r w:rsidRPr="007530C6">
        <w:t>6.5.5.4.1</w:t>
      </w:r>
      <w:r w:rsidRPr="007530C6">
        <w:tab/>
        <w:t>Initial conditions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6" w:name="_Toc82595288"/>
      <w:bookmarkStart w:id="3347" w:name="_Toc76545185"/>
      <w:bookmarkStart w:id="3348" w:name="_Toc75242839"/>
      <w:bookmarkStart w:id="3349" w:name="_Toc74961929"/>
      <w:bookmarkStart w:id="3350" w:name="_Toc66728125"/>
      <w:bookmarkStart w:id="3351" w:name="_Toc61182811"/>
      <w:bookmarkStart w:id="3352" w:name="_Toc58862818"/>
      <w:bookmarkStart w:id="3353" w:name="_Toc58860314"/>
      <w:bookmarkStart w:id="3354" w:name="_Toc53182573"/>
      <w:bookmarkStart w:id="3355" w:name="_Toc45884550"/>
      <w:bookmarkStart w:id="3356" w:name="_Toc37272304"/>
      <w:bookmarkStart w:id="3357" w:name="_Toc36645250"/>
      <w:bookmarkStart w:id="3358" w:name="_Toc29809865"/>
      <w:bookmarkStart w:id="3359" w:name="_Toc21100067"/>
      <w:bookmarkStart w:id="3360" w:name="_Toc120613188"/>
      <w:bookmarkStart w:id="3361" w:name="_Toc121756732"/>
      <w:bookmarkStart w:id="3362" w:name="_Toc121820308"/>
      <w:bookmarkStart w:id="3363" w:name="_Toc124158058"/>
      <w:bookmarkStart w:id="3364" w:name="_Toc130560635"/>
      <w:bookmarkStart w:id="3365" w:name="_Toc137470278"/>
      <w:bookmarkStart w:id="3366" w:name="_Toc138884671"/>
      <w:bookmarkStart w:id="3367" w:name="_Toc145511079"/>
      <w:bookmarkStart w:id="3368" w:name="_Toc155479316"/>
      <w:bookmarkStart w:id="3369" w:name="_Toc176464320"/>
      <w:bookmarkStart w:id="3370" w:name="_Toc187247167"/>
      <w:bookmarkStart w:id="3371" w:name="_Toc192494690"/>
      <w:r w:rsidRPr="007530C6">
        <w:t>6.5.5.4.2</w:t>
      </w:r>
      <w:r w:rsidRPr="007530C6">
        <w:tab/>
        <w:t>Procedure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2" w:name="_Toc82595289"/>
      <w:bookmarkStart w:id="3373" w:name="_Toc76545186"/>
      <w:bookmarkStart w:id="3374" w:name="_Toc75242840"/>
      <w:bookmarkStart w:id="3375" w:name="_Toc74961930"/>
      <w:bookmarkStart w:id="3376" w:name="_Toc66728126"/>
      <w:bookmarkStart w:id="3377" w:name="_Toc61182812"/>
      <w:bookmarkStart w:id="3378" w:name="_Toc58862819"/>
      <w:bookmarkStart w:id="3379" w:name="_Toc58860315"/>
      <w:bookmarkStart w:id="3380" w:name="_Toc53182574"/>
      <w:bookmarkStart w:id="3381" w:name="_Toc45884551"/>
      <w:bookmarkStart w:id="3382" w:name="_Toc37272305"/>
      <w:bookmarkStart w:id="3383" w:name="_Toc36645251"/>
      <w:bookmarkStart w:id="3384" w:name="_Toc29809866"/>
      <w:bookmarkStart w:id="3385" w:name="_Toc21100068"/>
      <w:bookmarkStart w:id="3386" w:name="_Toc120613189"/>
      <w:bookmarkStart w:id="3387" w:name="_Toc121756733"/>
      <w:bookmarkStart w:id="3388" w:name="_Toc121820309"/>
      <w:bookmarkStart w:id="3389" w:name="_Toc124158059"/>
      <w:bookmarkStart w:id="3390" w:name="_Toc130560636"/>
      <w:bookmarkStart w:id="3391" w:name="_Toc137470279"/>
      <w:bookmarkStart w:id="3392" w:name="_Toc138884672"/>
      <w:bookmarkStart w:id="3393" w:name="_Toc145511080"/>
      <w:bookmarkStart w:id="3394" w:name="_Toc155479317"/>
      <w:bookmarkStart w:id="3395" w:name="_Toc176464321"/>
      <w:bookmarkStart w:id="3396" w:name="_Toc187247168"/>
      <w:bookmarkStart w:id="3397" w:name="_Toc192494691"/>
      <w:r w:rsidRPr="007530C6">
        <w:t>6.5.5.5</w:t>
      </w:r>
      <w:r w:rsidRPr="007530C6">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8" w:name="_Toc155428081"/>
      <w:bookmarkStart w:id="3399" w:name="_Toc155781099"/>
      <w:bookmarkStart w:id="3400" w:name="_Toc176464322"/>
      <w:bookmarkStart w:id="3401" w:name="_Toc187247169"/>
      <w:bookmarkStart w:id="3402"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8"/>
      <w:bookmarkEnd w:id="3399"/>
      <w:bookmarkEnd w:id="3400"/>
      <w:bookmarkEnd w:id="3401"/>
      <w:bookmarkEnd w:id="3402"/>
    </w:p>
    <w:p w14:paraId="7C60B94A" w14:textId="77777777" w:rsidR="009A6844" w:rsidRPr="009A6844" w:rsidRDefault="009A6844" w:rsidP="009A6844">
      <w:pPr>
        <w:pStyle w:val="Heading5"/>
        <w:rPr>
          <w:rFonts w:eastAsia="SimSun"/>
          <w:lang w:eastAsia="zh-CN"/>
        </w:rPr>
      </w:pPr>
      <w:bookmarkStart w:id="3403" w:name="_Toc155781100"/>
      <w:bookmarkStart w:id="3404" w:name="_Toc155428082"/>
      <w:bookmarkStart w:id="3405" w:name="_Toc176464323"/>
      <w:bookmarkStart w:id="3406" w:name="_Toc187247170"/>
      <w:bookmarkStart w:id="3407"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3"/>
      <w:bookmarkEnd w:id="3404"/>
      <w:bookmarkEnd w:id="3405"/>
      <w:bookmarkEnd w:id="3406"/>
      <w:bookmarkEnd w:id="3407"/>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8" w:name="_Toc97737208"/>
      <w:bookmarkStart w:id="3409" w:name="_Toc120613190"/>
      <w:bookmarkStart w:id="3410" w:name="_Toc121756734"/>
      <w:bookmarkStart w:id="3411" w:name="_Toc121820310"/>
      <w:bookmarkStart w:id="3412" w:name="_Toc124158060"/>
      <w:bookmarkStart w:id="3413" w:name="_Toc130560637"/>
      <w:bookmarkStart w:id="3414" w:name="_Toc137470280"/>
      <w:bookmarkStart w:id="3415" w:name="_Toc138884673"/>
      <w:bookmarkStart w:id="3416" w:name="_Toc145511081"/>
      <w:bookmarkStart w:id="3417" w:name="_Toc155479318"/>
      <w:bookmarkStart w:id="3418" w:name="_Toc176464324"/>
      <w:bookmarkStart w:id="3419" w:name="_Toc187247171"/>
      <w:bookmarkStart w:id="3420"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64ADCE3" w14:textId="24957DAF" w:rsidR="00431900" w:rsidRPr="007530C6" w:rsidRDefault="00431900" w:rsidP="00431900">
      <w:pPr>
        <w:pStyle w:val="Heading3"/>
      </w:pPr>
      <w:bookmarkStart w:id="3421" w:name="_Toc120613191"/>
      <w:bookmarkStart w:id="3422" w:name="_Toc121756735"/>
      <w:bookmarkStart w:id="3423" w:name="_Toc121820311"/>
      <w:bookmarkStart w:id="3424" w:name="_Toc124158061"/>
      <w:bookmarkStart w:id="3425" w:name="_Toc130560638"/>
      <w:bookmarkStart w:id="3426" w:name="_Toc137470281"/>
      <w:bookmarkStart w:id="3427" w:name="_Toc138884674"/>
      <w:bookmarkStart w:id="3428" w:name="_Toc145511082"/>
      <w:bookmarkStart w:id="3429" w:name="_Toc155479319"/>
      <w:bookmarkStart w:id="3430" w:name="_Toc176464325"/>
      <w:bookmarkStart w:id="3431" w:name="_Toc187247172"/>
      <w:bookmarkStart w:id="3432"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p>
    <w:p w14:paraId="1108CC68" w14:textId="77777777" w:rsidR="00431900" w:rsidRPr="007530C6" w:rsidRDefault="00431900" w:rsidP="00431900">
      <w:pPr>
        <w:pStyle w:val="Heading4"/>
      </w:pPr>
      <w:bookmarkStart w:id="3433" w:name="_Toc120613192"/>
      <w:bookmarkStart w:id="3434" w:name="_Toc121756736"/>
      <w:bookmarkStart w:id="3435" w:name="_Toc121820312"/>
      <w:bookmarkStart w:id="3436" w:name="_Toc124158062"/>
      <w:bookmarkStart w:id="3437" w:name="_Toc130560639"/>
      <w:bookmarkStart w:id="3438" w:name="_Toc137470282"/>
      <w:bookmarkStart w:id="3439" w:name="_Toc138884675"/>
      <w:bookmarkStart w:id="3440" w:name="_Toc145511083"/>
      <w:bookmarkStart w:id="3441" w:name="_Toc155479320"/>
      <w:bookmarkStart w:id="3442" w:name="_Toc176464326"/>
      <w:bookmarkStart w:id="3443" w:name="_Toc187247173"/>
      <w:bookmarkStart w:id="3444" w:name="_Toc192494696"/>
      <w:r w:rsidRPr="007530C6">
        <w:t>6.6.1.1</w:t>
      </w:r>
      <w:r w:rsidRPr="007530C6">
        <w:tab/>
        <w:t>General</w:t>
      </w:r>
      <w:bookmarkEnd w:id="3433"/>
      <w:bookmarkEnd w:id="3434"/>
      <w:bookmarkEnd w:id="3435"/>
      <w:bookmarkEnd w:id="3436"/>
      <w:bookmarkEnd w:id="3437"/>
      <w:bookmarkEnd w:id="3438"/>
      <w:bookmarkEnd w:id="3439"/>
      <w:bookmarkEnd w:id="3440"/>
      <w:bookmarkEnd w:id="3441"/>
      <w:bookmarkEnd w:id="3442"/>
      <w:bookmarkEnd w:id="3443"/>
      <w:bookmarkEnd w:id="3444"/>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5" w:name="_Hlk95332295"/>
      <w:r>
        <w:t xml:space="preserve">This difference is called the error vector. </w:t>
      </w:r>
      <w:bookmarkEnd w:id="3445"/>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6" w:name="_Toc120613193"/>
      <w:bookmarkStart w:id="3447" w:name="_Toc121756737"/>
      <w:bookmarkStart w:id="3448" w:name="_Toc121820313"/>
      <w:bookmarkStart w:id="3449" w:name="_Toc124158063"/>
      <w:bookmarkStart w:id="3450" w:name="_Toc130560640"/>
      <w:bookmarkStart w:id="3451" w:name="_Toc137470283"/>
      <w:bookmarkStart w:id="3452" w:name="_Toc138884676"/>
      <w:bookmarkStart w:id="3453" w:name="_Toc145511084"/>
      <w:bookmarkStart w:id="3454" w:name="_Toc155479321"/>
      <w:bookmarkStart w:id="3455" w:name="_Toc176464327"/>
      <w:bookmarkStart w:id="3456" w:name="_Toc187247174"/>
      <w:bookmarkStart w:id="3457" w:name="_Toc192494697"/>
      <w:r w:rsidRPr="007530C6">
        <w:t>6.6.1.2</w:t>
      </w:r>
      <w:r w:rsidRPr="007530C6">
        <w:tab/>
        <w:t>Minimum requirements</w:t>
      </w:r>
      <w:bookmarkEnd w:id="3446"/>
      <w:bookmarkEnd w:id="3447"/>
      <w:bookmarkEnd w:id="3448"/>
      <w:bookmarkEnd w:id="3449"/>
      <w:bookmarkEnd w:id="3450"/>
      <w:bookmarkEnd w:id="3451"/>
      <w:bookmarkEnd w:id="3452"/>
      <w:bookmarkEnd w:id="3453"/>
      <w:bookmarkEnd w:id="3454"/>
      <w:bookmarkEnd w:id="3455"/>
      <w:bookmarkEnd w:id="3456"/>
      <w:bookmarkEnd w:id="345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8" w:name="_Toc120613194"/>
      <w:bookmarkStart w:id="3459" w:name="_Toc121756738"/>
      <w:bookmarkStart w:id="3460" w:name="_Toc121820314"/>
      <w:bookmarkStart w:id="3461" w:name="_Toc124158064"/>
      <w:bookmarkStart w:id="3462" w:name="_Toc130560641"/>
      <w:bookmarkStart w:id="3463" w:name="_Toc137470284"/>
      <w:bookmarkStart w:id="3464" w:name="_Toc138884677"/>
      <w:bookmarkStart w:id="3465" w:name="_Toc145511085"/>
      <w:bookmarkStart w:id="3466" w:name="_Toc155479322"/>
      <w:bookmarkStart w:id="3467" w:name="_Toc176464328"/>
      <w:bookmarkStart w:id="3468" w:name="_Toc187247175"/>
      <w:bookmarkStart w:id="3469" w:name="_Toc192494698"/>
      <w:r w:rsidRPr="007530C6">
        <w:t>6.6.1.3</w:t>
      </w:r>
      <w:r w:rsidRPr="007530C6">
        <w:tab/>
        <w:t>Test purpose</w:t>
      </w:r>
      <w:bookmarkEnd w:id="3458"/>
      <w:bookmarkEnd w:id="3459"/>
      <w:bookmarkEnd w:id="3460"/>
      <w:bookmarkEnd w:id="3461"/>
      <w:bookmarkEnd w:id="3462"/>
      <w:bookmarkEnd w:id="3463"/>
      <w:bookmarkEnd w:id="3464"/>
      <w:bookmarkEnd w:id="3465"/>
      <w:bookmarkEnd w:id="3466"/>
      <w:bookmarkEnd w:id="3467"/>
      <w:bookmarkEnd w:id="3468"/>
      <w:bookmarkEnd w:id="3469"/>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0" w:name="_Toc120613195"/>
      <w:bookmarkStart w:id="3471" w:name="_Toc121756739"/>
      <w:bookmarkStart w:id="3472" w:name="_Toc121820315"/>
      <w:bookmarkStart w:id="3473" w:name="_Toc124158065"/>
      <w:bookmarkStart w:id="3474" w:name="_Toc130560642"/>
      <w:bookmarkStart w:id="3475" w:name="_Toc137470285"/>
      <w:bookmarkStart w:id="3476" w:name="_Toc138884678"/>
      <w:bookmarkStart w:id="3477" w:name="_Toc145511086"/>
      <w:bookmarkStart w:id="3478" w:name="_Toc155479323"/>
      <w:bookmarkStart w:id="3479" w:name="_Toc176464329"/>
      <w:bookmarkStart w:id="3480" w:name="_Toc187247176"/>
      <w:bookmarkStart w:id="3481" w:name="_Toc192494699"/>
      <w:r w:rsidRPr="007530C6">
        <w:t>6.6.1.4</w:t>
      </w:r>
      <w:r w:rsidRPr="007530C6">
        <w:tab/>
        <w:t>Method of test</w:t>
      </w:r>
      <w:bookmarkEnd w:id="3470"/>
      <w:bookmarkEnd w:id="3471"/>
      <w:bookmarkEnd w:id="3472"/>
      <w:bookmarkEnd w:id="3473"/>
      <w:bookmarkEnd w:id="3474"/>
      <w:bookmarkEnd w:id="3475"/>
      <w:bookmarkEnd w:id="3476"/>
      <w:bookmarkEnd w:id="3477"/>
      <w:bookmarkEnd w:id="3478"/>
      <w:bookmarkEnd w:id="3479"/>
      <w:bookmarkEnd w:id="3480"/>
      <w:bookmarkEnd w:id="3481"/>
    </w:p>
    <w:p w14:paraId="07737FD6" w14:textId="77777777" w:rsidR="00431900" w:rsidRPr="007530C6" w:rsidRDefault="00431900" w:rsidP="00431900">
      <w:pPr>
        <w:pStyle w:val="Heading5"/>
      </w:pPr>
      <w:bookmarkStart w:id="3482" w:name="_Toc120613196"/>
      <w:bookmarkStart w:id="3483" w:name="_Toc121756740"/>
      <w:bookmarkStart w:id="3484" w:name="_Toc121820316"/>
      <w:bookmarkStart w:id="3485" w:name="_Toc124158066"/>
      <w:bookmarkStart w:id="3486" w:name="_Toc130560643"/>
      <w:bookmarkStart w:id="3487" w:name="_Toc137470286"/>
      <w:bookmarkStart w:id="3488" w:name="_Toc138884679"/>
      <w:bookmarkStart w:id="3489" w:name="_Toc145511087"/>
      <w:bookmarkStart w:id="3490" w:name="_Toc155479324"/>
      <w:bookmarkStart w:id="3491" w:name="_Toc176464330"/>
      <w:bookmarkStart w:id="3492" w:name="_Toc187247177"/>
      <w:bookmarkStart w:id="3493" w:name="_Toc192494700"/>
      <w:r w:rsidRPr="007530C6">
        <w:t>6.6.1.4.1</w:t>
      </w:r>
      <w:r w:rsidRPr="007530C6">
        <w:tab/>
        <w:t>Initial conditions</w:t>
      </w:r>
      <w:bookmarkEnd w:id="3482"/>
      <w:bookmarkEnd w:id="3483"/>
      <w:bookmarkEnd w:id="3484"/>
      <w:bookmarkEnd w:id="3485"/>
      <w:bookmarkEnd w:id="3486"/>
      <w:bookmarkEnd w:id="3487"/>
      <w:bookmarkEnd w:id="3488"/>
      <w:bookmarkEnd w:id="3489"/>
      <w:bookmarkEnd w:id="3490"/>
      <w:bookmarkEnd w:id="3491"/>
      <w:bookmarkEnd w:id="3492"/>
      <w:bookmarkEnd w:id="3493"/>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4" w:name="_Toc120613197"/>
      <w:bookmarkStart w:id="3495" w:name="_Toc121756741"/>
      <w:bookmarkStart w:id="3496" w:name="_Toc121820317"/>
      <w:bookmarkStart w:id="3497" w:name="_Toc124158067"/>
      <w:bookmarkStart w:id="3498" w:name="_Toc130560644"/>
      <w:bookmarkStart w:id="3499" w:name="_Toc137470287"/>
      <w:bookmarkStart w:id="3500" w:name="_Toc138884680"/>
      <w:bookmarkStart w:id="3501" w:name="_Toc145511088"/>
      <w:bookmarkStart w:id="3502" w:name="_Toc155479325"/>
      <w:bookmarkStart w:id="3503" w:name="_Toc176464331"/>
      <w:bookmarkStart w:id="3504" w:name="_Toc187247178"/>
      <w:bookmarkStart w:id="3505" w:name="_Toc192494701"/>
      <w:r w:rsidRPr="007530C6">
        <w:t>6.6.1.4.2</w:t>
      </w:r>
      <w:r w:rsidRPr="007530C6">
        <w:tab/>
        <w:t>Procedure</w:t>
      </w:r>
      <w:bookmarkEnd w:id="3494"/>
      <w:bookmarkEnd w:id="3495"/>
      <w:bookmarkEnd w:id="3496"/>
      <w:bookmarkEnd w:id="3497"/>
      <w:bookmarkEnd w:id="3498"/>
      <w:bookmarkEnd w:id="3499"/>
      <w:bookmarkEnd w:id="3500"/>
      <w:bookmarkEnd w:id="3501"/>
      <w:bookmarkEnd w:id="3502"/>
      <w:bookmarkEnd w:id="3503"/>
      <w:bookmarkEnd w:id="3504"/>
      <w:bookmarkEnd w:id="3505"/>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6"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6"/>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7" w:name="_Toc120613198"/>
      <w:bookmarkStart w:id="3508" w:name="_Toc121756742"/>
      <w:bookmarkStart w:id="3509" w:name="_Toc121820318"/>
      <w:bookmarkStart w:id="3510" w:name="_Toc124158068"/>
      <w:bookmarkStart w:id="3511" w:name="_Toc130560645"/>
      <w:bookmarkStart w:id="3512" w:name="_Toc137470288"/>
      <w:bookmarkStart w:id="3513" w:name="_Toc138884681"/>
      <w:bookmarkStart w:id="3514" w:name="_Toc145511089"/>
      <w:bookmarkStart w:id="3515" w:name="_Toc155479326"/>
      <w:bookmarkStart w:id="3516" w:name="_Toc176464332"/>
      <w:bookmarkStart w:id="3517" w:name="_Toc187247179"/>
      <w:bookmarkStart w:id="3518" w:name="_Toc192494702"/>
      <w:r w:rsidRPr="007530C6">
        <w:t>6.6.1.5</w:t>
      </w:r>
      <w:r w:rsidRPr="007530C6">
        <w:tab/>
        <w:t>Test requirement</w:t>
      </w:r>
      <w:bookmarkEnd w:id="3507"/>
      <w:bookmarkEnd w:id="3508"/>
      <w:bookmarkEnd w:id="3509"/>
      <w:bookmarkEnd w:id="3510"/>
      <w:bookmarkEnd w:id="3511"/>
      <w:bookmarkEnd w:id="3512"/>
      <w:bookmarkEnd w:id="3513"/>
      <w:bookmarkEnd w:id="3514"/>
      <w:bookmarkEnd w:id="3515"/>
      <w:bookmarkEnd w:id="3516"/>
      <w:bookmarkEnd w:id="3517"/>
      <w:bookmarkEnd w:id="351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19" w:name="_Toc106094129"/>
      <w:bookmarkStart w:id="3520" w:name="_Toc97737213"/>
      <w:bookmarkStart w:id="3521" w:name="_Toc120613199"/>
      <w:bookmarkStart w:id="3522" w:name="_Toc121756743"/>
      <w:bookmarkStart w:id="3523" w:name="_Toc121820319"/>
      <w:bookmarkStart w:id="3524" w:name="_Toc124158069"/>
      <w:bookmarkStart w:id="3525" w:name="_Toc130560646"/>
      <w:bookmarkStart w:id="3526" w:name="_Toc137470289"/>
      <w:bookmarkStart w:id="3527" w:name="_Toc138884682"/>
      <w:bookmarkStart w:id="3528" w:name="_Toc145511090"/>
      <w:bookmarkStart w:id="3529" w:name="_Toc155479327"/>
      <w:bookmarkStart w:id="3530" w:name="_Toc176464333"/>
      <w:bookmarkStart w:id="3531" w:name="_Toc187247180"/>
      <w:bookmarkStart w:id="3532"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CD0101" w14:textId="77777777" w:rsidR="00431900" w:rsidRPr="007530C6" w:rsidRDefault="00431900" w:rsidP="00431900">
      <w:pPr>
        <w:pStyle w:val="Heading4"/>
      </w:pPr>
      <w:bookmarkStart w:id="3533" w:name="_Toc106094130"/>
      <w:bookmarkStart w:id="3534" w:name="_Toc97737214"/>
      <w:bookmarkStart w:id="3535" w:name="_Toc120613200"/>
      <w:bookmarkStart w:id="3536" w:name="_Toc121756744"/>
      <w:bookmarkStart w:id="3537" w:name="_Toc121820320"/>
      <w:bookmarkStart w:id="3538" w:name="_Toc124158070"/>
      <w:bookmarkStart w:id="3539" w:name="_Toc130560647"/>
      <w:bookmarkStart w:id="3540" w:name="_Toc137470290"/>
      <w:bookmarkStart w:id="3541" w:name="_Toc138884683"/>
      <w:bookmarkStart w:id="3542" w:name="_Toc145511091"/>
      <w:bookmarkStart w:id="3543" w:name="_Toc155479328"/>
      <w:bookmarkStart w:id="3544" w:name="_Toc176464334"/>
      <w:bookmarkStart w:id="3545" w:name="_Toc187247181"/>
      <w:bookmarkStart w:id="3546" w:name="_Toc192494704"/>
      <w:r w:rsidRPr="007530C6">
        <w:t>6.6.2.1</w:t>
      </w:r>
      <w:r w:rsidRPr="007530C6">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7" w:name="_Toc106094131"/>
      <w:bookmarkStart w:id="3548" w:name="_Toc97737215"/>
      <w:bookmarkStart w:id="3549" w:name="_Toc120613201"/>
      <w:bookmarkStart w:id="3550" w:name="_Toc121756745"/>
      <w:bookmarkStart w:id="3551" w:name="_Toc121820321"/>
      <w:bookmarkStart w:id="3552" w:name="_Toc124158071"/>
      <w:bookmarkStart w:id="3553" w:name="_Toc130560648"/>
      <w:bookmarkStart w:id="3554" w:name="_Toc137470291"/>
      <w:bookmarkStart w:id="3555" w:name="_Toc138884684"/>
      <w:bookmarkStart w:id="3556" w:name="_Toc145511092"/>
      <w:bookmarkStart w:id="3557" w:name="_Toc155479329"/>
      <w:bookmarkStart w:id="3558" w:name="_Toc176464335"/>
      <w:bookmarkStart w:id="3559" w:name="_Toc187247182"/>
      <w:bookmarkStart w:id="3560" w:name="_Toc192494705"/>
      <w:r w:rsidRPr="007530C6">
        <w:t>6.6.2.2</w:t>
      </w:r>
      <w:r w:rsidRPr="007530C6">
        <w:tab/>
        <w:t>Minimum requirement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1" w:name="_Toc503965094"/>
      <w:bookmarkStart w:id="3562" w:name="_Toc120613202"/>
      <w:bookmarkStart w:id="3563" w:name="_Toc121756746"/>
      <w:bookmarkStart w:id="3564" w:name="_Toc121820322"/>
      <w:bookmarkStart w:id="3565" w:name="_Toc124158072"/>
      <w:bookmarkStart w:id="3566" w:name="_Toc130560649"/>
      <w:bookmarkStart w:id="3567" w:name="_Toc137470292"/>
      <w:bookmarkStart w:id="3568" w:name="_Toc138884685"/>
      <w:bookmarkStart w:id="3569" w:name="_Toc145511093"/>
      <w:bookmarkStart w:id="3570" w:name="_Toc155479330"/>
      <w:bookmarkStart w:id="3571" w:name="_Toc176464336"/>
      <w:bookmarkStart w:id="3572" w:name="_Toc187247183"/>
      <w:bookmarkStart w:id="3573" w:name="_Toc192494706"/>
      <w:r w:rsidRPr="007530C6">
        <w:t>6.6.2.3</w:t>
      </w:r>
      <w:r w:rsidRPr="007530C6">
        <w:tab/>
        <w:t>Test purpose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4" w:name="_Toc503965095"/>
      <w:bookmarkStart w:id="3575" w:name="_Toc120613203"/>
      <w:bookmarkStart w:id="3576" w:name="_Toc121756747"/>
      <w:bookmarkStart w:id="3577" w:name="_Toc121820323"/>
      <w:bookmarkStart w:id="3578" w:name="_Toc124158073"/>
      <w:bookmarkStart w:id="3579" w:name="_Toc130560650"/>
      <w:bookmarkStart w:id="3580" w:name="_Toc137470293"/>
      <w:bookmarkStart w:id="3581" w:name="_Toc138884686"/>
      <w:bookmarkStart w:id="3582" w:name="_Toc145511094"/>
      <w:bookmarkStart w:id="3583" w:name="_Toc155479331"/>
      <w:bookmarkStart w:id="3584" w:name="_Toc176464337"/>
      <w:bookmarkStart w:id="3585" w:name="_Toc187247184"/>
      <w:bookmarkStart w:id="3586" w:name="_Toc192494707"/>
      <w:r w:rsidRPr="007530C6">
        <w:t>6.6.2.3</w:t>
      </w:r>
      <w:r w:rsidRPr="007530C6">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EE9BE59" w14:textId="3D8B0D27" w:rsidR="00431900" w:rsidRPr="007530C6" w:rsidRDefault="00431900" w:rsidP="00431900">
      <w:pPr>
        <w:pStyle w:val="Heading5"/>
        <w:rPr>
          <w:rFonts w:cs="v4.2.0"/>
        </w:rPr>
      </w:pPr>
      <w:bookmarkStart w:id="3587" w:name="_Toc503965096"/>
      <w:bookmarkStart w:id="3588" w:name="_Toc120613204"/>
      <w:bookmarkStart w:id="3589" w:name="_Toc121756748"/>
      <w:bookmarkStart w:id="3590" w:name="_Toc121820324"/>
      <w:bookmarkStart w:id="3591" w:name="_Toc124158074"/>
      <w:bookmarkStart w:id="3592" w:name="_Toc130560651"/>
      <w:bookmarkStart w:id="3593" w:name="_Toc137470294"/>
      <w:bookmarkStart w:id="3594" w:name="_Toc138884687"/>
      <w:bookmarkStart w:id="3595" w:name="_Toc145511095"/>
      <w:bookmarkStart w:id="3596" w:name="_Toc155479332"/>
      <w:bookmarkStart w:id="3597" w:name="_Toc176464338"/>
      <w:bookmarkStart w:id="3598" w:name="_Toc187247185"/>
      <w:bookmarkStart w:id="3599" w:name="_Toc192494708"/>
      <w:r w:rsidRPr="007530C6">
        <w:t>6.6.2.3.1</w:t>
      </w:r>
      <w:r w:rsidRPr="007530C6">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0" w:name="_Toc503965097"/>
      <w:bookmarkStart w:id="3601" w:name="_Toc120613205"/>
      <w:bookmarkStart w:id="3602" w:name="_Toc121756749"/>
      <w:bookmarkStart w:id="3603" w:name="_Toc121820325"/>
      <w:bookmarkStart w:id="3604" w:name="_Toc124158075"/>
      <w:bookmarkStart w:id="3605" w:name="_Toc130560652"/>
      <w:bookmarkStart w:id="3606" w:name="_Toc137470295"/>
      <w:bookmarkStart w:id="3607" w:name="_Toc138884688"/>
      <w:bookmarkStart w:id="3608" w:name="_Toc145511096"/>
      <w:bookmarkStart w:id="3609" w:name="_Toc155479333"/>
      <w:bookmarkStart w:id="3610" w:name="_Toc176464339"/>
      <w:bookmarkStart w:id="3611" w:name="_Toc187247186"/>
      <w:bookmarkStart w:id="3612" w:name="_Toc192494709"/>
      <w:r w:rsidRPr="007530C6">
        <w:t>6.6.2.3.2</w:t>
      </w:r>
      <w:r w:rsidRPr="007530C6">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3" w:name="_Toc503965098"/>
      <w:bookmarkStart w:id="3614" w:name="_Toc120613206"/>
      <w:bookmarkStart w:id="3615" w:name="_Toc121756750"/>
      <w:bookmarkStart w:id="3616" w:name="_Toc121820326"/>
      <w:bookmarkStart w:id="3617" w:name="_Toc124158076"/>
      <w:bookmarkStart w:id="3618" w:name="_Toc130560653"/>
      <w:bookmarkStart w:id="3619" w:name="_Toc137470296"/>
      <w:bookmarkStart w:id="3620" w:name="_Toc138884689"/>
      <w:bookmarkStart w:id="3621" w:name="_Toc145511097"/>
      <w:bookmarkStart w:id="3622" w:name="_Toc155479334"/>
      <w:bookmarkStart w:id="3623" w:name="_Toc176464340"/>
      <w:bookmarkStart w:id="3624" w:name="_Toc187247187"/>
      <w:bookmarkStart w:id="3625" w:name="_Toc192494710"/>
      <w:r w:rsidRPr="007530C6">
        <w:t>6.6.2.4</w:t>
      </w:r>
      <w:r w:rsidRPr="007530C6">
        <w:tab/>
        <w:t>Test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6" w:name="_Toc97737216"/>
      <w:bookmarkStart w:id="3627" w:name="_Toc120613207"/>
      <w:bookmarkStart w:id="3628" w:name="_Toc121756751"/>
      <w:bookmarkStart w:id="3629" w:name="_Toc121820327"/>
      <w:bookmarkStart w:id="3630" w:name="_Toc124158077"/>
      <w:bookmarkStart w:id="3631" w:name="_Toc130560654"/>
      <w:bookmarkStart w:id="3632" w:name="_Toc137470297"/>
      <w:bookmarkStart w:id="3633" w:name="_Toc138884690"/>
      <w:bookmarkStart w:id="3634" w:name="_Toc145511098"/>
      <w:bookmarkStart w:id="3635" w:name="_Toc155479335"/>
      <w:bookmarkStart w:id="3636" w:name="_Toc176464341"/>
      <w:bookmarkStart w:id="3637" w:name="_Toc187247188"/>
      <w:bookmarkStart w:id="3638" w:name="_Toc192494711"/>
      <w:r w:rsidRPr="007530C6">
        <w:t>6.</w:t>
      </w:r>
      <w:r w:rsidRPr="007530C6">
        <w:rPr>
          <w:lang w:eastAsia="zh-CN"/>
        </w:rPr>
        <w:t>7</w:t>
      </w:r>
      <w:r w:rsidRPr="007530C6">
        <w:tab/>
      </w:r>
      <w:r w:rsidRPr="007530C6">
        <w:rPr>
          <w:lang w:eastAsia="zh-CN"/>
        </w:rPr>
        <w:t>Input intermodulation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9281202" w14:textId="77777777" w:rsidR="00866237" w:rsidRPr="007530C6" w:rsidRDefault="00866237" w:rsidP="00866237">
      <w:pPr>
        <w:pStyle w:val="Heading3"/>
      </w:pPr>
      <w:bookmarkStart w:id="3639" w:name="_Toc120613208"/>
      <w:bookmarkStart w:id="3640" w:name="_Toc121756752"/>
      <w:bookmarkStart w:id="3641" w:name="_Toc121820328"/>
      <w:bookmarkStart w:id="3642" w:name="_Toc124158078"/>
      <w:bookmarkStart w:id="3643" w:name="_Toc130560655"/>
      <w:bookmarkStart w:id="3644" w:name="_Toc137470298"/>
      <w:bookmarkStart w:id="3645" w:name="_Toc138884691"/>
      <w:bookmarkStart w:id="3646" w:name="_Toc145511099"/>
      <w:bookmarkStart w:id="3647" w:name="_Toc155479336"/>
      <w:bookmarkStart w:id="3648" w:name="_Toc176464342"/>
      <w:bookmarkStart w:id="3649" w:name="_Toc187247189"/>
      <w:bookmarkStart w:id="3650" w:name="_Toc192494712"/>
      <w:r w:rsidRPr="007530C6">
        <w:t>6.7.1</w:t>
      </w:r>
      <w:r w:rsidRPr="007530C6">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p>
    <w:p w14:paraId="2147BB95" w14:textId="77777777" w:rsidR="00866237" w:rsidRPr="007530C6" w:rsidRDefault="00866237" w:rsidP="00866237">
      <w:pPr>
        <w:pStyle w:val="Heading4"/>
      </w:pPr>
      <w:bookmarkStart w:id="3651" w:name="_Toc120613209"/>
      <w:bookmarkStart w:id="3652" w:name="_Toc121756753"/>
      <w:bookmarkStart w:id="3653" w:name="_Toc121820329"/>
      <w:bookmarkStart w:id="3654" w:name="_Toc124158079"/>
      <w:bookmarkStart w:id="3655" w:name="_Toc130560656"/>
      <w:bookmarkStart w:id="3656" w:name="_Toc137470299"/>
      <w:bookmarkStart w:id="3657" w:name="_Toc138884692"/>
      <w:bookmarkStart w:id="3658" w:name="_Toc145511100"/>
      <w:bookmarkStart w:id="3659" w:name="_Toc155479337"/>
      <w:bookmarkStart w:id="3660" w:name="_Toc176464343"/>
      <w:bookmarkStart w:id="3661" w:name="_Toc187247190"/>
      <w:bookmarkStart w:id="3662" w:name="_Toc192494713"/>
      <w:r w:rsidRPr="007530C6">
        <w:t>6.7.1.1</w:t>
      </w:r>
      <w:r w:rsidRPr="007530C6">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3" w:name="_Toc120613210"/>
      <w:bookmarkStart w:id="3664" w:name="_Toc121756754"/>
      <w:bookmarkStart w:id="3665" w:name="_Toc121820330"/>
      <w:bookmarkStart w:id="3666" w:name="_Toc124158080"/>
      <w:bookmarkStart w:id="3667" w:name="_Toc130560657"/>
      <w:bookmarkStart w:id="3668" w:name="_Toc137470300"/>
      <w:bookmarkStart w:id="3669" w:name="_Toc138884693"/>
      <w:bookmarkStart w:id="3670" w:name="_Toc145511101"/>
      <w:bookmarkStart w:id="3671" w:name="_Toc155479338"/>
      <w:bookmarkStart w:id="3672" w:name="_Toc176464344"/>
      <w:bookmarkStart w:id="3673" w:name="_Toc187247191"/>
      <w:bookmarkStart w:id="3674" w:name="_Toc192494714"/>
      <w:r w:rsidRPr="007530C6">
        <w:t>6.7.1.2</w:t>
      </w:r>
      <w:r w:rsidRPr="007530C6">
        <w:tab/>
        <w:t>Minimum requirements</w:t>
      </w:r>
      <w:bookmarkEnd w:id="3663"/>
      <w:bookmarkEnd w:id="3664"/>
      <w:bookmarkEnd w:id="3665"/>
      <w:bookmarkEnd w:id="3666"/>
      <w:bookmarkEnd w:id="3667"/>
      <w:bookmarkEnd w:id="3668"/>
      <w:bookmarkEnd w:id="3669"/>
      <w:bookmarkEnd w:id="3670"/>
      <w:bookmarkEnd w:id="3671"/>
      <w:bookmarkEnd w:id="3672"/>
      <w:bookmarkEnd w:id="3673"/>
      <w:bookmarkEnd w:id="3674"/>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5" w:name="_Toc120613211"/>
      <w:bookmarkStart w:id="3676" w:name="_Toc121756755"/>
      <w:bookmarkStart w:id="3677" w:name="_Toc121820331"/>
      <w:bookmarkStart w:id="3678" w:name="_Toc124158081"/>
      <w:bookmarkStart w:id="3679" w:name="_Toc130560658"/>
      <w:bookmarkStart w:id="3680" w:name="_Toc137470301"/>
      <w:bookmarkStart w:id="3681" w:name="_Toc138884694"/>
      <w:bookmarkStart w:id="3682" w:name="_Toc145511102"/>
      <w:bookmarkStart w:id="3683" w:name="_Toc155479339"/>
      <w:bookmarkStart w:id="3684" w:name="_Toc176464345"/>
      <w:bookmarkStart w:id="3685" w:name="_Toc187247192"/>
      <w:bookmarkStart w:id="3686" w:name="_Toc192494715"/>
      <w:r w:rsidRPr="007530C6">
        <w:t>6.7.1.3</w:t>
      </w:r>
      <w:r w:rsidRPr="007530C6">
        <w:tab/>
        <w:t>Test purpose</w:t>
      </w:r>
      <w:bookmarkEnd w:id="3675"/>
      <w:bookmarkEnd w:id="3676"/>
      <w:bookmarkEnd w:id="3677"/>
      <w:bookmarkEnd w:id="3678"/>
      <w:bookmarkEnd w:id="3679"/>
      <w:bookmarkEnd w:id="3680"/>
      <w:bookmarkEnd w:id="3681"/>
      <w:bookmarkEnd w:id="3682"/>
      <w:bookmarkEnd w:id="3683"/>
      <w:bookmarkEnd w:id="3684"/>
      <w:bookmarkEnd w:id="3685"/>
      <w:bookmarkEnd w:id="3686"/>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7" w:name="_Toc120613212"/>
      <w:bookmarkStart w:id="3688" w:name="_Toc121756756"/>
      <w:bookmarkStart w:id="3689" w:name="_Toc121820332"/>
      <w:bookmarkStart w:id="3690" w:name="_Toc124158082"/>
      <w:bookmarkStart w:id="3691" w:name="_Toc130560659"/>
      <w:bookmarkStart w:id="3692" w:name="_Toc137470302"/>
      <w:bookmarkStart w:id="3693" w:name="_Toc138884695"/>
      <w:bookmarkStart w:id="3694" w:name="_Toc145511103"/>
      <w:bookmarkStart w:id="3695" w:name="_Toc155479340"/>
      <w:bookmarkStart w:id="3696" w:name="_Toc176464346"/>
      <w:bookmarkStart w:id="3697" w:name="_Toc187247193"/>
      <w:bookmarkStart w:id="3698" w:name="_Toc192494716"/>
      <w:r w:rsidRPr="007530C6">
        <w:t>6.7.1.4</w:t>
      </w:r>
      <w:r w:rsidRPr="007530C6">
        <w:tab/>
        <w:t>Method of test</w:t>
      </w:r>
      <w:bookmarkEnd w:id="3687"/>
      <w:bookmarkEnd w:id="3688"/>
      <w:bookmarkEnd w:id="3689"/>
      <w:bookmarkEnd w:id="3690"/>
      <w:bookmarkEnd w:id="3691"/>
      <w:bookmarkEnd w:id="3692"/>
      <w:bookmarkEnd w:id="3693"/>
      <w:bookmarkEnd w:id="3694"/>
      <w:bookmarkEnd w:id="3695"/>
      <w:bookmarkEnd w:id="3696"/>
      <w:bookmarkEnd w:id="3697"/>
      <w:bookmarkEnd w:id="3698"/>
    </w:p>
    <w:p w14:paraId="62270D5C" w14:textId="77777777" w:rsidR="00866237" w:rsidRPr="007530C6" w:rsidRDefault="00866237" w:rsidP="00866237">
      <w:pPr>
        <w:pStyle w:val="Heading5"/>
      </w:pPr>
      <w:bookmarkStart w:id="3699" w:name="_Toc120613213"/>
      <w:bookmarkStart w:id="3700" w:name="_Toc121756757"/>
      <w:bookmarkStart w:id="3701" w:name="_Toc121820333"/>
      <w:bookmarkStart w:id="3702" w:name="_Toc124158083"/>
      <w:bookmarkStart w:id="3703" w:name="_Toc130560660"/>
      <w:bookmarkStart w:id="3704" w:name="_Toc137470303"/>
      <w:bookmarkStart w:id="3705" w:name="_Toc138884696"/>
      <w:bookmarkStart w:id="3706" w:name="_Toc145511104"/>
      <w:bookmarkStart w:id="3707" w:name="_Toc155479341"/>
      <w:bookmarkStart w:id="3708" w:name="_Toc176464347"/>
      <w:bookmarkStart w:id="3709" w:name="_Toc187247194"/>
      <w:bookmarkStart w:id="3710" w:name="_Toc192494717"/>
      <w:r w:rsidRPr="007530C6">
        <w:t>6.7.1.4.1</w:t>
      </w:r>
      <w:r w:rsidRPr="007530C6">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1" w:name="_Toc120613214"/>
      <w:bookmarkStart w:id="3712" w:name="_Toc121756758"/>
      <w:bookmarkStart w:id="3713" w:name="_Toc121820334"/>
      <w:bookmarkStart w:id="3714" w:name="_Toc124158084"/>
      <w:bookmarkStart w:id="3715" w:name="_Toc130560661"/>
      <w:bookmarkStart w:id="3716" w:name="_Toc137470304"/>
      <w:bookmarkStart w:id="3717" w:name="_Toc138884697"/>
      <w:bookmarkStart w:id="3718" w:name="_Toc145511105"/>
      <w:bookmarkStart w:id="3719" w:name="_Toc155479342"/>
      <w:bookmarkStart w:id="3720" w:name="_Toc176464348"/>
      <w:bookmarkStart w:id="3721" w:name="_Toc187247195"/>
      <w:bookmarkStart w:id="3722" w:name="_Toc192494718"/>
      <w:r w:rsidRPr="007530C6">
        <w:t>6.7.1.4.2</w:t>
      </w:r>
      <w:r w:rsidRPr="007530C6">
        <w:tab/>
        <w:t>Procedure</w:t>
      </w:r>
      <w:bookmarkEnd w:id="3711"/>
      <w:bookmarkEnd w:id="3712"/>
      <w:bookmarkEnd w:id="3713"/>
      <w:bookmarkEnd w:id="3714"/>
      <w:bookmarkEnd w:id="3715"/>
      <w:bookmarkEnd w:id="3716"/>
      <w:bookmarkEnd w:id="3717"/>
      <w:bookmarkEnd w:id="3718"/>
      <w:bookmarkEnd w:id="3719"/>
      <w:bookmarkEnd w:id="3720"/>
      <w:bookmarkEnd w:id="3721"/>
      <w:bookmarkEnd w:id="3722"/>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3" w:name="_Toc120613215"/>
      <w:bookmarkStart w:id="3724" w:name="_Toc121756759"/>
      <w:bookmarkStart w:id="3725" w:name="_Toc121820335"/>
      <w:bookmarkStart w:id="3726" w:name="_Toc124158085"/>
      <w:bookmarkStart w:id="3727" w:name="_Toc130560662"/>
      <w:bookmarkStart w:id="3728" w:name="_Toc137470305"/>
      <w:bookmarkStart w:id="3729" w:name="_Toc138884698"/>
      <w:bookmarkStart w:id="3730" w:name="_Toc145511106"/>
      <w:bookmarkStart w:id="3731" w:name="_Toc155479343"/>
      <w:bookmarkStart w:id="3732" w:name="_Toc176464349"/>
      <w:bookmarkStart w:id="3733" w:name="_Toc187247196"/>
      <w:bookmarkStart w:id="3734" w:name="_Toc192494719"/>
      <w:r w:rsidRPr="007530C6">
        <w:t>6.7.1.5</w:t>
      </w:r>
      <w:r w:rsidRPr="007530C6">
        <w:tab/>
        <w:t>Test requirements</w:t>
      </w:r>
      <w:bookmarkEnd w:id="3723"/>
      <w:bookmarkEnd w:id="3724"/>
      <w:bookmarkEnd w:id="3725"/>
      <w:bookmarkEnd w:id="3726"/>
      <w:bookmarkEnd w:id="3727"/>
      <w:bookmarkEnd w:id="3728"/>
      <w:bookmarkEnd w:id="3729"/>
      <w:bookmarkEnd w:id="3730"/>
      <w:bookmarkEnd w:id="3731"/>
      <w:bookmarkEnd w:id="3732"/>
      <w:bookmarkEnd w:id="3733"/>
      <w:bookmarkEnd w:id="3734"/>
    </w:p>
    <w:p w14:paraId="3FFC4E0E" w14:textId="77777777" w:rsidR="00866237" w:rsidRPr="007530C6" w:rsidRDefault="00866237" w:rsidP="00866237">
      <w:pPr>
        <w:pStyle w:val="Heading5"/>
      </w:pPr>
      <w:bookmarkStart w:id="3735" w:name="_Toc503965107"/>
      <w:bookmarkStart w:id="3736" w:name="_Toc120613216"/>
      <w:bookmarkStart w:id="3737" w:name="_Toc121756760"/>
      <w:bookmarkStart w:id="3738" w:name="_Toc121820336"/>
      <w:bookmarkStart w:id="3739" w:name="_Toc124158086"/>
      <w:bookmarkStart w:id="3740" w:name="_Toc130560663"/>
      <w:bookmarkStart w:id="3741" w:name="_Toc137470306"/>
      <w:bookmarkStart w:id="3742" w:name="_Toc138884699"/>
      <w:bookmarkStart w:id="3743" w:name="_Toc145511107"/>
      <w:bookmarkStart w:id="3744" w:name="_Toc155479344"/>
      <w:bookmarkStart w:id="3745" w:name="_Toc176464350"/>
      <w:bookmarkStart w:id="3746" w:name="_Toc187247197"/>
      <w:bookmarkStart w:id="3747" w:name="_Toc192494720"/>
      <w:r w:rsidRPr="007530C6">
        <w:t>6.7.1.5.1</w:t>
      </w:r>
      <w:r w:rsidRPr="007530C6">
        <w:tab/>
        <w:t>General requirement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8" w:name="_Toc503965108"/>
      <w:bookmarkStart w:id="3749" w:name="_Toc120613217"/>
      <w:bookmarkStart w:id="3750" w:name="_Toc121756761"/>
      <w:bookmarkStart w:id="3751" w:name="_Toc121820337"/>
      <w:bookmarkStart w:id="3752" w:name="_Toc124158087"/>
      <w:bookmarkStart w:id="3753" w:name="_Toc130560664"/>
      <w:bookmarkStart w:id="3754" w:name="_Toc137470307"/>
      <w:bookmarkStart w:id="3755" w:name="_Toc138884700"/>
      <w:bookmarkStart w:id="3756" w:name="_Toc145511108"/>
      <w:bookmarkStart w:id="3757" w:name="_Toc155479345"/>
      <w:bookmarkStart w:id="3758" w:name="_Toc176464351"/>
      <w:bookmarkStart w:id="3759" w:name="_Toc187247198"/>
      <w:bookmarkStart w:id="3760" w:name="_Toc192494721"/>
      <w:r w:rsidRPr="007530C6">
        <w:t>6.7.1.5.2</w:t>
      </w:r>
      <w:r w:rsidRPr="007530C6">
        <w:tab/>
        <w:t>Co-location with BS/Repeater in other systems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1" w:name="_Toc503965109"/>
      <w:bookmarkStart w:id="3762" w:name="_Toc120613218"/>
      <w:bookmarkStart w:id="3763" w:name="_Toc121756762"/>
      <w:bookmarkStart w:id="3764" w:name="_Toc121820338"/>
      <w:bookmarkStart w:id="3765" w:name="_Toc124158088"/>
      <w:bookmarkStart w:id="3766" w:name="_Toc130560665"/>
      <w:bookmarkStart w:id="3767" w:name="_Toc137470308"/>
      <w:bookmarkStart w:id="3768" w:name="_Toc138884701"/>
      <w:bookmarkStart w:id="3769" w:name="_Toc145511109"/>
      <w:bookmarkStart w:id="3770" w:name="_Toc155479346"/>
      <w:bookmarkStart w:id="3771" w:name="_Toc176464352"/>
      <w:bookmarkStart w:id="3772" w:name="_Toc187247199"/>
      <w:bookmarkStart w:id="3773" w:name="_Toc192494722"/>
      <w:r w:rsidRPr="007530C6">
        <w:t>6.7.1.5.3</w:t>
      </w:r>
      <w:r w:rsidRPr="007530C6">
        <w:tab/>
        <w:t>Co-existence with other systems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5" w:name="_Toc97737223"/>
      <w:bookmarkStart w:id="3776" w:name="_Toc120613219"/>
      <w:bookmarkStart w:id="3777" w:name="_Toc121756763"/>
      <w:bookmarkStart w:id="3778" w:name="_Toc121820339"/>
      <w:bookmarkStart w:id="3779" w:name="_Toc124158089"/>
      <w:bookmarkStart w:id="3780" w:name="_Toc130560666"/>
      <w:bookmarkStart w:id="3781" w:name="_Toc137470309"/>
      <w:bookmarkStart w:id="3782" w:name="_Toc138884702"/>
      <w:bookmarkStart w:id="3783" w:name="_Toc145511110"/>
      <w:bookmarkStart w:id="3784" w:name="_Toc155479347"/>
      <w:bookmarkStart w:id="3785" w:name="_Toc176464353"/>
      <w:bookmarkStart w:id="3786" w:name="_Toc187247200"/>
      <w:bookmarkStart w:id="3787" w:name="_Toc192494723"/>
      <w:r w:rsidRPr="007530C6">
        <w:t>6.</w:t>
      </w:r>
      <w:r w:rsidRPr="007530C6">
        <w:rPr>
          <w:lang w:eastAsia="zh-CN"/>
        </w:rPr>
        <w:t>8</w:t>
      </w:r>
      <w:r w:rsidRPr="007530C6">
        <w:tab/>
      </w:r>
      <w:r w:rsidRPr="007530C6">
        <w:rPr>
          <w:lang w:eastAsia="zh-CN"/>
        </w:rPr>
        <w:t>Output intermodulation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61D2207" w14:textId="77777777" w:rsidR="002A5B33" w:rsidRPr="007530C6" w:rsidRDefault="002A5B33" w:rsidP="002A5B33">
      <w:pPr>
        <w:pStyle w:val="Heading3"/>
      </w:pPr>
      <w:bookmarkStart w:id="3788" w:name="_Toc106094125"/>
      <w:bookmarkStart w:id="3789" w:name="_Toc97737209"/>
      <w:bookmarkStart w:id="3790" w:name="_Toc503964276"/>
      <w:bookmarkStart w:id="3791" w:name="_Toc120613220"/>
      <w:bookmarkStart w:id="3792" w:name="_Toc121756764"/>
      <w:bookmarkStart w:id="3793" w:name="_Toc121820340"/>
      <w:bookmarkStart w:id="3794" w:name="_Toc124158090"/>
      <w:bookmarkStart w:id="3795" w:name="_Toc130560667"/>
      <w:bookmarkStart w:id="3796" w:name="_Toc137470310"/>
      <w:bookmarkStart w:id="3797" w:name="_Toc138884703"/>
      <w:bookmarkStart w:id="3798" w:name="_Toc145511111"/>
      <w:bookmarkStart w:id="3799" w:name="_Toc155479348"/>
      <w:bookmarkStart w:id="3800" w:name="_Toc176464354"/>
      <w:bookmarkStart w:id="3801" w:name="_Toc187247201"/>
      <w:bookmarkStart w:id="3802" w:name="_Toc192494724"/>
      <w:r w:rsidRPr="007530C6">
        <w:t>6.8.1</w:t>
      </w:r>
      <w:r w:rsidRPr="007530C6">
        <w:tab/>
      </w:r>
      <w:bookmarkEnd w:id="3788"/>
      <w:bookmarkEnd w:id="3789"/>
      <w:bookmarkEnd w:id="3790"/>
      <w:r w:rsidRPr="007530C6">
        <w:t>Definition and applicability</w:t>
      </w:r>
      <w:bookmarkEnd w:id="3791"/>
      <w:bookmarkEnd w:id="3792"/>
      <w:bookmarkEnd w:id="3793"/>
      <w:bookmarkEnd w:id="3794"/>
      <w:bookmarkEnd w:id="3795"/>
      <w:bookmarkEnd w:id="3796"/>
      <w:bookmarkEnd w:id="3797"/>
      <w:bookmarkEnd w:id="3798"/>
      <w:bookmarkEnd w:id="3799"/>
      <w:bookmarkEnd w:id="3800"/>
      <w:bookmarkEnd w:id="3801"/>
      <w:bookmarkEnd w:id="3802"/>
    </w:p>
    <w:p w14:paraId="06AF50DF" w14:textId="77777777" w:rsidR="002A5B33" w:rsidRPr="007530C6" w:rsidRDefault="002A5B33" w:rsidP="002A5B33">
      <w:pPr>
        <w:pStyle w:val="Heading4"/>
      </w:pPr>
      <w:bookmarkStart w:id="3803" w:name="_Toc106094126"/>
      <w:bookmarkStart w:id="3804" w:name="_Toc97737210"/>
      <w:bookmarkStart w:id="3805" w:name="_Toc120613221"/>
      <w:bookmarkStart w:id="3806" w:name="_Toc121756765"/>
      <w:bookmarkStart w:id="3807" w:name="_Toc121820341"/>
      <w:bookmarkStart w:id="3808" w:name="_Toc124158091"/>
      <w:bookmarkStart w:id="3809" w:name="_Toc130560668"/>
      <w:bookmarkStart w:id="3810" w:name="_Toc137470311"/>
      <w:bookmarkStart w:id="3811" w:name="_Toc138884704"/>
      <w:bookmarkStart w:id="3812" w:name="_Toc145511112"/>
      <w:bookmarkStart w:id="3813" w:name="_Toc155479349"/>
      <w:bookmarkStart w:id="3814" w:name="_Toc176464355"/>
      <w:bookmarkStart w:id="3815" w:name="_Toc187247202"/>
      <w:bookmarkStart w:id="3816" w:name="_Toc192494725"/>
      <w:r w:rsidRPr="007530C6">
        <w:t>6.8.1.1</w:t>
      </w:r>
      <w:r w:rsidRPr="007530C6">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EBE24D3" w14:textId="548BF759" w:rsidR="002A5B33" w:rsidRPr="007530C6" w:rsidRDefault="00C06380" w:rsidP="002A5B33">
      <w:pPr>
        <w:rPr>
          <w:lang w:val="en-US" w:eastAsia="zh-CN"/>
        </w:rPr>
      </w:pPr>
      <w:bookmarkStart w:id="3817"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8" w:name="_Toc120613222"/>
      <w:bookmarkStart w:id="3819" w:name="_Toc121756766"/>
      <w:bookmarkStart w:id="3820" w:name="_Toc121820342"/>
      <w:bookmarkStart w:id="3821" w:name="_Toc124158092"/>
      <w:bookmarkStart w:id="3822" w:name="_Toc130560669"/>
      <w:bookmarkStart w:id="3823" w:name="_Toc137470312"/>
      <w:bookmarkStart w:id="3824" w:name="_Toc138884705"/>
      <w:bookmarkStart w:id="3825" w:name="_Toc145511113"/>
      <w:bookmarkStart w:id="3826" w:name="_Toc155479350"/>
      <w:bookmarkStart w:id="3827" w:name="_Toc176464356"/>
      <w:bookmarkStart w:id="3828" w:name="_Toc187247203"/>
      <w:bookmarkStart w:id="3829" w:name="_Toc192494726"/>
      <w:r w:rsidRPr="007530C6">
        <w:t>6.8.1.2</w:t>
      </w:r>
      <w:r w:rsidRPr="007530C6">
        <w:tab/>
        <w:t>Minimum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0" w:name="_Toc503965086"/>
      <w:bookmarkStart w:id="3831" w:name="_Toc120613223"/>
      <w:bookmarkStart w:id="3832" w:name="_Toc121756767"/>
      <w:bookmarkStart w:id="3833" w:name="_Toc121820343"/>
      <w:bookmarkStart w:id="3834" w:name="_Toc124158093"/>
      <w:bookmarkStart w:id="3835" w:name="_Toc130560670"/>
      <w:bookmarkStart w:id="3836" w:name="_Toc137470313"/>
      <w:bookmarkStart w:id="3837" w:name="_Toc138884706"/>
      <w:bookmarkStart w:id="3838" w:name="_Toc145511114"/>
      <w:bookmarkStart w:id="3839" w:name="_Toc155479351"/>
      <w:bookmarkStart w:id="3840" w:name="_Toc176464357"/>
      <w:bookmarkStart w:id="3841" w:name="_Toc187247204"/>
      <w:bookmarkStart w:id="3842" w:name="_Toc192494727"/>
      <w:r w:rsidRPr="007530C6">
        <w:t>6.8.1.3</w:t>
      </w:r>
      <w:r w:rsidRPr="007530C6">
        <w:tab/>
        <w:t>Test purpose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FA74E87" w14:textId="77777777" w:rsidR="002A5B33" w:rsidRPr="007530C6" w:rsidRDefault="002A5B33" w:rsidP="002A5B33">
      <w:pPr>
        <w:rPr>
          <w:lang w:val="en-US"/>
        </w:rPr>
      </w:pPr>
      <w:bookmarkStart w:id="384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4" w:name="_Toc120613224"/>
      <w:bookmarkStart w:id="3845" w:name="_Toc121756768"/>
      <w:bookmarkStart w:id="3846" w:name="_Toc121820344"/>
      <w:bookmarkStart w:id="3847" w:name="_Toc124158094"/>
      <w:bookmarkStart w:id="3848" w:name="_Toc130560671"/>
      <w:bookmarkStart w:id="3849" w:name="_Toc137470314"/>
      <w:bookmarkStart w:id="3850" w:name="_Toc138884707"/>
      <w:bookmarkStart w:id="3851" w:name="_Toc145511115"/>
      <w:bookmarkStart w:id="3852" w:name="_Toc155479352"/>
      <w:bookmarkStart w:id="3853" w:name="_Toc176464358"/>
      <w:bookmarkStart w:id="3854" w:name="_Toc187247205"/>
      <w:bookmarkStart w:id="3855" w:name="_Toc192494728"/>
      <w:r w:rsidRPr="007530C6">
        <w:t>6.8.1.4</w:t>
      </w:r>
      <w:r w:rsidRPr="007530C6">
        <w:tab/>
        <w:t>Method of test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84AD1E" w14:textId="77777777" w:rsidR="002A5B33" w:rsidRPr="007530C6" w:rsidRDefault="002A5B33" w:rsidP="002A5B33">
      <w:pPr>
        <w:pStyle w:val="Heading5"/>
      </w:pPr>
      <w:bookmarkStart w:id="3856" w:name="_Toc503965088"/>
      <w:bookmarkStart w:id="3857" w:name="_Toc120613225"/>
      <w:bookmarkStart w:id="3858" w:name="_Toc121756769"/>
      <w:bookmarkStart w:id="3859" w:name="_Toc121820345"/>
      <w:bookmarkStart w:id="3860" w:name="_Toc124158095"/>
      <w:bookmarkStart w:id="3861" w:name="_Toc130560672"/>
      <w:bookmarkStart w:id="3862" w:name="_Toc137470315"/>
      <w:bookmarkStart w:id="3863" w:name="_Toc138884708"/>
      <w:bookmarkStart w:id="3864" w:name="_Toc145511116"/>
      <w:bookmarkStart w:id="3865" w:name="_Toc155479353"/>
      <w:bookmarkStart w:id="3866" w:name="_Toc176464359"/>
      <w:bookmarkStart w:id="3867" w:name="_Toc187247206"/>
      <w:bookmarkStart w:id="3868" w:name="_Toc192494729"/>
      <w:r w:rsidRPr="007530C6">
        <w:t>6.8.1.4.1</w:t>
      </w:r>
      <w:r w:rsidRPr="007530C6">
        <w:tab/>
        <w:t>Initial conditions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69"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0" w:name="_Toc120613226"/>
      <w:bookmarkStart w:id="3871" w:name="_Toc121756770"/>
      <w:bookmarkStart w:id="3872" w:name="_Toc121820346"/>
      <w:bookmarkStart w:id="3873" w:name="_Toc124158096"/>
      <w:bookmarkStart w:id="3874" w:name="_Toc130560673"/>
      <w:bookmarkStart w:id="3875" w:name="_Toc137470316"/>
      <w:bookmarkStart w:id="3876" w:name="_Toc138884709"/>
      <w:bookmarkStart w:id="3877" w:name="_Toc145511117"/>
      <w:bookmarkStart w:id="3878" w:name="_Toc155479354"/>
      <w:bookmarkStart w:id="3879" w:name="_Toc176464360"/>
      <w:bookmarkStart w:id="3880" w:name="_Toc187247207"/>
      <w:bookmarkStart w:id="3881" w:name="_Toc192494730"/>
      <w:r w:rsidRPr="007530C6">
        <w:t>6.8.1.4.2</w:t>
      </w:r>
      <w:r w:rsidRPr="007530C6">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55012D" w14:textId="1AB53C66" w:rsidR="002A5B33" w:rsidRPr="007530C6" w:rsidRDefault="002A5B33" w:rsidP="002A5B33">
      <w:pPr>
        <w:pStyle w:val="B1"/>
        <w:rPr>
          <w:snapToGrid w:val="0"/>
          <w:lang w:val="en-US"/>
        </w:rPr>
      </w:pPr>
      <w:bookmarkStart w:id="3882"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3" w:name="_Toc120613227"/>
      <w:bookmarkStart w:id="3884" w:name="_Toc121756771"/>
      <w:bookmarkStart w:id="3885" w:name="_Toc121820347"/>
      <w:bookmarkStart w:id="3886" w:name="_Toc124158097"/>
      <w:bookmarkStart w:id="3887" w:name="_Toc130560674"/>
      <w:bookmarkStart w:id="3888" w:name="_Toc137470317"/>
      <w:bookmarkStart w:id="3889" w:name="_Toc138884710"/>
      <w:bookmarkStart w:id="3890" w:name="_Toc145511118"/>
      <w:bookmarkStart w:id="3891" w:name="_Toc155479355"/>
      <w:bookmarkStart w:id="3892" w:name="_Toc176464361"/>
      <w:bookmarkStart w:id="3893" w:name="_Toc187247208"/>
      <w:bookmarkStart w:id="3894" w:name="_Toc192494731"/>
      <w:r w:rsidRPr="007530C6">
        <w:t>6.8.1.5</w:t>
      </w:r>
      <w:r w:rsidRPr="007530C6">
        <w:tab/>
        <w:t>Test requirement</w:t>
      </w:r>
      <w:bookmarkEnd w:id="3882"/>
      <w:r w:rsidRPr="007530C6">
        <w:t>s</w:t>
      </w:r>
      <w:bookmarkEnd w:id="3883"/>
      <w:bookmarkEnd w:id="3884"/>
      <w:bookmarkEnd w:id="3885"/>
      <w:bookmarkEnd w:id="3886"/>
      <w:bookmarkEnd w:id="3887"/>
      <w:bookmarkEnd w:id="3888"/>
      <w:bookmarkEnd w:id="3889"/>
      <w:bookmarkEnd w:id="3890"/>
      <w:bookmarkEnd w:id="3891"/>
      <w:bookmarkEnd w:id="3892"/>
      <w:bookmarkEnd w:id="3893"/>
      <w:bookmarkEnd w:id="3894"/>
    </w:p>
    <w:p w14:paraId="026D0E1E" w14:textId="77777777" w:rsidR="002A5B33" w:rsidRPr="007530C6" w:rsidRDefault="002A5B33" w:rsidP="002A5B33">
      <w:pPr>
        <w:pStyle w:val="Heading5"/>
      </w:pPr>
      <w:bookmarkStart w:id="3895" w:name="_Toc120613228"/>
      <w:bookmarkStart w:id="3896" w:name="_Toc121756772"/>
      <w:bookmarkStart w:id="3897" w:name="_Toc121820348"/>
      <w:bookmarkStart w:id="3898" w:name="_Toc124158098"/>
      <w:bookmarkStart w:id="3899" w:name="_Toc130560675"/>
      <w:bookmarkStart w:id="3900" w:name="_Toc137470318"/>
      <w:bookmarkStart w:id="3901" w:name="_Toc138884711"/>
      <w:bookmarkStart w:id="3902" w:name="_Toc145511119"/>
      <w:bookmarkStart w:id="3903" w:name="_Toc155479356"/>
      <w:bookmarkStart w:id="3904" w:name="_Toc176464362"/>
      <w:bookmarkStart w:id="3905" w:name="_Toc187247209"/>
      <w:bookmarkStart w:id="3906" w:name="_Toc192494732"/>
      <w:r w:rsidRPr="007530C6">
        <w:t>6.8.1.5.1</w:t>
      </w:r>
      <w:r w:rsidRPr="007530C6">
        <w:tab/>
        <w:t>General requirements</w:t>
      </w:r>
      <w:bookmarkEnd w:id="3895"/>
      <w:bookmarkEnd w:id="3896"/>
      <w:bookmarkEnd w:id="3897"/>
      <w:bookmarkEnd w:id="3898"/>
      <w:bookmarkEnd w:id="3899"/>
      <w:bookmarkEnd w:id="3900"/>
      <w:bookmarkEnd w:id="3901"/>
      <w:bookmarkEnd w:id="3902"/>
      <w:bookmarkEnd w:id="3903"/>
      <w:bookmarkEnd w:id="3904"/>
      <w:bookmarkEnd w:id="3905"/>
      <w:bookmarkEnd w:id="390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2pt;height:37.2pt;mso-wrap-style:square;mso-position-horizontal-relative:page;mso-position-vertical-relative:page" o:ole="">
                  <v:fill o:detectmouseclick="t"/>
                  <v:imagedata r:id="rId62" o:title=""/>
                </v:shape>
                <o:OLEObject Type="Embed" ProgID="Equation.3" ShapeID="Object 3" DrawAspect="Content" ObjectID="_1826988614"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7" w:name="_Toc120613229"/>
      <w:bookmarkStart w:id="3908" w:name="_Toc121756773"/>
      <w:bookmarkStart w:id="3909" w:name="_Toc121820349"/>
      <w:bookmarkStart w:id="3910" w:name="_Toc124158099"/>
      <w:bookmarkStart w:id="3911" w:name="_Toc130560676"/>
      <w:bookmarkStart w:id="3912" w:name="_Toc137470319"/>
      <w:bookmarkStart w:id="3913" w:name="_Toc138884712"/>
      <w:bookmarkStart w:id="3914" w:name="_Toc145511120"/>
      <w:bookmarkStart w:id="3915" w:name="_Toc155479357"/>
      <w:bookmarkStart w:id="3916" w:name="_Toc176464363"/>
      <w:bookmarkStart w:id="3917" w:name="_Toc187247210"/>
      <w:bookmarkStart w:id="3918" w:name="_Toc192494733"/>
      <w:r w:rsidRPr="007530C6">
        <w:t>6.8.1.5.2</w:t>
      </w:r>
      <w:r w:rsidRPr="007530C6">
        <w:tab/>
        <w:t>Additional requirements</w:t>
      </w:r>
      <w:bookmarkEnd w:id="3907"/>
      <w:bookmarkEnd w:id="3908"/>
      <w:bookmarkEnd w:id="3909"/>
      <w:bookmarkEnd w:id="3910"/>
      <w:bookmarkEnd w:id="3911"/>
      <w:bookmarkEnd w:id="3912"/>
      <w:bookmarkEnd w:id="3913"/>
      <w:bookmarkEnd w:id="3914"/>
      <w:bookmarkEnd w:id="3915"/>
      <w:bookmarkEnd w:id="3916"/>
      <w:bookmarkEnd w:id="3917"/>
      <w:bookmarkEnd w:id="3918"/>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19" w:name="_Toc97737224"/>
      <w:bookmarkStart w:id="3920" w:name="_Toc120613230"/>
      <w:bookmarkStart w:id="3921" w:name="_Toc121756774"/>
      <w:bookmarkStart w:id="3922" w:name="_Toc121820350"/>
      <w:bookmarkStart w:id="3923" w:name="_Toc124158100"/>
      <w:bookmarkStart w:id="3924" w:name="_Toc130560677"/>
      <w:bookmarkStart w:id="3925" w:name="_Toc137470320"/>
      <w:bookmarkStart w:id="3926" w:name="_Toc138884713"/>
      <w:bookmarkStart w:id="3927" w:name="_Toc145511121"/>
      <w:bookmarkStart w:id="3928" w:name="_Toc155479358"/>
      <w:bookmarkStart w:id="3929" w:name="_Toc176464364"/>
      <w:bookmarkStart w:id="3930" w:name="_Toc187247211"/>
      <w:bookmarkStart w:id="3931" w:name="_Toc192494734"/>
      <w:r w:rsidRPr="007530C6">
        <w:rPr>
          <w:lang w:eastAsia="zh-CN"/>
        </w:rPr>
        <w:t>6.9</w:t>
      </w:r>
      <w:r w:rsidRPr="007530C6">
        <w:rPr>
          <w:lang w:eastAsia="zh-CN"/>
        </w:rPr>
        <w:tab/>
      </w:r>
      <w:r w:rsidRPr="007530C6">
        <w:t>Adjacent Channel Rejection Ratio (ACRR)</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3CD8D632" w14:textId="77777777" w:rsidR="00623198" w:rsidRPr="007530C6" w:rsidRDefault="00623198" w:rsidP="00623198">
      <w:pPr>
        <w:pStyle w:val="Heading3"/>
      </w:pPr>
      <w:bookmarkStart w:id="3932" w:name="_Toc503965119"/>
      <w:bookmarkStart w:id="3933" w:name="_Toc120613231"/>
      <w:bookmarkStart w:id="3934" w:name="_Toc121756775"/>
      <w:bookmarkStart w:id="3935" w:name="_Toc121820351"/>
      <w:bookmarkStart w:id="3936" w:name="_Toc124158101"/>
      <w:bookmarkStart w:id="3937" w:name="_Toc130560678"/>
      <w:bookmarkStart w:id="3938" w:name="_Toc137470321"/>
      <w:bookmarkStart w:id="3939" w:name="_Toc138884714"/>
      <w:bookmarkStart w:id="3940" w:name="_Toc145511122"/>
      <w:bookmarkStart w:id="3941" w:name="_Toc155479359"/>
      <w:bookmarkStart w:id="3942" w:name="_Toc176464365"/>
      <w:bookmarkStart w:id="3943" w:name="_Toc187247212"/>
      <w:bookmarkStart w:id="3944" w:name="_Toc192494735"/>
      <w:r w:rsidRPr="007530C6">
        <w:rPr>
          <w:lang w:val="en-US" w:eastAsia="zh-CN"/>
        </w:rPr>
        <w:t>6</w:t>
      </w:r>
      <w:r w:rsidRPr="007530C6">
        <w:t>.</w:t>
      </w:r>
      <w:r w:rsidRPr="007530C6">
        <w:rPr>
          <w:lang w:val="en-US" w:eastAsia="zh-CN"/>
        </w:rPr>
        <w:t>9.1</w:t>
      </w:r>
      <w:r w:rsidRPr="007530C6">
        <w:tab/>
        <w:t>Definitions and applicability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5" w:name="_Toc503965121"/>
      <w:bookmarkStart w:id="3946" w:name="_Toc120613232"/>
      <w:bookmarkStart w:id="3947" w:name="_Toc121756776"/>
      <w:bookmarkStart w:id="3948" w:name="_Toc121820352"/>
      <w:bookmarkStart w:id="3949" w:name="_Toc124158102"/>
      <w:bookmarkStart w:id="3950" w:name="_Toc130560679"/>
      <w:bookmarkStart w:id="3951" w:name="_Toc137470322"/>
      <w:bookmarkStart w:id="3952" w:name="_Toc138884715"/>
      <w:bookmarkStart w:id="3953" w:name="_Toc145511123"/>
      <w:bookmarkStart w:id="3954" w:name="_Toc155479360"/>
      <w:bookmarkStart w:id="3955" w:name="_Toc176464366"/>
      <w:bookmarkStart w:id="3956" w:name="_Toc187247213"/>
      <w:bookmarkStart w:id="3957" w:name="_Toc192494736"/>
      <w:r w:rsidRPr="007530C6">
        <w:rPr>
          <w:lang w:val="en-US" w:eastAsia="zh-CN"/>
        </w:rPr>
        <w:t>6.9.2</w:t>
      </w:r>
      <w:r w:rsidRPr="007530C6">
        <w:rPr>
          <w:lang w:val="en-US" w:eastAsia="zh-CN"/>
        </w:rPr>
        <w:tab/>
        <w:t>Co-existence with UTRA</w:t>
      </w:r>
      <w:bookmarkEnd w:id="3945"/>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6"/>
      <w:bookmarkEnd w:id="3947"/>
      <w:bookmarkEnd w:id="3948"/>
      <w:bookmarkEnd w:id="3949"/>
      <w:bookmarkEnd w:id="3950"/>
      <w:bookmarkEnd w:id="3951"/>
      <w:bookmarkEnd w:id="3952"/>
      <w:bookmarkEnd w:id="3953"/>
      <w:bookmarkEnd w:id="3954"/>
      <w:bookmarkEnd w:id="3955"/>
      <w:bookmarkEnd w:id="3956"/>
      <w:bookmarkEnd w:id="3957"/>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8" w:name="_Toc503965122"/>
      <w:bookmarkStart w:id="3959" w:name="_Toc120613233"/>
      <w:bookmarkStart w:id="3960" w:name="_Toc121756777"/>
      <w:bookmarkStart w:id="3961" w:name="_Toc121820353"/>
      <w:bookmarkStart w:id="3962" w:name="_Toc124158103"/>
      <w:bookmarkStart w:id="3963" w:name="_Toc130560680"/>
      <w:bookmarkStart w:id="3964" w:name="_Toc137470323"/>
      <w:bookmarkStart w:id="3965" w:name="_Toc138884716"/>
      <w:bookmarkStart w:id="3966" w:name="_Toc145511124"/>
      <w:bookmarkStart w:id="3967" w:name="_Toc155479361"/>
      <w:bookmarkStart w:id="3968" w:name="_Toc176464367"/>
      <w:bookmarkStart w:id="3969" w:name="_Toc187247214"/>
      <w:bookmarkStart w:id="3970" w:name="_Toc192494737"/>
      <w:r w:rsidRPr="007530C6">
        <w:rPr>
          <w:lang w:val="en-US" w:eastAsia="zh-CN"/>
        </w:rPr>
        <w:t>6.9.2.1</w:t>
      </w:r>
      <w:r w:rsidRPr="007530C6">
        <w:rPr>
          <w:lang w:val="en-US" w:eastAsia="zh-CN"/>
        </w:rPr>
        <w:tab/>
        <w:t>Minimum requirements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1" w:name="_Toc503965123"/>
      <w:bookmarkStart w:id="3972" w:name="_Toc120613234"/>
      <w:bookmarkStart w:id="3973" w:name="_Toc121756778"/>
      <w:bookmarkStart w:id="3974" w:name="_Toc121820354"/>
      <w:bookmarkStart w:id="3975" w:name="_Toc124158104"/>
      <w:bookmarkStart w:id="3976" w:name="_Toc130560681"/>
      <w:bookmarkStart w:id="3977" w:name="_Toc137470324"/>
      <w:bookmarkStart w:id="3978" w:name="_Toc138884717"/>
      <w:bookmarkStart w:id="3979" w:name="_Toc145511125"/>
      <w:bookmarkStart w:id="3980" w:name="_Toc155479362"/>
      <w:bookmarkStart w:id="3981" w:name="_Toc176464368"/>
      <w:bookmarkStart w:id="3982" w:name="_Toc187247215"/>
      <w:bookmarkStart w:id="3983" w:name="_Toc192494738"/>
      <w:r w:rsidRPr="007530C6">
        <w:rPr>
          <w:lang w:val="en-US" w:eastAsia="zh-CN"/>
        </w:rPr>
        <w:t>6.9.2.2</w:t>
      </w:r>
      <w:r w:rsidRPr="007530C6">
        <w:rPr>
          <w:lang w:val="en-US" w:eastAsia="zh-CN"/>
        </w:rPr>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4" w:name="_Toc503965124"/>
      <w:bookmarkStart w:id="3985" w:name="_Toc120613235"/>
      <w:bookmarkStart w:id="3986" w:name="_Toc121756779"/>
      <w:bookmarkStart w:id="3987" w:name="_Toc121820355"/>
      <w:bookmarkStart w:id="3988" w:name="_Toc124158105"/>
      <w:bookmarkStart w:id="3989" w:name="_Toc130560682"/>
      <w:bookmarkStart w:id="3990" w:name="_Toc137470325"/>
      <w:bookmarkStart w:id="3991" w:name="_Toc138884718"/>
      <w:bookmarkStart w:id="3992" w:name="_Toc145511126"/>
      <w:bookmarkStart w:id="3993" w:name="_Toc155479363"/>
      <w:bookmarkStart w:id="3994" w:name="_Toc176464369"/>
      <w:bookmarkStart w:id="3995" w:name="_Toc187247216"/>
      <w:bookmarkStart w:id="3996" w:name="_Toc192494739"/>
      <w:r w:rsidRPr="007530C6">
        <w:rPr>
          <w:lang w:val="en-US" w:eastAsia="zh-CN"/>
        </w:rPr>
        <w:t>6.9.2.3</w:t>
      </w:r>
      <w:r w:rsidRPr="007530C6">
        <w:rPr>
          <w:lang w:val="en-US" w:eastAsia="zh-CN"/>
        </w:rPr>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41F85F3" w14:textId="77777777" w:rsidR="00623198" w:rsidRPr="007530C6" w:rsidRDefault="00623198" w:rsidP="00623198">
      <w:pPr>
        <w:pStyle w:val="Heading5"/>
        <w:ind w:left="1417" w:hanging="1417"/>
      </w:pPr>
      <w:bookmarkStart w:id="3997" w:name="_Toc503965125"/>
      <w:bookmarkStart w:id="3998" w:name="_Toc120613236"/>
      <w:bookmarkStart w:id="3999" w:name="_Toc121756780"/>
      <w:bookmarkStart w:id="4000" w:name="_Toc121820356"/>
      <w:bookmarkStart w:id="4001" w:name="_Toc124158106"/>
      <w:bookmarkStart w:id="4002" w:name="_Toc130560683"/>
      <w:bookmarkStart w:id="4003" w:name="_Toc137470326"/>
      <w:bookmarkStart w:id="4004" w:name="_Toc138884719"/>
      <w:bookmarkStart w:id="4005" w:name="_Toc145511127"/>
      <w:bookmarkStart w:id="4006" w:name="_Toc155479364"/>
      <w:bookmarkStart w:id="4007" w:name="_Toc176464370"/>
      <w:bookmarkStart w:id="4008" w:name="_Toc187247217"/>
      <w:bookmarkStart w:id="4009" w:name="_Toc192494740"/>
      <w:r w:rsidRPr="007530C6">
        <w:rPr>
          <w:lang w:val="en-US" w:eastAsia="zh-CN"/>
        </w:rPr>
        <w:t>6.9.2.3.1</w:t>
      </w:r>
      <w:r w:rsidRPr="007530C6">
        <w:tab/>
        <w:t>Initial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1009304" w14:textId="08C9203F" w:rsidR="003C1676" w:rsidRPr="005D326A" w:rsidRDefault="003C1676" w:rsidP="003C1676">
      <w:pPr>
        <w:rPr>
          <w:rFonts w:cs="v4.2.0"/>
          <w:lang w:val="en-US" w:eastAsia="zh-CN"/>
        </w:rPr>
      </w:pPr>
      <w:r w:rsidRPr="005D326A">
        <w:rPr>
          <w:rFonts w:cs="v4.2.0"/>
        </w:rPr>
        <w:t xml:space="preserve">Test environment: </w:t>
      </w:r>
      <w:r w:rsidRPr="005D326A">
        <w:rPr>
          <w:rFonts w:cs="v4.2.0"/>
        </w:rPr>
        <w:tab/>
        <w:t>normal; see Annex A2.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0" w:name="_Toc503965126"/>
      <w:bookmarkStart w:id="4011" w:name="_Toc120613237"/>
      <w:bookmarkStart w:id="4012" w:name="_Toc121756781"/>
      <w:bookmarkStart w:id="4013" w:name="_Toc121820357"/>
      <w:bookmarkStart w:id="4014" w:name="_Toc124158107"/>
      <w:bookmarkStart w:id="4015" w:name="_Toc130560684"/>
      <w:bookmarkStart w:id="4016" w:name="_Toc137470327"/>
      <w:bookmarkStart w:id="4017" w:name="_Toc138884720"/>
      <w:bookmarkStart w:id="4018" w:name="_Toc145511128"/>
      <w:bookmarkStart w:id="4019" w:name="_Toc155479365"/>
      <w:bookmarkStart w:id="4020" w:name="_Toc176464371"/>
      <w:bookmarkStart w:id="4021" w:name="_Toc187247218"/>
      <w:bookmarkStart w:id="4022" w:name="_Toc192494741"/>
      <w:r w:rsidRPr="007530C6">
        <w:rPr>
          <w:lang w:val="en-US" w:eastAsia="zh-CN"/>
        </w:rPr>
        <w:t>6.9.2.3.2</w:t>
      </w:r>
      <w:r w:rsidRPr="007530C6">
        <w:rPr>
          <w:lang w:val="en-US" w:eastAsia="zh-CN"/>
        </w:rPr>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502324E" w14:textId="007A9945" w:rsidR="00085A54" w:rsidRPr="005D326A" w:rsidRDefault="00085A54" w:rsidP="00085A54">
      <w:pPr>
        <w:ind w:left="568" w:hanging="284"/>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3" w:name="_Toc503965127"/>
      <w:bookmarkStart w:id="4024" w:name="_Toc120613238"/>
      <w:bookmarkStart w:id="4025" w:name="_Toc121756782"/>
      <w:bookmarkStart w:id="4026" w:name="_Toc121820358"/>
      <w:bookmarkStart w:id="4027" w:name="_Toc124158108"/>
      <w:bookmarkStart w:id="4028" w:name="_Toc130560685"/>
      <w:bookmarkStart w:id="4029" w:name="_Toc137470328"/>
      <w:bookmarkStart w:id="4030" w:name="_Toc138884721"/>
      <w:bookmarkStart w:id="4031" w:name="_Toc145511129"/>
      <w:bookmarkStart w:id="4032" w:name="_Toc155479366"/>
      <w:bookmarkStart w:id="4033" w:name="_Toc176464372"/>
      <w:bookmarkStart w:id="4034" w:name="_Toc187247219"/>
      <w:bookmarkStart w:id="4035" w:name="_Toc192494742"/>
      <w:r w:rsidRPr="007530C6">
        <w:rPr>
          <w:lang w:val="en-US" w:eastAsia="zh-CN"/>
        </w:rPr>
        <w:t>6.9.2.3.3</w:t>
      </w:r>
      <w:r w:rsidRPr="007530C6">
        <w:rPr>
          <w:lang w:val="en-US" w:eastAsia="zh-CN"/>
        </w:rPr>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6" w:name="_Toc97737225"/>
      <w:bookmarkStart w:id="4037" w:name="_Toc120613239"/>
      <w:bookmarkStart w:id="4038" w:name="_Toc121756783"/>
      <w:bookmarkStart w:id="4039" w:name="_Toc121820359"/>
      <w:bookmarkStart w:id="4040" w:name="_Toc124158109"/>
      <w:bookmarkStart w:id="4041" w:name="_Toc130560686"/>
      <w:bookmarkStart w:id="4042" w:name="_Toc137470329"/>
      <w:bookmarkStart w:id="4043" w:name="_Toc138884722"/>
      <w:bookmarkStart w:id="4044" w:name="_Toc145511130"/>
      <w:bookmarkStart w:id="4045" w:name="_Toc155479367"/>
      <w:bookmarkStart w:id="4046" w:name="_Toc176464373"/>
      <w:bookmarkStart w:id="4047" w:name="_Toc187247220"/>
      <w:bookmarkStart w:id="4048" w:name="_Toc192494743"/>
      <w:r w:rsidRPr="007530C6">
        <w:rPr>
          <w:lang w:eastAsia="zh-CN"/>
        </w:rPr>
        <w:t>6.10</w:t>
      </w:r>
      <w:r w:rsidRPr="007530C6">
        <w:rPr>
          <w:rFonts w:hint="eastAsia"/>
          <w:lang w:eastAsia="zh-CN"/>
        </w:rPr>
        <w:tab/>
      </w:r>
      <w:r w:rsidRPr="007530C6">
        <w:rPr>
          <w:lang w:eastAsia="zh-CN"/>
        </w:rPr>
        <w:t>Transmit ON/OFF power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27EC416" w14:textId="77777777" w:rsidR="00A865A9" w:rsidRPr="007530C6" w:rsidRDefault="00A865A9" w:rsidP="00AD289C">
      <w:pPr>
        <w:pStyle w:val="Heading3"/>
      </w:pPr>
      <w:bookmarkStart w:id="4049" w:name="_Toc82595122"/>
      <w:bookmarkStart w:id="4050" w:name="_Toc76545019"/>
      <w:bookmarkStart w:id="4051" w:name="_Toc75242673"/>
      <w:bookmarkStart w:id="4052" w:name="_Toc74961762"/>
      <w:bookmarkStart w:id="4053" w:name="_Toc66727959"/>
      <w:bookmarkStart w:id="4054" w:name="_Toc61182646"/>
      <w:bookmarkStart w:id="4055" w:name="_Toc58862653"/>
      <w:bookmarkStart w:id="4056" w:name="_Toc58860149"/>
      <w:bookmarkStart w:id="4057" w:name="_Toc53182408"/>
      <w:bookmarkStart w:id="4058" w:name="_Toc45884385"/>
      <w:bookmarkStart w:id="4059" w:name="_Toc37272139"/>
      <w:bookmarkStart w:id="4060" w:name="_Toc36645085"/>
      <w:bookmarkStart w:id="4061" w:name="_Toc29809701"/>
      <w:bookmarkStart w:id="4062" w:name="_Toc21099903"/>
      <w:bookmarkStart w:id="4063" w:name="_Toc121820360"/>
      <w:bookmarkStart w:id="4064" w:name="_Toc124158110"/>
      <w:bookmarkStart w:id="4065" w:name="_Toc130560687"/>
      <w:bookmarkStart w:id="4066" w:name="_Toc137470330"/>
      <w:bookmarkStart w:id="4067" w:name="_Toc138884723"/>
      <w:bookmarkStart w:id="4068" w:name="_Toc145511131"/>
      <w:bookmarkStart w:id="4069" w:name="_Toc155479368"/>
      <w:bookmarkStart w:id="4070" w:name="_Toc176464374"/>
      <w:bookmarkStart w:id="4071" w:name="_Toc187247221"/>
      <w:bookmarkStart w:id="4072" w:name="_Toc192494744"/>
      <w:r w:rsidRPr="007530C6">
        <w:t>6.10.1</w:t>
      </w:r>
      <w:r w:rsidRPr="007530C6">
        <w:tab/>
        <w:t>Transmitter OFF power</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43572C9" w14:textId="77777777" w:rsidR="00A865A9" w:rsidRPr="007530C6" w:rsidRDefault="00A865A9" w:rsidP="00AD289C">
      <w:pPr>
        <w:pStyle w:val="Heading4"/>
      </w:pPr>
      <w:bookmarkStart w:id="4073" w:name="_Toc82595123"/>
      <w:bookmarkStart w:id="4074" w:name="_Toc76545020"/>
      <w:bookmarkStart w:id="4075" w:name="_Toc75242674"/>
      <w:bookmarkStart w:id="4076" w:name="_Toc74961763"/>
      <w:bookmarkStart w:id="4077" w:name="_Toc66727960"/>
      <w:bookmarkStart w:id="4078" w:name="_Toc61182647"/>
      <w:bookmarkStart w:id="4079" w:name="_Toc58862654"/>
      <w:bookmarkStart w:id="4080" w:name="_Toc58860150"/>
      <w:bookmarkStart w:id="4081" w:name="_Toc53182409"/>
      <w:bookmarkStart w:id="4082" w:name="_Toc45884386"/>
      <w:bookmarkStart w:id="4083" w:name="_Toc37272140"/>
      <w:bookmarkStart w:id="4084" w:name="_Toc36645086"/>
      <w:bookmarkStart w:id="4085" w:name="_Toc29809702"/>
      <w:bookmarkStart w:id="4086" w:name="_Toc21099904"/>
      <w:bookmarkStart w:id="4087" w:name="_Toc121820361"/>
      <w:bookmarkStart w:id="4088" w:name="_Toc124158111"/>
      <w:bookmarkStart w:id="4089" w:name="_Toc130560688"/>
      <w:bookmarkStart w:id="4090" w:name="_Toc137470331"/>
      <w:bookmarkStart w:id="4091" w:name="_Toc138884724"/>
      <w:bookmarkStart w:id="4092" w:name="_Toc145511132"/>
      <w:bookmarkStart w:id="4093" w:name="_Toc155479369"/>
      <w:bookmarkStart w:id="4094" w:name="_Toc176464375"/>
      <w:bookmarkStart w:id="4095" w:name="_Toc187247222"/>
      <w:bookmarkStart w:id="4096" w:name="_Toc192494745"/>
      <w:r w:rsidRPr="007530C6">
        <w:t>6.10.1.1</w:t>
      </w:r>
      <w:r w:rsidRPr="007530C6">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018146FD" w14:textId="77777777" w:rsidR="00A865A9" w:rsidRPr="007530C6" w:rsidRDefault="00A865A9" w:rsidP="00A865A9">
      <w:pPr>
        <w:rPr>
          <w:rFonts w:ascii="Calibri" w:hAnsi="Calibri"/>
          <w:sz w:val="21"/>
        </w:rPr>
      </w:pPr>
      <w:bookmarkStart w:id="4097" w:name="_Toc82595124"/>
      <w:bookmarkStart w:id="4098" w:name="_Toc76545021"/>
      <w:bookmarkStart w:id="4099" w:name="_Toc75242675"/>
      <w:bookmarkStart w:id="4100" w:name="_Toc74961764"/>
      <w:bookmarkStart w:id="4101" w:name="_Toc66727961"/>
      <w:bookmarkStart w:id="4102" w:name="_Toc61182648"/>
      <w:bookmarkStart w:id="4103" w:name="_Toc58862655"/>
      <w:bookmarkStart w:id="4104" w:name="_Toc58860151"/>
      <w:bookmarkStart w:id="4105" w:name="_Toc53182410"/>
      <w:bookmarkStart w:id="4106" w:name="_Toc45884387"/>
      <w:bookmarkStart w:id="4107" w:name="_Toc37272141"/>
      <w:bookmarkStart w:id="4108" w:name="_Toc36645087"/>
      <w:bookmarkStart w:id="4109" w:name="_Toc29809703"/>
      <w:bookmarkStart w:id="4110"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1" w:name="_Toc121820362"/>
      <w:bookmarkStart w:id="4112" w:name="_Toc124158112"/>
      <w:bookmarkStart w:id="4113" w:name="_Toc130560689"/>
      <w:bookmarkStart w:id="4114" w:name="_Toc137470332"/>
      <w:bookmarkStart w:id="4115" w:name="_Toc138884725"/>
      <w:bookmarkStart w:id="4116" w:name="_Toc145511133"/>
      <w:bookmarkStart w:id="4117" w:name="_Toc155479370"/>
      <w:bookmarkStart w:id="4118" w:name="_Toc176464376"/>
      <w:bookmarkStart w:id="4119" w:name="_Toc187247223"/>
      <w:bookmarkStart w:id="4120" w:name="_Toc192494746"/>
      <w:r w:rsidRPr="007530C6">
        <w:t>6.10.1.2</w:t>
      </w:r>
      <w:r w:rsidRPr="007530C6">
        <w:tab/>
        <w:t>Minimum requirement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1" w:name="_Toc82595125"/>
      <w:bookmarkStart w:id="4122" w:name="_Toc76545022"/>
      <w:bookmarkStart w:id="4123" w:name="_Toc75242676"/>
      <w:bookmarkStart w:id="4124" w:name="_Toc74961765"/>
      <w:bookmarkStart w:id="4125" w:name="_Toc66727962"/>
      <w:bookmarkStart w:id="4126" w:name="_Toc61182649"/>
      <w:bookmarkStart w:id="4127" w:name="_Toc58862656"/>
      <w:bookmarkStart w:id="4128" w:name="_Toc58860152"/>
      <w:bookmarkStart w:id="4129" w:name="_Toc53182411"/>
      <w:bookmarkStart w:id="4130" w:name="_Toc45884388"/>
      <w:bookmarkStart w:id="4131" w:name="_Toc37272142"/>
      <w:bookmarkStart w:id="4132" w:name="_Toc36645088"/>
      <w:bookmarkStart w:id="4133" w:name="_Toc29809704"/>
      <w:bookmarkStart w:id="4134" w:name="_Toc21099906"/>
      <w:bookmarkStart w:id="4135" w:name="_Toc121820363"/>
      <w:bookmarkStart w:id="4136" w:name="_Toc124158113"/>
      <w:bookmarkStart w:id="4137" w:name="_Toc130560690"/>
      <w:bookmarkStart w:id="4138" w:name="_Toc137470333"/>
      <w:bookmarkStart w:id="4139" w:name="_Toc138884726"/>
      <w:bookmarkStart w:id="4140" w:name="_Toc145511134"/>
      <w:bookmarkStart w:id="4141" w:name="_Toc155479371"/>
      <w:bookmarkStart w:id="4142" w:name="_Toc176464377"/>
      <w:bookmarkStart w:id="4143" w:name="_Toc187247224"/>
      <w:bookmarkStart w:id="4144" w:name="_Toc192494747"/>
      <w:r w:rsidRPr="007530C6">
        <w:t>6.10.1.3</w:t>
      </w:r>
      <w:r w:rsidRPr="007530C6">
        <w:tab/>
        <w:t>Test purpose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5" w:name="_Toc82595126"/>
      <w:bookmarkStart w:id="4146" w:name="_Toc76545023"/>
      <w:bookmarkStart w:id="4147" w:name="_Toc75242677"/>
      <w:bookmarkStart w:id="4148" w:name="_Toc74961766"/>
      <w:bookmarkStart w:id="4149" w:name="_Toc66727963"/>
      <w:bookmarkStart w:id="4150" w:name="_Toc61182650"/>
      <w:bookmarkStart w:id="4151" w:name="_Toc58862657"/>
      <w:bookmarkStart w:id="4152" w:name="_Toc58860153"/>
      <w:bookmarkStart w:id="4153" w:name="_Toc53182412"/>
      <w:bookmarkStart w:id="4154" w:name="_Toc45884389"/>
      <w:bookmarkStart w:id="4155" w:name="_Toc37272143"/>
      <w:bookmarkStart w:id="4156" w:name="_Toc36645089"/>
      <w:bookmarkStart w:id="4157" w:name="_Toc29809705"/>
      <w:bookmarkStart w:id="4158" w:name="_Toc21099907"/>
      <w:bookmarkStart w:id="4159" w:name="_Toc121820364"/>
      <w:bookmarkStart w:id="4160" w:name="_Toc124158114"/>
      <w:bookmarkStart w:id="4161" w:name="_Toc130560691"/>
      <w:bookmarkStart w:id="4162" w:name="_Toc137470334"/>
      <w:bookmarkStart w:id="4163" w:name="_Toc138884727"/>
      <w:bookmarkStart w:id="4164" w:name="_Toc145511135"/>
      <w:bookmarkStart w:id="4165" w:name="_Toc155479372"/>
      <w:bookmarkStart w:id="4166" w:name="_Toc176464378"/>
      <w:bookmarkStart w:id="4167" w:name="_Toc187247225"/>
      <w:bookmarkStart w:id="4168" w:name="_Toc192494748"/>
      <w:r w:rsidRPr="007530C6">
        <w:t>6.10.1.4</w:t>
      </w:r>
      <w:r w:rsidRPr="007530C6">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69" w:name="_Toc82595127"/>
      <w:bookmarkStart w:id="4170" w:name="_Toc76545024"/>
      <w:bookmarkStart w:id="4171" w:name="_Toc75242678"/>
      <w:bookmarkStart w:id="4172" w:name="_Toc74961767"/>
      <w:bookmarkStart w:id="4173" w:name="_Toc66727964"/>
      <w:bookmarkStart w:id="4174" w:name="_Toc61182651"/>
      <w:bookmarkStart w:id="4175" w:name="_Toc58862658"/>
      <w:bookmarkStart w:id="4176" w:name="_Toc58860154"/>
      <w:bookmarkStart w:id="4177" w:name="_Toc53182413"/>
      <w:bookmarkStart w:id="4178" w:name="_Toc45884390"/>
      <w:bookmarkStart w:id="4179" w:name="_Toc37272144"/>
      <w:bookmarkStart w:id="4180" w:name="_Toc36645090"/>
      <w:bookmarkStart w:id="4181" w:name="_Toc29809706"/>
      <w:bookmarkStart w:id="4182" w:name="_Toc21099908"/>
      <w:bookmarkStart w:id="4183" w:name="_Toc121820365"/>
      <w:bookmarkStart w:id="4184" w:name="_Toc124158115"/>
      <w:bookmarkStart w:id="4185" w:name="_Toc130560692"/>
      <w:bookmarkStart w:id="4186" w:name="_Toc137470335"/>
      <w:bookmarkStart w:id="4187" w:name="_Toc138884728"/>
      <w:bookmarkStart w:id="4188" w:name="_Toc145511136"/>
      <w:bookmarkStart w:id="4189" w:name="_Toc155479373"/>
      <w:bookmarkStart w:id="4190" w:name="_Toc176464379"/>
      <w:bookmarkStart w:id="4191" w:name="_Toc187247226"/>
      <w:bookmarkStart w:id="4192" w:name="_Toc192494749"/>
      <w:r w:rsidRPr="007530C6">
        <w:t>6.10.1.5</w:t>
      </w:r>
      <w:r w:rsidRPr="007530C6">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3" w:name="_Toc82595128"/>
      <w:bookmarkStart w:id="4194" w:name="_Toc76545025"/>
      <w:bookmarkStart w:id="4195" w:name="_Toc75242679"/>
      <w:bookmarkStart w:id="4196" w:name="_Toc74961768"/>
      <w:bookmarkStart w:id="4197" w:name="_Toc66727965"/>
      <w:bookmarkStart w:id="4198" w:name="_Toc61182652"/>
      <w:bookmarkStart w:id="4199" w:name="_Toc58862659"/>
      <w:bookmarkStart w:id="4200" w:name="_Toc58860155"/>
      <w:bookmarkStart w:id="4201" w:name="_Toc53182414"/>
      <w:bookmarkStart w:id="4202" w:name="_Toc45884391"/>
      <w:bookmarkStart w:id="4203" w:name="_Toc37272145"/>
      <w:bookmarkStart w:id="4204" w:name="_Toc36645091"/>
      <w:bookmarkStart w:id="4205" w:name="_Toc29809707"/>
      <w:bookmarkStart w:id="4206" w:name="_Toc21099909"/>
      <w:bookmarkStart w:id="4207" w:name="_Toc121820366"/>
      <w:bookmarkStart w:id="4208" w:name="_Toc124158116"/>
      <w:bookmarkStart w:id="4209" w:name="_Toc130560693"/>
      <w:bookmarkStart w:id="4210" w:name="_Toc137470336"/>
      <w:bookmarkStart w:id="4211" w:name="_Toc138884729"/>
      <w:bookmarkStart w:id="4212" w:name="_Toc145511137"/>
      <w:bookmarkStart w:id="4213" w:name="_Toc155479374"/>
      <w:bookmarkStart w:id="4214" w:name="_Toc176464380"/>
      <w:bookmarkStart w:id="4215" w:name="_Toc187247227"/>
      <w:bookmarkStart w:id="4216" w:name="_Toc192494750"/>
      <w:r w:rsidRPr="007530C6">
        <w:t>6.10.2</w:t>
      </w:r>
      <w:r w:rsidRPr="007530C6">
        <w:tab/>
        <w:t>Transmitter transient period</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B8B4281" w14:textId="77777777" w:rsidR="00A865A9" w:rsidRPr="007530C6" w:rsidRDefault="00A865A9" w:rsidP="00AD289C">
      <w:pPr>
        <w:pStyle w:val="Heading4"/>
      </w:pPr>
      <w:bookmarkStart w:id="4217" w:name="_Toc82595129"/>
      <w:bookmarkStart w:id="4218" w:name="_Toc76545026"/>
      <w:bookmarkStart w:id="4219" w:name="_Toc75242680"/>
      <w:bookmarkStart w:id="4220" w:name="_Toc74961769"/>
      <w:bookmarkStart w:id="4221" w:name="_Toc66727966"/>
      <w:bookmarkStart w:id="4222" w:name="_Toc61182653"/>
      <w:bookmarkStart w:id="4223" w:name="_Toc58862660"/>
      <w:bookmarkStart w:id="4224" w:name="_Toc58860156"/>
      <w:bookmarkStart w:id="4225" w:name="_Toc53182415"/>
      <w:bookmarkStart w:id="4226" w:name="_Toc45884392"/>
      <w:bookmarkStart w:id="4227" w:name="_Toc37272146"/>
      <w:bookmarkStart w:id="4228" w:name="_Toc36645092"/>
      <w:bookmarkStart w:id="4229" w:name="_Toc29809708"/>
      <w:bookmarkStart w:id="4230" w:name="_Toc21099910"/>
      <w:bookmarkStart w:id="4231" w:name="_Toc121820367"/>
      <w:bookmarkStart w:id="4232" w:name="_Toc124158117"/>
      <w:bookmarkStart w:id="4233" w:name="_Toc130560694"/>
      <w:bookmarkStart w:id="4234" w:name="_Toc137470337"/>
      <w:bookmarkStart w:id="4235" w:name="_Toc138884730"/>
      <w:bookmarkStart w:id="4236" w:name="_Toc145511138"/>
      <w:bookmarkStart w:id="4237" w:name="_Toc155479375"/>
      <w:bookmarkStart w:id="4238" w:name="_Toc176464381"/>
      <w:bookmarkStart w:id="4239" w:name="_Toc187247228"/>
      <w:bookmarkStart w:id="4240" w:name="_Toc192494751"/>
      <w:r w:rsidRPr="007530C6">
        <w:t>6.10.2.1</w:t>
      </w:r>
      <w:r w:rsidRPr="007530C6">
        <w:tab/>
        <w:t>Definition and applicability</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8832EC6" w14:textId="77777777" w:rsidR="00A865A9" w:rsidRPr="007530C6" w:rsidRDefault="00A865A9" w:rsidP="00A865A9">
      <w:pPr>
        <w:rPr>
          <w:rFonts w:ascii="Calibri" w:hAnsi="Calibri"/>
          <w:sz w:val="21"/>
        </w:rPr>
      </w:pPr>
      <w:bookmarkStart w:id="4241" w:name="_Toc82595130"/>
      <w:bookmarkStart w:id="4242" w:name="_Toc76545027"/>
      <w:bookmarkStart w:id="4243" w:name="_Toc75242681"/>
      <w:bookmarkStart w:id="4244" w:name="_Toc74961770"/>
      <w:bookmarkStart w:id="4245" w:name="_Toc66727967"/>
      <w:bookmarkStart w:id="4246" w:name="_Toc61182654"/>
      <w:bookmarkStart w:id="4247" w:name="_Toc58862661"/>
      <w:bookmarkStart w:id="4248" w:name="_Toc58860157"/>
      <w:bookmarkStart w:id="4249" w:name="_Toc53182416"/>
      <w:bookmarkStart w:id="4250" w:name="_Toc45884393"/>
      <w:bookmarkStart w:id="4251" w:name="_Toc37272147"/>
      <w:bookmarkStart w:id="4252" w:name="_Toc36645093"/>
      <w:bookmarkStart w:id="4253" w:name="_Toc29809709"/>
      <w:bookmarkStart w:id="4254"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2pt;height:196.2pt" o:ole="">
            <v:imagedata r:id="rId64" o:title=""/>
          </v:shape>
          <o:OLEObject Type="Embed" ProgID="Visio.Drawing.15" ShapeID="_x0000_i1052" DrawAspect="Content" ObjectID="_1826988615"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5" w:name="_Toc121820368"/>
      <w:bookmarkStart w:id="4256" w:name="_Toc124158118"/>
      <w:bookmarkStart w:id="4257" w:name="_Toc130560695"/>
      <w:bookmarkStart w:id="4258" w:name="_Toc137470338"/>
      <w:bookmarkStart w:id="4259" w:name="_Toc138884731"/>
      <w:bookmarkStart w:id="4260" w:name="_Toc145511139"/>
      <w:bookmarkStart w:id="4261" w:name="_Toc155479376"/>
      <w:bookmarkStart w:id="4262" w:name="_Toc176464382"/>
      <w:bookmarkStart w:id="4263" w:name="_Toc187247229"/>
      <w:bookmarkStart w:id="4264" w:name="_Toc192494752"/>
      <w:r w:rsidRPr="007530C6">
        <w:t>6.10.2.2</w:t>
      </w:r>
      <w:r w:rsidRPr="007530C6">
        <w:tab/>
        <w:t>Minimum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5" w:name="_Toc82595131"/>
      <w:bookmarkStart w:id="4266" w:name="_Toc76545028"/>
      <w:bookmarkStart w:id="4267" w:name="_Toc75242682"/>
      <w:bookmarkStart w:id="4268" w:name="_Toc74961771"/>
      <w:bookmarkStart w:id="4269" w:name="_Toc66727968"/>
      <w:bookmarkStart w:id="4270" w:name="_Toc61182655"/>
      <w:bookmarkStart w:id="4271" w:name="_Toc58862662"/>
      <w:bookmarkStart w:id="4272" w:name="_Toc58860158"/>
      <w:bookmarkStart w:id="4273" w:name="_Toc53182417"/>
      <w:bookmarkStart w:id="4274" w:name="_Toc45884394"/>
      <w:bookmarkStart w:id="4275" w:name="_Toc37272148"/>
      <w:bookmarkStart w:id="4276" w:name="_Toc36645094"/>
      <w:bookmarkStart w:id="4277" w:name="_Toc29809710"/>
      <w:bookmarkStart w:id="4278" w:name="_Toc21099912"/>
      <w:bookmarkStart w:id="4279" w:name="_Toc121820369"/>
      <w:bookmarkStart w:id="4280" w:name="_Toc124158119"/>
      <w:bookmarkStart w:id="4281" w:name="_Toc130560696"/>
      <w:bookmarkStart w:id="4282" w:name="_Toc137470339"/>
      <w:bookmarkStart w:id="4283" w:name="_Toc138884732"/>
      <w:bookmarkStart w:id="4284" w:name="_Toc145511140"/>
      <w:bookmarkStart w:id="4285" w:name="_Toc155479377"/>
      <w:bookmarkStart w:id="4286" w:name="_Toc176464383"/>
      <w:bookmarkStart w:id="4287" w:name="_Toc187247230"/>
      <w:bookmarkStart w:id="4288" w:name="_Toc192494753"/>
      <w:r w:rsidRPr="007530C6">
        <w:t>6.10.2.3</w:t>
      </w:r>
      <w:r w:rsidRPr="007530C6">
        <w:tab/>
        <w:t>Test purpose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89" w:name="_Toc82595132"/>
      <w:bookmarkStart w:id="4290" w:name="_Toc76545029"/>
      <w:bookmarkStart w:id="4291" w:name="_Toc75242683"/>
      <w:bookmarkStart w:id="4292" w:name="_Toc74961772"/>
      <w:bookmarkStart w:id="4293" w:name="_Toc66727969"/>
      <w:bookmarkStart w:id="4294" w:name="_Toc61182656"/>
      <w:bookmarkStart w:id="4295" w:name="_Toc58862663"/>
      <w:bookmarkStart w:id="4296" w:name="_Toc58860159"/>
      <w:bookmarkStart w:id="4297" w:name="_Toc53182418"/>
      <w:bookmarkStart w:id="4298" w:name="_Toc45884395"/>
      <w:bookmarkStart w:id="4299" w:name="_Toc37272149"/>
      <w:bookmarkStart w:id="4300" w:name="_Toc36645095"/>
      <w:bookmarkStart w:id="4301" w:name="_Toc29809711"/>
      <w:bookmarkStart w:id="4302" w:name="_Toc21099913"/>
      <w:bookmarkStart w:id="4303" w:name="_Toc121820370"/>
      <w:bookmarkStart w:id="4304" w:name="_Toc124158120"/>
      <w:bookmarkStart w:id="4305" w:name="_Toc130560697"/>
      <w:bookmarkStart w:id="4306" w:name="_Toc137470340"/>
      <w:bookmarkStart w:id="4307" w:name="_Toc138884733"/>
      <w:bookmarkStart w:id="4308" w:name="_Toc145511141"/>
      <w:bookmarkStart w:id="4309" w:name="_Toc155479378"/>
      <w:bookmarkStart w:id="4310" w:name="_Toc176464384"/>
      <w:bookmarkStart w:id="4311" w:name="_Toc187247231"/>
      <w:bookmarkStart w:id="4312" w:name="_Toc192494754"/>
      <w:r w:rsidRPr="007530C6">
        <w:t>6.10.2.4</w:t>
      </w:r>
      <w:r w:rsidRPr="007530C6">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4C997162" w14:textId="77777777" w:rsidR="00A865A9" w:rsidRPr="007530C6" w:rsidRDefault="00A865A9" w:rsidP="00AD289C">
      <w:pPr>
        <w:pStyle w:val="Heading5"/>
        <w:rPr>
          <w:sz w:val="21"/>
        </w:rPr>
      </w:pPr>
      <w:bookmarkStart w:id="4313" w:name="_Toc82595133"/>
      <w:bookmarkStart w:id="4314" w:name="_Toc76545030"/>
      <w:bookmarkStart w:id="4315" w:name="_Toc75242684"/>
      <w:bookmarkStart w:id="4316" w:name="_Toc74961773"/>
      <w:bookmarkStart w:id="4317" w:name="_Toc66727970"/>
      <w:bookmarkStart w:id="4318" w:name="_Toc61182657"/>
      <w:bookmarkStart w:id="4319" w:name="_Toc58862664"/>
      <w:bookmarkStart w:id="4320" w:name="_Toc58860160"/>
      <w:bookmarkStart w:id="4321" w:name="_Toc53182419"/>
      <w:bookmarkStart w:id="4322" w:name="_Toc45884396"/>
      <w:bookmarkStart w:id="4323" w:name="_Toc37272150"/>
      <w:bookmarkStart w:id="4324" w:name="_Toc36645096"/>
      <w:bookmarkStart w:id="4325" w:name="_Toc29809712"/>
      <w:bookmarkStart w:id="4326" w:name="_Toc21099914"/>
      <w:bookmarkStart w:id="4327" w:name="_Toc121820371"/>
      <w:bookmarkStart w:id="4328" w:name="_Toc124158121"/>
      <w:bookmarkStart w:id="4329" w:name="_Toc130560698"/>
      <w:bookmarkStart w:id="4330" w:name="_Toc137470341"/>
      <w:bookmarkStart w:id="4331" w:name="_Toc138884734"/>
      <w:bookmarkStart w:id="4332" w:name="_Toc145511142"/>
      <w:bookmarkStart w:id="4333" w:name="_Toc155479379"/>
      <w:bookmarkStart w:id="4334" w:name="_Toc176464385"/>
      <w:bookmarkStart w:id="4335" w:name="_Toc187247232"/>
      <w:bookmarkStart w:id="4336" w:name="_Toc192494755"/>
      <w:r w:rsidRPr="007530C6">
        <w:t>6.10.2.4.1</w:t>
      </w:r>
      <w:r w:rsidRPr="007530C6">
        <w:tab/>
        <w:t>Initial conditions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7" w:name="_Toc82595134"/>
      <w:bookmarkStart w:id="4338" w:name="_Toc76545031"/>
      <w:bookmarkStart w:id="4339" w:name="_Toc75242685"/>
      <w:bookmarkStart w:id="4340" w:name="_Toc74961774"/>
      <w:bookmarkStart w:id="4341" w:name="_Toc66727971"/>
      <w:bookmarkStart w:id="4342" w:name="_Toc61182658"/>
      <w:bookmarkStart w:id="4343" w:name="_Toc58862665"/>
      <w:bookmarkStart w:id="4344" w:name="_Toc58860161"/>
      <w:bookmarkStart w:id="4345" w:name="_Toc53182420"/>
      <w:bookmarkStart w:id="4346" w:name="_Toc45884397"/>
      <w:bookmarkStart w:id="4347" w:name="_Toc37272151"/>
      <w:bookmarkStart w:id="4348" w:name="_Toc36645097"/>
      <w:bookmarkStart w:id="4349" w:name="_Toc29809713"/>
      <w:bookmarkStart w:id="4350" w:name="_Toc21099915"/>
      <w:bookmarkStart w:id="4351" w:name="_Toc121820372"/>
      <w:bookmarkStart w:id="4352" w:name="_Toc124158122"/>
      <w:bookmarkStart w:id="4353" w:name="_Toc130560699"/>
      <w:bookmarkStart w:id="4354" w:name="_Toc137470342"/>
      <w:bookmarkStart w:id="4355" w:name="_Toc138884735"/>
      <w:bookmarkStart w:id="4356" w:name="_Toc145511143"/>
      <w:bookmarkStart w:id="4357" w:name="_Toc155479380"/>
      <w:bookmarkStart w:id="4358" w:name="_Toc176464386"/>
      <w:bookmarkStart w:id="4359" w:name="_Toc187247233"/>
      <w:bookmarkStart w:id="4360" w:name="_Toc192494756"/>
      <w:r w:rsidRPr="007530C6">
        <w:t>6.10.2.4.2</w:t>
      </w:r>
      <w:r w:rsidRPr="007530C6">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1" w:name="_Toc82595135"/>
      <w:bookmarkStart w:id="4362" w:name="_Toc76545032"/>
      <w:bookmarkStart w:id="4363" w:name="_Toc75242686"/>
      <w:bookmarkStart w:id="4364" w:name="_Toc74961775"/>
      <w:bookmarkStart w:id="4365" w:name="_Toc66727972"/>
      <w:bookmarkStart w:id="4366" w:name="_Toc61182659"/>
      <w:bookmarkStart w:id="4367" w:name="_Toc58862666"/>
      <w:bookmarkStart w:id="4368" w:name="_Toc58860162"/>
      <w:bookmarkStart w:id="4369" w:name="_Toc53182421"/>
      <w:bookmarkStart w:id="4370" w:name="_Toc45884398"/>
      <w:bookmarkStart w:id="4371" w:name="_Toc37272152"/>
      <w:bookmarkStart w:id="4372" w:name="_Toc36645098"/>
      <w:bookmarkStart w:id="4373" w:name="_Toc29809714"/>
      <w:bookmarkStart w:id="4374" w:name="_Toc21099916"/>
      <w:r w:rsidRPr="007530C6">
        <w:rPr>
          <w:rFonts w:ascii="Arial" w:hAnsi="Arial"/>
          <w:sz w:val="24"/>
        </w:rPr>
        <w:t>6.10.2.5</w:t>
      </w:r>
      <w:r w:rsidRPr="007530C6">
        <w:rPr>
          <w:rFonts w:ascii="Arial" w:hAnsi="Arial"/>
          <w:sz w:val="24"/>
        </w:rPr>
        <w:tab/>
        <w:t>Test requirements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5" w:name="_Toc155428136"/>
      <w:bookmarkStart w:id="4376" w:name="_Toc155781154"/>
      <w:bookmarkStart w:id="4377" w:name="_Toc176464387"/>
      <w:bookmarkStart w:id="4378" w:name="_Toc187247234"/>
      <w:bookmarkStart w:id="4379"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0" w:name="_Toc155781159"/>
      <w:bookmarkStart w:id="4381" w:name="_Toc155428141"/>
      <w:bookmarkEnd w:id="4375"/>
      <w:bookmarkEnd w:id="4376"/>
      <w:r w:rsidR="00EF14F9">
        <w:rPr>
          <w:rFonts w:hint="eastAsia"/>
          <w:lang w:val="en-US" w:eastAsia="zh-CN"/>
        </w:rPr>
        <w:t>O</w:t>
      </w:r>
      <w:r w:rsidR="00EF14F9">
        <w:t>utput power dynamics</w:t>
      </w:r>
      <w:r w:rsidR="00EF14F9">
        <w:rPr>
          <w:rFonts w:hint="eastAsia"/>
          <w:lang w:eastAsia="zh-CN"/>
        </w:rPr>
        <w:t xml:space="preserve"> for NCR-MT</w:t>
      </w:r>
      <w:bookmarkEnd w:id="4377"/>
      <w:bookmarkEnd w:id="4378"/>
      <w:bookmarkEnd w:id="437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2" w:name="_Toc176464388"/>
      <w:bookmarkStart w:id="4383" w:name="_Toc187247235"/>
      <w:bookmarkStart w:id="4384"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2"/>
      <w:bookmarkEnd w:id="4383"/>
      <w:bookmarkEnd w:id="4384"/>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5" w:name="_Toc176464389"/>
      <w:bookmarkStart w:id="4386" w:name="_Toc187247236"/>
      <w:bookmarkStart w:id="4387"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5"/>
      <w:bookmarkEnd w:id="4386"/>
      <w:bookmarkEnd w:id="4387"/>
    </w:p>
    <w:p w14:paraId="0F8D94CB" w14:textId="77777777" w:rsidR="00542A43" w:rsidRPr="00542A43" w:rsidRDefault="00542A43" w:rsidP="00BC1027">
      <w:pPr>
        <w:pStyle w:val="Heading4"/>
        <w:rPr>
          <w:rFonts w:eastAsia="SimSun"/>
        </w:rPr>
      </w:pPr>
      <w:bookmarkStart w:id="4388" w:name="_Toc176464390"/>
      <w:bookmarkStart w:id="4389" w:name="_Toc187247237"/>
      <w:bookmarkStart w:id="4390" w:name="_Toc192494760"/>
      <w:r w:rsidRPr="00542A43">
        <w:rPr>
          <w:rFonts w:eastAsia="SimSun"/>
        </w:rPr>
        <w:t>6.11.2.1</w:t>
      </w:r>
      <w:r w:rsidRPr="00542A43">
        <w:rPr>
          <w:rFonts w:eastAsia="SimSun"/>
        </w:rPr>
        <w:tab/>
        <w:t>Minimum requirement for transmit OFF power for NCR-MT</w:t>
      </w:r>
      <w:bookmarkEnd w:id="4388"/>
      <w:bookmarkEnd w:id="4389"/>
      <w:bookmarkEnd w:id="4390"/>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1" w:name="_Toc176464391"/>
      <w:bookmarkStart w:id="4392" w:name="_Toc187247238"/>
      <w:bookmarkStart w:id="4393" w:name="_Toc192494761"/>
      <w:r w:rsidRPr="00542A43">
        <w:rPr>
          <w:rFonts w:eastAsia="SimSun"/>
          <w:lang w:val="en-US"/>
        </w:rPr>
        <w:t>6.11.2.2</w:t>
      </w:r>
      <w:r w:rsidRPr="00542A43">
        <w:rPr>
          <w:rFonts w:eastAsia="SimSun"/>
          <w:lang w:val="en-US"/>
        </w:rPr>
        <w:tab/>
        <w:t>Minimum requirement for transmit ON/OFF time mask for NCR-MT</w:t>
      </w:r>
      <w:bookmarkEnd w:id="4391"/>
      <w:bookmarkEnd w:id="4392"/>
      <w:bookmarkEnd w:id="4393"/>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4" w:name="_Toc176464392"/>
      <w:bookmarkStart w:id="4395" w:name="_Toc187247239"/>
      <w:bookmarkStart w:id="4396" w:name="_Toc192494762"/>
      <w:r w:rsidRPr="00542A43">
        <w:rPr>
          <w:rFonts w:eastAsia="SimSun"/>
          <w:lang w:val="en-US"/>
        </w:rPr>
        <w:t>6.11.2.3</w:t>
      </w:r>
      <w:r w:rsidRPr="00542A43">
        <w:rPr>
          <w:rFonts w:eastAsia="SimSun"/>
          <w:lang w:val="en-US"/>
        </w:rPr>
        <w:tab/>
        <w:t>Minimum requirement for power control for NCR-MT</w:t>
      </w:r>
      <w:bookmarkEnd w:id="4394"/>
      <w:bookmarkEnd w:id="4395"/>
      <w:bookmarkEnd w:id="439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7" w:name="_Toc176464393"/>
      <w:bookmarkStart w:id="4398" w:name="_Toc187247240"/>
      <w:bookmarkStart w:id="4399"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7"/>
      <w:bookmarkEnd w:id="4398"/>
      <w:bookmarkEnd w:id="4399"/>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0" w:name="_Toc176464394"/>
      <w:bookmarkStart w:id="4401" w:name="_Toc187247241"/>
      <w:bookmarkStart w:id="4402"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0"/>
      <w:bookmarkEnd w:id="4381"/>
      <w:r w:rsidR="00EF14F9">
        <w:rPr>
          <w:rFonts w:hint="eastAsia"/>
          <w:lang w:val="en-US" w:eastAsia="zh-CN"/>
        </w:rPr>
        <w:t>T</w:t>
      </w:r>
      <w:r w:rsidR="00EF14F9">
        <w:t>ransmit signal quality</w:t>
      </w:r>
      <w:r w:rsidR="00EF14F9">
        <w:rPr>
          <w:rFonts w:hint="eastAsia"/>
          <w:lang w:eastAsia="zh-CN"/>
        </w:rPr>
        <w:t xml:space="preserve"> for NCR-MT</w:t>
      </w:r>
      <w:bookmarkEnd w:id="4400"/>
      <w:bookmarkEnd w:id="4401"/>
      <w:bookmarkEnd w:id="4402"/>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3" w:name="_Toc176464395"/>
      <w:bookmarkStart w:id="4404" w:name="_Toc187247242"/>
      <w:bookmarkStart w:id="4405"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3"/>
      <w:bookmarkEnd w:id="4404"/>
      <w:bookmarkEnd w:id="4405"/>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6" w:name="_Toc176464396"/>
      <w:bookmarkStart w:id="4407" w:name="_Toc187247243"/>
      <w:bookmarkStart w:id="4408"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6"/>
      <w:bookmarkEnd w:id="4407"/>
      <w:bookmarkEnd w:id="4408"/>
    </w:p>
    <w:p w14:paraId="3AE57AE4" w14:textId="77777777" w:rsidR="00542A43" w:rsidRPr="00542A43" w:rsidRDefault="00542A43" w:rsidP="00BC1027">
      <w:pPr>
        <w:pStyle w:val="Heading4"/>
        <w:rPr>
          <w:rFonts w:eastAsia="SimSun"/>
        </w:rPr>
      </w:pPr>
      <w:bookmarkStart w:id="4409" w:name="_Toc176464397"/>
      <w:bookmarkStart w:id="4410" w:name="_Toc187247244"/>
      <w:bookmarkStart w:id="4411" w:name="_Toc192494767"/>
      <w:r w:rsidRPr="00542A43">
        <w:rPr>
          <w:rFonts w:eastAsia="SimSun"/>
        </w:rPr>
        <w:t>6.12.2.1</w:t>
      </w:r>
      <w:r w:rsidRPr="00542A43">
        <w:rPr>
          <w:rFonts w:eastAsia="SimSun"/>
        </w:rPr>
        <w:tab/>
        <w:t>Minimum requirement for frequency error requirements for NCR-MT</w:t>
      </w:r>
      <w:bookmarkEnd w:id="4409"/>
      <w:bookmarkEnd w:id="4410"/>
      <w:bookmarkEnd w:id="441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2" w:name="_Toc176464398"/>
      <w:bookmarkStart w:id="4413" w:name="_Toc187247245"/>
      <w:bookmarkStart w:id="4414" w:name="_Toc192494768"/>
      <w:r w:rsidRPr="00542A43">
        <w:rPr>
          <w:rFonts w:eastAsia="SimSun"/>
        </w:rPr>
        <w:t>6.12.2.2</w:t>
      </w:r>
      <w:r w:rsidRPr="00542A43">
        <w:rPr>
          <w:rFonts w:eastAsia="SimSun"/>
        </w:rPr>
        <w:tab/>
        <w:t>Minimum requirement for transmit modulation quality</w:t>
      </w:r>
      <w:bookmarkEnd w:id="4412"/>
      <w:bookmarkEnd w:id="4413"/>
      <w:bookmarkEnd w:id="4414"/>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5" w:name="_Toc176464399"/>
      <w:bookmarkStart w:id="4416" w:name="_Toc187247246"/>
      <w:bookmarkStart w:id="4417"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5"/>
      <w:bookmarkEnd w:id="4416"/>
      <w:bookmarkEnd w:id="4417"/>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8" w:name="_Toc176464400"/>
      <w:bookmarkStart w:id="4419" w:name="_Toc187247247"/>
      <w:bookmarkStart w:id="4420"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8"/>
      <w:bookmarkEnd w:id="4419"/>
      <w:bookmarkEnd w:id="4420"/>
    </w:p>
    <w:p w14:paraId="6142029D" w14:textId="77777777" w:rsidR="00542A43" w:rsidRPr="00542A43" w:rsidRDefault="00542A43" w:rsidP="00BC1027">
      <w:pPr>
        <w:pStyle w:val="Heading4"/>
        <w:rPr>
          <w:rFonts w:eastAsia="DengXian"/>
          <w:lang w:eastAsia="en-US"/>
        </w:rPr>
      </w:pPr>
      <w:bookmarkStart w:id="4421" w:name="_Toc75276100"/>
      <w:bookmarkStart w:id="4422" w:name="_Toc106180738"/>
      <w:bookmarkStart w:id="4423" w:name="_Toc73962871"/>
      <w:bookmarkStart w:id="4424" w:name="_Toc130396750"/>
      <w:bookmarkStart w:id="4425" w:name="_Toc82437368"/>
      <w:bookmarkStart w:id="4426" w:name="_Toc124151178"/>
      <w:bookmarkStart w:id="4427" w:name="_Toc98753752"/>
      <w:bookmarkStart w:id="4428" w:name="_Toc114150775"/>
      <w:bookmarkStart w:id="4429" w:name="_Toc137558374"/>
      <w:bookmarkStart w:id="4430" w:name="_Toc75260048"/>
      <w:bookmarkStart w:id="4431" w:name="_Toc89944734"/>
      <w:bookmarkStart w:id="4432" w:name="_Toc138862199"/>
      <w:bookmarkStart w:id="4433" w:name="_Toc155318535"/>
      <w:bookmarkStart w:id="4434" w:name="_Toc145532256"/>
      <w:bookmarkStart w:id="4435" w:name="_Toc75275589"/>
      <w:bookmarkStart w:id="4436" w:name="_Toc76541599"/>
      <w:bookmarkStart w:id="4437" w:name="_Toc124152218"/>
      <w:bookmarkStart w:id="4438" w:name="_Toc130397270"/>
      <w:bookmarkStart w:id="4439" w:name="_Toc124151698"/>
      <w:bookmarkStart w:id="4440" w:name="_Toc176464401"/>
      <w:bookmarkStart w:id="4441" w:name="_Toc187247248"/>
      <w:bookmarkStart w:id="4442" w:name="_Toc192494771"/>
      <w:r w:rsidRPr="00542A43">
        <w:rPr>
          <w:rFonts w:eastAsia="DengXian"/>
          <w:lang w:eastAsia="en-US"/>
        </w:rPr>
        <w:t>6.12.4.1</w:t>
      </w:r>
      <w:r w:rsidRPr="00542A43">
        <w:rPr>
          <w:rFonts w:eastAsia="DengXian"/>
          <w:lang w:eastAsia="en-US"/>
        </w:rPr>
        <w:tab/>
        <w:t>Initial conditions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3" w:name="_Toc176464402"/>
      <w:bookmarkStart w:id="4444" w:name="_Toc187247249"/>
      <w:bookmarkStart w:id="4445" w:name="_Toc192494772"/>
      <w:r w:rsidRPr="00542A43">
        <w:rPr>
          <w:rFonts w:eastAsia="DengXian"/>
          <w:lang w:eastAsia="en-US"/>
        </w:rPr>
        <w:t>6.12.4.2</w:t>
      </w:r>
      <w:r w:rsidRPr="00542A43">
        <w:rPr>
          <w:rFonts w:eastAsia="DengXian"/>
          <w:lang w:eastAsia="en-US"/>
        </w:rPr>
        <w:tab/>
        <w:t>Procedure</w:t>
      </w:r>
      <w:bookmarkEnd w:id="4443"/>
      <w:bookmarkEnd w:id="4444"/>
      <w:bookmarkEnd w:id="444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6" w:name="_Toc176464403"/>
      <w:bookmarkStart w:id="4447" w:name="_Toc187247250"/>
      <w:bookmarkStart w:id="4448"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6"/>
      <w:bookmarkEnd w:id="4447"/>
      <w:bookmarkEnd w:id="4448"/>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49" w:name="_Toc75467366"/>
      <w:bookmarkStart w:id="4450" w:name="_Toc83580717"/>
      <w:bookmarkStart w:id="4451" w:name="_Toc84413835"/>
      <w:bookmarkStart w:id="4452" w:name="_Toc45888316"/>
      <w:bookmarkStart w:id="4453" w:name="_Toc21344384"/>
      <w:bookmarkStart w:id="4454" w:name="_Toc45888915"/>
      <w:bookmarkStart w:id="4455" w:name="_Toc29802920"/>
      <w:bookmarkStart w:id="4456" w:name="_Toc61372994"/>
      <w:bookmarkStart w:id="4457" w:name="_Toc76509388"/>
      <w:bookmarkStart w:id="4458" w:name="_Toc68230943"/>
      <w:bookmarkStart w:id="4459" w:name="_Toc76718378"/>
      <w:bookmarkStart w:id="4460" w:name="_Toc61367611"/>
      <w:bookmarkStart w:id="4461" w:name="_Toc69084356"/>
      <w:bookmarkStart w:id="4462" w:name="_Toc155428145"/>
      <w:bookmarkStart w:id="4463" w:name="_Toc37251436"/>
      <w:bookmarkStart w:id="4464" w:name="_Toc36107662"/>
      <w:bookmarkStart w:id="4465" w:name="_Toc84405226"/>
      <w:bookmarkStart w:id="4466" w:name="_Toc29801871"/>
      <w:bookmarkStart w:id="4467" w:name="_Toc29802295"/>
      <w:bookmarkStart w:id="4468" w:name="_Toc155781163"/>
      <w:bookmarkStart w:id="4469" w:name="_Toc176464404"/>
      <w:bookmarkStart w:id="4470" w:name="_Toc187247251"/>
      <w:bookmarkStart w:id="4471" w:name="_Toc192494774"/>
      <w:r w:rsidRPr="00542A43">
        <w:rPr>
          <w:rFonts w:eastAsia="SimSun" w:hint="eastAsia"/>
          <w:lang w:val="en-US" w:eastAsia="zh-CN"/>
        </w:rPr>
        <w:t>6.13</w:t>
      </w:r>
      <w:r w:rsidRPr="00542A43">
        <w:rPr>
          <w:rFonts w:eastAsia="SimSun"/>
        </w:rPr>
        <w:tab/>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r w:rsidR="00B85522">
        <w:t>Transmit intermodulation</w:t>
      </w:r>
      <w:r w:rsidR="00B85522">
        <w:rPr>
          <w:rFonts w:hint="eastAsia"/>
          <w:lang w:eastAsia="zh-CN"/>
        </w:rPr>
        <w:t xml:space="preserve"> for NCR-MT</w:t>
      </w:r>
      <w:bookmarkEnd w:id="4469"/>
      <w:bookmarkEnd w:id="4470"/>
      <w:bookmarkEnd w:id="4471"/>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2" w:name="_Toc176464405"/>
      <w:bookmarkStart w:id="4473" w:name="_Toc187247252"/>
      <w:bookmarkStart w:id="4474"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2"/>
      <w:bookmarkEnd w:id="4473"/>
      <w:bookmarkEnd w:id="4474"/>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5" w:name="_Toc176464406"/>
      <w:bookmarkStart w:id="4476" w:name="_Toc187247253"/>
      <w:bookmarkStart w:id="4477"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5"/>
      <w:bookmarkEnd w:id="4476"/>
      <w:bookmarkEnd w:id="4477"/>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8" w:name="_Toc176464407"/>
      <w:bookmarkStart w:id="4479" w:name="_Toc187247254"/>
      <w:bookmarkStart w:id="4480"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8"/>
      <w:bookmarkEnd w:id="4479"/>
      <w:bookmarkEnd w:id="448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1" w:name="_Toc176464408"/>
      <w:bookmarkStart w:id="4482" w:name="_Toc187247255"/>
      <w:bookmarkStart w:id="4483"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1"/>
      <w:bookmarkEnd w:id="4482"/>
      <w:bookmarkEnd w:id="4483"/>
    </w:p>
    <w:p w14:paraId="0E4F8418" w14:textId="77777777" w:rsidR="00542A43" w:rsidRPr="00542A43" w:rsidRDefault="00542A43" w:rsidP="00160F5F">
      <w:pPr>
        <w:pStyle w:val="Heading4"/>
        <w:rPr>
          <w:rFonts w:eastAsia="DengXian"/>
          <w:lang w:eastAsia="en-US"/>
        </w:rPr>
      </w:pPr>
      <w:bookmarkStart w:id="4484" w:name="_Toc145532333"/>
      <w:bookmarkStart w:id="4485" w:name="_Toc76541668"/>
      <w:bookmarkStart w:id="4486" w:name="_Toc138862276"/>
      <w:bookmarkStart w:id="4487" w:name="_Toc75276169"/>
      <w:bookmarkStart w:id="4488" w:name="_Toc155318612"/>
      <w:bookmarkStart w:id="4489" w:name="_Toc124152295"/>
      <w:bookmarkStart w:id="4490" w:name="_Toc98753821"/>
      <w:bookmarkStart w:id="4491" w:name="_Toc130397347"/>
      <w:bookmarkStart w:id="4492" w:name="_Toc124151255"/>
      <w:bookmarkStart w:id="4493" w:name="_Toc130396827"/>
      <w:bookmarkStart w:id="4494" w:name="_Toc137558451"/>
      <w:bookmarkStart w:id="4495" w:name="_Toc114150852"/>
      <w:bookmarkStart w:id="4496" w:name="_Toc75275658"/>
      <w:bookmarkStart w:id="4497" w:name="_Toc106180807"/>
      <w:bookmarkStart w:id="4498" w:name="_Toc89944803"/>
      <w:bookmarkStart w:id="4499" w:name="_Toc82437437"/>
      <w:bookmarkStart w:id="4500" w:name="_Toc75260116"/>
      <w:bookmarkStart w:id="4501" w:name="_Toc73962939"/>
      <w:bookmarkStart w:id="4502" w:name="_Toc124151775"/>
      <w:bookmarkStart w:id="4503" w:name="_Toc176464409"/>
      <w:bookmarkStart w:id="4504" w:name="_Toc187247256"/>
      <w:bookmarkStart w:id="4505" w:name="_Toc192494779"/>
      <w:r w:rsidRPr="00542A43">
        <w:rPr>
          <w:rFonts w:eastAsia="DengXian"/>
          <w:lang w:eastAsia="en-US"/>
        </w:rPr>
        <w:t>6.13.4.1</w:t>
      </w:r>
      <w:r w:rsidRPr="00542A43">
        <w:rPr>
          <w:rFonts w:eastAsia="DengXian"/>
          <w:lang w:eastAsia="en-US"/>
        </w:rPr>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6" w:name="_Toc76541669"/>
      <w:bookmarkStart w:id="4507" w:name="_Toc89944804"/>
      <w:bookmarkStart w:id="4508" w:name="_Toc98753822"/>
      <w:bookmarkStart w:id="4509" w:name="_Toc75276170"/>
      <w:bookmarkStart w:id="4510" w:name="_Toc82437438"/>
      <w:bookmarkStart w:id="4511" w:name="_Toc155318613"/>
      <w:bookmarkStart w:id="4512" w:name="_Toc75260117"/>
      <w:bookmarkStart w:id="4513" w:name="_Toc106180808"/>
      <w:bookmarkStart w:id="4514" w:name="_Toc130397348"/>
      <w:bookmarkStart w:id="4515" w:name="_Toc124151256"/>
      <w:bookmarkStart w:id="4516" w:name="_Toc124151776"/>
      <w:bookmarkStart w:id="4517" w:name="_Toc73962940"/>
      <w:bookmarkStart w:id="4518" w:name="_Toc130396828"/>
      <w:bookmarkStart w:id="4519" w:name="_Toc145532334"/>
      <w:bookmarkStart w:id="4520" w:name="_Toc124152296"/>
      <w:bookmarkStart w:id="4521" w:name="_Toc137558452"/>
      <w:bookmarkStart w:id="4522" w:name="_Toc114150853"/>
      <w:bookmarkStart w:id="4523" w:name="_Toc75275659"/>
      <w:bookmarkStart w:id="4524" w:name="_Toc138862277"/>
      <w:bookmarkStart w:id="4525" w:name="_Toc176464410"/>
      <w:bookmarkStart w:id="4526" w:name="_Toc187247257"/>
      <w:bookmarkStart w:id="4527" w:name="_Toc192494780"/>
      <w:r w:rsidRPr="00542A43">
        <w:rPr>
          <w:rFonts w:eastAsia="DengXian"/>
          <w:lang w:eastAsia="en-US"/>
        </w:rPr>
        <w:t>6.13.4.2</w:t>
      </w:r>
      <w:r w:rsidRPr="00542A43">
        <w:rPr>
          <w:rFonts w:eastAsia="DengXian"/>
          <w:lang w:eastAsia="en-US"/>
        </w:rPr>
        <w:tab/>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8" w:name="_Toc176464411"/>
      <w:bookmarkStart w:id="4529" w:name="_Toc187247258"/>
      <w:bookmarkStart w:id="4530"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8"/>
      <w:bookmarkEnd w:id="4529"/>
      <w:bookmarkEnd w:id="4530"/>
    </w:p>
    <w:p w14:paraId="059218FD" w14:textId="77777777" w:rsidR="00542A43" w:rsidRPr="00542A43" w:rsidRDefault="00542A43" w:rsidP="00160F5F">
      <w:pPr>
        <w:pStyle w:val="Heading4"/>
        <w:rPr>
          <w:rFonts w:eastAsia="DengXian"/>
          <w:lang w:eastAsia="en-US"/>
        </w:rPr>
      </w:pPr>
      <w:bookmarkStart w:id="4531" w:name="_Toc130397351"/>
      <w:bookmarkStart w:id="4532" w:name="_Toc130396831"/>
      <w:bookmarkStart w:id="4533" w:name="_Toc124152299"/>
      <w:bookmarkStart w:id="4534" w:name="_Toc76541672"/>
      <w:bookmarkStart w:id="4535" w:name="_Toc106180811"/>
      <w:bookmarkStart w:id="4536" w:name="_Toc75275662"/>
      <w:bookmarkStart w:id="4537" w:name="_Toc82437441"/>
      <w:bookmarkStart w:id="4538" w:name="_Toc114150856"/>
      <w:bookmarkStart w:id="4539" w:name="_Toc89944807"/>
      <w:bookmarkStart w:id="4540" w:name="_Toc75260120"/>
      <w:bookmarkStart w:id="4541" w:name="_Toc155318616"/>
      <w:bookmarkStart w:id="4542" w:name="_Toc137558455"/>
      <w:bookmarkStart w:id="4543" w:name="_Toc73962943"/>
      <w:bookmarkStart w:id="4544" w:name="_Toc124151259"/>
      <w:bookmarkStart w:id="4545" w:name="_Toc138862280"/>
      <w:bookmarkStart w:id="4546" w:name="_Toc124151779"/>
      <w:bookmarkStart w:id="4547" w:name="_Toc98753825"/>
      <w:bookmarkStart w:id="4548" w:name="_Toc145532337"/>
      <w:bookmarkStart w:id="4549" w:name="_Toc75276173"/>
      <w:bookmarkStart w:id="4550" w:name="_Toc176464412"/>
      <w:bookmarkStart w:id="4551" w:name="_Toc187247259"/>
      <w:bookmarkStart w:id="4552" w:name="_Toc192494782"/>
      <w:r w:rsidRPr="00542A43">
        <w:rPr>
          <w:rFonts w:eastAsia="DengXian"/>
          <w:lang w:eastAsia="en-US"/>
        </w:rPr>
        <w:t>6.13.5.1</w:t>
      </w:r>
      <w:r w:rsidRPr="00542A43">
        <w:rPr>
          <w:rFonts w:eastAsia="DengXian"/>
          <w:lang w:eastAsia="en-US"/>
        </w:rPr>
        <w:tab/>
        <w:t>Co-location minimum requirements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3" w:name="_Toc145532338"/>
      <w:bookmarkStart w:id="4554" w:name="_Toc75275663"/>
      <w:bookmarkStart w:id="4555" w:name="_Toc82437442"/>
      <w:bookmarkStart w:id="4556" w:name="_Toc75276174"/>
      <w:bookmarkStart w:id="4557" w:name="_Toc98753826"/>
      <w:bookmarkStart w:id="4558" w:name="_Toc124151780"/>
      <w:bookmarkStart w:id="4559" w:name="_Toc130397352"/>
      <w:bookmarkStart w:id="4560" w:name="_Toc76541673"/>
      <w:bookmarkStart w:id="4561" w:name="_Toc124152300"/>
      <w:bookmarkStart w:id="4562" w:name="_Toc106180812"/>
      <w:bookmarkStart w:id="4563" w:name="_Toc75260121"/>
      <w:bookmarkStart w:id="4564" w:name="_Toc114150857"/>
      <w:bookmarkStart w:id="4565" w:name="_Toc138862281"/>
      <w:bookmarkStart w:id="4566" w:name="_Toc73962944"/>
      <w:bookmarkStart w:id="4567" w:name="_Toc137558456"/>
      <w:bookmarkStart w:id="4568" w:name="_Toc89944808"/>
      <w:bookmarkStart w:id="4569" w:name="_Toc155318617"/>
      <w:bookmarkStart w:id="4570" w:name="_Toc130396832"/>
      <w:bookmarkStart w:id="4571" w:name="_Toc124151260"/>
      <w:bookmarkStart w:id="4572" w:name="_Toc176464413"/>
      <w:bookmarkStart w:id="4573" w:name="_Toc187247260"/>
      <w:bookmarkStart w:id="4574" w:name="_Toc192494783"/>
      <w:r w:rsidRPr="00542A43">
        <w:rPr>
          <w:rFonts w:eastAsia="DengXian"/>
          <w:lang w:eastAsia="en-US"/>
        </w:rPr>
        <w:t>6.13.5.2</w:t>
      </w:r>
      <w:r w:rsidRPr="00542A43">
        <w:rPr>
          <w:rFonts w:eastAsia="DengXian"/>
          <w:lang w:eastAsia="en-US"/>
        </w:rPr>
        <w:tab/>
        <w:t>Intra-system minimum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5" w:name="_Toc98753827"/>
      <w:bookmarkStart w:id="4576" w:name="_Toc130396833"/>
      <w:bookmarkStart w:id="4577" w:name="_Toc106180813"/>
      <w:bookmarkStart w:id="4578" w:name="_Toc124152301"/>
      <w:bookmarkStart w:id="4579" w:name="_Toc75276175"/>
      <w:bookmarkStart w:id="4580" w:name="_Toc76541674"/>
      <w:bookmarkStart w:id="4581" w:name="_Toc124151781"/>
      <w:bookmarkStart w:id="4582" w:name="_Toc75260122"/>
      <w:bookmarkStart w:id="4583" w:name="_Toc130397353"/>
      <w:bookmarkStart w:id="4584" w:name="_Toc82437443"/>
      <w:bookmarkStart w:id="4585" w:name="_Toc155318618"/>
      <w:bookmarkStart w:id="4586" w:name="_Toc73962945"/>
      <w:bookmarkStart w:id="4587" w:name="_Toc114150858"/>
      <w:bookmarkStart w:id="4588" w:name="_Toc138862282"/>
      <w:bookmarkStart w:id="4589" w:name="_Toc137558457"/>
      <w:bookmarkStart w:id="4590" w:name="_Toc124151261"/>
      <w:bookmarkStart w:id="4591" w:name="_Toc145532339"/>
      <w:bookmarkStart w:id="4592" w:name="_Toc89944809"/>
      <w:bookmarkStart w:id="4593" w:name="_Toc75275664"/>
      <w:bookmarkStart w:id="4594" w:name="_Toc176464414"/>
      <w:bookmarkStart w:id="4595" w:name="_Toc187247261"/>
      <w:bookmarkStart w:id="4596" w:name="_Toc192494784"/>
      <w:r w:rsidRPr="00542A43">
        <w:rPr>
          <w:rFonts w:eastAsia="DengXian"/>
          <w:lang w:eastAsia="en-US"/>
        </w:rPr>
        <w:t>6.13.5.3</w:t>
      </w:r>
      <w:r w:rsidRPr="00542A43">
        <w:rPr>
          <w:rFonts w:eastAsia="DengXian"/>
          <w:lang w:eastAsia="en-US"/>
        </w:rPr>
        <w:tab/>
        <w:t>Additional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7" w:name="_Toc37254769"/>
      <w:bookmarkStart w:id="4598" w:name="_Toc29799545"/>
      <w:bookmarkStart w:id="4599" w:name="_Toc37255412"/>
      <w:bookmarkStart w:id="4600" w:name="_Toc155428150"/>
      <w:bookmarkStart w:id="4601" w:name="_Toc19739"/>
      <w:bookmarkStart w:id="4602" w:name="_Toc155781168"/>
      <w:bookmarkStart w:id="4603" w:name="_Toc21343080"/>
      <w:bookmarkStart w:id="4604" w:name="_Toc29770046"/>
      <w:bookmarkStart w:id="4605" w:name="_Toc176464415"/>
      <w:bookmarkStart w:id="4606" w:name="_Toc187247262"/>
      <w:bookmarkStart w:id="4607"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7"/>
      <w:bookmarkEnd w:id="4598"/>
      <w:bookmarkEnd w:id="4599"/>
      <w:bookmarkEnd w:id="4600"/>
      <w:bookmarkEnd w:id="4601"/>
      <w:bookmarkEnd w:id="4602"/>
      <w:bookmarkEnd w:id="4603"/>
      <w:bookmarkEnd w:id="4604"/>
      <w:r w:rsidR="00E044BF">
        <w:rPr>
          <w:rFonts w:hint="eastAsia"/>
          <w:lang w:val="en-US" w:eastAsia="zh-CN"/>
        </w:rPr>
        <w:t>R</w:t>
      </w:r>
      <w:r w:rsidR="00E044BF">
        <w:t>eference sensitivity for NCR-MT</w:t>
      </w:r>
      <w:bookmarkEnd w:id="4605"/>
      <w:bookmarkEnd w:id="4606"/>
      <w:bookmarkEnd w:id="4607"/>
    </w:p>
    <w:p w14:paraId="157AF11F" w14:textId="77777777" w:rsidR="00542A43" w:rsidRPr="00542A43" w:rsidRDefault="00542A43" w:rsidP="0076358C">
      <w:pPr>
        <w:pStyle w:val="Heading3"/>
        <w:rPr>
          <w:rFonts w:eastAsia="SimSun"/>
        </w:rPr>
      </w:pPr>
      <w:bookmarkStart w:id="4608" w:name="_Toc176464416"/>
      <w:bookmarkStart w:id="4609" w:name="_Toc187247263"/>
      <w:bookmarkStart w:id="4610"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8"/>
      <w:bookmarkEnd w:id="4609"/>
      <w:bookmarkEnd w:id="4610"/>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1"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1"/>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2" w:name="_Toc176464417"/>
      <w:bookmarkStart w:id="4613" w:name="_Toc187247264"/>
      <w:bookmarkStart w:id="4614"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2"/>
      <w:bookmarkEnd w:id="4613"/>
      <w:bookmarkEnd w:id="461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5" w:name="_Toc176464418"/>
      <w:bookmarkStart w:id="4616" w:name="_Toc187247265"/>
      <w:bookmarkStart w:id="4617"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5"/>
      <w:bookmarkEnd w:id="4616"/>
      <w:bookmarkEnd w:id="4617"/>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8" w:name="_Toc176464419"/>
      <w:bookmarkStart w:id="4619" w:name="_Toc187247266"/>
      <w:bookmarkStart w:id="4620"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8"/>
      <w:bookmarkEnd w:id="4619"/>
      <w:bookmarkEnd w:id="4620"/>
    </w:p>
    <w:p w14:paraId="1DB8D54B" w14:textId="77777777" w:rsidR="00542A43" w:rsidRPr="00542A43" w:rsidRDefault="00542A43" w:rsidP="0076358C">
      <w:pPr>
        <w:pStyle w:val="Heading4"/>
        <w:rPr>
          <w:rFonts w:eastAsia="DengXian"/>
          <w:lang w:eastAsia="en-US"/>
        </w:rPr>
      </w:pPr>
      <w:bookmarkStart w:id="4621" w:name="_Toc73962953"/>
      <w:bookmarkStart w:id="4622" w:name="_Toc130396841"/>
      <w:bookmarkStart w:id="4623" w:name="_Toc130397361"/>
      <w:bookmarkStart w:id="4624" w:name="_Toc124152309"/>
      <w:bookmarkStart w:id="4625" w:name="_Toc89944817"/>
      <w:bookmarkStart w:id="4626" w:name="_Toc76541682"/>
      <w:bookmarkStart w:id="4627" w:name="_Toc138862290"/>
      <w:bookmarkStart w:id="4628" w:name="_Toc98753835"/>
      <w:bookmarkStart w:id="4629" w:name="_Toc137558465"/>
      <w:bookmarkStart w:id="4630" w:name="_Toc75260130"/>
      <w:bookmarkStart w:id="4631" w:name="_Toc145532347"/>
      <w:bookmarkStart w:id="4632" w:name="_Toc155318626"/>
      <w:bookmarkStart w:id="4633" w:name="_Toc75276183"/>
      <w:bookmarkStart w:id="4634" w:name="_Toc106180821"/>
      <w:bookmarkStart w:id="4635" w:name="_Toc82437451"/>
      <w:bookmarkStart w:id="4636" w:name="_Toc75275672"/>
      <w:bookmarkStart w:id="4637" w:name="_Toc124151269"/>
      <w:bookmarkStart w:id="4638" w:name="_Toc124151789"/>
      <w:bookmarkStart w:id="4639" w:name="_Toc114150866"/>
      <w:bookmarkStart w:id="4640" w:name="_Toc176464420"/>
      <w:bookmarkStart w:id="4641" w:name="_Toc187247267"/>
      <w:bookmarkStart w:id="4642" w:name="_Toc192494790"/>
      <w:r w:rsidRPr="00542A43">
        <w:rPr>
          <w:rFonts w:eastAsia="DengXian"/>
          <w:lang w:eastAsia="en-US"/>
        </w:rPr>
        <w:t>6.14.4.1</w:t>
      </w:r>
      <w:r w:rsidRPr="00542A43">
        <w:rPr>
          <w:rFonts w:eastAsia="DengXian"/>
          <w:lang w:eastAsia="en-US"/>
        </w:rPr>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3" w:name="_Toc124151270"/>
      <w:bookmarkStart w:id="4644" w:name="_Toc73962954"/>
      <w:bookmarkStart w:id="4645" w:name="_Toc98753836"/>
      <w:bookmarkStart w:id="4646" w:name="_Toc75276184"/>
      <w:bookmarkStart w:id="4647" w:name="_Toc124151790"/>
      <w:bookmarkStart w:id="4648" w:name="_Toc114150867"/>
      <w:bookmarkStart w:id="4649" w:name="_Toc106180822"/>
      <w:bookmarkStart w:id="4650" w:name="_Toc75275673"/>
      <w:bookmarkStart w:id="4651" w:name="_Toc130397362"/>
      <w:bookmarkStart w:id="4652" w:name="_Toc155318627"/>
      <w:bookmarkStart w:id="4653" w:name="_Toc130396842"/>
      <w:bookmarkStart w:id="4654" w:name="_Toc124152310"/>
      <w:bookmarkStart w:id="4655" w:name="_Toc137558466"/>
      <w:bookmarkStart w:id="4656" w:name="_Toc89944818"/>
      <w:bookmarkStart w:id="4657" w:name="_Toc76541683"/>
      <w:bookmarkStart w:id="4658" w:name="_Toc82437452"/>
      <w:bookmarkStart w:id="4659" w:name="_Toc138862291"/>
      <w:bookmarkStart w:id="4660" w:name="_Toc145532348"/>
      <w:bookmarkStart w:id="4661" w:name="_Toc75260131"/>
      <w:bookmarkStart w:id="4662" w:name="_Toc176464421"/>
      <w:bookmarkStart w:id="4663" w:name="_Toc187247268"/>
      <w:bookmarkStart w:id="4664" w:name="_Toc192494791"/>
      <w:r w:rsidRPr="00542A43">
        <w:rPr>
          <w:rFonts w:eastAsia="DengXian"/>
          <w:lang w:eastAsia="en-US"/>
        </w:rPr>
        <w:t>6.14.4.2</w:t>
      </w:r>
      <w:r w:rsidRPr="00542A43">
        <w:rPr>
          <w:rFonts w:eastAsia="DengXian"/>
          <w:lang w:eastAsia="en-US"/>
        </w:rPr>
        <w:tab/>
        <w:t>Procedure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5" w:name="_Toc176464422"/>
      <w:bookmarkStart w:id="4666" w:name="_Toc187247269"/>
      <w:bookmarkStart w:id="4667"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5"/>
      <w:bookmarkEnd w:id="4666"/>
      <w:bookmarkEnd w:id="466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8" w:name="_Toc37254797"/>
      <w:bookmarkStart w:id="4669" w:name="_Toc37255440"/>
      <w:bookmarkStart w:id="4670" w:name="_Toc155781172"/>
      <w:bookmarkStart w:id="4671" w:name="_Toc155428154"/>
      <w:bookmarkStart w:id="4672" w:name="_Toc21343108"/>
      <w:bookmarkStart w:id="4673" w:name="_Toc8296"/>
      <w:bookmarkStart w:id="4674" w:name="_Toc29770074"/>
      <w:bookmarkStart w:id="4675" w:name="_Toc29799573"/>
      <w:bookmarkStart w:id="4676" w:name="_Toc176464423"/>
      <w:bookmarkStart w:id="4677" w:name="_Toc187247270"/>
      <w:bookmarkStart w:id="4678"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8"/>
      <w:bookmarkEnd w:id="4669"/>
      <w:bookmarkEnd w:id="4670"/>
      <w:bookmarkEnd w:id="4671"/>
      <w:bookmarkEnd w:id="4672"/>
      <w:bookmarkEnd w:id="4673"/>
      <w:bookmarkEnd w:id="4674"/>
      <w:bookmarkEnd w:id="4675"/>
      <w:r w:rsidR="00E044BF">
        <w:rPr>
          <w:rFonts w:hint="eastAsia"/>
          <w:lang w:val="en-US" w:eastAsia="zh-CN"/>
        </w:rPr>
        <w:t>M</w:t>
      </w:r>
      <w:r w:rsidR="00E044BF">
        <w:t>aximum input level</w:t>
      </w:r>
      <w:r w:rsidR="00E044BF">
        <w:rPr>
          <w:rFonts w:hint="eastAsia"/>
          <w:lang w:eastAsia="zh-CN"/>
        </w:rPr>
        <w:t xml:space="preserve"> for NCR-MT</w:t>
      </w:r>
      <w:bookmarkEnd w:id="4676"/>
      <w:bookmarkEnd w:id="4677"/>
      <w:bookmarkEnd w:id="4678"/>
    </w:p>
    <w:p w14:paraId="343D75F0" w14:textId="77777777" w:rsidR="00542A43" w:rsidRPr="00542A43" w:rsidRDefault="00542A43" w:rsidP="00D74899">
      <w:pPr>
        <w:pStyle w:val="Heading3"/>
        <w:rPr>
          <w:rFonts w:eastAsia="SimSun"/>
        </w:rPr>
      </w:pPr>
      <w:bookmarkStart w:id="4679" w:name="_Toc176464424"/>
      <w:bookmarkStart w:id="4680" w:name="_Toc187247271"/>
      <w:bookmarkStart w:id="4681"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79"/>
      <w:bookmarkEnd w:id="4680"/>
      <w:bookmarkEnd w:id="4681"/>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2" w:name="_Toc176464425"/>
      <w:bookmarkStart w:id="4683" w:name="_Toc187247272"/>
      <w:bookmarkStart w:id="4684"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2"/>
      <w:bookmarkEnd w:id="4683"/>
      <w:bookmarkEnd w:id="4684"/>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5" w:name="_Toc176464426"/>
      <w:bookmarkStart w:id="4686" w:name="_Toc187247273"/>
      <w:bookmarkStart w:id="4687"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5"/>
      <w:bookmarkEnd w:id="4686"/>
      <w:bookmarkEnd w:id="4687"/>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8" w:name="_Toc176464427"/>
      <w:bookmarkStart w:id="4689" w:name="_Toc187247274"/>
      <w:bookmarkStart w:id="4690"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8"/>
      <w:bookmarkEnd w:id="4689"/>
      <w:bookmarkEnd w:id="469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1" w:name="_Toc58862781"/>
      <w:bookmarkStart w:id="4692" w:name="_Toc45884513"/>
      <w:bookmarkStart w:id="4693" w:name="_Toc89955282"/>
      <w:bookmarkStart w:id="4694" w:name="_Toc115191320"/>
      <w:bookmarkStart w:id="4695" w:name="_Toc37272267"/>
      <w:bookmarkStart w:id="4696" w:name="_Toc131537729"/>
      <w:bookmarkStart w:id="4697" w:name="_Toc36645213"/>
      <w:bookmarkStart w:id="4698" w:name="_Toc29809828"/>
      <w:bookmarkStart w:id="4699" w:name="_Toc53182536"/>
      <w:bookmarkStart w:id="4700" w:name="_Toc137397936"/>
      <w:bookmarkStart w:id="4701" w:name="_Toc75242802"/>
      <w:bookmarkStart w:id="4702" w:name="_Toc21100030"/>
      <w:bookmarkStart w:id="4703" w:name="_Toc66728088"/>
      <w:bookmarkStart w:id="4704" w:name="_Toc61182774"/>
      <w:bookmarkStart w:id="4705" w:name="_Toc124155969"/>
      <w:bookmarkStart w:id="4706" w:name="_Toc106201466"/>
      <w:bookmarkStart w:id="4707" w:name="_Toc76545148"/>
      <w:bookmarkStart w:id="4708" w:name="_Toc98773707"/>
      <w:bookmarkStart w:id="4709" w:name="_Toc122013150"/>
      <w:bookmarkStart w:id="4710" w:name="_Toc156576152"/>
      <w:bookmarkStart w:id="4711" w:name="_Toc82595251"/>
      <w:bookmarkStart w:id="4712" w:name="_Toc74961892"/>
      <w:bookmarkStart w:id="4713" w:name="_Toc58860277"/>
      <w:bookmarkStart w:id="4714" w:name="_Toc176464428"/>
      <w:bookmarkStart w:id="4715" w:name="_Toc187247275"/>
      <w:bookmarkStart w:id="4716"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7" w:name="_Toc45884514"/>
      <w:bookmarkStart w:id="4718" w:name="_Toc66728089"/>
      <w:bookmarkStart w:id="4719" w:name="_Toc58860278"/>
      <w:bookmarkStart w:id="4720" w:name="_Toc36645214"/>
      <w:bookmarkStart w:id="4721" w:name="_Toc82595252"/>
      <w:bookmarkStart w:id="4722" w:name="_Toc124155970"/>
      <w:bookmarkStart w:id="4723" w:name="_Toc122013151"/>
      <w:bookmarkStart w:id="4724" w:name="_Toc106201467"/>
      <w:bookmarkStart w:id="4725" w:name="_Toc75242803"/>
      <w:bookmarkStart w:id="4726" w:name="_Toc21100031"/>
      <w:bookmarkStart w:id="4727" w:name="_Toc29809829"/>
      <w:bookmarkStart w:id="4728" w:name="_Toc53182537"/>
      <w:bookmarkStart w:id="4729" w:name="_Toc98773708"/>
      <w:bookmarkStart w:id="4730" w:name="_Toc156576153"/>
      <w:bookmarkStart w:id="4731" w:name="_Toc74961893"/>
      <w:bookmarkStart w:id="4732" w:name="_Toc115191321"/>
      <w:bookmarkStart w:id="4733" w:name="_Toc37272268"/>
      <w:bookmarkStart w:id="4734" w:name="_Toc137397937"/>
      <w:bookmarkStart w:id="4735" w:name="_Toc131537730"/>
      <w:bookmarkStart w:id="4736" w:name="_Toc61182775"/>
      <w:bookmarkStart w:id="4737" w:name="_Toc89955283"/>
      <w:bookmarkStart w:id="4738" w:name="_Toc58862782"/>
      <w:bookmarkStart w:id="4739" w:name="_Toc76545149"/>
      <w:bookmarkStart w:id="4740" w:name="_Toc176464429"/>
      <w:bookmarkStart w:id="4741" w:name="_Toc187247276"/>
      <w:bookmarkStart w:id="4742"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3" w:name="_Toc176464430"/>
      <w:bookmarkStart w:id="4744" w:name="_Toc187247277"/>
      <w:bookmarkStart w:id="4745"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3"/>
      <w:bookmarkEnd w:id="4744"/>
      <w:bookmarkEnd w:id="4745"/>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6" w:name="_Toc176464431"/>
      <w:bookmarkStart w:id="4747" w:name="_Toc187247278"/>
      <w:bookmarkStart w:id="4748" w:name="_Toc192494801"/>
      <w:bookmarkStart w:id="4749" w:name="_Hlk166489850"/>
      <w:bookmarkStart w:id="4750" w:name="_Toc155781173"/>
      <w:bookmarkStart w:id="4751" w:name="_Toc155428155"/>
      <w:bookmarkStart w:id="4752"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6"/>
      <w:bookmarkEnd w:id="4747"/>
      <w:bookmarkEnd w:id="4748"/>
    </w:p>
    <w:p w14:paraId="2B0009B0" w14:textId="77777777" w:rsidR="00542A43" w:rsidRPr="00542A43" w:rsidRDefault="00542A43" w:rsidP="00273C23">
      <w:pPr>
        <w:pStyle w:val="Heading3"/>
        <w:rPr>
          <w:rFonts w:eastAsia="SimSun"/>
          <w:lang w:eastAsia="en-US"/>
        </w:rPr>
      </w:pPr>
      <w:bookmarkStart w:id="4753" w:name="_Toc176464432"/>
      <w:bookmarkStart w:id="4754" w:name="_Toc187247279"/>
      <w:bookmarkStart w:id="4755"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3"/>
      <w:bookmarkEnd w:id="4754"/>
      <w:bookmarkEnd w:id="475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6" w:name="_Toc176464433"/>
      <w:bookmarkStart w:id="4757" w:name="_Toc187247280"/>
      <w:bookmarkStart w:id="4758"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6"/>
      <w:bookmarkEnd w:id="4757"/>
      <w:bookmarkEnd w:id="4758"/>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59" w:name="_Toc176464434"/>
      <w:bookmarkStart w:id="4760" w:name="_Toc187247281"/>
      <w:bookmarkStart w:id="4761"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59"/>
      <w:bookmarkEnd w:id="4760"/>
      <w:bookmarkEnd w:id="4761"/>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2" w:name="_Toc176464435"/>
      <w:bookmarkStart w:id="4763" w:name="_Toc187247282"/>
      <w:bookmarkStart w:id="4764"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2"/>
      <w:bookmarkEnd w:id="4763"/>
      <w:bookmarkEnd w:id="4764"/>
    </w:p>
    <w:p w14:paraId="53DC78AB" w14:textId="77777777" w:rsidR="00542A43" w:rsidRPr="00542A43" w:rsidRDefault="00542A43" w:rsidP="00273C23">
      <w:pPr>
        <w:pStyle w:val="Heading4"/>
        <w:rPr>
          <w:rFonts w:eastAsia="SimSun"/>
          <w:lang w:eastAsia="en-US"/>
        </w:rPr>
      </w:pPr>
      <w:bookmarkStart w:id="4765" w:name="_Toc176464436"/>
      <w:bookmarkStart w:id="4766" w:name="_Toc187247283"/>
      <w:bookmarkStart w:id="4767" w:name="_Toc192494806"/>
      <w:r w:rsidRPr="00542A43">
        <w:rPr>
          <w:rFonts w:eastAsia="SimSun"/>
          <w:lang w:eastAsia="en-US"/>
        </w:rPr>
        <w:t>6.16.4.1</w:t>
      </w:r>
      <w:r w:rsidRPr="00542A43">
        <w:rPr>
          <w:rFonts w:eastAsia="SimSun"/>
          <w:lang w:eastAsia="en-US"/>
        </w:rPr>
        <w:tab/>
        <w:t>Initial conditions</w:t>
      </w:r>
      <w:bookmarkEnd w:id="4765"/>
      <w:bookmarkEnd w:id="4766"/>
      <w:bookmarkEnd w:id="4767"/>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8" w:name="_Toc176464437"/>
      <w:bookmarkStart w:id="4769" w:name="_Toc187247284"/>
      <w:bookmarkStart w:id="4770"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8"/>
      <w:bookmarkEnd w:id="4769"/>
      <w:bookmarkEnd w:id="477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1" w:name="_Toc176464438"/>
      <w:bookmarkStart w:id="4772" w:name="_Toc187247285"/>
      <w:bookmarkStart w:id="4773"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1"/>
      <w:bookmarkEnd w:id="4772"/>
      <w:bookmarkEnd w:id="4773"/>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4" w:name="_Toc176464439"/>
      <w:bookmarkStart w:id="4775" w:name="_Toc187247286"/>
      <w:bookmarkStart w:id="4776"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4"/>
      <w:bookmarkEnd w:id="4775"/>
      <w:bookmarkEnd w:id="4776"/>
    </w:p>
    <w:p w14:paraId="67CC1E17" w14:textId="1901EDB0" w:rsidR="00542A43" w:rsidRPr="00542A43" w:rsidRDefault="00542A43" w:rsidP="00273C23">
      <w:pPr>
        <w:pStyle w:val="Heading2"/>
        <w:rPr>
          <w:rFonts w:eastAsia="SimSun"/>
          <w:lang w:eastAsia="en-US"/>
        </w:rPr>
      </w:pPr>
      <w:bookmarkStart w:id="4777" w:name="_Toc176464440"/>
      <w:bookmarkStart w:id="4778" w:name="_Toc187247287"/>
      <w:bookmarkStart w:id="4779"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7"/>
      <w:bookmarkEnd w:id="4778"/>
      <w:bookmarkEnd w:id="4779"/>
    </w:p>
    <w:p w14:paraId="1CAB3A4A" w14:textId="77777777" w:rsidR="00542A43" w:rsidRPr="00542A43" w:rsidRDefault="00542A43" w:rsidP="00273C23">
      <w:pPr>
        <w:pStyle w:val="Heading3"/>
        <w:rPr>
          <w:rFonts w:eastAsia="SimSun"/>
          <w:lang w:eastAsia="en-US"/>
        </w:rPr>
      </w:pPr>
      <w:bookmarkStart w:id="4780" w:name="_Toc176464441"/>
      <w:bookmarkStart w:id="4781" w:name="_Toc187247288"/>
      <w:bookmarkStart w:id="4782"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0"/>
      <w:bookmarkEnd w:id="4781"/>
      <w:bookmarkEnd w:id="4782"/>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3" w:name="_Toc176464442"/>
      <w:bookmarkStart w:id="4784" w:name="_Toc187247289"/>
      <w:bookmarkStart w:id="4785"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3"/>
      <w:bookmarkEnd w:id="4784"/>
      <w:bookmarkEnd w:id="47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6" w:name="_Toc176464443"/>
      <w:bookmarkStart w:id="4787" w:name="_Toc187247290"/>
      <w:bookmarkStart w:id="4788"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6"/>
      <w:bookmarkEnd w:id="4787"/>
      <w:bookmarkEnd w:id="4788"/>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89" w:name="_Toc176464444"/>
      <w:bookmarkStart w:id="4790" w:name="_Toc187247291"/>
      <w:bookmarkStart w:id="4791"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89"/>
      <w:bookmarkEnd w:id="4790"/>
      <w:bookmarkEnd w:id="4791"/>
    </w:p>
    <w:p w14:paraId="5EFB6A75" w14:textId="77777777" w:rsidR="00542A43" w:rsidRPr="00542A43" w:rsidRDefault="00542A43" w:rsidP="00273C23">
      <w:pPr>
        <w:pStyle w:val="Heading4"/>
        <w:rPr>
          <w:rFonts w:eastAsia="SimSun"/>
          <w:lang w:eastAsia="en-US"/>
        </w:rPr>
      </w:pPr>
      <w:bookmarkStart w:id="4792" w:name="_Toc106201483"/>
      <w:bookmarkStart w:id="4793" w:name="_Toc76545165"/>
      <w:bookmarkStart w:id="4794" w:name="_Toc122013167"/>
      <w:bookmarkStart w:id="4795" w:name="_Toc66728105"/>
      <w:bookmarkStart w:id="4796" w:name="_Toc61182791"/>
      <w:bookmarkStart w:id="4797" w:name="_Toc115191337"/>
      <w:bookmarkStart w:id="4798" w:name="_Toc124155986"/>
      <w:bookmarkStart w:id="4799" w:name="_Toc36645230"/>
      <w:bookmarkStart w:id="4800" w:name="_Toc131537746"/>
      <w:bookmarkStart w:id="4801" w:name="_Toc29809845"/>
      <w:bookmarkStart w:id="4802" w:name="_Toc45884530"/>
      <w:bookmarkStart w:id="4803" w:name="_Toc75242819"/>
      <w:bookmarkStart w:id="4804" w:name="_Toc89955299"/>
      <w:bookmarkStart w:id="4805" w:name="_Toc37272284"/>
      <w:bookmarkStart w:id="4806" w:name="_Toc98773724"/>
      <w:bookmarkStart w:id="4807" w:name="_Toc58862798"/>
      <w:bookmarkStart w:id="4808" w:name="_Toc82595268"/>
      <w:bookmarkStart w:id="4809" w:name="_Toc156576169"/>
      <w:bookmarkStart w:id="4810" w:name="_Toc137397953"/>
      <w:bookmarkStart w:id="4811" w:name="_Toc74961909"/>
      <w:bookmarkStart w:id="4812" w:name="_Toc21100047"/>
      <w:bookmarkStart w:id="4813" w:name="_Toc53182553"/>
      <w:bookmarkStart w:id="4814" w:name="_Toc58860294"/>
      <w:bookmarkStart w:id="4815" w:name="_Toc176464445"/>
      <w:bookmarkStart w:id="4816" w:name="_Toc187247292"/>
      <w:bookmarkStart w:id="4817" w:name="_Toc192494815"/>
      <w:r w:rsidRPr="00542A43">
        <w:rPr>
          <w:rFonts w:eastAsia="SimSun"/>
          <w:lang w:eastAsia="en-US"/>
        </w:rPr>
        <w:t>6.17.4.1</w:t>
      </w:r>
      <w:r w:rsidRPr="00542A43">
        <w:rPr>
          <w:rFonts w:eastAsia="SimSun"/>
          <w:lang w:eastAsia="en-US"/>
        </w:rPr>
        <w:tab/>
        <w:t>Initial conditions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8" w:name="_Toc29809846"/>
      <w:bookmarkStart w:id="4819" w:name="_Toc61182792"/>
      <w:bookmarkStart w:id="4820" w:name="_Toc82595269"/>
      <w:bookmarkStart w:id="4821" w:name="_Toc21100048"/>
      <w:bookmarkStart w:id="4822" w:name="_Toc45884531"/>
      <w:bookmarkStart w:id="4823" w:name="_Toc53182554"/>
      <w:bookmarkStart w:id="4824" w:name="_Toc37272285"/>
      <w:bookmarkStart w:id="4825" w:name="_Toc66728106"/>
      <w:bookmarkStart w:id="4826" w:name="_Toc76545166"/>
      <w:bookmarkStart w:id="4827" w:name="_Toc58862799"/>
      <w:bookmarkStart w:id="4828" w:name="_Toc106201484"/>
      <w:bookmarkStart w:id="4829" w:name="_Toc137397954"/>
      <w:bookmarkStart w:id="4830" w:name="_Toc122013168"/>
      <w:bookmarkStart w:id="4831" w:name="_Toc131537747"/>
      <w:bookmarkStart w:id="4832" w:name="_Toc98773725"/>
      <w:bookmarkStart w:id="4833" w:name="_Toc89955300"/>
      <w:bookmarkStart w:id="4834" w:name="_Toc115191338"/>
      <w:bookmarkStart w:id="4835" w:name="_Toc58860295"/>
      <w:bookmarkStart w:id="4836" w:name="_Toc124155987"/>
      <w:bookmarkStart w:id="4837" w:name="_Toc156576170"/>
      <w:bookmarkStart w:id="4838" w:name="_Toc74961910"/>
      <w:bookmarkStart w:id="4839" w:name="_Toc36645231"/>
      <w:bookmarkStart w:id="4840" w:name="_Toc75242820"/>
      <w:bookmarkStart w:id="4841" w:name="_Toc176464446"/>
      <w:bookmarkStart w:id="4842" w:name="_Toc187247293"/>
      <w:bookmarkStart w:id="4843" w:name="_Toc192494816"/>
      <w:r w:rsidRPr="00542A43">
        <w:rPr>
          <w:rFonts w:eastAsia="SimSun"/>
          <w:lang w:eastAsia="en-US"/>
        </w:rPr>
        <w:t>6.17.4.2</w:t>
      </w:r>
      <w:r w:rsidRPr="00542A43">
        <w:rPr>
          <w:rFonts w:eastAsia="SimSun"/>
          <w:lang w:eastAsia="en-US"/>
        </w:rPr>
        <w:tab/>
        <w:t>Procedure for general blocking</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4" w:name="_Toc37272286"/>
      <w:bookmarkStart w:id="4845" w:name="_Toc45884532"/>
      <w:bookmarkStart w:id="4846" w:name="_Toc36645232"/>
      <w:bookmarkStart w:id="4847" w:name="_Toc66728107"/>
      <w:bookmarkStart w:id="4848" w:name="_Toc58860296"/>
      <w:bookmarkStart w:id="4849" w:name="_Toc58862800"/>
      <w:bookmarkStart w:id="4850" w:name="_Toc29809847"/>
      <w:bookmarkStart w:id="4851" w:name="_Toc89955301"/>
      <w:bookmarkStart w:id="4852" w:name="_Toc53182555"/>
      <w:bookmarkStart w:id="4853" w:name="_Toc61182793"/>
      <w:bookmarkStart w:id="4854" w:name="_Toc75242821"/>
      <w:bookmarkStart w:id="4855" w:name="_Toc74961911"/>
      <w:bookmarkStart w:id="4856" w:name="_Toc76545167"/>
      <w:bookmarkStart w:id="4857" w:name="_Toc98773726"/>
      <w:bookmarkStart w:id="4858" w:name="_Toc21100049"/>
      <w:bookmarkStart w:id="4859" w:name="_Toc82595270"/>
      <w:bookmarkStart w:id="4860" w:name="_Toc131537748"/>
      <w:bookmarkStart w:id="4861" w:name="_Toc122013169"/>
      <w:bookmarkStart w:id="4862" w:name="_Toc106201485"/>
      <w:bookmarkStart w:id="4863" w:name="_Toc137397955"/>
      <w:bookmarkStart w:id="4864" w:name="_Toc124155988"/>
      <w:bookmarkStart w:id="4865" w:name="_Toc115191339"/>
      <w:bookmarkStart w:id="4866" w:name="_Toc156576171"/>
      <w:bookmarkStart w:id="4867" w:name="_Toc176464447"/>
      <w:bookmarkStart w:id="4868" w:name="_Toc187247294"/>
      <w:bookmarkStart w:id="4869" w:name="_Toc192494817"/>
      <w:r w:rsidRPr="00542A43">
        <w:rPr>
          <w:rFonts w:eastAsia="SimSun"/>
          <w:lang w:eastAsia="en-US"/>
        </w:rPr>
        <w:t>6.17.4.3</w:t>
      </w:r>
      <w:r w:rsidRPr="00542A43">
        <w:rPr>
          <w:rFonts w:eastAsia="SimSun"/>
          <w:lang w:eastAsia="en-US"/>
        </w:rPr>
        <w:tab/>
        <w:t>Procedure for narrowband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0" w:name="_Toc176464448"/>
      <w:bookmarkStart w:id="4871" w:name="_Toc187247295"/>
      <w:bookmarkStart w:id="4872"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0"/>
      <w:bookmarkEnd w:id="4871"/>
      <w:bookmarkEnd w:id="4872"/>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3" w:name="_Toc176464449"/>
      <w:bookmarkStart w:id="4874" w:name="_Toc187247296"/>
      <w:bookmarkStart w:id="4875"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3"/>
      <w:bookmarkEnd w:id="4874"/>
      <w:bookmarkEnd w:id="4875"/>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6" w:name="_Toc176464450"/>
      <w:bookmarkStart w:id="4877" w:name="_Toc187247297"/>
      <w:bookmarkStart w:id="4878"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6"/>
      <w:bookmarkEnd w:id="4877"/>
      <w:bookmarkEnd w:id="4878"/>
    </w:p>
    <w:p w14:paraId="425D6A98" w14:textId="77777777" w:rsidR="00542A43" w:rsidRPr="00542A43" w:rsidRDefault="00542A43" w:rsidP="00273C23">
      <w:pPr>
        <w:pStyle w:val="Heading3"/>
        <w:rPr>
          <w:rFonts w:eastAsia="SimSun"/>
          <w:lang w:eastAsia="en-US"/>
        </w:rPr>
      </w:pPr>
      <w:bookmarkStart w:id="4879" w:name="_Toc176464451"/>
      <w:bookmarkStart w:id="4880" w:name="_Toc187247298"/>
      <w:bookmarkStart w:id="4881"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79"/>
      <w:bookmarkEnd w:id="4880"/>
      <w:bookmarkEnd w:id="4881"/>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2" w:name="_Toc176464452"/>
      <w:bookmarkStart w:id="4883" w:name="_Toc187247299"/>
      <w:bookmarkStart w:id="4884"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2"/>
      <w:bookmarkEnd w:id="4883"/>
      <w:bookmarkEnd w:id="488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5" w:name="_Toc176464453"/>
      <w:bookmarkStart w:id="4886" w:name="_Toc187247300"/>
      <w:bookmarkStart w:id="4887"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5"/>
      <w:bookmarkEnd w:id="4886"/>
      <w:bookmarkEnd w:id="4887"/>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8" w:name="_Toc176464454"/>
      <w:bookmarkStart w:id="4889" w:name="_Toc187247301"/>
      <w:bookmarkStart w:id="4890"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8"/>
      <w:bookmarkEnd w:id="4889"/>
      <w:bookmarkEnd w:id="4890"/>
    </w:p>
    <w:p w14:paraId="61483778" w14:textId="77777777" w:rsidR="00542A43" w:rsidRPr="00542A43" w:rsidRDefault="00542A43" w:rsidP="00273C23">
      <w:pPr>
        <w:pStyle w:val="Heading4"/>
        <w:rPr>
          <w:rFonts w:eastAsia="Malgun Gothic"/>
          <w:lang w:eastAsia="en-US"/>
        </w:rPr>
      </w:pPr>
      <w:bookmarkStart w:id="4891" w:name="_Toc176464455"/>
      <w:bookmarkStart w:id="4892" w:name="_Toc187247302"/>
      <w:bookmarkStart w:id="4893" w:name="_Toc192494825"/>
      <w:bookmarkStart w:id="4894" w:name="_Toc27478574"/>
      <w:bookmarkStart w:id="4895"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1"/>
      <w:bookmarkEnd w:id="4892"/>
      <w:bookmarkEnd w:id="4893"/>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6" w:name="_Toc176464456"/>
      <w:bookmarkStart w:id="4897" w:name="_Toc187247303"/>
      <w:bookmarkStart w:id="4898" w:name="_Toc192494826"/>
      <w:bookmarkEnd w:id="4894"/>
      <w:bookmarkEnd w:id="489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6"/>
      <w:bookmarkEnd w:id="4897"/>
      <w:bookmarkEnd w:id="4898"/>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899" w:name="_Toc176464457"/>
      <w:bookmarkStart w:id="4900" w:name="_Toc187247304"/>
      <w:bookmarkStart w:id="4901"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899"/>
      <w:bookmarkEnd w:id="4900"/>
      <w:bookmarkEnd w:id="490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2" w:name="_Toc176464458"/>
      <w:bookmarkStart w:id="4903" w:name="_Toc187247305"/>
      <w:bookmarkStart w:id="4904"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2"/>
      <w:bookmarkEnd w:id="4903"/>
      <w:bookmarkEnd w:id="4904"/>
    </w:p>
    <w:p w14:paraId="7746A7AB" w14:textId="77777777" w:rsidR="00542A43" w:rsidRPr="00542A43" w:rsidRDefault="00542A43" w:rsidP="00273C23">
      <w:pPr>
        <w:pStyle w:val="Heading3"/>
        <w:rPr>
          <w:rFonts w:eastAsia="SimSun"/>
          <w:lang w:eastAsia="en-US"/>
        </w:rPr>
      </w:pPr>
      <w:bookmarkStart w:id="4905" w:name="_Toc176464459"/>
      <w:bookmarkStart w:id="4906" w:name="_Toc187247306"/>
      <w:bookmarkStart w:id="4907"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5"/>
      <w:bookmarkEnd w:id="4906"/>
      <w:bookmarkEnd w:id="4907"/>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8" w:name="_Toc176464460"/>
      <w:bookmarkStart w:id="4909" w:name="_Toc187247307"/>
      <w:bookmarkStart w:id="4910"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8"/>
      <w:bookmarkEnd w:id="4909"/>
      <w:bookmarkEnd w:id="4910"/>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1" w:name="_Toc176464461"/>
      <w:bookmarkStart w:id="4912" w:name="_Toc187247308"/>
      <w:bookmarkStart w:id="4913"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1"/>
      <w:bookmarkEnd w:id="4912"/>
      <w:bookmarkEnd w:id="4913"/>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4" w:name="_Toc176464462"/>
      <w:bookmarkStart w:id="4915" w:name="_Toc187247309"/>
      <w:bookmarkStart w:id="4916"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4"/>
      <w:bookmarkEnd w:id="4915"/>
      <w:bookmarkEnd w:id="4916"/>
    </w:p>
    <w:p w14:paraId="272E8D73" w14:textId="77777777" w:rsidR="00542A43" w:rsidRPr="00542A43" w:rsidRDefault="00542A43" w:rsidP="00273C23">
      <w:pPr>
        <w:pStyle w:val="Heading4"/>
        <w:rPr>
          <w:rFonts w:eastAsia="Malgun Gothic"/>
          <w:lang w:eastAsia="en-US"/>
        </w:rPr>
      </w:pPr>
      <w:bookmarkStart w:id="4917" w:name="_Toc75260194"/>
      <w:bookmarkStart w:id="4918" w:name="_Toc73963017"/>
      <w:bookmarkStart w:id="4919" w:name="_Toc75275736"/>
      <w:bookmarkStart w:id="4920" w:name="_Toc98753899"/>
      <w:bookmarkStart w:id="4921" w:name="_Toc76541746"/>
      <w:bookmarkStart w:id="4922" w:name="_Toc89944881"/>
      <w:bookmarkStart w:id="4923" w:name="_Toc75276247"/>
      <w:bookmarkStart w:id="4924" w:name="_Toc82437515"/>
      <w:bookmarkStart w:id="4925" w:name="_Toc114150930"/>
      <w:bookmarkStart w:id="4926" w:name="_Toc106180885"/>
      <w:bookmarkStart w:id="4927" w:name="_Toc176464463"/>
      <w:bookmarkStart w:id="4928" w:name="_Toc187247310"/>
      <w:bookmarkStart w:id="4929"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0" w:name="_Toc98753900"/>
      <w:bookmarkStart w:id="4931" w:name="_Toc89944882"/>
      <w:bookmarkStart w:id="4932" w:name="_Toc75260195"/>
      <w:bookmarkStart w:id="4933" w:name="_Toc82437516"/>
      <w:bookmarkStart w:id="4934" w:name="_Toc73963018"/>
      <w:bookmarkStart w:id="4935" w:name="_Toc75275737"/>
      <w:bookmarkStart w:id="4936" w:name="_Toc106180886"/>
      <w:bookmarkStart w:id="4937" w:name="_Toc114150931"/>
      <w:bookmarkStart w:id="4938" w:name="_Toc76541747"/>
      <w:bookmarkStart w:id="4939" w:name="_Toc75276248"/>
      <w:bookmarkStart w:id="4940" w:name="_Toc176464464"/>
      <w:bookmarkStart w:id="4941" w:name="_Toc187247311"/>
      <w:bookmarkStart w:id="4942"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3" w:name="_Toc176464465"/>
      <w:bookmarkStart w:id="4944" w:name="_Toc187247312"/>
      <w:bookmarkStart w:id="4945"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3"/>
      <w:bookmarkEnd w:id="4944"/>
      <w:bookmarkEnd w:id="4945"/>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6" w:name="_Toc176464466"/>
      <w:bookmarkStart w:id="4947" w:name="_Toc187247313"/>
      <w:bookmarkStart w:id="4948"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6"/>
      <w:bookmarkEnd w:id="4947"/>
      <w:bookmarkEnd w:id="4948"/>
    </w:p>
    <w:p w14:paraId="1843C797" w14:textId="77777777" w:rsidR="00542A43" w:rsidRPr="00542A43" w:rsidRDefault="00542A43" w:rsidP="00273C23">
      <w:pPr>
        <w:pStyle w:val="Heading3"/>
        <w:rPr>
          <w:rFonts w:eastAsia="SimSun"/>
          <w:lang w:eastAsia="en-US"/>
        </w:rPr>
      </w:pPr>
      <w:bookmarkStart w:id="4949" w:name="_Toc176464467"/>
      <w:bookmarkStart w:id="4950" w:name="_Toc187247314"/>
      <w:bookmarkStart w:id="4951"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49"/>
      <w:bookmarkEnd w:id="4950"/>
      <w:bookmarkEnd w:id="495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2" w:name="_Toc176464468"/>
      <w:bookmarkStart w:id="4953" w:name="_Toc187247315"/>
      <w:bookmarkStart w:id="4954"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2"/>
      <w:bookmarkEnd w:id="4953"/>
      <w:bookmarkEnd w:id="4954"/>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5" w:name="_Toc176464469"/>
      <w:bookmarkStart w:id="4956" w:name="_Toc187247316"/>
      <w:bookmarkStart w:id="4957"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5"/>
      <w:bookmarkEnd w:id="4956"/>
      <w:bookmarkEnd w:id="4957"/>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8" w:name="_Toc176464470"/>
      <w:bookmarkStart w:id="4959" w:name="_Toc187247317"/>
      <w:bookmarkStart w:id="4960"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8"/>
      <w:bookmarkEnd w:id="4959"/>
      <w:bookmarkEnd w:id="4960"/>
    </w:p>
    <w:p w14:paraId="5C45F5A7" w14:textId="77777777" w:rsidR="00542A43" w:rsidRPr="00542A43" w:rsidRDefault="00542A43" w:rsidP="00273C23">
      <w:pPr>
        <w:pStyle w:val="Heading4"/>
        <w:rPr>
          <w:rFonts w:eastAsia="Malgun Gothic"/>
          <w:lang w:eastAsia="en-US"/>
        </w:rPr>
      </w:pPr>
      <w:bookmarkStart w:id="4961" w:name="_Toc73963005"/>
      <w:bookmarkStart w:id="4962" w:name="_Toc98753887"/>
      <w:bookmarkStart w:id="4963" w:name="_Toc75275724"/>
      <w:bookmarkStart w:id="4964" w:name="_Toc82437503"/>
      <w:bookmarkStart w:id="4965" w:name="_Toc76541734"/>
      <w:bookmarkStart w:id="4966" w:name="_Toc75276235"/>
      <w:bookmarkStart w:id="4967" w:name="_Toc75260182"/>
      <w:bookmarkStart w:id="4968" w:name="_Toc89944869"/>
      <w:bookmarkStart w:id="4969" w:name="_Toc106180873"/>
      <w:bookmarkStart w:id="4970" w:name="_Toc114150918"/>
      <w:bookmarkStart w:id="4971" w:name="_Toc176464471"/>
      <w:bookmarkStart w:id="4972" w:name="_Toc187247318"/>
      <w:bookmarkStart w:id="4973"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4" w:name="_Toc73963006"/>
      <w:bookmarkStart w:id="4975" w:name="_Toc75276236"/>
      <w:bookmarkStart w:id="4976" w:name="_Toc82437504"/>
      <w:bookmarkStart w:id="4977" w:name="_Toc89944870"/>
      <w:bookmarkStart w:id="4978" w:name="_Toc76541735"/>
      <w:bookmarkStart w:id="4979" w:name="_Toc98753888"/>
      <w:bookmarkStart w:id="4980" w:name="_Toc114150919"/>
      <w:bookmarkStart w:id="4981" w:name="_Toc75260183"/>
      <w:bookmarkStart w:id="4982" w:name="_Toc106180874"/>
      <w:bookmarkStart w:id="4983" w:name="_Toc75275725"/>
      <w:bookmarkStart w:id="4984" w:name="_Toc176464472"/>
      <w:bookmarkStart w:id="4985" w:name="_Toc187247319"/>
      <w:bookmarkStart w:id="4986"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7" w:name="_Toc176464473"/>
      <w:bookmarkStart w:id="4988" w:name="_Toc187247320"/>
      <w:bookmarkStart w:id="4989"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49"/>
      <w:bookmarkEnd w:id="4987"/>
      <w:bookmarkEnd w:id="4988"/>
      <w:bookmarkEnd w:id="4989"/>
    </w:p>
    <w:p w14:paraId="04DD2A16" w14:textId="77777777" w:rsidR="00542A43" w:rsidRPr="00542A43" w:rsidRDefault="00542A43" w:rsidP="00273C23">
      <w:pPr>
        <w:pStyle w:val="Heading4"/>
        <w:rPr>
          <w:rFonts w:eastAsia="Malgun Gothic"/>
          <w:lang w:eastAsia="en-US"/>
        </w:rPr>
      </w:pPr>
      <w:bookmarkStart w:id="4990" w:name="_Toc89944874"/>
      <w:bookmarkStart w:id="4991" w:name="_Toc98753892"/>
      <w:bookmarkStart w:id="4992" w:name="_Toc106180878"/>
      <w:bookmarkStart w:id="4993" w:name="_Toc75275729"/>
      <w:bookmarkStart w:id="4994" w:name="_Toc114150923"/>
      <w:bookmarkStart w:id="4995" w:name="_Toc75260187"/>
      <w:bookmarkStart w:id="4996" w:name="_Toc73963010"/>
      <w:bookmarkStart w:id="4997" w:name="_Toc75276240"/>
      <w:bookmarkStart w:id="4998" w:name="_Toc76541739"/>
      <w:bookmarkStart w:id="4999" w:name="_Toc82437508"/>
      <w:bookmarkStart w:id="5000" w:name="_Toc176464474"/>
      <w:bookmarkStart w:id="5001" w:name="_Toc187247321"/>
      <w:bookmarkStart w:id="5002"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3" w:name="_Toc89944875"/>
      <w:bookmarkStart w:id="5004" w:name="_Toc75260188"/>
      <w:bookmarkStart w:id="5005" w:name="_Toc98753893"/>
      <w:bookmarkStart w:id="5006" w:name="_Toc82437509"/>
      <w:bookmarkStart w:id="5007" w:name="_Toc76541740"/>
      <w:bookmarkStart w:id="5008" w:name="_Toc75276241"/>
      <w:bookmarkStart w:id="5009" w:name="_Toc106180879"/>
      <w:bookmarkStart w:id="5010" w:name="_Toc73963011"/>
      <w:bookmarkStart w:id="5011" w:name="_Toc75275730"/>
      <w:bookmarkStart w:id="5012" w:name="_Toc114150924"/>
      <w:bookmarkStart w:id="5013" w:name="_Toc176464475"/>
      <w:bookmarkStart w:id="5014" w:name="_Toc187247322"/>
      <w:bookmarkStart w:id="5015"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0"/>
      <w:bookmarkEnd w:id="4751"/>
      <w:bookmarkEnd w:id="4752"/>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6" w:name="_Toc73963093"/>
      <w:bookmarkStart w:id="5017" w:name="_Toc75260270"/>
      <w:bookmarkStart w:id="5018" w:name="_Toc75275812"/>
      <w:bookmarkStart w:id="5019" w:name="_Toc75276323"/>
      <w:bookmarkStart w:id="5020" w:name="_Toc76541822"/>
      <w:bookmarkStart w:id="5021" w:name="_Toc82437591"/>
      <w:bookmarkStart w:id="5022" w:name="_Toc89944957"/>
      <w:bookmarkStart w:id="5023" w:name="_Toc98753975"/>
      <w:bookmarkStart w:id="5024" w:name="_Toc106180961"/>
      <w:bookmarkStart w:id="5025" w:name="_Toc114151006"/>
      <w:bookmarkStart w:id="5026" w:name="_Toc124151409"/>
      <w:bookmarkStart w:id="5027" w:name="_Toc124151929"/>
      <w:bookmarkStart w:id="5028" w:name="_Toc124152449"/>
      <w:bookmarkStart w:id="5029" w:name="_Toc130396981"/>
      <w:bookmarkStart w:id="5030" w:name="_Toc130397501"/>
      <w:bookmarkStart w:id="5031" w:name="_Toc137558605"/>
      <w:bookmarkStart w:id="5032" w:name="_Toc138862430"/>
      <w:bookmarkStart w:id="5033"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4" w:name="_Toc73963094"/>
      <w:bookmarkStart w:id="5035" w:name="_Toc75260271"/>
      <w:bookmarkStart w:id="5036" w:name="_Toc75275813"/>
      <w:bookmarkStart w:id="5037" w:name="_Toc75276324"/>
      <w:bookmarkStart w:id="5038" w:name="_Toc76541823"/>
      <w:bookmarkStart w:id="5039" w:name="_Toc82437592"/>
      <w:bookmarkStart w:id="5040" w:name="_Toc89944958"/>
      <w:bookmarkStart w:id="5041" w:name="_Toc98753976"/>
      <w:bookmarkStart w:id="5042" w:name="_Toc106180962"/>
      <w:bookmarkStart w:id="5043" w:name="_Toc114151007"/>
      <w:bookmarkStart w:id="5044" w:name="_Toc124151410"/>
      <w:bookmarkStart w:id="5045" w:name="_Toc124151930"/>
      <w:bookmarkStart w:id="5046" w:name="_Toc124152450"/>
      <w:bookmarkStart w:id="5047" w:name="_Toc130396982"/>
      <w:bookmarkStart w:id="5048" w:name="_Toc130397502"/>
      <w:bookmarkStart w:id="5049" w:name="_Toc137558606"/>
      <w:bookmarkStart w:id="5050" w:name="_Toc138862431"/>
      <w:bookmarkStart w:id="5051" w:name="_Toc145532488"/>
      <w:r w:rsidRPr="009C0461">
        <w:rPr>
          <w:rFonts w:ascii="Arial" w:eastAsia="DengXian" w:hAnsi="Arial"/>
          <w:sz w:val="28"/>
        </w:rPr>
        <w:t>7.1.1</w:t>
      </w:r>
      <w:r w:rsidRPr="009C0461">
        <w:rPr>
          <w:rFonts w:ascii="Arial" w:eastAsia="DengXian" w:hAnsi="Arial"/>
          <w:sz w:val="28"/>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2" w:name="_Toc73963095"/>
      <w:bookmarkStart w:id="5053" w:name="_Toc75260272"/>
      <w:bookmarkStart w:id="5054" w:name="_Toc75275814"/>
      <w:bookmarkStart w:id="5055" w:name="_Toc75276325"/>
      <w:bookmarkStart w:id="5056" w:name="_Toc76541824"/>
      <w:bookmarkStart w:id="5057" w:name="_Toc82437593"/>
      <w:bookmarkStart w:id="5058" w:name="_Toc89944959"/>
      <w:bookmarkStart w:id="5059" w:name="_Toc98753977"/>
      <w:bookmarkStart w:id="5060" w:name="_Toc106180963"/>
      <w:bookmarkStart w:id="5061" w:name="_Toc114151008"/>
      <w:bookmarkStart w:id="5062" w:name="_Toc124151411"/>
      <w:bookmarkStart w:id="5063" w:name="_Toc124151931"/>
      <w:bookmarkStart w:id="5064" w:name="_Toc124152451"/>
      <w:bookmarkStart w:id="5065" w:name="_Toc130396983"/>
      <w:bookmarkStart w:id="5066" w:name="_Toc130397503"/>
      <w:bookmarkStart w:id="5067" w:name="_Toc137558607"/>
      <w:bookmarkStart w:id="5068" w:name="_Toc138862432"/>
      <w:bookmarkStart w:id="5069" w:name="_Toc145532489"/>
      <w:r w:rsidRPr="009C0461">
        <w:rPr>
          <w:rFonts w:ascii="Arial" w:eastAsia="Malgun Gothic" w:hAnsi="Arial"/>
          <w:sz w:val="24"/>
        </w:rPr>
        <w:t>7.1.1.1</w:t>
      </w:r>
      <w:r w:rsidRPr="009C0461">
        <w:rPr>
          <w:rFonts w:ascii="Arial" w:eastAsia="Malgun Gothic" w:hAnsi="Arial"/>
          <w:sz w:val="24"/>
        </w:rPr>
        <w:tab/>
        <w:t>Scope and definitions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0" w:name="_Toc73963096"/>
      <w:bookmarkStart w:id="5071" w:name="_Toc75260273"/>
      <w:bookmarkStart w:id="5072" w:name="_Toc75275815"/>
      <w:bookmarkStart w:id="5073" w:name="_Toc75276326"/>
      <w:bookmarkStart w:id="5074" w:name="_Toc76541825"/>
      <w:bookmarkStart w:id="5075" w:name="_Toc82437594"/>
      <w:bookmarkStart w:id="5076" w:name="_Toc89944960"/>
      <w:bookmarkStart w:id="5077" w:name="_Toc98753978"/>
      <w:bookmarkStart w:id="5078" w:name="_Toc106180964"/>
      <w:bookmarkStart w:id="5079" w:name="_Toc114151009"/>
      <w:bookmarkStart w:id="5080" w:name="_Toc124151412"/>
      <w:bookmarkStart w:id="5081" w:name="_Toc124151932"/>
      <w:bookmarkStart w:id="5082" w:name="_Toc124152452"/>
      <w:bookmarkStart w:id="5083" w:name="_Toc130396984"/>
      <w:bookmarkStart w:id="5084" w:name="_Toc130397504"/>
      <w:bookmarkStart w:id="5085" w:name="_Toc137558608"/>
      <w:bookmarkStart w:id="5086" w:name="_Toc138862433"/>
      <w:bookmarkStart w:id="508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8" w:name="_Toc73963097"/>
      <w:bookmarkStart w:id="5089" w:name="_Toc75260274"/>
      <w:bookmarkStart w:id="5090" w:name="_Toc75275816"/>
      <w:bookmarkStart w:id="5091" w:name="_Toc75276327"/>
      <w:bookmarkStart w:id="5092" w:name="_Toc76541826"/>
      <w:bookmarkStart w:id="5093" w:name="_Toc82437595"/>
      <w:bookmarkStart w:id="5094" w:name="_Toc89944961"/>
      <w:bookmarkStart w:id="5095" w:name="_Toc98753979"/>
      <w:bookmarkStart w:id="5096" w:name="_Toc106180965"/>
      <w:bookmarkStart w:id="5097" w:name="_Toc114151010"/>
      <w:bookmarkStart w:id="5098" w:name="_Toc124151413"/>
      <w:bookmarkStart w:id="5099" w:name="_Toc124151933"/>
      <w:bookmarkStart w:id="5100" w:name="_Toc124152453"/>
      <w:bookmarkStart w:id="5101" w:name="_Toc130396985"/>
      <w:bookmarkStart w:id="5102" w:name="_Toc130397505"/>
      <w:bookmarkStart w:id="5103" w:name="_Toc137558609"/>
      <w:bookmarkStart w:id="5104" w:name="_Toc138862434"/>
      <w:bookmarkStart w:id="5105" w:name="_Toc145532491"/>
      <w:r w:rsidRPr="009C0461">
        <w:rPr>
          <w:rFonts w:ascii="Arial" w:eastAsia="DengXian" w:hAnsi="Arial"/>
          <w:sz w:val="24"/>
        </w:rPr>
        <w:t>7.1.2.1</w:t>
      </w:r>
      <w:r w:rsidRPr="009C0461">
        <w:rPr>
          <w:rFonts w:ascii="Arial" w:eastAsia="DengXian" w:hAnsi="Arial"/>
          <w:sz w:val="24"/>
        </w:rPr>
        <w:tab/>
        <w:t>General</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6" w:name="_Toc73963098"/>
      <w:bookmarkStart w:id="5107" w:name="_Toc75260275"/>
      <w:bookmarkStart w:id="5108" w:name="_Toc75275817"/>
      <w:bookmarkStart w:id="5109" w:name="_Toc75276328"/>
      <w:bookmarkStart w:id="5110" w:name="_Toc76541827"/>
      <w:bookmarkStart w:id="5111" w:name="_Toc82437597"/>
      <w:bookmarkStart w:id="5112" w:name="_Toc89944963"/>
      <w:bookmarkStart w:id="5113" w:name="_Toc98753981"/>
      <w:bookmarkStart w:id="5114" w:name="_Toc106180967"/>
      <w:bookmarkStart w:id="5115" w:name="_Toc114151012"/>
      <w:bookmarkStart w:id="5116" w:name="_Toc124151415"/>
      <w:bookmarkStart w:id="5117" w:name="_Toc124151935"/>
      <w:bookmarkStart w:id="5118" w:name="_Toc124152455"/>
      <w:bookmarkStart w:id="5119" w:name="_Toc130396987"/>
      <w:bookmarkStart w:id="5120" w:name="_Toc130397507"/>
      <w:bookmarkStart w:id="5121" w:name="_Toc137558611"/>
      <w:bookmarkStart w:id="5122" w:name="_Toc138862436"/>
      <w:bookmarkStart w:id="5123"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4" w:name="_Toc73963099"/>
      <w:bookmarkStart w:id="5125" w:name="_Toc75260276"/>
      <w:bookmarkStart w:id="5126" w:name="_Toc75275818"/>
      <w:bookmarkStart w:id="5127" w:name="_Toc75276329"/>
      <w:bookmarkStart w:id="5128" w:name="_Toc76541828"/>
      <w:bookmarkStart w:id="5129" w:name="_Toc82437598"/>
      <w:bookmarkStart w:id="5130" w:name="_Toc89944964"/>
      <w:bookmarkStart w:id="5131" w:name="_Toc98753982"/>
      <w:bookmarkStart w:id="5132" w:name="_Toc106180968"/>
      <w:bookmarkStart w:id="5133" w:name="_Toc114151013"/>
      <w:bookmarkStart w:id="5134" w:name="_Toc124151416"/>
      <w:bookmarkStart w:id="5135" w:name="_Toc124151936"/>
      <w:bookmarkStart w:id="5136" w:name="_Toc124152456"/>
      <w:bookmarkStart w:id="5137" w:name="_Toc130396988"/>
      <w:bookmarkStart w:id="5138" w:name="_Toc130397508"/>
      <w:bookmarkStart w:id="5139" w:name="_Toc137558612"/>
      <w:bookmarkStart w:id="5140" w:name="_Toc138862437"/>
      <w:bookmarkStart w:id="5141" w:name="_Toc145532494"/>
      <w:r w:rsidRPr="009C0461">
        <w:rPr>
          <w:rFonts w:ascii="Arial" w:eastAsia="DengXian" w:hAnsi="Arial"/>
          <w:sz w:val="22"/>
        </w:rPr>
        <w:t>7.1.2.2.1</w:t>
      </w:r>
      <w:r w:rsidRPr="009C0461">
        <w:rPr>
          <w:rFonts w:ascii="Arial" w:eastAsia="DengXian" w:hAnsi="Arial"/>
          <w:sz w:val="22"/>
        </w:rPr>
        <w:tab/>
        <w:t>Definition and applicability</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2" w:name="_Toc73963100"/>
      <w:bookmarkStart w:id="5143" w:name="_Toc75260277"/>
      <w:bookmarkStart w:id="5144" w:name="_Toc75275819"/>
      <w:bookmarkStart w:id="5145" w:name="_Toc75276330"/>
      <w:bookmarkStart w:id="5146" w:name="_Toc76541829"/>
      <w:bookmarkStart w:id="5147" w:name="_Toc82437599"/>
      <w:bookmarkStart w:id="5148" w:name="_Toc89944965"/>
      <w:bookmarkStart w:id="5149" w:name="_Toc98753983"/>
      <w:bookmarkStart w:id="5150" w:name="_Toc106180969"/>
      <w:bookmarkStart w:id="5151" w:name="_Toc114151014"/>
      <w:bookmarkStart w:id="5152" w:name="_Toc124151417"/>
      <w:bookmarkStart w:id="5153" w:name="_Toc124151937"/>
      <w:bookmarkStart w:id="5154" w:name="_Toc124152457"/>
      <w:bookmarkStart w:id="5155" w:name="_Toc130396989"/>
      <w:bookmarkStart w:id="5156" w:name="_Toc130397509"/>
      <w:bookmarkStart w:id="5157" w:name="_Toc137558613"/>
      <w:bookmarkStart w:id="5158" w:name="_Toc138862438"/>
      <w:bookmarkStart w:id="5159" w:name="_Toc145532495"/>
      <w:r w:rsidRPr="009C0461">
        <w:rPr>
          <w:rFonts w:ascii="Arial" w:eastAsia="DengXian" w:hAnsi="Arial"/>
          <w:sz w:val="22"/>
        </w:rPr>
        <w:t>7.1.2.2.2</w:t>
      </w:r>
      <w:r w:rsidRPr="009C0461">
        <w:rPr>
          <w:rFonts w:ascii="Arial" w:eastAsia="DengXian" w:hAnsi="Arial"/>
          <w:sz w:val="22"/>
        </w:rPr>
        <w:tab/>
        <w:t>Minimum requirement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0" w:name="_Toc73963101"/>
      <w:bookmarkStart w:id="5161" w:name="_Toc75260278"/>
      <w:bookmarkStart w:id="5162" w:name="_Toc75275820"/>
      <w:bookmarkStart w:id="5163" w:name="_Toc75276331"/>
      <w:bookmarkStart w:id="5164" w:name="_Toc76541830"/>
      <w:bookmarkStart w:id="5165" w:name="_Toc82437600"/>
      <w:bookmarkStart w:id="5166" w:name="_Toc89944966"/>
      <w:bookmarkStart w:id="5167" w:name="_Toc98753984"/>
      <w:bookmarkStart w:id="5168" w:name="_Toc106180970"/>
      <w:bookmarkStart w:id="5169" w:name="_Toc114151015"/>
      <w:bookmarkStart w:id="5170" w:name="_Toc124151418"/>
      <w:bookmarkStart w:id="5171" w:name="_Toc124151938"/>
      <w:bookmarkStart w:id="5172" w:name="_Toc124152458"/>
      <w:bookmarkStart w:id="5173" w:name="_Toc130396990"/>
      <w:bookmarkStart w:id="5174" w:name="_Toc130397510"/>
      <w:bookmarkStart w:id="5175" w:name="_Toc137558614"/>
      <w:bookmarkStart w:id="5176" w:name="_Toc138862439"/>
      <w:bookmarkStart w:id="5177" w:name="_Toc145532496"/>
      <w:r w:rsidRPr="009C0461">
        <w:rPr>
          <w:rFonts w:ascii="Arial" w:eastAsia="DengXian" w:hAnsi="Arial"/>
          <w:sz w:val="22"/>
        </w:rPr>
        <w:t>7.1.2.2.3</w:t>
      </w:r>
      <w:r w:rsidRPr="009C0461">
        <w:rPr>
          <w:rFonts w:ascii="Arial" w:eastAsia="DengXian" w:hAnsi="Arial"/>
          <w:sz w:val="22"/>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8" w:name="_Toc73963102"/>
      <w:bookmarkStart w:id="5179" w:name="_Toc75260279"/>
      <w:bookmarkStart w:id="5180" w:name="_Toc75275821"/>
      <w:bookmarkStart w:id="5181" w:name="_Toc75276332"/>
      <w:bookmarkStart w:id="5182" w:name="_Toc76541831"/>
      <w:bookmarkStart w:id="5183" w:name="_Toc82437601"/>
      <w:bookmarkStart w:id="5184" w:name="_Toc89944967"/>
      <w:bookmarkStart w:id="5185" w:name="_Toc98753985"/>
      <w:bookmarkStart w:id="5186" w:name="_Toc106180971"/>
      <w:bookmarkStart w:id="5187" w:name="_Toc114151016"/>
      <w:bookmarkStart w:id="5188" w:name="_Toc124151419"/>
      <w:bookmarkStart w:id="5189" w:name="_Toc124151939"/>
      <w:bookmarkStart w:id="5190" w:name="_Toc124152459"/>
      <w:bookmarkStart w:id="5191" w:name="_Toc130396991"/>
      <w:bookmarkStart w:id="5192" w:name="_Toc130397511"/>
      <w:bookmarkStart w:id="5193" w:name="_Toc137558615"/>
      <w:bookmarkStart w:id="5194" w:name="_Toc138862440"/>
      <w:bookmarkStart w:id="5195" w:name="_Toc145532497"/>
      <w:r w:rsidRPr="009C0461">
        <w:rPr>
          <w:rFonts w:ascii="Arial" w:eastAsia="DengXian" w:hAnsi="Arial"/>
          <w:sz w:val="22"/>
        </w:rPr>
        <w:t>7.1.2.2.4</w:t>
      </w:r>
      <w:r w:rsidRPr="009C0461">
        <w:rPr>
          <w:rFonts w:ascii="Arial" w:eastAsia="DengXian" w:hAnsi="Arial"/>
          <w:sz w:val="22"/>
        </w:rPr>
        <w:tab/>
        <w:t>Method of test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6" w:name="_Toc73963103"/>
      <w:bookmarkStart w:id="5197" w:name="_Toc75260280"/>
      <w:bookmarkStart w:id="5198" w:name="_Toc75275822"/>
      <w:bookmarkStart w:id="5199" w:name="_Toc75276333"/>
      <w:bookmarkStart w:id="5200" w:name="_Toc76541832"/>
      <w:bookmarkStart w:id="5201" w:name="_Toc82437602"/>
      <w:bookmarkStart w:id="5202" w:name="_Toc89944968"/>
      <w:bookmarkStart w:id="5203" w:name="_Toc98753986"/>
      <w:bookmarkStart w:id="5204" w:name="_Toc106180972"/>
      <w:bookmarkStart w:id="5205" w:name="_Toc114151017"/>
      <w:bookmarkStart w:id="5206" w:name="_Toc124151420"/>
      <w:bookmarkStart w:id="5207" w:name="_Toc124151940"/>
      <w:bookmarkStart w:id="5208" w:name="_Toc124152460"/>
      <w:bookmarkStart w:id="5209" w:name="_Toc130396992"/>
      <w:bookmarkStart w:id="5210" w:name="_Toc130397512"/>
      <w:bookmarkStart w:id="5211" w:name="_Toc137558616"/>
      <w:bookmarkStart w:id="5212" w:name="_Toc138862441"/>
      <w:bookmarkStart w:id="5213" w:name="_Toc145532498"/>
      <w:r w:rsidRPr="009C0461">
        <w:rPr>
          <w:rFonts w:ascii="Arial" w:eastAsia="DengXian" w:hAnsi="Arial"/>
          <w:sz w:val="22"/>
        </w:rPr>
        <w:t>7.1.2.2.5</w:t>
      </w:r>
      <w:r w:rsidRPr="009C0461">
        <w:rPr>
          <w:rFonts w:ascii="Arial" w:eastAsia="DengXian" w:hAnsi="Arial"/>
          <w:sz w:val="22"/>
        </w:rPr>
        <w:tab/>
        <w:t>Test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4" w:name="_Toc73963104"/>
      <w:bookmarkStart w:id="5215" w:name="_Toc75260281"/>
      <w:bookmarkStart w:id="5216" w:name="_Toc75275823"/>
      <w:bookmarkStart w:id="5217" w:name="_Toc75276334"/>
      <w:bookmarkStart w:id="5218" w:name="_Toc76541833"/>
      <w:bookmarkStart w:id="5219" w:name="_Toc82437603"/>
      <w:bookmarkStart w:id="5220" w:name="_Toc89944969"/>
      <w:bookmarkStart w:id="5221" w:name="_Toc98753987"/>
      <w:bookmarkStart w:id="5222" w:name="_Toc106180973"/>
      <w:bookmarkStart w:id="5223" w:name="_Toc114151018"/>
      <w:bookmarkStart w:id="5224" w:name="_Toc124151421"/>
      <w:bookmarkStart w:id="5225" w:name="_Toc124151941"/>
      <w:bookmarkStart w:id="5226" w:name="_Toc124152461"/>
      <w:bookmarkStart w:id="5227" w:name="_Toc130396993"/>
      <w:bookmarkStart w:id="5228" w:name="_Toc130397513"/>
      <w:bookmarkStart w:id="5229" w:name="_Toc137558617"/>
      <w:bookmarkStart w:id="5230" w:name="_Toc138862442"/>
      <w:bookmarkStart w:id="5231"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2" w:name="_Toc73963105"/>
      <w:bookmarkStart w:id="5233" w:name="_Toc75260282"/>
      <w:bookmarkStart w:id="5234" w:name="_Toc75275824"/>
      <w:bookmarkStart w:id="5235" w:name="_Toc75276335"/>
      <w:bookmarkStart w:id="5236" w:name="_Toc76541834"/>
      <w:bookmarkStart w:id="5237" w:name="_Toc82437604"/>
      <w:bookmarkStart w:id="5238" w:name="_Toc89944970"/>
      <w:bookmarkStart w:id="5239" w:name="_Toc98753988"/>
      <w:bookmarkStart w:id="5240" w:name="_Toc106180974"/>
      <w:bookmarkStart w:id="5241" w:name="_Toc114151019"/>
      <w:bookmarkStart w:id="5242" w:name="_Toc124151422"/>
      <w:bookmarkStart w:id="5243" w:name="_Toc124151942"/>
      <w:bookmarkStart w:id="5244" w:name="_Toc124152462"/>
      <w:bookmarkStart w:id="5245" w:name="_Toc130396994"/>
      <w:bookmarkStart w:id="5246" w:name="_Toc130397514"/>
      <w:bookmarkStart w:id="5247" w:name="_Toc137558618"/>
      <w:bookmarkStart w:id="5248" w:name="_Toc138862443"/>
      <w:bookmarkStart w:id="5249" w:name="_Toc145532500"/>
      <w:r w:rsidRPr="009C0461">
        <w:rPr>
          <w:rFonts w:ascii="Arial" w:eastAsia="DengXian" w:hAnsi="Arial"/>
          <w:sz w:val="22"/>
        </w:rPr>
        <w:t>7.1.2.3.1</w:t>
      </w:r>
      <w:r w:rsidRPr="009C0461">
        <w:rPr>
          <w:rFonts w:ascii="Arial" w:eastAsia="DengXian" w:hAnsi="Arial"/>
          <w:sz w:val="22"/>
        </w:rPr>
        <w:tab/>
        <w:t>Definition and applicability</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0" w:name="_Toc73963106"/>
      <w:bookmarkStart w:id="5251" w:name="_Toc75260283"/>
      <w:bookmarkStart w:id="5252" w:name="_Toc75275825"/>
      <w:bookmarkStart w:id="5253" w:name="_Toc75276336"/>
      <w:bookmarkStart w:id="5254" w:name="_Toc76541835"/>
      <w:bookmarkStart w:id="5255" w:name="_Toc82437605"/>
      <w:bookmarkStart w:id="5256" w:name="_Toc89944971"/>
      <w:bookmarkStart w:id="5257" w:name="_Toc98753989"/>
      <w:bookmarkStart w:id="5258" w:name="_Toc106180975"/>
      <w:bookmarkStart w:id="5259" w:name="_Toc114151020"/>
      <w:bookmarkStart w:id="5260" w:name="_Toc124151423"/>
      <w:bookmarkStart w:id="5261" w:name="_Toc124151943"/>
      <w:bookmarkStart w:id="5262" w:name="_Toc124152463"/>
      <w:bookmarkStart w:id="5263" w:name="_Toc130396995"/>
      <w:bookmarkStart w:id="5264" w:name="_Toc130397515"/>
      <w:bookmarkStart w:id="5265" w:name="_Toc137558619"/>
      <w:bookmarkStart w:id="5266" w:name="_Toc138862444"/>
      <w:bookmarkStart w:id="5267" w:name="_Toc145532501"/>
      <w:r w:rsidRPr="009C0461">
        <w:rPr>
          <w:rFonts w:ascii="Arial" w:eastAsia="DengXian" w:hAnsi="Arial"/>
          <w:sz w:val="22"/>
        </w:rPr>
        <w:t>7.1.2.3.2</w:t>
      </w:r>
      <w:r w:rsidRPr="009C0461">
        <w:rPr>
          <w:rFonts w:ascii="Arial" w:eastAsia="DengXian" w:hAnsi="Arial"/>
          <w:sz w:val="22"/>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8" w:name="_Toc73963107"/>
      <w:bookmarkStart w:id="5269" w:name="_Toc75260284"/>
      <w:bookmarkStart w:id="5270" w:name="_Toc75275826"/>
      <w:bookmarkStart w:id="5271" w:name="_Toc75276337"/>
      <w:bookmarkStart w:id="5272" w:name="_Toc76541836"/>
      <w:bookmarkStart w:id="5273" w:name="_Toc82437606"/>
      <w:bookmarkStart w:id="5274" w:name="_Toc89944972"/>
      <w:bookmarkStart w:id="5275" w:name="_Toc98753990"/>
      <w:bookmarkStart w:id="5276" w:name="_Toc106180976"/>
      <w:bookmarkStart w:id="5277" w:name="_Toc114151021"/>
      <w:bookmarkStart w:id="5278" w:name="_Toc124151424"/>
      <w:bookmarkStart w:id="5279" w:name="_Toc124151944"/>
      <w:bookmarkStart w:id="5280" w:name="_Toc124152464"/>
      <w:bookmarkStart w:id="5281" w:name="_Toc130396996"/>
      <w:bookmarkStart w:id="5282" w:name="_Toc130397516"/>
      <w:bookmarkStart w:id="5283" w:name="_Toc137558620"/>
      <w:bookmarkStart w:id="5284" w:name="_Toc138862445"/>
      <w:bookmarkStart w:id="5285" w:name="_Toc145532502"/>
      <w:r w:rsidRPr="009C0461">
        <w:rPr>
          <w:rFonts w:ascii="Arial" w:eastAsia="DengXian" w:hAnsi="Arial"/>
          <w:sz w:val="22"/>
        </w:rPr>
        <w:t>7.1.2.3.3</w:t>
      </w:r>
      <w:r w:rsidRPr="009C0461">
        <w:rPr>
          <w:rFonts w:ascii="Arial" w:eastAsia="DengXian" w:hAnsi="Arial"/>
          <w:sz w:val="22"/>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6" w:name="_Toc73963108"/>
      <w:bookmarkStart w:id="5287" w:name="_Toc75260285"/>
      <w:bookmarkStart w:id="5288" w:name="_Toc75275827"/>
      <w:bookmarkStart w:id="5289" w:name="_Toc75276338"/>
      <w:bookmarkStart w:id="5290" w:name="_Toc76541837"/>
      <w:bookmarkStart w:id="5291" w:name="_Toc82437607"/>
      <w:bookmarkStart w:id="5292" w:name="_Toc89944973"/>
      <w:bookmarkStart w:id="5293" w:name="_Toc98753991"/>
      <w:bookmarkStart w:id="5294" w:name="_Toc106180977"/>
      <w:bookmarkStart w:id="5295" w:name="_Toc114151022"/>
      <w:bookmarkStart w:id="5296" w:name="_Toc124151425"/>
      <w:bookmarkStart w:id="5297" w:name="_Toc124151945"/>
      <w:bookmarkStart w:id="5298" w:name="_Toc124152465"/>
      <w:bookmarkStart w:id="5299" w:name="_Toc130396997"/>
      <w:bookmarkStart w:id="5300" w:name="_Toc130397517"/>
      <w:bookmarkStart w:id="5301" w:name="_Toc137558621"/>
      <w:bookmarkStart w:id="5302" w:name="_Toc138862446"/>
      <w:bookmarkStart w:id="5303" w:name="_Toc145532503"/>
      <w:r w:rsidRPr="009C0461">
        <w:rPr>
          <w:rFonts w:ascii="Arial" w:eastAsia="DengXian" w:hAnsi="Arial"/>
          <w:sz w:val="22"/>
        </w:rPr>
        <w:t>7.1.2.3.4</w:t>
      </w:r>
      <w:r w:rsidRPr="009C0461">
        <w:rPr>
          <w:rFonts w:ascii="Arial" w:eastAsia="DengXian" w:hAnsi="Arial"/>
          <w:sz w:val="22"/>
        </w:rPr>
        <w:tab/>
        <w:t>Method of test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4" w:name="_Toc73963109"/>
      <w:bookmarkStart w:id="5305" w:name="_Toc75260286"/>
      <w:bookmarkStart w:id="5306" w:name="_Toc75275828"/>
      <w:bookmarkStart w:id="5307" w:name="_Toc75276339"/>
      <w:bookmarkStart w:id="5308" w:name="_Toc76541838"/>
      <w:bookmarkStart w:id="5309" w:name="_Toc82437608"/>
      <w:bookmarkStart w:id="5310" w:name="_Toc89944974"/>
      <w:bookmarkStart w:id="5311" w:name="_Toc98753992"/>
      <w:bookmarkStart w:id="5312" w:name="_Toc106180978"/>
      <w:bookmarkStart w:id="5313" w:name="_Toc114151023"/>
      <w:bookmarkStart w:id="5314" w:name="_Toc124151426"/>
      <w:bookmarkStart w:id="5315" w:name="_Toc124151946"/>
      <w:bookmarkStart w:id="5316" w:name="_Toc124152466"/>
      <w:bookmarkStart w:id="5317" w:name="_Toc130396998"/>
      <w:bookmarkStart w:id="5318" w:name="_Toc130397518"/>
      <w:bookmarkStart w:id="5319" w:name="_Toc137558622"/>
      <w:bookmarkStart w:id="5320" w:name="_Toc138862447"/>
      <w:bookmarkStart w:id="5321" w:name="_Toc145532504"/>
      <w:r w:rsidRPr="009C0461">
        <w:rPr>
          <w:rFonts w:ascii="Arial" w:eastAsia="DengXian" w:hAnsi="Arial"/>
          <w:sz w:val="22"/>
        </w:rPr>
        <w:t>7.1.2.3.5</w:t>
      </w:r>
      <w:r w:rsidRPr="009C0461">
        <w:rPr>
          <w:rFonts w:ascii="Arial" w:eastAsia="DengXian" w:hAnsi="Arial"/>
          <w:sz w:val="22"/>
        </w:rPr>
        <w:tab/>
        <w:t>Test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2" w:name="_Toc176464476"/>
      <w:bookmarkStart w:id="5323" w:name="_Toc187247323"/>
      <w:bookmarkStart w:id="5324" w:name="_Toc192494846"/>
      <w:r>
        <w:t>7.1.3</w:t>
      </w:r>
      <w:r w:rsidRPr="001227BD">
        <w:tab/>
        <w:t>CSI reporting requirements</w:t>
      </w:r>
      <w:bookmarkEnd w:id="5322"/>
      <w:bookmarkEnd w:id="5323"/>
      <w:bookmarkEnd w:id="5324"/>
    </w:p>
    <w:p w14:paraId="77A16B1E" w14:textId="77777777" w:rsidR="008E2082" w:rsidRPr="001227BD" w:rsidRDefault="008E2082" w:rsidP="008E2082">
      <w:pPr>
        <w:pStyle w:val="Heading4"/>
      </w:pPr>
      <w:bookmarkStart w:id="5325" w:name="_Toc73963111"/>
      <w:bookmarkStart w:id="5326" w:name="_Toc75260288"/>
      <w:bookmarkStart w:id="5327" w:name="_Toc75275830"/>
      <w:bookmarkStart w:id="5328" w:name="_Toc75276341"/>
      <w:bookmarkStart w:id="5329" w:name="_Toc76541840"/>
      <w:bookmarkStart w:id="5330" w:name="_Toc82437610"/>
      <w:bookmarkStart w:id="5331" w:name="_Toc89944976"/>
      <w:bookmarkStart w:id="5332" w:name="_Toc98753994"/>
      <w:bookmarkStart w:id="5333" w:name="_Toc106180980"/>
      <w:bookmarkStart w:id="5334" w:name="_Toc114151025"/>
      <w:bookmarkStart w:id="5335" w:name="_Toc124151428"/>
      <w:bookmarkStart w:id="5336" w:name="_Toc124151948"/>
      <w:bookmarkStart w:id="5337" w:name="_Toc124152468"/>
      <w:bookmarkStart w:id="5338" w:name="_Toc130397000"/>
      <w:bookmarkStart w:id="5339" w:name="_Toc130397520"/>
      <w:bookmarkStart w:id="5340" w:name="_Toc137558624"/>
      <w:bookmarkStart w:id="5341" w:name="_Toc138862449"/>
      <w:bookmarkStart w:id="5342" w:name="_Toc145532506"/>
      <w:bookmarkStart w:id="5343" w:name="_Toc155318785"/>
      <w:bookmarkStart w:id="5344" w:name="_Toc176464477"/>
      <w:bookmarkStart w:id="5345" w:name="_Toc187247324"/>
      <w:bookmarkStart w:id="5346" w:name="_Toc192494847"/>
      <w:r>
        <w:t>7.1.3</w:t>
      </w:r>
      <w:r w:rsidRPr="001227BD">
        <w:t>.1</w:t>
      </w:r>
      <w:r w:rsidRPr="001227BD">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697673F" w14:textId="77777777" w:rsidR="008E2082" w:rsidRPr="001227BD" w:rsidRDefault="008E2082" w:rsidP="008E2082">
      <w:pPr>
        <w:pStyle w:val="Heading5"/>
      </w:pPr>
      <w:bookmarkStart w:id="5347" w:name="_Toc73963112"/>
      <w:bookmarkStart w:id="5348" w:name="_Toc75260289"/>
      <w:bookmarkStart w:id="5349" w:name="_Toc75275831"/>
      <w:bookmarkStart w:id="5350" w:name="_Toc75276342"/>
      <w:bookmarkStart w:id="5351" w:name="_Toc76541841"/>
      <w:bookmarkStart w:id="5352" w:name="_Toc82437611"/>
      <w:bookmarkStart w:id="5353" w:name="_Toc89944977"/>
      <w:bookmarkStart w:id="5354" w:name="_Toc98753995"/>
      <w:bookmarkStart w:id="5355" w:name="_Toc106180981"/>
      <w:bookmarkStart w:id="5356" w:name="_Toc114151026"/>
      <w:bookmarkStart w:id="5357" w:name="_Toc124151429"/>
      <w:bookmarkStart w:id="5358" w:name="_Toc124151949"/>
      <w:bookmarkStart w:id="5359" w:name="_Toc124152469"/>
      <w:bookmarkStart w:id="5360" w:name="_Toc130397001"/>
      <w:bookmarkStart w:id="5361" w:name="_Toc130397521"/>
      <w:bookmarkStart w:id="5362" w:name="_Toc137558625"/>
      <w:bookmarkStart w:id="5363" w:name="_Toc138862450"/>
      <w:bookmarkStart w:id="5364" w:name="_Toc145532507"/>
      <w:bookmarkStart w:id="5365" w:name="_Toc155318786"/>
      <w:bookmarkStart w:id="5366" w:name="_Toc176464478"/>
      <w:bookmarkStart w:id="5367" w:name="_Toc187247325"/>
      <w:bookmarkStart w:id="5368" w:name="_Toc192494848"/>
      <w:r>
        <w:t>7.1.3</w:t>
      </w:r>
      <w:r w:rsidRPr="001227BD">
        <w:t>.1.1</w:t>
      </w:r>
      <w:r w:rsidRPr="001227BD">
        <w:tab/>
        <w:t xml:space="preserve">Applicability rule for </w:t>
      </w:r>
      <w:r>
        <w:t>NCR</w:t>
      </w:r>
      <w:r w:rsidRPr="001227BD">
        <w:t>-MT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9608D69" w14:textId="77777777" w:rsidR="008E2082" w:rsidRPr="001227BD" w:rsidRDefault="008E2082" w:rsidP="008E2082">
      <w:pPr>
        <w:pStyle w:val="H6"/>
      </w:pPr>
      <w:bookmarkStart w:id="5369" w:name="_Toc73963113"/>
      <w:bookmarkStart w:id="5370" w:name="_Toc75260290"/>
      <w:bookmarkStart w:id="5371" w:name="_Toc75275832"/>
      <w:bookmarkStart w:id="5372" w:name="_Toc75276343"/>
      <w:bookmarkStart w:id="5373" w:name="_Toc76541842"/>
      <w:bookmarkStart w:id="5374" w:name="_Toc82437612"/>
      <w:bookmarkStart w:id="5375" w:name="_Toc89944978"/>
      <w:bookmarkStart w:id="5376" w:name="_Toc98753996"/>
      <w:bookmarkStart w:id="5377" w:name="_Toc106180982"/>
      <w:bookmarkStart w:id="5378" w:name="_Toc114151027"/>
      <w:bookmarkStart w:id="5379" w:name="_Toc124151430"/>
      <w:bookmarkStart w:id="5380" w:name="_Toc124151950"/>
      <w:bookmarkStart w:id="5381" w:name="_Toc124152470"/>
      <w:bookmarkStart w:id="5382" w:name="_Toc130397002"/>
      <w:bookmarkStart w:id="5383" w:name="_Toc130397522"/>
      <w:bookmarkStart w:id="5384" w:name="_Toc137558626"/>
      <w:bookmarkStart w:id="5385" w:name="_Toc138862451"/>
      <w:bookmarkStart w:id="5386" w:name="_Toc145532508"/>
      <w:bookmarkStart w:id="5387" w:name="_Toc155318787"/>
      <w:r>
        <w:t>7.1.3</w:t>
      </w:r>
      <w:r w:rsidRPr="001227BD">
        <w:t>.1.1.1</w:t>
      </w:r>
      <w:r w:rsidRPr="001227BD">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81DF7D3" w14:textId="77777777" w:rsidR="008E2082" w:rsidRPr="001227BD" w:rsidRDefault="008E2082" w:rsidP="008E2082">
      <w:pPr>
        <w:rPr>
          <w:lang w:eastAsia="zh-CN"/>
        </w:rPr>
      </w:pPr>
      <w:bookmarkStart w:id="5388" w:name="_Toc73963114"/>
      <w:bookmarkStart w:id="5389" w:name="_Toc75260291"/>
      <w:bookmarkStart w:id="5390" w:name="_Toc75275833"/>
      <w:bookmarkStart w:id="5391" w:name="_Toc75276344"/>
      <w:bookmarkStart w:id="5392"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3" w:name="_Toc82437613"/>
      <w:bookmarkStart w:id="5394" w:name="_Toc89944979"/>
      <w:bookmarkStart w:id="5395" w:name="_Toc98753997"/>
      <w:bookmarkStart w:id="5396" w:name="_Toc106180983"/>
      <w:bookmarkStart w:id="5397" w:name="_Toc114151028"/>
      <w:bookmarkStart w:id="5398" w:name="_Toc124151431"/>
      <w:bookmarkStart w:id="5399" w:name="_Toc124151951"/>
      <w:bookmarkStart w:id="5400" w:name="_Toc124152471"/>
      <w:bookmarkStart w:id="5401" w:name="_Toc130397003"/>
      <w:bookmarkStart w:id="5402" w:name="_Toc130397523"/>
      <w:bookmarkStart w:id="5403" w:name="_Toc137558627"/>
      <w:bookmarkStart w:id="5404" w:name="_Toc138862452"/>
      <w:bookmarkStart w:id="5405" w:name="_Toc145532509"/>
      <w:bookmarkStart w:id="5406"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7" w:name="_Toc73963115"/>
      <w:bookmarkStart w:id="5408" w:name="_Toc75260292"/>
      <w:bookmarkStart w:id="5409" w:name="_Toc75275834"/>
      <w:bookmarkStart w:id="5410" w:name="_Toc75276345"/>
      <w:bookmarkStart w:id="5411" w:name="_Toc76541844"/>
      <w:bookmarkStart w:id="5412" w:name="_Toc82437614"/>
      <w:bookmarkStart w:id="5413" w:name="_Toc89944980"/>
      <w:bookmarkStart w:id="5414" w:name="_Toc98753998"/>
      <w:bookmarkStart w:id="5415" w:name="_Toc106180984"/>
      <w:bookmarkStart w:id="5416" w:name="_Toc114151029"/>
      <w:bookmarkStart w:id="5417" w:name="_Toc124151432"/>
      <w:bookmarkStart w:id="5418" w:name="_Toc124151952"/>
      <w:bookmarkStart w:id="5419" w:name="_Toc124152472"/>
      <w:bookmarkStart w:id="5420" w:name="_Toc130397004"/>
      <w:bookmarkStart w:id="5421" w:name="_Toc130397524"/>
      <w:bookmarkStart w:id="5422" w:name="_Toc137558628"/>
      <w:bookmarkStart w:id="5423" w:name="_Toc138862453"/>
      <w:bookmarkStart w:id="5424" w:name="_Toc145532510"/>
      <w:bookmarkStart w:id="5425" w:name="_Toc155318789"/>
      <w:r>
        <w:t>7.1.3</w:t>
      </w:r>
      <w:r w:rsidRPr="001227BD">
        <w:t>.1.1.3</w:t>
      </w:r>
      <w:r w:rsidRPr="001227BD">
        <w:tab/>
        <w:t>Applicability of requirements for TDD with different UL-DL patterns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8DC39FF" w14:textId="77777777" w:rsidR="008E2082" w:rsidRPr="001227BD" w:rsidRDefault="008E2082" w:rsidP="008E2082">
      <w:bookmarkStart w:id="5426" w:name="_Toc73963116"/>
      <w:bookmarkStart w:id="5427" w:name="_Toc75260293"/>
      <w:bookmarkStart w:id="5428" w:name="_Toc75275835"/>
      <w:bookmarkStart w:id="5429" w:name="_Toc75276346"/>
      <w:bookmarkStart w:id="5430"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1" w:name="_Toc82437615"/>
      <w:bookmarkStart w:id="5432" w:name="_Toc89944981"/>
      <w:bookmarkStart w:id="5433" w:name="_Toc98753999"/>
      <w:bookmarkStart w:id="5434" w:name="_Toc106180985"/>
      <w:bookmarkStart w:id="5435" w:name="_Toc114151030"/>
      <w:bookmarkStart w:id="5436" w:name="_Toc124151433"/>
      <w:bookmarkStart w:id="5437" w:name="_Toc124151953"/>
      <w:bookmarkStart w:id="5438" w:name="_Toc124152473"/>
      <w:bookmarkStart w:id="5439" w:name="_Toc130397005"/>
      <w:bookmarkStart w:id="5440" w:name="_Toc130397525"/>
      <w:bookmarkStart w:id="5441" w:name="_Toc137558629"/>
      <w:bookmarkStart w:id="5442" w:name="_Toc138862454"/>
      <w:bookmarkStart w:id="5443" w:name="_Toc145532511"/>
      <w:bookmarkStart w:id="5444" w:name="_Toc155318790"/>
      <w:r>
        <w:t>7.1.3</w:t>
      </w:r>
      <w:r w:rsidRPr="001227BD">
        <w:t>.1.1.4</w:t>
      </w:r>
      <w:r w:rsidRPr="001227BD">
        <w:tab/>
        <w:t xml:space="preserve">Applicability of requirements for </w:t>
      </w:r>
      <w:r>
        <w:t>NCR</w:t>
      </w:r>
      <w:r w:rsidRPr="001227BD">
        <w:t>-MT features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5" w:name="_Toc75165403"/>
      <w:bookmarkStart w:id="5446" w:name="_Toc75334327"/>
      <w:bookmarkStart w:id="5447" w:name="_Toc75508519"/>
      <w:bookmarkStart w:id="5448" w:name="_Toc75816258"/>
      <w:bookmarkStart w:id="5449" w:name="_Toc76541416"/>
      <w:bookmarkStart w:id="5450" w:name="_Toc76541983"/>
      <w:bookmarkStart w:id="5451" w:name="_Toc82429873"/>
      <w:bookmarkStart w:id="5452" w:name="_Toc89940124"/>
      <w:bookmarkStart w:id="5453" w:name="_Toc98754450"/>
      <w:bookmarkStart w:id="5454" w:name="_Toc106178264"/>
      <w:bookmarkStart w:id="5455" w:name="_Toc114148982"/>
      <w:bookmarkStart w:id="5456" w:name="_Toc130393767"/>
      <w:bookmarkStart w:id="5457" w:name="_Toc137558630"/>
      <w:bookmarkStart w:id="5458" w:name="_Toc138862455"/>
      <w:bookmarkStart w:id="5459" w:name="_Toc145532512"/>
      <w:bookmarkStart w:id="5460" w:name="_Toc155318791"/>
      <w:bookmarkStart w:id="5461" w:name="_Toc176464479"/>
      <w:bookmarkStart w:id="5462" w:name="_Toc187247326"/>
      <w:bookmarkStart w:id="5463" w:name="_Toc192494849"/>
      <w:r>
        <w:t>7.1.3</w:t>
      </w:r>
      <w:r w:rsidRPr="001227BD">
        <w:t>.1.2</w:t>
      </w:r>
      <w:r w:rsidRPr="001227BD">
        <w:tab/>
        <w:t>Common test parameters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4" w:name="_Toc82437616"/>
      <w:bookmarkStart w:id="5465" w:name="_Toc89944982"/>
      <w:bookmarkStart w:id="5466" w:name="_Toc98754000"/>
      <w:bookmarkStart w:id="5467" w:name="_Toc106180986"/>
      <w:bookmarkStart w:id="5468" w:name="_Toc114151031"/>
      <w:bookmarkStart w:id="5469" w:name="_Toc124151434"/>
      <w:bookmarkStart w:id="5470" w:name="_Toc124151954"/>
      <w:bookmarkStart w:id="5471" w:name="_Toc124152474"/>
      <w:bookmarkStart w:id="5472" w:name="_Toc130397006"/>
      <w:bookmarkStart w:id="5473" w:name="_Toc130397526"/>
      <w:bookmarkStart w:id="5474" w:name="_Toc137558631"/>
      <w:bookmarkStart w:id="5475" w:name="_Toc138862456"/>
      <w:bookmarkStart w:id="5476" w:name="_Toc145532513"/>
      <w:bookmarkStart w:id="5477" w:name="_Toc155318792"/>
      <w:bookmarkStart w:id="5478" w:name="_Toc176464480"/>
      <w:bookmarkStart w:id="5479" w:name="_Toc187247327"/>
      <w:bookmarkStart w:id="5480" w:name="_Toc192494850"/>
      <w:r>
        <w:t>7.1.3</w:t>
      </w:r>
      <w:r w:rsidRPr="001227BD">
        <w:t>.2</w:t>
      </w:r>
      <w:r w:rsidRPr="001227BD">
        <w:tab/>
        <w:t>Reporting Channel Quality Indicator (CQI)</w:t>
      </w:r>
      <w:bookmarkEnd w:id="5426"/>
      <w:bookmarkEnd w:id="5427"/>
      <w:bookmarkEnd w:id="5428"/>
      <w:bookmarkEnd w:id="5429"/>
      <w:bookmarkEnd w:id="5430"/>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715174" w14:textId="77777777" w:rsidR="008E2082" w:rsidRPr="001227BD" w:rsidRDefault="008E2082" w:rsidP="008E2082">
      <w:pPr>
        <w:pStyle w:val="Heading5"/>
      </w:pPr>
      <w:bookmarkStart w:id="5481" w:name="_Toc73963117"/>
      <w:bookmarkStart w:id="5482" w:name="_Toc75260294"/>
      <w:bookmarkStart w:id="5483" w:name="_Toc75275836"/>
      <w:bookmarkStart w:id="5484" w:name="_Toc75276347"/>
      <w:bookmarkStart w:id="5485" w:name="_Toc76541846"/>
      <w:bookmarkStart w:id="5486" w:name="_Toc82437617"/>
      <w:bookmarkStart w:id="5487" w:name="_Toc89944983"/>
      <w:bookmarkStart w:id="5488" w:name="_Toc98754001"/>
      <w:bookmarkStart w:id="5489" w:name="_Toc106180987"/>
      <w:bookmarkStart w:id="5490" w:name="_Toc114151032"/>
      <w:bookmarkStart w:id="5491" w:name="_Toc124151435"/>
      <w:bookmarkStart w:id="5492" w:name="_Toc124151955"/>
      <w:bookmarkStart w:id="5493" w:name="_Toc124152475"/>
      <w:bookmarkStart w:id="5494" w:name="_Toc130397007"/>
      <w:bookmarkStart w:id="5495" w:name="_Toc130397527"/>
      <w:bookmarkStart w:id="5496" w:name="_Toc137558632"/>
      <w:bookmarkStart w:id="5497" w:name="_Toc138862457"/>
      <w:bookmarkStart w:id="5498" w:name="_Toc145532514"/>
      <w:bookmarkStart w:id="5499" w:name="_Toc155318793"/>
      <w:bookmarkStart w:id="5500" w:name="_Toc176464481"/>
      <w:bookmarkStart w:id="5501" w:name="_Toc187247328"/>
      <w:bookmarkStart w:id="5502" w:name="_Toc192494851"/>
      <w:r>
        <w:t>7.1.3</w:t>
      </w:r>
      <w:r w:rsidRPr="001227BD">
        <w:t>.2.1</w:t>
      </w:r>
      <w:r w:rsidRPr="001227BD">
        <w:tab/>
        <w:t>Definition and applicability</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3" w:name="_Toc73963118"/>
      <w:bookmarkStart w:id="5504" w:name="_Toc75260295"/>
      <w:bookmarkStart w:id="5505" w:name="_Toc75275837"/>
      <w:bookmarkStart w:id="5506" w:name="_Toc75276348"/>
      <w:bookmarkStart w:id="5507" w:name="_Toc76541847"/>
      <w:bookmarkStart w:id="5508" w:name="_Toc82437618"/>
      <w:bookmarkStart w:id="5509" w:name="_Toc89944984"/>
      <w:bookmarkStart w:id="5510" w:name="_Toc98754002"/>
      <w:bookmarkStart w:id="5511" w:name="_Toc106180988"/>
      <w:bookmarkStart w:id="5512" w:name="_Toc114151033"/>
      <w:bookmarkStart w:id="5513" w:name="_Toc124151436"/>
      <w:bookmarkStart w:id="5514" w:name="_Toc124151956"/>
      <w:bookmarkStart w:id="5515" w:name="_Toc124152476"/>
      <w:bookmarkStart w:id="5516" w:name="_Toc130397008"/>
      <w:bookmarkStart w:id="5517" w:name="_Toc130397528"/>
      <w:bookmarkStart w:id="5518" w:name="_Toc137558633"/>
      <w:bookmarkStart w:id="5519" w:name="_Toc138862458"/>
      <w:bookmarkStart w:id="5520" w:name="_Toc145532515"/>
      <w:bookmarkStart w:id="5521" w:name="_Toc155318794"/>
      <w:bookmarkStart w:id="5522" w:name="_Toc176464482"/>
      <w:bookmarkStart w:id="5523" w:name="_Toc187247329"/>
      <w:bookmarkStart w:id="5524" w:name="_Toc192494852"/>
      <w:r>
        <w:t>7.1.3</w:t>
      </w:r>
      <w:r w:rsidRPr="001227BD">
        <w:t>.2.2</w:t>
      </w:r>
      <w:r w:rsidRPr="001227BD">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5" w:name="_Toc73963119"/>
      <w:bookmarkStart w:id="5526" w:name="_Toc75260296"/>
      <w:bookmarkStart w:id="5527" w:name="_Toc75275838"/>
      <w:bookmarkStart w:id="5528" w:name="_Toc75276349"/>
      <w:bookmarkStart w:id="5529" w:name="_Toc76541848"/>
      <w:bookmarkStart w:id="5530" w:name="_Toc82437619"/>
      <w:bookmarkStart w:id="5531" w:name="_Toc89944985"/>
      <w:bookmarkStart w:id="5532" w:name="_Toc98754003"/>
      <w:bookmarkStart w:id="5533" w:name="_Toc106180989"/>
      <w:bookmarkStart w:id="5534" w:name="_Toc114151034"/>
      <w:bookmarkStart w:id="5535" w:name="_Toc124151437"/>
      <w:bookmarkStart w:id="5536" w:name="_Toc124151957"/>
      <w:bookmarkStart w:id="5537" w:name="_Toc124152477"/>
      <w:bookmarkStart w:id="5538" w:name="_Toc130397009"/>
      <w:bookmarkStart w:id="5539" w:name="_Toc130397529"/>
      <w:bookmarkStart w:id="5540" w:name="_Toc137558634"/>
      <w:bookmarkStart w:id="5541" w:name="_Toc138862459"/>
      <w:bookmarkStart w:id="5542" w:name="_Toc145532516"/>
      <w:bookmarkStart w:id="5543" w:name="_Toc155318795"/>
      <w:bookmarkStart w:id="5544" w:name="_Toc176464483"/>
      <w:bookmarkStart w:id="5545" w:name="_Toc187247330"/>
      <w:bookmarkStart w:id="5546" w:name="_Toc192494853"/>
      <w:r>
        <w:t>7.1.3</w:t>
      </w:r>
      <w:r w:rsidRPr="001227BD">
        <w:t>.2.3</w:t>
      </w:r>
      <w:r w:rsidRPr="001227BD">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7" w:name="_Toc73963120"/>
      <w:bookmarkStart w:id="5548" w:name="_Toc75260297"/>
      <w:bookmarkStart w:id="5549" w:name="_Toc75275839"/>
      <w:bookmarkStart w:id="5550" w:name="_Toc75276350"/>
      <w:bookmarkStart w:id="5551" w:name="_Toc76541849"/>
      <w:bookmarkStart w:id="5552" w:name="_Toc82437620"/>
      <w:bookmarkStart w:id="5553" w:name="_Toc89944986"/>
      <w:bookmarkStart w:id="5554" w:name="_Toc98754004"/>
      <w:bookmarkStart w:id="5555" w:name="_Toc106180990"/>
      <w:bookmarkStart w:id="5556" w:name="_Toc114151035"/>
      <w:bookmarkStart w:id="5557" w:name="_Toc124151438"/>
      <w:bookmarkStart w:id="5558" w:name="_Toc124151958"/>
      <w:bookmarkStart w:id="5559" w:name="_Toc124152478"/>
      <w:bookmarkStart w:id="5560" w:name="_Toc130397010"/>
      <w:bookmarkStart w:id="5561" w:name="_Toc130397530"/>
      <w:bookmarkStart w:id="5562" w:name="_Toc137558635"/>
      <w:bookmarkStart w:id="5563" w:name="_Toc138862460"/>
      <w:bookmarkStart w:id="5564" w:name="_Toc145532517"/>
      <w:bookmarkStart w:id="5565" w:name="_Toc155318796"/>
      <w:bookmarkStart w:id="5566" w:name="_Toc176464484"/>
      <w:bookmarkStart w:id="5567" w:name="_Toc187247331"/>
      <w:bookmarkStart w:id="5568" w:name="_Toc192494854"/>
      <w:r>
        <w:t>7.1.3</w:t>
      </w:r>
      <w:r w:rsidRPr="001227BD">
        <w:t>.2.4</w:t>
      </w:r>
      <w:r w:rsidRPr="001227BD">
        <w:tab/>
        <w:t>Method of test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69" w:name="_Toc73963121"/>
      <w:bookmarkStart w:id="5570" w:name="_Toc75260298"/>
      <w:bookmarkStart w:id="5571" w:name="_Toc75275840"/>
      <w:bookmarkStart w:id="5572" w:name="_Toc75276351"/>
      <w:bookmarkStart w:id="5573" w:name="_Toc76541850"/>
      <w:bookmarkStart w:id="5574" w:name="_Toc82437621"/>
      <w:bookmarkStart w:id="5575" w:name="_Toc89944987"/>
      <w:bookmarkStart w:id="5576" w:name="_Toc98754005"/>
      <w:bookmarkStart w:id="5577" w:name="_Toc106180991"/>
      <w:bookmarkStart w:id="5578" w:name="_Toc114151036"/>
      <w:bookmarkStart w:id="5579" w:name="_Toc124151439"/>
      <w:bookmarkStart w:id="5580" w:name="_Toc124151959"/>
      <w:bookmarkStart w:id="5581" w:name="_Toc124152479"/>
      <w:bookmarkStart w:id="5582" w:name="_Toc130397011"/>
      <w:bookmarkStart w:id="5583" w:name="_Toc130397531"/>
      <w:bookmarkStart w:id="5584" w:name="_Toc137558636"/>
      <w:bookmarkStart w:id="5585" w:name="_Toc138862461"/>
      <w:bookmarkStart w:id="5586" w:name="_Toc145532518"/>
      <w:bookmarkStart w:id="5587" w:name="_Toc155318797"/>
      <w:bookmarkStart w:id="5588" w:name="_Toc176464485"/>
      <w:bookmarkStart w:id="5589" w:name="_Toc187247332"/>
      <w:bookmarkStart w:id="5590" w:name="_Toc192494855"/>
      <w:r>
        <w:t>7.1.3</w:t>
      </w:r>
      <w:r w:rsidRPr="001227BD">
        <w:t>.2.5</w:t>
      </w:r>
      <w:r w:rsidRPr="001227BD">
        <w:tab/>
        <w:t>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1" w:name="_Toc120613240"/>
      <w:bookmarkStart w:id="5592" w:name="_Toc121756784"/>
      <w:bookmarkStart w:id="5593" w:name="_Toc121820373"/>
      <w:bookmarkStart w:id="5594" w:name="_Toc124158123"/>
      <w:bookmarkStart w:id="5595" w:name="_Toc130560700"/>
      <w:bookmarkStart w:id="5596" w:name="_Toc137470343"/>
      <w:bookmarkStart w:id="5597" w:name="_Toc138884736"/>
      <w:bookmarkStart w:id="5598" w:name="_Toc145511144"/>
      <w:bookmarkStart w:id="5599" w:name="_Toc155479381"/>
      <w:bookmarkStart w:id="5600" w:name="_Toc176464486"/>
      <w:bookmarkStart w:id="5601" w:name="_Toc187247333"/>
      <w:bookmarkStart w:id="5602"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1"/>
      <w:bookmarkEnd w:id="5592"/>
      <w:bookmarkEnd w:id="5593"/>
      <w:bookmarkEnd w:id="5594"/>
      <w:bookmarkEnd w:id="5595"/>
      <w:bookmarkEnd w:id="5596"/>
      <w:bookmarkEnd w:id="5597"/>
      <w:bookmarkEnd w:id="5598"/>
      <w:bookmarkEnd w:id="5599"/>
      <w:bookmarkEnd w:id="5600"/>
      <w:bookmarkEnd w:id="5601"/>
      <w:bookmarkEnd w:id="5602"/>
    </w:p>
    <w:p w14:paraId="021D1DE0" w14:textId="77777777" w:rsidR="004F535E" w:rsidRPr="004F535E" w:rsidRDefault="004F535E" w:rsidP="004F535E"/>
    <w:p w14:paraId="0A24AA6B" w14:textId="77777777" w:rsidR="00BB5D14" w:rsidRPr="007530C6" w:rsidRDefault="00BB5D14" w:rsidP="00BB5D14">
      <w:pPr>
        <w:pStyle w:val="Heading1"/>
      </w:pPr>
      <w:bookmarkStart w:id="5603" w:name="_Toc503965148"/>
      <w:bookmarkStart w:id="5604" w:name="_Toc120613241"/>
      <w:bookmarkStart w:id="5605" w:name="_Toc121756785"/>
      <w:bookmarkStart w:id="5606" w:name="_Toc121820374"/>
      <w:bookmarkStart w:id="5607" w:name="_Toc124158124"/>
      <w:bookmarkStart w:id="5608" w:name="_Toc130560701"/>
      <w:bookmarkStart w:id="5609" w:name="_Toc137470344"/>
      <w:bookmarkStart w:id="5610" w:name="_Toc138884737"/>
      <w:bookmarkStart w:id="5611" w:name="_Toc145511145"/>
      <w:bookmarkStart w:id="5612" w:name="_Toc155479382"/>
      <w:bookmarkStart w:id="5613" w:name="_Toc176464487"/>
      <w:bookmarkStart w:id="5614" w:name="_Toc187247334"/>
      <w:bookmarkStart w:id="5615" w:name="_Toc192494857"/>
      <w:r w:rsidRPr="007530C6">
        <w:t>A.1</w:t>
      </w:r>
      <w:r w:rsidRPr="007530C6">
        <w:tab/>
        <w:t>Repeater stimulus signal 1</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6" w:name="_Toc503965149"/>
      <w:bookmarkStart w:id="5617" w:name="_Toc120613242"/>
      <w:bookmarkStart w:id="5618" w:name="_Toc121756786"/>
      <w:bookmarkStart w:id="5619" w:name="_Toc121820375"/>
      <w:bookmarkStart w:id="5620" w:name="_Toc124158125"/>
      <w:bookmarkStart w:id="5621" w:name="_Toc130560702"/>
      <w:bookmarkStart w:id="5622" w:name="_Toc137470345"/>
      <w:bookmarkStart w:id="5623" w:name="_Toc138884738"/>
      <w:bookmarkStart w:id="5624" w:name="_Toc145511146"/>
      <w:bookmarkStart w:id="5625" w:name="_Toc155479383"/>
      <w:bookmarkStart w:id="5626" w:name="_Toc176464488"/>
      <w:bookmarkStart w:id="5627" w:name="_Toc187247335"/>
      <w:bookmarkStart w:id="5628" w:name="_Toc192494858"/>
      <w:r w:rsidRPr="007530C6">
        <w:t>A.2</w:t>
      </w:r>
      <w:r w:rsidRPr="007530C6">
        <w:tab/>
        <w:t>Repeater stimulus signal 2</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29" w:name="_Toc503965152"/>
      <w:bookmarkStart w:id="5630" w:name="_Toc120613243"/>
      <w:bookmarkStart w:id="5631" w:name="_Toc121756787"/>
      <w:bookmarkStart w:id="5632" w:name="_Toc121820376"/>
      <w:bookmarkStart w:id="5633" w:name="_Toc124158126"/>
      <w:bookmarkStart w:id="5634" w:name="_Toc130560703"/>
      <w:bookmarkStart w:id="5635" w:name="_Toc137470346"/>
      <w:bookmarkStart w:id="5636" w:name="_Toc138884739"/>
      <w:bookmarkStart w:id="5637" w:name="_Toc145511147"/>
      <w:bookmarkStart w:id="5638" w:name="_Toc155479384"/>
      <w:bookmarkStart w:id="5639" w:name="_Toc176464489"/>
      <w:bookmarkStart w:id="5640" w:name="_Toc187247336"/>
      <w:bookmarkStart w:id="5641" w:name="_Toc192494859"/>
      <w:r w:rsidRPr="007530C6">
        <w:t>A.3</w:t>
      </w:r>
      <w:r w:rsidRPr="007530C6">
        <w:tab/>
        <w:t>Repeater stimulus signal spectral purity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2"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2"/>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3" w:name="_Toc120613244"/>
      <w:bookmarkStart w:id="5644" w:name="_Toc121756788"/>
      <w:bookmarkStart w:id="5645" w:name="_Toc121820377"/>
      <w:bookmarkStart w:id="5646" w:name="_Toc124158127"/>
      <w:bookmarkStart w:id="5647" w:name="_Toc130560704"/>
      <w:bookmarkStart w:id="5648" w:name="_Toc137470347"/>
      <w:bookmarkStart w:id="5649" w:name="_Toc138884740"/>
      <w:bookmarkStart w:id="5650" w:name="_Toc145511148"/>
      <w:bookmarkStart w:id="5651" w:name="_Toc155479385"/>
      <w:bookmarkStart w:id="5652" w:name="_Toc176464490"/>
      <w:bookmarkStart w:id="5653" w:name="_Toc187247337"/>
      <w:bookmarkStart w:id="5654" w:name="_Toc192494860"/>
      <w:r w:rsidRPr="007530C6">
        <w:t>Annex B (normative):</w:t>
      </w:r>
      <w:r w:rsidRPr="007530C6">
        <w:br/>
        <w:t xml:space="preserve">Environmental requirements for the </w:t>
      </w:r>
      <w:r w:rsidR="009E50FE" w:rsidRPr="007530C6">
        <w:rPr>
          <w:rFonts w:hint="eastAsia"/>
          <w:lang w:eastAsia="zh-CN"/>
        </w:rPr>
        <w:t>repeater</w:t>
      </w:r>
      <w:bookmarkEnd w:id="5643"/>
      <w:bookmarkEnd w:id="5644"/>
      <w:bookmarkEnd w:id="5645"/>
      <w:bookmarkEnd w:id="5646"/>
      <w:bookmarkEnd w:id="5647"/>
      <w:bookmarkEnd w:id="5648"/>
      <w:bookmarkEnd w:id="5649"/>
      <w:bookmarkEnd w:id="5650"/>
      <w:bookmarkEnd w:id="5651"/>
      <w:bookmarkEnd w:id="5652"/>
      <w:bookmarkEnd w:id="5653"/>
      <w:bookmarkEnd w:id="5654"/>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5" w:name="_Toc115191651"/>
      <w:bookmarkStart w:id="5656" w:name="_Toc106201797"/>
      <w:bookmarkStart w:id="5657" w:name="_Toc98774036"/>
      <w:bookmarkStart w:id="5658" w:name="_Toc89955608"/>
      <w:bookmarkStart w:id="5659" w:name="_Toc82595577"/>
      <w:bookmarkStart w:id="5660" w:name="_Toc76545474"/>
      <w:bookmarkStart w:id="5661" w:name="_Toc75243128"/>
      <w:bookmarkStart w:id="5662" w:name="_Toc74962218"/>
      <w:bookmarkStart w:id="5663" w:name="_Toc66728341"/>
      <w:bookmarkStart w:id="5664" w:name="_Toc61183026"/>
      <w:bookmarkStart w:id="5665" w:name="_Toc58863041"/>
      <w:bookmarkStart w:id="5666" w:name="_Toc58860537"/>
      <w:bookmarkStart w:id="5667" w:name="_Toc53182750"/>
      <w:bookmarkStart w:id="5668" w:name="_Toc45884718"/>
      <w:bookmarkStart w:id="5669" w:name="_Toc37272471"/>
      <w:bookmarkStart w:id="5670" w:name="_Toc36645417"/>
      <w:bookmarkStart w:id="5671" w:name="_Toc29810024"/>
      <w:bookmarkStart w:id="5672" w:name="_Toc21100226"/>
      <w:bookmarkStart w:id="5673" w:name="_Toc120613245"/>
      <w:bookmarkStart w:id="5674" w:name="_Toc121756789"/>
      <w:bookmarkStart w:id="5675" w:name="_Toc121820378"/>
      <w:bookmarkStart w:id="5676" w:name="_Toc124158128"/>
      <w:bookmarkStart w:id="5677" w:name="_Toc130560705"/>
      <w:bookmarkStart w:id="5678" w:name="_Toc137470348"/>
      <w:bookmarkStart w:id="5679" w:name="_Toc138884741"/>
      <w:bookmarkStart w:id="5680" w:name="_Toc145511149"/>
      <w:bookmarkStart w:id="5681" w:name="_Toc155479386"/>
      <w:bookmarkStart w:id="5682" w:name="_Toc176464491"/>
      <w:bookmarkStart w:id="5683" w:name="_Toc187247338"/>
      <w:bookmarkStart w:id="5684" w:name="_Toc192494861"/>
      <w:r w:rsidRPr="007530C6">
        <w:t>B.1</w:t>
      </w:r>
      <w:r w:rsidRPr="007530C6">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5" w:name="_Toc115191652"/>
      <w:bookmarkStart w:id="5686" w:name="_Toc106201798"/>
      <w:bookmarkStart w:id="5687" w:name="_Toc98774037"/>
      <w:bookmarkStart w:id="5688" w:name="_Toc89955609"/>
      <w:bookmarkStart w:id="5689" w:name="_Toc82595578"/>
      <w:bookmarkStart w:id="5690" w:name="_Toc76545475"/>
      <w:bookmarkStart w:id="5691" w:name="_Toc75243129"/>
      <w:bookmarkStart w:id="5692" w:name="_Toc74962219"/>
      <w:bookmarkStart w:id="5693" w:name="_Toc66728342"/>
      <w:bookmarkStart w:id="5694" w:name="_Toc61183027"/>
      <w:bookmarkStart w:id="5695" w:name="_Toc58863042"/>
      <w:bookmarkStart w:id="5696" w:name="_Toc58860538"/>
      <w:bookmarkStart w:id="5697" w:name="_Toc53182751"/>
      <w:bookmarkStart w:id="5698" w:name="_Toc45884719"/>
      <w:bookmarkStart w:id="5699" w:name="_Toc37272472"/>
      <w:bookmarkStart w:id="5700" w:name="_Toc36645418"/>
      <w:bookmarkStart w:id="5701" w:name="_Toc29810025"/>
      <w:bookmarkStart w:id="5702" w:name="_Toc21100227"/>
      <w:bookmarkStart w:id="5703" w:name="_Toc120613246"/>
      <w:bookmarkStart w:id="5704" w:name="_Toc121756790"/>
      <w:bookmarkStart w:id="5705" w:name="_Toc121820379"/>
      <w:bookmarkStart w:id="5706" w:name="_Toc124158129"/>
      <w:bookmarkStart w:id="5707" w:name="_Toc130560706"/>
      <w:bookmarkStart w:id="5708" w:name="_Toc137470349"/>
      <w:bookmarkStart w:id="5709" w:name="_Toc138884742"/>
      <w:bookmarkStart w:id="5710" w:name="_Toc145511150"/>
      <w:bookmarkStart w:id="5711" w:name="_Toc155479387"/>
      <w:bookmarkStart w:id="5712" w:name="_Toc176464492"/>
      <w:bookmarkStart w:id="5713" w:name="_Toc187247339"/>
      <w:bookmarkStart w:id="5714" w:name="_Toc192494862"/>
      <w:r w:rsidRPr="007530C6">
        <w:t>B.2</w:t>
      </w:r>
      <w:r w:rsidRPr="007530C6">
        <w:tab/>
        <w:t>Normal test environment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5" w:name="_Toc115191653"/>
      <w:bookmarkStart w:id="5716" w:name="_Toc106201799"/>
      <w:bookmarkStart w:id="5717" w:name="_Toc98774038"/>
      <w:bookmarkStart w:id="5718" w:name="_Toc89955610"/>
      <w:bookmarkStart w:id="5719" w:name="_Toc82595579"/>
      <w:bookmarkStart w:id="5720" w:name="_Toc76545476"/>
      <w:bookmarkStart w:id="5721" w:name="_Toc75243130"/>
      <w:bookmarkStart w:id="5722" w:name="_Toc74962220"/>
      <w:bookmarkStart w:id="5723" w:name="_Toc66728343"/>
      <w:bookmarkStart w:id="5724" w:name="_Toc61183028"/>
      <w:bookmarkStart w:id="5725" w:name="_Toc58863043"/>
      <w:bookmarkStart w:id="5726" w:name="_Toc58860539"/>
      <w:bookmarkStart w:id="5727" w:name="_Toc53182752"/>
      <w:bookmarkStart w:id="5728" w:name="_Toc45884720"/>
      <w:bookmarkStart w:id="5729" w:name="_Toc37272473"/>
      <w:bookmarkStart w:id="5730" w:name="_Toc36645419"/>
      <w:bookmarkStart w:id="5731" w:name="_Toc29810026"/>
      <w:bookmarkStart w:id="5732" w:name="_Toc21100228"/>
      <w:bookmarkStart w:id="5733" w:name="_Toc120613247"/>
      <w:bookmarkStart w:id="5734" w:name="_Toc121756791"/>
      <w:bookmarkStart w:id="5735" w:name="_Toc121820380"/>
      <w:bookmarkStart w:id="5736" w:name="_Toc124158130"/>
      <w:bookmarkStart w:id="5737" w:name="_Toc130560707"/>
      <w:bookmarkStart w:id="5738" w:name="_Toc137470350"/>
      <w:bookmarkStart w:id="5739" w:name="_Toc138884743"/>
      <w:bookmarkStart w:id="5740" w:name="_Toc145511151"/>
      <w:bookmarkStart w:id="5741" w:name="_Toc155479388"/>
      <w:bookmarkStart w:id="5742" w:name="_Toc176464493"/>
      <w:bookmarkStart w:id="5743" w:name="_Toc187247340"/>
      <w:bookmarkStart w:id="5744" w:name="_Toc192494863"/>
      <w:r w:rsidRPr="007530C6">
        <w:t>B.3</w:t>
      </w:r>
      <w:r w:rsidRPr="007530C6">
        <w:tab/>
        <w:t>Extreme test environment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5" w:name="_Toc115191654"/>
      <w:bookmarkStart w:id="5746" w:name="_Toc106201800"/>
      <w:bookmarkStart w:id="5747" w:name="_Toc98774039"/>
      <w:bookmarkStart w:id="5748" w:name="_Toc89955611"/>
      <w:bookmarkStart w:id="5749" w:name="_Toc82595580"/>
      <w:bookmarkStart w:id="5750" w:name="_Toc76545477"/>
      <w:bookmarkStart w:id="5751" w:name="_Toc75243131"/>
      <w:bookmarkStart w:id="5752" w:name="_Toc74962221"/>
      <w:bookmarkStart w:id="5753" w:name="_Toc66728344"/>
      <w:bookmarkStart w:id="5754" w:name="_Toc61183029"/>
      <w:bookmarkStart w:id="5755" w:name="_Toc58863044"/>
      <w:bookmarkStart w:id="5756" w:name="_Toc58860540"/>
      <w:bookmarkStart w:id="5757" w:name="_Toc53182753"/>
      <w:bookmarkStart w:id="5758" w:name="_Toc45884721"/>
      <w:bookmarkStart w:id="5759" w:name="_Toc37272474"/>
      <w:bookmarkStart w:id="5760" w:name="_Toc36645420"/>
      <w:bookmarkStart w:id="5761" w:name="_Toc29810027"/>
      <w:bookmarkStart w:id="5762" w:name="_Toc21100229"/>
      <w:bookmarkStart w:id="5763" w:name="_Toc120613248"/>
      <w:bookmarkStart w:id="5764" w:name="_Toc121756792"/>
      <w:bookmarkStart w:id="5765" w:name="_Toc121820381"/>
      <w:bookmarkStart w:id="5766" w:name="_Toc124158131"/>
      <w:bookmarkStart w:id="5767" w:name="_Toc130560708"/>
      <w:bookmarkStart w:id="5768" w:name="_Toc137470351"/>
      <w:bookmarkStart w:id="5769" w:name="_Toc138884744"/>
      <w:bookmarkStart w:id="5770" w:name="_Toc145511152"/>
      <w:bookmarkStart w:id="5771" w:name="_Toc155479389"/>
      <w:bookmarkStart w:id="5772" w:name="_Toc176464494"/>
      <w:bookmarkStart w:id="5773" w:name="_Toc187247341"/>
      <w:bookmarkStart w:id="5774" w:name="_Toc192494864"/>
      <w:r w:rsidRPr="007530C6">
        <w:t>B.3.1</w:t>
      </w:r>
      <w:r w:rsidRPr="007530C6">
        <w:tab/>
        <w:t>Extreme temperature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5" w:name="_Toc115191655"/>
      <w:bookmarkStart w:id="5776" w:name="_Toc106201801"/>
      <w:bookmarkStart w:id="5777" w:name="_Toc98774040"/>
      <w:bookmarkStart w:id="5778" w:name="_Toc89955612"/>
      <w:bookmarkStart w:id="5779" w:name="_Toc82595581"/>
      <w:bookmarkStart w:id="5780" w:name="_Toc76545478"/>
      <w:bookmarkStart w:id="5781" w:name="_Toc75243132"/>
      <w:bookmarkStart w:id="5782" w:name="_Toc74962222"/>
      <w:bookmarkStart w:id="5783" w:name="_Toc66728345"/>
      <w:bookmarkStart w:id="5784" w:name="_Toc61183030"/>
      <w:bookmarkStart w:id="5785" w:name="_Toc58863045"/>
      <w:bookmarkStart w:id="5786" w:name="_Toc58860541"/>
      <w:bookmarkStart w:id="5787" w:name="_Toc53182754"/>
      <w:bookmarkStart w:id="5788" w:name="_Toc45884722"/>
      <w:bookmarkStart w:id="5789" w:name="_Toc37272475"/>
      <w:bookmarkStart w:id="5790" w:name="_Toc36645421"/>
      <w:bookmarkStart w:id="5791" w:name="_Toc29810028"/>
      <w:bookmarkStart w:id="5792" w:name="_Toc21100230"/>
      <w:bookmarkStart w:id="5793" w:name="_Toc120613249"/>
      <w:bookmarkStart w:id="5794" w:name="_Toc121756793"/>
      <w:bookmarkStart w:id="5795" w:name="_Toc121820382"/>
      <w:bookmarkStart w:id="5796" w:name="_Toc124158132"/>
      <w:bookmarkStart w:id="5797" w:name="_Toc130560709"/>
      <w:bookmarkStart w:id="5798" w:name="_Toc137470352"/>
      <w:bookmarkStart w:id="5799" w:name="_Toc138884745"/>
      <w:bookmarkStart w:id="5800" w:name="_Toc145511153"/>
      <w:bookmarkStart w:id="5801" w:name="_Toc155479390"/>
      <w:bookmarkStart w:id="5802" w:name="_Toc176464495"/>
      <w:bookmarkStart w:id="5803" w:name="_Toc187247342"/>
      <w:bookmarkStart w:id="5804" w:name="_Toc192494865"/>
      <w:r w:rsidRPr="007530C6">
        <w:t>B.4</w:t>
      </w:r>
      <w:r w:rsidRPr="007530C6">
        <w:tab/>
        <w:t>Vibration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5" w:name="_Toc115191656"/>
      <w:bookmarkStart w:id="5806" w:name="_Toc106201802"/>
      <w:bookmarkStart w:id="5807" w:name="_Toc98774041"/>
      <w:bookmarkStart w:id="5808" w:name="_Toc89955613"/>
      <w:bookmarkStart w:id="5809" w:name="_Toc82595582"/>
      <w:bookmarkStart w:id="5810" w:name="_Toc76545479"/>
      <w:bookmarkStart w:id="5811" w:name="_Toc75243133"/>
      <w:bookmarkStart w:id="5812" w:name="_Toc74962223"/>
      <w:bookmarkStart w:id="5813" w:name="_Toc66728346"/>
      <w:bookmarkStart w:id="5814" w:name="_Toc61183031"/>
      <w:bookmarkStart w:id="5815" w:name="_Toc58863046"/>
      <w:bookmarkStart w:id="5816" w:name="_Toc58860542"/>
      <w:bookmarkStart w:id="5817" w:name="_Toc53182755"/>
      <w:bookmarkStart w:id="5818" w:name="_Toc45884723"/>
      <w:bookmarkStart w:id="5819" w:name="_Toc37272476"/>
      <w:bookmarkStart w:id="5820" w:name="_Toc36645422"/>
      <w:bookmarkStart w:id="5821" w:name="_Toc29810029"/>
      <w:bookmarkStart w:id="5822" w:name="_Toc21100231"/>
      <w:bookmarkStart w:id="5823" w:name="_Toc120613250"/>
      <w:bookmarkStart w:id="5824" w:name="_Toc121756794"/>
      <w:bookmarkStart w:id="5825" w:name="_Toc121820383"/>
      <w:bookmarkStart w:id="5826" w:name="_Toc124158133"/>
      <w:bookmarkStart w:id="5827" w:name="_Toc130560710"/>
      <w:bookmarkStart w:id="5828" w:name="_Toc137470353"/>
      <w:bookmarkStart w:id="5829" w:name="_Toc138884746"/>
      <w:bookmarkStart w:id="5830" w:name="_Toc145511154"/>
      <w:bookmarkStart w:id="5831" w:name="_Toc155479391"/>
      <w:bookmarkStart w:id="5832" w:name="_Toc176464496"/>
      <w:bookmarkStart w:id="5833" w:name="_Toc187247343"/>
      <w:bookmarkStart w:id="5834" w:name="_Toc192494866"/>
      <w:r w:rsidRPr="007530C6">
        <w:t>B.5</w:t>
      </w:r>
      <w:r w:rsidRPr="007530C6">
        <w:tab/>
        <w:t>Power supply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5" w:name="_Toc115191657"/>
      <w:bookmarkStart w:id="5836" w:name="_Toc106201803"/>
      <w:bookmarkStart w:id="5837" w:name="_Toc98774042"/>
      <w:bookmarkStart w:id="5838" w:name="_Toc89955614"/>
      <w:bookmarkStart w:id="5839" w:name="_Toc82595583"/>
      <w:bookmarkStart w:id="5840" w:name="_Toc76545480"/>
      <w:bookmarkStart w:id="5841" w:name="_Toc75243134"/>
      <w:bookmarkStart w:id="5842" w:name="_Toc74962224"/>
      <w:bookmarkStart w:id="5843" w:name="_Toc66728347"/>
      <w:bookmarkStart w:id="5844" w:name="_Toc61183032"/>
      <w:bookmarkStart w:id="5845" w:name="_Toc58863047"/>
      <w:bookmarkStart w:id="5846" w:name="_Toc58860543"/>
      <w:bookmarkStart w:id="5847" w:name="_Toc53182756"/>
      <w:bookmarkStart w:id="5848" w:name="_Toc45884724"/>
      <w:bookmarkStart w:id="5849" w:name="_Toc37272477"/>
      <w:bookmarkStart w:id="5850" w:name="_Toc36645423"/>
      <w:bookmarkStart w:id="5851" w:name="_Toc29810030"/>
      <w:bookmarkStart w:id="5852" w:name="_Toc21100232"/>
      <w:bookmarkStart w:id="5853" w:name="_Toc120613251"/>
      <w:bookmarkStart w:id="5854" w:name="_Toc121756795"/>
      <w:bookmarkStart w:id="5855" w:name="_Toc121820384"/>
      <w:bookmarkStart w:id="5856" w:name="_Toc124158134"/>
      <w:bookmarkStart w:id="5857" w:name="_Toc130560711"/>
      <w:bookmarkStart w:id="5858" w:name="_Toc137470354"/>
      <w:bookmarkStart w:id="5859" w:name="_Toc138884747"/>
      <w:bookmarkStart w:id="5860" w:name="_Toc145511155"/>
      <w:bookmarkStart w:id="5861" w:name="_Toc155479392"/>
      <w:bookmarkStart w:id="5862" w:name="_Toc176464497"/>
      <w:bookmarkStart w:id="5863" w:name="_Toc187247344"/>
      <w:bookmarkStart w:id="5864" w:name="_Toc192494867"/>
      <w:r w:rsidRPr="007530C6">
        <w:rPr>
          <w:lang w:eastAsia="sv-SE"/>
        </w:rPr>
        <w:t>B.6</w:t>
      </w:r>
      <w:r w:rsidRPr="007530C6">
        <w:rPr>
          <w:lang w:eastAsia="sv-SE"/>
        </w:rPr>
        <w:tab/>
        <w:t>Measurement of test environments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5" w:name="_Toc89954371"/>
      <w:bookmarkStart w:id="5866" w:name="_Toc82598723"/>
      <w:bookmarkStart w:id="5867" w:name="_Toc76545339"/>
      <w:bookmarkStart w:id="5868" w:name="_Toc74967888"/>
      <w:bookmarkStart w:id="5869" w:name="_Toc66782654"/>
      <w:bookmarkStart w:id="5870" w:name="_Toc61182661"/>
      <w:bookmarkStart w:id="5871" w:name="_Toc58860544"/>
      <w:bookmarkStart w:id="5872" w:name="_Toc53182757"/>
      <w:bookmarkStart w:id="5873" w:name="_Toc45884725"/>
      <w:bookmarkStart w:id="5874" w:name="_Toc37272478"/>
      <w:bookmarkStart w:id="5875" w:name="_Toc36645424"/>
      <w:bookmarkStart w:id="5876" w:name="_Toc29810031"/>
      <w:bookmarkStart w:id="5877" w:name="_Toc21100233"/>
      <w:bookmarkStart w:id="5878" w:name="_Toc120613252"/>
      <w:bookmarkStart w:id="5879" w:name="_Toc121756796"/>
      <w:bookmarkStart w:id="5880" w:name="_Toc121820385"/>
      <w:bookmarkStart w:id="5881" w:name="_Toc124158135"/>
      <w:bookmarkStart w:id="5882" w:name="_Toc130560712"/>
      <w:bookmarkStart w:id="5883" w:name="_Toc137470355"/>
      <w:bookmarkStart w:id="5884" w:name="_Toc138884748"/>
      <w:bookmarkStart w:id="5885" w:name="_Toc145511156"/>
      <w:bookmarkStart w:id="5886" w:name="_Toc155479393"/>
      <w:bookmarkStart w:id="5887" w:name="_Toc176464498"/>
      <w:bookmarkStart w:id="5888" w:name="_Toc187247345"/>
      <w:bookmarkStart w:id="5889" w:name="_Toc192494868"/>
      <w:r w:rsidRPr="007530C6">
        <w:t>Annex C (informative):</w:t>
      </w:r>
      <w:r w:rsidRPr="007530C6">
        <w:br/>
        <w:t>Test tolerances and derivation of test requirements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0" w:name="_Toc115191659"/>
      <w:bookmarkStart w:id="5891" w:name="_Toc106201805"/>
      <w:bookmarkStart w:id="5892" w:name="_Toc98774044"/>
      <w:bookmarkStart w:id="5893" w:name="_Toc89955616"/>
      <w:bookmarkStart w:id="5894" w:name="_Toc82595585"/>
      <w:bookmarkStart w:id="5895" w:name="_Toc76545482"/>
      <w:bookmarkStart w:id="5896" w:name="_Toc75243136"/>
      <w:bookmarkStart w:id="5897" w:name="_Toc74962226"/>
      <w:bookmarkStart w:id="5898" w:name="_Toc66728349"/>
      <w:bookmarkStart w:id="5899" w:name="_Toc61183034"/>
      <w:bookmarkStart w:id="5900" w:name="_Toc58863049"/>
      <w:bookmarkStart w:id="5901" w:name="_Toc58860545"/>
      <w:bookmarkStart w:id="5902" w:name="_Toc53182758"/>
      <w:bookmarkStart w:id="5903" w:name="_Toc45884726"/>
      <w:bookmarkStart w:id="5904" w:name="_Toc37272479"/>
      <w:bookmarkStart w:id="5905" w:name="_Toc36645425"/>
      <w:bookmarkStart w:id="5906" w:name="_Toc29810032"/>
      <w:bookmarkStart w:id="5907" w:name="_Toc21100234"/>
      <w:bookmarkStart w:id="5908" w:name="_Toc120613253"/>
      <w:bookmarkStart w:id="5909" w:name="_Toc121756797"/>
      <w:bookmarkStart w:id="5910" w:name="_Toc121820386"/>
      <w:bookmarkStart w:id="5911" w:name="_Toc124158136"/>
      <w:bookmarkStart w:id="5912" w:name="_Toc130560713"/>
      <w:bookmarkStart w:id="5913" w:name="_Toc137470356"/>
      <w:bookmarkStart w:id="5914" w:name="_Toc138884749"/>
      <w:bookmarkStart w:id="5915" w:name="_Toc145511157"/>
      <w:bookmarkStart w:id="5916" w:name="_Toc155479394"/>
      <w:bookmarkStart w:id="5917" w:name="_Toc176464499"/>
      <w:bookmarkStart w:id="5918" w:name="_Toc187247346"/>
      <w:bookmarkStart w:id="5919" w:name="_Toc192494869"/>
      <w:r w:rsidRPr="007530C6">
        <w:t>C.1</w:t>
      </w:r>
      <w:r w:rsidRPr="007530C6">
        <w:tab/>
      </w:r>
      <w:r w:rsidRPr="007530C6">
        <w:rPr>
          <w:lang w:eastAsia="sv-SE"/>
        </w:rPr>
        <w:t xml:space="preserve">Measurement of </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r w:rsidRPr="007530C6">
        <w:rPr>
          <w:lang w:eastAsia="sv-SE"/>
        </w:rPr>
        <w:t>conducted characteristics</w:t>
      </w:r>
      <w:bookmarkEnd w:id="5908"/>
      <w:bookmarkEnd w:id="5909"/>
      <w:bookmarkEnd w:id="5910"/>
      <w:bookmarkEnd w:id="5911"/>
      <w:bookmarkEnd w:id="5912"/>
      <w:bookmarkEnd w:id="5913"/>
      <w:bookmarkEnd w:id="5914"/>
      <w:bookmarkEnd w:id="5915"/>
      <w:bookmarkEnd w:id="5916"/>
      <w:bookmarkEnd w:id="5917"/>
      <w:bookmarkEnd w:id="5918"/>
      <w:bookmarkEnd w:id="5919"/>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0" w:name="_Toc89954375"/>
      <w:bookmarkStart w:id="5921" w:name="_Toc82598727"/>
      <w:bookmarkStart w:id="5922" w:name="_Toc76545343"/>
      <w:bookmarkStart w:id="5923" w:name="_Toc74967892"/>
      <w:bookmarkStart w:id="5924" w:name="_Toc66782658"/>
      <w:bookmarkStart w:id="5925" w:name="_Toc61182665"/>
      <w:bookmarkStart w:id="5926" w:name="_Toc58860548"/>
      <w:bookmarkStart w:id="5927" w:name="_Toc53182761"/>
      <w:bookmarkStart w:id="5928" w:name="_Toc120613254"/>
      <w:bookmarkStart w:id="5929" w:name="_Toc121756798"/>
      <w:bookmarkStart w:id="5930" w:name="_Toc121820387"/>
      <w:bookmarkStart w:id="5931" w:name="_Toc124158137"/>
      <w:bookmarkStart w:id="5932" w:name="_Toc130560714"/>
      <w:bookmarkStart w:id="5933" w:name="_Toc137470357"/>
      <w:bookmarkStart w:id="5934" w:name="_Toc138884750"/>
      <w:bookmarkStart w:id="5935" w:name="_Toc145511158"/>
      <w:bookmarkStart w:id="5936" w:name="_Toc155479395"/>
      <w:bookmarkStart w:id="5937" w:name="_Toc176464500"/>
      <w:bookmarkStart w:id="5938" w:name="_Toc187247347"/>
      <w:bookmarkStart w:id="5939" w:name="_Toc192494870"/>
      <w:r w:rsidRPr="007530C6">
        <w:t>Annex D (informative):</w:t>
      </w:r>
      <w:r w:rsidRPr="007530C6">
        <w:br/>
        <w:t>Measurement system set-up</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0" w:name="_Toc503965138"/>
      <w:bookmarkStart w:id="5941" w:name="_Toc120613255"/>
      <w:bookmarkStart w:id="5942" w:name="_Toc121756799"/>
      <w:bookmarkStart w:id="5943" w:name="_Toc121820388"/>
      <w:bookmarkStart w:id="5944" w:name="_Toc124158138"/>
      <w:bookmarkStart w:id="5945" w:name="_Toc130560715"/>
      <w:bookmarkStart w:id="5946" w:name="_Toc137470358"/>
      <w:bookmarkStart w:id="5947" w:name="_Toc138884751"/>
      <w:bookmarkStart w:id="5948" w:name="_Toc145511159"/>
      <w:bookmarkStart w:id="5949" w:name="_Toc155479396"/>
      <w:bookmarkStart w:id="5950" w:name="_Toc176464501"/>
      <w:bookmarkStart w:id="5951" w:name="_Toc187247348"/>
      <w:bookmarkStart w:id="5952" w:name="_Toc192494871"/>
      <w:r w:rsidRPr="007530C6">
        <w:rPr>
          <w:lang w:val="en-US" w:eastAsia="zh-CN"/>
        </w:rPr>
        <w:t>D</w:t>
      </w:r>
      <w:r w:rsidRPr="007530C6">
        <w:t>.1</w:t>
      </w:r>
      <w:r w:rsidRPr="007530C6">
        <w:tab/>
      </w:r>
      <w:bookmarkEnd w:id="5940"/>
      <w:bookmarkEnd w:id="5941"/>
      <w:bookmarkEnd w:id="5942"/>
      <w:bookmarkEnd w:id="5943"/>
      <w:bookmarkEnd w:id="5944"/>
      <w:r w:rsidR="00667796">
        <w:t>Repeater output power and transmit ON/OFF power</w:t>
      </w:r>
      <w:bookmarkEnd w:id="5945"/>
      <w:bookmarkEnd w:id="5946"/>
      <w:bookmarkEnd w:id="5947"/>
      <w:bookmarkEnd w:id="5948"/>
      <w:bookmarkEnd w:id="5949"/>
      <w:bookmarkEnd w:id="5950"/>
      <w:bookmarkEnd w:id="5951"/>
      <w:bookmarkEnd w:id="5952"/>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4pt;height:122.4pt" o:ole="">
            <v:imagedata r:id="rId68" o:title=""/>
          </v:shape>
          <o:OLEObject Type="Embed" ProgID="Word.Document.12" ShapeID="_x0000_i1053" DrawAspect="Content" ObjectID="_1826988616"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3" w:name="_MON_1721642623"/>
      <w:bookmarkStart w:id="5954" w:name="_Toc503965140"/>
      <w:bookmarkStart w:id="5955" w:name="_Toc120613256"/>
      <w:bookmarkStart w:id="5956" w:name="_Toc121756800"/>
      <w:bookmarkStart w:id="5957" w:name="_Toc121820389"/>
      <w:bookmarkStart w:id="5958" w:name="_Toc124158139"/>
      <w:bookmarkStart w:id="5959" w:name="_Toc130560716"/>
      <w:bookmarkStart w:id="5960" w:name="_Toc137470359"/>
      <w:bookmarkStart w:id="5961" w:name="_Toc138884752"/>
      <w:bookmarkStart w:id="5962" w:name="_Toc145511160"/>
      <w:bookmarkStart w:id="5963" w:name="_Toc155479397"/>
      <w:bookmarkStart w:id="5964" w:name="_Toc176464502"/>
      <w:bookmarkStart w:id="5965" w:name="_Toc187247349"/>
      <w:bookmarkStart w:id="5966" w:name="_Toc192494872"/>
      <w:bookmarkEnd w:id="5953"/>
      <w:r w:rsidRPr="007530C6">
        <w:rPr>
          <w:lang w:val="en-US" w:eastAsia="zh-CN"/>
        </w:rPr>
        <w:t>D</w:t>
      </w:r>
      <w:r w:rsidRPr="007530C6">
        <w:t>.</w:t>
      </w:r>
      <w:r w:rsidRPr="007530C6">
        <w:rPr>
          <w:lang w:val="en-US" w:eastAsia="zh-CN"/>
        </w:rPr>
        <w:t>2</w:t>
      </w:r>
      <w:r w:rsidRPr="007530C6">
        <w:tab/>
        <w:t>Out of band gain</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2pt;height:122.4pt" o:ole="">
            <v:imagedata r:id="rId70" o:title=""/>
          </v:shape>
          <o:OLEObject Type="Embed" ProgID="Word.Document.12" ShapeID="_x0000_i1054" DrawAspect="Content" ObjectID="_1826988617"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7" w:name="_Toc503965141"/>
      <w:bookmarkStart w:id="5968" w:name="_Toc120613257"/>
      <w:bookmarkStart w:id="5969" w:name="_Toc121756801"/>
      <w:bookmarkStart w:id="5970" w:name="_Toc121820390"/>
      <w:bookmarkStart w:id="5971" w:name="_Toc124158140"/>
      <w:bookmarkStart w:id="5972" w:name="_Toc130560717"/>
      <w:bookmarkStart w:id="5973" w:name="_Toc137470360"/>
      <w:bookmarkStart w:id="5974" w:name="_Toc138884753"/>
      <w:bookmarkStart w:id="5975" w:name="_Toc145511161"/>
      <w:bookmarkStart w:id="5976" w:name="_Toc155479398"/>
      <w:bookmarkStart w:id="5977" w:name="_Toc176464503"/>
      <w:bookmarkStart w:id="5978" w:name="_Toc187247350"/>
      <w:bookmarkStart w:id="5979" w:name="_Toc192494873"/>
      <w:r w:rsidRPr="007530C6">
        <w:rPr>
          <w:lang w:val="en-US" w:eastAsia="zh-CN"/>
        </w:rPr>
        <w:t>D</w:t>
      </w:r>
      <w:r w:rsidRPr="007530C6">
        <w:t>.</w:t>
      </w:r>
      <w:r w:rsidRPr="007530C6">
        <w:rPr>
          <w:lang w:val="en-US" w:eastAsia="zh-CN"/>
        </w:rPr>
        <w:t>3</w:t>
      </w:r>
      <w:r w:rsidRPr="007530C6">
        <w:tab/>
      </w:r>
      <w:bookmarkEnd w:id="5967"/>
      <w:bookmarkEnd w:id="5968"/>
      <w:bookmarkEnd w:id="5969"/>
      <w:bookmarkEnd w:id="5970"/>
      <w:bookmarkEnd w:id="597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2"/>
      <w:bookmarkEnd w:id="5973"/>
      <w:bookmarkEnd w:id="5974"/>
      <w:bookmarkEnd w:id="5975"/>
      <w:bookmarkEnd w:id="5976"/>
      <w:bookmarkEnd w:id="5977"/>
      <w:bookmarkEnd w:id="5978"/>
      <w:bookmarkEnd w:id="5979"/>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2pt;height:129.6pt" o:ole="">
            <v:imagedata r:id="rId72" o:title=""/>
          </v:shape>
          <o:OLEObject Type="Embed" ProgID="Word.Document.12" ShapeID="_x0000_i1055" DrawAspect="Content" ObjectID="_1826988618"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0" w:name="_MON_1721642421"/>
      <w:bookmarkStart w:id="5981" w:name="_Toc503965143"/>
      <w:bookmarkStart w:id="5982" w:name="_Toc120613258"/>
      <w:bookmarkStart w:id="5983" w:name="_Toc121756802"/>
      <w:bookmarkStart w:id="5984" w:name="_Toc121820391"/>
      <w:bookmarkStart w:id="5985" w:name="_Toc124158141"/>
      <w:bookmarkStart w:id="5986" w:name="_Toc130560718"/>
      <w:bookmarkStart w:id="5987" w:name="_Toc137470361"/>
      <w:bookmarkStart w:id="5988" w:name="_Toc138884754"/>
      <w:bookmarkStart w:id="5989" w:name="_Toc145511162"/>
      <w:bookmarkStart w:id="5990" w:name="_Toc155479399"/>
      <w:bookmarkStart w:id="5991" w:name="_Toc176464504"/>
      <w:bookmarkStart w:id="5992" w:name="_Toc187247351"/>
      <w:bookmarkStart w:id="5993" w:name="_Toc192494874"/>
      <w:bookmarkEnd w:id="5980"/>
      <w:r w:rsidRPr="007530C6">
        <w:rPr>
          <w:lang w:val="en-US" w:eastAsia="zh-CN"/>
        </w:rPr>
        <w:t>D</w:t>
      </w:r>
      <w:r w:rsidRPr="007530C6">
        <w:t>.</w:t>
      </w:r>
      <w:r w:rsidRPr="007530C6">
        <w:rPr>
          <w:lang w:val="en-US" w:eastAsia="zh-CN"/>
        </w:rPr>
        <w:t>4</w:t>
      </w:r>
      <w:r w:rsidRPr="007530C6">
        <w:tab/>
      </w:r>
      <w:bookmarkEnd w:id="5981"/>
      <w:bookmarkEnd w:id="5982"/>
      <w:bookmarkEnd w:id="5983"/>
      <w:bookmarkEnd w:id="5984"/>
      <w:bookmarkEnd w:id="5985"/>
      <w:r w:rsidR="00667796" w:rsidRPr="007530C6">
        <w:t xml:space="preserve">Modulation Accuracy: </w:t>
      </w:r>
      <w:r w:rsidR="00667796">
        <w:t xml:space="preserve">Repeater </w:t>
      </w:r>
      <w:r w:rsidR="00667796" w:rsidRPr="007530C6">
        <w:t>Error Vector Magnitude and Frequency Stability</w:t>
      </w:r>
      <w:bookmarkEnd w:id="5986"/>
      <w:bookmarkEnd w:id="5987"/>
      <w:bookmarkEnd w:id="5988"/>
      <w:bookmarkEnd w:id="5989"/>
      <w:bookmarkEnd w:id="5990"/>
      <w:bookmarkEnd w:id="5991"/>
      <w:bookmarkEnd w:id="5992"/>
      <w:bookmarkEnd w:id="5993"/>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2pt;height:122.4pt" o:ole="">
            <v:imagedata r:id="rId74" o:title=""/>
          </v:shape>
          <o:OLEObject Type="Embed" ProgID="Word.Document.12" ShapeID="_x0000_i1056" DrawAspect="Content" ObjectID="_1826988619"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4" w:name="_Toc503965144"/>
      <w:bookmarkStart w:id="5995" w:name="_Toc120613259"/>
      <w:bookmarkStart w:id="5996" w:name="_Toc121756803"/>
      <w:bookmarkStart w:id="5997" w:name="_Toc121820392"/>
      <w:bookmarkStart w:id="5998" w:name="_Toc124158142"/>
      <w:bookmarkStart w:id="5999" w:name="_Toc130560719"/>
      <w:bookmarkStart w:id="6000" w:name="_Toc137470362"/>
      <w:bookmarkStart w:id="6001" w:name="_Toc138884755"/>
      <w:bookmarkStart w:id="6002" w:name="_Toc145511163"/>
      <w:bookmarkStart w:id="6003" w:name="_Toc155479400"/>
      <w:bookmarkStart w:id="6004" w:name="_Toc176464505"/>
      <w:bookmarkStart w:id="6005" w:name="_Toc187247352"/>
      <w:bookmarkStart w:id="6006" w:name="_Toc192494875"/>
      <w:r w:rsidRPr="007530C6">
        <w:rPr>
          <w:lang w:val="en-US" w:eastAsia="zh-CN"/>
        </w:rPr>
        <w:t>D</w:t>
      </w:r>
      <w:r w:rsidRPr="007530C6">
        <w:t>.</w:t>
      </w:r>
      <w:r w:rsidRPr="007530C6">
        <w:rPr>
          <w:lang w:val="en-US" w:eastAsia="zh-CN"/>
        </w:rPr>
        <w:t>5</w:t>
      </w:r>
      <w:r w:rsidRPr="007530C6">
        <w:tab/>
        <w:t>Input intermodulation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2pt;height:137.4pt" o:ole="">
            <v:imagedata r:id="rId76" o:title=""/>
          </v:shape>
          <o:OLEObject Type="Embed" ProgID="Word.Document.12" ShapeID="_x0000_i1057" DrawAspect="Content" ObjectID="_1826988620"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7" w:name="_Toc503965145"/>
      <w:bookmarkStart w:id="6008" w:name="_Toc120613260"/>
      <w:bookmarkStart w:id="6009" w:name="_Toc121756804"/>
      <w:bookmarkStart w:id="6010" w:name="_Toc121820393"/>
      <w:bookmarkStart w:id="6011" w:name="_Toc124158143"/>
      <w:bookmarkStart w:id="6012" w:name="_Toc130560720"/>
      <w:bookmarkStart w:id="6013" w:name="_Toc137470363"/>
      <w:bookmarkStart w:id="6014" w:name="_Toc138884756"/>
      <w:bookmarkStart w:id="6015" w:name="_Toc145511164"/>
      <w:bookmarkStart w:id="6016" w:name="_Toc155479401"/>
      <w:bookmarkStart w:id="6017" w:name="_Toc176464506"/>
      <w:bookmarkStart w:id="6018" w:name="_Toc187247353"/>
      <w:bookmarkStart w:id="6019" w:name="_Toc192494876"/>
      <w:r w:rsidRPr="007530C6">
        <w:rPr>
          <w:lang w:val="en-US" w:eastAsia="zh-CN"/>
        </w:rPr>
        <w:t>D</w:t>
      </w:r>
      <w:r w:rsidRPr="007530C6">
        <w:t>.</w:t>
      </w:r>
      <w:r w:rsidRPr="007530C6">
        <w:rPr>
          <w:lang w:val="en-US" w:eastAsia="zh-CN"/>
        </w:rPr>
        <w:t>6</w:t>
      </w:r>
      <w:r w:rsidRPr="007530C6">
        <w:tab/>
        <w:t>Output Intermodulation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2pt;height:217.8pt" o:ole="">
            <v:imagedata r:id="rId78" o:title=""/>
          </v:shape>
          <o:OLEObject Type="Embed" ProgID="Word.Document.12" ShapeID="_x0000_i1058" DrawAspect="Content" ObjectID="_1826988621"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0" w:name="_Toc503965146"/>
      <w:bookmarkStart w:id="6021" w:name="_Toc120613261"/>
      <w:bookmarkStart w:id="6022" w:name="_Toc121756805"/>
      <w:bookmarkStart w:id="6023" w:name="_Toc121820394"/>
      <w:bookmarkStart w:id="6024" w:name="_Toc124158144"/>
      <w:bookmarkStart w:id="6025" w:name="_Toc130560721"/>
      <w:bookmarkStart w:id="6026" w:name="_Toc137470364"/>
      <w:bookmarkStart w:id="6027" w:name="_Toc138884757"/>
      <w:bookmarkStart w:id="6028" w:name="_Toc145511165"/>
      <w:bookmarkStart w:id="6029" w:name="_Toc155479402"/>
      <w:bookmarkStart w:id="6030" w:name="_Toc176464507"/>
      <w:bookmarkStart w:id="6031" w:name="_Toc187247354"/>
      <w:bookmarkStart w:id="6032" w:name="_Toc192494877"/>
      <w:r w:rsidRPr="007530C6">
        <w:rPr>
          <w:lang w:val="en-US" w:eastAsia="zh-CN"/>
        </w:rPr>
        <w:t>D</w:t>
      </w:r>
      <w:r w:rsidRPr="007530C6">
        <w:t>.</w:t>
      </w:r>
      <w:r w:rsidRPr="007530C6">
        <w:rPr>
          <w:lang w:val="en-US" w:eastAsia="zh-CN"/>
        </w:rPr>
        <w:t>7</w:t>
      </w:r>
      <w:r w:rsidRPr="007530C6">
        <w:tab/>
        <w:t>Adjacent Channel Rejection Ratio</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2pt;height:122.4pt" o:ole="">
            <v:imagedata r:id="rId80" o:title=""/>
          </v:shape>
          <o:OLEObject Type="Embed" ProgID="Word.Document.12" ShapeID="_x0000_i1059" DrawAspect="Content" ObjectID="_1826988622"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3" w:name="_Toc120613262"/>
      <w:bookmarkStart w:id="6034" w:name="_Toc121756806"/>
      <w:bookmarkStart w:id="6035" w:name="_Toc121820395"/>
      <w:bookmarkStart w:id="6036" w:name="_Toc124158145"/>
      <w:bookmarkStart w:id="6037" w:name="_Toc130560722"/>
      <w:bookmarkStart w:id="6038" w:name="_Toc137470365"/>
      <w:bookmarkStart w:id="6039" w:name="_Toc138884758"/>
      <w:bookmarkStart w:id="6040" w:name="_Toc145511166"/>
      <w:bookmarkStart w:id="6041" w:name="_Toc155479403"/>
      <w:bookmarkStart w:id="6042" w:name="_Toc176464508"/>
      <w:bookmarkStart w:id="6043" w:name="_Toc187247355"/>
      <w:bookmarkStart w:id="6044"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3"/>
      <w:bookmarkEnd w:id="6034"/>
      <w:bookmarkEnd w:id="6035"/>
      <w:bookmarkEnd w:id="6036"/>
      <w:bookmarkEnd w:id="6037"/>
      <w:bookmarkEnd w:id="6038"/>
      <w:bookmarkEnd w:id="6039"/>
      <w:bookmarkEnd w:id="6040"/>
      <w:bookmarkEnd w:id="6041"/>
      <w:bookmarkEnd w:id="6042"/>
      <w:bookmarkEnd w:id="6043"/>
      <w:bookmarkEnd w:id="6044"/>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2pt;height:122.4pt" o:ole="">
            <v:imagedata r:id="rId82" o:title=""/>
          </v:shape>
          <o:OLEObject Type="Embed" ProgID="Word.Document.12" ShapeID="_x0000_i1060" DrawAspect="Content" ObjectID="_1826988623"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5" w:name="_Toc176464509"/>
      <w:bookmarkStart w:id="6046" w:name="_Toc187247356"/>
      <w:bookmarkStart w:id="6047" w:name="_Toc192494879"/>
      <w:r w:rsidRPr="002A1363">
        <w:rPr>
          <w:lang w:val="en-US" w:eastAsia="zh-CN"/>
        </w:rPr>
        <w:t>D.9</w:t>
      </w:r>
      <w:r w:rsidRPr="002A1363">
        <w:rPr>
          <w:lang w:val="en-US" w:eastAsia="zh-CN"/>
        </w:rPr>
        <w:tab/>
        <w:t>NCR-MT type 1-C PDCCH and PDSCH demodulation testing</w:t>
      </w:r>
      <w:bookmarkEnd w:id="6045"/>
      <w:bookmarkEnd w:id="6046"/>
      <w:bookmarkEnd w:id="6047"/>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8" w:name="_Hlk82436567"/>
      <w:r w:rsidRPr="009C0461">
        <w:rPr>
          <w:rFonts w:eastAsia="DengXian"/>
        </w:rPr>
        <w:tab/>
      </w:r>
      <w:bookmarkEnd w:id="6048"/>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49" w:name="_Toc176464510"/>
      <w:bookmarkStart w:id="6050" w:name="_Toc187247357"/>
      <w:bookmarkStart w:id="6051" w:name="_Toc192494880"/>
      <w:r w:rsidRPr="002A1363">
        <w:rPr>
          <w:lang w:val="en-US" w:eastAsia="zh-CN"/>
        </w:rPr>
        <w:t xml:space="preserve">D.10 </w:t>
      </w:r>
      <w:r w:rsidRPr="002A1363">
        <w:rPr>
          <w:lang w:val="en-US" w:eastAsia="zh-CN"/>
        </w:rPr>
        <w:tab/>
        <w:t>NCR-MT type 1-C CQI testing</w:t>
      </w:r>
      <w:bookmarkEnd w:id="6049"/>
      <w:bookmarkEnd w:id="6050"/>
      <w:bookmarkEnd w:id="6051"/>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2" w:name="_Toc176464511"/>
      <w:bookmarkStart w:id="6053" w:name="_Toc187247358"/>
      <w:bookmarkStart w:id="6054" w:name="_Toc192494881"/>
      <w:r w:rsidRPr="002A1363">
        <w:rPr>
          <w:lang w:val="en-US" w:eastAsia="zh-CN"/>
        </w:rPr>
        <w:t>D.11</w:t>
      </w:r>
      <w:r w:rsidRPr="002A1363">
        <w:rPr>
          <w:lang w:val="en-US" w:eastAsia="zh-CN"/>
        </w:rPr>
        <w:tab/>
        <w:t>NCR-MT type 1-H PDCCH and PDSCH demodulation testing</w:t>
      </w:r>
      <w:bookmarkEnd w:id="6052"/>
      <w:bookmarkEnd w:id="6053"/>
      <w:bookmarkEnd w:id="6054"/>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5" w:name="_Toc176464512"/>
      <w:bookmarkStart w:id="6056" w:name="_Toc187247359"/>
      <w:bookmarkStart w:id="6057" w:name="_Toc192494882"/>
      <w:r w:rsidRPr="002A1363">
        <w:rPr>
          <w:lang w:val="en-US" w:eastAsia="zh-CN"/>
        </w:rPr>
        <w:t xml:space="preserve">D.12 </w:t>
      </w:r>
      <w:r w:rsidRPr="002A1363">
        <w:rPr>
          <w:lang w:val="en-US" w:eastAsia="zh-CN"/>
        </w:rPr>
        <w:tab/>
        <w:t>NCR-MT type 1-H CQI testing</w:t>
      </w:r>
      <w:bookmarkEnd w:id="6055"/>
      <w:bookmarkEnd w:id="6056"/>
      <w:bookmarkEnd w:id="605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8"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59" w:name="_Toc120613263"/>
      <w:bookmarkStart w:id="6060" w:name="_Toc121756807"/>
      <w:bookmarkStart w:id="6061" w:name="_Toc121820396"/>
      <w:bookmarkStart w:id="6062" w:name="_Toc124158146"/>
      <w:bookmarkStart w:id="6063" w:name="_Toc130560723"/>
      <w:bookmarkStart w:id="6064" w:name="_Toc137470366"/>
      <w:bookmarkStart w:id="6065" w:name="_Toc138884759"/>
      <w:bookmarkStart w:id="6066" w:name="_Toc145511167"/>
      <w:bookmarkStart w:id="6067" w:name="_Toc155479404"/>
      <w:bookmarkStart w:id="6068" w:name="_Toc176464513"/>
      <w:bookmarkStart w:id="6069" w:name="_Toc187247360"/>
      <w:bookmarkStart w:id="6070"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59"/>
      <w:bookmarkEnd w:id="6060"/>
      <w:bookmarkEnd w:id="6061"/>
      <w:bookmarkEnd w:id="6062"/>
      <w:bookmarkEnd w:id="6063"/>
      <w:bookmarkEnd w:id="6064"/>
      <w:bookmarkEnd w:id="6065"/>
      <w:bookmarkEnd w:id="6066"/>
      <w:bookmarkEnd w:id="6067"/>
      <w:bookmarkEnd w:id="6068"/>
      <w:bookmarkEnd w:id="6069"/>
      <w:bookmarkEnd w:id="6070"/>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1" w:name="_Toc121756808"/>
      <w:bookmarkStart w:id="6072" w:name="_Toc121820397"/>
      <w:bookmarkStart w:id="6073" w:name="_Toc124158147"/>
      <w:bookmarkStart w:id="6074" w:name="_Toc130560724"/>
      <w:bookmarkStart w:id="6075" w:name="_Toc137470367"/>
      <w:bookmarkStart w:id="6076" w:name="_Toc138884760"/>
      <w:bookmarkStart w:id="6077" w:name="_Toc145511168"/>
      <w:bookmarkStart w:id="6078" w:name="_Toc155479405"/>
      <w:bookmarkStart w:id="6079" w:name="_Toc176464514"/>
      <w:bookmarkStart w:id="6080" w:name="_Toc187247361"/>
      <w:bookmarkStart w:id="6081" w:name="_Toc192494884"/>
      <w:r w:rsidRPr="007530C6">
        <w:rPr>
          <w:rFonts w:hint="eastAsia"/>
          <w:lang w:eastAsia="zh-CN"/>
        </w:rPr>
        <w:t>E</w:t>
      </w:r>
      <w:r w:rsidR="003C2C41" w:rsidRPr="007530C6">
        <w:t>.1</w:t>
      </w:r>
      <w:r w:rsidR="003C2C41" w:rsidRPr="007530C6">
        <w:tab/>
        <w:t>General</w:t>
      </w:r>
      <w:bookmarkEnd w:id="6071"/>
      <w:bookmarkEnd w:id="6072"/>
      <w:bookmarkEnd w:id="6073"/>
      <w:bookmarkEnd w:id="6074"/>
      <w:bookmarkEnd w:id="6075"/>
      <w:bookmarkEnd w:id="6076"/>
      <w:bookmarkEnd w:id="6077"/>
      <w:bookmarkEnd w:id="6078"/>
      <w:bookmarkEnd w:id="6079"/>
      <w:bookmarkEnd w:id="6080"/>
      <w:bookmarkEnd w:id="6081"/>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2" w:name="_Toc82595645"/>
      <w:bookmarkStart w:id="6083" w:name="_Toc76545542"/>
      <w:bookmarkStart w:id="6084" w:name="_Toc75243196"/>
      <w:bookmarkStart w:id="6085" w:name="_Toc74962286"/>
      <w:bookmarkStart w:id="6086" w:name="_Toc66728409"/>
      <w:bookmarkStart w:id="6087" w:name="_Toc61183094"/>
      <w:bookmarkStart w:id="6088" w:name="_Toc58863109"/>
      <w:bookmarkStart w:id="6089" w:name="_Toc58860605"/>
      <w:bookmarkStart w:id="6090" w:name="_Toc53182818"/>
      <w:bookmarkStart w:id="6091" w:name="_Toc45884783"/>
      <w:bookmarkStart w:id="6092" w:name="_Toc37272536"/>
      <w:bookmarkStart w:id="6093" w:name="_Toc36645482"/>
      <w:bookmarkStart w:id="6094" w:name="_Toc29810088"/>
      <w:bookmarkStart w:id="6095" w:name="_Toc21100290"/>
      <w:bookmarkStart w:id="6096" w:name="_Toc121756809"/>
      <w:bookmarkStart w:id="6097" w:name="_Toc121820398"/>
      <w:bookmarkStart w:id="6098" w:name="_Toc124158148"/>
      <w:bookmarkStart w:id="6099" w:name="_Toc130560725"/>
      <w:bookmarkStart w:id="6100" w:name="_Toc137470368"/>
      <w:bookmarkStart w:id="6101" w:name="_Toc138884761"/>
      <w:bookmarkStart w:id="6102" w:name="_Toc145511169"/>
      <w:bookmarkStart w:id="6103" w:name="_Toc155479406"/>
      <w:bookmarkStart w:id="6104" w:name="_Toc176464515"/>
      <w:bookmarkStart w:id="6105" w:name="_Toc187247362"/>
      <w:bookmarkStart w:id="6106" w:name="_Toc192494885"/>
      <w:r w:rsidRPr="007530C6">
        <w:rPr>
          <w:rFonts w:hint="eastAsia"/>
          <w:lang w:eastAsia="zh-CN"/>
        </w:rPr>
        <w:t>E</w:t>
      </w:r>
      <w:r w:rsidR="003C2C41" w:rsidRPr="007530C6">
        <w:t>.2</w:t>
      </w:r>
      <w:r w:rsidR="003C2C41" w:rsidRPr="007530C6">
        <w:tab/>
        <w:t>Basic principles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7" w:name="_Toc82595646"/>
      <w:bookmarkStart w:id="6108" w:name="_Toc76545543"/>
      <w:bookmarkStart w:id="6109" w:name="_Toc75243197"/>
      <w:bookmarkStart w:id="6110" w:name="_Toc74962287"/>
      <w:bookmarkStart w:id="6111" w:name="_Toc66728410"/>
      <w:bookmarkStart w:id="6112" w:name="_Toc61183095"/>
      <w:bookmarkStart w:id="6113" w:name="_Toc58863110"/>
      <w:bookmarkStart w:id="6114" w:name="_Toc58860606"/>
      <w:bookmarkStart w:id="6115" w:name="_Toc53182819"/>
      <w:bookmarkStart w:id="6116" w:name="_Toc45884784"/>
      <w:bookmarkStart w:id="6117" w:name="_Toc37272537"/>
      <w:bookmarkStart w:id="6118" w:name="_Toc36645483"/>
      <w:bookmarkStart w:id="6119" w:name="_Toc29810089"/>
      <w:bookmarkStart w:id="6120" w:name="_Toc21100291"/>
      <w:bookmarkStart w:id="6121" w:name="_Toc121756810"/>
      <w:bookmarkStart w:id="6122" w:name="_Toc121820399"/>
      <w:bookmarkStart w:id="6123" w:name="_Toc124158149"/>
      <w:bookmarkStart w:id="6124" w:name="_Toc130560726"/>
      <w:bookmarkStart w:id="6125" w:name="_Toc137470369"/>
      <w:bookmarkStart w:id="6126" w:name="_Toc138884762"/>
      <w:bookmarkStart w:id="6127" w:name="_Toc145511170"/>
      <w:bookmarkStart w:id="6128" w:name="_Toc155479407"/>
      <w:bookmarkStart w:id="6129" w:name="_Toc176464516"/>
      <w:bookmarkStart w:id="6130" w:name="_Toc187247363"/>
      <w:bookmarkStart w:id="6131" w:name="_Toc192494886"/>
      <w:r w:rsidRPr="007530C6">
        <w:rPr>
          <w:rFonts w:hint="eastAsia"/>
          <w:lang w:eastAsia="zh-CN"/>
        </w:rPr>
        <w:t>E</w:t>
      </w:r>
      <w:r w:rsidR="003C2C41" w:rsidRPr="007530C6">
        <w:t>.2.1</w:t>
      </w:r>
      <w:r w:rsidR="003C2C41" w:rsidRPr="007530C6">
        <w:tab/>
        <w:t>Output signal of the repeater under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684AC2">
        <w:rPr>
          <w:position w:val="-5"/>
        </w:rPr>
        <w:pict w14:anchorId="5779AEB6">
          <v:shape id="_x0000_i1061" type="#_x0000_t75" style="width:19.2pt;height:13.2pt" equationxml="&lt;">
            <v:imagedata r:id="rId84" o:title="" chromakey="white"/>
          </v:shape>
        </w:pict>
      </w:r>
      <w:r w:rsidRPr="007530C6">
        <w:rPr>
          <w:noProof/>
        </w:rPr>
        <w:instrText xml:space="preserve"> </w:instrText>
      </w:r>
      <w:r w:rsidRPr="007530C6">
        <w:rPr>
          <w:noProof/>
        </w:rPr>
        <w:fldChar w:fldCharType="separate"/>
      </w:r>
      <w:r w:rsidR="00684AC2">
        <w:rPr>
          <w:position w:val="-5"/>
        </w:rPr>
        <w:pict w14:anchorId="72305308">
          <v:shape id="_x0000_i1062" type="#_x0000_t75" style="width:19.2pt;height:13.2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2" w:name="_Toc82595647"/>
      <w:bookmarkStart w:id="6133" w:name="_Toc76545544"/>
      <w:bookmarkStart w:id="6134" w:name="_Toc75243198"/>
      <w:bookmarkStart w:id="6135" w:name="_Toc74962288"/>
      <w:bookmarkStart w:id="6136" w:name="_Toc66728411"/>
      <w:bookmarkStart w:id="6137" w:name="_Toc61183096"/>
      <w:bookmarkStart w:id="6138" w:name="_Toc58863111"/>
      <w:bookmarkStart w:id="6139" w:name="_Toc58860607"/>
      <w:bookmarkStart w:id="6140" w:name="_Toc53182820"/>
      <w:bookmarkStart w:id="6141" w:name="_Toc45884785"/>
      <w:bookmarkStart w:id="6142" w:name="_Toc37272538"/>
      <w:bookmarkStart w:id="6143" w:name="_Toc36645484"/>
      <w:bookmarkStart w:id="6144" w:name="_Toc29810090"/>
      <w:bookmarkStart w:id="6145" w:name="_Toc21100292"/>
      <w:bookmarkStart w:id="6146" w:name="_Toc121756811"/>
      <w:bookmarkStart w:id="6147" w:name="_Toc121820400"/>
      <w:bookmarkStart w:id="6148" w:name="_Toc124158150"/>
      <w:bookmarkStart w:id="6149" w:name="_Toc130560727"/>
      <w:bookmarkStart w:id="6150" w:name="_Toc137470370"/>
      <w:bookmarkStart w:id="6151" w:name="_Toc138884763"/>
      <w:bookmarkStart w:id="6152" w:name="_Toc145511171"/>
      <w:bookmarkStart w:id="6153" w:name="_Toc155479408"/>
      <w:bookmarkStart w:id="6154" w:name="_Toc176464517"/>
      <w:bookmarkStart w:id="6155" w:name="_Toc187247364"/>
      <w:bookmarkStart w:id="6156" w:name="_Toc192494887"/>
      <w:r w:rsidRPr="007530C6">
        <w:rPr>
          <w:rFonts w:hint="eastAsia"/>
          <w:lang w:eastAsia="zh-CN"/>
        </w:rPr>
        <w:t>E</w:t>
      </w:r>
      <w:r w:rsidR="003C2C41" w:rsidRPr="007530C6">
        <w:t>.2.2</w:t>
      </w:r>
      <w:r w:rsidR="003C2C41" w:rsidRPr="007530C6">
        <w:tab/>
        <w:t>Ideal signal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684AC2">
        <w:rPr>
          <w:position w:val="-5"/>
        </w:rPr>
        <w:pict w14:anchorId="42EE4EB8">
          <v:shape id="_x0000_i1063" type="#_x0000_t75" style="width:19.8pt;height:13.2pt" equationxml="&lt;">
            <v:imagedata r:id="rId85" o:title="" chromakey="white"/>
          </v:shape>
        </w:pict>
      </w:r>
      <w:r w:rsidRPr="007530C6">
        <w:rPr>
          <w:noProof/>
        </w:rPr>
        <w:instrText xml:space="preserve"> </w:instrText>
      </w:r>
      <w:r w:rsidRPr="007530C6">
        <w:rPr>
          <w:noProof/>
        </w:rPr>
        <w:fldChar w:fldCharType="separate"/>
      </w:r>
      <w:r w:rsidR="00684AC2">
        <w:rPr>
          <w:position w:val="-5"/>
        </w:rPr>
        <w:pict w14:anchorId="4B4EC993">
          <v:shape id="_x0000_i1064" type="#_x0000_t75" style="width:19.8pt;height:13.2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684AC2">
        <w:rPr>
          <w:position w:val="-5"/>
        </w:rPr>
        <w:pict w14:anchorId="2897F95A">
          <v:shape id="_x0000_i1065" type="#_x0000_t75" style="width:19.8pt;height:13.2pt" equationxml="&lt;">
            <v:imagedata r:id="rId86" o:title="" chromakey="white"/>
          </v:shape>
        </w:pict>
      </w:r>
      <w:r w:rsidRPr="007530C6">
        <w:rPr>
          <w:noProof/>
        </w:rPr>
        <w:instrText xml:space="preserve"> </w:instrText>
      </w:r>
      <w:r w:rsidRPr="007530C6">
        <w:rPr>
          <w:noProof/>
        </w:rPr>
        <w:fldChar w:fldCharType="separate"/>
      </w:r>
      <w:r w:rsidR="00684AC2">
        <w:rPr>
          <w:position w:val="-5"/>
        </w:rPr>
        <w:pict w14:anchorId="6945A937">
          <v:shape id="_x0000_i1066" type="#_x0000_t75" style="width:19.8pt;height:13.2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7" w:name="_Toc82595648"/>
      <w:bookmarkStart w:id="6158" w:name="_Toc76545545"/>
      <w:bookmarkStart w:id="6159" w:name="_Toc75243199"/>
      <w:bookmarkStart w:id="6160" w:name="_Toc74962289"/>
      <w:bookmarkStart w:id="6161" w:name="_Toc66728412"/>
      <w:bookmarkStart w:id="6162" w:name="_Toc61183097"/>
      <w:bookmarkStart w:id="6163" w:name="_Toc58863112"/>
      <w:bookmarkStart w:id="6164" w:name="_Toc58860608"/>
      <w:bookmarkStart w:id="6165" w:name="_Toc53182821"/>
      <w:bookmarkStart w:id="6166" w:name="_Toc45884786"/>
      <w:bookmarkStart w:id="6167" w:name="_Toc37272539"/>
      <w:bookmarkStart w:id="6168" w:name="_Toc36645485"/>
      <w:bookmarkStart w:id="6169" w:name="_Toc29810091"/>
      <w:bookmarkStart w:id="6170" w:name="_Toc21100293"/>
      <w:bookmarkStart w:id="6171" w:name="_Toc121756812"/>
      <w:bookmarkStart w:id="6172" w:name="_Toc121820401"/>
      <w:bookmarkStart w:id="6173" w:name="_Toc124158151"/>
      <w:bookmarkStart w:id="6174" w:name="_Toc130560728"/>
      <w:bookmarkStart w:id="6175" w:name="_Toc137470371"/>
      <w:bookmarkStart w:id="6176" w:name="_Toc138884764"/>
      <w:bookmarkStart w:id="6177" w:name="_Toc145511172"/>
      <w:bookmarkStart w:id="6178" w:name="_Toc155479409"/>
      <w:bookmarkStart w:id="6179" w:name="_Toc176464518"/>
      <w:bookmarkStart w:id="6180" w:name="_Toc187247365"/>
      <w:bookmarkStart w:id="6181" w:name="_Toc192494888"/>
      <w:r w:rsidRPr="007530C6">
        <w:rPr>
          <w:rFonts w:hint="eastAsia"/>
          <w:lang w:eastAsia="zh-CN"/>
        </w:rPr>
        <w:t>E</w:t>
      </w:r>
      <w:r w:rsidR="003C2C41" w:rsidRPr="007530C6">
        <w:t>.2.3</w:t>
      </w:r>
      <w:r w:rsidR="003C2C41" w:rsidRPr="007530C6">
        <w:tab/>
        <w:t>Measurement results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2" w:name="_Toc82595649"/>
      <w:bookmarkStart w:id="6183" w:name="_Toc76545546"/>
      <w:bookmarkStart w:id="6184" w:name="_Toc75243200"/>
      <w:bookmarkStart w:id="6185" w:name="_Toc74962290"/>
      <w:bookmarkStart w:id="6186" w:name="_Toc66728413"/>
      <w:bookmarkStart w:id="6187" w:name="_Toc61183098"/>
      <w:bookmarkStart w:id="6188" w:name="_Toc58863113"/>
      <w:bookmarkStart w:id="6189" w:name="_Toc58860609"/>
      <w:bookmarkStart w:id="6190" w:name="_Toc53182822"/>
      <w:bookmarkStart w:id="6191" w:name="_Toc45884787"/>
      <w:bookmarkStart w:id="6192" w:name="_Toc37272540"/>
      <w:bookmarkStart w:id="6193" w:name="_Toc36645486"/>
      <w:bookmarkStart w:id="6194" w:name="_Toc29810092"/>
      <w:bookmarkStart w:id="6195" w:name="_Toc21100294"/>
      <w:bookmarkStart w:id="6196" w:name="_Toc121756813"/>
      <w:bookmarkStart w:id="6197" w:name="_Toc121820402"/>
      <w:bookmarkStart w:id="6198" w:name="_Toc124158152"/>
      <w:bookmarkStart w:id="6199" w:name="_Toc130560729"/>
      <w:bookmarkStart w:id="6200" w:name="_Toc137470372"/>
      <w:bookmarkStart w:id="6201" w:name="_Toc138884765"/>
      <w:bookmarkStart w:id="6202" w:name="_Toc145511173"/>
      <w:bookmarkStart w:id="6203" w:name="_Toc155479410"/>
      <w:bookmarkStart w:id="6204" w:name="_Toc176464519"/>
      <w:bookmarkStart w:id="6205" w:name="_Toc187247366"/>
      <w:bookmarkStart w:id="6206" w:name="_Toc192494889"/>
      <w:r w:rsidRPr="007530C6">
        <w:rPr>
          <w:rFonts w:hint="eastAsia"/>
          <w:lang w:eastAsia="zh-CN"/>
        </w:rPr>
        <w:t>E</w:t>
      </w:r>
      <w:r w:rsidR="003C2C41" w:rsidRPr="007530C6">
        <w:t>.2.4</w:t>
      </w:r>
      <w:r w:rsidR="003C2C41" w:rsidRPr="007530C6">
        <w:tab/>
        <w:t>Measurement points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4pt" o:ole="">
            <v:imagedata r:id="rId87" o:title=""/>
          </v:shape>
          <o:OLEObject Type="Embed" ProgID="Word.Picture.8" ShapeID="_x0000_i1067" DrawAspect="Content" ObjectID="_1826988624"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7" w:name="_Toc82595650"/>
      <w:bookmarkStart w:id="6208" w:name="_Toc76545547"/>
      <w:bookmarkStart w:id="6209" w:name="_Toc75243201"/>
      <w:bookmarkStart w:id="6210" w:name="_Toc74962291"/>
      <w:bookmarkStart w:id="6211" w:name="_Toc66728414"/>
      <w:bookmarkStart w:id="6212" w:name="_Toc61183099"/>
      <w:bookmarkStart w:id="6213" w:name="_Toc58863114"/>
      <w:bookmarkStart w:id="6214" w:name="_Toc58860610"/>
      <w:bookmarkStart w:id="6215" w:name="_Toc53182823"/>
      <w:bookmarkStart w:id="6216" w:name="_Toc45884788"/>
      <w:bookmarkStart w:id="6217" w:name="_Toc37272541"/>
      <w:bookmarkStart w:id="6218" w:name="_Toc36645487"/>
      <w:bookmarkStart w:id="6219" w:name="_Toc29810093"/>
      <w:bookmarkStart w:id="6220" w:name="_Toc21100295"/>
      <w:bookmarkStart w:id="6221" w:name="_Toc121756814"/>
      <w:bookmarkStart w:id="6222" w:name="_Toc121820403"/>
      <w:bookmarkStart w:id="6223" w:name="_Toc124158153"/>
      <w:bookmarkStart w:id="6224" w:name="_Toc130560730"/>
      <w:bookmarkStart w:id="6225" w:name="_Toc137470373"/>
      <w:bookmarkStart w:id="6226" w:name="_Toc138884766"/>
      <w:bookmarkStart w:id="6227" w:name="_Toc145511174"/>
      <w:bookmarkStart w:id="6228" w:name="_Toc155479411"/>
      <w:bookmarkStart w:id="6229" w:name="_Toc176464520"/>
      <w:bookmarkStart w:id="6230" w:name="_Toc187247367"/>
      <w:bookmarkStart w:id="6231" w:name="_Toc192494890"/>
      <w:r w:rsidRPr="007530C6">
        <w:rPr>
          <w:rFonts w:hint="eastAsia"/>
          <w:lang w:eastAsia="zh-CN"/>
        </w:rPr>
        <w:t>E</w:t>
      </w:r>
      <w:r w:rsidR="003C2C41" w:rsidRPr="007530C6">
        <w:t>.3</w:t>
      </w:r>
      <w:r w:rsidR="003C2C41" w:rsidRPr="007530C6">
        <w:tab/>
        <w:t>Pre-FFT minimization process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684AC2">
        <w:rPr>
          <w:position w:val="-5"/>
        </w:rPr>
        <w:pict w14:anchorId="2D8444E4">
          <v:shape id="_x0000_i1068" type="#_x0000_t75" style="width:19.8pt;height:11.4pt" equationxml="&lt;">
            <v:imagedata r:id="rId84" o:title="" chromakey="white"/>
          </v:shape>
        </w:pict>
      </w:r>
      <w:r w:rsidRPr="007530C6">
        <w:rPr>
          <w:noProof/>
        </w:rPr>
        <w:instrText xml:space="preserve"> </w:instrText>
      </w:r>
      <w:r w:rsidRPr="007530C6">
        <w:rPr>
          <w:noProof/>
        </w:rPr>
        <w:fldChar w:fldCharType="separate"/>
      </w:r>
      <w:r w:rsidR="00684AC2">
        <w:rPr>
          <w:position w:val="-5"/>
        </w:rPr>
        <w:pict w14:anchorId="4653A928">
          <v:shape id="_x0000_i1069" type="#_x0000_t75" style="width:19.8pt;height:11.4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684AC2">
        <w:rPr>
          <w:position w:val="-5"/>
        </w:rPr>
        <w:pict w14:anchorId="128D4491">
          <v:shape id="_x0000_i1070" type="#_x0000_t75" style="width:19.8pt;height:11.4pt" equationxml="&lt;">
            <v:imagedata r:id="rId84" o:title="" chromakey="white"/>
          </v:shape>
        </w:pict>
      </w:r>
      <w:r w:rsidRPr="007530C6">
        <w:rPr>
          <w:noProof/>
        </w:rPr>
        <w:instrText xml:space="preserve"> </w:instrText>
      </w:r>
      <w:r w:rsidRPr="007530C6">
        <w:rPr>
          <w:noProof/>
        </w:rPr>
        <w:fldChar w:fldCharType="separate"/>
      </w:r>
      <w:r w:rsidR="00684AC2">
        <w:rPr>
          <w:position w:val="-5"/>
        </w:rPr>
        <w:pict w14:anchorId="508C2AC5">
          <v:shape id="_x0000_i1071" type="#_x0000_t75" style="width:19.8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684AC2">
        <w:rPr>
          <w:position w:val="-5"/>
        </w:rPr>
        <w:pict w14:anchorId="2C5194F8">
          <v:shape id="_x0000_i1072" type="#_x0000_t75" style="width:19.8pt;height:11.4pt" equationxml="&lt;">
            <v:imagedata r:id="rId85" o:title="" chromakey="white"/>
          </v:shape>
        </w:pict>
      </w:r>
      <w:r w:rsidRPr="007530C6">
        <w:rPr>
          <w:noProof/>
        </w:rPr>
        <w:instrText xml:space="preserve"> </w:instrText>
      </w:r>
      <w:r w:rsidRPr="007530C6">
        <w:rPr>
          <w:noProof/>
        </w:rPr>
        <w:fldChar w:fldCharType="separate"/>
      </w:r>
      <w:r w:rsidR="00684AC2">
        <w:rPr>
          <w:position w:val="-5"/>
        </w:rPr>
        <w:pict w14:anchorId="50CCB9EC">
          <v:shape id="_x0000_i1073" type="#_x0000_t75" style="width:19.8pt;height:11.4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684AC2">
        <w:rPr>
          <w:position w:val="-5"/>
        </w:rPr>
        <w:pict w14:anchorId="590565AE">
          <v:shape id="_x0000_i1074" type="#_x0000_t75" style="width:19.8pt;height:11.4pt" equationxml="&lt;">
            <v:imagedata r:id="rId84" o:title="" chromakey="white"/>
          </v:shape>
        </w:pict>
      </w:r>
      <w:r w:rsidRPr="007530C6">
        <w:rPr>
          <w:noProof/>
        </w:rPr>
        <w:instrText xml:space="preserve"> </w:instrText>
      </w:r>
      <w:r w:rsidRPr="007530C6">
        <w:rPr>
          <w:noProof/>
        </w:rPr>
        <w:fldChar w:fldCharType="separate"/>
      </w:r>
      <w:r w:rsidR="00684AC2">
        <w:rPr>
          <w:position w:val="-5"/>
        </w:rPr>
        <w:pict w14:anchorId="3F1AA0F9">
          <v:shape id="_x0000_i1075" type="#_x0000_t75" style="width:19.8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684AC2">
        <w:rPr>
          <w:position w:val="-5"/>
        </w:rPr>
        <w:pict w14:anchorId="7B9E4559">
          <v:shape id="_x0000_i1076" type="#_x0000_t75" style="width:19.8pt;height:11.4pt" equationxml="&lt;">
            <v:imagedata r:id="rId85" o:title="" chromakey="white"/>
          </v:shape>
        </w:pict>
      </w:r>
      <w:r w:rsidRPr="007530C6">
        <w:rPr>
          <w:noProof/>
        </w:rPr>
        <w:instrText xml:space="preserve"> </w:instrText>
      </w:r>
      <w:r w:rsidRPr="007530C6">
        <w:rPr>
          <w:noProof/>
        </w:rPr>
        <w:fldChar w:fldCharType="separate"/>
      </w:r>
      <w:r w:rsidR="00684AC2">
        <w:rPr>
          <w:position w:val="-5"/>
        </w:rPr>
        <w:pict w14:anchorId="01D75FD2">
          <v:shape id="_x0000_i1077" type="#_x0000_t75" style="width:19.8pt;height:11.4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684AC2">
        <w:rPr>
          <w:position w:val="-5"/>
        </w:rPr>
        <w:pict w14:anchorId="3E83B1C3">
          <v:shape id="_x0000_i1078" type="#_x0000_t75" style="width:19.8pt;height:11.4pt" equationxml="&lt;">
            <v:imagedata r:id="rId84" o:title="" chromakey="white"/>
          </v:shape>
        </w:pict>
      </w:r>
      <w:r w:rsidRPr="007530C6">
        <w:rPr>
          <w:noProof/>
        </w:rPr>
        <w:instrText xml:space="preserve"> </w:instrText>
      </w:r>
      <w:r w:rsidRPr="007530C6">
        <w:rPr>
          <w:noProof/>
        </w:rPr>
        <w:fldChar w:fldCharType="separate"/>
      </w:r>
      <w:r w:rsidR="00684AC2">
        <w:rPr>
          <w:position w:val="-5"/>
        </w:rPr>
        <w:pict w14:anchorId="5D4761B4">
          <v:shape id="_x0000_i1079" type="#_x0000_t75" style="width:19.8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684AC2">
        <w:rPr>
          <w:position w:val="-5"/>
        </w:rPr>
        <w:pict w14:anchorId="167C1B66">
          <v:shape id="_x0000_i1080" type="#_x0000_t75" style="width:19.8pt;height:11.4pt" equationxml="&lt;">
            <v:imagedata r:id="rId85" o:title="" chromakey="white"/>
          </v:shape>
        </w:pict>
      </w:r>
      <w:r w:rsidRPr="007530C6">
        <w:rPr>
          <w:noProof/>
        </w:rPr>
        <w:instrText xml:space="preserve"> </w:instrText>
      </w:r>
      <w:r w:rsidRPr="007530C6">
        <w:rPr>
          <w:noProof/>
        </w:rPr>
        <w:fldChar w:fldCharType="separate"/>
      </w:r>
      <w:r w:rsidR="00684AC2">
        <w:rPr>
          <w:position w:val="-5"/>
        </w:rPr>
        <w:pict w14:anchorId="3233C5D6">
          <v:shape id="_x0000_i1081" type="#_x0000_t75" style="width:19.8pt;height:11.4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684AC2">
        <w:rPr>
          <w:position w:val="-5"/>
        </w:rPr>
        <w:pict w14:anchorId="07397BE9">
          <v:shape id="_x0000_i1082" type="#_x0000_t75" style="width:19.8pt;height:11.4pt" equationxml="&lt;">
            <v:imagedata r:id="rId84" o:title="" chromakey="white"/>
          </v:shape>
        </w:pict>
      </w:r>
      <w:r w:rsidRPr="007530C6">
        <w:instrText xml:space="preserve"> </w:instrText>
      </w:r>
      <w:r w:rsidRPr="007530C6">
        <w:fldChar w:fldCharType="separate"/>
      </w:r>
      <w:r w:rsidR="00684AC2">
        <w:rPr>
          <w:position w:val="-5"/>
        </w:rPr>
        <w:pict w14:anchorId="435352F7">
          <v:shape id="_x0000_i1083" type="#_x0000_t75" style="width:19.8pt;height:11.4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684AC2">
        <w:rPr>
          <w:position w:val="-5"/>
        </w:rPr>
        <w:pict w14:anchorId="6EA2A5D8">
          <v:shape id="_x0000_i1084" type="#_x0000_t75" style="width:26.4pt;height:11.4pt" equationxml="&lt;">
            <v:imagedata r:id="rId89" o:title="" chromakey="white"/>
          </v:shape>
        </w:pict>
      </w:r>
      <w:r w:rsidRPr="007530C6">
        <w:instrText xml:space="preserve"> </w:instrText>
      </w:r>
      <w:r w:rsidRPr="007530C6">
        <w:fldChar w:fldCharType="separate"/>
      </w:r>
      <w:r w:rsidR="00684AC2">
        <w:rPr>
          <w:position w:val="-5"/>
        </w:rPr>
        <w:pict w14:anchorId="70C140AF">
          <v:shape id="_x0000_i1085" type="#_x0000_t75" style="width:26.4pt;height:11.4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2" w:name="_Toc82595651"/>
      <w:bookmarkStart w:id="6233" w:name="_Toc76545548"/>
      <w:bookmarkStart w:id="6234" w:name="_Toc75243202"/>
      <w:bookmarkStart w:id="6235" w:name="_Toc74962292"/>
      <w:bookmarkStart w:id="6236" w:name="_Toc66728415"/>
      <w:bookmarkStart w:id="6237" w:name="_Toc61183100"/>
      <w:bookmarkStart w:id="6238" w:name="_Toc58863115"/>
      <w:bookmarkStart w:id="6239" w:name="_Toc58860611"/>
      <w:bookmarkStart w:id="6240" w:name="_Toc53182824"/>
      <w:bookmarkStart w:id="6241" w:name="_Toc45884789"/>
      <w:bookmarkStart w:id="6242" w:name="_Toc37272542"/>
      <w:bookmarkStart w:id="6243" w:name="_Toc36645488"/>
      <w:bookmarkStart w:id="6244" w:name="_Toc29810094"/>
      <w:bookmarkStart w:id="6245" w:name="_Toc21100296"/>
      <w:bookmarkStart w:id="6246" w:name="_Toc121756815"/>
      <w:bookmarkStart w:id="6247" w:name="_Toc121820404"/>
      <w:bookmarkStart w:id="6248" w:name="_Toc124158154"/>
      <w:bookmarkStart w:id="6249" w:name="_Toc130560731"/>
      <w:bookmarkStart w:id="6250" w:name="_Toc137470374"/>
      <w:bookmarkStart w:id="6251" w:name="_Toc138884767"/>
      <w:bookmarkStart w:id="6252" w:name="_Toc145511175"/>
      <w:bookmarkStart w:id="6253" w:name="_Toc155479412"/>
      <w:bookmarkStart w:id="6254" w:name="_Toc176464521"/>
      <w:bookmarkStart w:id="6255" w:name="_Toc187247368"/>
      <w:bookmarkStart w:id="6256" w:name="_Toc192494891"/>
      <w:r w:rsidRPr="007530C6">
        <w:rPr>
          <w:rFonts w:hint="eastAsia"/>
          <w:lang w:eastAsia="zh-CN"/>
        </w:rPr>
        <w:t>E</w:t>
      </w:r>
      <w:r w:rsidR="003C2C41" w:rsidRPr="007530C6">
        <w:t>.4</w:t>
      </w:r>
      <w:r w:rsidR="003C2C41" w:rsidRPr="007530C6">
        <w:tab/>
        <w:t>Timing of the FFT window</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684AC2">
        <w:rPr>
          <w:rFonts w:eastAsia="Osaka"/>
          <w:position w:val="-5"/>
        </w:rPr>
        <w:pict w14:anchorId="40DB6519">
          <v:shape id="_x0000_i1086" type="#_x0000_t75" style="width:26.4pt;height:11.4pt" equationxml="&lt;">
            <v:imagedata r:id="rId90"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3BC23CBC">
          <v:shape id="_x0000_i1087" type="#_x0000_t75" style="width:26.4pt;height:11.4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684AC2">
        <w:rPr>
          <w:rFonts w:eastAsia="Osaka"/>
          <w:position w:val="-5"/>
        </w:rPr>
        <w:pict w14:anchorId="25A0CB2B">
          <v:shape id="_x0000_i1088" type="#_x0000_t75" style="width:15.6pt;height:11.4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249F066A">
          <v:shape id="_x0000_i1089" type="#_x0000_t75" style="width:15.6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684AC2">
        <w:rPr>
          <w:position w:val="-5"/>
        </w:rPr>
        <w:pict w14:anchorId="03C5E987">
          <v:shape id="_x0000_i1090"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5A9C8B6D">
          <v:shape id="_x0000_i1091" type="#_x0000_t75" style="width:11.4pt;height:11.4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684AC2">
        <w:rPr>
          <w:position w:val="-5"/>
        </w:rPr>
        <w:pict w14:anchorId="429DB4F5">
          <v:shape id="_x0000_i1092" type="#_x0000_t75" style="width:40.8pt;height:11.4pt" equationxml="&lt;">
            <v:imagedata r:id="rId93" o:title="" chromakey="white"/>
          </v:shape>
        </w:pict>
      </w:r>
      <w:r w:rsidRPr="007530C6">
        <w:rPr>
          <w:snapToGrid w:val="0"/>
        </w:rPr>
        <w:instrText xml:space="preserve"> </w:instrText>
      </w:r>
      <w:r w:rsidRPr="007530C6">
        <w:rPr>
          <w:snapToGrid w:val="0"/>
        </w:rPr>
        <w:fldChar w:fldCharType="separate"/>
      </w:r>
      <w:r w:rsidR="00684AC2">
        <w:rPr>
          <w:position w:val="-5"/>
        </w:rPr>
        <w:pict w14:anchorId="3733E51C">
          <v:shape id="_x0000_i1093" type="#_x0000_t75" style="width:40.8pt;height:11.4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684AC2">
        <w:rPr>
          <w:position w:val="-5"/>
        </w:rPr>
        <w:pict w14:anchorId="5CE92F4C">
          <v:shape id="_x0000_i1094" type="#_x0000_t75" style="width:40.8pt;height:11.4pt" equationxml="&lt;">
            <v:imagedata r:id="rId94" o:title="" chromakey="white"/>
          </v:shape>
        </w:pict>
      </w:r>
      <w:r w:rsidRPr="007530C6">
        <w:rPr>
          <w:snapToGrid w:val="0"/>
        </w:rPr>
        <w:instrText xml:space="preserve"> </w:instrText>
      </w:r>
      <w:r w:rsidRPr="007530C6">
        <w:rPr>
          <w:snapToGrid w:val="0"/>
        </w:rPr>
        <w:fldChar w:fldCharType="separate"/>
      </w:r>
      <w:r w:rsidR="00684AC2">
        <w:rPr>
          <w:position w:val="-5"/>
        </w:rPr>
        <w:pict w14:anchorId="78C8656D">
          <v:shape id="_x0000_i1095" type="#_x0000_t75" style="width:40.8pt;height:11.4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684AC2">
        <w:rPr>
          <w:position w:val="-5"/>
        </w:rPr>
        <w:pict w14:anchorId="3AE7F93D">
          <v:shape id="_x0000_i1096" type="#_x0000_t75" style="width:26.4pt;height:11.4pt" equationxml="&lt;">
            <v:imagedata r:id="rId89" o:title="" chromakey="white"/>
          </v:shape>
        </w:pict>
      </w:r>
      <w:r w:rsidRPr="007530C6">
        <w:rPr>
          <w:noProof/>
        </w:rPr>
        <w:instrText xml:space="preserve"> </w:instrText>
      </w:r>
      <w:r w:rsidRPr="007530C6">
        <w:rPr>
          <w:noProof/>
        </w:rPr>
        <w:fldChar w:fldCharType="separate"/>
      </w:r>
      <w:r w:rsidR="00684AC2">
        <w:rPr>
          <w:position w:val="-5"/>
        </w:rPr>
        <w:pict w14:anchorId="70516F8D">
          <v:shape id="_x0000_i1097" type="#_x0000_t75" style="width:26.4pt;height:11.4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684AC2">
        <w:rPr>
          <w:position w:val="-5"/>
        </w:rPr>
        <w:pict w14:anchorId="7F315E9E">
          <v:shape id="_x0000_i1098" type="#_x0000_t75" style="width:19.8pt;height:11.4pt" equationxml="&lt;">
            <v:imagedata r:id="rId86" o:title="" chromakey="white"/>
          </v:shape>
        </w:pict>
      </w:r>
      <w:r w:rsidRPr="007530C6">
        <w:instrText xml:space="preserve"> </w:instrText>
      </w:r>
      <w:r w:rsidRPr="007530C6">
        <w:fldChar w:fldCharType="separate"/>
      </w:r>
      <w:r w:rsidR="00684AC2">
        <w:rPr>
          <w:position w:val="-5"/>
        </w:rPr>
        <w:pict w14:anchorId="2407D0E8">
          <v:shape id="_x0000_i1099" type="#_x0000_t75" style="width:19.8pt;height:11.4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684AC2">
        <w:rPr>
          <w:position w:val="-5"/>
        </w:rPr>
        <w:pict w14:anchorId="5AE61159">
          <v:shape id="_x0000_i1100" type="#_x0000_t75" style="width:19.8pt;height:11.4pt" equationxml="&lt;">
            <v:imagedata r:id="rId86" o:title="" chromakey="white"/>
          </v:shape>
        </w:pict>
      </w:r>
      <w:r w:rsidRPr="007530C6">
        <w:rPr>
          <w:noProof/>
        </w:rPr>
        <w:instrText xml:space="preserve"> </w:instrText>
      </w:r>
      <w:r w:rsidRPr="007530C6">
        <w:rPr>
          <w:noProof/>
        </w:rPr>
        <w:fldChar w:fldCharType="separate"/>
      </w:r>
      <w:r w:rsidR="00684AC2">
        <w:rPr>
          <w:position w:val="-5"/>
        </w:rPr>
        <w:pict w14:anchorId="47345E98">
          <v:shape id="_x0000_i1101" type="#_x0000_t75" style="width:19.8pt;height:11.4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684AC2">
        <w:rPr>
          <w:position w:val="-5"/>
        </w:rPr>
        <w:pict w14:anchorId="3F1DD033">
          <v:shape id="_x0000_i1102" type="#_x0000_t75" style="width:19.8pt;height:11.4pt" equationxml="&lt;">
            <v:imagedata r:id="rId86" o:title="" chromakey="white"/>
          </v:shape>
        </w:pict>
      </w:r>
      <w:r w:rsidRPr="007530C6">
        <w:instrText xml:space="preserve"> </w:instrText>
      </w:r>
      <w:r w:rsidRPr="007530C6">
        <w:fldChar w:fldCharType="separate"/>
      </w:r>
      <w:r w:rsidR="00684AC2">
        <w:rPr>
          <w:position w:val="-5"/>
        </w:rPr>
        <w:pict w14:anchorId="75C90C57">
          <v:shape id="_x0000_i1103" type="#_x0000_t75" style="width:19.8pt;height:11.4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684AC2">
        <w:rPr>
          <w:position w:val="-5"/>
        </w:rPr>
        <w:pict w14:anchorId="3CEB6150">
          <v:shape id="_x0000_i1104" type="#_x0000_t75" style="width:19.8pt;height:11.4pt" equationxml="&lt;">
            <v:imagedata r:id="rId86" o:title="" chromakey="white"/>
          </v:shape>
        </w:pict>
      </w:r>
      <w:r w:rsidRPr="007530C6">
        <w:rPr>
          <w:noProof/>
        </w:rPr>
        <w:instrText xml:space="preserve"> </w:instrText>
      </w:r>
      <w:r w:rsidRPr="007530C6">
        <w:rPr>
          <w:noProof/>
        </w:rPr>
        <w:fldChar w:fldCharType="separate"/>
      </w:r>
      <w:r w:rsidR="00684AC2">
        <w:rPr>
          <w:position w:val="-5"/>
        </w:rPr>
        <w:pict w14:anchorId="2D010FB5">
          <v:shape id="_x0000_i1105" type="#_x0000_t75" style="width:19.8pt;height:11.4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684AC2">
        <w:rPr>
          <w:position w:val="-5"/>
        </w:rPr>
        <w:pict w14:anchorId="1CC45DD6">
          <v:shape id="_x0000_i1106" type="#_x0000_t75" style="width:26.4pt;height:11.4pt" equationxml="&lt;">
            <v:imagedata r:id="rId89" o:title="" chromakey="white"/>
          </v:shape>
        </w:pict>
      </w:r>
      <w:r w:rsidRPr="007530C6">
        <w:rPr>
          <w:noProof/>
        </w:rPr>
        <w:instrText xml:space="preserve"> </w:instrText>
      </w:r>
      <w:r w:rsidRPr="007530C6">
        <w:rPr>
          <w:noProof/>
        </w:rPr>
        <w:fldChar w:fldCharType="separate"/>
      </w:r>
      <w:r w:rsidR="00684AC2">
        <w:rPr>
          <w:position w:val="-5"/>
        </w:rPr>
        <w:pict w14:anchorId="34508E5E">
          <v:shape id="_x0000_i1107" type="#_x0000_t75" style="width:26.4pt;height:11.4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684AC2">
        <w:rPr>
          <w:position w:val="-5"/>
        </w:rPr>
        <w:pict w14:anchorId="11728BC3">
          <v:shape id="_x0000_i1108" type="#_x0000_t75" style="width:19.8pt;height:11.4pt" equationxml="&lt;">
            <v:imagedata r:id="rId95" o:title="" chromakey="white"/>
          </v:shape>
        </w:pict>
      </w:r>
      <w:r w:rsidRPr="007530C6">
        <w:rPr>
          <w:noProof/>
        </w:rPr>
        <w:instrText xml:space="preserve"> </w:instrText>
      </w:r>
      <w:r w:rsidRPr="007530C6">
        <w:rPr>
          <w:noProof/>
        </w:rPr>
        <w:fldChar w:fldCharType="separate"/>
      </w:r>
      <w:r w:rsidR="00684AC2">
        <w:rPr>
          <w:position w:val="-5"/>
        </w:rPr>
        <w:pict w14:anchorId="7268629F">
          <v:shape id="_x0000_i1109" type="#_x0000_t75" style="width:19.8pt;height:11.4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684AC2">
        <w:rPr>
          <w:position w:val="-5"/>
        </w:rPr>
        <w:pict w14:anchorId="299C631A">
          <v:shape id="_x0000_i1110"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6F92A127">
          <v:shape id="_x0000_i1111" type="#_x0000_t75" style="width:11.4pt;height:11.4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684AC2">
        <w:rPr>
          <w:position w:val="-5"/>
        </w:rPr>
        <w:pict w14:anchorId="673D44A9">
          <v:shape id="_x0000_i1112"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347FEC06">
          <v:shape id="_x0000_i1113" type="#_x0000_t75" style="width:11.4pt;height:11.4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684AC2">
        <w:rPr>
          <w:position w:val="-5"/>
        </w:rPr>
        <w:pict w14:anchorId="2A8E79D9">
          <v:shape id="_x0000_i1114"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36E5413D">
          <v:shape id="_x0000_i1115" type="#_x0000_t75" style="width:11.4pt;height:11.4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684AC2">
        <w:rPr>
          <w:position w:val="-5"/>
        </w:rPr>
        <w:pict w14:anchorId="14049EF9">
          <v:shape id="_x0000_i1116"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105379D2">
          <v:shape id="_x0000_i1117" type="#_x0000_t75" style="width:11.4pt;height:11.4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684AC2">
        <w:rPr>
          <w:position w:val="-5"/>
        </w:rPr>
        <w:pict w14:anchorId="6D752C14">
          <v:shape id="_x0000_i1118"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4328DD59">
          <v:shape id="_x0000_i1119" type="#_x0000_t75" style="width:11.4pt;height:11.4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684AC2">
        <w:rPr>
          <w:position w:val="-5"/>
        </w:rPr>
        <w:pict w14:anchorId="11C07055">
          <v:shape id="_x0000_i1120"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1EA22DEB">
          <v:shape id="_x0000_i1121" type="#_x0000_t75" style="width:11.4pt;height:11.4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7" w:name="_Toc82595652"/>
      <w:bookmarkStart w:id="6258" w:name="_Toc76545549"/>
      <w:bookmarkStart w:id="6259" w:name="_Toc75243203"/>
      <w:bookmarkStart w:id="6260" w:name="_Toc74962293"/>
      <w:bookmarkStart w:id="6261" w:name="_Toc66728416"/>
      <w:bookmarkStart w:id="6262" w:name="_Toc61183101"/>
      <w:bookmarkStart w:id="6263" w:name="_Toc58863116"/>
      <w:bookmarkStart w:id="6264" w:name="_Toc58860612"/>
      <w:bookmarkStart w:id="6265" w:name="_Toc53182825"/>
      <w:bookmarkStart w:id="6266" w:name="_Toc45884790"/>
      <w:bookmarkStart w:id="6267" w:name="_Toc37272543"/>
      <w:bookmarkStart w:id="6268" w:name="_Toc36645489"/>
      <w:bookmarkStart w:id="6269" w:name="_Toc29810095"/>
      <w:bookmarkStart w:id="6270" w:name="_Toc21100297"/>
      <w:bookmarkStart w:id="6271" w:name="_Toc121756816"/>
      <w:bookmarkStart w:id="6272" w:name="_Toc121820405"/>
      <w:bookmarkStart w:id="6273" w:name="_Toc124158155"/>
      <w:bookmarkStart w:id="6274" w:name="_Toc130560732"/>
      <w:bookmarkStart w:id="6275" w:name="_Toc137470375"/>
      <w:bookmarkStart w:id="6276" w:name="_Toc138884768"/>
      <w:bookmarkStart w:id="6277" w:name="_Toc145511176"/>
      <w:bookmarkStart w:id="6278" w:name="_Toc155479413"/>
      <w:bookmarkStart w:id="6279" w:name="_Toc176464522"/>
      <w:bookmarkStart w:id="6280" w:name="_Toc187247369"/>
      <w:bookmarkStart w:id="6281" w:name="_Toc192494892"/>
      <w:r w:rsidRPr="007530C6">
        <w:rPr>
          <w:rFonts w:hint="eastAsia"/>
          <w:lang w:eastAsia="zh-CN"/>
        </w:rPr>
        <w:t>E</w:t>
      </w:r>
      <w:r w:rsidR="00DF79D4" w:rsidRPr="007530C6">
        <w:t>.5</w:t>
      </w:r>
      <w:r w:rsidR="00DF79D4" w:rsidRPr="007530C6">
        <w:tab/>
        <w:t>Resource element TX power</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684AC2">
        <w:rPr>
          <w:rFonts w:eastAsia="Osaka"/>
          <w:position w:val="-5"/>
        </w:rPr>
        <w:pict w14:anchorId="655EB7B9">
          <v:shape id="_x0000_i1122" type="#_x0000_t75" style="width:31.2pt;height:11.4pt" equationxml="&lt;">
            <v:imagedata r:id="rId96" o:title="" chromakey="white"/>
          </v:shape>
        </w:pict>
      </w:r>
      <w:r w:rsidRPr="007530C6">
        <w:rPr>
          <w:noProof/>
        </w:rPr>
        <w:instrText xml:space="preserve"> </w:instrText>
      </w:r>
      <w:r w:rsidRPr="007530C6">
        <w:rPr>
          <w:noProof/>
        </w:rPr>
        <w:fldChar w:fldCharType="separate"/>
      </w:r>
      <w:r w:rsidR="00684AC2">
        <w:rPr>
          <w:rFonts w:eastAsia="Osaka"/>
          <w:position w:val="-5"/>
        </w:rPr>
        <w:pict w14:anchorId="7DBB2652">
          <v:shape id="_x0000_i1123" type="#_x0000_t75" style="width:31.2pt;height:11.4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684AC2">
        <w:rPr>
          <w:position w:val="-5"/>
        </w:rPr>
        <w:pict w14:anchorId="0FBA0A22">
          <v:shape id="_x0000_i1124" type="#_x0000_t75" style="width:11.4pt;height:11.4pt" equationxml="&lt;">
            <v:imagedata r:id="rId92" o:title="" chromakey="white"/>
          </v:shape>
        </w:pict>
      </w:r>
      <w:r w:rsidRPr="007530C6">
        <w:instrText xml:space="preserve"> </w:instrText>
      </w:r>
      <w:r w:rsidRPr="007530C6">
        <w:fldChar w:fldCharType="separate"/>
      </w:r>
      <w:r w:rsidR="00684AC2">
        <w:rPr>
          <w:position w:val="-5"/>
        </w:rPr>
        <w:pict w14:anchorId="6F2374DE">
          <v:shape id="_x0000_i1125" type="#_x0000_t75" style="width:11.4pt;height:11.4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684AC2">
        <w:rPr>
          <w:position w:val="-5"/>
        </w:rPr>
        <w:pict w14:anchorId="3E476388">
          <v:shape id="_x0000_i1126" type="#_x0000_t75" style="width:35.4pt;height:11.4pt" equationxml="&lt;">
            <v:imagedata r:id="rId97" o:title="" chromakey="white"/>
          </v:shape>
        </w:pict>
      </w:r>
      <w:r w:rsidRPr="007530C6">
        <w:instrText xml:space="preserve"> </w:instrText>
      </w:r>
      <w:r w:rsidRPr="007530C6">
        <w:fldChar w:fldCharType="separate"/>
      </w:r>
      <w:r w:rsidR="00684AC2">
        <w:rPr>
          <w:position w:val="-5"/>
        </w:rPr>
        <w:pict w14:anchorId="53C22E0C">
          <v:shape id="_x0000_i1127" type="#_x0000_t75" style="width:35.4pt;height:11.4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684AC2">
        <w:pict w14:anchorId="5B6D73CD">
          <v:shape id="_x0000_i1128" type="#_x0000_t75" style="width:103.2pt;height:11.4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684AC2">
        <w:rPr>
          <w:rFonts w:eastAsia="Osaka"/>
        </w:rPr>
        <w:pict w14:anchorId="11005977">
          <v:shape id="_x0000_i1129" type="#_x0000_t75" style="width:103.2pt;height:26.4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684AC2">
        <w:rPr>
          <w:rFonts w:eastAsia="Osaka"/>
          <w:position w:val="-5"/>
        </w:rPr>
        <w:pict w14:anchorId="5574E37A">
          <v:shape id="_x0000_i1130" type="#_x0000_t75" style="width:35.4pt;height:11.4pt" equationxml="&lt;">
            <v:imagedata r:id="rId100"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00479079">
          <v:shape id="_x0000_i1131" type="#_x0000_t75" style="width:35.4pt;height:11.4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684AC2">
        <w:rPr>
          <w:rFonts w:eastAsia="Osaka"/>
          <w:position w:val="-5"/>
        </w:rPr>
        <w:pict w14:anchorId="547E1A91">
          <v:shape id="_x0000_i1132" type="#_x0000_t75" style="width:15.6pt;height:11.4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04CE17C1">
          <v:shape id="_x0000_i1133" type="#_x0000_t75" style="width:15.6pt;height:11.4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684AC2">
        <w:rPr>
          <w:rFonts w:eastAsia="Osaka"/>
          <w:position w:val="-5"/>
        </w:rPr>
        <w:pict w14:anchorId="7171F843">
          <v:shape id="_x0000_i1134" type="#_x0000_t75" style="width:15.6pt;height:11.4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3C4E2889">
          <v:shape id="_x0000_i1135" type="#_x0000_t75" style="width:15.6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684AC2">
        <w:rPr>
          <w:rFonts w:eastAsia="Osaka"/>
          <w:position w:val="-5"/>
        </w:rPr>
        <w:pict w14:anchorId="1D75F5E6">
          <v:shape id="_x0000_i1136" type="#_x0000_t75" style="width:15.6pt;height:11.4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51674222">
          <v:shape id="_x0000_i1137" type="#_x0000_t75" style="width:15.6pt;height:11.4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684AC2">
        <w:rPr>
          <w:rFonts w:eastAsia="Osaka"/>
          <w:position w:val="-5"/>
        </w:rPr>
        <w:pict w14:anchorId="0160FA6E">
          <v:shape id="_x0000_i1138" type="#_x0000_t75" style="width:35.4pt;height:11.4pt" equationxml="&lt;">
            <v:imagedata r:id="rId10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00740CE8">
          <v:shape id="_x0000_i1139" type="#_x0000_t75" style="width:35.4pt;height:11.4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684AC2">
        <w:rPr>
          <w:rFonts w:eastAsia="Osaka"/>
          <w:position w:val="-5"/>
        </w:rPr>
        <w:pict w14:anchorId="7F1FC392">
          <v:shape id="_x0000_i1140" type="#_x0000_t75" style="width:47.4pt;height:11.4pt" equationxml="&lt;">
            <v:imagedata r:id="rId102"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009EB296">
          <v:shape id="_x0000_i1141" type="#_x0000_t75" style="width:47.4pt;height:11.4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2" w:name="_Toc82595653"/>
      <w:bookmarkStart w:id="6283" w:name="_Toc76545550"/>
      <w:bookmarkStart w:id="6284" w:name="_Toc75243204"/>
      <w:bookmarkStart w:id="6285" w:name="_Toc74962294"/>
      <w:bookmarkStart w:id="6286" w:name="_Toc66728417"/>
      <w:bookmarkStart w:id="6287" w:name="_Toc61183102"/>
      <w:bookmarkStart w:id="6288" w:name="_Toc58863117"/>
      <w:bookmarkStart w:id="6289" w:name="_Toc58860613"/>
      <w:bookmarkStart w:id="6290" w:name="_Toc53182826"/>
      <w:bookmarkStart w:id="6291" w:name="_Toc45884791"/>
      <w:bookmarkStart w:id="6292" w:name="_Toc37272544"/>
      <w:bookmarkStart w:id="6293" w:name="_Toc36645490"/>
      <w:bookmarkStart w:id="6294" w:name="_Toc29810096"/>
      <w:bookmarkStart w:id="6295" w:name="_Toc21100298"/>
      <w:bookmarkStart w:id="6296" w:name="_Toc121756817"/>
      <w:bookmarkStart w:id="6297" w:name="_Toc121820406"/>
      <w:bookmarkStart w:id="6298" w:name="_Toc124158156"/>
      <w:bookmarkStart w:id="6299" w:name="_Toc130560733"/>
      <w:bookmarkStart w:id="6300" w:name="_Toc137470376"/>
      <w:bookmarkStart w:id="6301" w:name="_Toc138884769"/>
      <w:bookmarkStart w:id="6302" w:name="_Toc145511177"/>
      <w:bookmarkStart w:id="6303" w:name="_Toc155479414"/>
      <w:bookmarkStart w:id="6304" w:name="_Toc176464523"/>
      <w:bookmarkStart w:id="6305" w:name="_Toc187247370"/>
      <w:bookmarkStart w:id="6306" w:name="_Toc192494893"/>
      <w:r w:rsidRPr="007530C6">
        <w:rPr>
          <w:rFonts w:hint="eastAsia"/>
          <w:lang w:eastAsia="zh-CN"/>
        </w:rPr>
        <w:t>E</w:t>
      </w:r>
      <w:r w:rsidR="00DF79D4" w:rsidRPr="007530C6">
        <w:t>.6</w:t>
      </w:r>
      <w:r w:rsidR="00DF79D4" w:rsidRPr="007530C6">
        <w:tab/>
        <w:t>Post-FFT equalisation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684AC2">
        <w:rPr>
          <w:position w:val="-5"/>
        </w:rPr>
        <w:pict w14:anchorId="6335D6EB">
          <v:shape id="_x0000_i1142" type="#_x0000_t75" style="width:26.4pt;height:11.4pt" equationxml="&lt;">
            <v:imagedata r:id="rId90" o:title="" chromakey="white"/>
          </v:shape>
        </w:pict>
      </w:r>
      <w:r w:rsidRPr="007530C6">
        <w:rPr>
          <w:lang w:eastAsia="ko-KR"/>
        </w:rPr>
        <w:instrText xml:space="preserve"> </w:instrText>
      </w:r>
      <w:r w:rsidRPr="007530C6">
        <w:rPr>
          <w:lang w:eastAsia="ko-KR"/>
        </w:rPr>
        <w:fldChar w:fldCharType="separate"/>
      </w:r>
      <w:r w:rsidR="00684AC2">
        <w:rPr>
          <w:position w:val="-5"/>
        </w:rPr>
        <w:pict w14:anchorId="2382D894">
          <v:shape id="_x0000_i1143" type="#_x0000_t75" style="width:26.4pt;height:11.4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684AC2">
        <w:rPr>
          <w:rFonts w:eastAsia="Osaka"/>
          <w:position w:val="-5"/>
        </w:rPr>
        <w:pict w14:anchorId="6DBB7796">
          <v:shape id="_x0000_i1144" type="#_x0000_t75" style="width:31.2pt;height:11.4pt" equationxml="&lt;">
            <v:imagedata r:id="rId96"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4BE79CD1">
          <v:shape id="_x0000_i1145" type="#_x0000_t75" style="width:31.2pt;height:11.4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684AC2">
        <w:rPr>
          <w:position w:val="-5"/>
        </w:rPr>
        <w:pict w14:anchorId="0F77EA5A">
          <v:shape id="_x0000_i1146" type="#_x0000_t75" style="width:26.4pt;height:11.4pt" equationxml="&lt;">
            <v:imagedata r:id="rId90" o:title="" chromakey="white"/>
          </v:shape>
        </w:pict>
      </w:r>
      <w:r w:rsidRPr="007530C6">
        <w:rPr>
          <w:lang w:eastAsia="ko-KR"/>
        </w:rPr>
        <w:instrText xml:space="preserve"> </w:instrText>
      </w:r>
      <w:r w:rsidRPr="007530C6">
        <w:rPr>
          <w:lang w:eastAsia="ko-KR"/>
        </w:rPr>
        <w:fldChar w:fldCharType="separate"/>
      </w:r>
      <w:r w:rsidR="00684AC2">
        <w:rPr>
          <w:position w:val="-5"/>
        </w:rPr>
        <w:pict w14:anchorId="06662BCE">
          <v:shape id="_x0000_i1147" type="#_x0000_t75" style="width:26.4pt;height:11.4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684AC2">
        <w:rPr>
          <w:position w:val="-5"/>
        </w:rPr>
        <w:pict w14:anchorId="18AB3EA7">
          <v:shape id="_x0000_i1148" type="#_x0000_t75" style="width:31.2pt;height:11.4pt" equationxml="&lt;">
            <v:imagedata r:id="rId96" o:title="" chromakey="white"/>
          </v:shape>
        </w:pict>
      </w:r>
      <w:r w:rsidRPr="007530C6">
        <w:rPr>
          <w:lang w:eastAsia="ko-KR"/>
        </w:rPr>
        <w:instrText xml:space="preserve"> </w:instrText>
      </w:r>
      <w:r w:rsidRPr="007530C6">
        <w:rPr>
          <w:lang w:eastAsia="ko-KR"/>
        </w:rPr>
        <w:fldChar w:fldCharType="separate"/>
      </w:r>
      <w:r w:rsidR="00684AC2">
        <w:rPr>
          <w:position w:val="-5"/>
        </w:rPr>
        <w:pict w14:anchorId="7C8F44B6">
          <v:shape id="_x0000_i1149" type="#_x0000_t75" style="width:31.2pt;height:11.4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684AC2">
        <w:rPr>
          <w:position w:val="-5"/>
        </w:rPr>
        <w:pict w14:anchorId="1F4BF53A">
          <v:shape id="_x0000_i1150" type="#_x0000_t75" style="width:19.8pt;height:11.4pt" equationxml="&lt;">
            <v:imagedata r:id="rId103" o:title="" chromakey="white"/>
          </v:shape>
        </w:pict>
      </w:r>
      <w:r w:rsidRPr="007530C6">
        <w:rPr>
          <w:lang w:eastAsia="ko-KR"/>
        </w:rPr>
        <w:instrText xml:space="preserve"> </w:instrText>
      </w:r>
      <w:r w:rsidRPr="007530C6">
        <w:rPr>
          <w:lang w:eastAsia="ko-KR"/>
        </w:rPr>
        <w:fldChar w:fldCharType="separate"/>
      </w:r>
      <w:r w:rsidR="00684AC2">
        <w:rPr>
          <w:position w:val="-5"/>
        </w:rPr>
        <w:pict w14:anchorId="400B7655">
          <v:shape id="_x0000_i1151" type="#_x0000_t75" style="width:19.8pt;height:11.4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684AC2">
        <w:rPr>
          <w:position w:val="-5"/>
        </w:rPr>
        <w:pict w14:anchorId="12C76091">
          <v:shape id="_x0000_i1152" type="#_x0000_t75" style="width:26.4pt;height:11.4pt" equationxml="&lt;">
            <v:imagedata r:id="rId104" o:title="" chromakey="white"/>
          </v:shape>
        </w:pict>
      </w:r>
      <w:r w:rsidRPr="007530C6">
        <w:rPr>
          <w:lang w:eastAsia="ko-KR"/>
        </w:rPr>
        <w:instrText xml:space="preserve"> </w:instrText>
      </w:r>
      <w:r w:rsidRPr="007530C6">
        <w:rPr>
          <w:lang w:eastAsia="ko-KR"/>
        </w:rPr>
        <w:fldChar w:fldCharType="separate"/>
      </w:r>
      <w:r w:rsidR="00684AC2">
        <w:rPr>
          <w:position w:val="-5"/>
        </w:rPr>
        <w:pict w14:anchorId="05D04B4F">
          <v:shape id="_x0000_i1153" type="#_x0000_t75" style="width:26.4pt;height:11.4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684AC2">
        <w:rPr>
          <w:position w:val="-5"/>
        </w:rPr>
        <w:pict w14:anchorId="22E5C4C2">
          <v:shape id="_x0000_i1154" type="#_x0000_t75" style="width:40.8pt;height:11.4pt" equationxml="&lt;">
            <v:imagedata r:id="rId105" o:title="" chromakey="white"/>
          </v:shape>
        </w:pict>
      </w:r>
      <w:r w:rsidRPr="007530C6">
        <w:instrText xml:space="preserve"> </w:instrText>
      </w:r>
      <w:r w:rsidRPr="007530C6">
        <w:fldChar w:fldCharType="separate"/>
      </w:r>
      <w:r w:rsidR="00684AC2">
        <w:rPr>
          <w:position w:val="-5"/>
        </w:rPr>
        <w:pict w14:anchorId="63B9FCA6">
          <v:shape id="_x0000_i1155" type="#_x0000_t75" style="width:40.8pt;height:11.4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684AC2">
        <w:rPr>
          <w:position w:val="-5"/>
        </w:rPr>
        <w:pict w14:anchorId="711E52A7">
          <v:shape id="_x0000_i1156" type="#_x0000_t75" style="width:29.4pt;height:15.6pt" equationxml="&lt;">
            <v:imagedata r:id="rId106" o:title="" chromakey="white"/>
          </v:shape>
        </w:pict>
      </w:r>
      <w:r w:rsidRPr="007530C6">
        <w:instrText xml:space="preserve"> </w:instrText>
      </w:r>
      <w:r w:rsidRPr="007530C6">
        <w:fldChar w:fldCharType="separate"/>
      </w:r>
      <w:r w:rsidR="00684AC2">
        <w:rPr>
          <w:position w:val="-5"/>
        </w:rPr>
        <w:pict w14:anchorId="3355D584">
          <v:shape id="_x0000_i1157" type="#_x0000_t75" style="width:29.4pt;height:15.6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684AC2">
        <w:pict w14:anchorId="7EED04BD">
          <v:shape id="_x0000_i1158" type="#_x0000_t75" style="width:108.6pt;height:26.4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684AC2">
        <w:rPr>
          <w:position w:val="-5"/>
        </w:rPr>
        <w:pict w14:anchorId="65DBB40E">
          <v:shape id="_x0000_i1159" type="#_x0000_t75" style="width:36.6pt;height:15.6pt" equationxml="&lt;">
            <v:imagedata r:id="rId108" o:title="" chromakey="white"/>
          </v:shape>
        </w:pict>
      </w:r>
      <w:r w:rsidRPr="007530C6">
        <w:instrText xml:space="preserve"> </w:instrText>
      </w:r>
      <w:r w:rsidRPr="007530C6">
        <w:fldChar w:fldCharType="separate"/>
      </w:r>
      <w:r w:rsidR="00684AC2">
        <w:rPr>
          <w:position w:val="-5"/>
        </w:rPr>
        <w:pict w14:anchorId="38975E6B">
          <v:shape id="_x0000_i1160" type="#_x0000_t75" style="width:36.6pt;height:15.6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684AC2">
        <w:rPr>
          <w:position w:val="-5"/>
        </w:rPr>
        <w:pict w14:anchorId="220E06D7">
          <v:shape id="_x0000_i1161" type="#_x0000_t75" style="width:36.6pt;height:15.6pt" equationxml="&lt;">
            <v:imagedata r:id="rId108" o:title="" chromakey="white"/>
          </v:shape>
        </w:pict>
      </w:r>
      <w:r w:rsidRPr="007530C6">
        <w:instrText xml:space="preserve"> </w:instrText>
      </w:r>
      <w:r w:rsidRPr="007530C6">
        <w:fldChar w:fldCharType="separate"/>
      </w:r>
      <w:r w:rsidR="00684AC2">
        <w:rPr>
          <w:position w:val="-5"/>
        </w:rPr>
        <w:pict w14:anchorId="0F292307">
          <v:shape id="_x0000_i1162" type="#_x0000_t75" style="width:36.6pt;height:15.6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684AC2">
        <w:rPr>
          <w:position w:val="-5"/>
        </w:rPr>
        <w:pict w14:anchorId="38316A82">
          <v:shape id="_x0000_i1163" type="#_x0000_t75" style="width:6pt;height:15.6pt" equationxml="&lt;">
            <v:imagedata r:id="rId109" o:title="" chromakey="white"/>
          </v:shape>
        </w:pict>
      </w:r>
      <w:r w:rsidRPr="007530C6">
        <w:instrText xml:space="preserve"> </w:instrText>
      </w:r>
      <w:r w:rsidRPr="007530C6">
        <w:fldChar w:fldCharType="separate"/>
      </w:r>
      <w:r w:rsidR="00684AC2">
        <w:rPr>
          <w:position w:val="-5"/>
        </w:rPr>
        <w:pict w14:anchorId="5ACFC216">
          <v:shape id="_x0000_i1164" type="#_x0000_t75" style="width:6pt;height:15.6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684AC2">
        <w:pict w14:anchorId="6F559D0E">
          <v:shape id="_x0000_i1165" type="#_x0000_t75" style="width:88.2pt;height:27.6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684AC2">
        <w:pict w14:anchorId="427724D6">
          <v:shape id="_x0000_i1166" type="#_x0000_t75" style="width:87.6pt;height:27.6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684AC2">
        <w:rPr>
          <w:position w:val="-5"/>
        </w:rPr>
        <w:pict w14:anchorId="6FCCFE3B">
          <v:shape id="_x0000_i1167" type="#_x0000_t75" style="width:6pt;height:15.6pt" equationxml="&lt;">
            <v:imagedata r:id="rId109" o:title="" chromakey="white"/>
          </v:shape>
        </w:pict>
      </w:r>
      <w:r w:rsidRPr="007530C6">
        <w:rPr>
          <w:lang w:eastAsia="ko-KR"/>
        </w:rPr>
        <w:instrText xml:space="preserve"> </w:instrText>
      </w:r>
      <w:r w:rsidRPr="007530C6">
        <w:rPr>
          <w:lang w:eastAsia="ko-KR"/>
        </w:rPr>
        <w:fldChar w:fldCharType="separate"/>
      </w:r>
      <w:r w:rsidR="00684AC2">
        <w:rPr>
          <w:position w:val="-5"/>
        </w:rPr>
        <w:pict w14:anchorId="26420B21">
          <v:shape id="_x0000_i1168" type="#_x0000_t75" style="width:6pt;height:15.6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684AC2">
        <w:rPr>
          <w:position w:val="-5"/>
        </w:rPr>
        <w:pict w14:anchorId="4EB1C7D4">
          <v:shape id="_x0000_i1169" type="#_x0000_t75" style="width:35.4pt;height:15.6pt" equationxml="&lt;">
            <v:imagedata r:id="rId97" o:title="" chromakey="white"/>
          </v:shape>
        </w:pict>
      </w:r>
      <w:r w:rsidRPr="007530C6">
        <w:instrText xml:space="preserve"> </w:instrText>
      </w:r>
      <w:r w:rsidRPr="007530C6">
        <w:fldChar w:fldCharType="separate"/>
      </w:r>
      <w:r w:rsidR="00684AC2">
        <w:rPr>
          <w:position w:val="-5"/>
        </w:rPr>
        <w:pict w14:anchorId="154BFDDD">
          <v:shape id="_x0000_i1170" type="#_x0000_t75" style="width:35.4pt;height:15.6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684AC2">
        <w:rPr>
          <w:rFonts w:eastAsia="SimSun"/>
          <w:position w:val="-5"/>
        </w:rPr>
        <w:pict w14:anchorId="1F56C5B4">
          <v:shape id="_x0000_i1171" type="#_x0000_t75" style="width:19.8pt;height:15.6pt" equationxml="&lt;">
            <v:imagedata r:id="rId112" o:title="" chromakey="white"/>
          </v:shape>
        </w:pict>
      </w:r>
      <w:r w:rsidRPr="007530C6">
        <w:instrText xml:space="preserve"> </w:instrText>
      </w:r>
      <w:r w:rsidRPr="007530C6">
        <w:fldChar w:fldCharType="separate"/>
      </w:r>
      <w:r w:rsidR="00684AC2">
        <w:rPr>
          <w:rFonts w:eastAsia="SimSun"/>
          <w:position w:val="-5"/>
        </w:rPr>
        <w:pict w14:anchorId="5EEB49A1">
          <v:shape id="_x0000_i1172" type="#_x0000_t75" style="width:19.8pt;height:15.6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684AC2">
        <w:rPr>
          <w:position w:val="-5"/>
        </w:rPr>
        <w:pict w14:anchorId="03748B05">
          <v:shape id="_x0000_i1173" type="#_x0000_t75" style="width:19.8pt;height:15.6pt" equationxml="&lt;">
            <v:imagedata r:id="rId113" o:title="" chromakey="white"/>
          </v:shape>
        </w:pict>
      </w:r>
      <w:r w:rsidRPr="007530C6">
        <w:rPr>
          <w:lang w:eastAsia="ko-KR"/>
        </w:rPr>
        <w:instrText xml:space="preserve"> </w:instrText>
      </w:r>
      <w:r w:rsidRPr="007530C6">
        <w:rPr>
          <w:lang w:eastAsia="ko-KR"/>
        </w:rPr>
        <w:fldChar w:fldCharType="separate"/>
      </w:r>
      <w:r w:rsidR="00684AC2">
        <w:rPr>
          <w:position w:val="-5"/>
        </w:rPr>
        <w:pict w14:anchorId="2905F704">
          <v:shape id="_x0000_i1174" type="#_x0000_t75" style="width:19.8pt;height:15.6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684AC2">
        <w:rPr>
          <w:position w:val="-5"/>
        </w:rPr>
        <w:pict w14:anchorId="64E210C5">
          <v:shape id="_x0000_i1175" type="#_x0000_t75" style="width:19.8pt;height:15.6pt" equationxml="&lt;">
            <v:imagedata r:id="rId112" o:title="" chromakey="white"/>
          </v:shape>
        </w:pict>
      </w:r>
      <w:r w:rsidRPr="007530C6">
        <w:instrText xml:space="preserve"> </w:instrText>
      </w:r>
      <w:r w:rsidRPr="007530C6">
        <w:fldChar w:fldCharType="separate"/>
      </w:r>
      <w:r w:rsidR="00684AC2">
        <w:rPr>
          <w:position w:val="-5"/>
        </w:rPr>
        <w:pict w14:anchorId="4FAA37DF">
          <v:shape id="_x0000_i1176" type="#_x0000_t75" style="width:19.8pt;height:15.6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684AC2">
        <w:rPr>
          <w:position w:val="-5"/>
        </w:rPr>
        <w:pict w14:anchorId="502E4BD7">
          <v:shape id="_x0000_i1177" type="#_x0000_t75" style="width:19.8pt;height:15.6pt" equationxml="&lt;">
            <v:imagedata r:id="rId113" o:title="" chromakey="white"/>
          </v:shape>
        </w:pict>
      </w:r>
      <w:r w:rsidRPr="007530C6">
        <w:instrText xml:space="preserve"> </w:instrText>
      </w:r>
      <w:r w:rsidRPr="007530C6">
        <w:fldChar w:fldCharType="separate"/>
      </w:r>
      <w:r w:rsidR="00684AC2">
        <w:rPr>
          <w:position w:val="-5"/>
        </w:rPr>
        <w:pict w14:anchorId="1B204B2D">
          <v:shape id="_x0000_i1178" type="#_x0000_t75" style="width:19.8pt;height:15.6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684AC2">
        <w:rPr>
          <w:position w:val="-5"/>
        </w:rPr>
        <w:pict w14:anchorId="40F0CF8B">
          <v:shape id="_x0000_i1179" type="#_x0000_t75" style="width:19.8pt;height:15.6pt" equationxml="&lt;">
            <v:imagedata r:id="rId114" o:title="" chromakey="white"/>
          </v:shape>
        </w:pict>
      </w:r>
      <w:r w:rsidRPr="007530C6">
        <w:instrText xml:space="preserve"> </w:instrText>
      </w:r>
      <w:r w:rsidRPr="007530C6">
        <w:fldChar w:fldCharType="separate"/>
      </w:r>
      <w:r w:rsidR="00684AC2">
        <w:rPr>
          <w:position w:val="-5"/>
        </w:rPr>
        <w:pict w14:anchorId="7156EB4C">
          <v:shape id="_x0000_i1180" type="#_x0000_t75" style="width:19.8pt;height:15.6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684AC2">
        <w:rPr>
          <w:position w:val="-5"/>
        </w:rPr>
        <w:pict w14:anchorId="2E8DC0B7">
          <v:shape id="_x0000_i1181" type="#_x0000_t75" style="width:19.8pt;height:15.6pt" equationxml="&lt;">
            <v:imagedata r:id="rId115" o:title="" chromakey="white"/>
          </v:shape>
        </w:pict>
      </w:r>
      <w:r w:rsidRPr="007530C6">
        <w:rPr>
          <w:lang w:eastAsia="ko-KR"/>
        </w:rPr>
        <w:instrText xml:space="preserve"> </w:instrText>
      </w:r>
      <w:r w:rsidRPr="007530C6">
        <w:rPr>
          <w:lang w:eastAsia="ko-KR"/>
        </w:rPr>
        <w:fldChar w:fldCharType="separate"/>
      </w:r>
      <w:r w:rsidR="00684AC2">
        <w:rPr>
          <w:position w:val="-5"/>
        </w:rPr>
        <w:pict w14:anchorId="0F26FAEF">
          <v:shape id="_x0000_i1182" type="#_x0000_t75" style="width:19.8pt;height:15.6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pt;height:365.4pt" o:ole="">
            <v:imagedata r:id="rId116" o:title=""/>
          </v:shape>
          <o:OLEObject Type="Embed" ProgID="Word.Picture.8" ShapeID="_x0000_i1183" DrawAspect="Content" ObjectID="_1826988625"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7" w:name="_Toc82595654"/>
      <w:bookmarkStart w:id="6308" w:name="_Toc76545551"/>
      <w:bookmarkStart w:id="6309" w:name="_Toc75243205"/>
      <w:bookmarkStart w:id="6310" w:name="_Toc74962295"/>
      <w:bookmarkStart w:id="6311" w:name="_Toc66728418"/>
      <w:bookmarkStart w:id="6312" w:name="_Toc61183103"/>
      <w:bookmarkStart w:id="6313" w:name="_Toc58863118"/>
      <w:bookmarkStart w:id="6314" w:name="_Toc58860614"/>
      <w:bookmarkStart w:id="6315" w:name="_Toc53182827"/>
      <w:bookmarkStart w:id="6316" w:name="_Toc45884792"/>
      <w:bookmarkStart w:id="6317" w:name="_Toc37272545"/>
      <w:bookmarkStart w:id="6318" w:name="_Toc36645491"/>
      <w:bookmarkStart w:id="6319" w:name="_Toc29810097"/>
      <w:bookmarkStart w:id="6320" w:name="_Toc21100299"/>
      <w:bookmarkStart w:id="6321" w:name="_Toc121756818"/>
      <w:bookmarkStart w:id="6322" w:name="_Toc121820407"/>
      <w:bookmarkStart w:id="6323" w:name="_Toc124158157"/>
      <w:bookmarkStart w:id="6324" w:name="_Toc130560734"/>
      <w:bookmarkStart w:id="6325" w:name="_Toc137470377"/>
      <w:bookmarkStart w:id="6326" w:name="_Toc138884770"/>
      <w:bookmarkStart w:id="6327" w:name="_Toc145511178"/>
      <w:bookmarkStart w:id="6328" w:name="_Toc155479415"/>
      <w:bookmarkStart w:id="6329" w:name="_Toc176464524"/>
      <w:bookmarkStart w:id="6330" w:name="_Toc187247371"/>
      <w:bookmarkStart w:id="6331" w:name="_Toc192494894"/>
      <w:r w:rsidRPr="007530C6">
        <w:rPr>
          <w:rFonts w:hint="eastAsia"/>
          <w:lang w:eastAsia="zh-CN"/>
        </w:rPr>
        <w:t>E</w:t>
      </w:r>
      <w:r w:rsidR="0004166F" w:rsidRPr="007530C6">
        <w:t>.7</w:t>
      </w:r>
      <w:r w:rsidR="0004166F" w:rsidRPr="007530C6">
        <w:tab/>
        <w:t>EVM</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89F454F" w14:textId="1498FAFF" w:rsidR="0004166F" w:rsidRPr="007530C6" w:rsidRDefault="00A644E3" w:rsidP="001050F3">
      <w:pPr>
        <w:pStyle w:val="Heading2"/>
        <w:rPr>
          <w:rFonts w:eastAsia="Osaka"/>
        </w:rPr>
      </w:pPr>
      <w:bookmarkStart w:id="6332" w:name="_Toc82595655"/>
      <w:bookmarkStart w:id="6333" w:name="_Toc76545552"/>
      <w:bookmarkStart w:id="6334" w:name="_Toc75243206"/>
      <w:bookmarkStart w:id="6335" w:name="_Toc74962296"/>
      <w:bookmarkStart w:id="6336" w:name="_Toc66728419"/>
      <w:bookmarkStart w:id="6337" w:name="_Toc61183104"/>
      <w:bookmarkStart w:id="6338" w:name="_Toc58863119"/>
      <w:bookmarkStart w:id="6339" w:name="_Toc58860615"/>
      <w:bookmarkStart w:id="6340" w:name="_Toc53182828"/>
      <w:bookmarkStart w:id="6341" w:name="_Toc45884793"/>
      <w:bookmarkStart w:id="6342" w:name="_Toc37272546"/>
      <w:bookmarkStart w:id="6343" w:name="_Toc36645492"/>
      <w:bookmarkStart w:id="6344" w:name="_Toc29810098"/>
      <w:bookmarkStart w:id="6345" w:name="_Toc121756819"/>
      <w:bookmarkStart w:id="6346" w:name="_Toc121820408"/>
      <w:bookmarkStart w:id="6347" w:name="_Toc124158158"/>
      <w:bookmarkStart w:id="6348" w:name="_Toc130560735"/>
      <w:bookmarkStart w:id="6349" w:name="_Toc137470378"/>
      <w:bookmarkStart w:id="6350" w:name="_Toc138884771"/>
      <w:bookmarkStart w:id="6351" w:name="_Toc145511179"/>
      <w:bookmarkStart w:id="6352" w:name="_Toc155479416"/>
      <w:bookmarkStart w:id="6353" w:name="_Toc176464525"/>
      <w:bookmarkStart w:id="6354" w:name="_Toc187247372"/>
      <w:bookmarkStart w:id="6355"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684AC2">
        <w:rPr>
          <w:rFonts w:eastAsia="Osaka"/>
          <w:position w:val="-6"/>
        </w:rPr>
        <w:pict w14:anchorId="67A27B2A">
          <v:shape id="_x0000_i1184" type="#_x0000_t75" style="width:41.4pt;height:14.4pt" equationxml="&lt;">
            <v:imagedata r:id="rId118"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6"/>
        </w:rPr>
        <w:pict w14:anchorId="5F5BE16F">
          <v:shape id="_x0000_i1185" type="#_x0000_t75" style="width:41.4pt;height:14.4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684AC2">
        <w:rPr>
          <w:rFonts w:eastAsia="Osaka"/>
          <w:position w:val="-5"/>
        </w:rPr>
        <w:pict w14:anchorId="62E43DBB">
          <v:shape id="_x0000_i1186" type="#_x0000_t75" style="width:52.2pt;height:15.6pt" equationxml="&lt;">
            <v:imagedata r:id="rId119" o:title="" chromakey="white"/>
          </v:shape>
        </w:pict>
      </w:r>
      <w:r w:rsidRPr="007530C6">
        <w:rPr>
          <w:noProof/>
        </w:rPr>
        <w:instrText xml:space="preserve"> </w:instrText>
      </w:r>
      <w:r w:rsidRPr="007530C6">
        <w:rPr>
          <w:noProof/>
        </w:rPr>
        <w:fldChar w:fldCharType="separate"/>
      </w:r>
      <w:r w:rsidR="00684AC2">
        <w:rPr>
          <w:rFonts w:eastAsia="Osaka"/>
          <w:position w:val="-5"/>
        </w:rPr>
        <w:pict w14:anchorId="69212A0A">
          <v:shape id="_x0000_i1187" type="#_x0000_t75" style="width:52.2pt;height:15.6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684AC2">
        <w:rPr>
          <w:position w:val="-5"/>
        </w:rPr>
        <w:pict w14:anchorId="3856AC2E">
          <v:shape id="_x0000_i1188" type="#_x0000_t75" style="width:52.2pt;height:15.6pt" equationxml="&lt;">
            <v:imagedata r:id="rId120" o:title="" chromakey="white"/>
          </v:shape>
        </w:pict>
      </w:r>
      <w:r w:rsidRPr="007530C6">
        <w:rPr>
          <w:noProof/>
        </w:rPr>
        <w:instrText xml:space="preserve"> </w:instrText>
      </w:r>
      <w:r w:rsidRPr="007530C6">
        <w:rPr>
          <w:noProof/>
        </w:rPr>
        <w:fldChar w:fldCharType="separate"/>
      </w:r>
      <w:r w:rsidR="00684AC2">
        <w:rPr>
          <w:position w:val="-5"/>
        </w:rPr>
        <w:pict w14:anchorId="701845C9">
          <v:shape id="_x0000_i1189" type="#_x0000_t75" style="width:52.2pt;height:15.6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684AC2">
        <w:rPr>
          <w:position w:val="-5"/>
        </w:rPr>
        <w:pict w14:anchorId="6E3A317E">
          <v:shape id="_x0000_i1190" type="#_x0000_t75" style="width:19.8pt;height:15.6pt" equationxml="&lt;">
            <v:imagedata r:id="rId85" o:title="" chromakey="white"/>
          </v:shape>
        </w:pict>
      </w:r>
      <w:r w:rsidRPr="007530C6">
        <w:rPr>
          <w:noProof/>
        </w:rPr>
        <w:instrText xml:space="preserve"> </w:instrText>
      </w:r>
      <w:r w:rsidRPr="007530C6">
        <w:rPr>
          <w:noProof/>
        </w:rPr>
        <w:fldChar w:fldCharType="separate"/>
      </w:r>
      <w:r w:rsidR="00684AC2">
        <w:rPr>
          <w:position w:val="-5"/>
        </w:rPr>
        <w:pict w14:anchorId="4989AA2E">
          <v:shape id="_x0000_i1191" type="#_x0000_t75" style="width:19.8pt;height:15.6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684AC2">
        <w:rPr>
          <w:position w:val="-5"/>
        </w:rPr>
        <w:pict w14:anchorId="415286D8">
          <v:shape id="_x0000_i1192" type="#_x0000_t75" style="width:27.6pt;height:15.6pt" equationxml="&lt;">
            <v:imagedata r:id="rId121" o:title="" chromakey="white"/>
          </v:shape>
        </w:pict>
      </w:r>
      <w:r w:rsidRPr="007530C6">
        <w:rPr>
          <w:noProof/>
        </w:rPr>
        <w:instrText xml:space="preserve"> </w:instrText>
      </w:r>
      <w:r w:rsidRPr="007530C6">
        <w:rPr>
          <w:noProof/>
        </w:rPr>
        <w:fldChar w:fldCharType="separate"/>
      </w:r>
      <w:r w:rsidR="00684AC2">
        <w:rPr>
          <w:position w:val="-5"/>
        </w:rPr>
        <w:pict w14:anchorId="160BE809">
          <v:shape id="_x0000_i1193" type="#_x0000_t75" style="width:27.6pt;height:15.6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684AC2">
        <w:pict w14:anchorId="61D15365">
          <v:shape id="_x0000_i1194" type="#_x0000_t75" style="width:180.6pt;height:35.4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684AC2">
        <w:rPr>
          <w:position w:val="-5"/>
        </w:rPr>
        <w:pict w14:anchorId="36793763">
          <v:shape id="_x0000_i1195" type="#_x0000_t75" style="width:19.8pt;height:15.6pt" equationxml="&lt;">
            <v:imagedata r:id="rId123" o:title="" chromakey="white"/>
          </v:shape>
        </w:pict>
      </w:r>
      <w:r w:rsidRPr="007530C6">
        <w:instrText xml:space="preserve"> </w:instrText>
      </w:r>
      <w:r w:rsidRPr="007530C6">
        <w:fldChar w:fldCharType="separate"/>
      </w:r>
      <w:r w:rsidR="00684AC2">
        <w:rPr>
          <w:position w:val="-5"/>
        </w:rPr>
        <w:pict w14:anchorId="634EA7CE">
          <v:shape id="_x0000_i1196" type="#_x0000_t75" style="width:19.8pt;height:15.6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684AC2">
        <w:rPr>
          <w:position w:val="-5"/>
        </w:rPr>
        <w:pict w14:anchorId="5B8877AE">
          <v:shape id="_x0000_i1197" type="#_x0000_t75" style="width:27.6pt;height:15.6pt" equationxml="&lt;">
            <v:imagedata r:id="rId121" o:title="" chromakey="white"/>
          </v:shape>
        </w:pict>
      </w:r>
      <w:r w:rsidRPr="007530C6">
        <w:rPr>
          <w:iCs/>
        </w:rPr>
        <w:instrText xml:space="preserve"> </w:instrText>
      </w:r>
      <w:r w:rsidRPr="007530C6">
        <w:rPr>
          <w:iCs/>
        </w:rPr>
        <w:fldChar w:fldCharType="separate"/>
      </w:r>
      <w:r w:rsidR="00684AC2">
        <w:rPr>
          <w:position w:val="-5"/>
        </w:rPr>
        <w:pict w14:anchorId="1D6432FE">
          <v:shape id="_x0000_i1198" type="#_x0000_t75" style="width:27.6pt;height:15.6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684AC2">
        <w:rPr>
          <w:position w:val="-6"/>
        </w:rPr>
        <w:pict w14:anchorId="2804F984">
          <v:shape id="_x0000_i1199" type="#_x0000_t75" style="width:41.4pt;height:14.4pt" equationxml="&lt;">
            <v:imagedata r:id="rId118" o:title="" chromakey="white"/>
          </v:shape>
        </w:pict>
      </w:r>
      <w:r w:rsidRPr="007530C6">
        <w:rPr>
          <w:lang w:eastAsia="ko-KR"/>
        </w:rPr>
        <w:instrText xml:space="preserve"> </w:instrText>
      </w:r>
      <w:r w:rsidRPr="007530C6">
        <w:rPr>
          <w:lang w:eastAsia="ko-KR"/>
        </w:rPr>
        <w:fldChar w:fldCharType="separate"/>
      </w:r>
      <w:r w:rsidR="00684AC2">
        <w:rPr>
          <w:position w:val="-6"/>
        </w:rPr>
        <w:pict w14:anchorId="61E4FC1E">
          <v:shape id="_x0000_i1200" type="#_x0000_t75" style="width:41.4pt;height:14.4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6" w:name="_Toc82595656"/>
      <w:bookmarkStart w:id="6357" w:name="_Toc76545553"/>
      <w:bookmarkStart w:id="6358" w:name="_Toc75243207"/>
      <w:bookmarkStart w:id="6359" w:name="_Toc74962297"/>
      <w:bookmarkStart w:id="6360" w:name="_Toc66728420"/>
      <w:bookmarkStart w:id="6361" w:name="_Toc61183105"/>
      <w:bookmarkStart w:id="6362" w:name="_Toc58863120"/>
      <w:bookmarkStart w:id="6363" w:name="_Toc58860616"/>
      <w:bookmarkStart w:id="6364" w:name="_Toc53182829"/>
      <w:bookmarkStart w:id="6365" w:name="_Toc45884794"/>
      <w:bookmarkStart w:id="6366" w:name="_Toc37272547"/>
      <w:bookmarkStart w:id="6367" w:name="_Toc36645493"/>
      <w:bookmarkStart w:id="6368" w:name="_Toc29810099"/>
      <w:bookmarkStart w:id="6369" w:name="_Toc21100300"/>
      <w:bookmarkStart w:id="6370" w:name="_Toc121756820"/>
      <w:bookmarkStart w:id="6371" w:name="_Toc121820409"/>
      <w:bookmarkStart w:id="6372" w:name="_Toc124158159"/>
      <w:bookmarkStart w:id="6373" w:name="_Toc130560736"/>
      <w:bookmarkStart w:id="6374" w:name="_Toc137470379"/>
      <w:bookmarkStart w:id="6375" w:name="_Toc138884772"/>
      <w:bookmarkStart w:id="6376" w:name="_Toc145511180"/>
      <w:bookmarkStart w:id="6377" w:name="_Toc155479417"/>
      <w:bookmarkStart w:id="6378" w:name="_Toc176464526"/>
      <w:bookmarkStart w:id="6379" w:name="_Toc187247373"/>
      <w:bookmarkStart w:id="6380" w:name="_Toc192494896"/>
      <w:r w:rsidRPr="007530C6">
        <w:rPr>
          <w:rFonts w:hint="eastAsia"/>
          <w:lang w:eastAsia="zh-CN"/>
        </w:rPr>
        <w:t>E</w:t>
      </w:r>
      <w:r w:rsidR="0004166F" w:rsidRPr="007530C6">
        <w:t>.7.1</w:t>
      </w:r>
      <w:r w:rsidR="0004166F" w:rsidRPr="007530C6">
        <w:tab/>
        <w:t>Averaged EVM (FDD)</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684AC2">
        <w:rPr>
          <w:position w:val="-5"/>
        </w:rPr>
        <w:pict w14:anchorId="28A8E976">
          <v:shape id="_x0000_i1201" type="#_x0000_t75" style="width:15.6pt;height:15.6pt" equationxml="&lt;">
            <v:imagedata r:id="rId91" o:title="" chromakey="white"/>
          </v:shape>
        </w:pict>
      </w:r>
      <w:r w:rsidRPr="007530C6">
        <w:rPr>
          <w:lang w:eastAsia="ko-KR"/>
        </w:rPr>
        <w:instrText xml:space="preserve"> </w:instrText>
      </w:r>
      <w:r w:rsidRPr="007530C6">
        <w:rPr>
          <w:lang w:eastAsia="ko-KR"/>
        </w:rPr>
        <w:fldChar w:fldCharType="separate"/>
      </w:r>
      <w:r w:rsidR="00684AC2">
        <w:rPr>
          <w:position w:val="-5"/>
        </w:rPr>
        <w:pict w14:anchorId="7311102F">
          <v:shape id="_x0000_i1202" type="#_x0000_t75" style="width:15.6pt;height:15.6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684AC2">
        <w:rPr>
          <w:rFonts w:eastAsia="Osaka"/>
          <w:position w:val="-5"/>
        </w:rPr>
        <w:pict w14:anchorId="70A6BD61">
          <v:shape id="_x0000_i1203" type="#_x0000_t75" style="width:15.6pt;height:15.6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47BC1811">
          <v:shape id="_x0000_i1204" type="#_x0000_t75" style="width:15.6pt;height:15.6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684AC2">
        <w:rPr>
          <w:position w:val="-5"/>
        </w:rPr>
        <w:pict w14:anchorId="15F41853">
          <v:shape id="_x0000_i1205" type="#_x0000_t75" style="width:15.6pt;height:15.6pt" equationxml="&lt;">
            <v:imagedata r:id="rId91" o:title="" chromakey="white"/>
          </v:shape>
        </w:pict>
      </w:r>
      <w:r w:rsidRPr="007530C6">
        <w:instrText xml:space="preserve"> </w:instrText>
      </w:r>
      <w:r w:rsidRPr="007530C6">
        <w:fldChar w:fldCharType="separate"/>
      </w:r>
      <w:r w:rsidR="00684AC2">
        <w:rPr>
          <w:position w:val="-5"/>
        </w:rPr>
        <w:pict w14:anchorId="5055DAF4">
          <v:shape id="_x0000_i1206" type="#_x0000_t75" style="width:15.6pt;height:15.6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684AC2">
        <w:rPr>
          <w:rFonts w:eastAsia="SimSun"/>
          <w:position w:val="-21"/>
        </w:rPr>
        <w:pict w14:anchorId="08BDA254">
          <v:shape id="_x0000_i1207" type="#_x0000_t75" style="width:154.2pt;height:27.6pt" equationxml="&lt;">
            <v:imagedata r:id="rId124" o:title="" chromakey="white"/>
          </v:shape>
        </w:pict>
      </w:r>
      <w:r w:rsidRPr="007530C6">
        <w:rPr>
          <w:lang w:val="sv-FI"/>
        </w:rPr>
        <w:instrText xml:space="preserve"> </w:instrText>
      </w:r>
      <w:r w:rsidRPr="007530C6">
        <w:rPr>
          <w:lang w:val="sv-FI"/>
        </w:rPr>
        <w:fldChar w:fldCharType="separate"/>
      </w:r>
      <w:r w:rsidR="00684AC2">
        <w:rPr>
          <w:rFonts w:eastAsia="SimSun"/>
          <w:position w:val="-21"/>
        </w:rPr>
        <w:pict w14:anchorId="6E092244">
          <v:shape id="_x0000_i1208" type="#_x0000_t75" style="width:154.2pt;height:27.6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684AC2">
        <w:rPr>
          <w:position w:val="-5"/>
        </w:rPr>
        <w:pict w14:anchorId="6F747BEB">
          <v:shape id="_x0000_i1209" type="#_x0000_t75" style="width:10.2pt;height:15.6pt" equationxml="&lt;">
            <v:imagedata r:id="rId125" o:title="" chromakey="white"/>
          </v:shape>
        </w:pict>
      </w:r>
      <w:r w:rsidRPr="007530C6">
        <w:rPr>
          <w:lang w:eastAsia="ko-KR"/>
        </w:rPr>
        <w:instrText xml:space="preserve"> </w:instrText>
      </w:r>
      <w:r w:rsidRPr="007530C6">
        <w:rPr>
          <w:lang w:eastAsia="ko-KR"/>
        </w:rPr>
        <w:fldChar w:fldCharType="separate"/>
      </w:r>
      <w:r w:rsidR="00684AC2">
        <w:rPr>
          <w:position w:val="-5"/>
        </w:rPr>
        <w:pict w14:anchorId="62C2D1E4">
          <v:shape id="_x0000_i1210" type="#_x0000_t75" style="width:10.2pt;height:15.6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684AC2">
        <w:rPr>
          <w:position w:val="-6"/>
        </w:rPr>
        <w:pict w14:anchorId="66FB0AD7">
          <v:shape id="_x0000_i1211" type="#_x0000_t75" style="width:41.4pt;height:14.4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684AC2">
        <w:rPr>
          <w:position w:val="-6"/>
        </w:rPr>
        <w:pict w14:anchorId="47DBD357">
          <v:shape id="_x0000_i1212" type="#_x0000_t75" style="width:41.4pt;height:14.4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684AC2">
        <w:rPr>
          <w:position w:val="-5"/>
        </w:rPr>
        <w:pict w14:anchorId="57478666">
          <v:shape id="_x0000_i1213" type="#_x0000_t75" style="width:29.4pt;height:15.6pt" equationxml="&lt;">
            <v:imagedata r:id="rId127" o:title="" chromakey="white"/>
          </v:shape>
        </w:pict>
      </w:r>
      <w:r w:rsidRPr="007530C6">
        <w:instrText xml:space="preserve"> </w:instrText>
      </w:r>
      <w:r w:rsidRPr="007530C6">
        <w:fldChar w:fldCharType="separate"/>
      </w:r>
      <w:r w:rsidR="00684AC2">
        <w:rPr>
          <w:position w:val="-5"/>
        </w:rPr>
        <w:pict w14:anchorId="6DFBD011">
          <v:shape id="_x0000_i1214" type="#_x0000_t75" style="width:29.4pt;height:15.6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684AC2">
        <w:rPr>
          <w:position w:val="-6"/>
        </w:rPr>
        <w:pict w14:anchorId="706A1449">
          <v:shape id="_x0000_i1215" type="#_x0000_t75" style="width:44.4pt;height:14.4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684AC2">
        <w:rPr>
          <w:position w:val="-6"/>
        </w:rPr>
        <w:pict w14:anchorId="309914F4">
          <v:shape id="_x0000_i1216" type="#_x0000_t75" style="width:44.4pt;height:14.4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684AC2">
        <w:rPr>
          <w:position w:val="-5"/>
        </w:rPr>
        <w:pict w14:anchorId="7BC5A5C9">
          <v:shape id="_x0000_i1217" type="#_x0000_t75" style="width:35.4pt;height:15.6pt" equationxml="&lt;">
            <v:imagedata r:id="rId129" o:title="" chromakey="white"/>
          </v:shape>
        </w:pict>
      </w:r>
      <w:r w:rsidRPr="007530C6">
        <w:rPr>
          <w:lang w:eastAsia="ko-KR"/>
        </w:rPr>
        <w:instrText xml:space="preserve"> </w:instrText>
      </w:r>
      <w:r w:rsidRPr="007530C6">
        <w:rPr>
          <w:lang w:eastAsia="ko-KR"/>
        </w:rPr>
        <w:fldChar w:fldCharType="separate"/>
      </w:r>
      <w:r w:rsidR="00684AC2">
        <w:rPr>
          <w:position w:val="-5"/>
        </w:rPr>
        <w:pict w14:anchorId="6876055B">
          <v:shape id="_x0000_i1218" type="#_x0000_t75" style="width:35.4pt;height:15.6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684AC2">
        <w:rPr>
          <w:position w:val="-5"/>
        </w:rPr>
        <w:pict w14:anchorId="12B85F22">
          <v:shape id="_x0000_i1219" type="#_x0000_t75" style="width:35.4pt;height:15.6pt" equationxml="&lt;">
            <v:imagedata r:id="rId130" o:title="" chromakey="white"/>
          </v:shape>
        </w:pict>
      </w:r>
      <w:r w:rsidRPr="007530C6">
        <w:rPr>
          <w:lang w:eastAsia="ko-KR"/>
        </w:rPr>
        <w:instrText xml:space="preserve"> </w:instrText>
      </w:r>
      <w:r w:rsidRPr="007530C6">
        <w:rPr>
          <w:lang w:eastAsia="ko-KR"/>
        </w:rPr>
        <w:fldChar w:fldCharType="separate"/>
      </w:r>
      <w:r w:rsidR="00684AC2">
        <w:rPr>
          <w:position w:val="-5"/>
        </w:rPr>
        <w:pict w14:anchorId="4626647B">
          <v:shape id="_x0000_i1220" type="#_x0000_t75" style="width:35.4pt;height:15.6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684AC2">
        <w:rPr>
          <w:position w:val="-5"/>
        </w:rPr>
        <w:pict w14:anchorId="49E9A750">
          <v:shape id="_x0000_i1221" type="#_x0000_t75" style="width:52.2pt;height:15.6pt" equationxml="&lt;">
            <v:imagedata r:id="rId119" o:title="" chromakey="white"/>
          </v:shape>
        </w:pict>
      </w:r>
      <w:r w:rsidRPr="007530C6">
        <w:rPr>
          <w:noProof/>
        </w:rPr>
        <w:instrText xml:space="preserve"> </w:instrText>
      </w:r>
      <w:r w:rsidRPr="007530C6">
        <w:rPr>
          <w:noProof/>
        </w:rPr>
        <w:fldChar w:fldCharType="separate"/>
      </w:r>
      <w:r w:rsidR="00684AC2">
        <w:rPr>
          <w:position w:val="-5"/>
        </w:rPr>
        <w:pict w14:anchorId="23C47FBB">
          <v:shape id="_x0000_i1222" type="#_x0000_t75" style="width:52.2pt;height:15.6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684AC2">
        <w:rPr>
          <w:position w:val="-5"/>
        </w:rPr>
        <w:pict w14:anchorId="4464F057">
          <v:shape id="_x0000_i1223" type="#_x0000_t75" style="width:52.2pt;height:15.6pt" equationxml="&lt;">
            <v:imagedata r:id="rId120" o:title="" chromakey="white"/>
          </v:shape>
        </w:pict>
      </w:r>
      <w:r w:rsidRPr="007530C6">
        <w:rPr>
          <w:noProof/>
        </w:rPr>
        <w:instrText xml:space="preserve"> </w:instrText>
      </w:r>
      <w:r w:rsidRPr="007530C6">
        <w:rPr>
          <w:noProof/>
        </w:rPr>
        <w:fldChar w:fldCharType="separate"/>
      </w:r>
      <w:r w:rsidR="00684AC2">
        <w:rPr>
          <w:position w:val="-5"/>
        </w:rPr>
        <w:pict w14:anchorId="6F65176A">
          <v:shape id="_x0000_i1224" type="#_x0000_t75" style="width:52.2pt;height:15.6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684AC2">
        <w:rPr>
          <w:position w:val="-12"/>
        </w:rPr>
        <w:pict w14:anchorId="1440273C">
          <v:shape id="_x0000_i1225" type="#_x0000_t75" style="width:149.4pt;height:14.4pt" equationxml="&lt;">
            <v:imagedata r:id="rId131" o:title="" chromakey="white"/>
          </v:shape>
        </w:pict>
      </w:r>
      <w:r w:rsidRPr="007530C6">
        <w:instrText xml:space="preserve"> </w:instrText>
      </w:r>
      <w:r w:rsidRPr="007530C6">
        <w:fldChar w:fldCharType="separate"/>
      </w:r>
      <w:r w:rsidR="00684AC2">
        <w:rPr>
          <w:position w:val="-12"/>
        </w:rPr>
        <w:pict w14:anchorId="7C2DE7A9">
          <v:shape id="_x0000_i1226" type="#_x0000_t75" style="width:149.4pt;height:14.4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684AC2">
        <w:rPr>
          <w:position w:val="-5"/>
        </w:rPr>
        <w:pict w14:anchorId="081D2773">
          <v:shape id="_x0000_i1227" type="#_x0000_t75" style="width:19.8pt;height:15.6pt" equationxml="&lt;">
            <v:imagedata r:id="rId132" o:title="" chromakey="white"/>
          </v:shape>
        </w:pict>
      </w:r>
      <w:r w:rsidRPr="007530C6">
        <w:rPr>
          <w:rFonts w:eastAsia="×–¾’©‘Ì"/>
        </w:rPr>
        <w:instrText xml:space="preserve"> </w:instrText>
      </w:r>
      <w:r w:rsidRPr="007530C6">
        <w:rPr>
          <w:rFonts w:eastAsia="×–¾’©‘Ì"/>
        </w:rPr>
        <w:fldChar w:fldCharType="separate"/>
      </w:r>
      <w:r w:rsidR="00684AC2">
        <w:rPr>
          <w:position w:val="-5"/>
        </w:rPr>
        <w:pict w14:anchorId="617F0D37">
          <v:shape id="_x0000_i1228" type="#_x0000_t75" style="width:19.8pt;height:15.6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1" w:name="_Toc82595657"/>
      <w:bookmarkStart w:id="6382" w:name="_Toc76545554"/>
      <w:bookmarkStart w:id="6383" w:name="_Toc75243208"/>
      <w:bookmarkStart w:id="6384" w:name="_Toc74962298"/>
      <w:bookmarkStart w:id="6385" w:name="_Toc66728421"/>
      <w:bookmarkStart w:id="6386" w:name="_Toc61183106"/>
      <w:bookmarkStart w:id="6387" w:name="_Toc58863121"/>
      <w:bookmarkStart w:id="6388" w:name="_Toc58860617"/>
      <w:bookmarkStart w:id="6389" w:name="_Toc53182830"/>
      <w:bookmarkStart w:id="6390" w:name="_Toc45884795"/>
      <w:bookmarkStart w:id="6391" w:name="_Toc37272548"/>
      <w:bookmarkStart w:id="6392" w:name="_Toc36645494"/>
      <w:bookmarkStart w:id="6393" w:name="_Toc29810100"/>
      <w:bookmarkStart w:id="6394" w:name="_Toc21100301"/>
      <w:bookmarkStart w:id="6395" w:name="_Toc121756821"/>
      <w:bookmarkStart w:id="6396" w:name="_Toc121820410"/>
      <w:bookmarkStart w:id="6397" w:name="_Toc124158160"/>
      <w:bookmarkStart w:id="6398" w:name="_Toc130560737"/>
      <w:bookmarkStart w:id="6399" w:name="_Toc137470380"/>
      <w:bookmarkStart w:id="6400" w:name="_Toc138884773"/>
      <w:bookmarkStart w:id="6401" w:name="_Toc145511181"/>
      <w:bookmarkStart w:id="6402" w:name="_Toc155479418"/>
      <w:bookmarkStart w:id="6403" w:name="_Toc176464527"/>
      <w:bookmarkStart w:id="6404" w:name="_Toc187247374"/>
      <w:bookmarkStart w:id="6405" w:name="_Toc192494897"/>
      <w:r w:rsidRPr="007530C6">
        <w:rPr>
          <w:rFonts w:hint="eastAsia"/>
          <w:lang w:eastAsia="zh-CN"/>
        </w:rPr>
        <w:t>E</w:t>
      </w:r>
      <w:r w:rsidR="0004166F" w:rsidRPr="007530C6">
        <w:t>.7.2</w:t>
      </w:r>
      <w:r w:rsidR="0004166F" w:rsidRPr="007530C6">
        <w:tab/>
        <w:t>Averaged EVM (TDD)</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684AC2">
        <w:rPr>
          <w:rFonts w:eastAsia="SimSun"/>
          <w:position w:val="-5"/>
        </w:rPr>
        <w:pict w14:anchorId="622AD7C9">
          <v:shape id="_x0000_i1229" type="#_x0000_t75" style="width:19.8pt;height:15.6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684AC2">
        <w:rPr>
          <w:rFonts w:eastAsia="SimSun"/>
          <w:position w:val="-5"/>
        </w:rPr>
        <w:pict w14:anchorId="20A52DF0">
          <v:shape id="_x0000_i1230" type="#_x0000_t75" style="width:19.8pt;height:15.6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684AC2">
        <w:rPr>
          <w:rFonts w:eastAsia="SimSun"/>
          <w:position w:val="-5"/>
        </w:rPr>
        <w:pict w14:anchorId="7BE00396">
          <v:shape id="_x0000_i1231" type="#_x0000_t75" style="width:19.8pt;height:15.6pt" equationxml="&lt;">
            <v:imagedata r:id="rId133" o:title="" chromakey="white"/>
          </v:shape>
        </w:pict>
      </w:r>
      <w:r w:rsidRPr="007530C6">
        <w:rPr>
          <w:rFonts w:eastAsia="SimSun"/>
        </w:rPr>
        <w:instrText xml:space="preserve"> </w:instrText>
      </w:r>
      <w:r w:rsidRPr="007530C6">
        <w:rPr>
          <w:rFonts w:eastAsia="SimSun"/>
        </w:rPr>
        <w:fldChar w:fldCharType="separate"/>
      </w:r>
      <w:r w:rsidR="00684AC2">
        <w:rPr>
          <w:rFonts w:eastAsia="SimSun"/>
          <w:position w:val="-5"/>
        </w:rPr>
        <w:pict w14:anchorId="5BF6828F">
          <v:shape id="_x0000_i1232" type="#_x0000_t75" style="width:19.8pt;height:15.6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684AC2">
        <w:rPr>
          <w:rFonts w:eastAsia="SimSun"/>
          <w:position w:val="-5"/>
        </w:rPr>
        <w:pict w14:anchorId="1AFB858A">
          <v:shape id="_x0000_i1233" type="#_x0000_t75" style="width:15.6pt;height:15.6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SimSun"/>
          <w:position w:val="-5"/>
        </w:rPr>
        <w:pict w14:anchorId="3E3EAD97">
          <v:shape id="_x0000_i1234" type="#_x0000_t75" style="width:15.6pt;height:15.6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684AC2">
        <w:rPr>
          <w:rFonts w:eastAsia="Osaka"/>
          <w:position w:val="-5"/>
        </w:rPr>
        <w:pict w14:anchorId="05964503">
          <v:shape id="_x0000_i1235" type="#_x0000_t75" style="width:15.6pt;height:15.6pt" equationxml="&lt;">
            <v:imagedata r:id="rId91" o:title="" chromakey="white"/>
          </v:shape>
        </w:pict>
      </w:r>
      <w:r w:rsidRPr="007530C6">
        <w:rPr>
          <w:rFonts w:eastAsia="Osaka"/>
        </w:rPr>
        <w:instrText xml:space="preserve"> </w:instrText>
      </w:r>
      <w:r w:rsidRPr="007530C6">
        <w:rPr>
          <w:rFonts w:eastAsia="Osaka"/>
        </w:rPr>
        <w:fldChar w:fldCharType="separate"/>
      </w:r>
      <w:r w:rsidR="00684AC2">
        <w:rPr>
          <w:rFonts w:eastAsia="Osaka"/>
          <w:position w:val="-5"/>
        </w:rPr>
        <w:pict w14:anchorId="70E23EAE">
          <v:shape id="_x0000_i1236" type="#_x0000_t75" style="width:15.6pt;height:15.6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684AC2">
        <w:rPr>
          <w:position w:val="-5"/>
        </w:rPr>
        <w:pict w14:anchorId="328B9B10">
          <v:shape id="_x0000_i1237" type="#_x0000_t75" style="width:35.4pt;height:15.6pt" equationxml="&lt;">
            <v:imagedata r:id="rId130" o:title="" chromakey="white"/>
          </v:shape>
        </w:pict>
      </w:r>
      <w:r w:rsidRPr="007530C6">
        <w:instrText xml:space="preserve"> </w:instrText>
      </w:r>
      <w:r w:rsidRPr="007530C6">
        <w:fldChar w:fldCharType="separate"/>
      </w:r>
      <w:r w:rsidR="00684AC2">
        <w:rPr>
          <w:position w:val="-5"/>
        </w:rPr>
        <w:pict w14:anchorId="30C88669">
          <v:shape id="_x0000_i1238" type="#_x0000_t75" style="width:35.4pt;height:15.6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684AC2">
        <w:rPr>
          <w:position w:val="-32"/>
        </w:rPr>
        <w:pict w14:anchorId="17D93C92">
          <v:shape id="_x0000_i1239" type="#_x0000_t75" style="width:174.6pt;height:35.4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684AC2">
        <w:rPr>
          <w:position w:val="-32"/>
        </w:rPr>
        <w:pict w14:anchorId="03F55907">
          <v:shape id="_x0000_i1240" type="#_x0000_t75" style="width:171.6pt;height:35.4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684AC2">
        <w:rPr>
          <w:position w:val="-5"/>
        </w:rPr>
        <w:pict w14:anchorId="7665068E">
          <v:shape id="_x0000_i1241" type="#_x0000_t75" style="width:10.2pt;height:15.6pt" equationxml="&lt;">
            <v:imagedata r:id="rId125" o:title="" chromakey="white"/>
          </v:shape>
        </w:pict>
      </w:r>
      <w:r w:rsidRPr="007530C6">
        <w:rPr>
          <w:lang w:eastAsia="ko-KR"/>
        </w:rPr>
        <w:instrText xml:space="preserve"> </w:instrText>
      </w:r>
      <w:r w:rsidRPr="007530C6">
        <w:rPr>
          <w:lang w:eastAsia="ko-KR"/>
        </w:rPr>
        <w:fldChar w:fldCharType="separate"/>
      </w:r>
      <w:r w:rsidR="00684AC2">
        <w:rPr>
          <w:position w:val="-5"/>
        </w:rPr>
        <w:pict w14:anchorId="1CB96B73">
          <v:shape id="_x0000_i1242" type="#_x0000_t75" style="width:10.2pt;height:15.6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684AC2">
        <w:rPr>
          <w:position w:val="-5"/>
        </w:rPr>
        <w:pict w14:anchorId="105BE9FB">
          <v:shape id="_x0000_i1243" type="#_x0000_t75" style="width:35.4pt;height:15.6pt" equationxml="&lt;">
            <v:imagedata r:id="rId135" o:title="" chromakey="white"/>
          </v:shape>
        </w:pict>
      </w:r>
      <w:r w:rsidRPr="007530C6">
        <w:instrText xml:space="preserve"> </w:instrText>
      </w:r>
      <w:r w:rsidRPr="007530C6">
        <w:fldChar w:fldCharType="separate"/>
      </w:r>
      <w:r w:rsidR="00684AC2">
        <w:rPr>
          <w:position w:val="-5"/>
        </w:rPr>
        <w:pict w14:anchorId="312BF570">
          <v:shape id="_x0000_i1244" type="#_x0000_t75" style="width:35.4pt;height:15.6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684AC2">
        <w:rPr>
          <w:position w:val="-5"/>
        </w:rPr>
        <w:pict w14:anchorId="7E738673">
          <v:shape id="_x0000_i1245" type="#_x0000_t75" style="width:35.4pt;height:15.6pt" equationxml="&lt;">
            <v:imagedata r:id="rId130" o:title="" chromakey="white"/>
          </v:shape>
        </w:pict>
      </w:r>
      <w:r w:rsidRPr="007530C6">
        <w:instrText xml:space="preserve"> </w:instrText>
      </w:r>
      <w:r w:rsidRPr="007530C6">
        <w:fldChar w:fldCharType="separate"/>
      </w:r>
      <w:r w:rsidR="00684AC2">
        <w:rPr>
          <w:position w:val="-5"/>
        </w:rPr>
        <w:pict w14:anchorId="30F9F5E5">
          <v:shape id="_x0000_i1246" type="#_x0000_t75" style="width:35.4pt;height:15.6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684AC2">
        <w:rPr>
          <w:position w:val="-6"/>
        </w:rPr>
        <w:pict w14:anchorId="005B1F4C">
          <v:shape id="_x0000_i1247" type="#_x0000_t75" style="width:41.4pt;height:14.4pt" equationxml="&lt;">
            <v:imagedata r:id="rId126" o:title="" chromakey="white"/>
          </v:shape>
        </w:pict>
      </w:r>
      <w:r w:rsidRPr="007530C6">
        <w:instrText xml:space="preserve"> </w:instrText>
      </w:r>
      <w:r w:rsidRPr="007530C6">
        <w:fldChar w:fldCharType="separate"/>
      </w:r>
      <w:r w:rsidR="00684AC2">
        <w:rPr>
          <w:position w:val="-6"/>
        </w:rPr>
        <w:pict w14:anchorId="42CC5690">
          <v:shape id="_x0000_i1248" type="#_x0000_t75" style="width:41.4pt;height:14.4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684AC2">
        <w:rPr>
          <w:position w:val="-5"/>
        </w:rPr>
        <w:pict w14:anchorId="3421B5BF">
          <v:shape id="_x0000_i1249" type="#_x0000_t75" style="width:29.4pt;height:15.6pt" equationxml="&lt;">
            <v:imagedata r:id="rId127" o:title="" chromakey="white"/>
          </v:shape>
        </w:pict>
      </w:r>
      <w:r w:rsidRPr="007530C6">
        <w:instrText xml:space="preserve"> </w:instrText>
      </w:r>
      <w:r w:rsidRPr="007530C6">
        <w:fldChar w:fldCharType="separate"/>
      </w:r>
      <w:r w:rsidR="00684AC2">
        <w:rPr>
          <w:position w:val="-5"/>
        </w:rPr>
        <w:pict w14:anchorId="0C4623AD">
          <v:shape id="_x0000_i1250" type="#_x0000_t75" style="width:29.4pt;height:15.6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684AC2">
        <w:rPr>
          <w:position w:val="-6"/>
        </w:rPr>
        <w:pict w14:anchorId="79D35BAB">
          <v:shape id="_x0000_i1251" type="#_x0000_t75" style="width:44.4pt;height:14.4pt" equationxml="&lt;">
            <v:imagedata r:id="rId128" o:title="" chromakey="white"/>
          </v:shape>
        </w:pict>
      </w:r>
      <w:r w:rsidRPr="007530C6">
        <w:rPr>
          <w:rFonts w:eastAsia="×–¾’©‘Ì"/>
        </w:rPr>
        <w:instrText xml:space="preserve"> </w:instrText>
      </w:r>
      <w:r w:rsidRPr="007530C6">
        <w:rPr>
          <w:rFonts w:eastAsia="×–¾’©‘Ì"/>
        </w:rPr>
        <w:fldChar w:fldCharType="separate"/>
      </w:r>
      <w:r w:rsidR="00684AC2">
        <w:rPr>
          <w:position w:val="-6"/>
        </w:rPr>
        <w:pict w14:anchorId="3C709553">
          <v:shape id="_x0000_i1252" type="#_x0000_t75" style="width:44.4pt;height:14.4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684AC2">
        <w:rPr>
          <w:position w:val="-5"/>
        </w:rPr>
        <w:pict w14:anchorId="461D61B3">
          <v:shape id="_x0000_i1253" type="#_x0000_t75" style="width:35.4pt;height:15.6pt" equationxml="&lt;">
            <v:imagedata r:id="rId129" o:title="" chromakey="white"/>
          </v:shape>
        </w:pict>
      </w:r>
      <w:r w:rsidRPr="007530C6">
        <w:instrText xml:space="preserve"> </w:instrText>
      </w:r>
      <w:r w:rsidRPr="007530C6">
        <w:fldChar w:fldCharType="separate"/>
      </w:r>
      <w:r w:rsidR="00684AC2">
        <w:rPr>
          <w:position w:val="-5"/>
        </w:rPr>
        <w:pict w14:anchorId="7039F3FB">
          <v:shape id="_x0000_i1254" type="#_x0000_t75" style="width:35.4pt;height:15.6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684AC2">
        <w:rPr>
          <w:position w:val="-5"/>
        </w:rPr>
        <w:pict w14:anchorId="7A51C9DC">
          <v:shape id="_x0000_i1255" type="#_x0000_t75" style="width:52.2pt;height:15.6pt" equationxml="&lt;">
            <v:imagedata r:id="rId119" o:title="" chromakey="white"/>
          </v:shape>
        </w:pict>
      </w:r>
      <w:r w:rsidRPr="007530C6">
        <w:rPr>
          <w:noProof/>
        </w:rPr>
        <w:instrText xml:space="preserve"> </w:instrText>
      </w:r>
      <w:r w:rsidRPr="007530C6">
        <w:rPr>
          <w:noProof/>
        </w:rPr>
        <w:fldChar w:fldCharType="separate"/>
      </w:r>
      <w:r w:rsidR="00684AC2">
        <w:rPr>
          <w:position w:val="-5"/>
        </w:rPr>
        <w:pict w14:anchorId="2EB9E97F">
          <v:shape id="_x0000_i1256" type="#_x0000_t75" style="width:52.2pt;height:15.6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684AC2">
        <w:rPr>
          <w:position w:val="-5"/>
        </w:rPr>
        <w:pict w14:anchorId="2D3F6842">
          <v:shape id="_x0000_i1257" type="#_x0000_t75" style="width:52.2pt;height:15.6pt" equationxml="&lt;">
            <v:imagedata r:id="rId120" o:title="" chromakey="white"/>
          </v:shape>
        </w:pict>
      </w:r>
      <w:r w:rsidRPr="007530C6">
        <w:rPr>
          <w:noProof/>
        </w:rPr>
        <w:instrText xml:space="preserve"> </w:instrText>
      </w:r>
      <w:r w:rsidRPr="007530C6">
        <w:rPr>
          <w:noProof/>
        </w:rPr>
        <w:fldChar w:fldCharType="separate"/>
      </w:r>
      <w:r w:rsidR="00684AC2">
        <w:rPr>
          <w:position w:val="-5"/>
        </w:rPr>
        <w:pict w14:anchorId="748F6B83">
          <v:shape id="_x0000_i1258" type="#_x0000_t75" style="width:52.2pt;height:15.6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684AC2">
        <w:rPr>
          <w:position w:val="-12"/>
        </w:rPr>
        <w:pict w14:anchorId="3D1C81FE">
          <v:shape id="_x0000_i1259" type="#_x0000_t75" style="width:169.8pt;height:14.4pt" equationxml="&lt;">
            <v:imagedata r:id="rId136" o:title="" chromakey="white"/>
          </v:shape>
        </w:pict>
      </w:r>
      <w:r w:rsidRPr="007530C6">
        <w:instrText xml:space="preserve"> </w:instrText>
      </w:r>
      <w:r w:rsidRPr="007530C6">
        <w:fldChar w:fldCharType="separate"/>
      </w:r>
      <w:r w:rsidR="00684AC2">
        <w:rPr>
          <w:position w:val="-12"/>
        </w:rPr>
        <w:pict w14:anchorId="09B3BB6D">
          <v:shape id="_x0000_i1260" type="#_x0000_t75" style="width:169.8pt;height:14.4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684AC2">
        <w:rPr>
          <w:position w:val="-5"/>
        </w:rPr>
        <w:pict w14:anchorId="4F2A0962">
          <v:shape id="_x0000_i1261" type="#_x0000_t75" style="width:15.6pt;height:15.6pt" equationxml="&lt;">
            <v:imagedata r:id="rId91" o:title="" chromakey="white"/>
          </v:shape>
        </w:pict>
      </w:r>
      <w:r w:rsidRPr="007530C6">
        <w:rPr>
          <w:lang w:eastAsia="ko-KR"/>
        </w:rPr>
        <w:instrText xml:space="preserve"> </w:instrText>
      </w:r>
      <w:r w:rsidRPr="007530C6">
        <w:rPr>
          <w:lang w:eastAsia="ko-KR"/>
        </w:rPr>
        <w:fldChar w:fldCharType="separate"/>
      </w:r>
      <w:r w:rsidR="00684AC2">
        <w:rPr>
          <w:position w:val="-5"/>
        </w:rPr>
        <w:pict w14:anchorId="1AB6C4B4">
          <v:shape id="_x0000_i1262" type="#_x0000_t75" style="width:15.6pt;height:15.6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684AC2">
        <w:rPr>
          <w:position w:val="-6"/>
        </w:rPr>
        <w:pict w14:anchorId="70A4E788">
          <v:shape id="_x0000_i1263" type="#_x0000_t75" style="width:30.6pt;height:14.4pt" equationxml="&lt;">
            <v:imagedata r:id="rId137" o:title="" chromakey="white"/>
          </v:shape>
        </w:pict>
      </w:r>
      <w:r w:rsidRPr="007530C6">
        <w:rPr>
          <w:lang w:eastAsia="ko-KR"/>
        </w:rPr>
        <w:instrText xml:space="preserve"> </w:instrText>
      </w:r>
      <w:r w:rsidRPr="007530C6">
        <w:rPr>
          <w:lang w:eastAsia="ko-KR"/>
        </w:rPr>
        <w:fldChar w:fldCharType="separate"/>
      </w:r>
      <w:r w:rsidR="00684AC2">
        <w:rPr>
          <w:position w:val="-6"/>
        </w:rPr>
        <w:pict w14:anchorId="01534AD0">
          <v:shape id="_x0000_i1264" type="#_x0000_t75" style="width:30.6pt;height:14.4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684AC2">
        <w:rPr>
          <w:position w:val="-15"/>
        </w:rPr>
        <w:pict w14:anchorId="7369D185">
          <v:shape id="_x0000_i1265" type="#_x0000_t75" style="width:82.2pt;height:19.8pt" equationxml="&lt;">
            <v:imagedata r:id="rId138" o:title="" chromakey="white"/>
          </v:shape>
        </w:pict>
      </w:r>
      <w:r w:rsidRPr="007530C6">
        <w:rPr>
          <w:lang w:eastAsia="ko-KR"/>
        </w:rPr>
        <w:instrText xml:space="preserve"> </w:instrText>
      </w:r>
      <w:r w:rsidRPr="007530C6">
        <w:rPr>
          <w:lang w:eastAsia="ko-KR"/>
        </w:rPr>
        <w:fldChar w:fldCharType="separate"/>
      </w:r>
      <w:r w:rsidR="00684AC2">
        <w:rPr>
          <w:position w:val="-15"/>
        </w:rPr>
        <w:pict w14:anchorId="3D97D1DB">
          <v:shape id="_x0000_i1266" type="#_x0000_t75" style="width:82.2pt;height:19.8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684AC2">
        <w:rPr>
          <w:position w:val="-5"/>
        </w:rPr>
        <w:pict w14:anchorId="045A8B37">
          <v:shape id="_x0000_i1267" type="#_x0000_t75" style="width:41.4pt;height:15.6pt" equationxml="&lt;">
            <v:imagedata r:id="rId139" o:title="" chromakey="white"/>
          </v:shape>
        </w:pict>
      </w:r>
      <w:r w:rsidRPr="007530C6">
        <w:instrText xml:space="preserve"> </w:instrText>
      </w:r>
      <w:r w:rsidRPr="007530C6">
        <w:fldChar w:fldCharType="separate"/>
      </w:r>
      <w:r w:rsidR="00684AC2">
        <w:rPr>
          <w:position w:val="-5"/>
        </w:rPr>
        <w:pict w14:anchorId="209B697D">
          <v:shape id="_x0000_i1268" type="#_x0000_t75" style="width:41.4pt;height:15.6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684AC2">
        <w:rPr>
          <w:position w:val="-5"/>
        </w:rPr>
        <w:pict w14:anchorId="052AB635">
          <v:shape id="_x0000_i1269" type="#_x0000_t75" style="width:41.4pt;height:15.6pt" equationxml="&lt;">
            <v:imagedata r:id="rId140" o:title="" chromakey="white"/>
          </v:shape>
        </w:pict>
      </w:r>
      <w:r w:rsidRPr="007530C6">
        <w:instrText xml:space="preserve"> </w:instrText>
      </w:r>
      <w:r w:rsidRPr="007530C6">
        <w:fldChar w:fldCharType="separate"/>
      </w:r>
      <w:r w:rsidR="00684AC2">
        <w:rPr>
          <w:position w:val="-5"/>
        </w:rPr>
        <w:pict w14:anchorId="529CC1E8">
          <v:shape id="_x0000_i1270" type="#_x0000_t75" style="width:41.4pt;height:15.6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684AC2">
        <w:rPr>
          <w:position w:val="-5"/>
        </w:rPr>
        <w:pict w14:anchorId="62C7B307">
          <v:shape id="_x0000_i1271" type="#_x0000_t75" style="width:41.4pt;height:15.6pt" equationxml="&lt;">
            <v:imagedata r:id="rId141" o:title="" chromakey="white"/>
          </v:shape>
        </w:pict>
      </w:r>
      <w:r w:rsidRPr="007530C6">
        <w:instrText xml:space="preserve"> </w:instrText>
      </w:r>
      <w:r w:rsidRPr="007530C6">
        <w:fldChar w:fldCharType="separate"/>
      </w:r>
      <w:r w:rsidR="00684AC2">
        <w:rPr>
          <w:position w:val="-5"/>
        </w:rPr>
        <w:pict w14:anchorId="222BF3E7">
          <v:shape id="_x0000_i1272" type="#_x0000_t75" style="width:41.4pt;height:15.6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684AC2">
        <w:pict w14:anchorId="19C414B4">
          <v:shape id="_x0000_i1273" type="#_x0000_t75" style="width:154.2pt;height:27.6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684AC2">
        <w:rPr>
          <w:position w:val="-5"/>
        </w:rPr>
        <w:pict w14:anchorId="41891FF4">
          <v:shape id="_x0000_i1274" type="#_x0000_t75" style="width:19.8pt;height:15.6pt" equationxml="&lt;">
            <v:imagedata r:id="rId132" o:title="" chromakey="white"/>
          </v:shape>
        </w:pict>
      </w:r>
      <w:r w:rsidRPr="007530C6">
        <w:rPr>
          <w:rFonts w:eastAsia="×–¾’©‘Ì"/>
        </w:rPr>
        <w:instrText xml:space="preserve"> </w:instrText>
      </w:r>
      <w:r w:rsidRPr="007530C6">
        <w:rPr>
          <w:rFonts w:eastAsia="×–¾’©‘Ì"/>
        </w:rPr>
        <w:fldChar w:fldCharType="separate"/>
      </w:r>
      <w:r w:rsidR="00684AC2">
        <w:rPr>
          <w:position w:val="-5"/>
        </w:rPr>
        <w:pict w14:anchorId="449BAEFA">
          <v:shape id="_x0000_i1275" type="#_x0000_t75" style="width:19.8pt;height:10.2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6" w:name="_Toc74583571"/>
      <w:bookmarkStart w:id="6407" w:name="_Toc29812013"/>
      <w:bookmarkStart w:id="6408" w:name="_Toc36817565"/>
      <w:bookmarkStart w:id="6409" w:name="_Toc98755792"/>
      <w:bookmarkStart w:id="6410" w:name="_Toc155358973"/>
      <w:bookmarkStart w:id="6411" w:name="_Toc66386613"/>
      <w:bookmarkStart w:id="6412" w:name="_Toc61184094"/>
      <w:bookmarkStart w:id="6413" w:name="_Toc53185635"/>
      <w:bookmarkStart w:id="6414" w:name="_Toc21127804"/>
      <w:bookmarkStart w:id="6415" w:name="_Toc37267876"/>
      <w:bookmarkStart w:id="6416" w:name="_Toc61184878"/>
      <w:bookmarkStart w:id="6417" w:name="_Toc82450366"/>
      <w:bookmarkStart w:id="6418" w:name="_Toc137554886"/>
      <w:bookmarkStart w:id="6419" w:name="_Toc76542384"/>
      <w:bookmarkStart w:id="6420" w:name="_Toc130402335"/>
      <w:bookmarkStart w:id="6421" w:name="_Toc89949403"/>
      <w:bookmarkStart w:id="6422" w:name="_Toc145531358"/>
      <w:bookmarkStart w:id="6423" w:name="_Toc82451014"/>
      <w:bookmarkStart w:id="6424" w:name="_Toc57820497"/>
      <w:bookmarkStart w:id="6425" w:name="_Toc53186011"/>
      <w:bookmarkStart w:id="6426" w:name="_Toc138946629"/>
      <w:bookmarkStart w:id="6427" w:name="_Toc138853948"/>
      <w:bookmarkStart w:id="6428" w:name="_Toc106184313"/>
      <w:bookmarkStart w:id="6429" w:name="_Toc61183700"/>
      <w:bookmarkStart w:id="6430" w:name="_Toc57821424"/>
      <w:bookmarkStart w:id="6431" w:name="_Toc98763384"/>
      <w:bookmarkStart w:id="6432" w:name="_Toc37260488"/>
      <w:bookmarkStart w:id="6433" w:name="_Toc61185268"/>
      <w:bookmarkStart w:id="6434" w:name="_Toc61184486"/>
      <w:bookmarkStart w:id="6435" w:name="_Toc176464528"/>
      <w:bookmarkStart w:id="6436" w:name="_Toc187247375"/>
      <w:bookmarkStart w:id="6437"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390BF9" w14:textId="58F186FE" w:rsidR="006D5539" w:rsidRPr="009C0461" w:rsidRDefault="006D5539" w:rsidP="00941FCA">
      <w:pPr>
        <w:pStyle w:val="Heading1"/>
        <w:rPr>
          <w:lang w:val="en-US"/>
        </w:rPr>
      </w:pPr>
      <w:bookmarkStart w:id="6438" w:name="_Toc137554894"/>
      <w:bookmarkStart w:id="6439" w:name="_Toc89949411"/>
      <w:bookmarkStart w:id="6440" w:name="_Toc145531366"/>
      <w:bookmarkStart w:id="6441" w:name="_Toc106184321"/>
      <w:bookmarkStart w:id="6442" w:name="_Toc76542392"/>
      <w:bookmarkStart w:id="6443" w:name="_Toc155358981"/>
      <w:bookmarkStart w:id="6444" w:name="_Toc130402343"/>
      <w:bookmarkStart w:id="6445" w:name="_Toc98755800"/>
      <w:bookmarkStart w:id="6446" w:name="_Toc82451022"/>
      <w:bookmarkStart w:id="6447" w:name="_Toc138946637"/>
      <w:bookmarkStart w:id="6448" w:name="_Toc138853956"/>
      <w:bookmarkStart w:id="6449" w:name="_Toc74583579"/>
      <w:bookmarkStart w:id="6450" w:name="_Toc98763392"/>
      <w:bookmarkStart w:id="6451" w:name="_Toc82450374"/>
      <w:bookmarkStart w:id="6452" w:name="_Toc176464529"/>
      <w:bookmarkStart w:id="6453" w:name="_Toc187247376"/>
      <w:bookmarkStart w:id="6454"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98D0268" w14:textId="308DC925" w:rsidR="006D5539" w:rsidRPr="009C0461" w:rsidRDefault="006D5539" w:rsidP="00941FCA">
      <w:pPr>
        <w:pStyle w:val="Heading2"/>
      </w:pPr>
      <w:bookmarkStart w:id="6455" w:name="_Toc176464530"/>
      <w:bookmarkStart w:id="6456" w:name="_Toc187247377"/>
      <w:bookmarkStart w:id="6457" w:name="_Toc192494900"/>
      <w:bookmarkStart w:id="6458" w:name="_Toc138946638"/>
      <w:bookmarkStart w:id="6459" w:name="_Toc98763393"/>
      <w:bookmarkStart w:id="6460" w:name="_Toc130402344"/>
      <w:bookmarkStart w:id="6461" w:name="_Toc82450375"/>
      <w:bookmarkStart w:id="6462" w:name="_Toc98755801"/>
      <w:bookmarkStart w:id="6463" w:name="_Toc138853957"/>
      <w:bookmarkStart w:id="6464" w:name="_Toc76542393"/>
      <w:bookmarkStart w:id="6465" w:name="_Toc82451023"/>
      <w:bookmarkStart w:id="6466" w:name="_Toc145531367"/>
      <w:bookmarkStart w:id="6467" w:name="_Toc137554895"/>
      <w:bookmarkStart w:id="6468" w:name="_Toc89949412"/>
      <w:bookmarkStart w:id="6469" w:name="_Toc106184322"/>
      <w:bookmarkStart w:id="6470" w:name="_Toc74583580"/>
      <w:bookmarkStart w:id="6471"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5"/>
      <w:bookmarkEnd w:id="6456"/>
      <w:bookmarkEnd w:id="6457"/>
      <w:r w:rsidRPr="009C0461">
        <w:t xml:space="preserve"> </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2" w:name="_Toc130402347"/>
      <w:bookmarkStart w:id="6473" w:name="_Toc138853960"/>
      <w:bookmarkStart w:id="6474" w:name="_Toc145531370"/>
      <w:bookmarkStart w:id="6475" w:name="_Toc74583583"/>
      <w:bookmarkStart w:id="6476" w:name="_Toc76542396"/>
      <w:bookmarkStart w:id="6477" w:name="_Toc82451026"/>
      <w:bookmarkStart w:id="6478" w:name="_Toc137554898"/>
      <w:bookmarkStart w:id="6479" w:name="_Toc98755804"/>
      <w:bookmarkStart w:id="6480" w:name="_Toc89949415"/>
      <w:bookmarkStart w:id="6481" w:name="_Toc155358985"/>
      <w:bookmarkStart w:id="6482" w:name="_Toc106184325"/>
      <w:bookmarkStart w:id="6483" w:name="_Toc138946641"/>
      <w:bookmarkStart w:id="6484" w:name="_Toc82450378"/>
      <w:bookmarkStart w:id="6485" w:name="_Toc98763396"/>
      <w:bookmarkStart w:id="6486" w:name="_Toc176464531"/>
      <w:bookmarkStart w:id="6487" w:name="_Toc187247378"/>
      <w:bookmarkStart w:id="6488"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89" w:name="_Toc130402348"/>
      <w:bookmarkStart w:id="6490" w:name="_Toc155358986"/>
      <w:bookmarkStart w:id="6491" w:name="_Toc138946642"/>
      <w:bookmarkStart w:id="6492" w:name="_Toc82450379"/>
      <w:bookmarkStart w:id="6493" w:name="_Toc98763397"/>
      <w:bookmarkStart w:id="6494" w:name="_Toc82451027"/>
      <w:bookmarkStart w:id="6495" w:name="_Toc106184326"/>
      <w:bookmarkStart w:id="6496" w:name="_Toc145531371"/>
      <w:bookmarkStart w:id="6497" w:name="_Toc137554899"/>
      <w:bookmarkStart w:id="6498" w:name="_Toc89949416"/>
      <w:bookmarkStart w:id="6499" w:name="_Toc98755805"/>
      <w:bookmarkStart w:id="6500" w:name="_Toc74583584"/>
      <w:bookmarkStart w:id="6501" w:name="_Toc76542397"/>
      <w:bookmarkStart w:id="6502" w:name="_Toc138853961"/>
      <w:bookmarkStart w:id="6503" w:name="_Toc176464532"/>
      <w:bookmarkStart w:id="6504" w:name="_Toc187247379"/>
      <w:bookmarkStart w:id="6505"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6" w:name="_Toc161665748"/>
      <w:bookmarkStart w:id="6507" w:name="_Toc169718898"/>
      <w:bookmarkStart w:id="6508" w:name="_Toc176464533"/>
      <w:bookmarkStart w:id="6509" w:name="_Toc187247380"/>
      <w:bookmarkStart w:id="6510"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6"/>
      <w:bookmarkEnd w:id="6507"/>
      <w:bookmarkEnd w:id="6508"/>
      <w:bookmarkEnd w:id="6509"/>
      <w:bookmarkEnd w:id="6510"/>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1" w:name="_Ref43894658"/>
      <w:r>
        <w:t xml:space="preserve">Table </w:t>
      </w:r>
      <w:bookmarkEnd w:id="6511"/>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2" w:name="OLE_LINK13"/>
            <w:bookmarkStart w:id="6513" w:name="OLE_LINK11"/>
            <w:bookmarkStart w:id="6514"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2"/>
      <w:bookmarkEnd w:id="6513"/>
      <w:bookmarkEnd w:id="6514"/>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5" w:name="_Toc75260363"/>
      <w:bookmarkStart w:id="6516" w:name="_Toc75275906"/>
      <w:bookmarkStart w:id="6517" w:name="_Toc75276416"/>
      <w:bookmarkStart w:id="6518" w:name="_Toc76541915"/>
      <w:bookmarkStart w:id="6519" w:name="_Toc82437686"/>
      <w:bookmarkStart w:id="6520" w:name="_Toc89945052"/>
      <w:bookmarkStart w:id="6521" w:name="_Toc98754070"/>
      <w:bookmarkStart w:id="6522" w:name="_Toc106181056"/>
      <w:bookmarkStart w:id="6523" w:name="_Toc114151101"/>
      <w:bookmarkStart w:id="6524" w:name="_Toc124151504"/>
      <w:bookmarkStart w:id="6525" w:name="_Toc124152024"/>
      <w:bookmarkStart w:id="6526" w:name="_Toc124152544"/>
      <w:bookmarkStart w:id="6527" w:name="_Toc130397076"/>
      <w:bookmarkStart w:id="6528" w:name="_Toc130397596"/>
      <w:bookmarkStart w:id="6529" w:name="_Toc137558701"/>
      <w:bookmarkStart w:id="6530" w:name="_Toc138862526"/>
      <w:bookmarkStart w:id="6531" w:name="_Toc145532583"/>
      <w:bookmarkStart w:id="6532" w:name="_Toc176464534"/>
      <w:bookmarkStart w:id="6533" w:name="_Toc187247381"/>
      <w:bookmarkStart w:id="6534" w:name="_Toc192494904"/>
      <w:bookmarkStart w:id="6535" w:name="_Hlk160544599"/>
      <w:r w:rsidRPr="002A1363">
        <w:rPr>
          <w:lang w:val="fr-FR"/>
        </w:rPr>
        <w:t>Annex G (normative):</w:t>
      </w:r>
      <w:r w:rsidRPr="002A1363">
        <w:rPr>
          <w:lang w:val="fr-FR"/>
        </w:rPr>
        <w:br/>
        <w:t>Propagation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30E1E6D" w14:textId="77777777" w:rsidR="00E50AB1" w:rsidRPr="002A1363" w:rsidRDefault="00E50AB1" w:rsidP="00EF18D9">
      <w:pPr>
        <w:pStyle w:val="Heading1"/>
        <w:rPr>
          <w:lang w:val="fr-FR"/>
        </w:rPr>
      </w:pPr>
      <w:bookmarkStart w:id="6536" w:name="_Toc73963186"/>
      <w:bookmarkStart w:id="6537" w:name="_Toc75260364"/>
      <w:bookmarkStart w:id="6538" w:name="_Toc75275907"/>
      <w:bookmarkStart w:id="6539" w:name="_Toc75276417"/>
      <w:bookmarkStart w:id="6540" w:name="_Toc76541916"/>
      <w:bookmarkStart w:id="6541" w:name="_Toc82437687"/>
      <w:bookmarkStart w:id="6542" w:name="_Toc89945053"/>
      <w:bookmarkStart w:id="6543" w:name="_Toc98754071"/>
      <w:bookmarkStart w:id="6544" w:name="_Toc106181057"/>
      <w:bookmarkStart w:id="6545" w:name="_Toc114151102"/>
      <w:bookmarkStart w:id="6546" w:name="_Toc124151505"/>
      <w:bookmarkStart w:id="6547" w:name="_Toc124152025"/>
      <w:bookmarkStart w:id="6548" w:name="_Toc124152545"/>
      <w:bookmarkStart w:id="6549" w:name="_Toc130397077"/>
      <w:bookmarkStart w:id="6550" w:name="_Toc130397597"/>
      <w:bookmarkStart w:id="6551" w:name="_Toc137558702"/>
      <w:bookmarkStart w:id="6552" w:name="_Toc138862527"/>
      <w:bookmarkStart w:id="6553" w:name="_Toc145532584"/>
      <w:bookmarkStart w:id="6554" w:name="_Toc176464535"/>
      <w:bookmarkStart w:id="6555" w:name="_Toc187247382"/>
      <w:bookmarkStart w:id="6556" w:name="_Toc192494905"/>
      <w:bookmarkEnd w:id="6535"/>
      <w:r w:rsidRPr="002A1363">
        <w:rPr>
          <w:lang w:val="fr-FR"/>
        </w:rPr>
        <w:t>G.1</w:t>
      </w:r>
      <w:r w:rsidRPr="002A1363">
        <w:rPr>
          <w:lang w:val="fr-FR"/>
        </w:rPr>
        <w:tab/>
        <w:t>Static propagation condition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7" w:name="_Toc73963187"/>
      <w:bookmarkStart w:id="6558" w:name="_Toc75260365"/>
      <w:bookmarkStart w:id="6559" w:name="_Toc75275908"/>
      <w:bookmarkStart w:id="6560" w:name="_Toc75276418"/>
      <w:bookmarkStart w:id="6561" w:name="_Toc76541917"/>
      <w:bookmarkStart w:id="6562" w:name="_Toc82437688"/>
      <w:bookmarkStart w:id="6563" w:name="_Toc89945054"/>
      <w:bookmarkStart w:id="6564" w:name="_Toc98754072"/>
      <w:bookmarkStart w:id="6565" w:name="_Toc106181058"/>
      <w:bookmarkStart w:id="6566" w:name="_Toc114151103"/>
      <w:bookmarkStart w:id="6567" w:name="_Toc124151506"/>
      <w:bookmarkStart w:id="6568" w:name="_Toc124152026"/>
      <w:bookmarkStart w:id="6569" w:name="_Toc124152546"/>
      <w:bookmarkStart w:id="6570" w:name="_Toc130397078"/>
      <w:bookmarkStart w:id="6571" w:name="_Toc130397598"/>
      <w:bookmarkStart w:id="6572" w:name="_Toc137558703"/>
      <w:bookmarkStart w:id="6573" w:name="_Toc138862528"/>
      <w:bookmarkStart w:id="6574" w:name="_Toc145532585"/>
      <w:bookmarkStart w:id="6575" w:name="_Toc176464536"/>
      <w:bookmarkStart w:id="6576" w:name="_Toc187247383"/>
      <w:bookmarkStart w:id="6577" w:name="_Toc192494906"/>
      <w:r w:rsidRPr="009C0461">
        <w:t>G1.1</w:t>
      </w:r>
      <w:r w:rsidRPr="009C0461">
        <w:tab/>
        <w:t>NCR-MT receiver with 2RX</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8" w:name="_Toc21338430"/>
      <w:bookmarkStart w:id="6579" w:name="_Toc29808538"/>
      <w:bookmarkStart w:id="6580" w:name="_Toc37068457"/>
      <w:bookmarkStart w:id="6581" w:name="_Toc37084002"/>
      <w:bookmarkStart w:id="6582" w:name="_Toc37084344"/>
      <w:bookmarkStart w:id="6583" w:name="_Toc40209706"/>
      <w:bookmarkStart w:id="6584" w:name="_Toc40210048"/>
      <w:bookmarkStart w:id="6585" w:name="_Toc45893007"/>
      <w:bookmarkStart w:id="6586" w:name="_Toc53176872"/>
      <w:bookmarkStart w:id="6587" w:name="_Toc61121200"/>
      <w:bookmarkStart w:id="6588" w:name="_Toc67918396"/>
      <w:bookmarkStart w:id="6589" w:name="_Toc76298471"/>
      <w:bookmarkStart w:id="6590" w:name="_Toc76572483"/>
      <w:bookmarkStart w:id="6591" w:name="_Toc76652350"/>
      <w:bookmarkStart w:id="6592" w:name="_Toc76653194"/>
      <w:bookmarkStart w:id="6593" w:name="_Toc83742467"/>
      <w:bookmarkStart w:id="6594" w:name="_Toc91440957"/>
      <w:bookmarkStart w:id="6595" w:name="_Toc98849747"/>
      <w:bookmarkStart w:id="6596" w:name="_Toc106543601"/>
      <w:bookmarkStart w:id="6597" w:name="_Toc106737699"/>
      <w:bookmarkStart w:id="6598" w:name="_Toc107233466"/>
      <w:bookmarkStart w:id="6599" w:name="_Toc107235084"/>
      <w:bookmarkStart w:id="6600" w:name="_Toc107420054"/>
      <w:bookmarkStart w:id="6601" w:name="_Toc107477352"/>
      <w:bookmarkStart w:id="6602" w:name="_Toc114566213"/>
      <w:bookmarkStart w:id="6603" w:name="_Toc123936525"/>
      <w:bookmarkStart w:id="6604" w:name="_Toc124377542"/>
      <w:bookmarkStart w:id="6605" w:name="_Toc176464537"/>
      <w:bookmarkStart w:id="6606" w:name="_Toc187247384"/>
      <w:bookmarkStart w:id="6607"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6pt;height:64.2pt" o:ole="">
            <v:imagedata r:id="rId145" o:title=""/>
          </v:shape>
          <o:OLEObject Type="Embed" ProgID="Equation.3" ShapeID="_x0000_i1276" DrawAspect="Content" ObjectID="_1826988626"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4pt;height:65.4pt" o:ole="">
            <v:imagedata r:id="rId147" o:title=""/>
          </v:shape>
          <o:OLEObject Type="Embed" ProgID="Equation.3" ShapeID="_x0000_i1277" DrawAspect="Content" ObjectID="_1826988627"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8" w:name="_Toc73963188"/>
      <w:bookmarkStart w:id="6609" w:name="_Toc75260366"/>
      <w:bookmarkStart w:id="6610" w:name="_Toc75275909"/>
      <w:bookmarkStart w:id="6611" w:name="_Toc75276419"/>
      <w:bookmarkStart w:id="6612" w:name="_Toc76541918"/>
      <w:bookmarkStart w:id="6613" w:name="_Toc82437689"/>
      <w:bookmarkStart w:id="6614" w:name="_Toc89945055"/>
      <w:bookmarkStart w:id="6615" w:name="_Toc98754073"/>
      <w:bookmarkStart w:id="6616" w:name="_Toc106181059"/>
      <w:bookmarkStart w:id="6617" w:name="_Toc114151104"/>
      <w:bookmarkStart w:id="6618" w:name="_Toc124151507"/>
      <w:bookmarkStart w:id="6619" w:name="_Toc124152027"/>
      <w:bookmarkStart w:id="6620" w:name="_Toc124152547"/>
      <w:bookmarkStart w:id="6621" w:name="_Toc130397079"/>
      <w:bookmarkStart w:id="6622" w:name="_Toc130397599"/>
      <w:bookmarkStart w:id="6623" w:name="_Toc137558704"/>
      <w:bookmarkStart w:id="6624" w:name="_Toc138862529"/>
      <w:bookmarkStart w:id="6625" w:name="_Toc145532586"/>
      <w:bookmarkStart w:id="6626" w:name="_Toc176464538"/>
      <w:bookmarkStart w:id="6627" w:name="_Toc187247385"/>
      <w:bookmarkStart w:id="6628" w:name="_Toc192494908"/>
      <w:r w:rsidRPr="009C0461">
        <w:t>G.2</w:t>
      </w:r>
      <w:r w:rsidRPr="009C0461">
        <w:tab/>
        <w:t>Multi-path fading propagation conditions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0D95EB6" w14:textId="77777777" w:rsidR="00E50AB1" w:rsidRPr="009C0461" w:rsidRDefault="00E50AB1" w:rsidP="00EF18D9">
      <w:pPr>
        <w:pStyle w:val="Heading2"/>
      </w:pPr>
      <w:bookmarkStart w:id="6629" w:name="_Toc75275910"/>
      <w:bookmarkStart w:id="6630" w:name="_Toc75276420"/>
      <w:bookmarkStart w:id="6631" w:name="_Toc76541919"/>
      <w:bookmarkStart w:id="6632" w:name="_Toc82437690"/>
      <w:bookmarkStart w:id="6633" w:name="_Toc89945056"/>
      <w:bookmarkStart w:id="6634" w:name="_Toc98754074"/>
      <w:bookmarkStart w:id="6635" w:name="_Toc106181060"/>
      <w:bookmarkStart w:id="6636" w:name="_Toc114151105"/>
      <w:bookmarkStart w:id="6637" w:name="_Toc124151508"/>
      <w:bookmarkStart w:id="6638" w:name="_Toc124152028"/>
      <w:bookmarkStart w:id="6639" w:name="_Toc124152548"/>
      <w:bookmarkStart w:id="6640" w:name="_Toc130397080"/>
      <w:bookmarkStart w:id="6641" w:name="_Toc130397600"/>
      <w:bookmarkStart w:id="6642" w:name="_Toc137558705"/>
      <w:bookmarkStart w:id="6643" w:name="_Toc138862530"/>
      <w:bookmarkStart w:id="6644" w:name="_Toc145532587"/>
      <w:bookmarkStart w:id="6645" w:name="_Toc176464539"/>
      <w:bookmarkStart w:id="6646" w:name="_Toc187247386"/>
      <w:bookmarkStart w:id="6647" w:name="_Toc192494909"/>
      <w:r w:rsidRPr="009C0461">
        <w:t>G.2.1</w:t>
      </w:r>
      <w:r w:rsidRPr="009C0461">
        <w:tab/>
        <w:t>General</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8" w:name="_Toc73963189"/>
      <w:bookmarkStart w:id="6649" w:name="_Toc75260367"/>
      <w:bookmarkStart w:id="6650" w:name="_Toc75275911"/>
      <w:bookmarkStart w:id="6651" w:name="_Toc75276421"/>
      <w:bookmarkStart w:id="6652" w:name="_Toc76541920"/>
      <w:bookmarkStart w:id="6653" w:name="_Toc82437691"/>
      <w:bookmarkStart w:id="6654" w:name="_Toc89945057"/>
      <w:bookmarkStart w:id="6655" w:name="_Toc98754075"/>
      <w:bookmarkStart w:id="6656" w:name="_Toc106181061"/>
      <w:bookmarkStart w:id="6657" w:name="_Toc114151106"/>
      <w:bookmarkStart w:id="6658" w:name="_Toc124151509"/>
      <w:bookmarkStart w:id="6659" w:name="_Toc124152029"/>
      <w:bookmarkStart w:id="6660" w:name="_Toc124152549"/>
      <w:bookmarkStart w:id="6661" w:name="_Toc130397081"/>
      <w:bookmarkStart w:id="6662" w:name="_Toc130397601"/>
      <w:bookmarkStart w:id="6663" w:name="_Toc137558706"/>
      <w:bookmarkStart w:id="6664" w:name="_Toc138862531"/>
      <w:bookmarkStart w:id="6665" w:name="_Toc145532588"/>
      <w:bookmarkStart w:id="6666" w:name="_Toc176464540"/>
      <w:bookmarkStart w:id="6667" w:name="_Toc187247387"/>
      <w:bookmarkStart w:id="6668" w:name="_Toc192494910"/>
      <w:r w:rsidRPr="009C0461">
        <w:t>G.2.2</w:t>
      </w:r>
      <w:r w:rsidRPr="009C0461">
        <w:tab/>
        <w:t>Delay profiles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CCA8756" w14:textId="77777777" w:rsidR="00E50AB1" w:rsidRPr="009C0461" w:rsidRDefault="00E50AB1" w:rsidP="00EF18D9">
      <w:pPr>
        <w:pStyle w:val="Heading3"/>
      </w:pPr>
      <w:bookmarkStart w:id="6669" w:name="_Toc75275912"/>
      <w:bookmarkStart w:id="6670" w:name="_Toc75276422"/>
      <w:bookmarkStart w:id="6671" w:name="_Toc76541921"/>
      <w:bookmarkStart w:id="6672" w:name="_Toc82437692"/>
      <w:bookmarkStart w:id="6673" w:name="_Toc89945058"/>
      <w:bookmarkStart w:id="6674" w:name="_Toc98754076"/>
      <w:bookmarkStart w:id="6675" w:name="_Toc106181062"/>
      <w:bookmarkStart w:id="6676" w:name="_Toc114151107"/>
      <w:bookmarkStart w:id="6677" w:name="_Toc124151510"/>
      <w:bookmarkStart w:id="6678" w:name="_Toc124152030"/>
      <w:bookmarkStart w:id="6679" w:name="_Toc124152550"/>
      <w:bookmarkStart w:id="6680" w:name="_Toc130397082"/>
      <w:bookmarkStart w:id="6681" w:name="_Toc130397602"/>
      <w:bookmarkStart w:id="6682" w:name="_Toc137558707"/>
      <w:bookmarkStart w:id="6683" w:name="_Toc138862532"/>
      <w:bookmarkStart w:id="6684" w:name="_Toc145532589"/>
      <w:bookmarkStart w:id="6685" w:name="_Toc176464541"/>
      <w:bookmarkStart w:id="6686" w:name="_Toc187247388"/>
      <w:bookmarkStart w:id="6687" w:name="_Toc192494911"/>
      <w:r w:rsidRPr="009C0461">
        <w:t>G.2.2.1</w:t>
      </w:r>
      <w:r w:rsidRPr="009C0461">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8" w:name="_Toc73963190"/>
      <w:bookmarkStart w:id="6689" w:name="_Toc75260368"/>
      <w:bookmarkStart w:id="6690" w:name="_Toc75275913"/>
      <w:bookmarkStart w:id="6691" w:name="_Toc75276423"/>
      <w:bookmarkStart w:id="6692" w:name="_Toc76541922"/>
      <w:bookmarkStart w:id="6693" w:name="_Toc82437693"/>
      <w:bookmarkStart w:id="6694" w:name="_Toc89945059"/>
      <w:bookmarkStart w:id="6695" w:name="_Toc98754077"/>
      <w:bookmarkStart w:id="6696" w:name="_Toc106181063"/>
      <w:bookmarkStart w:id="6697" w:name="_Toc114151108"/>
      <w:bookmarkStart w:id="6698" w:name="_Toc124151511"/>
      <w:bookmarkStart w:id="6699" w:name="_Toc124152031"/>
      <w:bookmarkStart w:id="6700" w:name="_Toc124152551"/>
      <w:bookmarkStart w:id="6701" w:name="_Toc130397083"/>
      <w:bookmarkStart w:id="6702" w:name="_Toc130397603"/>
      <w:bookmarkStart w:id="6703" w:name="_Toc137558708"/>
      <w:bookmarkStart w:id="6704" w:name="_Toc138862533"/>
      <w:bookmarkStart w:id="6705" w:name="_Toc145532590"/>
      <w:bookmarkStart w:id="6706" w:name="_Toc176464542"/>
      <w:bookmarkStart w:id="6707" w:name="_Toc187247389"/>
      <w:bookmarkStart w:id="6708" w:name="_Toc192494912"/>
      <w:r w:rsidRPr="009C0461">
        <w:t>G.2.2.2</w:t>
      </w:r>
      <w:r w:rsidRPr="009C0461">
        <w:tab/>
        <w:t>Delay profiles for FR1</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09" w:name="_Toc73963191"/>
      <w:bookmarkStart w:id="6710" w:name="_Toc75260369"/>
      <w:bookmarkStart w:id="6711" w:name="_Toc75275914"/>
      <w:bookmarkStart w:id="6712" w:name="_Toc75276424"/>
      <w:bookmarkStart w:id="6713" w:name="_Toc76541923"/>
      <w:bookmarkStart w:id="6714" w:name="_Toc82437694"/>
      <w:bookmarkStart w:id="6715" w:name="_Toc89945060"/>
      <w:bookmarkStart w:id="6716" w:name="_Toc98754078"/>
      <w:bookmarkStart w:id="6717" w:name="_Toc106181064"/>
      <w:bookmarkStart w:id="6718" w:name="_Toc114151109"/>
      <w:bookmarkStart w:id="6719" w:name="_Toc124151512"/>
      <w:bookmarkStart w:id="6720" w:name="_Toc124152032"/>
      <w:bookmarkStart w:id="6721" w:name="_Toc124152552"/>
      <w:bookmarkStart w:id="6722" w:name="_Toc130397084"/>
      <w:bookmarkStart w:id="6723" w:name="_Toc130397604"/>
      <w:bookmarkStart w:id="6724" w:name="_Toc137558709"/>
      <w:bookmarkStart w:id="6725" w:name="_Toc138862534"/>
      <w:bookmarkStart w:id="6726" w:name="_Toc145532591"/>
      <w:bookmarkStart w:id="6727" w:name="_Toc176464543"/>
      <w:bookmarkStart w:id="6728" w:name="_Toc187247390"/>
      <w:bookmarkStart w:id="6729" w:name="_Toc192494913"/>
      <w:r w:rsidRPr="009C0461">
        <w:t>G.2.3</w:t>
      </w:r>
      <w:r w:rsidRPr="009C0461">
        <w:tab/>
        <w:t>Combinations of channel model parameters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0" w:name="_Toc73963192"/>
      <w:bookmarkStart w:id="6731" w:name="_Toc75260370"/>
      <w:bookmarkStart w:id="6732" w:name="_Toc75275915"/>
      <w:bookmarkStart w:id="6733" w:name="_Toc75276425"/>
      <w:bookmarkStart w:id="6734" w:name="_Toc76541924"/>
      <w:bookmarkStart w:id="6735" w:name="_Toc82437695"/>
      <w:bookmarkStart w:id="6736" w:name="_Toc89945061"/>
      <w:bookmarkStart w:id="6737" w:name="_Toc98754079"/>
      <w:bookmarkStart w:id="6738" w:name="_Toc106181065"/>
      <w:bookmarkStart w:id="6739" w:name="_Toc114151110"/>
      <w:bookmarkStart w:id="6740" w:name="_Toc124151513"/>
      <w:bookmarkStart w:id="6741" w:name="_Toc124152033"/>
      <w:bookmarkStart w:id="6742" w:name="_Toc124152553"/>
      <w:bookmarkStart w:id="6743" w:name="_Toc130397085"/>
      <w:bookmarkStart w:id="6744" w:name="_Toc130397605"/>
      <w:bookmarkStart w:id="6745" w:name="_Toc137558710"/>
      <w:bookmarkStart w:id="6746" w:name="_Toc138862535"/>
      <w:bookmarkStart w:id="6747" w:name="_Toc145532592"/>
      <w:bookmarkStart w:id="6748" w:name="_Toc176464544"/>
      <w:bookmarkStart w:id="6749" w:name="_Toc187247391"/>
      <w:bookmarkStart w:id="6750" w:name="_Toc192494914"/>
      <w:r w:rsidRPr="009C0461">
        <w:t>G.2.4</w:t>
      </w:r>
      <w:r w:rsidRPr="009C0461">
        <w:tab/>
        <w:t>MIMO channel correlation matrices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DC20CD9" w14:textId="77777777" w:rsidR="00E50AB1" w:rsidRPr="009C0461" w:rsidRDefault="00E50AB1" w:rsidP="009C61F9">
      <w:pPr>
        <w:pStyle w:val="Heading3"/>
      </w:pPr>
      <w:bookmarkStart w:id="6751" w:name="_Toc75275916"/>
      <w:bookmarkStart w:id="6752" w:name="_Toc75276426"/>
      <w:bookmarkStart w:id="6753" w:name="_Toc76541925"/>
      <w:bookmarkStart w:id="6754" w:name="_Toc82437696"/>
      <w:bookmarkStart w:id="6755" w:name="_Toc89945062"/>
      <w:bookmarkStart w:id="6756" w:name="_Toc98754080"/>
      <w:bookmarkStart w:id="6757" w:name="_Toc106181066"/>
      <w:bookmarkStart w:id="6758" w:name="_Toc114151111"/>
      <w:bookmarkStart w:id="6759" w:name="_Toc124151514"/>
      <w:bookmarkStart w:id="6760" w:name="_Toc124152034"/>
      <w:bookmarkStart w:id="6761" w:name="_Toc124152554"/>
      <w:bookmarkStart w:id="6762" w:name="_Toc130397086"/>
      <w:bookmarkStart w:id="6763" w:name="_Toc130397606"/>
      <w:bookmarkStart w:id="6764" w:name="_Toc137558711"/>
      <w:bookmarkStart w:id="6765" w:name="_Toc138862536"/>
      <w:bookmarkStart w:id="6766" w:name="_Toc145532593"/>
      <w:bookmarkStart w:id="6767" w:name="_Toc176464545"/>
      <w:bookmarkStart w:id="6768" w:name="_Toc187247392"/>
      <w:bookmarkStart w:id="6769" w:name="_Toc192494915"/>
      <w:r w:rsidRPr="009C0461">
        <w:t>G.2.4.1</w:t>
      </w:r>
      <w:r w:rsidRPr="009C0461">
        <w:tab/>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0" w:name="_Toc73963193"/>
      <w:bookmarkStart w:id="6771" w:name="_Toc75260371"/>
      <w:bookmarkStart w:id="6772" w:name="_Toc75275917"/>
      <w:bookmarkStart w:id="6773" w:name="_Toc75276427"/>
      <w:bookmarkStart w:id="6774" w:name="_Toc76541926"/>
      <w:bookmarkStart w:id="6775" w:name="_Toc82437697"/>
      <w:bookmarkStart w:id="6776" w:name="_Toc89945063"/>
      <w:bookmarkStart w:id="6777" w:name="_Toc98754081"/>
      <w:bookmarkStart w:id="6778" w:name="_Toc106181067"/>
      <w:bookmarkStart w:id="6779" w:name="_Toc114151112"/>
      <w:bookmarkStart w:id="6780" w:name="_Toc124151515"/>
      <w:bookmarkStart w:id="6781" w:name="_Toc124152035"/>
      <w:bookmarkStart w:id="6782" w:name="_Toc124152555"/>
      <w:bookmarkStart w:id="6783" w:name="_Toc130397087"/>
      <w:bookmarkStart w:id="6784" w:name="_Toc130397607"/>
      <w:bookmarkStart w:id="6785" w:name="_Toc137558712"/>
      <w:bookmarkStart w:id="6786" w:name="_Toc138862537"/>
      <w:bookmarkStart w:id="6787" w:name="_Toc145532594"/>
      <w:bookmarkStart w:id="6788" w:name="_Toc176464546"/>
      <w:bookmarkStart w:id="6789" w:name="_Toc187247393"/>
      <w:bookmarkStart w:id="6790" w:name="_Toc192494916"/>
      <w:r w:rsidRPr="009C0461">
        <w:t>G.2.4.2</w:t>
      </w:r>
      <w:r w:rsidRPr="009C0461">
        <w:tab/>
        <w:t>MIMO correlation matrices using Uniform Linear Array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9166A2E" w14:textId="77777777" w:rsidR="00E50AB1" w:rsidRPr="00E50AB1" w:rsidRDefault="00E50AB1" w:rsidP="009C61F9">
      <w:pPr>
        <w:pStyle w:val="Heading4"/>
        <w:rPr>
          <w:rFonts w:eastAsia="Calibri"/>
        </w:rPr>
      </w:pPr>
      <w:bookmarkStart w:id="6791" w:name="_Toc75275918"/>
      <w:bookmarkStart w:id="6792" w:name="_Toc75276428"/>
      <w:bookmarkStart w:id="6793" w:name="_Toc76541927"/>
      <w:bookmarkStart w:id="6794" w:name="_Toc82437698"/>
      <w:bookmarkStart w:id="6795" w:name="_Toc89945064"/>
      <w:bookmarkStart w:id="6796" w:name="_Toc98754082"/>
      <w:bookmarkStart w:id="6797" w:name="_Toc106181068"/>
      <w:bookmarkStart w:id="6798" w:name="_Toc114151113"/>
      <w:bookmarkStart w:id="6799" w:name="_Toc124151516"/>
      <w:bookmarkStart w:id="6800" w:name="_Toc124152036"/>
      <w:bookmarkStart w:id="6801" w:name="_Toc124152556"/>
      <w:bookmarkStart w:id="6802" w:name="_Toc130397088"/>
      <w:bookmarkStart w:id="6803" w:name="_Toc130397608"/>
      <w:bookmarkStart w:id="6804" w:name="_Toc137558713"/>
      <w:bookmarkStart w:id="6805" w:name="_Toc138862538"/>
      <w:bookmarkStart w:id="6806" w:name="_Toc145532595"/>
      <w:bookmarkStart w:id="6807" w:name="_Toc176464547"/>
      <w:bookmarkStart w:id="6808" w:name="_Toc187247394"/>
      <w:bookmarkStart w:id="6809" w:name="_Toc192494917"/>
      <w:r w:rsidRPr="009C0461">
        <w:rPr>
          <w:lang w:eastAsia="ko-KR"/>
        </w:rPr>
        <w:t>G.2.4.2.1</w:t>
      </w:r>
      <w:r w:rsidRPr="009C0461">
        <w:rPr>
          <w:lang w:eastAsia="ko-KR"/>
        </w:rPr>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0" w:name="_Toc73963194"/>
      <w:bookmarkStart w:id="6811" w:name="_Toc75260372"/>
      <w:bookmarkStart w:id="6812" w:name="_Toc75275919"/>
      <w:bookmarkStart w:id="6813" w:name="_Toc75276429"/>
      <w:bookmarkStart w:id="6814" w:name="_Toc76541928"/>
      <w:bookmarkStart w:id="6815" w:name="_Toc82437699"/>
      <w:bookmarkStart w:id="6816" w:name="_Toc89945065"/>
      <w:bookmarkStart w:id="6817" w:name="_Toc98754083"/>
      <w:bookmarkStart w:id="6818" w:name="_Toc106181069"/>
      <w:bookmarkStart w:id="6819" w:name="_Toc114151114"/>
      <w:bookmarkStart w:id="6820" w:name="_Toc124151517"/>
      <w:bookmarkStart w:id="6821" w:name="_Toc124152037"/>
      <w:bookmarkStart w:id="6822" w:name="_Toc124152557"/>
      <w:bookmarkStart w:id="6823" w:name="_Toc130397089"/>
      <w:bookmarkStart w:id="6824" w:name="_Toc130397609"/>
      <w:bookmarkStart w:id="6825" w:name="_Toc137558714"/>
      <w:bookmarkStart w:id="6826" w:name="_Toc138862539"/>
      <w:bookmarkStart w:id="6827" w:name="_Toc145532596"/>
      <w:bookmarkStart w:id="6828" w:name="_Toc176464548"/>
      <w:bookmarkStart w:id="6829" w:name="_Toc187247395"/>
      <w:bookmarkStart w:id="6830" w:name="_Toc192494918"/>
      <w:r w:rsidRPr="009C0461">
        <w:rPr>
          <w:lang w:eastAsia="ko-KR"/>
        </w:rPr>
        <w:t>G.2.4.2.2</w:t>
      </w:r>
      <w:r w:rsidRPr="009C0461">
        <w:rPr>
          <w:lang w:eastAsia="ko-KR"/>
        </w:rPr>
        <w:tab/>
        <w:t>Definition of MIMO correlation matrices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6pt;height:79.2pt" o:ole="">
                  <v:imagedata r:id="rId152" o:title=""/>
                </v:shape>
                <o:OLEObject Type="Embed" ProgID="Equation.3" ShapeID="_x0000_i1278" DrawAspect="Content" ObjectID="_1826988628"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6pt;height:27.6pt" o:ole="">
                  <v:imagedata r:id="rId156" o:title=""/>
                </v:shape>
                <o:OLEObject Type="Embed" ProgID="Equation.3" ShapeID="_x0000_i1279" DrawAspect="Content" ObjectID="_1826988629"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2pt;height:1in" o:ole="">
                  <v:imagedata r:id="rId158" o:title=""/>
                </v:shape>
                <o:OLEObject Type="Embed" ProgID="Equation.3" ShapeID="_x0000_i1280" DrawAspect="Content" ObjectID="_1826988630"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6pt" o:ole="">
                  <v:imagedata r:id="rId160" o:title=""/>
                </v:shape>
                <o:OLEObject Type="Embed" ProgID="Equation.DSMT4" ShapeID="_x0000_i1281" DrawAspect="Content" ObjectID="_1826988631"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pt;height:79.8pt" o:ole="">
                  <v:imagedata r:id="rId162" o:title=""/>
                </v:shape>
                <o:OLEObject Type="Embed" ProgID="Equation.DSMT4" ShapeID="_x0000_i1282" DrawAspect="Content" ObjectID="_1826988632"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1" w:name="_Toc73963195"/>
      <w:bookmarkStart w:id="6832" w:name="_Toc75260373"/>
      <w:bookmarkStart w:id="6833" w:name="_Toc75275920"/>
      <w:bookmarkStart w:id="6834" w:name="_Toc75276430"/>
      <w:bookmarkStart w:id="6835" w:name="_Toc76541929"/>
      <w:bookmarkStart w:id="6836" w:name="_Toc82437700"/>
      <w:bookmarkStart w:id="6837" w:name="_Toc89945066"/>
      <w:bookmarkStart w:id="6838" w:name="_Toc98754084"/>
      <w:bookmarkStart w:id="6839" w:name="_Toc106181070"/>
      <w:bookmarkStart w:id="6840" w:name="_Toc114151115"/>
      <w:bookmarkStart w:id="6841" w:name="_Toc124151518"/>
      <w:bookmarkStart w:id="6842" w:name="_Toc124152038"/>
      <w:bookmarkStart w:id="6843" w:name="_Toc124152558"/>
      <w:bookmarkStart w:id="6844" w:name="_Toc130397090"/>
      <w:bookmarkStart w:id="6845" w:name="_Toc130397610"/>
      <w:bookmarkStart w:id="6846" w:name="_Toc137558715"/>
      <w:bookmarkStart w:id="6847" w:name="_Toc138862540"/>
      <w:bookmarkStart w:id="6848" w:name="_Toc145532597"/>
      <w:bookmarkStart w:id="6849" w:name="_Toc176464549"/>
      <w:bookmarkStart w:id="6850" w:name="_Toc187247396"/>
      <w:bookmarkStart w:id="6851" w:name="_Toc192494919"/>
      <w:r w:rsidRPr="009C0461">
        <w:rPr>
          <w:lang w:eastAsia="ko-KR"/>
        </w:rPr>
        <w:t>G.2.4.2.3</w:t>
      </w:r>
      <w:r w:rsidRPr="009C0461">
        <w:rPr>
          <w:lang w:eastAsia="ko-KR"/>
        </w:rPr>
        <w:tab/>
        <w:t>MIMO correlation matrices at high, medium and low level</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4pt;height:15pt" o:ole="">
                  <v:imagedata r:id="rId170" o:title=""/>
                </v:shape>
                <o:OLEObject Type="Embed" ProgID="Equation.3" ShapeID="_x0000_i1283" DrawAspect="Content" ObjectID="_1826988633"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4pt;height:15pt" o:ole="">
                  <v:imagedata r:id="rId172" o:title=""/>
                </v:shape>
                <o:OLEObject Type="Embed" ProgID="Equation.3" ShapeID="_x0000_i1284" DrawAspect="Content" ObjectID="_1826988634"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4pt;height:15pt" o:ole="">
                  <v:imagedata r:id="rId172" o:title=""/>
                </v:shape>
                <o:OLEObject Type="Embed" ProgID="Equation.3" ShapeID="_x0000_i1285" DrawAspect="Content" ObjectID="_1826988635"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4pt;height:15pt" o:ole="">
                  <v:imagedata r:id="rId175" o:title=""/>
                </v:shape>
                <o:OLEObject Type="Embed" ProgID="Equation.3" ShapeID="_x0000_i1286" DrawAspect="Content" ObjectID="_1826988636"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2" w:name="_Toc73963196"/>
      <w:bookmarkStart w:id="6853" w:name="_Toc75260374"/>
      <w:bookmarkStart w:id="6854" w:name="_Toc75275921"/>
      <w:bookmarkStart w:id="6855" w:name="_Toc75276431"/>
      <w:bookmarkStart w:id="6856" w:name="_Toc76541930"/>
      <w:bookmarkStart w:id="6857" w:name="_Toc82437701"/>
      <w:bookmarkStart w:id="6858" w:name="_Toc89945067"/>
      <w:bookmarkStart w:id="6859" w:name="_Toc98754085"/>
      <w:bookmarkStart w:id="6860" w:name="_Toc106181071"/>
      <w:bookmarkStart w:id="6861" w:name="_Toc114151116"/>
      <w:bookmarkStart w:id="6862" w:name="_Toc124151519"/>
      <w:bookmarkStart w:id="6863" w:name="_Toc124152039"/>
      <w:bookmarkStart w:id="6864" w:name="_Toc124152559"/>
      <w:bookmarkStart w:id="6865" w:name="_Toc130397091"/>
      <w:bookmarkStart w:id="6866" w:name="_Toc130397611"/>
      <w:bookmarkStart w:id="6867" w:name="_Toc137558716"/>
      <w:bookmarkStart w:id="6868" w:name="_Toc138862541"/>
      <w:bookmarkStart w:id="6869" w:name="_Toc145532598"/>
      <w:bookmarkStart w:id="6870" w:name="_Toc176464550"/>
      <w:bookmarkStart w:id="6871" w:name="_Toc187247397"/>
      <w:bookmarkStart w:id="6872" w:name="_Toc192494920"/>
      <w:r w:rsidRPr="009C0461">
        <w:t>G.2.4.3</w:t>
      </w:r>
      <w:r w:rsidRPr="009C0461">
        <w:tab/>
        <w:t>Multi-antenna channel models using cross polarized antennas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10B2C541" w14:textId="77777777" w:rsidR="00E50AB1" w:rsidRPr="009C0461" w:rsidRDefault="00E50AB1" w:rsidP="009C61F9">
      <w:pPr>
        <w:pStyle w:val="Heading4"/>
      </w:pPr>
      <w:bookmarkStart w:id="6873" w:name="_Toc75275922"/>
      <w:bookmarkStart w:id="6874" w:name="_Toc75276432"/>
      <w:bookmarkStart w:id="6875" w:name="_Toc76541931"/>
      <w:bookmarkStart w:id="6876" w:name="_Toc82437702"/>
      <w:bookmarkStart w:id="6877" w:name="_Toc89945068"/>
      <w:bookmarkStart w:id="6878" w:name="_Toc98754086"/>
      <w:bookmarkStart w:id="6879" w:name="_Toc106181072"/>
      <w:bookmarkStart w:id="6880" w:name="_Toc114151117"/>
      <w:bookmarkStart w:id="6881" w:name="_Toc124151520"/>
      <w:bookmarkStart w:id="6882" w:name="_Toc124152040"/>
      <w:bookmarkStart w:id="6883" w:name="_Toc124152560"/>
      <w:bookmarkStart w:id="6884" w:name="_Toc130397092"/>
      <w:bookmarkStart w:id="6885" w:name="_Toc130397612"/>
      <w:bookmarkStart w:id="6886" w:name="_Toc137558717"/>
      <w:bookmarkStart w:id="6887" w:name="_Toc138862542"/>
      <w:bookmarkStart w:id="6888" w:name="_Toc145532599"/>
      <w:bookmarkStart w:id="6889" w:name="_Toc176464551"/>
      <w:bookmarkStart w:id="6890" w:name="_Toc187247398"/>
      <w:bookmarkStart w:id="6891" w:name="_Toc192494921"/>
      <w:r w:rsidRPr="009C0461">
        <w:t>G.2.4.3.1</w:t>
      </w:r>
      <w:r w:rsidRPr="009C0461">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2" w:name="_Hlk160030720"/>
      <w:r w:rsidRPr="009C0461">
        <w:t>both NCR-MT and gNB</w:t>
      </w:r>
      <w:bookmarkEnd w:id="6892"/>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3" w:name="_Toc73963197"/>
      <w:bookmarkStart w:id="6894" w:name="_Toc75260375"/>
      <w:bookmarkStart w:id="6895" w:name="_Toc75275923"/>
      <w:bookmarkStart w:id="6896" w:name="_Toc75276433"/>
      <w:bookmarkStart w:id="6897" w:name="_Toc76541932"/>
      <w:bookmarkStart w:id="6898" w:name="_Toc82437703"/>
      <w:bookmarkStart w:id="6899" w:name="_Toc89945069"/>
      <w:bookmarkStart w:id="6900" w:name="_Toc98754087"/>
      <w:bookmarkStart w:id="6901" w:name="_Toc106181073"/>
      <w:bookmarkStart w:id="6902" w:name="_Toc114151118"/>
      <w:bookmarkStart w:id="6903" w:name="_Toc124151521"/>
      <w:bookmarkStart w:id="6904" w:name="_Toc124152041"/>
      <w:bookmarkStart w:id="6905" w:name="_Toc124152561"/>
      <w:bookmarkStart w:id="6906" w:name="_Toc130397093"/>
      <w:bookmarkStart w:id="6907" w:name="_Toc130397613"/>
      <w:bookmarkStart w:id="6908" w:name="_Toc137558718"/>
      <w:bookmarkStart w:id="6909" w:name="_Toc138862543"/>
      <w:bookmarkStart w:id="6910" w:name="_Toc145532600"/>
      <w:bookmarkStart w:id="6911" w:name="_Toc176464552"/>
      <w:bookmarkStart w:id="6912" w:name="_Toc187247399"/>
      <w:bookmarkStart w:id="6913" w:name="_Toc192494922"/>
      <w:r w:rsidRPr="009C0461">
        <w:t>G.2.4.3.2</w:t>
      </w:r>
      <w:r w:rsidRPr="009C0461">
        <w:tab/>
        <w:t>Definition of MIMO correlation matrices using cross polarized antennas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4" w:name="_Toc73963198"/>
      <w:bookmarkStart w:id="6915" w:name="_Toc75260376"/>
      <w:bookmarkStart w:id="6916" w:name="_Toc75275924"/>
      <w:bookmarkStart w:id="6917" w:name="_Toc75276434"/>
      <w:bookmarkStart w:id="6918" w:name="_Toc76541933"/>
      <w:bookmarkStart w:id="6919" w:name="_Toc82437704"/>
      <w:bookmarkStart w:id="6920" w:name="_Toc89945070"/>
      <w:bookmarkStart w:id="6921" w:name="_Toc98754088"/>
      <w:bookmarkStart w:id="6922" w:name="_Toc106181074"/>
      <w:bookmarkStart w:id="6923" w:name="_Toc114151119"/>
      <w:bookmarkStart w:id="6924" w:name="_Toc124151522"/>
      <w:bookmarkStart w:id="6925" w:name="_Toc124152042"/>
      <w:bookmarkStart w:id="6926" w:name="_Toc124152562"/>
      <w:bookmarkStart w:id="6927" w:name="_Toc130397094"/>
      <w:bookmarkStart w:id="6928" w:name="_Toc130397614"/>
      <w:bookmarkStart w:id="6929" w:name="_Toc137558719"/>
      <w:bookmarkStart w:id="6930" w:name="_Toc138862544"/>
      <w:bookmarkStart w:id="6931" w:name="_Toc145532601"/>
      <w:bookmarkStart w:id="6932" w:name="_Toc176464553"/>
      <w:bookmarkStart w:id="6933" w:name="_Toc187247400"/>
      <w:bookmarkStart w:id="6934" w:name="_Toc192494923"/>
      <w:r w:rsidRPr="009C0461">
        <w:rPr>
          <w:lang w:eastAsia="ko-KR"/>
        </w:rPr>
        <w:t>G.2.4.3.3</w:t>
      </w:r>
      <w:r w:rsidRPr="009C0461">
        <w:rPr>
          <w:lang w:eastAsia="ko-KR"/>
        </w:rPr>
        <w:tab/>
        <w:t>Spatial correlation matrices at NCR-MT and gNB sides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421EC04" w14:textId="77777777" w:rsidR="00E50AB1" w:rsidRPr="009C0461" w:rsidRDefault="00E50AB1" w:rsidP="009C61F9">
      <w:pPr>
        <w:pStyle w:val="Heading5"/>
      </w:pPr>
      <w:bookmarkStart w:id="6935" w:name="_Toc73963199"/>
      <w:bookmarkStart w:id="6936" w:name="_Toc75260377"/>
      <w:bookmarkStart w:id="6937" w:name="_Toc75275925"/>
      <w:bookmarkStart w:id="6938" w:name="_Toc75276435"/>
      <w:bookmarkStart w:id="6939" w:name="_Toc76541934"/>
      <w:bookmarkStart w:id="6940" w:name="_Toc82437705"/>
      <w:bookmarkStart w:id="6941" w:name="_Toc89945071"/>
      <w:bookmarkStart w:id="6942" w:name="_Toc98754089"/>
      <w:bookmarkStart w:id="6943" w:name="_Toc106181075"/>
      <w:bookmarkStart w:id="6944" w:name="_Toc114151120"/>
      <w:bookmarkStart w:id="6945" w:name="_Toc124151523"/>
      <w:bookmarkStart w:id="6946" w:name="_Toc124152043"/>
      <w:bookmarkStart w:id="6947" w:name="_Toc124152563"/>
      <w:bookmarkStart w:id="6948" w:name="_Toc130397095"/>
      <w:bookmarkStart w:id="6949" w:name="_Toc130397615"/>
      <w:bookmarkStart w:id="6950" w:name="_Toc137558720"/>
      <w:bookmarkStart w:id="6951" w:name="_Toc138862545"/>
      <w:bookmarkStart w:id="6952" w:name="_Toc145532602"/>
      <w:bookmarkStart w:id="6953" w:name="_Toc176464554"/>
      <w:bookmarkStart w:id="6954" w:name="_Toc187247401"/>
      <w:bookmarkStart w:id="6955" w:name="_Toc192494924"/>
      <w:r w:rsidRPr="009C0461">
        <w:t>G.2.4.3.3.1</w:t>
      </w:r>
      <w:r w:rsidRPr="009C0461">
        <w:tab/>
        <w:t>Spatial correlation matrices at NCR-MT side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6" w:name="_Toc73963200"/>
      <w:bookmarkStart w:id="6957" w:name="_Toc75260378"/>
      <w:bookmarkStart w:id="6958" w:name="_Toc75275926"/>
      <w:bookmarkStart w:id="6959" w:name="_Toc75276436"/>
      <w:bookmarkStart w:id="6960" w:name="_Toc76541935"/>
      <w:bookmarkStart w:id="6961" w:name="_Toc82437706"/>
      <w:bookmarkStart w:id="6962" w:name="_Toc89945072"/>
      <w:bookmarkStart w:id="6963" w:name="_Toc98754090"/>
      <w:bookmarkStart w:id="6964" w:name="_Toc106181076"/>
      <w:bookmarkStart w:id="6965" w:name="_Toc114151121"/>
      <w:bookmarkStart w:id="6966" w:name="_Toc124151524"/>
      <w:bookmarkStart w:id="6967" w:name="_Toc124152044"/>
      <w:bookmarkStart w:id="6968" w:name="_Toc124152564"/>
      <w:bookmarkStart w:id="6969" w:name="_Toc130397096"/>
      <w:bookmarkStart w:id="6970" w:name="_Toc130397616"/>
      <w:bookmarkStart w:id="6971" w:name="_Toc137558721"/>
      <w:bookmarkStart w:id="6972" w:name="_Toc138862546"/>
      <w:bookmarkStart w:id="6973" w:name="_Toc145532603"/>
      <w:bookmarkStart w:id="6974" w:name="_Toc176464555"/>
      <w:bookmarkStart w:id="6975" w:name="_Toc187247402"/>
      <w:bookmarkStart w:id="6976" w:name="_Toc192494925"/>
      <w:r w:rsidRPr="009C0461">
        <w:t>G.2.4.3.3.2</w:t>
      </w:r>
      <w:r w:rsidRPr="009C0461">
        <w:tab/>
        <w:t>Spatial correlation matrices at gNB side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7" w:name="_Toc73963201"/>
      <w:bookmarkStart w:id="6978" w:name="_Toc75260379"/>
      <w:bookmarkStart w:id="6979" w:name="_Toc75275927"/>
      <w:bookmarkStart w:id="6980" w:name="_Toc75276437"/>
      <w:bookmarkStart w:id="6981" w:name="_Toc76541936"/>
      <w:bookmarkStart w:id="6982" w:name="_Toc82437707"/>
      <w:bookmarkStart w:id="6983" w:name="_Toc89945073"/>
      <w:bookmarkStart w:id="6984" w:name="_Toc98754091"/>
      <w:bookmarkStart w:id="6985" w:name="_Toc106181077"/>
      <w:bookmarkStart w:id="6986" w:name="_Toc114151122"/>
      <w:bookmarkStart w:id="6987" w:name="_Toc124151525"/>
      <w:bookmarkStart w:id="6988" w:name="_Toc124152045"/>
      <w:bookmarkStart w:id="6989" w:name="_Toc124152565"/>
      <w:bookmarkStart w:id="6990" w:name="_Toc130397097"/>
      <w:bookmarkStart w:id="6991" w:name="_Toc130397617"/>
      <w:bookmarkStart w:id="6992" w:name="_Toc137558722"/>
      <w:bookmarkStart w:id="6993" w:name="_Toc138862547"/>
      <w:bookmarkStart w:id="6994" w:name="_Toc145532604"/>
      <w:bookmarkStart w:id="6995" w:name="_Toc176464556"/>
      <w:bookmarkStart w:id="6996" w:name="_Toc187247403"/>
      <w:bookmarkStart w:id="6997" w:name="_Toc192494926"/>
      <w:r w:rsidRPr="009C0461">
        <w:rPr>
          <w:lang w:eastAsia="ko-KR"/>
        </w:rPr>
        <w:t>G.2.4.3.4</w:t>
      </w:r>
      <w:r w:rsidRPr="009C0461">
        <w:rPr>
          <w:lang w:eastAsia="ko-KR"/>
        </w:rPr>
        <w:tab/>
        <w:t>MIMO correlation matrices using cross polarized antennas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8" w:name="_Toc124377555"/>
      <w:bookmarkStart w:id="6999" w:name="_Toc123936538"/>
      <w:bookmarkStart w:id="7000" w:name="_Toc114566226"/>
      <w:bookmarkStart w:id="7001" w:name="_Toc107477365"/>
      <w:bookmarkStart w:id="7002" w:name="_Toc107420067"/>
      <w:bookmarkStart w:id="7003" w:name="_Toc107235097"/>
      <w:bookmarkStart w:id="7004" w:name="_Toc107233479"/>
      <w:bookmarkStart w:id="7005" w:name="_Toc106737712"/>
      <w:bookmarkStart w:id="7006" w:name="_Toc106543614"/>
      <w:bookmarkStart w:id="7007" w:name="_Toc98849760"/>
      <w:bookmarkStart w:id="7008" w:name="_Toc91440970"/>
      <w:bookmarkStart w:id="7009" w:name="_Toc83742480"/>
      <w:bookmarkStart w:id="7010" w:name="_Toc76653207"/>
      <w:bookmarkStart w:id="7011" w:name="_Toc76652363"/>
      <w:bookmarkStart w:id="7012" w:name="_Toc76572496"/>
      <w:bookmarkStart w:id="7013" w:name="_Toc76298484"/>
      <w:bookmarkStart w:id="7014" w:name="_Toc67918409"/>
      <w:bookmarkStart w:id="7015" w:name="_Toc61121213"/>
      <w:bookmarkStart w:id="7016" w:name="_Toc53176885"/>
      <w:bookmarkStart w:id="7017" w:name="_Toc137558723"/>
      <w:bookmarkStart w:id="7018" w:name="_Toc138862548"/>
      <w:bookmarkStart w:id="7019" w:name="_Toc145532605"/>
      <w:bookmarkStart w:id="7020" w:name="_Toc176464557"/>
      <w:bookmarkStart w:id="7021" w:name="_Toc187247404"/>
      <w:bookmarkStart w:id="7022" w:name="_Toc192494927"/>
      <w:r w:rsidRPr="009C0461">
        <w:t>G.2.4.3.5</w:t>
      </w:r>
      <w:r w:rsidRPr="009C0461">
        <w:rPr>
          <w:lang w:eastAsia="zh-CN"/>
        </w:rPr>
        <w:tab/>
      </w:r>
      <w:r w:rsidRPr="009C0461">
        <w:t>Beam steering approach</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4pt;height:21.6pt" o:ole="">
            <v:imagedata r:id="rId193" o:title=""/>
          </v:shape>
          <o:OLEObject Type="Embed" ProgID="Equation.3" ShapeID="_x0000_i1287" DrawAspect="Content" ObjectID="_1826988637"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pt;height:34.8pt" o:ole="">
            <v:imagedata r:id="rId195" o:title=""/>
          </v:shape>
          <o:OLEObject Type="Embed" ProgID="Equation.3" ShapeID="_x0000_i1288" DrawAspect="Content" ObjectID="_1826988638"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6pt;height:21.6pt" o:ole="">
            <v:imagedata r:id="rId197" o:title=""/>
          </v:shape>
          <o:OLEObject Type="Embed" ProgID="Equation.3" ShapeID="_x0000_i1289" DrawAspect="Content" ObjectID="_1826988639"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8pt;height:21.6pt" o:ole="">
            <v:imagedata r:id="rId199" o:title=""/>
          </v:shape>
          <o:OLEObject Type="Embed" ProgID="Equation.3" ShapeID="_x0000_i1290" DrawAspect="Content" ObjectID="_1826988640"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6pt;height:21.6pt" o:ole="">
            <v:imagedata r:id="rId201" o:title=""/>
          </v:shape>
          <o:OLEObject Type="Embed" ProgID="Equation.3" ShapeID="_x0000_i1291" DrawAspect="Content" ObjectID="_1826988641"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4pt;height:19.8pt" o:ole="">
            <v:imagedata r:id="rId203" o:title=""/>
          </v:shape>
          <o:OLEObject Type="Embed" ProgID="Equation.3" ShapeID="_x0000_i1292" DrawAspect="Content" ObjectID="_1826988642"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2pt;height:19.8pt" o:ole="">
            <v:imagedata r:id="rId205" o:title=""/>
          </v:shape>
          <o:OLEObject Type="Embed" ProgID="Equation.3" ShapeID="_x0000_i1293" DrawAspect="Content" ObjectID="_1826988643"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2pt;height:19.8pt" o:ole="">
            <v:imagedata r:id="rId207" o:title=""/>
          </v:shape>
          <o:OLEObject Type="Embed" ProgID="Equation.3" ShapeID="_x0000_i1294" DrawAspect="Content" ObjectID="_1826988644"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pt;height:21.6pt" o:ole="">
            <v:imagedata r:id="rId209" o:title=""/>
          </v:shape>
          <o:OLEObject Type="Embed" ProgID="Equation.3" ShapeID="_x0000_i1295" DrawAspect="Content" ObjectID="_1826988645"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1.8pt;height:34.8pt" o:ole="">
            <v:imagedata r:id="rId211" o:title=""/>
          </v:shape>
          <o:OLEObject Type="Embed" ProgID="Equation.3" ShapeID="_x0000_i1296" DrawAspect="Content" ObjectID="_1826988646"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pt;height:21.6pt" o:ole="">
            <v:imagedata r:id="rId213" o:title=""/>
          </v:shape>
          <o:OLEObject Type="Embed" ProgID="Equation.3" ShapeID="_x0000_i1297" DrawAspect="Content" ObjectID="_1826988647"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19.8pt;height:21.6pt" o:ole="">
            <v:imagedata r:id="rId215" o:title=""/>
          </v:shape>
          <o:OLEObject Type="Embed" ProgID="Equation.3" ShapeID="_x0000_i1298" DrawAspect="Content" ObjectID="_1826988648"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4pt;height:21.6pt" o:ole="">
            <v:imagedata r:id="rId217" o:title=""/>
          </v:shape>
          <o:OLEObject Type="Embed" ProgID="Equation.3" ShapeID="_x0000_i1299" DrawAspect="Content" ObjectID="_1826988649" r:id="rId218"/>
        </w:object>
      </w:r>
      <w:r w:rsidRPr="009C0461">
        <w:rPr>
          <w:rFonts w:eastAsia="SimSun"/>
        </w:rPr>
        <w:t xml:space="preserve">, where </w:t>
      </w:r>
      <w:r w:rsidRPr="009C0461">
        <w:rPr>
          <w:rFonts w:eastAsia="SimSun"/>
          <w:position w:val="-14"/>
        </w:rPr>
        <w:object w:dxaOrig="390" w:dyaOrig="450" w14:anchorId="4C0B6B0A">
          <v:shape id="_x0000_i1300" type="#_x0000_t75" style="width:19.8pt;height:21.6pt" o:ole="">
            <v:imagedata r:id="rId219" o:title=""/>
          </v:shape>
          <o:OLEObject Type="Embed" ProgID="Equation.3" ShapeID="_x0000_i1300" DrawAspect="Content" ObjectID="_1826988650"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2pt;height:21.6pt" o:ole="">
            <v:imagedata r:id="rId221" o:title=""/>
          </v:shape>
          <o:OLEObject Type="Embed" ProgID="Equation.3" ShapeID="_x0000_i1301" DrawAspect="Content" ObjectID="_1826988651" r:id="rId222"/>
        </w:object>
      </w:r>
      <w:r w:rsidRPr="009C0461">
        <w:rPr>
          <w:rFonts w:eastAsia="SimSun"/>
        </w:rPr>
        <w:t xml:space="preserve">, </w:t>
      </w:r>
      <w:r w:rsidRPr="009C0461">
        <w:rPr>
          <w:rFonts w:eastAsia="SimSun"/>
          <w:position w:val="-6"/>
        </w:rPr>
        <w:object w:dxaOrig="260" w:dyaOrig="210" w14:anchorId="08C088CA">
          <v:shape id="_x0000_i1302" type="#_x0000_t75" style="width:14.4pt;height:11.4pt" o:ole="">
            <v:imagedata r:id="rId223" o:title=""/>
          </v:shape>
          <o:OLEObject Type="Embed" ProgID="Equation.3" ShapeID="_x0000_i1302" DrawAspect="Content" ObjectID="_1826988652"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pt;height:21.6pt" o:ole="">
            <v:imagedata r:id="rId225" o:title=""/>
          </v:shape>
          <o:OLEObject Type="Embed" ProgID="Equation.3" ShapeID="_x0000_i1303" DrawAspect="Content" ObjectID="_1826988653"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4pt;height:11.4pt" o:ole="">
            <v:imagedata r:id="rId227" o:title=""/>
          </v:shape>
          <o:OLEObject Type="Embed" ProgID="Equation.3" ShapeID="_x0000_i1304" DrawAspect="Content" ObjectID="_1826988654"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4pt;height:11.4pt" o:ole="">
            <v:imagedata r:id="rId229" o:title=""/>
          </v:shape>
          <o:OLEObject Type="Embed" ProgID="Equation.3" ShapeID="_x0000_i1305" DrawAspect="Content" ObjectID="_1826988655"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8pt;height:19.8pt" o:ole="">
            <v:imagedata r:id="rId231" o:title=""/>
          </v:shape>
          <o:OLEObject Type="Embed" ProgID="Equation.3" ShapeID="_x0000_i1306" DrawAspect="Content" ObjectID="_1826988656"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pt;height:34.8pt" o:ole="">
            <v:imagedata r:id="rId233" o:title=""/>
          </v:shape>
          <o:OLEObject Type="Embed" ProgID="Equation.3" ShapeID="_x0000_i1307" DrawAspect="Content" ObjectID="_1826988657"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4pt;height:11.4pt" o:ole="">
                  <v:imagedata r:id="rId235" o:title=""/>
                </v:shape>
                <o:OLEObject Type="Embed" ProgID="Equation.3" ShapeID="_x0000_i1308" DrawAspect="Content" ObjectID="_1826988658"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3" w:name="_Toc120613264"/>
      <w:bookmarkStart w:id="7024" w:name="_Toc121756822"/>
      <w:bookmarkStart w:id="7025" w:name="_Toc121820411"/>
      <w:bookmarkStart w:id="7026" w:name="_Toc124158161"/>
      <w:bookmarkStart w:id="7027" w:name="_Toc130560738"/>
      <w:bookmarkStart w:id="7028" w:name="_Toc137470381"/>
      <w:bookmarkStart w:id="7029" w:name="_Toc138884774"/>
      <w:bookmarkStart w:id="7030" w:name="_Toc145511182"/>
      <w:bookmarkStart w:id="7031" w:name="_Toc155479419"/>
      <w:bookmarkStart w:id="7032" w:name="_Toc176464558"/>
      <w:bookmarkStart w:id="7033" w:name="_Toc187247405"/>
      <w:bookmarkStart w:id="7034"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35" w:name="historyclause"/>
      <w:bookmarkEnd w:id="7023"/>
      <w:bookmarkEnd w:id="7024"/>
      <w:bookmarkEnd w:id="7025"/>
      <w:bookmarkEnd w:id="7026"/>
      <w:bookmarkEnd w:id="7027"/>
      <w:bookmarkEnd w:id="7028"/>
      <w:bookmarkEnd w:id="7029"/>
      <w:bookmarkEnd w:id="7030"/>
      <w:bookmarkEnd w:id="7031"/>
      <w:bookmarkEnd w:id="7032"/>
      <w:bookmarkEnd w:id="7033"/>
      <w:bookmarkEnd w:id="7034"/>
      <w:bookmarkEnd w:id="7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3015AC" w:rsidRPr="0054696F" w14:paraId="3FDE403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E7BDAAA" w14:textId="2CE404C2" w:rsidR="003015AC" w:rsidRPr="003015AC" w:rsidRDefault="003015AC" w:rsidP="003015AC">
            <w:pPr>
              <w:pStyle w:val="TAC"/>
              <w:rPr>
                <w:sz w:val="16"/>
                <w:szCs w:val="16"/>
              </w:rPr>
            </w:pPr>
            <w:r w:rsidRPr="003015AC">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80927D" w14:textId="42974F9B" w:rsidR="003015AC" w:rsidRPr="003015AC" w:rsidRDefault="003015AC" w:rsidP="003015AC">
            <w:pPr>
              <w:pStyle w:val="TAC"/>
              <w:rPr>
                <w:sz w:val="16"/>
                <w:szCs w:val="16"/>
              </w:rPr>
            </w:pPr>
            <w:r w:rsidRPr="003015AC">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07A02" w14:textId="41D5D1F0" w:rsidR="003015AC" w:rsidRPr="003015AC" w:rsidRDefault="003015AC" w:rsidP="003015AC">
            <w:pPr>
              <w:pStyle w:val="TAC"/>
              <w:rPr>
                <w:sz w:val="16"/>
                <w:szCs w:val="16"/>
              </w:rPr>
            </w:pPr>
            <w:r w:rsidRPr="003015AC">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8C32" w14:textId="42E3BBDB" w:rsidR="003015AC" w:rsidRPr="003015AC" w:rsidRDefault="003015AC" w:rsidP="003015AC">
            <w:pPr>
              <w:pStyle w:val="TAC"/>
              <w:rPr>
                <w:sz w:val="16"/>
                <w:szCs w:val="16"/>
              </w:rPr>
            </w:pPr>
            <w:r w:rsidRPr="003015A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4DEE" w14:textId="77777777" w:rsidR="003015AC" w:rsidRPr="003015AC" w:rsidRDefault="003015AC" w:rsidP="003015A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A6F4B" w14:textId="35AA87F7" w:rsidR="003015AC" w:rsidRPr="003015AC" w:rsidRDefault="003015AC" w:rsidP="003015AC">
            <w:pPr>
              <w:pStyle w:val="TAC"/>
              <w:rPr>
                <w:sz w:val="16"/>
                <w:szCs w:val="16"/>
              </w:rPr>
            </w:pPr>
            <w:r w:rsidRPr="003015AC">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3C3CD4" w14:textId="6A2EEC8A" w:rsidR="003015AC" w:rsidRPr="003015AC" w:rsidRDefault="003015AC" w:rsidP="003015AC">
            <w:pPr>
              <w:pStyle w:val="TAC"/>
              <w:jc w:val="left"/>
              <w:rPr>
                <w:sz w:val="16"/>
                <w:szCs w:val="16"/>
              </w:rPr>
            </w:pPr>
            <w:r w:rsidRPr="003015AC">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6DC7" w14:textId="253553DC" w:rsidR="003015AC" w:rsidRPr="003015AC" w:rsidRDefault="003015AC" w:rsidP="003015AC">
            <w:pPr>
              <w:pStyle w:val="TAC"/>
              <w:rPr>
                <w:rFonts w:eastAsia="SimSun"/>
                <w:sz w:val="16"/>
                <w:szCs w:val="16"/>
                <w:lang w:eastAsia="zh-CN"/>
              </w:rPr>
            </w:pPr>
            <w:r w:rsidRPr="003015AC">
              <w:rPr>
                <w:sz w:val="16"/>
                <w:szCs w:val="16"/>
              </w:rPr>
              <w:t>18.10.0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54D24" w14:textId="77777777" w:rsidR="00BF586E" w:rsidRDefault="00BF586E">
      <w:r>
        <w:separator/>
      </w:r>
    </w:p>
  </w:endnote>
  <w:endnote w:type="continuationSeparator" w:id="0">
    <w:p w14:paraId="2BC64B9A" w14:textId="77777777" w:rsidR="00BF586E" w:rsidRDefault="00BF5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12E0EF" w14:textId="77777777" w:rsidR="00BF586E" w:rsidRDefault="00BF586E">
      <w:r>
        <w:separator/>
      </w:r>
    </w:p>
  </w:footnote>
  <w:footnote w:type="continuationSeparator" w:id="0">
    <w:p w14:paraId="4B97A705" w14:textId="77777777" w:rsidR="00BF586E" w:rsidRDefault="00BF5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5E0CF9AA"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AC2">
      <w:rPr>
        <w:rFonts w:ascii="Arial" w:hAnsi="Arial" w:cs="Arial"/>
        <w:b/>
        <w:noProof/>
        <w:sz w:val="18"/>
        <w:szCs w:val="18"/>
      </w:rPr>
      <w:t>Release 18</w:t>
    </w:r>
    <w:r>
      <w:rPr>
        <w:rFonts w:ascii="Arial" w:hAnsi="Arial" w:cs="Arial"/>
        <w:b/>
        <w:sz w:val="18"/>
        <w:szCs w:val="18"/>
      </w:rPr>
      <w:fldChar w:fldCharType="end"/>
    </w:r>
  </w:p>
  <w:p w14:paraId="3534E205" w14:textId="5C1B7F1B"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AC2">
      <w:rPr>
        <w:rFonts w:ascii="Arial" w:hAnsi="Arial" w:cs="Arial"/>
        <w:b/>
        <w:noProof/>
        <w:sz w:val="18"/>
        <w:szCs w:val="18"/>
      </w:rPr>
      <w:t>3GPP TS 38.115-1 V18.10.0 (2025-12)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5A54"/>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470CA"/>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32BA"/>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5A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1676"/>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04F8"/>
    <w:rsid w:val="00594681"/>
    <w:rsid w:val="00597B11"/>
    <w:rsid w:val="005A30A4"/>
    <w:rsid w:val="005B78CD"/>
    <w:rsid w:val="005C2B30"/>
    <w:rsid w:val="005C6F14"/>
    <w:rsid w:val="005C760D"/>
    <w:rsid w:val="005D17BB"/>
    <w:rsid w:val="005D2E01"/>
    <w:rsid w:val="005D71CD"/>
    <w:rsid w:val="005D7526"/>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4AC2"/>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4156"/>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24E5"/>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BF586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21C"/>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259"/>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00B1"/>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3</Pages>
  <Words>63951</Words>
  <Characters>364527</Characters>
  <Application>Microsoft Office Word</Application>
  <DocSecurity>0</DocSecurity>
  <Lines>3037</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2024-09-10T05:42:00Z</dcterms:created>
  <dcterms:modified xsi:type="dcterms:W3CDTF">2025-12-11T19:02:00Z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