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1F4A86" w14:textId="1D3112B9"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w:t>
      </w:r>
      <w:r w:rsidR="00ED372C">
        <w:t>or</w:t>
      </w:r>
      <w:r w:rsidRPr="00374636">
        <w:t>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3997D18"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374636" w:rsidRDefault="00D65C49" w:rsidP="007C6871">
      <w:pPr>
        <w:pStyle w:val="EX"/>
      </w:pPr>
      <w:r w:rsidRPr="00374636">
        <w:lastRenderedPageBreak/>
        <w:t>[8]</w:t>
      </w:r>
      <w:r w:rsidRPr="00374636">
        <w:tab/>
        <w:t>IS-GPS-200, Revision D, Navstar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IS-GPS-705, Navstar GPS Space Segment/User Segment L5 Interfaces, September 22, 2005.</w:t>
      </w:r>
    </w:p>
    <w:p w14:paraId="382A974E" w14:textId="77777777" w:rsidR="00D65C49" w:rsidRPr="00374636" w:rsidRDefault="00D65C49" w:rsidP="007C6871">
      <w:pPr>
        <w:pStyle w:val="EX"/>
      </w:pPr>
      <w:r w:rsidRPr="00374636">
        <w:t>[13]</w:t>
      </w:r>
      <w:r w:rsidRPr="00374636">
        <w:tab/>
        <w:t>IS-GPS-800, Navstar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1F83B0A4" w:rsidR="00D65C49" w:rsidRPr="00374636" w:rsidRDefault="00D65C49" w:rsidP="007C6871">
      <w:pPr>
        <w:pStyle w:val="EX"/>
      </w:pPr>
      <w:r w:rsidRPr="00374636">
        <w:t>[20]</w:t>
      </w:r>
      <w:r w:rsidRPr="00374636">
        <w:tab/>
        <w:t>3GPP TS 37.571-5: "User Equipment (UE) conformance specification for UE positioning; Part 5: Test scenarios and assistance data</w:t>
      </w:r>
      <w:r w:rsidR="00061F46" w:rsidRPr="00061F46">
        <w:t>”.</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lastRenderedPageBreak/>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6260EE5D"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"BeiDou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4FBA1573" w:rsidR="00D65C49" w:rsidRPr="00374636" w:rsidRDefault="00D65C49" w:rsidP="007C6871">
      <w:pPr>
        <w:pStyle w:val="EX"/>
      </w:pPr>
      <w:r w:rsidRPr="00374636">
        <w:t>[46]</w:t>
      </w:r>
      <w:r w:rsidRPr="00374636">
        <w:tab/>
        <w:t>3GPP TS 36</w:t>
      </w:r>
      <w:r w:rsidR="00061F46" w:rsidRPr="00061F46">
        <w:rPr>
          <w:lang w:eastAsia="zh-CN"/>
        </w:rPr>
        <w:t>.</w:t>
      </w:r>
      <w:r w:rsidRPr="00374636">
        <w:rPr>
          <w:lang w:eastAsia="zh-CN"/>
        </w:rPr>
        <w:t>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"BeiDou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lastRenderedPageBreak/>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2a</w:t>
      </w:r>
      <w:r w:rsidRPr="00374636">
        <w:t xml:space="preserve"> (Version 1.0)", December, 2017.</w:t>
      </w:r>
    </w:p>
    <w:p w14:paraId="390C7613" w14:textId="77777777" w:rsidR="005912F3" w:rsidRDefault="00283728" w:rsidP="005912F3">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106DC1D0" w14:textId="1169E178" w:rsidR="00283728" w:rsidRDefault="005912F3" w:rsidP="007C6871">
      <w:pPr>
        <w:pStyle w:val="EX"/>
      </w:pPr>
      <w:r w:rsidRPr="00374636">
        <w:t>[</w:t>
      </w:r>
      <w:r>
        <w:rPr>
          <w:rFonts w:hint="eastAsia"/>
          <w:lang w:eastAsia="zh-CN"/>
        </w:rPr>
        <w:t>60</w:t>
      </w:r>
      <w:r w:rsidRPr="00374636">
        <w:t>]</w:t>
      </w:r>
      <w:r w:rsidRPr="00374636">
        <w:tab/>
        <w:t>3GPP TS 38.</w:t>
      </w:r>
      <w:r>
        <w:rPr>
          <w:rFonts w:hint="eastAsia"/>
          <w:lang w:eastAsia="zh-CN"/>
        </w:rPr>
        <w:t>521-4</w:t>
      </w:r>
      <w:r w:rsidRPr="00374636">
        <w:t>: "</w:t>
      </w:r>
      <w:r>
        <w:t>NR;</w:t>
      </w:r>
      <w:r>
        <w:rPr>
          <w:rFonts w:hint="eastAsia"/>
          <w:lang w:eastAsia="zh-CN"/>
        </w:rPr>
        <w:t xml:space="preserve"> </w:t>
      </w:r>
      <w:r>
        <w:t>User Equipment (UE) conformance specification;</w:t>
      </w:r>
      <w:r>
        <w:rPr>
          <w:rFonts w:hint="eastAsia"/>
          <w:lang w:eastAsia="zh-CN"/>
        </w:rPr>
        <w:t xml:space="preserve"> </w:t>
      </w:r>
      <w:r>
        <w:t>Radio transmission and reception;</w:t>
      </w:r>
      <w:r>
        <w:rPr>
          <w:rFonts w:hint="eastAsia"/>
          <w:lang w:eastAsia="zh-CN"/>
        </w:rPr>
        <w:t xml:space="preserve"> </w:t>
      </w:r>
      <w:r>
        <w:t>Part 4: Performance requirements</w:t>
      </w:r>
      <w:r w:rsidRPr="00374636">
        <w:t>".</w:t>
      </w:r>
    </w:p>
    <w:p w14:paraId="13130714" w14:textId="5C033559" w:rsidR="002C14DF" w:rsidRPr="00374636" w:rsidRDefault="002C14DF" w:rsidP="00D80F6F">
      <w:pPr>
        <w:pStyle w:val="EX"/>
      </w:pPr>
      <w:r w:rsidRPr="00D9560B">
        <w:rPr>
          <w:rFonts w:eastAsia="Calibri"/>
          <w:lang w:val="fr-FR"/>
        </w:rPr>
        <w:t>[</w:t>
      </w:r>
      <w:r w:rsidRPr="00D9560B">
        <w:rPr>
          <w:rFonts w:eastAsia="Calibri"/>
          <w:lang w:val="fr-FR" w:eastAsia="zh-CN"/>
        </w:rPr>
        <w:t>61</w:t>
      </w:r>
      <w:r w:rsidRPr="00D9560B">
        <w:rPr>
          <w:rFonts w:eastAsia="Calibri"/>
          <w:lang w:val="fr-FR"/>
        </w:rPr>
        <w:t>]</w:t>
      </w:r>
      <w:r w:rsidRPr="00D9560B">
        <w:rPr>
          <w:rFonts w:eastAsia="Calibri"/>
          <w:lang w:val="fr-FR"/>
        </w:rPr>
        <w:tab/>
        <w:t>3GPP TS 23.273: "5G System (5GS) Location Services (LCS); Stage 2".</w:t>
      </w: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t>BeiDou B1I navigation signal with carrier frequency of 1561.098 MHz</w:t>
      </w:r>
    </w:p>
    <w:p w14:paraId="17A40EB0" w14:textId="53DBA061" w:rsidR="00D65C49" w:rsidRPr="00374636" w:rsidRDefault="00D65C49" w:rsidP="007C6871">
      <w:pPr>
        <w:pStyle w:val="EW"/>
      </w:pPr>
      <w:r w:rsidRPr="00374636">
        <w:t>B1C</w:t>
      </w:r>
      <w:r w:rsidRPr="00374636">
        <w:tab/>
      </w:r>
      <w:r w:rsidRPr="00374636">
        <w:rPr>
          <w:lang w:eastAsia="zh-CN"/>
        </w:rPr>
        <w:t>BeiDou</w:t>
      </w:r>
      <w:r w:rsidRPr="00374636">
        <w:t xml:space="preserve"> </w:t>
      </w:r>
      <w:r w:rsidRPr="00374636">
        <w:rPr>
          <w:lang w:eastAsia="zh-CN"/>
        </w:rPr>
        <w:t>B1C</w:t>
      </w:r>
      <w:r w:rsidRPr="00374636">
        <w:t xml:space="preserve"> navigation signal with carrier frequency of 1575.420 MHz.</w:t>
      </w:r>
    </w:p>
    <w:p w14:paraId="4A591BFF" w14:textId="77777777" w:rsidR="00283728" w:rsidRPr="00374636" w:rsidRDefault="00283728" w:rsidP="00283728">
      <w:pPr>
        <w:pStyle w:val="EW"/>
        <w:rPr>
          <w:lang w:eastAsia="zh-CN"/>
        </w:rPr>
      </w:pPr>
      <w:r w:rsidRPr="00374636">
        <w:t>B</w:t>
      </w:r>
      <w:r w:rsidRPr="00374636">
        <w:rPr>
          <w:lang w:eastAsia="zh-CN"/>
        </w:rPr>
        <w:t>2a</w:t>
      </w:r>
      <w:r w:rsidRPr="00374636">
        <w:tab/>
        <w:t>BeiDou B</w:t>
      </w:r>
      <w:r w:rsidRPr="00374636">
        <w:rPr>
          <w:lang w:eastAsia="zh-CN"/>
        </w:rPr>
        <w:t>2a</w:t>
      </w:r>
      <w:r w:rsidRPr="00374636">
        <w:t xml:space="preserve"> navigation signal with carrier frequency of 1176.450 MHz</w:t>
      </w:r>
      <w:r w:rsidRPr="00374636">
        <w:rPr>
          <w:lang w:eastAsia="zh-CN"/>
        </w:rPr>
        <w:t>.</w:t>
      </w:r>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t>BeiDou B</w:t>
      </w:r>
      <w:r w:rsidRPr="00374636">
        <w:rPr>
          <w:lang w:eastAsia="zh-CN"/>
        </w:rPr>
        <w:t>3I</w:t>
      </w:r>
      <w:r w:rsidRPr="00374636">
        <w:t xml:space="preserve"> navigation signal with carrier frequency of </w:t>
      </w:r>
      <w:r w:rsidRPr="00374636">
        <w:rPr>
          <w:lang w:eastAsia="zh-CN"/>
        </w:rPr>
        <w:t>1268.520</w:t>
      </w:r>
      <w:r w:rsidRPr="00374636">
        <w:t xml:space="preserve"> MHz</w:t>
      </w:r>
      <w:r w:rsidRPr="00374636">
        <w:rPr>
          <w:lang w:eastAsia="zh-CN"/>
        </w:rPr>
        <w:t>.</w:t>
      </w:r>
    </w:p>
    <w:p w14:paraId="0BD43DCC" w14:textId="77777777" w:rsidR="00D65C49" w:rsidRPr="00374636" w:rsidRDefault="00D65C49" w:rsidP="007C6871">
      <w:pPr>
        <w:pStyle w:val="EW"/>
      </w:pPr>
      <w:r w:rsidRPr="00374636">
        <w:t>E1</w:t>
      </w:r>
      <w:r w:rsidRPr="00374636">
        <w:tab/>
        <w:t xml:space="preserve">Galileo E1 navigation signal with carrier frequency of 1575.420 MHz. </w:t>
      </w:r>
    </w:p>
    <w:p w14:paraId="68537600" w14:textId="77777777" w:rsidR="00D65C49" w:rsidRPr="00374636" w:rsidRDefault="00D65C49" w:rsidP="007C6871">
      <w:pPr>
        <w:pStyle w:val="EW"/>
      </w:pPr>
      <w:r w:rsidRPr="00374636">
        <w:t>E5</w:t>
      </w:r>
      <w:r w:rsidRPr="00374636">
        <w:tab/>
        <w:t>Galileo E5 navigation signal with carrier frequency of 1191.795 MHz.</w:t>
      </w:r>
    </w:p>
    <w:p w14:paraId="64E2D55C" w14:textId="77777777" w:rsidR="00D65C49" w:rsidRPr="00374636" w:rsidRDefault="00D65C49" w:rsidP="007C6871">
      <w:pPr>
        <w:pStyle w:val="EW"/>
      </w:pPr>
      <w:r w:rsidRPr="00374636">
        <w:t>E6</w:t>
      </w:r>
      <w:r w:rsidRPr="00374636">
        <w:tab/>
        <w:t>Galileo E6 navigation signal with carrier frequency of 1278.750 MHz.</w:t>
      </w:r>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GPS or QZSS L1 navigation signal carrying the Coarse/Acquisition code with carrier frequency of 1575.420 MHz.</w:t>
      </w:r>
    </w:p>
    <w:p w14:paraId="290D8515" w14:textId="77777777" w:rsidR="00D65C49" w:rsidRPr="00374636" w:rsidRDefault="00D65C49" w:rsidP="007C6871">
      <w:pPr>
        <w:pStyle w:val="EW"/>
      </w:pPr>
      <w:r w:rsidRPr="00374636">
        <w:t>L1C</w:t>
      </w:r>
      <w:r w:rsidRPr="00374636">
        <w:tab/>
        <w:t>GPS or QZSS L1 Civil navigation signal with carrier frequency of 1575.420 MHz.</w:t>
      </w:r>
    </w:p>
    <w:p w14:paraId="06B7319A" w14:textId="77777777" w:rsidR="00D65C49" w:rsidRPr="00374636" w:rsidRDefault="00D65C49" w:rsidP="007C6871">
      <w:pPr>
        <w:pStyle w:val="EW"/>
      </w:pPr>
      <w:r w:rsidRPr="00374636">
        <w:t>L2C</w:t>
      </w:r>
      <w:r w:rsidRPr="00374636">
        <w:tab/>
        <w:t>GPS or QZSS L2 Civil navigation signal with carrier frequency of 1227.600 MHz.</w:t>
      </w:r>
    </w:p>
    <w:p w14:paraId="3CF6928C" w14:textId="77777777" w:rsidR="00D65C49" w:rsidRPr="00374636" w:rsidRDefault="00D65C49" w:rsidP="007C6871">
      <w:pPr>
        <w:pStyle w:val="EW"/>
      </w:pPr>
      <w:r w:rsidRPr="00374636">
        <w:t>L5</w:t>
      </w:r>
      <w:r w:rsidRPr="00374636">
        <w:tab/>
        <w:t xml:space="preserve">GPS or QZSS L5 navigation signal with carrier frequency of 1176.450 MHz.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GNSS</w:t>
      </w:r>
      <w:r w:rsidRPr="00374636">
        <w:rPr>
          <w:vertAlign w:val="subscript"/>
        </w:rPr>
        <w:t>m</w:t>
      </w:r>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GNSS</w:t>
      </w:r>
      <w:r w:rsidRPr="00374636">
        <w:rPr>
          <w:vertAlign w:val="subscript"/>
        </w:rPr>
        <w:t>m</w:t>
      </w:r>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r w:rsidRPr="00374636">
        <w:t>Ês</w:t>
      </w:r>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r w:rsidRPr="00374636">
        <w:lastRenderedPageBreak/>
        <w:t>Iot</w:t>
      </w:r>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6.5pt" o:ole="">
            <v:imagedata r:id="rId11" o:title=""/>
          </v:shape>
          <o:OLEObject Type="Embed" ProgID="Equation.3" ShapeID="_x0000_i1025" DrawAspect="Content" ObjectID="_1829923670"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0.75pt;height:20.25pt" o:ole="">
            <v:imagedata r:id="rId13" o:title=""/>
          </v:shape>
          <o:OLEObject Type="Embed" ProgID="Equation.3" ShapeID="_x0000_i1026" DrawAspect="Content" ObjectID="_1829923671"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GLObal'naya NAvigatsionnaya Sputnikovaya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t>BeiDou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Basic Service Set IDentification</w:t>
      </w:r>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DL-AoD</w:t>
      </w:r>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t>GLObal'naya NAvigatsionnaya Sputnikovaya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Inclined Geosynchronous Satellite OrbitIS</w:t>
      </w:r>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374636" w:rsidRDefault="00D65C49" w:rsidP="007C6871">
      <w:pPr>
        <w:pStyle w:val="EW"/>
        <w:rPr>
          <w:lang w:eastAsia="zh-CN"/>
        </w:rPr>
      </w:pPr>
      <w:r w:rsidRPr="00374636">
        <w:rPr>
          <w:lang w:eastAsia="zh-CN"/>
        </w:rPr>
        <w:t>NE-DC</w:t>
      </w:r>
      <w:r w:rsidRPr="00374636">
        <w:rPr>
          <w:lang w:eastAsia="zh-CN"/>
        </w:rPr>
        <w:tab/>
      </w:r>
      <w:r w:rsidRPr="00374636">
        <w:rPr>
          <w:rFonts w:eastAsia="SimSun"/>
        </w:rPr>
        <w:t>NR-E-UTRA Dual Connectivity</w:t>
      </w:r>
    </w:p>
    <w:p w14:paraId="3DDCE189" w14:textId="77777777" w:rsidR="00D65C49" w:rsidRPr="00374636" w:rsidRDefault="00D65C49" w:rsidP="007C6871">
      <w:pPr>
        <w:pStyle w:val="EW"/>
        <w:rPr>
          <w:lang w:eastAsia="zh-CN"/>
        </w:rPr>
      </w:pPr>
      <w:r w:rsidRPr="00374636">
        <w:rPr>
          <w:lang w:eastAsia="zh-CN"/>
        </w:rPr>
        <w:lastRenderedPageBreak/>
        <w:t>NGEN-DC</w:t>
      </w:r>
      <w:r w:rsidRPr="00374636">
        <w:rPr>
          <w:lang w:eastAsia="zh-CN"/>
        </w:rPr>
        <w:tab/>
      </w:r>
      <w:r w:rsidRPr="00374636">
        <w:t>NG-RAN E-UTRA-NR Dual Connectivity</w:t>
      </w:r>
    </w:p>
    <w:p w14:paraId="5DC52BA5" w14:textId="77777777" w:rsidR="00D65C49" w:rsidRPr="00374636" w:rsidRDefault="00D65C49" w:rsidP="007C6871">
      <w:pPr>
        <w:pStyle w:val="EW"/>
        <w:rPr>
          <w:lang w:eastAsia="zh-CN"/>
        </w:rPr>
      </w:pPr>
      <w:r w:rsidRPr="00374636">
        <w:rPr>
          <w:lang w:eastAsia="zh-CN"/>
        </w:rPr>
        <w:t>NG-RAN E-UTRA</w:t>
      </w:r>
      <w:r w:rsidRPr="00374636">
        <w:rPr>
          <w:lang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r w:rsidRPr="00374636">
        <w:t>PCell</w:t>
      </w:r>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r w:rsidRPr="00374636">
        <w:t>SCell</w:t>
      </w:r>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lastRenderedPageBreak/>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The GNSS signal is defined at the A-GNSS antenna connector of the UE. For UE with integral antenna only, a reference antenna with a gain of 0 dBi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r w:rsidRPr="00374636">
              <w:rPr>
                <w:lang w:eastAsia="en-US"/>
              </w:rPr>
              <w:t>Fd</w:t>
            </w:r>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r w:rsidRPr="00374636">
              <w:rPr>
                <w:lang w:eastAsia="en-US"/>
              </w:rPr>
              <w:t>Fd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r w:rsidRPr="00374636">
              <w:rPr>
                <w:lang w:eastAsia="en-US"/>
              </w:rPr>
              <w:t>Fd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893C90" w:rsidRPr="00374636" w14:paraId="02D5AA4D" w14:textId="77777777" w:rsidTr="005A566D">
        <w:trPr>
          <w:cantSplit/>
          <w:jc w:val="center"/>
        </w:trPr>
        <w:tc>
          <w:tcPr>
            <w:tcW w:w="1696" w:type="dxa"/>
            <w:vMerge/>
          </w:tcPr>
          <w:p w14:paraId="4290E17B" w14:textId="77777777" w:rsidR="00893C90" w:rsidRPr="00374636" w:rsidRDefault="00893C90" w:rsidP="007C6871">
            <w:pPr>
              <w:pStyle w:val="TAC"/>
              <w:rPr>
                <w:lang w:eastAsia="zh-CN"/>
              </w:rPr>
            </w:pPr>
          </w:p>
        </w:tc>
        <w:tc>
          <w:tcPr>
            <w:tcW w:w="1530" w:type="dxa"/>
          </w:tcPr>
          <w:p w14:paraId="4B26F5B5" w14:textId="24D8203C" w:rsidR="00893C90" w:rsidRPr="00374636" w:rsidRDefault="00893C90" w:rsidP="007C6871">
            <w:pPr>
              <w:pStyle w:val="TAC"/>
              <w:rPr>
                <w:lang w:eastAsia="zh-CN"/>
              </w:rPr>
            </w:pPr>
            <w:r w:rsidRPr="00374636">
              <w:rPr>
                <w:lang w:eastAsia="zh-CN"/>
              </w:rPr>
              <w:t>B3I</w:t>
            </w:r>
          </w:p>
        </w:tc>
        <w:tc>
          <w:tcPr>
            <w:tcW w:w="1139" w:type="dxa"/>
          </w:tcPr>
          <w:p w14:paraId="30ACF92C" w14:textId="273A0AE0" w:rsidR="00893C90" w:rsidRPr="00374636" w:rsidRDefault="00893C90" w:rsidP="007C6871">
            <w:pPr>
              <w:pStyle w:val="TAC"/>
              <w:rPr>
                <w:lang w:eastAsia="zh-CN"/>
              </w:rPr>
            </w:pPr>
            <w:r w:rsidRPr="00374636">
              <w:rPr>
                <w:lang w:eastAsia="zh-CN"/>
              </w:rPr>
              <w:t>15</w:t>
            </w:r>
          </w:p>
        </w:tc>
        <w:tc>
          <w:tcPr>
            <w:tcW w:w="1080" w:type="dxa"/>
          </w:tcPr>
          <w:p w14:paraId="76DFCD58" w14:textId="39502B2F" w:rsidR="00893C90" w:rsidRPr="00374636" w:rsidRDefault="00893C90" w:rsidP="007C6871">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893C90" w:rsidRPr="00374636" w14:paraId="23B6B94D" w14:textId="77777777" w:rsidTr="005A566D">
        <w:trPr>
          <w:cantSplit/>
          <w:trHeight w:val="20"/>
        </w:trPr>
        <w:tc>
          <w:tcPr>
            <w:tcW w:w="1560" w:type="dxa"/>
            <w:vMerge/>
          </w:tcPr>
          <w:p w14:paraId="2686FB7C" w14:textId="77777777" w:rsidR="00893C90" w:rsidRPr="00374636" w:rsidRDefault="00893C90" w:rsidP="00491AC2">
            <w:pPr>
              <w:pStyle w:val="TAL"/>
              <w:rPr>
                <w:lang w:eastAsia="en-US"/>
              </w:rPr>
            </w:pPr>
          </w:p>
        </w:tc>
        <w:tc>
          <w:tcPr>
            <w:tcW w:w="567" w:type="dxa"/>
          </w:tcPr>
          <w:p w14:paraId="236A8430" w14:textId="77777777" w:rsidR="00893C90" w:rsidRPr="00374636" w:rsidRDefault="00893C90" w:rsidP="00491AC2">
            <w:pPr>
              <w:pStyle w:val="TAC"/>
              <w:rPr>
                <w:lang w:eastAsia="en-US"/>
              </w:rPr>
            </w:pPr>
            <w:r w:rsidRPr="00374636">
              <w:rPr>
                <w:lang w:eastAsia="en-US"/>
              </w:rPr>
              <w:t>E6</w:t>
            </w:r>
          </w:p>
        </w:tc>
        <w:tc>
          <w:tcPr>
            <w:tcW w:w="708" w:type="dxa"/>
          </w:tcPr>
          <w:p w14:paraId="485DEB7F" w14:textId="77777777" w:rsidR="00893C90" w:rsidRPr="00374636" w:rsidRDefault="00893C90" w:rsidP="007C6871">
            <w:pPr>
              <w:pStyle w:val="TAC"/>
              <w:rPr>
                <w:lang w:eastAsia="en-US"/>
              </w:rPr>
            </w:pPr>
            <w:r w:rsidRPr="00374636">
              <w:rPr>
                <w:lang w:eastAsia="en-US"/>
              </w:rPr>
              <w:t>+2 dB</w:t>
            </w:r>
          </w:p>
        </w:tc>
        <w:tc>
          <w:tcPr>
            <w:tcW w:w="851" w:type="dxa"/>
          </w:tcPr>
          <w:p w14:paraId="56203A9B" w14:textId="77777777" w:rsidR="00893C90" w:rsidRPr="00374636" w:rsidRDefault="00893C90" w:rsidP="007C6871">
            <w:pPr>
              <w:pStyle w:val="TAC"/>
              <w:rPr>
                <w:lang w:eastAsia="en-US"/>
              </w:rPr>
            </w:pPr>
            <w:r w:rsidRPr="00374636">
              <w:rPr>
                <w:lang w:eastAsia="en-US"/>
              </w:rPr>
              <w:t>L1C</w:t>
            </w:r>
          </w:p>
        </w:tc>
        <w:tc>
          <w:tcPr>
            <w:tcW w:w="850" w:type="dxa"/>
          </w:tcPr>
          <w:p w14:paraId="2D75337C" w14:textId="77777777" w:rsidR="00893C90" w:rsidRPr="00374636" w:rsidRDefault="00893C90" w:rsidP="007C6871">
            <w:pPr>
              <w:pStyle w:val="TAC"/>
              <w:rPr>
                <w:lang w:eastAsia="en-US"/>
              </w:rPr>
            </w:pPr>
            <w:r w:rsidRPr="00374636">
              <w:rPr>
                <w:lang w:eastAsia="en-US"/>
              </w:rPr>
              <w:t>+1.5 dB</w:t>
            </w:r>
          </w:p>
        </w:tc>
        <w:tc>
          <w:tcPr>
            <w:tcW w:w="567" w:type="dxa"/>
          </w:tcPr>
          <w:p w14:paraId="0444FA76" w14:textId="77777777" w:rsidR="00893C90" w:rsidRPr="00374636" w:rsidRDefault="00893C90" w:rsidP="007C6871">
            <w:pPr>
              <w:pStyle w:val="TAC"/>
              <w:rPr>
                <w:lang w:eastAsia="en-US"/>
              </w:rPr>
            </w:pPr>
            <w:r w:rsidRPr="00374636">
              <w:rPr>
                <w:lang w:eastAsia="en-US"/>
              </w:rPr>
              <w:t>G2</w:t>
            </w:r>
          </w:p>
        </w:tc>
        <w:tc>
          <w:tcPr>
            <w:tcW w:w="709" w:type="dxa"/>
          </w:tcPr>
          <w:p w14:paraId="65492F3F" w14:textId="77777777" w:rsidR="00893C90" w:rsidRPr="00374636" w:rsidRDefault="00893C90" w:rsidP="007C6871">
            <w:pPr>
              <w:pStyle w:val="TAC"/>
              <w:rPr>
                <w:lang w:eastAsia="en-US"/>
              </w:rPr>
            </w:pPr>
            <w:r w:rsidRPr="00374636">
              <w:rPr>
                <w:lang w:eastAsia="en-US"/>
              </w:rPr>
              <w:t>-6 dB</w:t>
            </w:r>
          </w:p>
        </w:tc>
        <w:tc>
          <w:tcPr>
            <w:tcW w:w="567" w:type="dxa"/>
          </w:tcPr>
          <w:p w14:paraId="43A66E6F" w14:textId="77777777" w:rsidR="00893C90" w:rsidRPr="00374636" w:rsidRDefault="00893C90" w:rsidP="007C6871">
            <w:pPr>
              <w:pStyle w:val="TAC"/>
              <w:rPr>
                <w:lang w:eastAsia="en-US"/>
              </w:rPr>
            </w:pPr>
            <w:r w:rsidRPr="00374636">
              <w:rPr>
                <w:lang w:eastAsia="en-US"/>
              </w:rPr>
              <w:t>L1C</w:t>
            </w:r>
          </w:p>
        </w:tc>
        <w:tc>
          <w:tcPr>
            <w:tcW w:w="851" w:type="dxa"/>
          </w:tcPr>
          <w:p w14:paraId="62E77D67" w14:textId="77777777" w:rsidR="00893C90" w:rsidRPr="00374636" w:rsidRDefault="00893C90" w:rsidP="007C6871">
            <w:pPr>
              <w:pStyle w:val="TAC"/>
              <w:rPr>
                <w:lang w:eastAsia="en-US"/>
              </w:rPr>
            </w:pPr>
            <w:r w:rsidRPr="00374636">
              <w:rPr>
                <w:lang w:eastAsia="en-US"/>
              </w:rPr>
              <w:t>+1.5 dB</w:t>
            </w:r>
          </w:p>
        </w:tc>
        <w:tc>
          <w:tcPr>
            <w:tcW w:w="425" w:type="dxa"/>
          </w:tcPr>
          <w:p w14:paraId="65C2B387" w14:textId="77777777" w:rsidR="00893C90" w:rsidRPr="00374636" w:rsidRDefault="00893C90" w:rsidP="007C6871">
            <w:pPr>
              <w:pStyle w:val="TAC"/>
              <w:rPr>
                <w:lang w:eastAsia="en-US"/>
              </w:rPr>
            </w:pPr>
          </w:p>
        </w:tc>
        <w:tc>
          <w:tcPr>
            <w:tcW w:w="709" w:type="dxa"/>
          </w:tcPr>
          <w:p w14:paraId="796E3D72" w14:textId="77777777" w:rsidR="00893C90" w:rsidRPr="00374636" w:rsidRDefault="00893C90" w:rsidP="007C6871">
            <w:pPr>
              <w:pStyle w:val="TAC"/>
              <w:rPr>
                <w:lang w:eastAsia="en-US"/>
              </w:rPr>
            </w:pPr>
          </w:p>
        </w:tc>
        <w:tc>
          <w:tcPr>
            <w:tcW w:w="567" w:type="dxa"/>
          </w:tcPr>
          <w:p w14:paraId="153844D7" w14:textId="77777777" w:rsidR="00893C90" w:rsidRPr="00374636" w:rsidRDefault="00893C90" w:rsidP="007C6871">
            <w:pPr>
              <w:pStyle w:val="TAC"/>
              <w:rPr>
                <w:lang w:eastAsia="en-US"/>
              </w:rPr>
            </w:pPr>
            <w:r w:rsidRPr="00374636">
              <w:rPr>
                <w:lang w:eastAsia="zh-CN"/>
              </w:rPr>
              <w:t>B1C</w:t>
            </w:r>
          </w:p>
        </w:tc>
        <w:tc>
          <w:tcPr>
            <w:tcW w:w="567" w:type="dxa"/>
          </w:tcPr>
          <w:p w14:paraId="2AB59A7D" w14:textId="77777777" w:rsidR="00893C90" w:rsidRPr="00374636" w:rsidRDefault="00893C90" w:rsidP="007C6871">
            <w:pPr>
              <w:pStyle w:val="TAC"/>
              <w:rPr>
                <w:lang w:eastAsia="en-US"/>
              </w:rPr>
            </w:pPr>
            <w:r w:rsidRPr="00374636">
              <w:rPr>
                <w:lang w:eastAsia="zh-CN"/>
              </w:rPr>
              <w:t>D1</w:t>
            </w:r>
          </w:p>
        </w:tc>
        <w:tc>
          <w:tcPr>
            <w:tcW w:w="708" w:type="dxa"/>
          </w:tcPr>
          <w:p w14:paraId="13F47199" w14:textId="77777777" w:rsidR="00893C90" w:rsidRPr="00374636" w:rsidRDefault="00893C90" w:rsidP="007C6871">
            <w:pPr>
              <w:pStyle w:val="TAC"/>
              <w:rPr>
                <w:lang w:eastAsia="en-US"/>
              </w:rPr>
            </w:pPr>
            <w:r w:rsidRPr="00374636">
              <w:rPr>
                <w:lang w:eastAsia="zh-CN"/>
              </w:rPr>
              <w:t>0 dB</w:t>
            </w:r>
          </w:p>
        </w:tc>
      </w:tr>
      <w:tr w:rsidR="00893C90" w:rsidRPr="00374636" w14:paraId="7D2E38A8" w14:textId="77777777" w:rsidTr="005A566D">
        <w:trPr>
          <w:cantSplit/>
          <w:trHeight w:val="20"/>
        </w:trPr>
        <w:tc>
          <w:tcPr>
            <w:tcW w:w="1560" w:type="dxa"/>
            <w:vMerge/>
          </w:tcPr>
          <w:p w14:paraId="33EF73B9" w14:textId="77777777" w:rsidR="00893C90" w:rsidRPr="00374636" w:rsidRDefault="00893C90" w:rsidP="00893C90">
            <w:pPr>
              <w:pStyle w:val="TAL"/>
              <w:rPr>
                <w:lang w:eastAsia="en-US"/>
              </w:rPr>
            </w:pPr>
          </w:p>
        </w:tc>
        <w:tc>
          <w:tcPr>
            <w:tcW w:w="567" w:type="dxa"/>
          </w:tcPr>
          <w:p w14:paraId="04375541" w14:textId="77777777" w:rsidR="00893C90" w:rsidRPr="00374636" w:rsidRDefault="00893C90" w:rsidP="00893C90">
            <w:pPr>
              <w:pStyle w:val="TAC"/>
              <w:rPr>
                <w:lang w:eastAsia="en-US"/>
              </w:rPr>
            </w:pPr>
            <w:r w:rsidRPr="00374636">
              <w:rPr>
                <w:lang w:eastAsia="en-US"/>
              </w:rPr>
              <w:t>E5</w:t>
            </w:r>
          </w:p>
        </w:tc>
        <w:tc>
          <w:tcPr>
            <w:tcW w:w="708" w:type="dxa"/>
          </w:tcPr>
          <w:p w14:paraId="59CE584F" w14:textId="77777777" w:rsidR="00893C90" w:rsidRPr="00374636" w:rsidRDefault="00893C90" w:rsidP="00893C90">
            <w:pPr>
              <w:pStyle w:val="TAC"/>
              <w:rPr>
                <w:lang w:eastAsia="en-US"/>
              </w:rPr>
            </w:pPr>
            <w:r w:rsidRPr="00374636">
              <w:rPr>
                <w:lang w:eastAsia="en-US"/>
              </w:rPr>
              <w:t>+2 dB</w:t>
            </w:r>
          </w:p>
        </w:tc>
        <w:tc>
          <w:tcPr>
            <w:tcW w:w="851" w:type="dxa"/>
          </w:tcPr>
          <w:p w14:paraId="5C1EA34B" w14:textId="77777777" w:rsidR="00893C90" w:rsidRPr="00374636" w:rsidRDefault="00893C90" w:rsidP="00893C90">
            <w:pPr>
              <w:pStyle w:val="TAC"/>
              <w:rPr>
                <w:lang w:eastAsia="en-US"/>
              </w:rPr>
            </w:pPr>
            <w:r w:rsidRPr="00374636">
              <w:rPr>
                <w:lang w:eastAsia="en-US"/>
              </w:rPr>
              <w:t>L2C</w:t>
            </w:r>
          </w:p>
        </w:tc>
        <w:tc>
          <w:tcPr>
            <w:tcW w:w="850" w:type="dxa"/>
          </w:tcPr>
          <w:p w14:paraId="1E6B50DC" w14:textId="77777777" w:rsidR="00893C90" w:rsidRPr="00374636" w:rsidRDefault="00893C90" w:rsidP="00893C90">
            <w:pPr>
              <w:pStyle w:val="TAC"/>
              <w:rPr>
                <w:lang w:eastAsia="en-US"/>
              </w:rPr>
            </w:pPr>
            <w:r w:rsidRPr="00374636">
              <w:rPr>
                <w:lang w:eastAsia="en-US"/>
              </w:rPr>
              <w:t>-1.5 dB</w:t>
            </w:r>
          </w:p>
        </w:tc>
        <w:tc>
          <w:tcPr>
            <w:tcW w:w="567" w:type="dxa"/>
          </w:tcPr>
          <w:p w14:paraId="1609CEE2" w14:textId="77777777" w:rsidR="00893C90" w:rsidRPr="00374636" w:rsidRDefault="00893C90" w:rsidP="00893C90">
            <w:pPr>
              <w:pStyle w:val="TAC"/>
              <w:rPr>
                <w:lang w:eastAsia="en-US"/>
              </w:rPr>
            </w:pPr>
          </w:p>
        </w:tc>
        <w:tc>
          <w:tcPr>
            <w:tcW w:w="709" w:type="dxa"/>
          </w:tcPr>
          <w:p w14:paraId="1152681B" w14:textId="77777777" w:rsidR="00893C90" w:rsidRPr="00374636" w:rsidRDefault="00893C90" w:rsidP="00893C90">
            <w:pPr>
              <w:pStyle w:val="TAC"/>
              <w:rPr>
                <w:lang w:eastAsia="en-US"/>
              </w:rPr>
            </w:pPr>
          </w:p>
        </w:tc>
        <w:tc>
          <w:tcPr>
            <w:tcW w:w="567" w:type="dxa"/>
          </w:tcPr>
          <w:p w14:paraId="21708989" w14:textId="77777777" w:rsidR="00893C90" w:rsidRPr="00374636" w:rsidRDefault="00893C90" w:rsidP="00893C90">
            <w:pPr>
              <w:pStyle w:val="TAC"/>
              <w:rPr>
                <w:lang w:eastAsia="en-US"/>
              </w:rPr>
            </w:pPr>
            <w:r w:rsidRPr="00374636">
              <w:rPr>
                <w:lang w:eastAsia="en-US"/>
              </w:rPr>
              <w:t>L2C</w:t>
            </w:r>
          </w:p>
        </w:tc>
        <w:tc>
          <w:tcPr>
            <w:tcW w:w="851" w:type="dxa"/>
          </w:tcPr>
          <w:p w14:paraId="7559094F" w14:textId="77777777" w:rsidR="00893C90" w:rsidRPr="00374636" w:rsidRDefault="00893C90" w:rsidP="00893C90">
            <w:pPr>
              <w:pStyle w:val="TAC"/>
              <w:rPr>
                <w:lang w:eastAsia="en-US"/>
              </w:rPr>
            </w:pPr>
            <w:r w:rsidRPr="00374636">
              <w:rPr>
                <w:lang w:eastAsia="en-US"/>
              </w:rPr>
              <w:t>-1.5 dB</w:t>
            </w:r>
          </w:p>
        </w:tc>
        <w:tc>
          <w:tcPr>
            <w:tcW w:w="425" w:type="dxa"/>
          </w:tcPr>
          <w:p w14:paraId="73C712E8" w14:textId="77777777" w:rsidR="00893C90" w:rsidRPr="00374636" w:rsidRDefault="00893C90" w:rsidP="00893C90">
            <w:pPr>
              <w:pStyle w:val="TAC"/>
              <w:rPr>
                <w:lang w:eastAsia="en-US"/>
              </w:rPr>
            </w:pPr>
          </w:p>
        </w:tc>
        <w:tc>
          <w:tcPr>
            <w:tcW w:w="709" w:type="dxa"/>
          </w:tcPr>
          <w:p w14:paraId="372D4E2F" w14:textId="77777777" w:rsidR="00893C90" w:rsidRPr="00374636" w:rsidRDefault="00893C90" w:rsidP="00893C90">
            <w:pPr>
              <w:pStyle w:val="TAC"/>
              <w:rPr>
                <w:lang w:eastAsia="en-US"/>
              </w:rPr>
            </w:pPr>
          </w:p>
        </w:tc>
        <w:tc>
          <w:tcPr>
            <w:tcW w:w="567" w:type="dxa"/>
          </w:tcPr>
          <w:p w14:paraId="601D3D4F" w14:textId="63DD681B" w:rsidR="00893C90" w:rsidRPr="00374636" w:rsidRDefault="00893C90" w:rsidP="00893C90">
            <w:pPr>
              <w:pStyle w:val="TAC"/>
              <w:rPr>
                <w:lang w:eastAsia="en-US"/>
              </w:rPr>
            </w:pPr>
            <w:r w:rsidRPr="00374636">
              <w:rPr>
                <w:lang w:eastAsia="zh-CN"/>
              </w:rPr>
              <w:t>B2a</w:t>
            </w:r>
          </w:p>
        </w:tc>
        <w:tc>
          <w:tcPr>
            <w:tcW w:w="567" w:type="dxa"/>
          </w:tcPr>
          <w:p w14:paraId="5CC5F08A" w14:textId="3FEFBE0F" w:rsidR="00893C90" w:rsidRPr="00374636" w:rsidRDefault="00893C90" w:rsidP="00893C90">
            <w:pPr>
              <w:pStyle w:val="TAC"/>
              <w:rPr>
                <w:lang w:eastAsia="en-US"/>
              </w:rPr>
            </w:pPr>
            <w:r w:rsidRPr="00374636">
              <w:rPr>
                <w:lang w:eastAsia="zh-CN"/>
              </w:rPr>
              <w:t>D1</w:t>
            </w:r>
          </w:p>
        </w:tc>
        <w:tc>
          <w:tcPr>
            <w:tcW w:w="708" w:type="dxa"/>
          </w:tcPr>
          <w:p w14:paraId="30A9CD1A" w14:textId="6B5B0EA7" w:rsidR="00893C90" w:rsidRPr="00374636" w:rsidRDefault="00893C90" w:rsidP="00893C90">
            <w:pPr>
              <w:pStyle w:val="TAC"/>
              <w:rPr>
                <w:lang w:eastAsia="en-US"/>
              </w:rPr>
            </w:pPr>
            <w:r w:rsidRPr="00374636">
              <w:rPr>
                <w:lang w:eastAsia="zh-CN"/>
              </w:rPr>
              <w:t>0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60E96F05" w:rsidR="00893C90" w:rsidRPr="00374636" w:rsidRDefault="00EE4EAF" w:rsidP="00893C90">
            <w:pPr>
              <w:pStyle w:val="TAC"/>
              <w:rPr>
                <w:lang w:eastAsia="zh-CN"/>
              </w:rPr>
            </w:pPr>
            <w:r w:rsidRPr="0052128A">
              <w:rPr>
                <w:lang w:eastAsia="zh-CN"/>
              </w:rPr>
              <w:t>B3I</w:t>
            </w: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4577575B" w14:textId="2C7E4E52" w:rsidR="00D65C49" w:rsidRPr="00374636" w:rsidRDefault="00D65C49" w:rsidP="007C6871">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B1C</w:t>
      </w:r>
      <w:r w:rsidR="00050CD7" w:rsidRPr="00374636">
        <w:rPr>
          <w:lang w:eastAsia="zh-CN"/>
        </w:rPr>
        <w:t>, B3I and B2a</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lastRenderedPageBreak/>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lastRenderedPageBreak/>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t>LocationInformation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t>SignalMeasurementInformation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w:t>
      </w:r>
      <w:r w:rsidRPr="00374636">
        <w:lastRenderedPageBreak/>
        <w:t>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374636" w:rsidRDefault="00D65C49" w:rsidP="007C6871">
      <w:r w:rsidRPr="00374636">
        <w:t>For the intra-frequency NB-IOT OTDOA measurement reporting delay test cases in clause 9.5, a multi cell environment with NB-IOT Ncell 1, Ncell 1a and Ncell 2 (see 3GPP TS 36.508 [18] Clause 8.1.4.2) is used.</w:t>
      </w:r>
    </w:p>
    <w:p w14:paraId="0F6BF4BD" w14:textId="77777777" w:rsidR="00D65C49" w:rsidRPr="00374636" w:rsidRDefault="00D65C49" w:rsidP="007C6871">
      <w:r w:rsidRPr="00374636">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374636" w:rsidRDefault="00D65C49" w:rsidP="007C6871">
      <w:r w:rsidRPr="00374636">
        <w:t>For the inter-frequency NB-IOT OTDOA measurement reporting delay test cases in clause 9.9, a multi cell environment with NB-IOT Ncell 1, Ncell 1a and Ncell 2 (see 3GPP TS 36.508 [18] Clause 8.1.4.2) is used.</w:t>
      </w:r>
    </w:p>
    <w:p w14:paraId="6A6AB665" w14:textId="77777777" w:rsidR="00D65C49" w:rsidRPr="00374636" w:rsidRDefault="00D65C49" w:rsidP="007C6871">
      <w:r w:rsidRPr="00374636">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lastRenderedPageBreak/>
        <w:t>The mapping of measured quantity is defined in Table 4.7.4-1.</w:t>
      </w:r>
    </w:p>
    <w:p w14:paraId="16B192A7" w14:textId="77777777" w:rsidR="00D65C49" w:rsidRPr="00374636" w:rsidRDefault="00D65C49" w:rsidP="00491AC2">
      <w:pPr>
        <w:pStyle w:val="TH"/>
      </w:pPr>
      <w:r w:rsidRPr="00374636">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The MBS signal is defined at the antenna connector of the UE. For UE with integral antenna only, a reference antenna with a gain of 0 dBi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lastRenderedPageBreak/>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The WLAN signal is defined at the antenna connector of the UE. For UE with integral antenna only, a reference antenna with a gain of 0 dBi is assumed.</w:t>
      </w:r>
    </w:p>
    <w:p w14:paraId="63DF1D95" w14:textId="77777777" w:rsidR="00D65C49" w:rsidRPr="00374636" w:rsidRDefault="00D65C49" w:rsidP="007C6871">
      <w:r w:rsidRPr="00374636">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lastRenderedPageBreak/>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The BLE signal is defined at the antenna connector of the UE. For UE with integral antenna only, a reference antenna with a gain of 0 dBi is assumed.</w:t>
      </w:r>
    </w:p>
    <w:p w14:paraId="227C1C28" w14:textId="77777777" w:rsidR="00D65C49" w:rsidRPr="00374636" w:rsidRDefault="00D65C49" w:rsidP="007C6871">
      <w:r w:rsidRPr="00374636">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977604" w:rsidRDefault="00D65C49" w:rsidP="00491AC2">
      <w:pPr>
        <w:pStyle w:val="TH"/>
        <w:rPr>
          <w:lang w:val="fr-FR"/>
        </w:rPr>
      </w:pPr>
      <w:r w:rsidRPr="00977604">
        <w:rPr>
          <w:lang w:val="fr-FR"/>
        </w:rPr>
        <w:t>Table 4.11.1-1: Void</w:t>
      </w:r>
    </w:p>
    <w:p w14:paraId="45FB024D" w14:textId="77777777" w:rsidR="00D65C49" w:rsidRPr="00977604" w:rsidRDefault="00D65C49" w:rsidP="00D65C49">
      <w:pPr>
        <w:pStyle w:val="Heading3"/>
        <w:rPr>
          <w:lang w:val="fr-FR"/>
        </w:rPr>
      </w:pPr>
      <w:bookmarkStart w:id="434" w:name="_Toc27481362"/>
      <w:bookmarkStart w:id="435" w:name="_Toc68182612"/>
      <w:bookmarkStart w:id="436" w:name="_Toc75461456"/>
      <w:bookmarkStart w:id="437" w:name="_Toc76023577"/>
      <w:bookmarkStart w:id="438" w:name="_Toc83677994"/>
      <w:bookmarkStart w:id="439" w:name="_Toc90628711"/>
      <w:r w:rsidRPr="00977604">
        <w:rPr>
          <w:lang w:val="fr-FR"/>
        </w:rPr>
        <w:t>4.11.2</w:t>
      </w:r>
      <w:r w:rsidRPr="00977604">
        <w:rPr>
          <w:lang w:val="fr-FR"/>
        </w:rPr>
        <w:tab/>
        <w:t>NB-IOT inband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lastRenderedPageBreak/>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87A70AB" w14:textId="77777777" w:rsidR="007F4C88" w:rsidRDefault="00D65C49" w:rsidP="007F4C88">
      <w:pPr>
        <w:pStyle w:val="Heading3"/>
        <w:rPr>
          <w:lang w:eastAsia="zh-CN"/>
        </w:rPr>
      </w:pPr>
      <w:bookmarkStart w:id="486" w:name="_Toc83678003"/>
      <w:bookmarkStart w:id="487" w:name="_Toc90628724"/>
      <w:bookmarkEnd w:id="484"/>
      <w:bookmarkEnd w:id="485"/>
      <w:r w:rsidRPr="00374636">
        <w:rPr>
          <w:lang w:eastAsia="zh-CN"/>
        </w:rPr>
        <w:lastRenderedPageBreak/>
        <w:t>4.14.3</w:t>
      </w:r>
      <w:r w:rsidR="003B3A81">
        <w:tab/>
      </w:r>
      <w:r w:rsidRPr="00374636">
        <w:t>Measurement Reporting Requirements</w:t>
      </w:r>
      <w:bookmarkEnd w:id="486"/>
      <w:bookmarkEnd w:id="487"/>
    </w:p>
    <w:p w14:paraId="50B48DF6" w14:textId="6C41295C" w:rsidR="00977604" w:rsidRPr="00977604" w:rsidRDefault="007F4C88" w:rsidP="007F4C88">
      <w:pPr>
        <w:pStyle w:val="Heading4"/>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12D08A86" w14:textId="77777777" w:rsidR="00515421" w:rsidRDefault="00D65C49" w:rsidP="00515421">
      <w:pPr>
        <w:rPr>
          <w:lang w:eastAsia="zh-CN"/>
        </w:rPr>
      </w:pPr>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55F00B5" w14:textId="77777777" w:rsidR="00515421" w:rsidRPr="007C0413" w:rsidRDefault="00515421" w:rsidP="00515421">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06B046D1" w14:textId="08AB0B48" w:rsidR="00D65C49" w:rsidRPr="00374636" w:rsidRDefault="00515421" w:rsidP="00515421">
      <w:pPr>
        <w:rPr>
          <w:lang w:eastAsia="zh-CN"/>
        </w:rPr>
      </w:pPr>
      <w:r w:rsidRPr="001B11FB">
        <w:t>See TS 38.133 [50] clause 5.6.4.4</w:t>
      </w:r>
      <w:r w:rsidRPr="00374636">
        <w: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2D19EBEC" w14:textId="1EEBED14" w:rsidR="00ED372C" w:rsidRPr="007C0413" w:rsidRDefault="00ED372C" w:rsidP="00ED372C">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00F51D7E" w:rsidRPr="0051488A">
        <w:rPr>
          <w:lang w:eastAsia="zh-CN"/>
        </w:rPr>
        <w:t>in RRC_CONNECTED</w:t>
      </w:r>
      <w:r w:rsidR="00F51D7E">
        <w:rPr>
          <w:rFonts w:hint="eastAsia"/>
          <w:lang w:eastAsia="zh-CN"/>
        </w:rPr>
        <w:t xml:space="preserve"> state</w:t>
      </w:r>
      <w:r w:rsidR="00F51D7E" w:rsidRPr="008C1607">
        <w:rPr>
          <w:lang w:eastAsia="zh-CN"/>
        </w:rPr>
        <w:t xml:space="preserve">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567C7621" w14:textId="77777777" w:rsidR="00ED372C" w:rsidRPr="002E1F71" w:rsidRDefault="00ED372C" w:rsidP="00ED372C">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w:t>
      </w:r>
      <w:r>
        <w:rPr>
          <w:rFonts w:hint="eastAsia"/>
          <w:iCs/>
          <w:lang w:eastAsia="zh-CN"/>
        </w:rPr>
        <w:t>49</w:t>
      </w:r>
      <w:r w:rsidRPr="002E1F71">
        <w:rPr>
          <w:iCs/>
        </w:rPr>
        <w:t>]</w:t>
      </w:r>
      <w:r w:rsidRPr="002E1F71">
        <w:rPr>
          <w:i/>
        </w:rPr>
        <w:t xml:space="preserve">, </w:t>
      </w:r>
      <w:r w:rsidRPr="002E1F71">
        <w:rPr>
          <w:iCs/>
        </w:rPr>
        <w:t xml:space="preserve">UE shall be able to measure multiple </w:t>
      </w:r>
      <w:r w:rsidRPr="002E1F71">
        <w:t xml:space="preserve">(up to the UE capability specified in </w:t>
      </w:r>
      <w:r>
        <w:rPr>
          <w:rFonts w:hint="eastAsia"/>
          <w:lang w:eastAsia="zh-CN"/>
        </w:rPr>
        <w:t xml:space="preserve">TS 38.133 </w:t>
      </w:r>
      <w:r w:rsidRPr="002E1F71">
        <w:t xml:space="preserve">clause 9.9.4.3) </w:t>
      </w:r>
      <w:r w:rsidRPr="002E1F71">
        <w:rPr>
          <w:iCs/>
        </w:rPr>
        <w:t xml:space="preserve">UE Rx-Tx time difference measurements as defined </w:t>
      </w:r>
      <w:r w:rsidRPr="002E1F71">
        <w:t>in TS 38.215 [</w:t>
      </w:r>
      <w:r>
        <w:rPr>
          <w:rFonts w:hint="eastAsia"/>
          <w:lang w:eastAsia="zh-CN"/>
        </w:rPr>
        <w:t>57</w:t>
      </w:r>
      <w:r w:rsidRPr="002E1F71">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7FCCAF12" w14:textId="00EB47D8" w:rsidR="00ED372C" w:rsidRPr="002E1F71" w:rsidRDefault="00DA6A24" w:rsidP="00ED372C">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w:rPr>
                <w:rFonts w:ascii="Cambria Math" w:hAnsi="Cambria Math"/>
              </w:rPr>
              <m:t>=1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m:t>
                </m:r>
                <m:r>
                  <w:rPr>
                    <w:rFonts w:ascii="Cambria Math" w:hAnsi="Cambria Math"/>
                    <w:lang w:eastAsia="zh-CN"/>
                  </w:rPr>
                  <m:t>-1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D372C" w:rsidRPr="002E1F71">
        <w:rPr>
          <w:i/>
        </w:rPr>
        <w:t>.</w:t>
      </w:r>
    </w:p>
    <w:p w14:paraId="6A6532A2" w14:textId="77777777" w:rsidR="00ED372C" w:rsidRPr="002E1F71" w:rsidRDefault="00ED372C" w:rsidP="00ED372C">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47545CAC" w14:textId="77777777" w:rsidR="00ED372C" w:rsidRPr="002E1F71" w:rsidRDefault="00ED372C" w:rsidP="00ED372C">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0A741AF0" w14:textId="77777777" w:rsidR="00ED372C" w:rsidRPr="002E1F71" w:rsidRDefault="00ED372C" w:rsidP="00ED372C">
      <w:pPr>
        <w:ind w:left="568" w:hanging="284"/>
      </w:pPr>
      <w:r w:rsidRPr="002E1F71">
        <w:tab/>
        <w:t xml:space="preserve">L is total number of positioning frequency layers, and </w:t>
      </w:r>
    </w:p>
    <w:p w14:paraId="089B29BA" w14:textId="66207BAD" w:rsidR="00ED372C" w:rsidRPr="00ED372C" w:rsidRDefault="00ED372C" w:rsidP="00ED372C">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439C68C3" w14:textId="77777777" w:rsidR="00ED372C" w:rsidRPr="002E1F71" w:rsidRDefault="00DA6A24" w:rsidP="00ED372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m:oMathPara>
    </w:p>
    <w:p w14:paraId="626BD069" w14:textId="77777777" w:rsidR="00ED372C" w:rsidRPr="002E1F71" w:rsidRDefault="00ED372C" w:rsidP="00ED372C">
      <w:r w:rsidRPr="002E1F71">
        <w:t>Where</w:t>
      </w:r>
    </w:p>
    <w:p w14:paraId="5D274899" w14:textId="77777777" w:rsidR="00ED372C" w:rsidRDefault="00ED372C" w:rsidP="00ED372C">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w:t>
      </w:r>
      <w:r>
        <w:rPr>
          <w:rFonts w:hint="eastAsia"/>
          <w:lang w:eastAsia="zh-CN"/>
        </w:rPr>
        <w:t xml:space="preserve">TS 38.133 </w:t>
      </w:r>
      <w:r w:rsidRPr="002E1F71">
        <w:rPr>
          <w:lang w:eastAsia="zh-CN"/>
        </w:rPr>
        <w:t>clause 9.1.5.2,</w:t>
      </w:r>
    </w:p>
    <w:p w14:paraId="47190A78" w14:textId="77777777" w:rsidR="00ED372C" w:rsidRPr="00C66141"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6B38539" w14:textId="77777777" w:rsidR="00ED372C" w:rsidRPr="008A7648" w:rsidRDefault="00ED372C" w:rsidP="00ED372C">
      <w:pPr>
        <w:pStyle w:val="B2"/>
        <w:rPr>
          <w:rFonts w:eastAsiaTheme="minorEastAsia"/>
          <w:lang w:eastAsia="zh-CN"/>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sidRPr="00C66141">
        <w:rPr>
          <w:lang w:eastAsia="zh-CN"/>
        </w:rPr>
        <w:t xml:space="preserve"> 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NR-Multi-RTT-RequestLocationInformation</w:t>
      </w:r>
      <w:r>
        <w:rPr>
          <w:rFonts w:eastAsia="MS Mincho"/>
        </w:rPr>
        <w:t>;</w:t>
      </w:r>
    </w:p>
    <w:p w14:paraId="500A9733" w14:textId="77777777" w:rsidR="00ED372C" w:rsidRDefault="00ED372C" w:rsidP="00ED372C">
      <w:pPr>
        <w:pStyle w:val="B2"/>
        <w:rPr>
          <w:lang w:eastAsia="zh-CN"/>
        </w:rPr>
      </w:pPr>
      <w:r w:rsidRPr="00C66141">
        <w:rPr>
          <w:lang w:eastAsia="zh-CN"/>
        </w:rPr>
        <w:tab/>
      </w:r>
      <w:r>
        <w:rPr>
          <w:lang w:eastAsia="zh-CN"/>
        </w:rPr>
        <w:t>otherwise,</w:t>
      </w:r>
    </w:p>
    <w:p w14:paraId="415761E9"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5053EE14"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3EE14537" w14:textId="77777777" w:rsidR="00ED372C" w:rsidRPr="00C66141" w:rsidRDefault="00ED372C" w:rsidP="00ED372C">
      <w:pPr>
        <w:pStyle w:val="B2"/>
        <w:rPr>
          <w:rFonts w:eastAsia="MS Mincho"/>
        </w:rPr>
      </w:pPr>
      <w:r w:rsidRPr="00C66141">
        <w:rPr>
          <w:bCs/>
          <w:lang w:eastAsia="zh-CN"/>
        </w:rPr>
        <w:tab/>
      </w:r>
      <w:r w:rsidRPr="00C66141">
        <w:rPr>
          <w:rFonts w:eastAsia="MS Mincho"/>
        </w:rPr>
        <w:t>where</w:t>
      </w:r>
    </w:p>
    <w:p w14:paraId="6329218D" w14:textId="77777777" w:rsidR="00ED372C" w:rsidRPr="00577BA1" w:rsidRDefault="00ED372C" w:rsidP="00ED372C">
      <w:pPr>
        <w:pStyle w:val="B2"/>
        <w:rPr>
          <w:bCs/>
          <w:lang w:eastAsia="zh-CN"/>
        </w:rPr>
      </w:pPr>
      <w:r w:rsidRPr="00C66141">
        <w:rPr>
          <w:bCs/>
          <w:lang w:eastAsia="zh-CN"/>
        </w:rPr>
        <w:lastRenderedPageBreak/>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3BF8FE82" w14:textId="77777777" w:rsidR="00ED372C" w:rsidRPr="00DB1264" w:rsidRDefault="00ED372C" w:rsidP="00ED372C">
      <w:pPr>
        <w:pStyle w:val="B2"/>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5A48845C"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B0AB409" w14:textId="25FB84A6" w:rsidR="00ED372C" w:rsidRPr="00344BF5" w:rsidRDefault="00ED372C" w:rsidP="00ED372C">
      <w:pPr>
        <w:pStyle w:val="B2"/>
        <w:rPr>
          <w:lang w:eastAsia="zh-CN"/>
        </w:rPr>
      </w:pP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847CA9" w:rsidRPr="00847CA9">
        <w:rPr>
          <w:lang w:eastAsia="zh-CN"/>
        </w:rPr>
        <w:t>_</w:t>
      </w:r>
      <w:r w:rsidRPr="00344BF5">
        <w:rPr>
          <w:lang w:eastAsia="zh-CN"/>
        </w:rPr>
        <w:t xml:space="preserve">max is the maximum MGRP across all configured per-UE MG and per-FR MG within the same FR as the </w:t>
      </w:r>
      <w:r>
        <w:rPr>
          <w:rFonts w:hint="eastAsia"/>
          <w:lang w:val="en-US" w:eastAsia="zh-CN"/>
        </w:rPr>
        <w:t>positioning</w:t>
      </w:r>
      <w:r>
        <w:rPr>
          <w:lang w:val="en-US" w:eastAsia="zh-CN"/>
        </w:rPr>
        <w:t xml:space="preserve"> </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54A9855A" w14:textId="77777777" w:rsidR="00ED372C" w:rsidRPr="004B4713" w:rsidRDefault="00ED372C" w:rsidP="00ED372C">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66D9D7F" w14:textId="77777777" w:rsidR="00ED372C" w:rsidRPr="005A5C57" w:rsidRDefault="00ED372C" w:rsidP="00ED372C">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63FD5C6" w14:textId="77777777" w:rsidR="00ED372C" w:rsidRPr="002E1F71" w:rsidRDefault="00ED372C" w:rsidP="00ED372C">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49F8CF17" w14:textId="77777777" w:rsidR="00ED372C" w:rsidRPr="00473780" w:rsidRDefault="00DA6A24" w:rsidP="00ED372C">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w:rPr>
            <w:rFonts w:ascii="Cambria Math" w:hAnsi="Cambria Math"/>
            <w:lang w:eastAsia="zh-CN"/>
          </w:rPr>
          <m:t xml:space="preserve"> </m:t>
        </m:r>
      </m:oMath>
      <w:r w:rsidR="00ED372C"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ED372C" w:rsidRPr="00473780">
        <w:rPr>
          <w:lang w:eastAsia="zh-CN"/>
        </w:rPr>
        <w:t xml:space="preserve">=1 if positioning frequency layer </w:t>
      </w:r>
      <w:r w:rsidR="00ED372C" w:rsidRPr="00473780">
        <w:rPr>
          <w:i/>
          <w:lang w:eastAsia="zh-CN"/>
        </w:rPr>
        <w:t>i</w:t>
      </w:r>
      <w:r w:rsidR="00ED372C">
        <w:rPr>
          <w:lang w:eastAsia="zh-CN"/>
        </w:rPr>
        <w:t xml:space="preserve"> is in FR1 and </w:t>
      </w:r>
      <w:r w:rsidR="00ED372C" w:rsidRPr="00473780">
        <w:rPr>
          <w:lang w:eastAsia="zh-CN"/>
        </w:rPr>
        <w:t xml:space="preserve">if positioning frequency layer </w:t>
      </w:r>
      <w:r w:rsidR="00ED372C" w:rsidRPr="00473780">
        <w:rPr>
          <w:i/>
          <w:lang w:eastAsia="zh-CN"/>
        </w:rPr>
        <w:t>i</w:t>
      </w:r>
      <w:r w:rsidR="00ED372C" w:rsidRPr="00473780">
        <w:rPr>
          <w:lang w:eastAsia="zh-CN"/>
        </w:rPr>
        <w:t xml:space="preserve"> is in FR2</w:t>
      </w:r>
      <w:r w:rsidR="00ED372C" w:rsidRPr="00473780">
        <w:t>,</w:t>
      </w:r>
      <w:r w:rsidR="00ED372C"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ED372C">
        <w:rPr>
          <w:rFonts w:hint="eastAsia"/>
          <w:lang w:eastAsia="zh-CN"/>
        </w:rPr>
        <w:t xml:space="preserve"> is </w:t>
      </w:r>
      <w:r w:rsidR="00ED372C">
        <w:rPr>
          <w:lang w:eastAsia="zh-CN"/>
        </w:rPr>
        <w:t>equal to the value</w:t>
      </w:r>
      <w:r w:rsidR="00ED372C" w:rsidRPr="00E41CDD">
        <w:rPr>
          <w:lang w:eastAsia="zh-CN"/>
        </w:rPr>
        <w:t xml:space="preserve"> reported </w:t>
      </w:r>
      <w:r w:rsidR="00ED372C">
        <w:rPr>
          <w:rFonts w:hint="eastAsia"/>
          <w:lang w:eastAsia="zh-CN"/>
        </w:rPr>
        <w:t xml:space="preserve">by the UE </w:t>
      </w:r>
      <w:r w:rsidR="00ED372C" w:rsidRPr="00E41CDD">
        <w:rPr>
          <w:lang w:eastAsia="zh-CN"/>
        </w:rPr>
        <w:t xml:space="preserve">in </w:t>
      </w:r>
      <w:r w:rsidR="00ED372C" w:rsidRPr="00A53C70">
        <w:rPr>
          <w:i/>
          <w:lang w:eastAsia="zh-CN"/>
        </w:rPr>
        <w:t xml:space="preserve">supportedLowerRxBeamSweepingFactor-FR2 </w:t>
      </w:r>
      <w:r w:rsidR="00ED372C" w:rsidRPr="00E41CDD">
        <w:rPr>
          <w:lang w:eastAsia="zh-CN"/>
        </w:rPr>
        <w:t xml:space="preserve">if the UE </w:t>
      </w:r>
      <w:r w:rsidR="00ED372C">
        <w:rPr>
          <w:rFonts w:hint="eastAsia"/>
          <w:lang w:eastAsia="zh-CN"/>
        </w:rPr>
        <w:t xml:space="preserve">supports </w:t>
      </w:r>
      <w:r w:rsidR="00ED372C" w:rsidRPr="00E41CDD">
        <w:rPr>
          <w:lang w:eastAsia="zh-CN"/>
        </w:rPr>
        <w:t xml:space="preserve">the capability for the band containing positioning frequency layer i, and </w:t>
      </w:r>
      <w:r w:rsidR="00ED372C">
        <w:rPr>
          <w:rFonts w:hint="eastAsia"/>
          <w:lang w:eastAsia="zh-CN"/>
        </w:rPr>
        <w:t xml:space="preserve">the </w:t>
      </w:r>
      <w:r w:rsidR="00ED372C" w:rsidRPr="00E41CDD">
        <w:rPr>
          <w:lang w:eastAsia="zh-CN"/>
        </w:rPr>
        <w:t xml:space="preserve">LMF indicates </w:t>
      </w:r>
      <w:r w:rsidR="00ED372C" w:rsidRPr="004C7F95">
        <w:rPr>
          <w:i/>
          <w:lang w:eastAsia="zh-CN"/>
        </w:rPr>
        <w:t xml:space="preserve">lowerRxBeamSweepingFactor-FR2 </w:t>
      </w:r>
      <w:r w:rsidR="00ED372C" w:rsidRPr="00E41CDD">
        <w:rPr>
          <w:lang w:eastAsia="zh-CN"/>
        </w:rPr>
        <w:t xml:space="preserve">in </w:t>
      </w:r>
      <w:r w:rsidR="00ED372C">
        <w:rPr>
          <w:i/>
        </w:rPr>
        <w:t>NR-Multi-RTT-RequestLocationInformation</w:t>
      </w:r>
      <w:r w:rsidR="00ED372C" w:rsidRPr="00E41CDD">
        <w:rPr>
          <w:lang w:eastAsia="zh-CN"/>
        </w:rPr>
        <w:t>.</w:t>
      </w:r>
      <w:r w:rsidR="00ED372C">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ED372C">
        <w:rPr>
          <w:bCs/>
          <w:lang w:eastAsia="zh-CN"/>
        </w:rPr>
        <w:t xml:space="preserve"> </w:t>
      </w:r>
      <w:r w:rsidR="00ED372C">
        <w:rPr>
          <w:rFonts w:hint="eastAsia"/>
          <w:bCs/>
          <w:lang w:eastAsia="zh-CN"/>
        </w:rPr>
        <w:t xml:space="preserve">is </w:t>
      </w:r>
      <w:r w:rsidR="00ED372C">
        <w:rPr>
          <w:lang w:eastAsia="zh-CN"/>
        </w:rPr>
        <w:t>equal</w:t>
      </w:r>
      <w:r w:rsidR="00ED372C" w:rsidRPr="00E41CDD">
        <w:rPr>
          <w:lang w:eastAsia="zh-CN"/>
        </w:rPr>
        <w:t xml:space="preserve"> to 8, otherwise.</w:t>
      </w:r>
    </w:p>
    <w:p w14:paraId="692D8E1A" w14:textId="77777777" w:rsidR="00ED372C" w:rsidRPr="002E1F71" w:rsidRDefault="00DA6A24" w:rsidP="00ED372C">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r>
              <w:rPr>
                <w:rFonts w:ascii="Cambria Math" w:hAnsi="Cambria Math"/>
              </w:rPr>
              <m:t>,</m:t>
            </m:r>
            <m:r>
              <w:rPr>
                <w:rFonts w:ascii="Cambria Math" w:hAnsi="Cambria Math"/>
              </w:rPr>
              <m:t>i</m:t>
            </m:r>
          </m:sub>
        </m:sSub>
      </m:oMath>
      <w:r w:rsidR="00ED372C" w:rsidRPr="002E1F71">
        <w:t xml:space="preserve"> is the time duration of available PRS </w:t>
      </w:r>
      <w:r w:rsidR="00ED372C" w:rsidRPr="002B4D79">
        <w:t xml:space="preserve">resources </w:t>
      </w:r>
      <w:r w:rsidR="00ED372C" w:rsidRPr="002E1F71">
        <w:t xml:space="preserve">in the positioning frequency layer </w:t>
      </w:r>
      <w:r w:rsidR="00ED372C" w:rsidRPr="002E1F71">
        <w:rPr>
          <w:i/>
        </w:rPr>
        <w:t>i</w:t>
      </w:r>
      <w:r w:rsidR="00ED372C" w:rsidRPr="002E1F71">
        <w:t xml:space="preserve">, </w:t>
      </w:r>
      <w:r w:rsidR="00ED372C"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ED372C" w:rsidRPr="002B4D79">
        <w:t xml:space="preserve">, </w:t>
      </w:r>
      <w:r w:rsidR="00ED372C" w:rsidRPr="002E1F71">
        <w:t>and is calculated in the same way as PRS duration K defined in clause 5.1.6.5 of TS 38.214 [</w:t>
      </w:r>
      <w:r w:rsidR="00ED372C">
        <w:rPr>
          <w:rFonts w:hint="eastAsia"/>
          <w:lang w:eastAsia="zh-CN"/>
        </w:rPr>
        <w:t>5</w:t>
      </w:r>
      <w:r w:rsidR="00ED372C" w:rsidRPr="002E1F71">
        <w:t>6].</w:t>
      </w:r>
      <w:r w:rsidR="00ED372C" w:rsidRPr="002B4D79">
        <w:t xml:space="preserve"> </w:t>
      </w:r>
      <w:r w:rsidR="00ED372C"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sidR="00ED372C" w:rsidRPr="002B4D79">
        <w:rPr>
          <w:iCs/>
          <w:lang w:eastAsia="zh-CN"/>
        </w:rPr>
        <w:t>, only the PRS resources unmuted and fully or partially overlapped with MG are considered.</w:t>
      </w:r>
    </w:p>
    <w:p w14:paraId="13B1791A" w14:textId="77777777" w:rsidR="00ED372C" w:rsidRPr="002E1F71" w:rsidRDefault="00ED372C" w:rsidP="00ED372C">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1A7FA560"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w:t>
      </w:r>
      <w:r>
        <w:rPr>
          <w:rFonts w:hint="eastAsia"/>
          <w:lang w:eastAsia="zh-CN"/>
        </w:rPr>
        <w:t>49</w:t>
      </w:r>
      <w:r w:rsidRPr="002E1F71">
        <w:rPr>
          <w:lang w:eastAsia="zh-CN"/>
        </w:rPr>
        <w:t xml:space="preserve">] processed every T ms corresponding to </w:t>
      </w:r>
      <w:r w:rsidRPr="002E1F71">
        <w:rPr>
          <w:i/>
          <w:iCs/>
        </w:rPr>
        <w:t>durationOfPRS-ProcessingSymbolsInEveryTms</w:t>
      </w:r>
      <w:r w:rsidRPr="002E1F71">
        <w:rPr>
          <w:lang w:eastAsia="zh-CN"/>
        </w:rPr>
        <w:t xml:space="preserve"> in TS 37.355 [</w:t>
      </w:r>
      <w:r>
        <w:rPr>
          <w:rFonts w:hint="eastAsia"/>
          <w:lang w:eastAsia="zh-CN"/>
        </w:rPr>
        <w:t>49</w:t>
      </w:r>
      <w:r w:rsidRPr="002E1F71">
        <w:rPr>
          <w:lang w:eastAsia="zh-CN"/>
        </w:rPr>
        <w:t xml:space="preserve">] for a given maximum bandwidth supported by UE corresponding to </w:t>
      </w:r>
      <w:r w:rsidRPr="002E1F71">
        <w:rPr>
          <w:i/>
          <w:iCs/>
          <w:lang w:eastAsia="zh-CN"/>
        </w:rPr>
        <w:t>supportedBandwidthPRS</w:t>
      </w:r>
      <w:r w:rsidRPr="002E1F71">
        <w:rPr>
          <w:lang w:eastAsia="zh-CN"/>
        </w:rPr>
        <w:t xml:space="preserve"> in clause 4.2.7.2 of TS 37.355 [</w:t>
      </w:r>
      <w:r>
        <w:rPr>
          <w:rFonts w:hint="eastAsia"/>
          <w:lang w:eastAsia="zh-CN"/>
        </w:rPr>
        <w:t>49</w:t>
      </w:r>
      <w:r w:rsidRPr="002E1F71">
        <w:rPr>
          <w:lang w:eastAsia="zh-CN"/>
        </w:rPr>
        <w:t>],</w:t>
      </w:r>
    </w:p>
    <w:p w14:paraId="2DF81FEE"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w:t>
      </w:r>
      <w:r>
        <w:rPr>
          <w:rFonts w:hint="eastAsia"/>
          <w:lang w:eastAsia="zh-CN"/>
        </w:rPr>
        <w:t>49</w:t>
      </w:r>
      <w:r w:rsidRPr="002E1F71">
        <w:rPr>
          <w:lang w:eastAsia="zh-CN"/>
        </w:rPr>
        <w:t>],</w:t>
      </w:r>
    </w:p>
    <w:p w14:paraId="22EDAEF3" w14:textId="77777777" w:rsidR="00ED372C" w:rsidRPr="0041599E" w:rsidRDefault="00ED372C" w:rsidP="00ED372C">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5D70AE"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w:t>
      </w:r>
    </w:p>
    <w:p w14:paraId="02B872DF"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and the following conditions are met:</w:t>
      </w:r>
    </w:p>
    <w:p w14:paraId="791B7634"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 </w:t>
      </w:r>
    </w:p>
    <w:p w14:paraId="2D9294A4" w14:textId="77777777" w:rsidR="00ED372C" w:rsidRPr="0041599E"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B5D29C6" w14:textId="77777777" w:rsidR="00ED372C" w:rsidRPr="0041599E" w:rsidRDefault="00ED372C" w:rsidP="00ED372C">
      <w:pPr>
        <w:ind w:left="851" w:hanging="284"/>
      </w:pPr>
      <w:r w:rsidRPr="0041599E">
        <w:lastRenderedPageBreak/>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the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but the following conditions are not met:</w:t>
      </w:r>
    </w:p>
    <w:p w14:paraId="701874BB"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w:t>
      </w:r>
    </w:p>
    <w:p w14:paraId="75432809" w14:textId="77777777" w:rsidR="00ED372C"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2C63D616" w14:textId="77777777" w:rsidR="00ED372C" w:rsidRPr="008A7648"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D18C45D" w14:textId="77777777" w:rsidR="00ED372C" w:rsidRPr="002E1F71" w:rsidRDefault="00ED372C" w:rsidP="00ED372C">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0A31EA5F" w14:textId="4C56307E" w:rsidR="00ED372C" w:rsidRPr="002E1F71" w:rsidRDefault="00ED372C" w:rsidP="00ED372C">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w:t>
      </w:r>
    </w:p>
    <w:p w14:paraId="37F8F609" w14:textId="4020AC82" w:rsidR="00ED372C" w:rsidRPr="002E1F71" w:rsidRDefault="00DA6A24" w:rsidP="00ED372C">
      <w:pPr>
        <w:pStyle w:val="EQ"/>
        <w:rPr>
          <w:lang w:eastAsia="zh-CN"/>
        </w:rPr>
      </w:pPr>
      <m:oMathPara>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m:oMathPara>
    </w:p>
    <w:p w14:paraId="65038199" w14:textId="77777777" w:rsidR="00ED372C" w:rsidRPr="002E1F71" w:rsidRDefault="00ED372C" w:rsidP="00ED372C">
      <w:r w:rsidRPr="002E1F71">
        <w:t>where</w:t>
      </w:r>
    </w:p>
    <w:p w14:paraId="528FAB9D" w14:textId="77777777" w:rsidR="00ED372C" w:rsidRPr="002E1F71" w:rsidRDefault="00DA6A24" w:rsidP="00ED372C">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ED372C" w:rsidRPr="002E1F71">
        <w:tab/>
        <w:t xml:space="preserve">corresponds to </w:t>
      </w:r>
      <w:r w:rsidR="00ED372C" w:rsidRPr="002E1F71">
        <w:rPr>
          <w:i/>
          <w:iCs/>
        </w:rPr>
        <w:t>durationOfPRS-ProcessingSymbolsInEveryTms</w:t>
      </w:r>
      <w:r w:rsidR="00ED372C" w:rsidRPr="002E1F71">
        <w:t xml:space="preserve"> in TS 37.355 [</w:t>
      </w:r>
      <w:r w:rsidR="00ED372C">
        <w:rPr>
          <w:rFonts w:hint="eastAsia"/>
          <w:lang w:eastAsia="zh-CN"/>
        </w:rPr>
        <w:t>49</w:t>
      </w:r>
      <w:r w:rsidR="00ED372C" w:rsidRPr="002E1F71">
        <w:t>],</w:t>
      </w:r>
    </w:p>
    <w:p w14:paraId="6CB7887D" w14:textId="34D0CE37" w:rsidR="00ED372C" w:rsidRPr="002E1F71" w:rsidRDefault="00ED372C" w:rsidP="00ED372C">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p>
    <w:p w14:paraId="57FC172C" w14:textId="77777777" w:rsidR="00ED372C" w:rsidRPr="002E1F71" w:rsidRDefault="00ED372C" w:rsidP="00ED372C">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7D11E53F" w14:textId="77777777" w:rsidR="00ED372C" w:rsidRPr="002E1F71" w:rsidRDefault="00DA6A24" w:rsidP="00ED372C">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rsidRPr="002E1F71">
        <w:rPr>
          <w:lang w:eastAsia="zh-CN"/>
        </w:rPr>
        <w:t xml:space="preserve"> is the PRS resource periodicity in positioning frequency layer </w:t>
      </w:r>
      <w:r w:rsidR="00ED372C" w:rsidRPr="002E1F71">
        <w:rPr>
          <w:i/>
          <w:lang w:eastAsia="zh-CN"/>
        </w:rPr>
        <w:t>i</w:t>
      </w:r>
      <w:r w:rsidR="00ED372C" w:rsidRPr="002E1F71">
        <w:rPr>
          <w:lang w:eastAsia="zh-CN"/>
        </w:rPr>
        <w:t xml:space="preserve">. </w:t>
      </w:r>
      <w:r w:rsidR="00ED372C" w:rsidRPr="002E1F71">
        <w:t xml:space="preserve">If the positioning frequency layer </w:t>
      </w:r>
      <w:r w:rsidR="00ED372C" w:rsidRPr="002E1F71">
        <w:rPr>
          <w:i/>
          <w:iCs/>
        </w:rPr>
        <w:t>i</w:t>
      </w:r>
      <w:r w:rsidR="00ED372C"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rsidR="00ED372C" w:rsidRPr="002E1F71">
        <w:t xml:space="preserve"> among DL PRS resource sets is used to </w:t>
      </w:r>
      <w:r w:rsidR="00ED372C">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t>, where</w:t>
      </w:r>
    </w:p>
    <w:p w14:paraId="3294A22A" w14:textId="77777777" w:rsidR="00ED372C" w:rsidRPr="002E1F71" w:rsidRDefault="00DA6A24"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rPr>
          <w:rFonts w:hint="eastAsia"/>
          <w:lang w:eastAsia="zh-CN"/>
        </w:rPr>
        <w:t xml:space="preserve"> </w:t>
      </w:r>
      <w:r w:rsidR="00ED372C" w:rsidRPr="002E1F71">
        <w:rPr>
          <w:lang w:eastAsia="zh-CN"/>
        </w:rPr>
        <w:t xml:space="preserve">is the periodicity of PRS resource sets given by the higher-layer parameter </w:t>
      </w:r>
      <w:r w:rsidR="00ED372C" w:rsidRPr="002E1F71">
        <w:rPr>
          <w:i/>
          <w:lang w:eastAsia="zh-CN"/>
        </w:rPr>
        <w:t>DL-PRS-Periodicity</w:t>
      </w:r>
      <w:r w:rsidR="00ED372C" w:rsidRPr="002E1F71">
        <w:rPr>
          <w:lang w:eastAsia="zh-CN"/>
        </w:rPr>
        <w:t>.</w:t>
      </w:r>
    </w:p>
    <w:p w14:paraId="0B1DFDE7" w14:textId="77777777" w:rsidR="00ED372C" w:rsidRPr="00261488" w:rsidRDefault="00DA6A24" w:rsidP="00ED372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lang w:eastAsia="zh-CN"/>
        </w:rPr>
        <w:t xml:space="preserve"> is the muting repetition factor given by the higher-layer parameter </w:t>
      </w:r>
      <w:r w:rsidR="00ED372C">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11832A95" w14:textId="017AB4D1" w:rsidR="00ED372C" w:rsidRDefault="00ED372C" w:rsidP="00ED372C">
      <w:pPr>
        <w:pStyle w:val="Heading4"/>
        <w:rPr>
          <w:lang w:eastAsia="zh-CN"/>
        </w:rPr>
      </w:pPr>
      <w:bookmarkStart w:id="490" w:name="_Toc83678005"/>
      <w:bookmarkStart w:id="491" w:name="_Toc90628726"/>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00F51D7E" w:rsidRPr="0051488A">
        <w:rPr>
          <w:lang w:eastAsia="zh-CN"/>
        </w:rPr>
        <w:t>in RRC_CONNECTED</w:t>
      </w:r>
      <w:r w:rsidR="00F51D7E">
        <w:rPr>
          <w:rFonts w:hint="eastAsia"/>
          <w:lang w:eastAsia="zh-CN"/>
        </w:rPr>
        <w:t xml:space="preserve"> state</w:t>
      </w:r>
      <w:r w:rsidR="00F51D7E" w:rsidRPr="008C1607">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207C8D61" w14:textId="77777777" w:rsidR="000560A4" w:rsidRDefault="00ED372C"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9.9.4.6</w:t>
      </w:r>
      <w:r w:rsidRPr="00374636">
        <w:t>.</w:t>
      </w:r>
    </w:p>
    <w:p w14:paraId="7AD4A299" w14:textId="77777777" w:rsidR="00F51D7E" w:rsidRDefault="00F51D7E" w:rsidP="00F51D7E">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2A</w:t>
      </w:r>
      <w:r w:rsidRPr="00374636">
        <w:tab/>
      </w:r>
      <w:r>
        <w:rPr>
          <w:lang w:eastAsia="zh-CN"/>
        </w:rPr>
        <w:t xml:space="preserve">Measurement Period Requirements </w:t>
      </w:r>
      <w:r w:rsidRPr="0051488A">
        <w:rPr>
          <w:lang w:eastAsia="zh-CN"/>
        </w:rPr>
        <w:t>in RRC_CONNECTED</w:t>
      </w:r>
      <w:r>
        <w:rPr>
          <w:rFonts w:hint="eastAsia"/>
          <w:lang w:eastAsia="zh-CN"/>
        </w:rPr>
        <w:t xml:space="preserve"> state </w:t>
      </w:r>
      <w:r w:rsidRPr="0024131D">
        <w:t>with Bandwidth Aggregation</w:t>
      </w:r>
    </w:p>
    <w:p w14:paraId="4A6EAEFC" w14:textId="77777777" w:rsidR="00F51D7E"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9.9.4.9</w:t>
      </w:r>
      <w:r w:rsidRPr="00374636">
        <w:t>.</w:t>
      </w:r>
    </w:p>
    <w:p w14:paraId="6548750A" w14:textId="77777777" w:rsidR="000560A4" w:rsidRPr="007C0413" w:rsidRDefault="000560A4" w:rsidP="000560A4">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70055BF6" w14:textId="27BEE051" w:rsidR="00ED372C" w:rsidRPr="00DA62A5" w:rsidRDefault="000560A4"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5.6.4.5</w:t>
      </w:r>
    </w:p>
    <w:p w14:paraId="2125BD9B" w14:textId="77777777" w:rsidR="00F51D7E" w:rsidRPr="007C0413" w:rsidRDefault="00F51D7E" w:rsidP="00F51D7E">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4</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r w:rsidRPr="0024131D">
        <w:t>with Bandwidth Aggregation</w:t>
      </w:r>
    </w:p>
    <w:p w14:paraId="3FE7A53F" w14:textId="77777777" w:rsidR="00F51D7E" w:rsidRPr="00DA62A5"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5.6.4.6</w:t>
      </w:r>
    </w:p>
    <w:p w14:paraId="17A4A2D4" w14:textId="3F3580BB" w:rsidR="00D65C49" w:rsidRPr="00374636" w:rsidRDefault="00D65C49" w:rsidP="00374636">
      <w:pPr>
        <w:pStyle w:val="Heading3"/>
        <w:rPr>
          <w:lang w:eastAsia="zh-CN"/>
        </w:rPr>
      </w:pPr>
      <w:r w:rsidRPr="00374636">
        <w:t>4.</w:t>
      </w:r>
      <w:r w:rsidRPr="00374636">
        <w:rPr>
          <w:lang w:eastAsia="zh-CN"/>
        </w:rPr>
        <w:t>14</w:t>
      </w:r>
      <w:r w:rsidRPr="00374636">
        <w:t>.</w:t>
      </w:r>
      <w:r w:rsidRPr="00374636">
        <w:rPr>
          <w:lang w:eastAsia="zh-CN"/>
        </w:rPr>
        <w:t>5</w:t>
      </w:r>
      <w:r w:rsidRPr="00374636">
        <w:tab/>
        <w:t>Measurement Accuracy Requirements</w:t>
      </w:r>
      <w:bookmarkEnd w:id="490"/>
      <w:bookmarkEnd w:id="491"/>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r w:rsidRPr="00374636">
        <w:lastRenderedPageBreak/>
        <w:t>N</w:t>
      </w:r>
      <w:r w:rsidRPr="00374636">
        <w:rPr>
          <w:vertAlign w:val="subscript"/>
        </w:rPr>
        <w:t>TA_offset</w:t>
      </w:r>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33CD063E" w:rsidR="006F5B2D" w:rsidRPr="00374636" w:rsidRDefault="00847CA9" w:rsidP="00646690">
            <w:pPr>
              <w:keepNext/>
              <w:keepLines/>
              <w:spacing w:after="0"/>
              <w:jc w:val="center"/>
              <w:rPr>
                <w:rFonts w:ascii="Arial" w:hAnsi="Arial"/>
                <w:b/>
                <w:sz w:val="18"/>
              </w:rPr>
            </w:pPr>
            <w:r>
              <w:rPr>
                <w:rFonts w:ascii="Arial" w:hAnsi="Arial"/>
                <w:b/>
                <w:sz w:val="18"/>
              </w:rPr>
              <w:t>P</w:t>
            </w:r>
            <w:r w:rsidR="006F5B2D"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4D981661"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27EBE83E"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0BF04E8A" w14:textId="241DC60C"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18BA38BF" w14:textId="77777777" w:rsidR="00ED372C" w:rsidRDefault="00ED372C" w:rsidP="00ED372C">
      <w:r>
        <w:lastRenderedPageBreak/>
        <w:t xml:space="preserve">The accuracy requirements in Table </w:t>
      </w:r>
      <w:r w:rsidRPr="00605B7D">
        <w:t>4.14.5-1a</w:t>
      </w:r>
      <w:r>
        <w:t xml:space="preserve"> for FR1 are valid under the following conditions:</w:t>
      </w:r>
    </w:p>
    <w:p w14:paraId="3B1FC144" w14:textId="77777777" w:rsidR="00ED372C" w:rsidRDefault="00ED372C" w:rsidP="00ED372C">
      <w:r>
        <w:t>Conditions defined in clause 7.3 of TS 38.101-1 [</w:t>
      </w:r>
      <w:r>
        <w:rPr>
          <w:rFonts w:hint="eastAsia"/>
          <w:lang w:eastAsia="zh-CN"/>
        </w:rPr>
        <w:t>54</w:t>
      </w:r>
      <w:r>
        <w:t>] for reference sensitivity are fulfilled.</w:t>
      </w:r>
    </w:p>
    <w:p w14:paraId="4C462B4A" w14:textId="77777777" w:rsidR="00ED372C" w:rsidRDefault="00ED372C" w:rsidP="00ED372C">
      <w:pPr>
        <w:ind w:left="568" w:hanging="284"/>
      </w:pPr>
      <w:r>
        <w:t>PRP|</w:t>
      </w:r>
      <w:r>
        <w:rPr>
          <w:vertAlign w:val="subscript"/>
        </w:rPr>
        <w:t>dBm</w:t>
      </w:r>
      <w:r>
        <w:t xml:space="preserve"> according to </w:t>
      </w:r>
      <w:r w:rsidRPr="00374636">
        <w:rPr>
          <w:lang w:eastAsia="zh-CN"/>
        </w:rPr>
        <w:t>TS 38.133</w:t>
      </w:r>
      <w:r>
        <w:rPr>
          <w:rFonts w:hint="eastAsia"/>
          <w:lang w:eastAsia="zh-CN"/>
        </w:rPr>
        <w:t xml:space="preserve"> </w:t>
      </w:r>
      <w:r>
        <w:t>Annex B.2.14 for a corresponding Band.</w:t>
      </w:r>
    </w:p>
    <w:p w14:paraId="3AF78AB4" w14:textId="77777777" w:rsidR="00ED372C" w:rsidRDefault="00ED372C" w:rsidP="00ED372C">
      <w:pPr>
        <w:ind w:left="568" w:hanging="284"/>
      </w:pPr>
      <w:r>
        <w:t>Number of measurement samples is less than 4</w:t>
      </w:r>
    </w:p>
    <w:p w14:paraId="4590E68B" w14:textId="77777777" w:rsidR="00ED372C" w:rsidRDefault="00ED372C" w:rsidP="00ED372C">
      <w:r>
        <w:t>AWGN propagation condition.</w:t>
      </w:r>
    </w:p>
    <w:p w14:paraId="62E94374" w14:textId="77777777" w:rsidR="00ED372C" w:rsidRPr="00F8474E" w:rsidRDefault="00ED372C" w:rsidP="00ED372C">
      <w:pPr>
        <w:keepNext/>
        <w:keepLines/>
        <w:spacing w:before="60"/>
        <w:jc w:val="center"/>
        <w:rPr>
          <w:rFonts w:ascii="Arial" w:hAnsi="Arial"/>
          <w:b/>
        </w:rPr>
      </w:pPr>
      <w:r w:rsidRPr="00F8474E">
        <w:rPr>
          <w:rFonts w:ascii="Arial" w:hAnsi="Arial"/>
          <w:b/>
        </w:rPr>
        <w:t xml:space="preserve">Table </w:t>
      </w:r>
      <w:r w:rsidRPr="00605B7D">
        <w:rPr>
          <w:rFonts w:ascii="Arial" w:hAnsi="Arial"/>
          <w:b/>
        </w:rPr>
        <w:t>4.14.5-1</w:t>
      </w:r>
      <w:r w:rsidRPr="00F8474E">
        <w:rPr>
          <w:rFonts w:ascii="Arial" w:hAnsi="Arial"/>
          <w:b/>
        </w:rPr>
        <w:t>a: UE Rx-Tx time difference measurement accuracy in FR1 in AWGN with reduced measurement samples</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ED372C" w:rsidRPr="00F8474E" w14:paraId="78125C8A" w14:textId="77777777" w:rsidTr="00AE4DC0">
        <w:trPr>
          <w:jc w:val="center"/>
        </w:trPr>
        <w:tc>
          <w:tcPr>
            <w:tcW w:w="1132" w:type="dxa"/>
            <w:vMerge w:val="restart"/>
            <w:tcBorders>
              <w:top w:val="single" w:sz="4" w:space="0" w:color="auto"/>
              <w:left w:val="single" w:sz="4" w:space="0" w:color="auto"/>
              <w:bottom w:val="single" w:sz="4" w:space="0" w:color="auto"/>
              <w:right w:val="single" w:sz="4" w:space="0" w:color="auto"/>
            </w:tcBorders>
            <w:vAlign w:val="center"/>
            <w:hideMark/>
          </w:tcPr>
          <w:p w14:paraId="29CD94A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8" w:type="dxa"/>
            <w:gridSpan w:val="7"/>
            <w:tcBorders>
              <w:top w:val="single" w:sz="4" w:space="0" w:color="auto"/>
              <w:left w:val="single" w:sz="4" w:space="0" w:color="auto"/>
              <w:bottom w:val="single" w:sz="4" w:space="0" w:color="auto"/>
              <w:right w:val="single" w:sz="4" w:space="0" w:color="auto"/>
            </w:tcBorders>
            <w:hideMark/>
          </w:tcPr>
          <w:p w14:paraId="4ECBB60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7C14DC83"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737516F6" w14:textId="77777777" w:rsidR="00ED372C" w:rsidRPr="00F8474E" w:rsidRDefault="00ED372C" w:rsidP="00AE4DC0">
            <w:pPr>
              <w:spacing w:after="0"/>
              <w:rPr>
                <w:rFonts w:ascii="Arial" w:hAnsi="Arial"/>
                <w:b/>
                <w:sz w:val="18"/>
              </w:rPr>
            </w:pPr>
          </w:p>
        </w:tc>
        <w:tc>
          <w:tcPr>
            <w:tcW w:w="715" w:type="dxa"/>
            <w:vMerge w:val="restart"/>
            <w:tcBorders>
              <w:top w:val="single" w:sz="4" w:space="0" w:color="auto"/>
              <w:left w:val="single" w:sz="4" w:space="0" w:color="auto"/>
              <w:bottom w:val="single" w:sz="4" w:space="0" w:color="auto"/>
              <w:right w:val="single" w:sz="4" w:space="0" w:color="auto"/>
            </w:tcBorders>
            <w:vAlign w:val="center"/>
            <w:hideMark/>
          </w:tcPr>
          <w:p w14:paraId="6DFECCE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306DB2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0E3777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16B24AA"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466A611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7A1B15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56F1AD61"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475C8819" w14:textId="77777777" w:rsidR="00ED372C" w:rsidRPr="00F8474E" w:rsidRDefault="00ED372C" w:rsidP="00AE4DC0">
            <w:pPr>
              <w:spacing w:after="0"/>
              <w:rPr>
                <w:rFonts w:ascii="Arial" w:hAnsi="Arial"/>
                <w:b/>
                <w:sz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14:paraId="43DE0052" w14:textId="77777777" w:rsidR="00ED372C" w:rsidRPr="00F8474E" w:rsidRDefault="00ED372C" w:rsidP="00AE4DC0">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6BF3071" w14:textId="77777777" w:rsidR="00ED372C" w:rsidRPr="00F8474E" w:rsidRDefault="00ED372C" w:rsidP="00AE4DC0">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B2330B" w14:textId="77777777" w:rsidR="00ED372C" w:rsidRPr="00F8474E" w:rsidRDefault="00ED372C" w:rsidP="00AE4DC0">
            <w:pPr>
              <w:spacing w:after="0"/>
              <w:rPr>
                <w:rFonts w:ascii="Arial"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5D1E96" w14:textId="77777777" w:rsidR="00ED372C" w:rsidRPr="00F8474E" w:rsidRDefault="00ED372C" w:rsidP="00AE4DC0">
            <w:pPr>
              <w:spacing w:after="0"/>
              <w:rPr>
                <w:rFonts w:ascii="Arial"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596B486B" w14:textId="77777777" w:rsidR="00ED372C" w:rsidRPr="00F8474E" w:rsidRDefault="00ED372C" w:rsidP="00AE4DC0">
            <w:pPr>
              <w:spacing w:after="0"/>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03C6083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F36DE0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5F5DF12F" w14:textId="77777777" w:rsidTr="00AE4DC0">
        <w:trPr>
          <w:trHeight w:val="429"/>
          <w:jc w:val="center"/>
        </w:trPr>
        <w:tc>
          <w:tcPr>
            <w:tcW w:w="1132" w:type="dxa"/>
            <w:tcBorders>
              <w:top w:val="single" w:sz="4" w:space="0" w:color="auto"/>
              <w:left w:val="single" w:sz="4" w:space="0" w:color="auto"/>
              <w:bottom w:val="single" w:sz="4" w:space="0" w:color="auto"/>
              <w:right w:val="single" w:sz="4" w:space="0" w:color="auto"/>
            </w:tcBorders>
            <w:vAlign w:val="center"/>
            <w:hideMark/>
          </w:tcPr>
          <w:p w14:paraId="10954A7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Note 5</w:t>
            </w:r>
          </w:p>
        </w:tc>
        <w:tc>
          <w:tcPr>
            <w:tcW w:w="715" w:type="dxa"/>
            <w:tcBorders>
              <w:top w:val="single" w:sz="4" w:space="0" w:color="auto"/>
              <w:left w:val="single" w:sz="4" w:space="0" w:color="auto"/>
              <w:bottom w:val="single" w:sz="4" w:space="0" w:color="auto"/>
              <w:right w:val="single" w:sz="4" w:space="0" w:color="auto"/>
            </w:tcBorders>
            <w:vAlign w:val="center"/>
            <w:hideMark/>
          </w:tcPr>
          <w:p w14:paraId="4A56841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416E795" w14:textId="3F57866E"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1A77ED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05ED7190" w14:textId="77777777" w:rsidR="00ED372C" w:rsidRPr="00F8474E" w:rsidRDefault="00ED372C" w:rsidP="00AE4DC0">
            <w:pPr>
              <w:keepNext/>
              <w:keepLines/>
              <w:spacing w:after="0"/>
              <w:jc w:val="center"/>
              <w:rPr>
                <w:rFonts w:ascii="Arial"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012A43DC" w14:textId="77777777" w:rsidR="00ED372C" w:rsidRPr="00F8474E" w:rsidRDefault="00ED372C" w:rsidP="00AE4DC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D79F84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B36C62F"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p>
        </w:tc>
      </w:tr>
      <w:tr w:rsidR="00ED372C" w:rsidRPr="00F8474E" w14:paraId="5C666F73"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31FA786F" w14:textId="77777777" w:rsidR="00ED372C" w:rsidRPr="00F8474E" w:rsidRDefault="00ED372C" w:rsidP="00AE4DC0">
            <w:pPr>
              <w:pStyle w:val="TAC"/>
              <w:rPr>
                <w:lang w:eastAsia="zh-CN"/>
              </w:rPr>
            </w:pPr>
            <w:r w:rsidRPr="00F8474E">
              <w:t>± 59+</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hideMark/>
          </w:tcPr>
          <w:p w14:paraId="70EB046D" w14:textId="77777777" w:rsidR="00ED372C" w:rsidRPr="00F8474E" w:rsidRDefault="00ED372C" w:rsidP="00AE4DC0">
            <w:pPr>
              <w:pStyle w:val="TAC"/>
              <w:rPr>
                <w:lang w:val="sv-SE"/>
              </w:rPr>
            </w:pPr>
            <w:r w:rsidRPr="00F8474E">
              <w:rPr>
                <w:lang w:val="sv-SE"/>
              </w:rPr>
              <w:t>0</w:t>
            </w:r>
          </w:p>
        </w:tc>
        <w:tc>
          <w:tcPr>
            <w:tcW w:w="1133" w:type="dxa"/>
            <w:vMerge w:val="restart"/>
            <w:tcBorders>
              <w:top w:val="single" w:sz="4" w:space="0" w:color="auto"/>
              <w:left w:val="single" w:sz="4" w:space="0" w:color="auto"/>
              <w:right w:val="single" w:sz="4" w:space="0" w:color="auto"/>
            </w:tcBorders>
            <w:vAlign w:val="center"/>
            <w:hideMark/>
          </w:tcPr>
          <w:p w14:paraId="0315BC18" w14:textId="77777777" w:rsidR="00ED372C" w:rsidRPr="00F8474E" w:rsidRDefault="00ED372C" w:rsidP="00AE4DC0">
            <w:pPr>
              <w:pStyle w:val="TAC"/>
              <w:rPr>
                <w:lang w:eastAsia="zh-CN"/>
              </w:rPr>
            </w:pPr>
            <w:r w:rsidRPr="00F8474E">
              <w:rPr>
                <w:rFonts w:cs="Calibri"/>
              </w:rPr>
              <w:t>≥</w:t>
            </w:r>
            <w:r w:rsidRPr="00F8474E">
              <w:t>52</w:t>
            </w:r>
          </w:p>
        </w:tc>
        <w:tc>
          <w:tcPr>
            <w:tcW w:w="709" w:type="dxa"/>
            <w:vMerge w:val="restart"/>
            <w:tcBorders>
              <w:top w:val="nil"/>
              <w:left w:val="single" w:sz="4" w:space="0" w:color="auto"/>
              <w:right w:val="single" w:sz="4" w:space="0" w:color="auto"/>
            </w:tcBorders>
            <w:vAlign w:val="center"/>
            <w:hideMark/>
          </w:tcPr>
          <w:p w14:paraId="73DD86CF" w14:textId="77777777" w:rsidR="00ED372C" w:rsidRPr="00F8474E" w:rsidRDefault="00ED372C" w:rsidP="00AE4DC0">
            <w:pPr>
              <w:pStyle w:val="TAC"/>
            </w:pPr>
            <w:r w:rsidRPr="00F8474E">
              <w:t>15</w:t>
            </w:r>
          </w:p>
        </w:tc>
        <w:tc>
          <w:tcPr>
            <w:tcW w:w="1832" w:type="dxa"/>
            <w:vMerge w:val="restart"/>
            <w:tcBorders>
              <w:top w:val="single" w:sz="4" w:space="0" w:color="auto"/>
              <w:left w:val="single" w:sz="4" w:space="0" w:color="auto"/>
              <w:right w:val="single" w:sz="4" w:space="0" w:color="auto"/>
            </w:tcBorders>
            <w:vAlign w:val="center"/>
            <w:hideMark/>
          </w:tcPr>
          <w:p w14:paraId="1489A5D8"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AC169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07EAEDB5" w14:textId="77777777" w:rsidR="00ED372C" w:rsidRPr="00F8474E" w:rsidRDefault="00ED372C" w:rsidP="00AE4DC0">
            <w:pPr>
              <w:pStyle w:val="TAC"/>
            </w:pPr>
            <w:r w:rsidRPr="00F8474E">
              <w:t>-127</w:t>
            </w:r>
          </w:p>
        </w:tc>
        <w:tc>
          <w:tcPr>
            <w:tcW w:w="1123" w:type="dxa"/>
            <w:tcBorders>
              <w:top w:val="single" w:sz="4" w:space="0" w:color="auto"/>
              <w:left w:val="single" w:sz="4" w:space="0" w:color="auto"/>
              <w:right w:val="single" w:sz="4" w:space="0" w:color="auto"/>
            </w:tcBorders>
            <w:hideMark/>
          </w:tcPr>
          <w:p w14:paraId="5AADE63C" w14:textId="77777777" w:rsidR="00ED372C" w:rsidRPr="00F8474E" w:rsidRDefault="00ED372C" w:rsidP="00AE4DC0">
            <w:pPr>
              <w:pStyle w:val="TAC"/>
              <w:rPr>
                <w:lang w:eastAsia="zh-CN"/>
              </w:rPr>
            </w:pPr>
            <w:r w:rsidRPr="00F8474E">
              <w:rPr>
                <w:rFonts w:hint="eastAsia"/>
                <w:lang w:eastAsia="zh-CN"/>
              </w:rPr>
              <w:t>-50</w:t>
            </w:r>
          </w:p>
        </w:tc>
      </w:tr>
      <w:tr w:rsidR="00ED372C" w:rsidRPr="00F8474E" w14:paraId="2436029A" w14:textId="77777777" w:rsidTr="00AE4DC0">
        <w:trPr>
          <w:trHeight w:val="26"/>
          <w:jc w:val="center"/>
        </w:trPr>
        <w:tc>
          <w:tcPr>
            <w:tcW w:w="1132" w:type="dxa"/>
            <w:vMerge/>
            <w:tcBorders>
              <w:top w:val="single" w:sz="6" w:space="0" w:color="auto"/>
              <w:left w:val="single" w:sz="4" w:space="0" w:color="auto"/>
              <w:right w:val="single" w:sz="6" w:space="0" w:color="auto"/>
            </w:tcBorders>
            <w:vAlign w:val="center"/>
          </w:tcPr>
          <w:p w14:paraId="60CE7EF1"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6CE8E087"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3CFA9A59"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7500132F"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vAlign w:val="center"/>
          </w:tcPr>
          <w:p w14:paraId="1EECDD8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FB236F"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608B5DA5" w14:textId="77777777" w:rsidR="00ED372C" w:rsidRPr="00F8474E" w:rsidRDefault="00ED372C" w:rsidP="00AE4DC0">
            <w:pPr>
              <w:pStyle w:val="TAC"/>
            </w:pPr>
            <w:r w:rsidRPr="00F8474E">
              <w:t>-126.5</w:t>
            </w:r>
          </w:p>
        </w:tc>
        <w:tc>
          <w:tcPr>
            <w:tcW w:w="1123" w:type="dxa"/>
            <w:tcBorders>
              <w:left w:val="single" w:sz="4" w:space="0" w:color="auto"/>
              <w:right w:val="single" w:sz="4" w:space="0" w:color="auto"/>
            </w:tcBorders>
          </w:tcPr>
          <w:p w14:paraId="5D947AC0" w14:textId="77777777" w:rsidR="00ED372C" w:rsidRPr="00F8474E" w:rsidRDefault="00ED372C" w:rsidP="00AE4DC0">
            <w:pPr>
              <w:pStyle w:val="TAC"/>
            </w:pPr>
            <w:r w:rsidRPr="00F8474E">
              <w:rPr>
                <w:rFonts w:hint="eastAsia"/>
                <w:lang w:eastAsia="zh-CN"/>
              </w:rPr>
              <w:t>-50</w:t>
            </w:r>
          </w:p>
        </w:tc>
      </w:tr>
      <w:tr w:rsidR="00ED372C" w:rsidRPr="00F8474E" w14:paraId="64D69387" w14:textId="77777777" w:rsidTr="00AE4DC0">
        <w:trPr>
          <w:trHeight w:val="22"/>
          <w:jc w:val="center"/>
        </w:trPr>
        <w:tc>
          <w:tcPr>
            <w:tcW w:w="1132" w:type="dxa"/>
            <w:vMerge/>
            <w:tcBorders>
              <w:left w:val="single" w:sz="4" w:space="0" w:color="auto"/>
              <w:right w:val="single" w:sz="6" w:space="0" w:color="auto"/>
            </w:tcBorders>
            <w:vAlign w:val="center"/>
          </w:tcPr>
          <w:p w14:paraId="470E822C"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2A49C9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0190994"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B9144BC"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3F06D58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3BB322"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0153CD36" w14:textId="77777777" w:rsidR="00ED372C" w:rsidRPr="00F8474E" w:rsidRDefault="00ED372C" w:rsidP="00AE4DC0">
            <w:pPr>
              <w:pStyle w:val="TAC"/>
            </w:pPr>
            <w:r w:rsidRPr="00F8474E">
              <w:t>-126</w:t>
            </w:r>
          </w:p>
        </w:tc>
        <w:tc>
          <w:tcPr>
            <w:tcW w:w="1123" w:type="dxa"/>
            <w:tcBorders>
              <w:left w:val="single" w:sz="4" w:space="0" w:color="auto"/>
              <w:right w:val="single" w:sz="4" w:space="0" w:color="auto"/>
            </w:tcBorders>
          </w:tcPr>
          <w:p w14:paraId="06F44A64" w14:textId="77777777" w:rsidR="00ED372C" w:rsidRPr="00F8474E" w:rsidRDefault="00ED372C" w:rsidP="00AE4DC0">
            <w:pPr>
              <w:pStyle w:val="TAC"/>
            </w:pPr>
            <w:r w:rsidRPr="00F8474E">
              <w:rPr>
                <w:rFonts w:hint="eastAsia"/>
                <w:lang w:eastAsia="zh-CN"/>
              </w:rPr>
              <w:t>-50</w:t>
            </w:r>
          </w:p>
        </w:tc>
      </w:tr>
      <w:tr w:rsidR="00ED372C" w:rsidRPr="00F8474E" w14:paraId="07CAD5C7" w14:textId="77777777" w:rsidTr="00AE4DC0">
        <w:trPr>
          <w:trHeight w:val="22"/>
          <w:jc w:val="center"/>
        </w:trPr>
        <w:tc>
          <w:tcPr>
            <w:tcW w:w="1132" w:type="dxa"/>
            <w:vMerge/>
            <w:tcBorders>
              <w:left w:val="single" w:sz="4" w:space="0" w:color="auto"/>
              <w:right w:val="single" w:sz="6" w:space="0" w:color="auto"/>
            </w:tcBorders>
            <w:vAlign w:val="center"/>
          </w:tcPr>
          <w:p w14:paraId="16E6860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B0DD4A"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0262771"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42C3DF6F"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F5F86C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EC372BD"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6B1597B2" w14:textId="77777777" w:rsidR="00ED372C" w:rsidRPr="00F8474E" w:rsidRDefault="00ED372C" w:rsidP="00AE4DC0">
            <w:pPr>
              <w:pStyle w:val="TAC"/>
            </w:pPr>
            <w:r w:rsidRPr="00F8474E">
              <w:t>-125.5</w:t>
            </w:r>
          </w:p>
        </w:tc>
        <w:tc>
          <w:tcPr>
            <w:tcW w:w="1123" w:type="dxa"/>
            <w:tcBorders>
              <w:left w:val="single" w:sz="4" w:space="0" w:color="auto"/>
              <w:right w:val="single" w:sz="4" w:space="0" w:color="auto"/>
            </w:tcBorders>
          </w:tcPr>
          <w:p w14:paraId="36697C1B" w14:textId="77777777" w:rsidR="00ED372C" w:rsidRPr="00F8474E" w:rsidRDefault="00ED372C" w:rsidP="00AE4DC0">
            <w:pPr>
              <w:pStyle w:val="TAC"/>
            </w:pPr>
            <w:r w:rsidRPr="00F8474E">
              <w:rPr>
                <w:rFonts w:hint="eastAsia"/>
                <w:lang w:eastAsia="zh-CN"/>
              </w:rPr>
              <w:t>-50</w:t>
            </w:r>
          </w:p>
        </w:tc>
      </w:tr>
      <w:tr w:rsidR="00ED372C" w:rsidRPr="00F8474E" w14:paraId="74EDC1F3" w14:textId="77777777" w:rsidTr="00AE4DC0">
        <w:trPr>
          <w:trHeight w:val="22"/>
          <w:jc w:val="center"/>
        </w:trPr>
        <w:tc>
          <w:tcPr>
            <w:tcW w:w="1132" w:type="dxa"/>
            <w:vMerge/>
            <w:tcBorders>
              <w:left w:val="single" w:sz="4" w:space="0" w:color="auto"/>
              <w:right w:val="single" w:sz="6" w:space="0" w:color="auto"/>
            </w:tcBorders>
            <w:vAlign w:val="center"/>
          </w:tcPr>
          <w:p w14:paraId="0B77EF1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31BF6E3"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2DB186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A446BF5"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4DEE5A7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C124800"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7460F2A0" w14:textId="77777777" w:rsidR="00ED372C" w:rsidRPr="00F8474E" w:rsidRDefault="00ED372C" w:rsidP="00AE4DC0">
            <w:pPr>
              <w:pStyle w:val="TAC"/>
            </w:pPr>
            <w:r w:rsidRPr="00F8474E">
              <w:t>-125</w:t>
            </w:r>
          </w:p>
        </w:tc>
        <w:tc>
          <w:tcPr>
            <w:tcW w:w="1123" w:type="dxa"/>
            <w:tcBorders>
              <w:left w:val="single" w:sz="4" w:space="0" w:color="auto"/>
              <w:right w:val="single" w:sz="4" w:space="0" w:color="auto"/>
            </w:tcBorders>
          </w:tcPr>
          <w:p w14:paraId="4648E108" w14:textId="77777777" w:rsidR="00ED372C" w:rsidRPr="00F8474E" w:rsidRDefault="00ED372C" w:rsidP="00AE4DC0">
            <w:pPr>
              <w:pStyle w:val="TAC"/>
            </w:pPr>
            <w:r w:rsidRPr="00F8474E">
              <w:rPr>
                <w:rFonts w:hint="eastAsia"/>
                <w:lang w:eastAsia="zh-CN"/>
              </w:rPr>
              <w:t>-50</w:t>
            </w:r>
          </w:p>
        </w:tc>
      </w:tr>
      <w:tr w:rsidR="00ED372C" w:rsidRPr="00F8474E" w14:paraId="6A92F13B" w14:textId="77777777" w:rsidTr="00AE4DC0">
        <w:trPr>
          <w:trHeight w:val="22"/>
          <w:jc w:val="center"/>
        </w:trPr>
        <w:tc>
          <w:tcPr>
            <w:tcW w:w="1132" w:type="dxa"/>
            <w:vMerge/>
            <w:tcBorders>
              <w:left w:val="single" w:sz="4" w:space="0" w:color="auto"/>
              <w:right w:val="single" w:sz="6" w:space="0" w:color="auto"/>
            </w:tcBorders>
            <w:vAlign w:val="center"/>
          </w:tcPr>
          <w:p w14:paraId="60368382"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65FF25D"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49E18EF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D373209"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798770F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C058A92"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BA1F0F5" w14:textId="77777777" w:rsidR="00ED372C" w:rsidRPr="00F8474E" w:rsidRDefault="00ED372C" w:rsidP="00AE4DC0">
            <w:pPr>
              <w:pStyle w:val="TAC"/>
            </w:pPr>
            <w:r w:rsidRPr="00F8474E">
              <w:t>-124.5</w:t>
            </w:r>
          </w:p>
        </w:tc>
        <w:tc>
          <w:tcPr>
            <w:tcW w:w="1123" w:type="dxa"/>
            <w:tcBorders>
              <w:left w:val="single" w:sz="4" w:space="0" w:color="auto"/>
              <w:right w:val="single" w:sz="4" w:space="0" w:color="auto"/>
            </w:tcBorders>
          </w:tcPr>
          <w:p w14:paraId="6EA5D2C0" w14:textId="77777777" w:rsidR="00ED372C" w:rsidRPr="00F8474E" w:rsidRDefault="00ED372C" w:rsidP="00AE4DC0">
            <w:pPr>
              <w:pStyle w:val="TAC"/>
            </w:pPr>
            <w:r w:rsidRPr="00F8474E">
              <w:rPr>
                <w:rFonts w:hint="eastAsia"/>
                <w:lang w:eastAsia="zh-CN"/>
              </w:rPr>
              <w:t>-50</w:t>
            </w:r>
          </w:p>
        </w:tc>
      </w:tr>
      <w:tr w:rsidR="00ED372C" w:rsidRPr="00F8474E" w14:paraId="2E3C4991" w14:textId="77777777" w:rsidTr="00AE4DC0">
        <w:trPr>
          <w:trHeight w:val="22"/>
          <w:jc w:val="center"/>
        </w:trPr>
        <w:tc>
          <w:tcPr>
            <w:tcW w:w="1132" w:type="dxa"/>
            <w:vMerge/>
            <w:tcBorders>
              <w:left w:val="single" w:sz="4" w:space="0" w:color="auto"/>
              <w:right w:val="single" w:sz="6" w:space="0" w:color="auto"/>
            </w:tcBorders>
            <w:vAlign w:val="center"/>
          </w:tcPr>
          <w:p w14:paraId="223D4A6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5C802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BAD222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C02E3D2"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5EA999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145AA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BE6961A" w14:textId="77777777" w:rsidR="00ED372C" w:rsidRPr="00F8474E" w:rsidRDefault="00ED372C" w:rsidP="00AE4DC0">
            <w:pPr>
              <w:pStyle w:val="TAC"/>
            </w:pPr>
            <w:r w:rsidRPr="00F8474E">
              <w:t>-124</w:t>
            </w:r>
          </w:p>
        </w:tc>
        <w:tc>
          <w:tcPr>
            <w:tcW w:w="1123" w:type="dxa"/>
            <w:tcBorders>
              <w:left w:val="single" w:sz="4" w:space="0" w:color="auto"/>
              <w:right w:val="single" w:sz="4" w:space="0" w:color="auto"/>
            </w:tcBorders>
          </w:tcPr>
          <w:p w14:paraId="681950C3" w14:textId="77777777" w:rsidR="00ED372C" w:rsidRPr="00F8474E" w:rsidRDefault="00ED372C" w:rsidP="00AE4DC0">
            <w:pPr>
              <w:pStyle w:val="TAC"/>
            </w:pPr>
            <w:r w:rsidRPr="00F8474E">
              <w:rPr>
                <w:rFonts w:hint="eastAsia"/>
                <w:lang w:eastAsia="zh-CN"/>
              </w:rPr>
              <w:t>-50</w:t>
            </w:r>
          </w:p>
        </w:tc>
      </w:tr>
      <w:tr w:rsidR="00ED372C" w:rsidRPr="00F8474E" w14:paraId="69F46E93" w14:textId="77777777" w:rsidTr="00AE4DC0">
        <w:trPr>
          <w:trHeight w:val="22"/>
          <w:jc w:val="center"/>
        </w:trPr>
        <w:tc>
          <w:tcPr>
            <w:tcW w:w="1132" w:type="dxa"/>
            <w:vMerge/>
            <w:tcBorders>
              <w:left w:val="single" w:sz="4" w:space="0" w:color="auto"/>
              <w:bottom w:val="nil"/>
              <w:right w:val="single" w:sz="6" w:space="0" w:color="auto"/>
            </w:tcBorders>
            <w:vAlign w:val="center"/>
          </w:tcPr>
          <w:p w14:paraId="59DF1BC3"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38EABE"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2592723C"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7E354142"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vAlign w:val="center"/>
          </w:tcPr>
          <w:p w14:paraId="5C157C8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F575B7A"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155D2AA5" w14:textId="77777777" w:rsidR="00ED372C" w:rsidRPr="00F8474E" w:rsidRDefault="00ED372C" w:rsidP="00AE4DC0">
            <w:pPr>
              <w:pStyle w:val="TAC"/>
            </w:pPr>
            <w:r w:rsidRPr="00F8474E">
              <w:t>-123.5</w:t>
            </w:r>
          </w:p>
        </w:tc>
        <w:tc>
          <w:tcPr>
            <w:tcW w:w="1123" w:type="dxa"/>
            <w:tcBorders>
              <w:left w:val="single" w:sz="4" w:space="0" w:color="auto"/>
              <w:bottom w:val="single" w:sz="4" w:space="0" w:color="auto"/>
              <w:right w:val="single" w:sz="4" w:space="0" w:color="auto"/>
            </w:tcBorders>
          </w:tcPr>
          <w:p w14:paraId="3239AED2" w14:textId="77777777" w:rsidR="00ED372C" w:rsidRPr="00F8474E" w:rsidRDefault="00ED372C" w:rsidP="00AE4DC0">
            <w:pPr>
              <w:pStyle w:val="TAC"/>
            </w:pPr>
            <w:r w:rsidRPr="00F8474E">
              <w:rPr>
                <w:rFonts w:hint="eastAsia"/>
                <w:lang w:eastAsia="zh-CN"/>
              </w:rPr>
              <w:t>-50</w:t>
            </w:r>
          </w:p>
        </w:tc>
      </w:tr>
      <w:tr w:rsidR="00ED372C" w:rsidRPr="00F8474E" w14:paraId="22BC06AD" w14:textId="77777777" w:rsidTr="00AE4DC0">
        <w:trPr>
          <w:jc w:val="center"/>
        </w:trPr>
        <w:tc>
          <w:tcPr>
            <w:tcW w:w="1132" w:type="dxa"/>
            <w:tcBorders>
              <w:top w:val="single" w:sz="6" w:space="0" w:color="auto"/>
              <w:left w:val="single" w:sz="4" w:space="0" w:color="auto"/>
              <w:bottom w:val="nil"/>
              <w:right w:val="single" w:sz="6" w:space="0" w:color="auto"/>
            </w:tcBorders>
            <w:vAlign w:val="center"/>
            <w:hideMark/>
          </w:tcPr>
          <w:p w14:paraId="6142F7C2" w14:textId="77777777" w:rsidR="00ED372C" w:rsidRPr="00F8474E" w:rsidRDefault="00ED372C" w:rsidP="00AE4DC0">
            <w:pPr>
              <w:pStyle w:val="TAC"/>
              <w:rPr>
                <w:lang w:eastAsia="zh-CN"/>
              </w:rPr>
            </w:pPr>
            <w:r w:rsidRPr="00F8474E">
              <w:t>± 30+</w:t>
            </w:r>
            <w:r w:rsidRPr="00F8474E">
              <w:rPr>
                <w:lang w:eastAsia="ko-KR"/>
              </w:rPr>
              <w:sym w:font="Symbol" w:char="F064"/>
            </w:r>
            <w:r w:rsidRPr="00F8474E">
              <w:t>6</w:t>
            </w:r>
          </w:p>
        </w:tc>
        <w:tc>
          <w:tcPr>
            <w:tcW w:w="715" w:type="dxa"/>
            <w:tcBorders>
              <w:top w:val="nil"/>
              <w:left w:val="single" w:sz="4" w:space="0" w:color="auto"/>
              <w:bottom w:val="nil"/>
              <w:right w:val="single" w:sz="4" w:space="0" w:color="auto"/>
            </w:tcBorders>
            <w:vAlign w:val="center"/>
            <w:hideMark/>
          </w:tcPr>
          <w:p w14:paraId="6127BF11"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4CD9D71A"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C1DD7CF"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7FED1875"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45D02ECC" w14:textId="77777777" w:rsidR="00ED372C" w:rsidRPr="00F8474E" w:rsidRDefault="00ED372C" w:rsidP="00AE4DC0">
            <w:pPr>
              <w:pStyle w:val="TAC"/>
            </w:pPr>
            <w:r w:rsidRPr="00F8474E">
              <w:rPr>
                <w:rFonts w:hint="eastAsia"/>
                <w:lang w:eastAsia="zh-CN"/>
              </w:rPr>
              <w:t>NOTE</w:t>
            </w:r>
            <w:r w:rsidRPr="00F8474E">
              <w:t xml:space="preserve"> 6</w:t>
            </w:r>
          </w:p>
        </w:tc>
        <w:tc>
          <w:tcPr>
            <w:tcW w:w="1289" w:type="dxa"/>
            <w:tcBorders>
              <w:top w:val="single" w:sz="4" w:space="0" w:color="auto"/>
              <w:left w:val="single" w:sz="4" w:space="0" w:color="auto"/>
              <w:bottom w:val="single" w:sz="4" w:space="0" w:color="auto"/>
              <w:right w:val="single" w:sz="4" w:space="0" w:color="auto"/>
            </w:tcBorders>
            <w:hideMark/>
          </w:tcPr>
          <w:p w14:paraId="5EA03055" w14:textId="77777777" w:rsidR="00ED372C" w:rsidRPr="00F8474E" w:rsidRDefault="00ED372C" w:rsidP="00AE4DC0">
            <w:pPr>
              <w:pStyle w:val="TAC"/>
            </w:pPr>
            <w:r w:rsidRPr="00F8474E">
              <w:rPr>
                <w:rFonts w:hint="eastAsia"/>
                <w:lang w:eastAsia="zh-CN"/>
              </w:rPr>
              <w:t>NOTE</w:t>
            </w:r>
            <w:r w:rsidRPr="00F8474E">
              <w:t xml:space="preserve"> 6</w:t>
            </w:r>
          </w:p>
        </w:tc>
        <w:tc>
          <w:tcPr>
            <w:tcW w:w="1123" w:type="dxa"/>
            <w:tcBorders>
              <w:top w:val="single" w:sz="4" w:space="0" w:color="auto"/>
              <w:left w:val="single" w:sz="4" w:space="0" w:color="auto"/>
              <w:bottom w:val="single" w:sz="4" w:space="0" w:color="auto"/>
              <w:right w:val="single" w:sz="4" w:space="0" w:color="auto"/>
            </w:tcBorders>
            <w:hideMark/>
          </w:tcPr>
          <w:p w14:paraId="426B201E" w14:textId="77777777" w:rsidR="00ED372C" w:rsidRPr="00F8474E" w:rsidRDefault="00ED372C" w:rsidP="00AE4DC0">
            <w:pPr>
              <w:pStyle w:val="TAC"/>
            </w:pPr>
            <w:r w:rsidRPr="00F8474E">
              <w:rPr>
                <w:rFonts w:hint="eastAsia"/>
                <w:lang w:eastAsia="zh-CN"/>
              </w:rPr>
              <w:t>NOTE</w:t>
            </w:r>
            <w:r w:rsidRPr="00F8474E">
              <w:t xml:space="preserve"> 6</w:t>
            </w:r>
          </w:p>
        </w:tc>
      </w:tr>
      <w:tr w:rsidR="00ED372C" w:rsidRPr="00F8474E" w14:paraId="20289164"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2258E448" w14:textId="77777777" w:rsidR="00ED372C" w:rsidRPr="00F8474E" w:rsidRDefault="00ED372C" w:rsidP="00AE4DC0">
            <w:pPr>
              <w:pStyle w:val="TAC"/>
              <w:rPr>
                <w:lang w:eastAsia="zh-CN"/>
              </w:rPr>
            </w:pPr>
            <w:r w:rsidRPr="00F8474E">
              <w:t>± 30+</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473A51EE"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23660502" w14:textId="77777777" w:rsidR="00ED372C" w:rsidRPr="00F8474E" w:rsidRDefault="00ED372C" w:rsidP="00AE4DC0">
            <w:pPr>
              <w:pStyle w:val="TAC"/>
            </w:pPr>
            <w:r w:rsidRPr="00F8474E">
              <w:rPr>
                <w:rFonts w:cs="Calibri"/>
              </w:rPr>
              <w:t>≥</w:t>
            </w:r>
            <w:r w:rsidRPr="00F8474E">
              <w:rPr>
                <w:lang w:eastAsia="zh-CN"/>
              </w:rPr>
              <w:t>48</w:t>
            </w:r>
          </w:p>
        </w:tc>
        <w:tc>
          <w:tcPr>
            <w:tcW w:w="709" w:type="dxa"/>
            <w:vMerge w:val="restart"/>
            <w:tcBorders>
              <w:top w:val="nil"/>
              <w:left w:val="single" w:sz="4" w:space="0" w:color="auto"/>
              <w:right w:val="single" w:sz="4" w:space="0" w:color="auto"/>
            </w:tcBorders>
            <w:vAlign w:val="center"/>
            <w:hideMark/>
          </w:tcPr>
          <w:p w14:paraId="1BDAE6A2" w14:textId="77777777" w:rsidR="00ED372C" w:rsidRPr="00F8474E" w:rsidRDefault="00ED372C" w:rsidP="00AE4DC0">
            <w:pPr>
              <w:pStyle w:val="TAC"/>
            </w:pPr>
            <w:r w:rsidRPr="00F8474E">
              <w:t>30</w:t>
            </w:r>
          </w:p>
        </w:tc>
        <w:tc>
          <w:tcPr>
            <w:tcW w:w="1832" w:type="dxa"/>
            <w:vMerge w:val="restart"/>
            <w:tcBorders>
              <w:top w:val="single" w:sz="4" w:space="0" w:color="auto"/>
              <w:left w:val="single" w:sz="4" w:space="0" w:color="auto"/>
              <w:right w:val="single" w:sz="4" w:space="0" w:color="auto"/>
            </w:tcBorders>
            <w:vAlign w:val="center"/>
            <w:hideMark/>
          </w:tcPr>
          <w:p w14:paraId="37CEA493"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D8C7F6F"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62018B9B" w14:textId="77777777" w:rsidR="00ED372C" w:rsidRPr="00F8474E" w:rsidRDefault="00ED372C" w:rsidP="00AE4DC0">
            <w:pPr>
              <w:pStyle w:val="TAC"/>
            </w:pPr>
            <w:r w:rsidRPr="00F8474E">
              <w:t>-124</w:t>
            </w:r>
          </w:p>
        </w:tc>
        <w:tc>
          <w:tcPr>
            <w:tcW w:w="1123" w:type="dxa"/>
            <w:tcBorders>
              <w:top w:val="single" w:sz="4" w:space="0" w:color="auto"/>
              <w:left w:val="single" w:sz="4" w:space="0" w:color="auto"/>
              <w:right w:val="single" w:sz="4" w:space="0" w:color="auto"/>
            </w:tcBorders>
            <w:hideMark/>
          </w:tcPr>
          <w:p w14:paraId="7055A1AE" w14:textId="77777777" w:rsidR="00ED372C" w:rsidRPr="00F8474E" w:rsidRDefault="00ED372C" w:rsidP="00AE4DC0">
            <w:pPr>
              <w:pStyle w:val="TAC"/>
            </w:pPr>
            <w:r w:rsidRPr="00F8474E">
              <w:rPr>
                <w:rFonts w:hint="eastAsia"/>
                <w:lang w:eastAsia="zh-CN"/>
              </w:rPr>
              <w:t>-50</w:t>
            </w:r>
          </w:p>
        </w:tc>
      </w:tr>
      <w:tr w:rsidR="00ED372C" w:rsidRPr="00F8474E" w14:paraId="304F2D43"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4F5E627F"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72F592AD"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5208F04E"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3BF7CB1C"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2C37C4CB"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2856E7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03ECD44F" w14:textId="77777777" w:rsidR="00ED372C" w:rsidRPr="00F8474E" w:rsidRDefault="00ED372C" w:rsidP="00AE4DC0">
            <w:pPr>
              <w:pStyle w:val="TAC"/>
            </w:pPr>
            <w:r w:rsidRPr="00F8474E">
              <w:t>-123.5</w:t>
            </w:r>
          </w:p>
        </w:tc>
        <w:tc>
          <w:tcPr>
            <w:tcW w:w="1123" w:type="dxa"/>
            <w:tcBorders>
              <w:left w:val="single" w:sz="4" w:space="0" w:color="auto"/>
              <w:right w:val="single" w:sz="4" w:space="0" w:color="auto"/>
            </w:tcBorders>
          </w:tcPr>
          <w:p w14:paraId="2F9989FB" w14:textId="77777777" w:rsidR="00ED372C" w:rsidRPr="00F8474E" w:rsidRDefault="00ED372C" w:rsidP="00AE4DC0">
            <w:pPr>
              <w:pStyle w:val="TAC"/>
            </w:pPr>
            <w:r w:rsidRPr="00F8474E">
              <w:rPr>
                <w:rFonts w:hint="eastAsia"/>
                <w:lang w:eastAsia="zh-CN"/>
              </w:rPr>
              <w:t>-50</w:t>
            </w:r>
          </w:p>
        </w:tc>
      </w:tr>
      <w:tr w:rsidR="00ED372C" w:rsidRPr="00F8474E" w14:paraId="2A5C2A3B" w14:textId="77777777" w:rsidTr="00AE4DC0">
        <w:trPr>
          <w:trHeight w:val="22"/>
          <w:jc w:val="center"/>
        </w:trPr>
        <w:tc>
          <w:tcPr>
            <w:tcW w:w="1132" w:type="dxa"/>
            <w:vMerge/>
            <w:tcBorders>
              <w:left w:val="single" w:sz="4" w:space="0" w:color="auto"/>
              <w:right w:val="single" w:sz="6" w:space="0" w:color="auto"/>
            </w:tcBorders>
          </w:tcPr>
          <w:p w14:paraId="68883D54"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DA59F20"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5D65F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C24FDE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22D71F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7AE67B"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79E8C1EA" w14:textId="77777777" w:rsidR="00ED372C" w:rsidRPr="00F8474E" w:rsidRDefault="00ED372C" w:rsidP="00AE4DC0">
            <w:pPr>
              <w:pStyle w:val="TAC"/>
            </w:pPr>
            <w:r w:rsidRPr="00F8474E">
              <w:t>-123</w:t>
            </w:r>
          </w:p>
        </w:tc>
        <w:tc>
          <w:tcPr>
            <w:tcW w:w="1123" w:type="dxa"/>
            <w:tcBorders>
              <w:left w:val="single" w:sz="4" w:space="0" w:color="auto"/>
              <w:right w:val="single" w:sz="4" w:space="0" w:color="auto"/>
            </w:tcBorders>
          </w:tcPr>
          <w:p w14:paraId="716427EA" w14:textId="77777777" w:rsidR="00ED372C" w:rsidRPr="00F8474E" w:rsidRDefault="00ED372C" w:rsidP="00AE4DC0">
            <w:pPr>
              <w:pStyle w:val="TAC"/>
            </w:pPr>
            <w:r w:rsidRPr="00F8474E">
              <w:rPr>
                <w:rFonts w:hint="eastAsia"/>
                <w:lang w:eastAsia="zh-CN"/>
              </w:rPr>
              <w:t>-50</w:t>
            </w:r>
          </w:p>
        </w:tc>
      </w:tr>
      <w:tr w:rsidR="00ED372C" w:rsidRPr="00F8474E" w14:paraId="6009DE9D" w14:textId="77777777" w:rsidTr="00AE4DC0">
        <w:trPr>
          <w:trHeight w:val="22"/>
          <w:jc w:val="center"/>
        </w:trPr>
        <w:tc>
          <w:tcPr>
            <w:tcW w:w="1132" w:type="dxa"/>
            <w:vMerge/>
            <w:tcBorders>
              <w:left w:val="single" w:sz="4" w:space="0" w:color="auto"/>
              <w:right w:val="single" w:sz="6" w:space="0" w:color="auto"/>
            </w:tcBorders>
          </w:tcPr>
          <w:p w14:paraId="2CCCD46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8FD4B62"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841D1E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501D986D"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A6D78D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C0E75A"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27786A72" w14:textId="77777777" w:rsidR="00ED372C" w:rsidRPr="00F8474E" w:rsidRDefault="00ED372C" w:rsidP="00AE4DC0">
            <w:pPr>
              <w:pStyle w:val="TAC"/>
            </w:pPr>
            <w:r w:rsidRPr="00F8474E">
              <w:t>-122.5</w:t>
            </w:r>
          </w:p>
        </w:tc>
        <w:tc>
          <w:tcPr>
            <w:tcW w:w="1123" w:type="dxa"/>
            <w:tcBorders>
              <w:left w:val="single" w:sz="4" w:space="0" w:color="auto"/>
              <w:right w:val="single" w:sz="4" w:space="0" w:color="auto"/>
            </w:tcBorders>
          </w:tcPr>
          <w:p w14:paraId="51986FE7" w14:textId="77777777" w:rsidR="00ED372C" w:rsidRPr="00F8474E" w:rsidRDefault="00ED372C" w:rsidP="00AE4DC0">
            <w:pPr>
              <w:pStyle w:val="TAC"/>
            </w:pPr>
            <w:r w:rsidRPr="00F8474E">
              <w:rPr>
                <w:rFonts w:hint="eastAsia"/>
                <w:lang w:eastAsia="zh-CN"/>
              </w:rPr>
              <w:t>-50</w:t>
            </w:r>
          </w:p>
        </w:tc>
      </w:tr>
      <w:tr w:rsidR="00ED372C" w:rsidRPr="00F8474E" w14:paraId="7F115E6E" w14:textId="77777777" w:rsidTr="00AE4DC0">
        <w:trPr>
          <w:trHeight w:val="22"/>
          <w:jc w:val="center"/>
        </w:trPr>
        <w:tc>
          <w:tcPr>
            <w:tcW w:w="1132" w:type="dxa"/>
            <w:vMerge/>
            <w:tcBorders>
              <w:left w:val="single" w:sz="4" w:space="0" w:color="auto"/>
              <w:right w:val="single" w:sz="6" w:space="0" w:color="auto"/>
            </w:tcBorders>
          </w:tcPr>
          <w:p w14:paraId="75AE03E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FD79639"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CAAC74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3EAB959B"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79738B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F68BE44"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50583076" w14:textId="77777777" w:rsidR="00ED372C" w:rsidRPr="00F8474E" w:rsidRDefault="00ED372C" w:rsidP="00AE4DC0">
            <w:pPr>
              <w:pStyle w:val="TAC"/>
            </w:pPr>
            <w:r w:rsidRPr="00F8474E">
              <w:t>-122</w:t>
            </w:r>
          </w:p>
        </w:tc>
        <w:tc>
          <w:tcPr>
            <w:tcW w:w="1123" w:type="dxa"/>
            <w:tcBorders>
              <w:left w:val="single" w:sz="4" w:space="0" w:color="auto"/>
              <w:right w:val="single" w:sz="4" w:space="0" w:color="auto"/>
            </w:tcBorders>
          </w:tcPr>
          <w:p w14:paraId="6247FF13" w14:textId="77777777" w:rsidR="00ED372C" w:rsidRPr="00F8474E" w:rsidRDefault="00ED372C" w:rsidP="00AE4DC0">
            <w:pPr>
              <w:pStyle w:val="TAC"/>
            </w:pPr>
            <w:r w:rsidRPr="00F8474E">
              <w:rPr>
                <w:rFonts w:hint="eastAsia"/>
                <w:lang w:eastAsia="zh-CN"/>
              </w:rPr>
              <w:t>-50</w:t>
            </w:r>
          </w:p>
        </w:tc>
      </w:tr>
      <w:tr w:rsidR="00ED372C" w:rsidRPr="00F8474E" w14:paraId="2C83BAC2" w14:textId="77777777" w:rsidTr="00AE4DC0">
        <w:trPr>
          <w:trHeight w:val="22"/>
          <w:jc w:val="center"/>
        </w:trPr>
        <w:tc>
          <w:tcPr>
            <w:tcW w:w="1132" w:type="dxa"/>
            <w:vMerge/>
            <w:tcBorders>
              <w:left w:val="single" w:sz="4" w:space="0" w:color="auto"/>
              <w:right w:val="single" w:sz="6" w:space="0" w:color="auto"/>
            </w:tcBorders>
          </w:tcPr>
          <w:p w14:paraId="58609CB1"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0D682086"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EB46F9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B292B6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572CF89"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0906853"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6EFF22C6" w14:textId="77777777" w:rsidR="00ED372C" w:rsidRPr="00F8474E" w:rsidRDefault="00ED372C" w:rsidP="00AE4DC0">
            <w:pPr>
              <w:pStyle w:val="TAC"/>
            </w:pPr>
            <w:r w:rsidRPr="00F8474E">
              <w:t>-121.5</w:t>
            </w:r>
          </w:p>
        </w:tc>
        <w:tc>
          <w:tcPr>
            <w:tcW w:w="1123" w:type="dxa"/>
            <w:tcBorders>
              <w:left w:val="single" w:sz="4" w:space="0" w:color="auto"/>
              <w:right w:val="single" w:sz="4" w:space="0" w:color="auto"/>
            </w:tcBorders>
          </w:tcPr>
          <w:p w14:paraId="4CE5F20D" w14:textId="77777777" w:rsidR="00ED372C" w:rsidRPr="00F8474E" w:rsidRDefault="00ED372C" w:rsidP="00AE4DC0">
            <w:pPr>
              <w:pStyle w:val="TAC"/>
            </w:pPr>
            <w:r w:rsidRPr="00F8474E">
              <w:rPr>
                <w:rFonts w:hint="eastAsia"/>
                <w:lang w:eastAsia="zh-CN"/>
              </w:rPr>
              <w:t>-50</w:t>
            </w:r>
          </w:p>
        </w:tc>
      </w:tr>
      <w:tr w:rsidR="00ED372C" w:rsidRPr="00F8474E" w14:paraId="4B18B39C" w14:textId="77777777" w:rsidTr="00AE4DC0">
        <w:trPr>
          <w:trHeight w:val="22"/>
          <w:jc w:val="center"/>
        </w:trPr>
        <w:tc>
          <w:tcPr>
            <w:tcW w:w="1132" w:type="dxa"/>
            <w:vMerge/>
            <w:tcBorders>
              <w:left w:val="single" w:sz="4" w:space="0" w:color="auto"/>
              <w:right w:val="single" w:sz="6" w:space="0" w:color="auto"/>
            </w:tcBorders>
          </w:tcPr>
          <w:p w14:paraId="54A07CBE"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BDE5DD1"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CC1D7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37F66EE"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99C5B14"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E5EE4F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69826AE9" w14:textId="77777777" w:rsidR="00ED372C" w:rsidRPr="00F8474E" w:rsidRDefault="00ED372C" w:rsidP="00AE4DC0">
            <w:pPr>
              <w:pStyle w:val="TAC"/>
            </w:pPr>
            <w:r w:rsidRPr="00F8474E">
              <w:t>-121</w:t>
            </w:r>
          </w:p>
        </w:tc>
        <w:tc>
          <w:tcPr>
            <w:tcW w:w="1123" w:type="dxa"/>
            <w:tcBorders>
              <w:left w:val="single" w:sz="4" w:space="0" w:color="auto"/>
              <w:right w:val="single" w:sz="4" w:space="0" w:color="auto"/>
            </w:tcBorders>
          </w:tcPr>
          <w:p w14:paraId="4B4C59AA" w14:textId="77777777" w:rsidR="00ED372C" w:rsidRPr="00F8474E" w:rsidRDefault="00ED372C" w:rsidP="00AE4DC0">
            <w:pPr>
              <w:pStyle w:val="TAC"/>
            </w:pPr>
            <w:r w:rsidRPr="00F8474E">
              <w:rPr>
                <w:rFonts w:hint="eastAsia"/>
                <w:lang w:eastAsia="zh-CN"/>
              </w:rPr>
              <w:t>-50</w:t>
            </w:r>
          </w:p>
        </w:tc>
      </w:tr>
      <w:tr w:rsidR="00ED372C" w:rsidRPr="00F8474E" w14:paraId="5A3F6190" w14:textId="77777777" w:rsidTr="00AE4DC0">
        <w:trPr>
          <w:trHeight w:val="22"/>
          <w:jc w:val="center"/>
        </w:trPr>
        <w:tc>
          <w:tcPr>
            <w:tcW w:w="1132" w:type="dxa"/>
            <w:vMerge/>
            <w:tcBorders>
              <w:left w:val="single" w:sz="4" w:space="0" w:color="auto"/>
              <w:bottom w:val="nil"/>
              <w:right w:val="single" w:sz="6" w:space="0" w:color="auto"/>
            </w:tcBorders>
          </w:tcPr>
          <w:p w14:paraId="0DAF543F"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1A3FAFEF"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184D1C66"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61472DD9"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02B6D1E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9F25E5"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067D84A9" w14:textId="77777777" w:rsidR="00ED372C" w:rsidRPr="00F8474E" w:rsidRDefault="00ED372C" w:rsidP="00AE4DC0">
            <w:pPr>
              <w:pStyle w:val="TAC"/>
            </w:pPr>
            <w:r w:rsidRPr="00F8474E">
              <w:t>-120.5</w:t>
            </w:r>
          </w:p>
        </w:tc>
        <w:tc>
          <w:tcPr>
            <w:tcW w:w="1123" w:type="dxa"/>
            <w:tcBorders>
              <w:left w:val="single" w:sz="4" w:space="0" w:color="auto"/>
              <w:bottom w:val="single" w:sz="4" w:space="0" w:color="auto"/>
              <w:right w:val="single" w:sz="4" w:space="0" w:color="auto"/>
            </w:tcBorders>
          </w:tcPr>
          <w:p w14:paraId="1856EFEF" w14:textId="77777777" w:rsidR="00ED372C" w:rsidRPr="00F8474E" w:rsidRDefault="00ED372C" w:rsidP="00AE4DC0">
            <w:pPr>
              <w:pStyle w:val="TAC"/>
            </w:pPr>
            <w:r w:rsidRPr="00F8474E">
              <w:rPr>
                <w:rFonts w:hint="eastAsia"/>
                <w:lang w:eastAsia="zh-CN"/>
              </w:rPr>
              <w:t>-50</w:t>
            </w:r>
          </w:p>
        </w:tc>
      </w:tr>
      <w:tr w:rsidR="00ED372C" w:rsidRPr="00F8474E" w14:paraId="6A911A67"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C8EC4ED"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1C259C5B"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9EC03E1"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1E5DD11E"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102C217A"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80CF3EE"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3F6A42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059E27" w14:textId="77777777" w:rsidR="00ED372C" w:rsidRPr="00F8474E" w:rsidRDefault="00ED372C" w:rsidP="00AE4DC0">
            <w:pPr>
              <w:pStyle w:val="TAC"/>
            </w:pPr>
            <w:r w:rsidRPr="00F8474E">
              <w:t>NOTE 6</w:t>
            </w:r>
          </w:p>
        </w:tc>
      </w:tr>
      <w:tr w:rsidR="00ED372C" w:rsidRPr="00F8474E" w14:paraId="429116A1"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5BAED24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5CC51CF2"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10F44A22" w14:textId="77777777" w:rsidR="00ED372C" w:rsidRPr="00F8474E" w:rsidRDefault="00ED372C" w:rsidP="00AE4DC0">
            <w:pPr>
              <w:pStyle w:val="TAC"/>
            </w:pPr>
            <w:r w:rsidRPr="00F8474E">
              <w:rPr>
                <w:rFonts w:cs="Calibri"/>
              </w:rPr>
              <w:t>≥</w:t>
            </w:r>
            <w:r w:rsidRPr="00F8474E">
              <w:rPr>
                <w:lang w:eastAsia="zh-CN"/>
              </w:rPr>
              <w:t>64</w:t>
            </w:r>
          </w:p>
        </w:tc>
        <w:tc>
          <w:tcPr>
            <w:tcW w:w="709" w:type="dxa"/>
            <w:vMerge w:val="restart"/>
            <w:tcBorders>
              <w:top w:val="nil"/>
              <w:left w:val="single" w:sz="4" w:space="0" w:color="auto"/>
              <w:right w:val="single" w:sz="4" w:space="0" w:color="auto"/>
            </w:tcBorders>
            <w:vAlign w:val="center"/>
            <w:hideMark/>
          </w:tcPr>
          <w:p w14:paraId="06CCA224" w14:textId="77777777" w:rsidR="00ED372C" w:rsidRPr="00F8474E" w:rsidRDefault="00ED372C" w:rsidP="00AE4DC0">
            <w:pPr>
              <w:pStyle w:val="TAC"/>
              <w:jc w:val="right"/>
            </w:pPr>
            <w:r w:rsidRPr="00F8474E">
              <w:t>60</w:t>
            </w:r>
          </w:p>
        </w:tc>
        <w:tc>
          <w:tcPr>
            <w:tcW w:w="1832" w:type="dxa"/>
            <w:vMerge w:val="restart"/>
            <w:tcBorders>
              <w:top w:val="single" w:sz="4" w:space="0" w:color="auto"/>
              <w:left w:val="single" w:sz="4" w:space="0" w:color="auto"/>
              <w:right w:val="single" w:sz="4" w:space="0" w:color="auto"/>
            </w:tcBorders>
            <w:vAlign w:val="center"/>
            <w:hideMark/>
          </w:tcPr>
          <w:p w14:paraId="737503DC"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B22056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13356130" w14:textId="77777777" w:rsidR="00ED372C" w:rsidRPr="00F8474E" w:rsidRDefault="00ED372C" w:rsidP="00AE4DC0">
            <w:pPr>
              <w:pStyle w:val="TAC"/>
            </w:pPr>
            <w:r w:rsidRPr="00F8474E">
              <w:t>-121</w:t>
            </w:r>
          </w:p>
        </w:tc>
        <w:tc>
          <w:tcPr>
            <w:tcW w:w="1123" w:type="dxa"/>
            <w:tcBorders>
              <w:top w:val="single" w:sz="4" w:space="0" w:color="auto"/>
              <w:left w:val="single" w:sz="4" w:space="0" w:color="auto"/>
              <w:right w:val="single" w:sz="4" w:space="0" w:color="auto"/>
            </w:tcBorders>
            <w:hideMark/>
          </w:tcPr>
          <w:p w14:paraId="01DE272A" w14:textId="77777777" w:rsidR="00ED372C" w:rsidRPr="00F8474E" w:rsidRDefault="00ED372C" w:rsidP="00AE4DC0">
            <w:pPr>
              <w:pStyle w:val="TAC"/>
            </w:pPr>
            <w:r w:rsidRPr="00F8474E">
              <w:rPr>
                <w:rFonts w:hint="eastAsia"/>
                <w:lang w:eastAsia="zh-CN"/>
              </w:rPr>
              <w:t>-50</w:t>
            </w:r>
          </w:p>
        </w:tc>
      </w:tr>
      <w:tr w:rsidR="00ED372C" w:rsidRPr="00F8474E" w14:paraId="265ABEE1"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531DE3F3"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3CBEBA5E"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7C0080DC"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tcPr>
          <w:p w14:paraId="3A5C7A86"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08D5313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5CE9A5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1205049C" w14:textId="77777777" w:rsidR="00ED372C" w:rsidRPr="00F8474E" w:rsidRDefault="00ED372C" w:rsidP="00AE4DC0">
            <w:pPr>
              <w:pStyle w:val="TAC"/>
            </w:pPr>
            <w:r w:rsidRPr="00F8474E">
              <w:t>-120.5</w:t>
            </w:r>
          </w:p>
        </w:tc>
        <w:tc>
          <w:tcPr>
            <w:tcW w:w="1123" w:type="dxa"/>
            <w:tcBorders>
              <w:left w:val="single" w:sz="4" w:space="0" w:color="auto"/>
              <w:right w:val="single" w:sz="4" w:space="0" w:color="auto"/>
            </w:tcBorders>
          </w:tcPr>
          <w:p w14:paraId="658E7CE8" w14:textId="77777777" w:rsidR="00ED372C" w:rsidRPr="00F8474E" w:rsidRDefault="00ED372C" w:rsidP="00AE4DC0">
            <w:pPr>
              <w:pStyle w:val="TAC"/>
            </w:pPr>
            <w:r w:rsidRPr="00F8474E">
              <w:rPr>
                <w:rFonts w:hint="eastAsia"/>
                <w:lang w:eastAsia="zh-CN"/>
              </w:rPr>
              <w:t>-50</w:t>
            </w:r>
          </w:p>
        </w:tc>
      </w:tr>
      <w:tr w:rsidR="00ED372C" w:rsidRPr="00F8474E" w14:paraId="2A7149C8" w14:textId="77777777" w:rsidTr="00AE4DC0">
        <w:trPr>
          <w:trHeight w:val="22"/>
          <w:jc w:val="center"/>
        </w:trPr>
        <w:tc>
          <w:tcPr>
            <w:tcW w:w="1132" w:type="dxa"/>
            <w:vMerge/>
            <w:tcBorders>
              <w:left w:val="single" w:sz="4" w:space="0" w:color="auto"/>
              <w:right w:val="single" w:sz="6" w:space="0" w:color="auto"/>
            </w:tcBorders>
          </w:tcPr>
          <w:p w14:paraId="0259751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CEE95E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27FA8E6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234CB38"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E65151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6E6BC7E"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2CD9FCE6" w14:textId="77777777" w:rsidR="00ED372C" w:rsidRPr="00F8474E" w:rsidRDefault="00ED372C" w:rsidP="00AE4DC0">
            <w:pPr>
              <w:pStyle w:val="TAC"/>
            </w:pPr>
            <w:r w:rsidRPr="00F8474E">
              <w:t>-120</w:t>
            </w:r>
          </w:p>
        </w:tc>
        <w:tc>
          <w:tcPr>
            <w:tcW w:w="1123" w:type="dxa"/>
            <w:tcBorders>
              <w:left w:val="single" w:sz="4" w:space="0" w:color="auto"/>
              <w:right w:val="single" w:sz="4" w:space="0" w:color="auto"/>
            </w:tcBorders>
          </w:tcPr>
          <w:p w14:paraId="41C7D633" w14:textId="77777777" w:rsidR="00ED372C" w:rsidRPr="00F8474E" w:rsidRDefault="00ED372C" w:rsidP="00AE4DC0">
            <w:pPr>
              <w:pStyle w:val="TAC"/>
            </w:pPr>
            <w:r w:rsidRPr="00F8474E">
              <w:rPr>
                <w:rFonts w:hint="eastAsia"/>
                <w:lang w:eastAsia="zh-CN"/>
              </w:rPr>
              <w:t>-50</w:t>
            </w:r>
          </w:p>
        </w:tc>
      </w:tr>
      <w:tr w:rsidR="00ED372C" w:rsidRPr="00F8474E" w14:paraId="40EB942E" w14:textId="77777777" w:rsidTr="00AE4DC0">
        <w:trPr>
          <w:trHeight w:val="22"/>
          <w:jc w:val="center"/>
        </w:trPr>
        <w:tc>
          <w:tcPr>
            <w:tcW w:w="1132" w:type="dxa"/>
            <w:vMerge/>
            <w:tcBorders>
              <w:left w:val="single" w:sz="4" w:space="0" w:color="auto"/>
              <w:right w:val="single" w:sz="6" w:space="0" w:color="auto"/>
            </w:tcBorders>
          </w:tcPr>
          <w:p w14:paraId="57283CAB"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DAC631C"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1962EDB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0347007F"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5EAA84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2646A914"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7FD1235A" w14:textId="77777777" w:rsidR="00ED372C" w:rsidRPr="00F8474E" w:rsidRDefault="00ED372C" w:rsidP="00AE4DC0">
            <w:pPr>
              <w:pStyle w:val="TAC"/>
            </w:pPr>
            <w:r w:rsidRPr="00F8474E">
              <w:t>-119.5</w:t>
            </w:r>
          </w:p>
        </w:tc>
        <w:tc>
          <w:tcPr>
            <w:tcW w:w="1123" w:type="dxa"/>
            <w:tcBorders>
              <w:left w:val="single" w:sz="4" w:space="0" w:color="auto"/>
              <w:right w:val="single" w:sz="4" w:space="0" w:color="auto"/>
            </w:tcBorders>
          </w:tcPr>
          <w:p w14:paraId="154631A7" w14:textId="77777777" w:rsidR="00ED372C" w:rsidRPr="00F8474E" w:rsidRDefault="00ED372C" w:rsidP="00AE4DC0">
            <w:pPr>
              <w:pStyle w:val="TAC"/>
            </w:pPr>
            <w:r w:rsidRPr="00F8474E">
              <w:rPr>
                <w:rFonts w:hint="eastAsia"/>
                <w:lang w:eastAsia="zh-CN"/>
              </w:rPr>
              <w:t>-50</w:t>
            </w:r>
          </w:p>
        </w:tc>
      </w:tr>
      <w:tr w:rsidR="00ED372C" w:rsidRPr="00F8474E" w14:paraId="06BA1BD6" w14:textId="77777777" w:rsidTr="00AE4DC0">
        <w:trPr>
          <w:trHeight w:val="22"/>
          <w:jc w:val="center"/>
        </w:trPr>
        <w:tc>
          <w:tcPr>
            <w:tcW w:w="1132" w:type="dxa"/>
            <w:vMerge/>
            <w:tcBorders>
              <w:left w:val="single" w:sz="4" w:space="0" w:color="auto"/>
              <w:right w:val="single" w:sz="6" w:space="0" w:color="auto"/>
            </w:tcBorders>
          </w:tcPr>
          <w:p w14:paraId="28A0919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2FEF2E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9B94A9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46FE91C"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44EB80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F7C59B"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4E64A0F3" w14:textId="77777777" w:rsidR="00ED372C" w:rsidRPr="00F8474E" w:rsidRDefault="00ED372C" w:rsidP="00AE4DC0">
            <w:pPr>
              <w:pStyle w:val="TAC"/>
            </w:pPr>
            <w:r w:rsidRPr="00F8474E">
              <w:t>-119</w:t>
            </w:r>
          </w:p>
        </w:tc>
        <w:tc>
          <w:tcPr>
            <w:tcW w:w="1123" w:type="dxa"/>
            <w:tcBorders>
              <w:left w:val="single" w:sz="4" w:space="0" w:color="auto"/>
              <w:right w:val="single" w:sz="4" w:space="0" w:color="auto"/>
            </w:tcBorders>
          </w:tcPr>
          <w:p w14:paraId="057F7BB9" w14:textId="77777777" w:rsidR="00ED372C" w:rsidRPr="00F8474E" w:rsidRDefault="00ED372C" w:rsidP="00AE4DC0">
            <w:pPr>
              <w:pStyle w:val="TAC"/>
            </w:pPr>
            <w:r w:rsidRPr="00F8474E">
              <w:rPr>
                <w:rFonts w:hint="eastAsia"/>
                <w:lang w:eastAsia="zh-CN"/>
              </w:rPr>
              <w:t>-50</w:t>
            </w:r>
          </w:p>
        </w:tc>
      </w:tr>
      <w:tr w:rsidR="00ED372C" w:rsidRPr="00F8474E" w14:paraId="3AB6DFE4" w14:textId="77777777" w:rsidTr="00AE4DC0">
        <w:trPr>
          <w:trHeight w:val="22"/>
          <w:jc w:val="center"/>
        </w:trPr>
        <w:tc>
          <w:tcPr>
            <w:tcW w:w="1132" w:type="dxa"/>
            <w:vMerge/>
            <w:tcBorders>
              <w:left w:val="single" w:sz="4" w:space="0" w:color="auto"/>
              <w:right w:val="single" w:sz="6" w:space="0" w:color="auto"/>
            </w:tcBorders>
          </w:tcPr>
          <w:p w14:paraId="2CCA99F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382500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9461E6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420A0075"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4C05F9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31F406D"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0F76E03" w14:textId="77777777" w:rsidR="00ED372C" w:rsidRPr="00F8474E" w:rsidRDefault="00ED372C" w:rsidP="00AE4DC0">
            <w:pPr>
              <w:pStyle w:val="TAC"/>
            </w:pPr>
            <w:r w:rsidRPr="00F8474E">
              <w:t>-118.5</w:t>
            </w:r>
          </w:p>
        </w:tc>
        <w:tc>
          <w:tcPr>
            <w:tcW w:w="1123" w:type="dxa"/>
            <w:tcBorders>
              <w:left w:val="single" w:sz="4" w:space="0" w:color="auto"/>
              <w:right w:val="single" w:sz="4" w:space="0" w:color="auto"/>
            </w:tcBorders>
          </w:tcPr>
          <w:p w14:paraId="3F444FD1" w14:textId="77777777" w:rsidR="00ED372C" w:rsidRPr="00F8474E" w:rsidRDefault="00ED372C" w:rsidP="00AE4DC0">
            <w:pPr>
              <w:pStyle w:val="TAC"/>
            </w:pPr>
            <w:r w:rsidRPr="00F8474E">
              <w:rPr>
                <w:rFonts w:hint="eastAsia"/>
                <w:lang w:eastAsia="zh-CN"/>
              </w:rPr>
              <w:t>-50</w:t>
            </w:r>
          </w:p>
        </w:tc>
      </w:tr>
      <w:tr w:rsidR="00ED372C" w:rsidRPr="00F8474E" w14:paraId="07A72250" w14:textId="77777777" w:rsidTr="00AE4DC0">
        <w:trPr>
          <w:trHeight w:val="22"/>
          <w:jc w:val="center"/>
        </w:trPr>
        <w:tc>
          <w:tcPr>
            <w:tcW w:w="1132" w:type="dxa"/>
            <w:vMerge/>
            <w:tcBorders>
              <w:left w:val="single" w:sz="4" w:space="0" w:color="auto"/>
              <w:right w:val="single" w:sz="6" w:space="0" w:color="auto"/>
            </w:tcBorders>
          </w:tcPr>
          <w:p w14:paraId="14B7F4F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03C5D1F"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6CD6878"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212DA753"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F78EBEC"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CFFB599"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8E6619C" w14:textId="77777777" w:rsidR="00ED372C" w:rsidRPr="00F8474E" w:rsidRDefault="00ED372C" w:rsidP="00AE4DC0">
            <w:pPr>
              <w:pStyle w:val="TAC"/>
            </w:pPr>
            <w:r w:rsidRPr="00F8474E">
              <w:t>-118</w:t>
            </w:r>
          </w:p>
        </w:tc>
        <w:tc>
          <w:tcPr>
            <w:tcW w:w="1123" w:type="dxa"/>
            <w:tcBorders>
              <w:left w:val="single" w:sz="4" w:space="0" w:color="auto"/>
              <w:right w:val="single" w:sz="4" w:space="0" w:color="auto"/>
            </w:tcBorders>
          </w:tcPr>
          <w:p w14:paraId="493B6BE6" w14:textId="77777777" w:rsidR="00ED372C" w:rsidRPr="00F8474E" w:rsidRDefault="00ED372C" w:rsidP="00AE4DC0">
            <w:pPr>
              <w:pStyle w:val="TAC"/>
            </w:pPr>
            <w:r w:rsidRPr="00F8474E">
              <w:rPr>
                <w:rFonts w:hint="eastAsia"/>
                <w:lang w:eastAsia="zh-CN"/>
              </w:rPr>
              <w:t>-50</w:t>
            </w:r>
          </w:p>
        </w:tc>
      </w:tr>
      <w:tr w:rsidR="00ED372C" w:rsidRPr="00F8474E" w14:paraId="3DC824C3" w14:textId="77777777" w:rsidTr="00AE4DC0">
        <w:trPr>
          <w:trHeight w:val="22"/>
          <w:jc w:val="center"/>
        </w:trPr>
        <w:tc>
          <w:tcPr>
            <w:tcW w:w="1132" w:type="dxa"/>
            <w:vMerge/>
            <w:tcBorders>
              <w:left w:val="single" w:sz="4" w:space="0" w:color="auto"/>
              <w:bottom w:val="nil"/>
              <w:right w:val="single" w:sz="6" w:space="0" w:color="auto"/>
            </w:tcBorders>
          </w:tcPr>
          <w:p w14:paraId="31DBFCAD"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7959BA"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4D742F74"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tcPr>
          <w:p w14:paraId="7D4D4AC8"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193ACC1A"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B4B538"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529912E3" w14:textId="77777777" w:rsidR="00ED372C" w:rsidRPr="00F8474E" w:rsidRDefault="00ED372C" w:rsidP="00AE4DC0">
            <w:pPr>
              <w:pStyle w:val="TAC"/>
            </w:pPr>
            <w:r w:rsidRPr="00F8474E">
              <w:t>-117.5</w:t>
            </w:r>
          </w:p>
        </w:tc>
        <w:tc>
          <w:tcPr>
            <w:tcW w:w="1123" w:type="dxa"/>
            <w:tcBorders>
              <w:left w:val="single" w:sz="4" w:space="0" w:color="auto"/>
              <w:bottom w:val="single" w:sz="4" w:space="0" w:color="auto"/>
              <w:right w:val="single" w:sz="4" w:space="0" w:color="auto"/>
            </w:tcBorders>
          </w:tcPr>
          <w:p w14:paraId="55767DE2" w14:textId="77777777" w:rsidR="00ED372C" w:rsidRPr="00F8474E" w:rsidRDefault="00ED372C" w:rsidP="00AE4DC0">
            <w:pPr>
              <w:pStyle w:val="TAC"/>
            </w:pPr>
            <w:r w:rsidRPr="00F8474E">
              <w:rPr>
                <w:rFonts w:hint="eastAsia"/>
                <w:lang w:eastAsia="zh-CN"/>
              </w:rPr>
              <w:t>-50</w:t>
            </w:r>
          </w:p>
        </w:tc>
      </w:tr>
      <w:tr w:rsidR="00ED372C" w:rsidRPr="00F8474E" w14:paraId="268ECD35"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23728A1" w14:textId="77777777" w:rsidR="00ED372C" w:rsidRPr="00F8474E" w:rsidRDefault="00ED372C" w:rsidP="00AE4DC0">
            <w:pPr>
              <w:pStyle w:val="TAC"/>
              <w:rPr>
                <w:lang w:eastAsia="zh-CN"/>
              </w:rPr>
            </w:pPr>
            <w:r w:rsidRPr="00F8474E">
              <w:t>± 7+</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91E6F85"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7FA922A5"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6A31246"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0900C48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D7F176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0FB1870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28963C2A" w14:textId="77777777" w:rsidR="00ED372C" w:rsidRPr="00F8474E" w:rsidRDefault="00ED372C" w:rsidP="00AE4DC0">
            <w:pPr>
              <w:pStyle w:val="TAC"/>
            </w:pPr>
            <w:r w:rsidRPr="00F8474E">
              <w:t>NOTE 6</w:t>
            </w:r>
          </w:p>
        </w:tc>
      </w:tr>
      <w:tr w:rsidR="00ED372C" w:rsidRPr="00F8474E" w14:paraId="08A32E09"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F633BB3" w14:textId="77777777" w:rsidR="00ED372C" w:rsidRPr="00F8474E" w:rsidRDefault="00ED372C" w:rsidP="00AE4DC0">
            <w:pPr>
              <w:pStyle w:val="TAC"/>
              <w:rPr>
                <w:lang w:eastAsia="zh-CN"/>
              </w:rPr>
            </w:pPr>
            <w:r w:rsidRPr="00F8474E">
              <w:t>± 75+</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2CF62CE0" w14:textId="77777777" w:rsidR="00ED372C" w:rsidRPr="00F8474E" w:rsidRDefault="00ED372C" w:rsidP="00AE4DC0">
            <w:pPr>
              <w:pStyle w:val="TAC"/>
              <w:rPr>
                <w:lang w:val="sv-SE"/>
              </w:rPr>
            </w:pPr>
            <w:r w:rsidRPr="00F8474E">
              <w:rPr>
                <w:lang w:val="sv-SE"/>
              </w:rPr>
              <w:t>-6</w:t>
            </w:r>
          </w:p>
        </w:tc>
        <w:tc>
          <w:tcPr>
            <w:tcW w:w="1133" w:type="dxa"/>
            <w:tcBorders>
              <w:top w:val="single" w:sz="4" w:space="0" w:color="auto"/>
              <w:left w:val="single" w:sz="4" w:space="0" w:color="auto"/>
              <w:bottom w:val="single" w:sz="4" w:space="0" w:color="auto"/>
              <w:right w:val="single" w:sz="4" w:space="0" w:color="auto"/>
            </w:tcBorders>
            <w:hideMark/>
          </w:tcPr>
          <w:p w14:paraId="7B2467F6" w14:textId="77777777" w:rsidR="00ED372C" w:rsidRPr="00F8474E" w:rsidRDefault="00ED372C" w:rsidP="00AE4DC0">
            <w:pPr>
              <w:pStyle w:val="TAC"/>
              <w:rPr>
                <w:lang w:eastAsia="zh-CN"/>
              </w:rPr>
            </w:pPr>
            <w:r w:rsidRPr="00F8474E">
              <w:rPr>
                <w:rFonts w:cs="Calibri"/>
              </w:rPr>
              <w:t>≥</w:t>
            </w:r>
            <w:r w:rsidRPr="00F8474E">
              <w:t>52</w:t>
            </w:r>
          </w:p>
        </w:tc>
        <w:tc>
          <w:tcPr>
            <w:tcW w:w="709" w:type="dxa"/>
            <w:tcBorders>
              <w:top w:val="nil"/>
              <w:left w:val="single" w:sz="4" w:space="0" w:color="auto"/>
              <w:bottom w:val="nil"/>
              <w:right w:val="single" w:sz="4" w:space="0" w:color="auto"/>
            </w:tcBorders>
            <w:vAlign w:val="center"/>
            <w:hideMark/>
          </w:tcPr>
          <w:p w14:paraId="3EB5395C" w14:textId="77777777" w:rsidR="00ED372C" w:rsidRPr="00F8474E" w:rsidRDefault="00ED372C" w:rsidP="00AE4DC0">
            <w:pPr>
              <w:pStyle w:val="TAC"/>
            </w:pPr>
            <w:r w:rsidRPr="00F8474E">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96654F7"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5D659B3"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3B3C1D4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C3C8411" w14:textId="77777777" w:rsidR="00ED372C" w:rsidRPr="00F8474E" w:rsidRDefault="00ED372C" w:rsidP="00AE4DC0">
            <w:pPr>
              <w:pStyle w:val="TAC"/>
            </w:pPr>
            <w:r w:rsidRPr="00F8474E">
              <w:t>NOTE 6</w:t>
            </w:r>
          </w:p>
        </w:tc>
      </w:tr>
      <w:tr w:rsidR="00ED372C" w:rsidRPr="00F8474E" w14:paraId="72EFDC8D"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729C909" w14:textId="77777777" w:rsidR="00ED372C" w:rsidRPr="00F8474E" w:rsidRDefault="00ED372C" w:rsidP="00AE4DC0">
            <w:pPr>
              <w:pStyle w:val="TAC"/>
              <w:rPr>
                <w:lang w:eastAsia="zh-CN"/>
              </w:rPr>
            </w:pPr>
            <w:r w:rsidRPr="00F8474E">
              <w:t>± 37+</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19126033"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710136CD"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6A0521A"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5F7AA48E"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07D81D"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6AFACC64"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327FFBE9" w14:textId="77777777" w:rsidR="00ED372C" w:rsidRPr="00F8474E" w:rsidRDefault="00ED372C" w:rsidP="00AE4DC0">
            <w:pPr>
              <w:pStyle w:val="TAC"/>
            </w:pPr>
            <w:r w:rsidRPr="00F8474E">
              <w:t>NOTE 6</w:t>
            </w:r>
          </w:p>
        </w:tc>
      </w:tr>
      <w:tr w:rsidR="00ED372C" w:rsidRPr="00F8474E" w14:paraId="6B5493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ED154A" w14:textId="77777777" w:rsidR="00ED372C" w:rsidRPr="00F8474E" w:rsidRDefault="00ED372C" w:rsidP="00AE4DC0">
            <w:pPr>
              <w:pStyle w:val="TAC"/>
              <w:rPr>
                <w:lang w:eastAsia="zh-CN"/>
              </w:rPr>
            </w:pPr>
            <w:r w:rsidRPr="00F8474E">
              <w:t>± 39+</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0056B2B2"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911FF0E" w14:textId="77777777" w:rsidR="00ED372C" w:rsidRPr="00F8474E" w:rsidRDefault="00ED372C" w:rsidP="00AE4DC0">
            <w:pPr>
              <w:pStyle w:val="TAC"/>
              <w:rPr>
                <w:rFonts w:cs="Calibri"/>
                <w:lang w:eastAsia="zh-CN"/>
              </w:rPr>
            </w:pPr>
            <w:r w:rsidRPr="00F8474E">
              <w:rPr>
                <w:rFonts w:cs="Calibri"/>
              </w:rPr>
              <w:t>≥48</w:t>
            </w:r>
          </w:p>
        </w:tc>
        <w:tc>
          <w:tcPr>
            <w:tcW w:w="709" w:type="dxa"/>
            <w:tcBorders>
              <w:top w:val="nil"/>
              <w:left w:val="single" w:sz="4" w:space="0" w:color="auto"/>
              <w:bottom w:val="nil"/>
              <w:right w:val="single" w:sz="4" w:space="0" w:color="auto"/>
            </w:tcBorders>
            <w:hideMark/>
          </w:tcPr>
          <w:p w14:paraId="62726BE4" w14:textId="77777777" w:rsidR="00ED372C" w:rsidRPr="00F8474E" w:rsidRDefault="00ED372C" w:rsidP="00AE4DC0">
            <w:pPr>
              <w:pStyle w:val="TAC"/>
            </w:pPr>
            <w:r w:rsidRPr="00F8474E">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AA1EDB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11285F8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4E517F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73D5C788" w14:textId="77777777" w:rsidR="00ED372C" w:rsidRPr="00F8474E" w:rsidRDefault="00ED372C" w:rsidP="00AE4DC0">
            <w:pPr>
              <w:pStyle w:val="TAC"/>
            </w:pPr>
            <w:r w:rsidRPr="00F8474E">
              <w:t>NOTE 6</w:t>
            </w:r>
          </w:p>
        </w:tc>
      </w:tr>
      <w:tr w:rsidR="00ED372C" w:rsidRPr="00F8474E" w14:paraId="5EF6EC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26BCF90B"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3AAAE926"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9BF1B97" w14:textId="77777777" w:rsidR="00ED372C" w:rsidRPr="00F8474E" w:rsidRDefault="00ED372C" w:rsidP="00AE4DC0">
            <w:pPr>
              <w:pStyle w:val="TAC"/>
              <w:rPr>
                <w:lang w:eastAsia="zh-CN"/>
              </w:rPr>
            </w:pPr>
            <w:r w:rsidRPr="00F8474E">
              <w:rPr>
                <w:rFonts w:cs="Calibri"/>
              </w:rPr>
              <w:t>≥132</w:t>
            </w:r>
          </w:p>
        </w:tc>
        <w:tc>
          <w:tcPr>
            <w:tcW w:w="709" w:type="dxa"/>
            <w:tcBorders>
              <w:top w:val="nil"/>
              <w:left w:val="single" w:sz="4" w:space="0" w:color="auto"/>
              <w:bottom w:val="single" w:sz="4" w:space="0" w:color="auto"/>
              <w:right w:val="single" w:sz="4" w:space="0" w:color="auto"/>
            </w:tcBorders>
          </w:tcPr>
          <w:p w14:paraId="43923FF4"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5CAC5426"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5A250DD8"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A9101B7"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7FBB90D" w14:textId="77777777" w:rsidR="00ED372C" w:rsidRPr="00F8474E" w:rsidRDefault="00ED372C" w:rsidP="00AE4DC0">
            <w:pPr>
              <w:pStyle w:val="TAC"/>
            </w:pPr>
            <w:r w:rsidRPr="00F8474E">
              <w:t>NOTE 6</w:t>
            </w:r>
          </w:p>
        </w:tc>
      </w:tr>
      <w:tr w:rsidR="00ED372C" w:rsidRPr="00F8474E" w14:paraId="7DBDD11E"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1ED468D"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46B8570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8EE9BA7" w14:textId="77777777" w:rsidR="00ED372C" w:rsidRPr="00F8474E" w:rsidRDefault="00ED372C" w:rsidP="00AE4DC0">
            <w:pPr>
              <w:pStyle w:val="TAC"/>
            </w:pPr>
            <w:r w:rsidRPr="00F8474E">
              <w:rPr>
                <w:rFonts w:cs="Calibri"/>
              </w:rPr>
              <w:t>≥</w:t>
            </w:r>
            <w:r w:rsidRPr="00F8474E">
              <w:rPr>
                <w:lang w:eastAsia="zh-CN"/>
              </w:rPr>
              <w:t>64</w:t>
            </w:r>
          </w:p>
        </w:tc>
        <w:tc>
          <w:tcPr>
            <w:tcW w:w="709" w:type="dxa"/>
            <w:tcBorders>
              <w:top w:val="nil"/>
              <w:left w:val="single" w:sz="4" w:space="0" w:color="auto"/>
              <w:bottom w:val="nil"/>
              <w:right w:val="single" w:sz="4" w:space="0" w:color="auto"/>
            </w:tcBorders>
            <w:hideMark/>
          </w:tcPr>
          <w:p w14:paraId="64D62AC9" w14:textId="77777777" w:rsidR="00ED372C" w:rsidRPr="00F8474E" w:rsidRDefault="00ED372C" w:rsidP="00AE4DC0">
            <w:pPr>
              <w:pStyle w:val="TAC"/>
            </w:pPr>
            <w:r w:rsidRPr="00F8474E">
              <w:t>60</w:t>
            </w:r>
          </w:p>
        </w:tc>
        <w:tc>
          <w:tcPr>
            <w:tcW w:w="1832" w:type="dxa"/>
            <w:tcBorders>
              <w:top w:val="single" w:sz="4" w:space="0" w:color="auto"/>
              <w:left w:val="single" w:sz="4" w:space="0" w:color="auto"/>
              <w:bottom w:val="single" w:sz="4" w:space="0" w:color="auto"/>
              <w:right w:val="single" w:sz="4" w:space="0" w:color="auto"/>
            </w:tcBorders>
            <w:hideMark/>
          </w:tcPr>
          <w:p w14:paraId="0734480D"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BBCC4D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13D7FC5E"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FF965A8" w14:textId="77777777" w:rsidR="00ED372C" w:rsidRPr="00F8474E" w:rsidRDefault="00ED372C" w:rsidP="00AE4DC0">
            <w:pPr>
              <w:pStyle w:val="TAC"/>
            </w:pPr>
            <w:r w:rsidRPr="00F8474E">
              <w:t>NOTE 6</w:t>
            </w:r>
          </w:p>
        </w:tc>
      </w:tr>
      <w:tr w:rsidR="00ED372C" w:rsidRPr="00F8474E" w14:paraId="283F1E01"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0C6C19" w14:textId="77777777" w:rsidR="00ED372C" w:rsidRPr="00F8474E" w:rsidRDefault="00ED372C" w:rsidP="00AE4DC0">
            <w:pPr>
              <w:pStyle w:val="TAC"/>
              <w:rPr>
                <w:lang w:eastAsia="zh-CN"/>
              </w:rPr>
            </w:pPr>
            <w:r w:rsidRPr="00F8474E">
              <w:t>± 8+</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59BF33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ACD7F3B"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896F1DF"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71C9C004"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3D848A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B67D10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CC1499" w14:textId="77777777" w:rsidR="00ED372C" w:rsidRPr="00F8474E" w:rsidRDefault="00ED372C" w:rsidP="00AE4DC0">
            <w:pPr>
              <w:pStyle w:val="TAC"/>
            </w:pPr>
            <w:r w:rsidRPr="00F8474E">
              <w:t>NOTE 6</w:t>
            </w:r>
          </w:p>
        </w:tc>
      </w:tr>
      <w:tr w:rsidR="00ED372C" w:rsidRPr="00F8474E" w14:paraId="15DEB136" w14:textId="77777777" w:rsidTr="00AE4DC0">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186EDFD6" w14:textId="77777777" w:rsidR="00ED372C" w:rsidRPr="00F81746" w:rsidRDefault="00ED372C" w:rsidP="00AE4DC0">
            <w:pPr>
              <w:pStyle w:val="TAN"/>
            </w:pPr>
            <w:r w:rsidRPr="00CB0EB5">
              <w:t>N</w:t>
            </w:r>
            <w:r w:rsidRPr="00F81746">
              <w:rPr>
                <w:lang w:eastAsia="zh-CN"/>
              </w:rPr>
              <w:t>OTE</w:t>
            </w:r>
            <w:r w:rsidRPr="00F81746">
              <w:t xml:space="preserve"> 1:</w:t>
            </w:r>
            <w:r w:rsidRPr="00F81746">
              <w:tab/>
              <w:t>This minimum Io condition is expressed as the average Io per RE over all REs in an OFDM symbol.</w:t>
            </w:r>
          </w:p>
          <w:p w14:paraId="708DD58D" w14:textId="77777777" w:rsidR="00ED372C" w:rsidRPr="00F81746" w:rsidRDefault="00ED372C" w:rsidP="00AE4DC0">
            <w:pPr>
              <w:pStyle w:val="TAN"/>
            </w:pPr>
            <w:r w:rsidRPr="00F81746">
              <w:t>NOTE 2:</w:t>
            </w:r>
            <w:r w:rsidRPr="00F81746">
              <w:tab/>
              <w:t>NR operating band groups are as defined in Section 3.5.</w:t>
            </w:r>
          </w:p>
          <w:p w14:paraId="0C468700" w14:textId="5DCB60ED" w:rsidR="00ED372C" w:rsidRPr="00CB0EB5" w:rsidRDefault="00ED372C" w:rsidP="00AE4DC0">
            <w:pPr>
              <w:pStyle w:val="TAN"/>
            </w:pPr>
            <w:r w:rsidRPr="00F81746">
              <w:t>N</w:t>
            </w:r>
            <w:r w:rsidRPr="00F81746">
              <w:rPr>
                <w:lang w:eastAsia="zh-CN"/>
              </w:rPr>
              <w:t>OTE</w:t>
            </w:r>
            <w:r w:rsidRPr="007C70FA">
              <w:t xml:space="preserve"> 3:</w:t>
            </w:r>
            <w:r w:rsidRPr="007C70FA">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7E7E51">
              <w:rPr>
                <w:b/>
                <w:bCs/>
                <w:lang w:eastAsia="zh-CN"/>
              </w:rPr>
              <w:t xml:space="preserve"> </w:t>
            </w:r>
            <w:r w:rsidRPr="00653F03">
              <w:t xml:space="preserve">are configured by higher layer parameter </w:t>
            </w:r>
            <w:r w:rsidRPr="00653F03">
              <w:rPr>
                <w:i/>
              </w:rPr>
              <w:t xml:space="preserve">dl-PRS-ResourceRepetitionFactor, dl-PRS-NumSymbols and </w:t>
            </w:r>
            <w:r w:rsidRPr="0011063A">
              <w:rPr>
                <w:i/>
              </w:rPr>
              <w:t>dl-PRS-CombSizeN</w:t>
            </w:r>
            <w:r w:rsidR="00847CA9">
              <w:rPr>
                <w:i/>
              </w:rPr>
              <w:t xml:space="preserve"> </w:t>
            </w:r>
            <w:r w:rsidRPr="005B03CC">
              <w:rPr>
                <w:iCs/>
              </w:rPr>
              <w:t>defined in TS 37.355 [</w:t>
            </w:r>
            <w:r w:rsidRPr="00CB0EB5">
              <w:rPr>
                <w:iCs/>
                <w:lang w:eastAsia="zh-CN"/>
              </w:rPr>
              <w:t>49</w:t>
            </w:r>
            <w:r w:rsidRPr="00CB0EB5">
              <w:rPr>
                <w:iCs/>
              </w:rPr>
              <w:t>]</w:t>
            </w:r>
            <w:r w:rsidRPr="00CB0EB5">
              <w:rPr>
                <w:iCs/>
                <w:lang w:val="en-US" w:eastAsia="zh-CN"/>
              </w:rPr>
              <w:t>.</w:t>
            </w:r>
          </w:p>
          <w:p w14:paraId="08B5B962" w14:textId="77777777" w:rsidR="00ED372C" w:rsidRPr="00CB0EB5" w:rsidRDefault="00ED372C" w:rsidP="00AE4DC0">
            <w:pPr>
              <w:pStyle w:val="TAN"/>
            </w:pPr>
            <w:r w:rsidRPr="00CB0EB5">
              <w:t>NOTE 4:</w:t>
            </w:r>
            <w:r w:rsidRPr="00CB0EB5">
              <w:tab/>
              <w:t>The Io is defined in PRS slots. The same Io range applies to PRS and non-PRS symbols. Io levels are different in PRS and non-PRS symbols within the same slot.</w:t>
            </w:r>
          </w:p>
          <w:p w14:paraId="3E95A8C9" w14:textId="77777777" w:rsidR="00ED372C" w:rsidRPr="00CB0EB5" w:rsidRDefault="00ED372C" w:rsidP="00AE4DC0">
            <w:pPr>
              <w:pStyle w:val="TAN"/>
            </w:pPr>
            <w:r w:rsidRPr="00CB0EB5">
              <w:t>N</w:t>
            </w:r>
            <w:r w:rsidRPr="00CB0EB5">
              <w:rPr>
                <w:lang w:eastAsia="zh-CN"/>
              </w:rPr>
              <w:t>OTE</w:t>
            </w:r>
            <w:r w:rsidRPr="00CB0EB5">
              <w:t xml:space="preserve"> 5:</w:t>
            </w:r>
            <w:r w:rsidRPr="00CB0EB5">
              <w:tab/>
              <w:t>Tc is the basic timing unit defined in TS 38.211 [</w:t>
            </w:r>
            <w:r w:rsidRPr="00CB0EB5">
              <w:rPr>
                <w:lang w:eastAsia="zh-CN"/>
              </w:rPr>
              <w:t>53</w:t>
            </w:r>
            <w:r w:rsidRPr="00CB0EB5">
              <w:t>].</w:t>
            </w:r>
          </w:p>
          <w:p w14:paraId="0E790C1A" w14:textId="4E3C25C7" w:rsidR="00ED372C" w:rsidRPr="00CB0EB5" w:rsidRDefault="00ED372C" w:rsidP="00AE4DC0">
            <w:pPr>
              <w:pStyle w:val="TAN"/>
            </w:pPr>
            <w:r w:rsidRPr="00CB0EB5">
              <w:t>NOTE 6:</w:t>
            </w:r>
            <w:r w:rsidRPr="00CB0EB5">
              <w:tab/>
              <w:t xml:space="preserve">The same bands and the same Io conditions for each band apply for this requirement as for the corresponding requirement with the PRS bandwidth of the smallest </w:t>
            </w:r>
            <w:r w:rsidR="00847CA9" w:rsidRPr="00847CA9">
              <w:t>P</w:t>
            </w:r>
            <w:r w:rsidRPr="00CB0EB5">
              <w:t>RB number for the corresponding SCS.</w:t>
            </w:r>
          </w:p>
          <w:p w14:paraId="54D1F632" w14:textId="620E6813" w:rsidR="00ED372C" w:rsidRPr="00F8474E" w:rsidRDefault="00ED372C" w:rsidP="00AE4DC0">
            <w:pPr>
              <w:pStyle w:val="TAN"/>
            </w:pPr>
            <w:r w:rsidRPr="00CB0EB5">
              <w:rPr>
                <w:lang w:eastAsia="ko-KR"/>
              </w:rPr>
              <w:t>NOTE 7:</w:t>
            </w:r>
            <w:r w:rsidR="004923A9">
              <w:rPr>
                <w:lang w:eastAsia="ko-KR"/>
              </w:rPr>
              <w:tab/>
            </w:r>
            <w:r w:rsidRPr="00CB0EB5">
              <w:rPr>
                <w:rFonts w:cs="Arial"/>
                <w:szCs w:val="18"/>
                <w:lang w:eastAsia="ko-KR"/>
              </w:rPr>
              <w:sym w:font="Symbol" w:char="F064"/>
            </w:r>
            <w:r w:rsidRPr="00CB0EB5">
              <w:rPr>
                <w:rFonts w:cs="Arial"/>
                <w:szCs w:val="18"/>
                <w:lang w:eastAsia="ko-KR"/>
              </w:rPr>
              <w:t xml:space="preserve"> is the margin determined from Table </w:t>
            </w:r>
            <w:r w:rsidRPr="00CB0EB5">
              <w:rPr>
                <w:lang w:eastAsia="zh-CN"/>
              </w:rPr>
              <w:t>4.14.5</w:t>
            </w:r>
            <w:r w:rsidRPr="00CB0EB5">
              <w:t>-5</w:t>
            </w:r>
            <w:r w:rsidRPr="00CB0EB5">
              <w:rPr>
                <w:rFonts w:cs="Arial"/>
                <w:szCs w:val="18"/>
                <w:lang w:eastAsia="ko-KR"/>
              </w:rPr>
              <w:t>.</w:t>
            </w:r>
          </w:p>
        </w:tc>
      </w:tr>
    </w:tbl>
    <w:p w14:paraId="1B411E51" w14:textId="77777777" w:rsidR="00ED372C" w:rsidRPr="00F8474E" w:rsidRDefault="00ED372C" w:rsidP="00ED372C"/>
    <w:p w14:paraId="2C34B7A8" w14:textId="77777777" w:rsidR="00ED372C" w:rsidRDefault="00ED372C" w:rsidP="00ED372C">
      <w:r>
        <w:t xml:space="preserve">The relative accuracy requirements in Table </w:t>
      </w:r>
      <w:r w:rsidRPr="00605B7D">
        <w:t>4.14.5-1b</w:t>
      </w:r>
      <w:r>
        <w:t xml:space="preserve"> for FR1 are valid under the following conditions:</w:t>
      </w:r>
    </w:p>
    <w:p w14:paraId="7D7684A4" w14:textId="77777777" w:rsidR="00ED372C" w:rsidRDefault="00ED372C" w:rsidP="00ED372C">
      <w:r>
        <w:t>Conditions defined in clause 7.3 of TS 38.101-1 [</w:t>
      </w:r>
      <w:r>
        <w:rPr>
          <w:rFonts w:hint="eastAsia"/>
          <w:lang w:eastAsia="zh-CN"/>
        </w:rPr>
        <w:t>54</w:t>
      </w:r>
      <w:r>
        <w:t>] for reference sensitivity are fulfilled.</w:t>
      </w:r>
    </w:p>
    <w:p w14:paraId="46CB74E6" w14:textId="77777777" w:rsidR="00ED372C" w:rsidRDefault="00ED372C" w:rsidP="00ED372C">
      <w:pPr>
        <w:ind w:left="568" w:hanging="284"/>
      </w:pPr>
      <w:r>
        <w:lastRenderedPageBreak/>
        <w:t>PRP|</w:t>
      </w:r>
      <w:r>
        <w:rPr>
          <w:vertAlign w:val="subscript"/>
        </w:rPr>
        <w:t>dBm</w:t>
      </w:r>
      <w:r>
        <w:t xml:space="preserve"> according to TS</w:t>
      </w:r>
      <w:r>
        <w:rPr>
          <w:rFonts w:hint="eastAsia"/>
          <w:lang w:eastAsia="zh-CN"/>
        </w:rPr>
        <w:t xml:space="preserve"> 38.133 </w:t>
      </w:r>
      <w:r>
        <w:t>Annex B.2.14 for a corresponding Band.</w:t>
      </w:r>
    </w:p>
    <w:p w14:paraId="065075FF" w14:textId="77777777" w:rsidR="00ED372C" w:rsidRDefault="00ED372C" w:rsidP="00ED372C">
      <w:r>
        <w:t>AWGN propagation condition.</w:t>
      </w:r>
    </w:p>
    <w:p w14:paraId="57CB7454" w14:textId="77777777" w:rsidR="00ED372C" w:rsidRDefault="00ED372C" w:rsidP="00ED372C">
      <w:pPr>
        <w:rPr>
          <w:lang w:eastAsia="zh-CN"/>
        </w:rPr>
      </w:pPr>
      <w:r>
        <w:rPr>
          <w:rFonts w:eastAsia="DengXian"/>
          <w:lang w:val="en-US" w:eastAsia="zh-CN"/>
        </w:rPr>
        <w:t>the</w:t>
      </w:r>
      <w:r w:rsidRPr="006C4C16">
        <w:rPr>
          <w:rFonts w:eastAsia="DengXian"/>
          <w:lang w:val="en-US" w:eastAsia="zh-CN"/>
        </w:rPr>
        <w:t xml:space="preserve"> two UE Rx-Tx time difference measurements are </w:t>
      </w:r>
      <w:r>
        <w:rPr>
          <w:rFonts w:eastAsia="DengXian"/>
          <w:lang w:val="en-US" w:eastAsia="zh-CN"/>
        </w:rPr>
        <w:t>associated with the</w:t>
      </w:r>
      <w:r w:rsidRPr="006C4C16">
        <w:rPr>
          <w:rFonts w:eastAsia="DengXian"/>
          <w:lang w:val="en-US" w:eastAsia="zh-CN"/>
        </w:rPr>
        <w:t xml:space="preserve"> same RxTx TEG</w:t>
      </w:r>
    </w:p>
    <w:p w14:paraId="333A994D" w14:textId="77777777" w:rsidR="00ED372C" w:rsidRPr="00F8474E" w:rsidRDefault="00ED372C" w:rsidP="00ED372C">
      <w:pPr>
        <w:pStyle w:val="TH"/>
        <w:rPr>
          <w:lang w:val="en-US" w:eastAsia="zh-CN"/>
        </w:rPr>
      </w:pPr>
      <w:r w:rsidRPr="00F8474E">
        <w:t xml:space="preserve">Table </w:t>
      </w:r>
      <w:r w:rsidRPr="00605B7D">
        <w:t>4.14.5-1</w:t>
      </w:r>
      <w:r w:rsidRPr="00F8474E">
        <w:t>b: UE Rx-Tx time difference relative measurement accuracy in FR1 in AWGN with TEG reporting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ED372C" w:rsidRPr="00F8474E" w14:paraId="7EE6E6C2"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A17F03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3366841C"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0C185F0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B2F9057" w14:textId="77777777" w:rsidR="00ED372C" w:rsidRPr="00F8474E" w:rsidRDefault="00ED372C"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6AC1612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17B8DF46"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rP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5A4C8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bandwidth</w:t>
            </w:r>
          </w:p>
          <w:p w14:paraId="6537D26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98FAC0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 (</w:t>
            </w:r>
            <m:oMath>
              <m:sSubSup>
                <m:sSubSupPr>
                  <m:ctrlPr>
                    <w:rPr>
                      <w:rFonts w:ascii="Cambria Math" w:hAnsi="Cambria Math"/>
                      <w:b/>
                      <w:bCs/>
                      <w:i/>
                      <w:iCs/>
                      <w:sz w:val="18"/>
                    </w:rPr>
                  </m:ctrlPr>
                </m:sSubSupPr>
                <m:e>
                  <m:r>
                    <m:rPr>
                      <m:sty m:val="b"/>
                    </m:rPr>
                    <w:rPr>
                      <w:rFonts w:ascii="Cambria Math" w:hAnsi="Cambria Math"/>
                      <w:sz w:val="18"/>
                      <w:lang w:eastAsia="zh-CN"/>
                    </w:rPr>
                    <m:t>T</m:t>
                  </m:r>
                </m:e>
                <m:sub>
                  <m:r>
                    <m:rPr>
                      <m:sty m:val="b"/>
                    </m:rPr>
                    <w:rPr>
                      <w:rFonts w:ascii="Cambria Math" w:hAnsi="Cambria Math"/>
                      <w:sz w:val="18"/>
                      <w:lang w:eastAsia="zh-CN"/>
                    </w:rPr>
                    <m:t>rep</m:t>
                  </m:r>
                </m:sub>
                <m:sup>
                  <m:r>
                    <m:rPr>
                      <m:sty m:val="b"/>
                    </m:rPr>
                    <w:rPr>
                      <w:rFonts w:ascii="Cambria Math" w:hAnsi="Cambria Math"/>
                      <w:sz w:val="18"/>
                      <w:lang w:eastAsia="zh-CN"/>
                    </w:rPr>
                    <m:t>PRS</m:t>
                  </m:r>
                </m:sup>
              </m:sSubSup>
              <m:r>
                <m:rPr>
                  <m:sty m:val="b"/>
                </m:rPr>
                <w:rPr>
                  <w:rFonts w:ascii="Cambria Math" w:hAnsi="Cambria Math"/>
                  <w:sz w:val="18"/>
                  <w:lang w:eastAsia="zh-CN"/>
                </w:rPr>
                <m:t>*</m:t>
              </m:r>
              <m:sSub>
                <m:sSubPr>
                  <m:ctrlPr>
                    <w:rPr>
                      <w:rFonts w:ascii="Cambria Math" w:hAnsi="Cambria Math"/>
                      <w:b/>
                      <w:bCs/>
                      <w:i/>
                      <w:iCs/>
                      <w:sz w:val="18"/>
                    </w:rPr>
                  </m:ctrlPr>
                </m:sSubPr>
                <m:e>
                  <m:r>
                    <m:rPr>
                      <m:sty m:val="b"/>
                    </m:rPr>
                    <w:rPr>
                      <w:rFonts w:ascii="Cambria Math" w:hAnsi="Cambria Math"/>
                      <w:sz w:val="18"/>
                      <w:lang w:eastAsia="zh-CN"/>
                    </w:rPr>
                    <m:t>L</m:t>
                  </m:r>
                </m:e>
                <m:sub>
                  <m:r>
                    <m:rPr>
                      <m:sty m:val="b"/>
                    </m:rPr>
                    <w:rPr>
                      <w:rFonts w:ascii="Cambria Math" w:hAnsi="Cambria Math"/>
                      <w:sz w:val="18"/>
                      <w:lang w:eastAsia="zh-CN"/>
                    </w:rPr>
                    <m:t>PRS</m:t>
                  </m:r>
                </m:sub>
              </m:sSub>
              <m:r>
                <m:rPr>
                  <m:sty m:val="b"/>
                </m:rPr>
                <w:rPr>
                  <w:rFonts w:ascii="Cambria Math" w:hAnsi="Cambria Math"/>
                  <w:sz w:val="18"/>
                  <w:lang w:eastAsia="zh-CN"/>
                </w:rPr>
                <m:t>/</m:t>
              </m:r>
              <m:sSubSup>
                <m:sSubSupPr>
                  <m:ctrlPr>
                    <w:rPr>
                      <w:rFonts w:ascii="Cambria Math" w:hAnsi="Cambria Math"/>
                      <w:b/>
                      <w:bCs/>
                      <w:i/>
                      <w:iCs/>
                      <w:sz w:val="18"/>
                    </w:rPr>
                  </m:ctrlPr>
                </m:sSubSupPr>
                <m:e>
                  <m:r>
                    <m:rPr>
                      <m:sty m:val="b"/>
                    </m:rPr>
                    <w:rPr>
                      <w:rFonts w:ascii="Cambria Math" w:hAnsi="Cambria Math"/>
                      <w:sz w:val="18"/>
                      <w:lang w:eastAsia="zh-CN"/>
                    </w:rPr>
                    <m:t>K</m:t>
                  </m:r>
                </m:e>
                <m:sub>
                  <m:r>
                    <m:rPr>
                      <m:sty m:val="b"/>
                    </m:rPr>
                    <w:rPr>
                      <w:rFonts w:ascii="Cambria Math" w:hAnsi="Cambria Math"/>
                      <w:sz w:val="18"/>
                      <w:lang w:eastAsia="zh-CN"/>
                    </w:rPr>
                    <m:t>comb</m:t>
                  </m:r>
                </m:sub>
                <m:sup>
                  <m:r>
                    <m:rPr>
                      <m:sty m:val="b"/>
                    </m:rPr>
                    <w:rPr>
                      <w:rFonts w:ascii="Cambria Math" w:hAnsi="Cambria Math"/>
                      <w:sz w:val="18"/>
                      <w:lang w:eastAsia="zh-CN"/>
                    </w:rPr>
                    <m:t>PRS</m:t>
                  </m:r>
                </m:sup>
              </m:sSubSup>
            </m:oMath>
            <w:r w:rsidRPr="00F8474E">
              <w:rPr>
                <w:rFonts w:ascii="Arial" w:hAnsi="Arial"/>
                <w:b/>
                <w:sz w:val="18"/>
                <w:lang w:eastAsia="zh-CN"/>
              </w:rPr>
              <w:t>)</w:t>
            </w:r>
          </w:p>
          <w:p w14:paraId="07C891D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48FCF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 xml:space="preserve"> Note 3</w:t>
            </w:r>
            <w:r w:rsidRPr="00F8474E">
              <w:rPr>
                <w:rFonts w:ascii="Arial" w:hAnsi="Arial"/>
                <w:b/>
                <w:sz w:val="18"/>
              </w:rPr>
              <w:t xml:space="preserve"> range</w:t>
            </w:r>
          </w:p>
        </w:tc>
      </w:tr>
      <w:tr w:rsidR="00ED372C" w:rsidRPr="00F8474E" w14:paraId="12DC2888"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018CB8" w14:textId="77777777" w:rsidR="00ED372C" w:rsidRPr="00F8474E" w:rsidRDefault="00ED372C"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C804323" w14:textId="77777777" w:rsidR="00ED372C" w:rsidRPr="00F8474E" w:rsidRDefault="00ED372C"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9C7CD2" w14:textId="77777777" w:rsidR="00ED372C" w:rsidRPr="00F8474E" w:rsidRDefault="00ED372C"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6D355E" w14:textId="77777777" w:rsidR="00ED372C" w:rsidRPr="00F8474E" w:rsidRDefault="00ED372C"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5A53003" w14:textId="77777777" w:rsidR="00ED372C" w:rsidRPr="00F8474E" w:rsidRDefault="00ED372C"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D2FCD4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E26BF0" w14:textId="3D247287" w:rsidR="00ED372C" w:rsidRPr="00F8474E" w:rsidRDefault="00ED372C" w:rsidP="00AE4DC0">
            <w:pPr>
              <w:keepNext/>
              <w:keepLines/>
              <w:spacing w:after="0"/>
              <w:jc w:val="center"/>
              <w:rPr>
                <w:rFonts w:ascii="Arial" w:hAnsi="Arial"/>
                <w:b/>
                <w:sz w:val="18"/>
              </w:rPr>
            </w:pPr>
            <w:r w:rsidRPr="00F8474E">
              <w:rPr>
                <w:rFonts w:ascii="Arial" w:hAnsi="Arial"/>
                <w:b/>
                <w:sz w:val="18"/>
              </w:rPr>
              <w:t>Minimum Io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53C5E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 Io</w:t>
            </w:r>
          </w:p>
        </w:tc>
      </w:tr>
      <w:tr w:rsidR="00ED372C" w:rsidRPr="00F8474E" w14:paraId="28FF5AC7"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230B956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6EE8B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E23741"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6E87BD" w14:textId="679F2307"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1367" w:type="dxa"/>
            <w:tcBorders>
              <w:top w:val="single" w:sz="4" w:space="0" w:color="auto"/>
              <w:left w:val="single" w:sz="4" w:space="0" w:color="auto"/>
              <w:bottom w:val="single" w:sz="4" w:space="0" w:color="auto"/>
              <w:right w:val="single" w:sz="4" w:space="0" w:color="auto"/>
            </w:tcBorders>
            <w:vAlign w:val="center"/>
          </w:tcPr>
          <w:p w14:paraId="0F5A304F" w14:textId="77777777" w:rsidR="00ED372C" w:rsidRPr="00F8474E" w:rsidRDefault="00ED372C" w:rsidP="00AE4DC0">
            <w:pPr>
              <w:keepNext/>
              <w:keepLines/>
              <w:spacing w:after="0"/>
              <w:jc w:val="center"/>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tcPr>
          <w:p w14:paraId="11FC0797" w14:textId="77777777" w:rsidR="00ED372C" w:rsidRPr="00F8474E" w:rsidRDefault="00ED372C" w:rsidP="00AE4DC0">
            <w:pPr>
              <w:keepNext/>
              <w:keepLines/>
              <w:spacing w:after="0"/>
              <w:jc w:val="center"/>
              <w:rPr>
                <w:rFonts w:ascii="Arial" w:hAnsi="Arial"/>
                <w:b/>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CBBEA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dBm/SCS</w:t>
            </w:r>
            <w:r w:rsidRPr="00F8474E">
              <w:rPr>
                <w:rFonts w:ascii="Arial" w:hAnsi="Arial"/>
                <w:b/>
                <w:sz w:val="18"/>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02E3DA3"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6DFBA980"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4A3F7C" w14:textId="77777777" w:rsidR="00ED372C" w:rsidRPr="00F8474E" w:rsidRDefault="00ED372C" w:rsidP="00AE4DC0">
            <w:pPr>
              <w:pStyle w:val="TAC"/>
              <w:rPr>
                <w:lang w:eastAsia="zh-CN"/>
              </w:rPr>
            </w:pPr>
            <w:r w:rsidRPr="00F8474E">
              <w:rPr>
                <w:lang w:eastAsia="zh-CN"/>
              </w:rPr>
              <w:t>132 +</w:t>
            </w:r>
            <w:r w:rsidRPr="00F8474E">
              <w:rPr>
                <w:rFonts w:ascii="SimSun" w:hAnsi="SimSun" w:hint="eastAsia"/>
                <w:lang w:eastAsia="zh-CN"/>
              </w:rPr>
              <w:t>Δ</w:t>
            </w:r>
            <w:r w:rsidRPr="00F8474E">
              <w:rPr>
                <w:sz w:val="16"/>
                <w:szCs w:val="16"/>
                <w:vertAlign w:val="superscript"/>
                <w:lang w:eastAsia="zh-CN"/>
              </w:rPr>
              <w:t>Note 7</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14:paraId="267264EB" w14:textId="77777777" w:rsidR="00ED372C" w:rsidRPr="00F8474E" w:rsidRDefault="00ED372C" w:rsidP="00AE4DC0">
            <w:pPr>
              <w:pStyle w:val="TAC"/>
            </w:pPr>
            <w:r w:rsidRPr="00F8474E">
              <w:t>(PRS Ês/Iot)</w:t>
            </w:r>
            <w:r w:rsidRPr="00F8474E">
              <w:rPr>
                <w:i/>
                <w:vertAlign w:val="subscript"/>
              </w:rPr>
              <w:t>j</w:t>
            </w:r>
            <w:r w:rsidRPr="00F8474E">
              <w:rPr>
                <w:vertAlign w:val="subscript"/>
              </w:rPr>
              <w:t xml:space="preserve"> </w:t>
            </w:r>
            <w:r w:rsidRPr="00F8474E">
              <w:t>≥-6dB</w:t>
            </w:r>
          </w:p>
          <w:p w14:paraId="0D96624B" w14:textId="77777777" w:rsidR="00ED372C" w:rsidRPr="00F8474E" w:rsidRDefault="00ED372C" w:rsidP="00AE4DC0">
            <w:pPr>
              <w:pStyle w:val="TAC"/>
            </w:pPr>
          </w:p>
          <w:p w14:paraId="5D457F55" w14:textId="5378039A" w:rsidR="00ED372C" w:rsidRPr="00F8474E" w:rsidRDefault="00ED372C" w:rsidP="00AE4DC0">
            <w:pPr>
              <w:pStyle w:val="TAC"/>
            </w:pPr>
            <w:r w:rsidRPr="00F8474E">
              <w:t>(PRS Ês/Iot)</w:t>
            </w:r>
            <w:r w:rsidRPr="00F8474E">
              <w:rPr>
                <w:i/>
                <w:vertAlign w:val="subscript"/>
              </w:rPr>
              <w:t>i</w:t>
            </w:r>
            <w:r w:rsidRPr="00F8474E">
              <w:t xml:space="preserve"> ≥-13dB</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E32C089" w14:textId="77777777" w:rsidR="00ED372C" w:rsidRPr="00F8474E" w:rsidRDefault="00ED372C" w:rsidP="00AE4DC0">
            <w:pPr>
              <w:pStyle w:val="TAC"/>
              <w:rPr>
                <w:lang w:val="sv-SE" w:eastAsia="zh-CN"/>
              </w:rPr>
            </w:pPr>
            <w:r w:rsidRPr="00F8474E">
              <w:rPr>
                <w:lang w:val="sv-SE" w:eastAsia="zh-CN"/>
              </w:rPr>
              <w:t>15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C112DC0" w14:textId="3D1C95CB"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A14DA66"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EA38480" w14:textId="45E14A30" w:rsidR="00ED372C" w:rsidRPr="00F8474E" w:rsidRDefault="00ED372C" w:rsidP="004923A9">
            <w:pPr>
              <w:pStyle w:val="TAC"/>
            </w:pPr>
            <w:r w:rsidRPr="00F8474E">
              <w:rPr>
                <w:szCs w:val="18"/>
              </w:rPr>
              <w:t>NR_FDD_FR1_A, NR_TDD_FR1_A,</w:t>
            </w:r>
            <w:r w:rsidR="004923A9">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ECCD6" w14:textId="77777777" w:rsidR="00ED372C" w:rsidRPr="00F8474E" w:rsidRDefault="00ED372C" w:rsidP="00AE4DC0">
            <w:pPr>
              <w:pStyle w:val="TAC"/>
            </w:pPr>
            <w:r w:rsidRPr="00F8474E">
              <w:t>-127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A4F945" w14:textId="77777777" w:rsidR="00ED372C" w:rsidRPr="00F8474E" w:rsidRDefault="00ED372C" w:rsidP="00AE4DC0">
            <w:pPr>
              <w:pStyle w:val="TAC"/>
              <w:rPr>
                <w:lang w:eastAsia="zh-CN"/>
              </w:rPr>
            </w:pPr>
            <w:r w:rsidRPr="00F8474E">
              <w:rPr>
                <w:lang w:eastAsia="zh-CN"/>
              </w:rPr>
              <w:t>-50</w:t>
            </w:r>
          </w:p>
        </w:tc>
      </w:tr>
      <w:tr w:rsidR="00ED372C" w:rsidRPr="00F8474E" w14:paraId="639A4D6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AA280BE"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731F2E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41829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3C4EB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2A5D87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6D45D5"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4E1CF3F7" w14:textId="77777777" w:rsidR="00ED372C" w:rsidRPr="00F8474E" w:rsidRDefault="00ED372C" w:rsidP="00AE4DC0">
            <w:pPr>
              <w:pStyle w:val="TAC"/>
            </w:pPr>
            <w:r w:rsidRPr="00F8474E">
              <w:t>-126.5</w:t>
            </w:r>
          </w:p>
        </w:tc>
        <w:tc>
          <w:tcPr>
            <w:tcW w:w="1275" w:type="dxa"/>
            <w:tcBorders>
              <w:top w:val="single" w:sz="4" w:space="0" w:color="auto"/>
              <w:left w:val="single" w:sz="4" w:space="0" w:color="auto"/>
              <w:bottom w:val="single" w:sz="4" w:space="0" w:color="auto"/>
              <w:right w:val="single" w:sz="4" w:space="0" w:color="auto"/>
            </w:tcBorders>
            <w:hideMark/>
          </w:tcPr>
          <w:p w14:paraId="47C820AC" w14:textId="77777777" w:rsidR="00ED372C" w:rsidRPr="00F8474E" w:rsidRDefault="00ED372C" w:rsidP="00AE4DC0">
            <w:pPr>
              <w:pStyle w:val="TAC"/>
            </w:pPr>
            <w:r w:rsidRPr="00F8474E">
              <w:rPr>
                <w:lang w:eastAsia="zh-CN"/>
              </w:rPr>
              <w:t>-50</w:t>
            </w:r>
          </w:p>
        </w:tc>
      </w:tr>
      <w:tr w:rsidR="00ED372C" w:rsidRPr="00F8474E" w14:paraId="73F75B0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1998B3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A7DB7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0528B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F7710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3B832A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7ADB1F"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351A8A" w14:textId="77777777" w:rsidR="00ED372C" w:rsidRPr="00F8474E" w:rsidRDefault="00ED372C" w:rsidP="00AE4DC0">
            <w:pPr>
              <w:pStyle w:val="TAC"/>
            </w:pPr>
            <w:r w:rsidRPr="00F8474E">
              <w:t>-126</w:t>
            </w:r>
          </w:p>
        </w:tc>
        <w:tc>
          <w:tcPr>
            <w:tcW w:w="1275" w:type="dxa"/>
            <w:tcBorders>
              <w:top w:val="single" w:sz="4" w:space="0" w:color="auto"/>
              <w:left w:val="single" w:sz="4" w:space="0" w:color="auto"/>
              <w:bottom w:val="single" w:sz="4" w:space="0" w:color="auto"/>
              <w:right w:val="single" w:sz="4" w:space="0" w:color="auto"/>
            </w:tcBorders>
            <w:hideMark/>
          </w:tcPr>
          <w:p w14:paraId="5047F7B9" w14:textId="77777777" w:rsidR="00ED372C" w:rsidRPr="00F8474E" w:rsidRDefault="00ED372C" w:rsidP="00AE4DC0">
            <w:pPr>
              <w:pStyle w:val="TAC"/>
            </w:pPr>
            <w:r w:rsidRPr="00F8474E">
              <w:rPr>
                <w:lang w:eastAsia="zh-CN"/>
              </w:rPr>
              <w:t>-50</w:t>
            </w:r>
          </w:p>
        </w:tc>
      </w:tr>
      <w:tr w:rsidR="00ED372C" w:rsidRPr="00F8474E" w14:paraId="046F4623"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36B3DA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293F74"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7434D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1CAF2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D78D6F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FDBB379"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0F875" w14:textId="77777777" w:rsidR="00ED372C" w:rsidRPr="00F8474E" w:rsidRDefault="00ED372C" w:rsidP="00AE4DC0">
            <w:pPr>
              <w:pStyle w:val="TAC"/>
            </w:pPr>
            <w:r w:rsidRPr="00F8474E">
              <w:t>-125.5</w:t>
            </w:r>
          </w:p>
        </w:tc>
        <w:tc>
          <w:tcPr>
            <w:tcW w:w="1275" w:type="dxa"/>
            <w:tcBorders>
              <w:top w:val="single" w:sz="4" w:space="0" w:color="auto"/>
              <w:left w:val="single" w:sz="4" w:space="0" w:color="auto"/>
              <w:bottom w:val="single" w:sz="4" w:space="0" w:color="auto"/>
              <w:right w:val="single" w:sz="4" w:space="0" w:color="auto"/>
            </w:tcBorders>
            <w:hideMark/>
          </w:tcPr>
          <w:p w14:paraId="60C86FA0" w14:textId="77777777" w:rsidR="00ED372C" w:rsidRPr="00F8474E" w:rsidRDefault="00ED372C" w:rsidP="00AE4DC0">
            <w:pPr>
              <w:pStyle w:val="TAC"/>
            </w:pPr>
            <w:r w:rsidRPr="00F8474E">
              <w:rPr>
                <w:lang w:eastAsia="zh-CN"/>
              </w:rPr>
              <w:t>-50</w:t>
            </w:r>
          </w:p>
        </w:tc>
      </w:tr>
      <w:tr w:rsidR="00ED372C" w:rsidRPr="00F8474E" w14:paraId="6FD992D0"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BE26D9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89392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614AC6"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7E78D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1EF24C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61C69E"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0D98C2" w14:textId="77777777" w:rsidR="00ED372C" w:rsidRPr="00F8474E" w:rsidRDefault="00ED372C" w:rsidP="00AE4DC0">
            <w:pPr>
              <w:pStyle w:val="TAC"/>
            </w:pPr>
            <w:r w:rsidRPr="00F8474E">
              <w:t>-125</w:t>
            </w:r>
          </w:p>
        </w:tc>
        <w:tc>
          <w:tcPr>
            <w:tcW w:w="1275" w:type="dxa"/>
            <w:tcBorders>
              <w:top w:val="single" w:sz="4" w:space="0" w:color="auto"/>
              <w:left w:val="single" w:sz="4" w:space="0" w:color="auto"/>
              <w:bottom w:val="single" w:sz="4" w:space="0" w:color="auto"/>
              <w:right w:val="single" w:sz="4" w:space="0" w:color="auto"/>
            </w:tcBorders>
            <w:hideMark/>
          </w:tcPr>
          <w:p w14:paraId="0CA9F99C" w14:textId="77777777" w:rsidR="00ED372C" w:rsidRPr="00F8474E" w:rsidRDefault="00ED372C" w:rsidP="00AE4DC0">
            <w:pPr>
              <w:pStyle w:val="TAC"/>
            </w:pPr>
            <w:r w:rsidRPr="00F8474E">
              <w:rPr>
                <w:lang w:eastAsia="zh-CN"/>
              </w:rPr>
              <w:t>-50</w:t>
            </w:r>
          </w:p>
        </w:tc>
      </w:tr>
      <w:tr w:rsidR="00ED372C" w:rsidRPr="00F8474E" w14:paraId="0F5C49B9"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8E217CC"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4B7A5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5BE35E"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2E813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71FDC66"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56D81E"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ADF766" w14:textId="77777777" w:rsidR="00ED372C" w:rsidRPr="00F8474E" w:rsidRDefault="00ED372C" w:rsidP="00AE4DC0">
            <w:pPr>
              <w:pStyle w:val="TAC"/>
            </w:pPr>
            <w:r w:rsidRPr="00F8474E">
              <w:t>-124.5</w:t>
            </w:r>
          </w:p>
        </w:tc>
        <w:tc>
          <w:tcPr>
            <w:tcW w:w="1275" w:type="dxa"/>
            <w:tcBorders>
              <w:top w:val="single" w:sz="4" w:space="0" w:color="auto"/>
              <w:left w:val="single" w:sz="4" w:space="0" w:color="auto"/>
              <w:bottom w:val="single" w:sz="4" w:space="0" w:color="auto"/>
              <w:right w:val="single" w:sz="4" w:space="0" w:color="auto"/>
            </w:tcBorders>
            <w:hideMark/>
          </w:tcPr>
          <w:p w14:paraId="5EF8F1AC" w14:textId="77777777" w:rsidR="00ED372C" w:rsidRPr="00F8474E" w:rsidRDefault="00ED372C" w:rsidP="00AE4DC0">
            <w:pPr>
              <w:pStyle w:val="TAC"/>
            </w:pPr>
            <w:r w:rsidRPr="00F8474E">
              <w:rPr>
                <w:lang w:eastAsia="zh-CN"/>
              </w:rPr>
              <w:t>-50</w:t>
            </w:r>
          </w:p>
        </w:tc>
      </w:tr>
      <w:tr w:rsidR="00ED372C" w:rsidRPr="00F8474E" w14:paraId="6B45564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28509CF"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4D62E9B"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C6B31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D08D4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7C9EC6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7E5FE3"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318413"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hideMark/>
          </w:tcPr>
          <w:p w14:paraId="3DA48313" w14:textId="77777777" w:rsidR="00ED372C" w:rsidRPr="00F8474E" w:rsidRDefault="00ED372C" w:rsidP="00AE4DC0">
            <w:pPr>
              <w:pStyle w:val="TAC"/>
            </w:pPr>
            <w:r w:rsidRPr="00F8474E">
              <w:rPr>
                <w:lang w:eastAsia="zh-CN"/>
              </w:rPr>
              <w:t>-50</w:t>
            </w:r>
          </w:p>
        </w:tc>
      </w:tr>
      <w:tr w:rsidR="00ED372C" w:rsidRPr="00F8474E" w14:paraId="29D836C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E0ADA1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15DCCD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894E0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83DD5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9CEB77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61CCF6"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00ED0F"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5F931D4F" w14:textId="77777777" w:rsidR="00ED372C" w:rsidRPr="00F8474E" w:rsidRDefault="00ED372C" w:rsidP="00AE4DC0">
            <w:pPr>
              <w:pStyle w:val="TAC"/>
            </w:pPr>
            <w:r w:rsidRPr="00F8474E">
              <w:rPr>
                <w:lang w:eastAsia="zh-CN"/>
              </w:rPr>
              <w:t>-50</w:t>
            </w:r>
          </w:p>
        </w:tc>
      </w:tr>
      <w:tr w:rsidR="00ED372C" w:rsidRPr="00F8474E" w14:paraId="2408ED1F"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66B9D996" w14:textId="77777777" w:rsidR="00ED372C" w:rsidRPr="00F8474E" w:rsidRDefault="00ED372C" w:rsidP="00AE4DC0">
            <w:pPr>
              <w:pStyle w:val="TAC"/>
            </w:pPr>
            <w:r w:rsidRPr="00F8474E">
              <w:rPr>
                <w:lang w:eastAsia="zh-CN"/>
              </w:rPr>
              <w:t>98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2DD4E4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1093C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02ADB6" w14:textId="77777777" w:rsidR="00ED372C" w:rsidRPr="00F8474E" w:rsidRDefault="00ED372C" w:rsidP="00AE4DC0">
            <w:pPr>
              <w:pStyle w:val="TAC"/>
              <w:rPr>
                <w:lang w:eastAsia="zh-CN"/>
              </w:rPr>
            </w:pPr>
            <w:r w:rsidRPr="00F8474E">
              <w:t>≥ 52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3CEFD4E"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6D8592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E1E3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F0AC25" w14:textId="77777777" w:rsidR="00ED372C" w:rsidRPr="00F8474E" w:rsidRDefault="00ED372C" w:rsidP="00AE4DC0">
            <w:pPr>
              <w:pStyle w:val="TAC"/>
            </w:pPr>
            <w:r w:rsidRPr="00F8474E">
              <w:t>Note 6</w:t>
            </w:r>
          </w:p>
        </w:tc>
      </w:tr>
      <w:tr w:rsidR="00ED372C" w:rsidRPr="00F8474E" w14:paraId="59F747F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57D8466" w14:textId="77777777" w:rsidR="00ED372C" w:rsidRPr="00F8474E" w:rsidRDefault="00ED372C" w:rsidP="00AE4DC0">
            <w:pPr>
              <w:pStyle w:val="TAC"/>
              <w:rPr>
                <w:lang w:eastAsia="zh-CN"/>
              </w:rPr>
            </w:pPr>
            <w:r w:rsidRPr="00F8474E">
              <w:rPr>
                <w:lang w:eastAsia="zh-CN"/>
              </w:rPr>
              <w:t>42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4CF12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1CB620C"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7D1EC8" w14:textId="77777777" w:rsidR="00ED372C" w:rsidRPr="00F8474E" w:rsidRDefault="00ED372C" w:rsidP="00AE4DC0">
            <w:pPr>
              <w:pStyle w:val="TAC"/>
              <w:rPr>
                <w:lang w:eastAsia="zh-CN"/>
              </w:rPr>
            </w:pPr>
            <w:r w:rsidRPr="00F8474E">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512AFE1"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8F220A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DC9A2A"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1306C4" w14:textId="77777777" w:rsidR="00ED372C" w:rsidRPr="00F8474E" w:rsidRDefault="00ED372C" w:rsidP="00AE4DC0">
            <w:pPr>
              <w:pStyle w:val="TAC"/>
            </w:pPr>
            <w:r w:rsidRPr="00F8474E">
              <w:t>Note 6</w:t>
            </w:r>
          </w:p>
        </w:tc>
      </w:tr>
      <w:tr w:rsidR="00ED372C" w:rsidRPr="00F8474E" w14:paraId="72D112B4"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E8FF856" w14:textId="77777777" w:rsidR="00ED372C" w:rsidRPr="00F8474E" w:rsidRDefault="00ED372C" w:rsidP="00AE4DC0">
            <w:pPr>
              <w:pStyle w:val="TAC"/>
              <w:rPr>
                <w:lang w:eastAsia="zh-CN"/>
              </w:rPr>
            </w:pPr>
            <w:r w:rsidRPr="00F8474E">
              <w:rPr>
                <w:lang w:eastAsia="zh-CN"/>
              </w:rPr>
              <w:t>75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36EAE2"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9DDD2D0" w14:textId="6EE7F391" w:rsidR="00ED372C" w:rsidRPr="00F8474E" w:rsidRDefault="00ED372C" w:rsidP="00AE4DC0">
            <w:pPr>
              <w:pStyle w:val="TAC"/>
              <w:rPr>
                <w:lang w:val="sv-SE" w:eastAsia="zh-CN"/>
              </w:rPr>
            </w:pPr>
            <w:r w:rsidRPr="00F8474E">
              <w:rPr>
                <w:lang w:val="sv-SE" w:eastAsia="zh-CN"/>
              </w:rPr>
              <w:t>30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ED795C"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A55ABB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CF31C0E" w14:textId="56D12209"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801A2"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B34E56" w14:textId="77777777" w:rsidR="00ED372C" w:rsidRPr="00F8474E" w:rsidRDefault="00ED372C" w:rsidP="00AE4DC0">
            <w:pPr>
              <w:pStyle w:val="TAC"/>
            </w:pPr>
            <w:r w:rsidRPr="00F8474E">
              <w:rPr>
                <w:lang w:eastAsia="zh-CN"/>
              </w:rPr>
              <w:t>-50</w:t>
            </w:r>
          </w:p>
        </w:tc>
      </w:tr>
      <w:tr w:rsidR="00ED372C" w:rsidRPr="00F8474E" w14:paraId="47F4CC7A"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9C77EF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55DF7FC"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FF51D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F48AE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9810D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6E10BE6"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02921B6C"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3A32BFCC" w14:textId="77777777" w:rsidR="00ED372C" w:rsidRPr="00F8474E" w:rsidRDefault="00ED372C" w:rsidP="00AE4DC0">
            <w:pPr>
              <w:pStyle w:val="TAC"/>
            </w:pPr>
            <w:r w:rsidRPr="00F8474E">
              <w:rPr>
                <w:lang w:eastAsia="zh-CN"/>
              </w:rPr>
              <w:t>-50</w:t>
            </w:r>
          </w:p>
        </w:tc>
      </w:tr>
      <w:tr w:rsidR="00ED372C" w:rsidRPr="00F8474E" w14:paraId="794AE19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5554D3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4804293"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86C417"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1D7329"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CD7A65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8152528"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3F494C" w14:textId="77777777" w:rsidR="00ED372C" w:rsidRPr="00F8474E" w:rsidRDefault="00ED372C" w:rsidP="00AE4DC0">
            <w:pPr>
              <w:pStyle w:val="TAC"/>
            </w:pPr>
            <w:r w:rsidRPr="00F8474E">
              <w:t>-123</w:t>
            </w:r>
          </w:p>
        </w:tc>
        <w:tc>
          <w:tcPr>
            <w:tcW w:w="1275" w:type="dxa"/>
            <w:tcBorders>
              <w:top w:val="single" w:sz="4" w:space="0" w:color="auto"/>
              <w:left w:val="single" w:sz="4" w:space="0" w:color="auto"/>
              <w:bottom w:val="single" w:sz="4" w:space="0" w:color="auto"/>
              <w:right w:val="single" w:sz="4" w:space="0" w:color="auto"/>
            </w:tcBorders>
            <w:hideMark/>
          </w:tcPr>
          <w:p w14:paraId="7CEBB34F" w14:textId="77777777" w:rsidR="00ED372C" w:rsidRPr="00F8474E" w:rsidRDefault="00ED372C" w:rsidP="00AE4DC0">
            <w:pPr>
              <w:pStyle w:val="TAC"/>
            </w:pPr>
            <w:r w:rsidRPr="00F8474E">
              <w:rPr>
                <w:lang w:eastAsia="zh-CN"/>
              </w:rPr>
              <w:t>-50</w:t>
            </w:r>
          </w:p>
        </w:tc>
      </w:tr>
      <w:tr w:rsidR="00ED372C" w:rsidRPr="00F8474E" w14:paraId="5703109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C9241"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4396F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0342E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2B0C4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B82267A"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B0B02BE"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750693" w14:textId="77777777" w:rsidR="00ED372C" w:rsidRPr="00F8474E" w:rsidRDefault="00ED372C" w:rsidP="00AE4DC0">
            <w:pPr>
              <w:pStyle w:val="TAC"/>
            </w:pPr>
            <w:r w:rsidRPr="00F8474E">
              <w:t>-122.5</w:t>
            </w:r>
          </w:p>
        </w:tc>
        <w:tc>
          <w:tcPr>
            <w:tcW w:w="1275" w:type="dxa"/>
            <w:tcBorders>
              <w:top w:val="single" w:sz="4" w:space="0" w:color="auto"/>
              <w:left w:val="single" w:sz="4" w:space="0" w:color="auto"/>
              <w:bottom w:val="single" w:sz="4" w:space="0" w:color="auto"/>
              <w:right w:val="single" w:sz="4" w:space="0" w:color="auto"/>
            </w:tcBorders>
            <w:hideMark/>
          </w:tcPr>
          <w:p w14:paraId="2489D6D3" w14:textId="77777777" w:rsidR="00ED372C" w:rsidRPr="00F8474E" w:rsidRDefault="00ED372C" w:rsidP="00AE4DC0">
            <w:pPr>
              <w:pStyle w:val="TAC"/>
            </w:pPr>
            <w:r w:rsidRPr="00F8474E">
              <w:rPr>
                <w:lang w:eastAsia="zh-CN"/>
              </w:rPr>
              <w:t>-50</w:t>
            </w:r>
          </w:p>
        </w:tc>
      </w:tr>
      <w:tr w:rsidR="00ED372C" w:rsidRPr="00F8474E" w14:paraId="093B5EE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B9FDE6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234B3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0A43B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D5AF0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CA8AC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DDC9EDA"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C6D30F" w14:textId="77777777" w:rsidR="00ED372C" w:rsidRPr="00F8474E" w:rsidRDefault="00ED372C" w:rsidP="00AE4DC0">
            <w:pPr>
              <w:pStyle w:val="TAC"/>
            </w:pPr>
            <w:r w:rsidRPr="00F8474E">
              <w:t>-122</w:t>
            </w:r>
          </w:p>
        </w:tc>
        <w:tc>
          <w:tcPr>
            <w:tcW w:w="1275" w:type="dxa"/>
            <w:tcBorders>
              <w:top w:val="single" w:sz="4" w:space="0" w:color="auto"/>
              <w:left w:val="single" w:sz="4" w:space="0" w:color="auto"/>
              <w:bottom w:val="single" w:sz="4" w:space="0" w:color="auto"/>
              <w:right w:val="single" w:sz="4" w:space="0" w:color="auto"/>
            </w:tcBorders>
            <w:hideMark/>
          </w:tcPr>
          <w:p w14:paraId="6D9BB353" w14:textId="77777777" w:rsidR="00ED372C" w:rsidRPr="00F8474E" w:rsidRDefault="00ED372C" w:rsidP="00AE4DC0">
            <w:pPr>
              <w:pStyle w:val="TAC"/>
            </w:pPr>
            <w:r w:rsidRPr="00F8474E">
              <w:rPr>
                <w:lang w:eastAsia="zh-CN"/>
              </w:rPr>
              <w:t>-50</w:t>
            </w:r>
          </w:p>
        </w:tc>
      </w:tr>
      <w:tr w:rsidR="00ED372C" w:rsidRPr="00F8474E" w14:paraId="55A806CB"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5B599F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2E079D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8AEF02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406AE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451EC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5DC30AF"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449819" w14:textId="77777777" w:rsidR="00ED372C" w:rsidRPr="00F8474E" w:rsidRDefault="00ED372C" w:rsidP="00AE4DC0">
            <w:pPr>
              <w:pStyle w:val="TAC"/>
            </w:pPr>
            <w:r w:rsidRPr="00F8474E">
              <w:t>-121.5</w:t>
            </w:r>
          </w:p>
        </w:tc>
        <w:tc>
          <w:tcPr>
            <w:tcW w:w="1275" w:type="dxa"/>
            <w:tcBorders>
              <w:top w:val="single" w:sz="4" w:space="0" w:color="auto"/>
              <w:left w:val="single" w:sz="4" w:space="0" w:color="auto"/>
              <w:bottom w:val="single" w:sz="4" w:space="0" w:color="auto"/>
              <w:right w:val="single" w:sz="4" w:space="0" w:color="auto"/>
            </w:tcBorders>
            <w:hideMark/>
          </w:tcPr>
          <w:p w14:paraId="318BA790" w14:textId="77777777" w:rsidR="00ED372C" w:rsidRPr="00F8474E" w:rsidRDefault="00ED372C" w:rsidP="00AE4DC0">
            <w:pPr>
              <w:pStyle w:val="TAC"/>
            </w:pPr>
            <w:r w:rsidRPr="00F8474E">
              <w:rPr>
                <w:lang w:eastAsia="zh-CN"/>
              </w:rPr>
              <w:t>-50</w:t>
            </w:r>
          </w:p>
        </w:tc>
      </w:tr>
      <w:tr w:rsidR="00ED372C" w:rsidRPr="00F8474E" w14:paraId="1FB6F41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A197E8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17C049"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D386FA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16B2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217DA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144736"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CC872"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hideMark/>
          </w:tcPr>
          <w:p w14:paraId="48A2918F" w14:textId="77777777" w:rsidR="00ED372C" w:rsidRPr="00F8474E" w:rsidRDefault="00ED372C" w:rsidP="00AE4DC0">
            <w:pPr>
              <w:pStyle w:val="TAC"/>
            </w:pPr>
            <w:r w:rsidRPr="00F8474E">
              <w:rPr>
                <w:lang w:eastAsia="zh-CN"/>
              </w:rPr>
              <w:t>-50</w:t>
            </w:r>
          </w:p>
        </w:tc>
      </w:tr>
      <w:tr w:rsidR="00ED372C" w:rsidRPr="00F8474E" w14:paraId="17DB8A0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FDC3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70287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CD01B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C7DB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53491D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CCC5A0C"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A74FE3"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5BB05C8E" w14:textId="77777777" w:rsidR="00ED372C" w:rsidRPr="00F8474E" w:rsidRDefault="00ED372C" w:rsidP="00AE4DC0">
            <w:pPr>
              <w:pStyle w:val="TAC"/>
            </w:pPr>
            <w:r w:rsidRPr="00F8474E">
              <w:rPr>
                <w:lang w:eastAsia="zh-CN"/>
              </w:rPr>
              <w:t>-50</w:t>
            </w:r>
          </w:p>
        </w:tc>
      </w:tr>
      <w:tr w:rsidR="00ED372C" w:rsidRPr="00F8474E" w14:paraId="1C1E43C8"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C4C0616" w14:textId="77777777" w:rsidR="00ED372C" w:rsidRPr="00F8474E" w:rsidRDefault="00ED372C" w:rsidP="00AE4DC0">
            <w:pPr>
              <w:pStyle w:val="TAC"/>
              <w:rPr>
                <w:lang w:eastAsia="zh-CN"/>
              </w:rPr>
            </w:pPr>
            <w:r w:rsidRPr="00F8474E">
              <w:rPr>
                <w:lang w:eastAsia="zh-CN"/>
              </w:rPr>
              <w:t>48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B927360"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610D9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253C428" w14:textId="77777777" w:rsidR="00ED372C" w:rsidRPr="00F8474E" w:rsidRDefault="00ED372C" w:rsidP="00AE4DC0">
            <w:pPr>
              <w:pStyle w:val="TAC"/>
              <w:rPr>
                <w:lang w:eastAsia="zh-CN"/>
              </w:rPr>
            </w:pPr>
            <w:r w:rsidRPr="00F8474E">
              <w:t>≥ 48</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2990C12"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470EAB4" w14:textId="77777777" w:rsidR="00ED372C" w:rsidRPr="00F8474E" w:rsidRDefault="00ED372C" w:rsidP="00AE4DC0">
            <w:pPr>
              <w:pStyle w:val="TAC"/>
              <w:rPr>
                <w:lang w:eastAsia="zh-CN"/>
              </w:rPr>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E8BE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F070A5" w14:textId="77777777" w:rsidR="00ED372C" w:rsidRPr="00F8474E" w:rsidRDefault="00ED372C" w:rsidP="00AE4DC0">
            <w:pPr>
              <w:pStyle w:val="TAC"/>
              <w:rPr>
                <w:lang w:eastAsia="zh-CN"/>
              </w:rPr>
            </w:pPr>
            <w:r w:rsidRPr="00F8474E">
              <w:t>Note 6</w:t>
            </w:r>
          </w:p>
        </w:tc>
      </w:tr>
      <w:tr w:rsidR="00ED372C" w:rsidRPr="00F8474E" w14:paraId="1702973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01B2154"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DA6C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90CE82"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F4F1CFA"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9179528"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8C226C8"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5674E2"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CF0513" w14:textId="77777777" w:rsidR="00ED372C" w:rsidRPr="00F8474E" w:rsidRDefault="00ED372C" w:rsidP="00AE4DC0">
            <w:pPr>
              <w:pStyle w:val="TAC"/>
            </w:pPr>
            <w:r w:rsidRPr="00F8474E">
              <w:t>Note 6</w:t>
            </w:r>
          </w:p>
        </w:tc>
      </w:tr>
      <w:tr w:rsidR="00ED372C" w:rsidRPr="00F8474E" w14:paraId="20BA074F" w14:textId="77777777" w:rsidTr="00AE4DC0">
        <w:trPr>
          <w:trHeight w:val="27"/>
          <w:jc w:val="center"/>
        </w:trPr>
        <w:tc>
          <w:tcPr>
            <w:tcW w:w="960" w:type="dxa"/>
            <w:vMerge w:val="restart"/>
            <w:tcBorders>
              <w:top w:val="single" w:sz="4" w:space="0" w:color="auto"/>
              <w:left w:val="single" w:sz="4" w:space="0" w:color="auto"/>
              <w:bottom w:val="single" w:sz="4" w:space="0" w:color="auto"/>
              <w:right w:val="single" w:sz="4" w:space="0" w:color="auto"/>
            </w:tcBorders>
          </w:tcPr>
          <w:p w14:paraId="4259AE7F" w14:textId="19B458E6" w:rsidR="00ED372C" w:rsidRPr="00F8474E" w:rsidRDefault="00ED372C" w:rsidP="00AE4DC0">
            <w:pPr>
              <w:pStyle w:val="TAC"/>
              <w:rPr>
                <w:lang w:eastAsia="zh-CN"/>
              </w:rPr>
            </w:pPr>
            <w:r w:rsidRPr="00F8474E">
              <w:rPr>
                <w:lang w:eastAsia="zh-CN"/>
              </w:rPr>
              <w:t>50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81CED"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1CA5AF5" w14:textId="77777777" w:rsidR="00ED372C" w:rsidRPr="00F8474E" w:rsidRDefault="00ED372C" w:rsidP="00AE4DC0">
            <w:pPr>
              <w:pStyle w:val="TAC"/>
              <w:rPr>
                <w:lang w:val="sv-SE" w:eastAsia="zh-CN"/>
              </w:rPr>
            </w:pPr>
            <w:r w:rsidRPr="00F8474E">
              <w:rPr>
                <w:lang w:val="sv-SE" w:eastAsia="zh-CN"/>
              </w:rPr>
              <w:t>60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103EF2" w14:textId="77777777" w:rsidR="00ED372C" w:rsidRPr="00F8474E" w:rsidRDefault="00ED372C" w:rsidP="00AE4DC0">
            <w:pPr>
              <w:pStyle w:val="TAC"/>
              <w:rPr>
                <w:lang w:eastAsia="zh-CN"/>
              </w:rPr>
            </w:pPr>
            <w:r w:rsidRPr="00F8474E">
              <w:t>≥24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194BB0D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E3EFF46" w14:textId="0E9F0A01"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D409DB"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8ADFD7" w14:textId="77777777" w:rsidR="00ED372C" w:rsidRPr="00F8474E" w:rsidRDefault="00ED372C" w:rsidP="00AE4DC0">
            <w:pPr>
              <w:pStyle w:val="TAC"/>
            </w:pPr>
            <w:r w:rsidRPr="00F8474E">
              <w:rPr>
                <w:lang w:eastAsia="zh-CN"/>
              </w:rPr>
              <w:t>-50</w:t>
            </w:r>
          </w:p>
        </w:tc>
      </w:tr>
      <w:tr w:rsidR="00ED372C" w:rsidRPr="00F8474E" w14:paraId="250CE051"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BB73120"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DE460C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61AF6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93A91C"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6CB8013"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7FD17C4"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5385A340"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48D4C16A" w14:textId="77777777" w:rsidR="00ED372C" w:rsidRPr="00F8474E" w:rsidRDefault="00ED372C" w:rsidP="00AE4DC0">
            <w:pPr>
              <w:pStyle w:val="TAC"/>
            </w:pPr>
            <w:r w:rsidRPr="00F8474E">
              <w:rPr>
                <w:lang w:eastAsia="zh-CN"/>
              </w:rPr>
              <w:t>-50</w:t>
            </w:r>
          </w:p>
        </w:tc>
      </w:tr>
      <w:tr w:rsidR="00ED372C" w:rsidRPr="00F8474E" w14:paraId="0E0715A9"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A0650F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F5D609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4F2559"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588C6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70FAA7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F0C00B5"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3F94C" w14:textId="77777777" w:rsidR="00ED372C" w:rsidRPr="00F8474E" w:rsidRDefault="00ED372C" w:rsidP="00AE4DC0">
            <w:pPr>
              <w:pStyle w:val="TAC"/>
            </w:pPr>
            <w:r w:rsidRPr="00F8474E">
              <w:t>-120</w:t>
            </w:r>
          </w:p>
        </w:tc>
        <w:tc>
          <w:tcPr>
            <w:tcW w:w="1275" w:type="dxa"/>
            <w:tcBorders>
              <w:top w:val="single" w:sz="4" w:space="0" w:color="auto"/>
              <w:left w:val="single" w:sz="4" w:space="0" w:color="auto"/>
              <w:bottom w:val="single" w:sz="4" w:space="0" w:color="auto"/>
              <w:right w:val="single" w:sz="4" w:space="0" w:color="auto"/>
            </w:tcBorders>
            <w:hideMark/>
          </w:tcPr>
          <w:p w14:paraId="53FF8E68" w14:textId="77777777" w:rsidR="00ED372C" w:rsidRPr="00F8474E" w:rsidRDefault="00ED372C" w:rsidP="00AE4DC0">
            <w:pPr>
              <w:pStyle w:val="TAC"/>
            </w:pPr>
            <w:r w:rsidRPr="00F8474E">
              <w:rPr>
                <w:lang w:eastAsia="zh-CN"/>
              </w:rPr>
              <w:t>-50</w:t>
            </w:r>
          </w:p>
        </w:tc>
      </w:tr>
      <w:tr w:rsidR="00ED372C" w:rsidRPr="00F8474E" w14:paraId="0F55406C"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0D69AC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FBDE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08C9B18"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26E77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88ADB4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20A45B3"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20ABE3" w14:textId="77777777" w:rsidR="00ED372C" w:rsidRPr="00F8474E" w:rsidRDefault="00ED372C" w:rsidP="00AE4DC0">
            <w:pPr>
              <w:pStyle w:val="TAC"/>
            </w:pPr>
            <w:r w:rsidRPr="00F8474E">
              <w:t>-119.5</w:t>
            </w:r>
          </w:p>
        </w:tc>
        <w:tc>
          <w:tcPr>
            <w:tcW w:w="1275" w:type="dxa"/>
            <w:tcBorders>
              <w:top w:val="single" w:sz="4" w:space="0" w:color="auto"/>
              <w:left w:val="single" w:sz="4" w:space="0" w:color="auto"/>
              <w:bottom w:val="single" w:sz="4" w:space="0" w:color="auto"/>
              <w:right w:val="single" w:sz="4" w:space="0" w:color="auto"/>
            </w:tcBorders>
            <w:hideMark/>
          </w:tcPr>
          <w:p w14:paraId="436EDE5C" w14:textId="77777777" w:rsidR="00ED372C" w:rsidRPr="00F8474E" w:rsidRDefault="00ED372C" w:rsidP="00AE4DC0">
            <w:pPr>
              <w:pStyle w:val="TAC"/>
            </w:pPr>
            <w:r w:rsidRPr="00F8474E">
              <w:rPr>
                <w:lang w:eastAsia="zh-CN"/>
              </w:rPr>
              <w:t>-50</w:t>
            </w:r>
          </w:p>
        </w:tc>
      </w:tr>
      <w:tr w:rsidR="00ED372C" w:rsidRPr="00F8474E" w14:paraId="6178C882"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4953045"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A69BA6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2009F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2BCE01"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08AE4D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B78E17F"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F8820" w14:textId="77777777" w:rsidR="00ED372C" w:rsidRPr="00F8474E" w:rsidRDefault="00ED372C" w:rsidP="00AE4DC0">
            <w:pPr>
              <w:pStyle w:val="TAC"/>
            </w:pPr>
            <w:r w:rsidRPr="00F8474E">
              <w:t>-119</w:t>
            </w:r>
          </w:p>
        </w:tc>
        <w:tc>
          <w:tcPr>
            <w:tcW w:w="1275" w:type="dxa"/>
            <w:tcBorders>
              <w:top w:val="single" w:sz="4" w:space="0" w:color="auto"/>
              <w:left w:val="single" w:sz="4" w:space="0" w:color="auto"/>
              <w:bottom w:val="single" w:sz="4" w:space="0" w:color="auto"/>
              <w:right w:val="single" w:sz="4" w:space="0" w:color="auto"/>
            </w:tcBorders>
            <w:hideMark/>
          </w:tcPr>
          <w:p w14:paraId="4CC5F5F0" w14:textId="77777777" w:rsidR="00ED372C" w:rsidRPr="00F8474E" w:rsidRDefault="00ED372C" w:rsidP="00AE4DC0">
            <w:pPr>
              <w:pStyle w:val="TAC"/>
            </w:pPr>
            <w:r w:rsidRPr="00F8474E">
              <w:rPr>
                <w:lang w:eastAsia="zh-CN"/>
              </w:rPr>
              <w:t>-50</w:t>
            </w:r>
          </w:p>
        </w:tc>
      </w:tr>
      <w:tr w:rsidR="00ED372C" w:rsidRPr="00F8474E" w14:paraId="5A0B190A"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1B118A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20B174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E88042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137F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E072C4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43B478A"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342A22" w14:textId="77777777" w:rsidR="00ED372C" w:rsidRPr="00F8474E" w:rsidRDefault="00ED372C" w:rsidP="00AE4DC0">
            <w:pPr>
              <w:pStyle w:val="TAC"/>
            </w:pPr>
            <w:r w:rsidRPr="00F8474E">
              <w:t>-118.5</w:t>
            </w:r>
          </w:p>
        </w:tc>
        <w:tc>
          <w:tcPr>
            <w:tcW w:w="1275" w:type="dxa"/>
            <w:tcBorders>
              <w:top w:val="single" w:sz="4" w:space="0" w:color="auto"/>
              <w:left w:val="single" w:sz="4" w:space="0" w:color="auto"/>
              <w:bottom w:val="single" w:sz="4" w:space="0" w:color="auto"/>
              <w:right w:val="single" w:sz="4" w:space="0" w:color="auto"/>
            </w:tcBorders>
            <w:hideMark/>
          </w:tcPr>
          <w:p w14:paraId="7941529C" w14:textId="77777777" w:rsidR="00ED372C" w:rsidRPr="00F8474E" w:rsidRDefault="00ED372C" w:rsidP="00AE4DC0">
            <w:pPr>
              <w:pStyle w:val="TAC"/>
            </w:pPr>
            <w:r w:rsidRPr="00F8474E">
              <w:rPr>
                <w:lang w:eastAsia="zh-CN"/>
              </w:rPr>
              <w:t>-50</w:t>
            </w:r>
          </w:p>
        </w:tc>
      </w:tr>
      <w:tr w:rsidR="00ED372C" w:rsidRPr="00F8474E" w14:paraId="68AC10B3"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6CC83E6"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EED04A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D7EB9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7685F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8FDCA04"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B3BD645" w14:textId="77777777" w:rsidR="00ED372C" w:rsidRPr="00F8474E" w:rsidRDefault="00ED372C" w:rsidP="00AE4DC0">
            <w:pPr>
              <w:pStyle w:val="TAC"/>
            </w:pPr>
            <w:r w:rsidRPr="00F8474E">
              <w:rPr>
                <w:lang w:eastAsia="zh-CN"/>
              </w:rPr>
              <w:t>NR</w:t>
            </w:r>
            <w:r w:rsidRPr="00F8474E">
              <w:t>_</w:t>
            </w:r>
            <w:r w:rsidRPr="00F8474E">
              <w:rPr>
                <w:lang w:eastAsia="zh-CN"/>
              </w:rPr>
              <w:t>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97CE3D" w14:textId="77777777" w:rsidR="00ED372C" w:rsidRPr="00F8474E" w:rsidRDefault="00ED372C" w:rsidP="00AE4DC0">
            <w:pPr>
              <w:pStyle w:val="TAC"/>
            </w:pPr>
            <w:r w:rsidRPr="00F8474E">
              <w:t>-118</w:t>
            </w:r>
          </w:p>
        </w:tc>
        <w:tc>
          <w:tcPr>
            <w:tcW w:w="1275" w:type="dxa"/>
            <w:tcBorders>
              <w:top w:val="single" w:sz="4" w:space="0" w:color="auto"/>
              <w:left w:val="single" w:sz="4" w:space="0" w:color="auto"/>
              <w:bottom w:val="single" w:sz="4" w:space="0" w:color="auto"/>
              <w:right w:val="single" w:sz="4" w:space="0" w:color="auto"/>
            </w:tcBorders>
            <w:hideMark/>
          </w:tcPr>
          <w:p w14:paraId="27CFC457" w14:textId="77777777" w:rsidR="00ED372C" w:rsidRPr="00F8474E" w:rsidRDefault="00ED372C" w:rsidP="00AE4DC0">
            <w:pPr>
              <w:pStyle w:val="TAC"/>
            </w:pPr>
            <w:r w:rsidRPr="00F8474E">
              <w:rPr>
                <w:lang w:eastAsia="zh-CN"/>
              </w:rPr>
              <w:t>-50</w:t>
            </w:r>
          </w:p>
        </w:tc>
      </w:tr>
      <w:tr w:rsidR="00ED372C" w:rsidRPr="00F8474E" w14:paraId="5637544B"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C098DB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EE53A"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FC8E9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F6998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6DDBF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9C6479" w14:textId="77777777" w:rsidR="00ED372C" w:rsidRPr="00F8474E" w:rsidRDefault="00ED372C" w:rsidP="00AE4DC0">
            <w:pPr>
              <w:pStyle w:val="TAC"/>
              <w:rPr>
                <w:lang w:eastAsia="zh-CN"/>
              </w:rPr>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C77CAE" w14:textId="77777777" w:rsidR="00ED372C" w:rsidRPr="00F8474E" w:rsidRDefault="00ED372C" w:rsidP="00AE4DC0">
            <w:pPr>
              <w:pStyle w:val="TAC"/>
            </w:pPr>
            <w:r w:rsidRPr="00F8474E">
              <w:t>-117.5</w:t>
            </w:r>
          </w:p>
        </w:tc>
        <w:tc>
          <w:tcPr>
            <w:tcW w:w="1275" w:type="dxa"/>
            <w:tcBorders>
              <w:top w:val="single" w:sz="4" w:space="0" w:color="auto"/>
              <w:left w:val="single" w:sz="4" w:space="0" w:color="auto"/>
              <w:bottom w:val="single" w:sz="4" w:space="0" w:color="auto"/>
              <w:right w:val="single" w:sz="4" w:space="0" w:color="auto"/>
            </w:tcBorders>
            <w:hideMark/>
          </w:tcPr>
          <w:p w14:paraId="5A06E977" w14:textId="77777777" w:rsidR="00ED372C" w:rsidRPr="00F8474E" w:rsidRDefault="00ED372C" w:rsidP="00AE4DC0">
            <w:pPr>
              <w:pStyle w:val="TAC"/>
              <w:rPr>
                <w:lang w:eastAsia="zh-CN"/>
              </w:rPr>
            </w:pPr>
            <w:r w:rsidRPr="00F8474E">
              <w:rPr>
                <w:lang w:eastAsia="zh-CN"/>
              </w:rPr>
              <w:t>-50</w:t>
            </w:r>
          </w:p>
        </w:tc>
      </w:tr>
      <w:tr w:rsidR="00ED372C" w:rsidRPr="00F8474E" w14:paraId="46283CA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23A9A7D3"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E9816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AAE0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5B581" w14:textId="77777777" w:rsidR="00ED372C" w:rsidRPr="00F8474E" w:rsidRDefault="00ED372C" w:rsidP="00AE4DC0">
            <w:pPr>
              <w:pStyle w:val="TAC"/>
              <w:rPr>
                <w:lang w:eastAsia="zh-CN"/>
              </w:rPr>
            </w:pPr>
            <w:r w:rsidRPr="00F8474E">
              <w:t>≥ 64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FC0CA89"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226DE36"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277B6F"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B7258D" w14:textId="77777777" w:rsidR="00ED372C" w:rsidRPr="00F8474E" w:rsidRDefault="00ED372C" w:rsidP="00AE4DC0">
            <w:pPr>
              <w:pStyle w:val="TAC"/>
            </w:pPr>
            <w:r w:rsidRPr="00F8474E">
              <w:t>Note 6</w:t>
            </w:r>
          </w:p>
        </w:tc>
      </w:tr>
      <w:tr w:rsidR="00ED372C" w:rsidRPr="00F8474E" w14:paraId="70096204"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10AAE55A" w14:textId="77777777" w:rsidR="00ED372C" w:rsidRPr="00F8474E" w:rsidRDefault="00ED372C" w:rsidP="00AE4DC0">
            <w:pPr>
              <w:pStyle w:val="TAC"/>
              <w:rPr>
                <w:lang w:eastAsia="zh-CN"/>
              </w:rPr>
            </w:pPr>
            <w:r w:rsidRPr="00F8474E">
              <w:rPr>
                <w:lang w:eastAsia="zh-CN"/>
              </w:rPr>
              <w:t>10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72D60A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2E187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11A6F2F"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E285030"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B9933C7"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643A53"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1E64AE" w14:textId="77777777" w:rsidR="00ED372C" w:rsidRPr="00F8474E" w:rsidRDefault="00ED372C" w:rsidP="00AE4DC0">
            <w:pPr>
              <w:pStyle w:val="TAC"/>
            </w:pPr>
            <w:r w:rsidRPr="00F8474E">
              <w:t>Note 6</w:t>
            </w:r>
          </w:p>
        </w:tc>
      </w:tr>
      <w:tr w:rsidR="00ED372C" w:rsidRPr="00F8474E" w14:paraId="1655B877"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33022891" w14:textId="77777777" w:rsidR="00ED372C" w:rsidRPr="00F8474E" w:rsidRDefault="00ED372C" w:rsidP="00AE4DC0">
            <w:pPr>
              <w:pStyle w:val="TAN"/>
            </w:pPr>
            <w:r w:rsidRPr="00F8474E">
              <w:t>NOTE 1:</w:t>
            </w:r>
            <w:r w:rsidRPr="00F8474E">
              <w:tab/>
              <w:t>Minimum PRS bandwidth, which is minimum of the PRS bandwidths of resource j and resource i.</w:t>
            </w:r>
          </w:p>
          <w:p w14:paraId="74DB18EA" w14:textId="3B369FE4" w:rsidR="00ED372C" w:rsidRPr="00F8474E" w:rsidRDefault="00ED372C" w:rsidP="00AE4DC0">
            <w:pPr>
              <w:pStyle w:val="TAN"/>
              <w:rPr>
                <w:iCs/>
                <w:szCs w:val="18"/>
                <w:lang w:val="en-US" w:eastAsia="zh-CN"/>
              </w:rPr>
            </w:pPr>
            <w:r w:rsidRPr="00F8474E">
              <w:t>NOTE 2:</w:t>
            </w:r>
            <w:r w:rsidR="004923A9">
              <w:tab/>
            </w:r>
            <w:r w:rsidRPr="00F8474E">
              <w:t xml:space="preserve">Minimum number of PRS resource repetitions among resource j and resource i. </w:t>
            </w:r>
            <m:oMath>
              <m:sSubSup>
                <m:sSubSupPr>
                  <m:ctrlPr>
                    <w:rPr>
                      <w:rFonts w:ascii="Cambria Math" w:hAnsi="Cambria Math"/>
                      <w:i/>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rPr>
                <w:b/>
                <w:bCs/>
                <w:lang w:eastAsia="zh-CN"/>
              </w:rPr>
              <w:t xml:space="preserve"> </w:t>
            </w:r>
            <w:r w:rsidRPr="00F8474E">
              <w:rPr>
                <w:szCs w:val="18"/>
              </w:rPr>
              <w:t xml:space="preserve">are configured by higher layer parameter </w:t>
            </w:r>
            <w:r w:rsidRPr="00F8474E">
              <w:rPr>
                <w:i/>
                <w:szCs w:val="18"/>
              </w:rPr>
              <w:t xml:space="preserve">dl-PRS-ResourceRepetitionFactor, dl-PRS-NumSymbols </w:t>
            </w:r>
            <w:r w:rsidRPr="00847CA9">
              <w:rPr>
                <w:iCs/>
                <w:szCs w:val="18"/>
              </w:rPr>
              <w:t>and</w:t>
            </w:r>
            <w:r w:rsidRPr="00F8474E">
              <w:rPr>
                <w:i/>
                <w:szCs w:val="18"/>
              </w:rPr>
              <w:t xml:space="preserve"> dl-PRS-CombSizeN</w:t>
            </w:r>
            <w:r w:rsidR="00847CA9">
              <w:rPr>
                <w:i/>
                <w:szCs w:val="18"/>
              </w:rPr>
              <w:t xml:space="preserve"> </w:t>
            </w:r>
            <w:r w:rsidRPr="00F8474E">
              <w:rPr>
                <w:iCs/>
                <w:szCs w:val="18"/>
              </w:rPr>
              <w:t>defined in TS 37.355 [</w:t>
            </w:r>
            <w:r>
              <w:rPr>
                <w:rFonts w:hint="eastAsia"/>
                <w:iCs/>
                <w:szCs w:val="18"/>
                <w:lang w:eastAsia="zh-CN"/>
              </w:rPr>
              <w:t>49</w:t>
            </w:r>
            <w:r w:rsidRPr="00F8474E">
              <w:rPr>
                <w:iCs/>
                <w:szCs w:val="18"/>
              </w:rPr>
              <w:t>], respectively</w:t>
            </w:r>
            <w:r w:rsidRPr="00F8474E">
              <w:rPr>
                <w:iCs/>
                <w:szCs w:val="18"/>
                <w:lang w:val="en-US" w:eastAsia="zh-CN"/>
              </w:rPr>
              <w:t>.</w:t>
            </w:r>
          </w:p>
          <w:p w14:paraId="1457CBD6" w14:textId="77777777" w:rsidR="00ED372C" w:rsidRPr="00F8474E" w:rsidRDefault="00ED372C" w:rsidP="00AE4DC0">
            <w:pPr>
              <w:pStyle w:val="TAN"/>
            </w:pPr>
            <w:r w:rsidRPr="00F8474E">
              <w:t>N</w:t>
            </w:r>
            <w:r w:rsidRPr="00F8474E">
              <w:rPr>
                <w:lang w:eastAsia="zh-CN"/>
              </w:rPr>
              <w:t>OTE</w:t>
            </w:r>
            <w:r w:rsidRPr="00F8474E">
              <w:t xml:space="preserve"> 3:</w:t>
            </w:r>
            <w:r w:rsidRPr="00F8474E">
              <w:tab/>
              <w:t>Io is assumed to have constant EPRE across the bandwidth.</w:t>
            </w:r>
          </w:p>
          <w:p w14:paraId="073389EB" w14:textId="77777777" w:rsidR="00ED372C" w:rsidRPr="00F8474E" w:rsidRDefault="00ED372C" w:rsidP="00AE4DC0">
            <w:pPr>
              <w:pStyle w:val="TAN"/>
            </w:pPr>
            <w:r w:rsidRPr="00F8474E">
              <w:t>N</w:t>
            </w:r>
            <w:r w:rsidRPr="00F8474E">
              <w:rPr>
                <w:lang w:eastAsia="zh-CN"/>
              </w:rPr>
              <w:t>OTE</w:t>
            </w:r>
            <w:r w:rsidRPr="00F8474E">
              <w:t xml:space="preserve"> 4:</w:t>
            </w:r>
            <w:r w:rsidRPr="00F8474E">
              <w:tab/>
              <w:t xml:space="preserve">NR operating band groups in FR1 are as defined in </w:t>
            </w:r>
            <w:r>
              <w:t>TS</w:t>
            </w:r>
            <w:r>
              <w:rPr>
                <w:rFonts w:hint="eastAsia"/>
                <w:lang w:eastAsia="zh-CN"/>
              </w:rPr>
              <w:t xml:space="preserve"> 38.133 [50] </w:t>
            </w:r>
            <w:r w:rsidRPr="00F8474E">
              <w:t>clause 3.5.2.</w:t>
            </w:r>
          </w:p>
          <w:p w14:paraId="5F3EA02F" w14:textId="77777777" w:rsidR="00ED372C" w:rsidRPr="00F8474E" w:rsidRDefault="00ED372C" w:rsidP="00AE4DC0">
            <w:pPr>
              <w:pStyle w:val="TAN"/>
            </w:pPr>
            <w:r w:rsidRPr="00F8474E">
              <w:t>N</w:t>
            </w:r>
            <w:r w:rsidRPr="00F8474E">
              <w:rPr>
                <w:lang w:eastAsia="zh-CN"/>
              </w:rPr>
              <w:t>OTE</w:t>
            </w:r>
            <w:r w:rsidRPr="00F8474E">
              <w:t xml:space="preserve"> 5:</w:t>
            </w:r>
            <w:r w:rsidRPr="00F8474E">
              <w:tab/>
              <w:t>Tc is the basic timing unit defined in TS 38.211 [</w:t>
            </w:r>
            <w:r>
              <w:rPr>
                <w:rFonts w:hint="eastAsia"/>
                <w:lang w:eastAsia="zh-CN"/>
              </w:rPr>
              <w:t>53</w:t>
            </w:r>
            <w:r w:rsidRPr="00F8474E">
              <w:t>].</w:t>
            </w:r>
          </w:p>
          <w:p w14:paraId="0094248A" w14:textId="5C35CB28" w:rsidR="00ED372C" w:rsidRPr="00F8474E" w:rsidRDefault="00ED372C" w:rsidP="00AE4DC0">
            <w:pPr>
              <w:pStyle w:val="TAN"/>
            </w:pPr>
            <w:r w:rsidRPr="00F8474E">
              <w:t>NOTE 6:</w:t>
            </w:r>
            <w:r w:rsidRPr="00F8474E">
              <w:tab/>
              <w:t xml:space="preserve">The same bands and the same Io conditions for each band apply for this requirement as for the corresponding requirement with the PRS bandwidth of the smallest </w:t>
            </w:r>
            <w:r w:rsidR="00847CA9" w:rsidRPr="00847CA9">
              <w:t>P</w:t>
            </w:r>
            <w:r w:rsidRPr="00F8474E">
              <w:t>RB number for the corresponding SCS.</w:t>
            </w:r>
          </w:p>
          <w:p w14:paraId="4E4A601B" w14:textId="77777777" w:rsidR="00ED372C" w:rsidRPr="00F8474E" w:rsidRDefault="00ED372C" w:rsidP="00AE4DC0">
            <w:pPr>
              <w:pStyle w:val="TAN"/>
            </w:pPr>
            <w:r w:rsidRPr="00F8474E">
              <w:t>NOTE 7:</w:t>
            </w:r>
            <w:r w:rsidRPr="00F8474E">
              <w:tab/>
            </w:r>
            <w:r w:rsidRPr="00F8474E">
              <w:rPr>
                <w:lang w:val="en-US"/>
              </w:rPr>
              <w:t>Δ</w:t>
            </w:r>
            <w:r w:rsidRPr="00F8474E">
              <w:t xml:space="preserve">is </w:t>
            </w:r>
            <w:r w:rsidRPr="00F8474E">
              <w:rPr>
                <w:lang w:eastAsia="zh-CN"/>
              </w:rPr>
              <w:t>the value of the timing error margin for the RxTx TEG, reported via</w:t>
            </w:r>
            <w:r w:rsidRPr="00F8474E">
              <w:t xml:space="preserve"> </w:t>
            </w:r>
            <w:r w:rsidRPr="00F8474E">
              <w:rPr>
                <w:i/>
                <w:lang w:eastAsia="zh-CN"/>
              </w:rPr>
              <w:t>nr-UE-RxTxTEG-TimingErrorMargin</w:t>
            </w:r>
            <w:r w:rsidRPr="00F8474E">
              <w:t xml:space="preserve">. </w:t>
            </w:r>
            <w:r w:rsidRPr="00F8474E">
              <w:rPr>
                <w:lang w:val="en-US"/>
              </w:rPr>
              <w:t>Δ</w:t>
            </w:r>
            <w:r w:rsidRPr="00F8474E">
              <w:rPr>
                <w:lang w:val="en-US" w:eastAsia="zh-CN"/>
              </w:rPr>
              <w:t xml:space="preserve"> </w:t>
            </w:r>
            <w:r w:rsidRPr="00F8474E">
              <w:rPr>
                <w:lang w:eastAsia="zh-CN"/>
              </w:rPr>
              <w:t>can</w:t>
            </w:r>
            <w:r w:rsidRPr="00F8474E">
              <w:rPr>
                <w:bCs/>
              </w:rPr>
              <w:t xml:space="preserve">not be larger than the </w:t>
            </w:r>
            <w:r w:rsidRPr="00F8474E">
              <w:rPr>
                <w:bCs/>
                <w:lang w:eastAsia="zh-CN"/>
              </w:rPr>
              <w:t xml:space="preserve">sum of the margins in </w:t>
            </w:r>
            <w:r w:rsidRPr="00F8474E">
              <w:rPr>
                <w:lang w:eastAsia="zh-CN"/>
              </w:rPr>
              <w:t>t</w:t>
            </w:r>
            <w:r w:rsidRPr="00F8474E">
              <w:t xml:space="preserve">able </w:t>
            </w:r>
            <w:r w:rsidRPr="00374636">
              <w:rPr>
                <w:lang w:eastAsia="zh-CN"/>
              </w:rPr>
              <w:t>4.14.5</w:t>
            </w:r>
            <w:r w:rsidRPr="00374636">
              <w:t>-5</w:t>
            </w:r>
            <w:r w:rsidRPr="00F8474E">
              <w:t xml:space="preserve"> </w:t>
            </w:r>
            <w:r w:rsidRPr="00F8474E">
              <w:rPr>
                <w:lang w:eastAsia="zh-CN"/>
              </w:rPr>
              <w:t>(dependent on PRS/SRS BW) for any pair of individual UE Rx-Tx time difference measurements associated with the RxTx TEG. .</w:t>
            </w:r>
          </w:p>
        </w:tc>
      </w:tr>
    </w:tbl>
    <w:p w14:paraId="71926533" w14:textId="77777777" w:rsidR="00ED372C" w:rsidRPr="00605B7D" w:rsidRDefault="00ED372C" w:rsidP="00ED372C">
      <w:pPr>
        <w:rPr>
          <w:lang w:eastAsia="zh-CN"/>
        </w:rPr>
      </w:pPr>
    </w:p>
    <w:p w14:paraId="2EAB3DD5" w14:textId="77777777" w:rsidR="006F5B2D" w:rsidRPr="00374636" w:rsidRDefault="006F5B2D" w:rsidP="006F5B2D">
      <w:r w:rsidRPr="00374636">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lastRenderedPageBreak/>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46AC4AE5" w:rsidR="006F5B2D" w:rsidRPr="00374636" w:rsidRDefault="00847CA9" w:rsidP="00646690">
            <w:pPr>
              <w:keepNext/>
              <w:keepLines/>
              <w:spacing w:after="0"/>
              <w:jc w:val="center"/>
              <w:rPr>
                <w:rFonts w:ascii="Arial" w:hAnsi="Arial"/>
                <w:b/>
                <w:sz w:val="18"/>
              </w:rPr>
            </w:pPr>
            <w:r w:rsidRPr="00847CA9">
              <w:rPr>
                <w:rFonts w:ascii="Arial" w:hAnsi="Arial"/>
                <w:b/>
                <w:sz w:val="18"/>
              </w:rPr>
              <w:t>P</w:t>
            </w:r>
            <w:r w:rsidR="006F5B2D"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03E7A9B3"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5838A25F"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lastRenderedPageBreak/>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08EAD312" w:rsidR="006F5B2D" w:rsidRPr="00374636" w:rsidRDefault="00847CA9" w:rsidP="00646690">
            <w:pPr>
              <w:keepNext/>
              <w:keepLines/>
              <w:spacing w:after="0"/>
              <w:jc w:val="center"/>
              <w:rPr>
                <w:rFonts w:ascii="Arial" w:hAnsi="Arial"/>
                <w:b/>
                <w:sz w:val="18"/>
              </w:rPr>
            </w:pPr>
            <w:r w:rsidRPr="00847CA9">
              <w:rPr>
                <w:rFonts w:ascii="Arial" w:hAnsi="Arial"/>
                <w:b/>
                <w:sz w:val="18"/>
              </w:rPr>
              <w:t>P</w:t>
            </w:r>
            <w:r w:rsidR="006F5B2D"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498FD9EA"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173A5100"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558B2809" w14:textId="77777777" w:rsidR="00ED372C" w:rsidRDefault="00ED372C" w:rsidP="00ED372C">
      <w:pPr>
        <w:rPr>
          <w:lang w:eastAsia="zh-CN"/>
        </w:rPr>
      </w:pPr>
    </w:p>
    <w:p w14:paraId="568BBB8F" w14:textId="77777777" w:rsidR="00ED372C" w:rsidRPr="006B6398" w:rsidRDefault="00ED372C" w:rsidP="00ED372C">
      <w:r w:rsidRPr="006B6398">
        <w:t xml:space="preserve">The accuracy requirements in Table </w:t>
      </w:r>
      <w:r w:rsidRPr="007A1424">
        <w:t>4.14.5-3a</w:t>
      </w:r>
      <w:r w:rsidRPr="006B6398">
        <w:t xml:space="preserve"> for FR2 are valid under the following conditions:</w:t>
      </w:r>
    </w:p>
    <w:p w14:paraId="49A73211"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E389D34" w14:textId="77777777" w:rsidR="00ED372C" w:rsidRPr="006B6398" w:rsidRDefault="00ED372C" w:rsidP="00ED372C">
      <w:pPr>
        <w:ind w:left="568" w:hanging="284"/>
      </w:pPr>
      <w:r w:rsidRPr="006B6398">
        <w:t>PRP|</w:t>
      </w:r>
      <w:r w:rsidRPr="006B6398">
        <w:rPr>
          <w:vertAlign w:val="subscript"/>
        </w:rPr>
        <w:t>dBm</w:t>
      </w:r>
      <w:r w:rsidRPr="006B6398">
        <w:t xml:space="preserve"> according to</w:t>
      </w:r>
      <w:r>
        <w:rPr>
          <w:rFonts w:hint="eastAsia"/>
          <w:lang w:eastAsia="zh-CN"/>
        </w:rPr>
        <w:t xml:space="preserve"> TS 38.133</w:t>
      </w:r>
      <w:r w:rsidRPr="006B6398">
        <w:t xml:space="preserve"> Annex B.2.14 for a corresponding Band </w:t>
      </w:r>
    </w:p>
    <w:p w14:paraId="4CF3A45D" w14:textId="77777777" w:rsidR="00ED372C" w:rsidRPr="006B6398" w:rsidRDefault="00ED372C" w:rsidP="00ED372C">
      <w:pPr>
        <w:ind w:left="568" w:hanging="284"/>
      </w:pPr>
      <w:r w:rsidRPr="006B6398">
        <w:t>Number of measurement samples is less than 4</w:t>
      </w:r>
    </w:p>
    <w:p w14:paraId="39F560C6" w14:textId="77777777" w:rsidR="00ED372C" w:rsidRPr="006B6398" w:rsidRDefault="00ED372C" w:rsidP="00ED372C">
      <w:pPr>
        <w:ind w:left="568" w:hanging="284"/>
      </w:pPr>
      <w:r w:rsidRPr="006B6398">
        <w:t>AWGN propagation condition.</w:t>
      </w:r>
    </w:p>
    <w:p w14:paraId="158E4F5E" w14:textId="77777777" w:rsidR="00ED372C" w:rsidRPr="00F8474E" w:rsidRDefault="00ED372C" w:rsidP="00ED372C">
      <w:pPr>
        <w:pStyle w:val="TH"/>
      </w:pPr>
      <w:r w:rsidRPr="00F8474E">
        <w:t xml:space="preserve">Table </w:t>
      </w:r>
      <w:r w:rsidRPr="00374636">
        <w:rPr>
          <w:lang w:eastAsia="zh-CN"/>
        </w:rPr>
        <w:t>4.14.5</w:t>
      </w:r>
      <w:r w:rsidRPr="00374636">
        <w:t>-3</w:t>
      </w:r>
      <w:r w:rsidRPr="00F8474E">
        <w:t>a: UE Rx-Tx time difference measurement accuracy in FR2 in AWGN with reduced measurement samples</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ED372C" w:rsidRPr="00F8474E" w14:paraId="44B473D2" w14:textId="77777777" w:rsidTr="00AE4DC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F878EE9"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E82383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12721E1D" w14:textId="77777777" w:rsidTr="00AE4DC0">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59CC1C33" w14:textId="77777777" w:rsidR="00ED372C" w:rsidRPr="00F8474E" w:rsidRDefault="00ED372C" w:rsidP="00AE4DC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662B35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879A4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6A7397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6F922BB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55A412C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20379DE3" w14:textId="77777777" w:rsidTr="00AE4DC0">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3EF9F7A2" w14:textId="77777777" w:rsidR="00ED372C" w:rsidRPr="00F8474E" w:rsidRDefault="00ED372C" w:rsidP="00AE4DC0">
            <w:pPr>
              <w:spacing w:after="0"/>
              <w:rPr>
                <w:rFonts w:ascii="Arial" w:hAnsi="Arial"/>
                <w:b/>
                <w:sz w:val="18"/>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169DC511" w14:textId="77777777" w:rsidR="00ED372C" w:rsidRPr="00F8474E" w:rsidRDefault="00ED372C" w:rsidP="00AE4DC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D9DCE08" w14:textId="77777777" w:rsidR="00ED372C" w:rsidRPr="00F8474E" w:rsidRDefault="00ED372C" w:rsidP="00AE4DC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69F5CCDD" w14:textId="77777777" w:rsidR="00ED372C" w:rsidRPr="00F8474E" w:rsidRDefault="00ED372C" w:rsidP="00AE4DC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15C130D3" w14:textId="77777777" w:rsidR="00ED372C" w:rsidRPr="00F8474E" w:rsidRDefault="00ED372C" w:rsidP="00AE4DC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2F7ACF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581662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155B847E" w14:textId="77777777" w:rsidTr="00AE4DC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10B0D32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Note 5</w:t>
            </w:r>
          </w:p>
        </w:tc>
        <w:tc>
          <w:tcPr>
            <w:tcW w:w="851" w:type="dxa"/>
            <w:tcBorders>
              <w:top w:val="single" w:sz="6" w:space="0" w:color="auto"/>
              <w:left w:val="single" w:sz="6" w:space="0" w:color="auto"/>
              <w:bottom w:val="single" w:sz="4" w:space="0" w:color="auto"/>
              <w:right w:val="single" w:sz="6" w:space="0" w:color="auto"/>
            </w:tcBorders>
            <w:vAlign w:val="center"/>
            <w:hideMark/>
          </w:tcPr>
          <w:p w14:paraId="6AA12FC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4B37A87" w14:textId="697D7C51"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845" w:type="dxa"/>
            <w:tcBorders>
              <w:top w:val="single" w:sz="6" w:space="0" w:color="auto"/>
              <w:left w:val="single" w:sz="6" w:space="0" w:color="auto"/>
              <w:bottom w:val="single" w:sz="4" w:space="0" w:color="auto"/>
              <w:right w:val="single" w:sz="6" w:space="0" w:color="auto"/>
            </w:tcBorders>
            <w:hideMark/>
          </w:tcPr>
          <w:p w14:paraId="347069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578F391E" w14:textId="77777777" w:rsidR="00ED372C" w:rsidRPr="00F8474E" w:rsidRDefault="00ED372C" w:rsidP="00AE4DC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2C8F126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7C1155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7E08FD02"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2F694DC"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single" w:sz="4" w:space="0" w:color="auto"/>
              <w:left w:val="single" w:sz="6" w:space="0" w:color="auto"/>
              <w:bottom w:val="nil"/>
              <w:right w:val="single" w:sz="6" w:space="0" w:color="auto"/>
            </w:tcBorders>
            <w:hideMark/>
          </w:tcPr>
          <w:p w14:paraId="78B9B9E0" w14:textId="77777777" w:rsidR="00ED372C" w:rsidRPr="00F8474E" w:rsidRDefault="00ED372C" w:rsidP="00AE4DC0">
            <w:pPr>
              <w:pStyle w:val="TAC"/>
              <w:rPr>
                <w:lang w:val="sv-SE"/>
              </w:rPr>
            </w:pPr>
            <w:r w:rsidRPr="00F8474E">
              <w:rPr>
                <w:lang w:val="sv-SE"/>
              </w:rPr>
              <w:t>0</w:t>
            </w:r>
          </w:p>
        </w:tc>
        <w:tc>
          <w:tcPr>
            <w:tcW w:w="1133" w:type="dxa"/>
            <w:tcBorders>
              <w:top w:val="single" w:sz="6" w:space="0" w:color="auto"/>
              <w:left w:val="single" w:sz="6" w:space="0" w:color="auto"/>
              <w:bottom w:val="nil"/>
              <w:right w:val="single" w:sz="6" w:space="0" w:color="auto"/>
            </w:tcBorders>
            <w:hideMark/>
          </w:tcPr>
          <w:p w14:paraId="081CAD41"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4F2F5939"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667ECBE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96141D9"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327EF03" w14:textId="77777777" w:rsidR="00ED372C" w:rsidRPr="00F8474E" w:rsidRDefault="00ED372C" w:rsidP="00AE4DC0">
            <w:pPr>
              <w:pStyle w:val="TAC"/>
            </w:pPr>
            <w:r w:rsidRPr="00F8474E">
              <w:t>NOTE 6</w:t>
            </w:r>
          </w:p>
        </w:tc>
      </w:tr>
      <w:tr w:rsidR="00ED372C" w:rsidRPr="00F8474E" w14:paraId="775C5B50"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39DF3B66"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43F693B1"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58CCCC2"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6598180C"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DF81F1"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788BE83"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740177C3" w14:textId="77777777" w:rsidR="00ED372C" w:rsidRPr="00F8474E" w:rsidRDefault="00ED372C" w:rsidP="00AE4DC0">
            <w:pPr>
              <w:pStyle w:val="TAC"/>
            </w:pPr>
            <w:r w:rsidRPr="00F8474E">
              <w:t>NOTE 6</w:t>
            </w:r>
          </w:p>
        </w:tc>
      </w:tr>
      <w:tr w:rsidR="00ED372C" w:rsidRPr="00F8474E" w14:paraId="0C503B2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2D28066C"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738B2889"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C9EFEA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nil"/>
              <w:left w:val="single" w:sz="6" w:space="0" w:color="auto"/>
              <w:bottom w:val="nil"/>
              <w:right w:val="single" w:sz="6" w:space="0" w:color="auto"/>
            </w:tcBorders>
            <w:hideMark/>
          </w:tcPr>
          <w:p w14:paraId="3A9C9301"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23C05FA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621B4A0"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761B31BE" w14:textId="77777777" w:rsidR="00ED372C" w:rsidRPr="00F8474E" w:rsidRDefault="00ED372C" w:rsidP="00AE4DC0">
            <w:pPr>
              <w:pStyle w:val="TAC"/>
            </w:pPr>
            <w:r w:rsidRPr="00F8474E">
              <w:t>NOTE 6</w:t>
            </w:r>
          </w:p>
        </w:tc>
      </w:tr>
      <w:tr w:rsidR="00ED372C" w:rsidRPr="00F8474E" w14:paraId="0C5FA17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CF983F4"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single" w:sz="4" w:space="0" w:color="auto"/>
              <w:right w:val="single" w:sz="6" w:space="0" w:color="auto"/>
            </w:tcBorders>
          </w:tcPr>
          <w:p w14:paraId="0B482A7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A91F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CB48761"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34BA8DB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3DAD06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C7B2C4F" w14:textId="77777777" w:rsidR="00ED372C" w:rsidRPr="00F8474E" w:rsidRDefault="00ED372C" w:rsidP="00AE4DC0">
            <w:pPr>
              <w:pStyle w:val="TAC"/>
            </w:pPr>
            <w:r w:rsidRPr="00F8474E">
              <w:t>NOTE 6</w:t>
            </w:r>
          </w:p>
        </w:tc>
      </w:tr>
      <w:tr w:rsidR="00ED372C" w:rsidRPr="00F8474E" w14:paraId="0C0FDD2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BC18EF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nil"/>
              <w:left w:val="single" w:sz="6" w:space="0" w:color="auto"/>
              <w:bottom w:val="nil"/>
              <w:right w:val="single" w:sz="6" w:space="0" w:color="auto"/>
            </w:tcBorders>
            <w:hideMark/>
          </w:tcPr>
          <w:p w14:paraId="5B95AF68" w14:textId="77777777" w:rsidR="00ED372C" w:rsidRPr="00F8474E" w:rsidRDefault="00ED372C" w:rsidP="00AE4DC0">
            <w:pPr>
              <w:pStyle w:val="TAC"/>
              <w:rPr>
                <w:lang w:val="sv-SE"/>
              </w:rPr>
            </w:pPr>
            <w:r w:rsidRPr="00F8474E">
              <w:rPr>
                <w:lang w:val="sv-SE"/>
              </w:rPr>
              <w:t>-6</w:t>
            </w:r>
          </w:p>
        </w:tc>
        <w:tc>
          <w:tcPr>
            <w:tcW w:w="1133" w:type="dxa"/>
            <w:tcBorders>
              <w:top w:val="single" w:sz="6" w:space="0" w:color="auto"/>
              <w:left w:val="single" w:sz="6" w:space="0" w:color="auto"/>
              <w:bottom w:val="nil"/>
              <w:right w:val="single" w:sz="6" w:space="0" w:color="auto"/>
            </w:tcBorders>
            <w:hideMark/>
          </w:tcPr>
          <w:p w14:paraId="18770C4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2A1F2EC1"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09515A9D"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0DEADE"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5DF7F21B" w14:textId="77777777" w:rsidR="00ED372C" w:rsidRPr="00F8474E" w:rsidRDefault="00ED372C" w:rsidP="00AE4DC0">
            <w:pPr>
              <w:pStyle w:val="TAC"/>
            </w:pPr>
            <w:r w:rsidRPr="00F8474E">
              <w:t>NOTE 6</w:t>
            </w:r>
          </w:p>
        </w:tc>
      </w:tr>
      <w:tr w:rsidR="00ED372C" w:rsidRPr="00F8474E" w14:paraId="4737FF6F"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57A34DB2"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2EE8988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2C305E58"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56A00DA4"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553824D8"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65EA4B42"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6856062E" w14:textId="77777777" w:rsidR="00ED372C" w:rsidRPr="00F8474E" w:rsidRDefault="00ED372C" w:rsidP="00AE4DC0">
            <w:pPr>
              <w:pStyle w:val="TAC"/>
            </w:pPr>
            <w:r w:rsidRPr="00F8474E">
              <w:t>NOTE 6</w:t>
            </w:r>
          </w:p>
        </w:tc>
      </w:tr>
      <w:tr w:rsidR="00ED372C" w:rsidRPr="00F8474E" w14:paraId="3344B627"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A4F0E4E" w14:textId="77777777" w:rsidR="00ED372C" w:rsidRPr="00F8474E" w:rsidRDefault="00ED372C" w:rsidP="00AE4DC0">
            <w:pPr>
              <w:pStyle w:val="TAC"/>
              <w:rPr>
                <w:lang w:eastAsia="zh-CN"/>
              </w:rPr>
            </w:pPr>
            <w:r w:rsidRPr="00F8474E">
              <w:t>± 9+</w:t>
            </w:r>
            <w:r w:rsidRPr="00F8474E">
              <w:rPr>
                <w:lang w:eastAsia="ko-KR"/>
              </w:rPr>
              <w:sym w:font="Symbol" w:char="F064"/>
            </w:r>
          </w:p>
        </w:tc>
        <w:tc>
          <w:tcPr>
            <w:tcW w:w="851" w:type="dxa"/>
            <w:tcBorders>
              <w:top w:val="nil"/>
              <w:left w:val="single" w:sz="6" w:space="0" w:color="auto"/>
              <w:bottom w:val="nil"/>
              <w:right w:val="single" w:sz="6" w:space="0" w:color="auto"/>
            </w:tcBorders>
          </w:tcPr>
          <w:p w14:paraId="55E49D07"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E68F574"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5B9D29CC"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37595BF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A29D8E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32745098" w14:textId="77777777" w:rsidR="00ED372C" w:rsidRPr="00F8474E" w:rsidRDefault="00ED372C" w:rsidP="00AE4DC0">
            <w:pPr>
              <w:pStyle w:val="TAC"/>
            </w:pPr>
            <w:r w:rsidRPr="00F8474E">
              <w:t>NOTE 6</w:t>
            </w:r>
          </w:p>
        </w:tc>
      </w:tr>
      <w:tr w:rsidR="00ED372C" w:rsidRPr="00F8474E" w14:paraId="488DEB6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6E0CD553"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nil"/>
              <w:right w:val="single" w:sz="6" w:space="0" w:color="auto"/>
            </w:tcBorders>
          </w:tcPr>
          <w:p w14:paraId="7D60C536"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047AB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2C1F9FA"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9FF34B"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45474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9CD6AFB" w14:textId="77777777" w:rsidR="00ED372C" w:rsidRPr="00F8474E" w:rsidRDefault="00ED372C" w:rsidP="00AE4DC0">
            <w:pPr>
              <w:pStyle w:val="TAC"/>
            </w:pPr>
            <w:r w:rsidRPr="00F8474E">
              <w:t>NOTE 6</w:t>
            </w:r>
          </w:p>
        </w:tc>
      </w:tr>
      <w:tr w:rsidR="00ED372C" w:rsidRPr="00F8474E" w14:paraId="547C11FE" w14:textId="77777777" w:rsidTr="00AE4DC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78C0465" w14:textId="77777777" w:rsidR="00ED372C" w:rsidRPr="00F8474E" w:rsidRDefault="00ED372C" w:rsidP="00AE4DC0">
            <w:pPr>
              <w:pStyle w:val="TAN"/>
            </w:pPr>
            <w:r w:rsidRPr="00F8474E">
              <w:t>NOTE 1:</w:t>
            </w:r>
            <w:r w:rsidRPr="00F8474E">
              <w:tab/>
              <w:t>This minimum Io condition is expressed as the average Io per RE over all REs in an OFDM symbol.</w:t>
            </w:r>
          </w:p>
          <w:p w14:paraId="2191387C" w14:textId="77777777" w:rsidR="00ED372C" w:rsidRPr="00F8474E" w:rsidRDefault="00ED372C" w:rsidP="00AE4DC0">
            <w:pPr>
              <w:pStyle w:val="TAN"/>
            </w:pPr>
            <w:r w:rsidRPr="00F8474E">
              <w:t>NOTE 2:</w:t>
            </w:r>
            <w:r w:rsidRPr="00F8474E">
              <w:tab/>
              <w:t xml:space="preserve">NR operating band groups are as defined in </w:t>
            </w:r>
            <w:r>
              <w:rPr>
                <w:rFonts w:hint="eastAsia"/>
                <w:lang w:eastAsia="zh-CN"/>
              </w:rPr>
              <w:t xml:space="preserve">TS 38.133 </w:t>
            </w:r>
            <w:r w:rsidRPr="00F8474E">
              <w:t>Section 3.5.</w:t>
            </w:r>
          </w:p>
          <w:p w14:paraId="5B30C3D0" w14:textId="0CAB5D26" w:rsidR="00ED372C" w:rsidRPr="00F8474E" w:rsidRDefault="00ED372C" w:rsidP="00AE4DC0">
            <w:pPr>
              <w:pStyle w:val="TAN"/>
            </w:pPr>
            <w:r w:rsidRPr="00F8474E">
              <w:t>NOTE 3:</w:t>
            </w:r>
            <w:r w:rsidRPr="00F8474E">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t xml:space="preserve"> are configured by higher layer parameter dl-PRS-ResourceRepetitionFactor, dl-PRS-NumSymbols and dl-PRS-CombSizeN</w:t>
            </w:r>
            <w:r w:rsidR="00847CA9" w:rsidRPr="00847CA9">
              <w:t xml:space="preserve"> </w:t>
            </w:r>
            <w:r w:rsidRPr="00F8474E">
              <w:t>defined in TS 37.355 [</w:t>
            </w:r>
            <w:r>
              <w:rPr>
                <w:rFonts w:hint="eastAsia"/>
                <w:lang w:eastAsia="zh-CN"/>
              </w:rPr>
              <w:t>49</w:t>
            </w:r>
            <w:r w:rsidRPr="00F8474E">
              <w:t>].</w:t>
            </w:r>
          </w:p>
          <w:p w14:paraId="78D4E970" w14:textId="77777777" w:rsidR="00ED372C" w:rsidRPr="00F8474E" w:rsidRDefault="00ED372C" w:rsidP="00AE4DC0">
            <w:pPr>
              <w:pStyle w:val="TAN"/>
            </w:pPr>
            <w:r w:rsidRPr="00F8474E">
              <w:t>NOTE 4:</w:t>
            </w:r>
            <w:r w:rsidRPr="00F8474E">
              <w:tab/>
              <w:t>The Io is defined in PRS slots. The same Io range applies to PRS and non-PRS symbols. Io levels are different in PRS and non-PRS symbols within the same slot.</w:t>
            </w:r>
          </w:p>
          <w:p w14:paraId="1B0C5697" w14:textId="77777777" w:rsidR="00ED372C" w:rsidRPr="00F8474E" w:rsidRDefault="00ED372C" w:rsidP="00AE4DC0">
            <w:pPr>
              <w:pStyle w:val="TAN"/>
            </w:pPr>
            <w:r w:rsidRPr="00F8474E">
              <w:t>NOTE 5:</w:t>
            </w:r>
            <w:r w:rsidRPr="00F8474E">
              <w:tab/>
              <w:t>Tc is the basic timing unit defined in TS 38.211 [</w:t>
            </w:r>
            <w:r>
              <w:rPr>
                <w:rFonts w:hint="eastAsia"/>
                <w:lang w:eastAsia="zh-CN"/>
              </w:rPr>
              <w:t>53</w:t>
            </w:r>
            <w:r w:rsidRPr="00F8474E">
              <w:t>].</w:t>
            </w:r>
          </w:p>
          <w:p w14:paraId="43629DB8" w14:textId="09632F19" w:rsidR="00ED372C" w:rsidRPr="00F8474E" w:rsidRDefault="00ED372C" w:rsidP="00AE4DC0">
            <w:pPr>
              <w:pStyle w:val="TAN"/>
            </w:pPr>
            <w:r w:rsidRPr="00F8474E">
              <w:t>NOTE 6:</w:t>
            </w:r>
            <w:r w:rsidRPr="00F8474E">
              <w:tab/>
              <w:t xml:space="preserve">The same bands and the same Io conditions for each band apply for this requirement as for the corresponding requirement with the PRS bandwidth of the smallest </w:t>
            </w:r>
            <w:r w:rsidR="00847CA9" w:rsidRPr="00847CA9">
              <w:t>P</w:t>
            </w:r>
            <w:r w:rsidRPr="00F8474E">
              <w:t>RB number for the corresponding SCS.</w:t>
            </w:r>
          </w:p>
          <w:p w14:paraId="394984E5" w14:textId="6B18FD95" w:rsidR="00ED372C" w:rsidRPr="00F8474E" w:rsidRDefault="00ED372C" w:rsidP="00AE4DC0">
            <w:pPr>
              <w:pStyle w:val="TAN"/>
            </w:pPr>
            <w:r w:rsidRPr="00F8474E">
              <w:t>NOTE 7:</w:t>
            </w:r>
            <w:r w:rsidRPr="00F8474E">
              <w:tab/>
            </w:r>
            <w:r w:rsidRPr="00F8474E">
              <w:sym w:font="Symbol" w:char="F064"/>
            </w:r>
            <w:r w:rsidRPr="00F8474E">
              <w:t xml:space="preserve"> is the margin determined from </w:t>
            </w:r>
            <w:r w:rsidRPr="00CB0EB5">
              <w:t xml:space="preserve">Table </w:t>
            </w:r>
            <w:r w:rsidRPr="00F81746">
              <w:rPr>
                <w:lang w:eastAsia="zh-CN"/>
              </w:rPr>
              <w:t>4.14.5</w:t>
            </w:r>
            <w:r w:rsidRPr="00F81746">
              <w:t>-</w:t>
            </w:r>
            <w:r w:rsidRPr="00F81746">
              <w:rPr>
                <w:rFonts w:hint="eastAsia"/>
                <w:lang w:eastAsia="zh-CN"/>
              </w:rPr>
              <w:t>6</w:t>
            </w:r>
            <w:r w:rsidRPr="00F81746">
              <w:t>.</w:t>
            </w:r>
          </w:p>
        </w:tc>
      </w:tr>
    </w:tbl>
    <w:p w14:paraId="36CB1E15" w14:textId="77777777" w:rsidR="00ED372C" w:rsidRDefault="00ED372C" w:rsidP="00ED372C">
      <w:pPr>
        <w:spacing w:before="180"/>
      </w:pPr>
    </w:p>
    <w:p w14:paraId="294DD92E" w14:textId="77777777" w:rsidR="00ED372C" w:rsidRPr="006B6398" w:rsidRDefault="00ED372C" w:rsidP="00ED372C">
      <w:pPr>
        <w:spacing w:before="180"/>
      </w:pPr>
      <w:r w:rsidRPr="006B6398">
        <w:t xml:space="preserve">The </w:t>
      </w:r>
      <w:r>
        <w:t xml:space="preserve">relative </w:t>
      </w:r>
      <w:r w:rsidRPr="006B6398">
        <w:t xml:space="preserve">accuracy requirements in Table </w:t>
      </w:r>
      <w:r w:rsidRPr="00D6563C">
        <w:t>4.14.5-3b</w:t>
      </w:r>
      <w:r w:rsidRPr="006B6398">
        <w:t xml:space="preserve"> for FR2 are valid under the following conditions:</w:t>
      </w:r>
    </w:p>
    <w:p w14:paraId="2A91937A"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DD37A06" w14:textId="77777777" w:rsidR="00ED372C" w:rsidRPr="006B6398" w:rsidRDefault="00ED372C" w:rsidP="00ED372C">
      <w:pPr>
        <w:ind w:left="568" w:hanging="284"/>
      </w:pPr>
      <w:r w:rsidRPr="006B6398">
        <w:t>PRP|</w:t>
      </w:r>
      <w:r w:rsidRPr="006B6398">
        <w:rPr>
          <w:vertAlign w:val="subscript"/>
        </w:rPr>
        <w:t>dBm</w:t>
      </w:r>
      <w:r w:rsidRPr="006B6398">
        <w:t xml:space="preserve"> according to </w:t>
      </w:r>
      <w:r>
        <w:rPr>
          <w:rFonts w:hint="eastAsia"/>
          <w:lang w:eastAsia="zh-CN"/>
        </w:rPr>
        <w:t xml:space="preserve">TS 38.133 </w:t>
      </w:r>
      <w:r w:rsidRPr="006B6398">
        <w:t xml:space="preserve">Annex B.2.14 for a corresponding Band </w:t>
      </w:r>
    </w:p>
    <w:p w14:paraId="24FD15B1" w14:textId="77777777" w:rsidR="00ED372C" w:rsidRPr="006B6398" w:rsidRDefault="00ED372C" w:rsidP="00ED372C">
      <w:r w:rsidRPr="006B6398">
        <w:t>AWGN propagation condition.</w:t>
      </w:r>
    </w:p>
    <w:p w14:paraId="1C35F527" w14:textId="77777777" w:rsidR="00ED372C" w:rsidRPr="006B6398" w:rsidRDefault="00ED372C" w:rsidP="00ED372C">
      <w:r>
        <w:rPr>
          <w:rFonts w:eastAsia="DengXian"/>
          <w:lang w:val="en-US" w:eastAsia="zh-CN"/>
        </w:rPr>
        <w:t>the</w:t>
      </w:r>
      <w:r w:rsidRPr="006B6398">
        <w:rPr>
          <w:rFonts w:eastAsia="DengXian"/>
          <w:lang w:val="en-US" w:eastAsia="zh-CN"/>
        </w:rPr>
        <w:t xml:space="preserve"> two UE Rx-Tx time difference measurements are </w:t>
      </w:r>
      <w:r>
        <w:rPr>
          <w:rFonts w:eastAsia="DengXian"/>
          <w:lang w:val="en-US" w:eastAsia="zh-CN"/>
        </w:rPr>
        <w:t>associated with the</w:t>
      </w:r>
      <w:r w:rsidRPr="006B6398">
        <w:rPr>
          <w:rFonts w:eastAsia="DengXian"/>
          <w:lang w:val="en-US" w:eastAsia="zh-CN"/>
        </w:rPr>
        <w:t xml:space="preserve"> same RxTx TEG</w:t>
      </w:r>
    </w:p>
    <w:p w14:paraId="5D0AA871" w14:textId="77777777" w:rsidR="00ED372C" w:rsidRPr="00F8474E" w:rsidRDefault="00ED372C" w:rsidP="00ED372C">
      <w:pPr>
        <w:pStyle w:val="TH"/>
        <w:rPr>
          <w:lang w:val="en-US" w:eastAsia="zh-CN"/>
        </w:rPr>
      </w:pPr>
      <w:r w:rsidRPr="00F8474E">
        <w:t xml:space="preserve">Table </w:t>
      </w:r>
      <w:r w:rsidRPr="007A1424">
        <w:t>4.14.5-3</w:t>
      </w:r>
      <w:r w:rsidRPr="00F8474E">
        <w:t>b: UE Rx-Tx time difference relative measurement accuracy in FR2 in AWGN with TEG reporting</w:t>
      </w:r>
    </w:p>
    <w:tbl>
      <w:tblPr>
        <w:tblW w:w="0" w:type="auto"/>
        <w:jc w:val="center"/>
        <w:tblLook w:val="01E0" w:firstRow="1" w:lastRow="1" w:firstColumn="1" w:lastColumn="1" w:noHBand="0" w:noVBand="0"/>
      </w:tblPr>
      <w:tblGrid>
        <w:gridCol w:w="1080"/>
        <w:gridCol w:w="1012"/>
        <w:gridCol w:w="695"/>
        <w:gridCol w:w="1249"/>
        <w:gridCol w:w="1322"/>
        <w:gridCol w:w="2766"/>
        <w:gridCol w:w="1507"/>
      </w:tblGrid>
      <w:tr w:rsidR="00ED372C" w:rsidRPr="00F8474E" w14:paraId="54DA1E0C"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7CECD7A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251940D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Conditions</w:t>
            </w:r>
          </w:p>
        </w:tc>
      </w:tr>
      <w:tr w:rsidR="00ED372C" w:rsidRPr="00F8474E" w14:paraId="1094C6DC"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EBFA24D" w14:textId="77777777" w:rsidR="00ED372C" w:rsidRPr="00F8474E" w:rsidRDefault="00ED372C" w:rsidP="00AE4DC0">
            <w:pPr>
              <w:spacing w:after="0"/>
              <w:rPr>
                <w:rFonts w:ascii="Arial" w:hAnsi="Arial"/>
                <w:b/>
                <w:sz w:val="18"/>
                <w:lang w:eastAsia="ko-KR"/>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8C24C0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0EC4DA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46C3C6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bandwidth</w:t>
            </w:r>
          </w:p>
          <w:p w14:paraId="0756773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vertAlign w:val="superscript"/>
                <w:lang w:eastAsia="ko-KR"/>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B274D9F" w14:textId="6B2C7A1E"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resource repetition</w:t>
            </w:r>
          </w:p>
          <w:p w14:paraId="4DD996CA" w14:textId="1AC56E93"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w:t>
            </w:r>
            <m:oMath>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T</m:t>
                  </m:r>
                </m:e>
                <m:sub>
                  <m:r>
                    <m:rPr>
                      <m:sty m:val="b"/>
                    </m:rPr>
                    <w:rPr>
                      <w:rFonts w:ascii="Cambria Math" w:hAnsi="Cambria Math"/>
                      <w:sz w:val="18"/>
                      <w:lang w:eastAsia="ko-KR"/>
                    </w:rPr>
                    <m:t>rep</m:t>
                  </m:r>
                </m:sub>
                <m:sup>
                  <m:r>
                    <m:rPr>
                      <m:sty m:val="b"/>
                    </m:rPr>
                    <w:rPr>
                      <w:rFonts w:ascii="Cambria Math" w:hAnsi="Cambria Math"/>
                      <w:sz w:val="18"/>
                      <w:lang w:eastAsia="ko-KR"/>
                    </w:rPr>
                    <m:t>PRS</m:t>
                  </m:r>
                </m:sup>
              </m:sSubSup>
              <m:r>
                <m:rPr>
                  <m:sty m:val="b"/>
                </m:rPr>
                <w:rPr>
                  <w:rFonts w:ascii="Cambria Math" w:hAnsi="Cambria Math"/>
                  <w:sz w:val="18"/>
                  <w:lang w:eastAsia="ko-KR"/>
                </w:rPr>
                <m:t>*</m:t>
              </m:r>
              <m:sSub>
                <m:sSubPr>
                  <m:ctrlPr>
                    <w:rPr>
                      <w:rFonts w:ascii="Cambria Math" w:eastAsia="DengXian" w:hAnsi="Cambria Math"/>
                      <w:b/>
                      <w:bCs/>
                      <w:i/>
                      <w:iCs/>
                      <w:sz w:val="18"/>
                      <w:szCs w:val="22"/>
                      <w:lang w:eastAsia="ko-KR"/>
                    </w:rPr>
                  </m:ctrlPr>
                </m:sSubPr>
                <m:e>
                  <m:r>
                    <m:rPr>
                      <m:sty m:val="b"/>
                    </m:rPr>
                    <w:rPr>
                      <w:rFonts w:ascii="Cambria Math" w:hAnsi="Cambria Math"/>
                      <w:sz w:val="18"/>
                      <w:lang w:eastAsia="ko-KR"/>
                    </w:rPr>
                    <m:t>L</m:t>
                  </m:r>
                </m:e>
                <m:sub>
                  <m:r>
                    <m:rPr>
                      <m:sty m:val="b"/>
                    </m:rPr>
                    <w:rPr>
                      <w:rFonts w:ascii="Cambria Math" w:hAnsi="Cambria Math"/>
                      <w:sz w:val="18"/>
                      <w:lang w:eastAsia="ko-KR"/>
                    </w:rPr>
                    <m:t>PRS</m:t>
                  </m:r>
                </m:sub>
              </m:sSub>
              <m:r>
                <m:rPr>
                  <m:sty m:val="b"/>
                </m:rPr>
                <w:rPr>
                  <w:rFonts w:ascii="Cambria Math" w:hAnsi="Cambria Math"/>
                  <w:sz w:val="18"/>
                  <w:lang w:eastAsia="ko-KR"/>
                </w:rPr>
                <m:t>/</m:t>
              </m:r>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K</m:t>
                  </m:r>
                </m:e>
                <m:sub>
                  <m:r>
                    <m:rPr>
                      <m:sty m:val="b"/>
                    </m:rPr>
                    <w:rPr>
                      <w:rFonts w:ascii="Cambria Math" w:hAnsi="Cambria Math"/>
                      <w:sz w:val="18"/>
                      <w:lang w:eastAsia="ko-KR"/>
                    </w:rPr>
                    <m:t>comb</m:t>
                  </m:r>
                </m:sub>
                <m:sup>
                  <m:r>
                    <m:rPr>
                      <m:sty m:val="b"/>
                    </m:rPr>
                    <w:rPr>
                      <w:rFonts w:ascii="Cambria Math" w:hAnsi="Cambria Math"/>
                      <w:sz w:val="18"/>
                      <w:lang w:eastAsia="ko-KR"/>
                    </w:rPr>
                    <m:t>PRS</m:t>
                  </m:r>
                </m:sup>
              </m:sSubSup>
            </m:oMath>
            <w:r w:rsidRPr="00F8474E">
              <w:rPr>
                <w:rFonts w:ascii="Arial" w:hAnsi="Arial"/>
                <w:b/>
                <w:sz w:val="18"/>
                <w:lang w:eastAsia="ko-KR"/>
              </w:rPr>
              <w:t>)</w:t>
            </w:r>
            <w:r w:rsidR="00A35A59">
              <w:rPr>
                <w:rFonts w:ascii="Arial" w:hAnsi="Arial"/>
                <w:b/>
                <w:sz w:val="18"/>
                <w:lang w:eastAsia="ko-KR"/>
              </w:rPr>
              <w:t xml:space="preserve"> </w:t>
            </w:r>
            <w:r w:rsidRPr="00F8474E">
              <w:rPr>
                <w:rFonts w:ascii="Arial" w:hAnsi="Arial"/>
                <w:b/>
                <w:sz w:val="18"/>
                <w:vertAlign w:val="superscript"/>
                <w:lang w:eastAsia="ko-KR"/>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F7AAEE8"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Io</w:t>
            </w:r>
            <w:r w:rsidRPr="00F8474E">
              <w:rPr>
                <w:rFonts w:ascii="Arial" w:hAnsi="Arial"/>
                <w:b/>
                <w:sz w:val="18"/>
                <w:vertAlign w:val="superscript"/>
                <w:lang w:eastAsia="ko-KR"/>
              </w:rPr>
              <w:t xml:space="preserve"> Note 3</w:t>
            </w:r>
            <w:r w:rsidRPr="00F8474E">
              <w:rPr>
                <w:rFonts w:ascii="Arial" w:hAnsi="Arial"/>
                <w:b/>
                <w:sz w:val="18"/>
                <w:lang w:eastAsia="ko-KR"/>
              </w:rPr>
              <w:t xml:space="preserve"> range</w:t>
            </w:r>
          </w:p>
        </w:tc>
      </w:tr>
      <w:tr w:rsidR="00ED372C" w:rsidRPr="00F8474E" w14:paraId="0B098A60"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69DB1D3"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ABBC59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0972450"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590CB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48D76B" w14:textId="77777777" w:rsidR="00ED372C" w:rsidRPr="00F8474E" w:rsidRDefault="00ED372C" w:rsidP="00AE4DC0">
            <w:pPr>
              <w:spacing w:after="0"/>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CD3C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44937"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Maximum Io</w:t>
            </w:r>
          </w:p>
        </w:tc>
      </w:tr>
      <w:tr w:rsidR="00ED372C" w:rsidRPr="00F8474E" w14:paraId="123C343C"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80E4BC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lastRenderedPageBreak/>
              <w:t>Tc</w:t>
            </w:r>
            <w:r w:rsidRPr="00F8474E">
              <w:rPr>
                <w:rFonts w:ascii="Arial" w:hAnsi="Arial"/>
                <w:b/>
                <w:sz w:val="18"/>
                <w:vertAlign w:val="superscript"/>
                <w:lang w:eastAsia="ko-KR"/>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277E94CF"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3E1F942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83F1F9" w14:textId="3B324634" w:rsidR="00ED372C" w:rsidRPr="00F8474E" w:rsidRDefault="00847CA9" w:rsidP="00AE4DC0">
            <w:pPr>
              <w:keepNext/>
              <w:keepLines/>
              <w:spacing w:after="0"/>
              <w:jc w:val="center"/>
              <w:rPr>
                <w:rFonts w:ascii="Arial" w:hAnsi="Arial"/>
                <w:b/>
                <w:sz w:val="18"/>
                <w:lang w:eastAsia="ko-KR"/>
              </w:rPr>
            </w:pPr>
            <w:r w:rsidRPr="00847CA9">
              <w:rPr>
                <w:rFonts w:ascii="Arial" w:hAnsi="Arial"/>
                <w:b/>
                <w:sz w:val="18"/>
                <w:lang w:eastAsia="ko-KR"/>
              </w:rPr>
              <w:t>P</w:t>
            </w:r>
            <w:r w:rsidR="00ED372C" w:rsidRPr="00F8474E">
              <w:rPr>
                <w:rFonts w:ascii="Arial" w:hAnsi="Arial"/>
                <w:b/>
                <w:sz w:val="18"/>
                <w:lang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CE6D664" w14:textId="77777777" w:rsidR="00ED372C" w:rsidRPr="00F8474E" w:rsidRDefault="00ED372C" w:rsidP="00AE4DC0">
            <w:pPr>
              <w:keepNext/>
              <w:keepLines/>
              <w:spacing w:after="0"/>
              <w:jc w:val="center"/>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EBB9A9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dBm/SCS</w:t>
            </w:r>
            <w:r w:rsidRPr="00F8474E">
              <w:rPr>
                <w:rFonts w:ascii="Arial" w:hAnsi="Arial"/>
                <w:b/>
                <w:sz w:val="18"/>
                <w:vertAlign w:val="superscript"/>
                <w:lang w:eastAsia="ko-KR"/>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73C2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dBm/BW</w:t>
            </w:r>
            <w:r w:rsidRPr="00F8474E">
              <w:rPr>
                <w:rFonts w:ascii="Arial" w:hAnsi="Arial"/>
                <w:b/>
                <w:sz w:val="18"/>
                <w:vertAlign w:val="subscript"/>
                <w:lang w:eastAsia="ko-KR"/>
              </w:rPr>
              <w:t>Channel</w:t>
            </w:r>
          </w:p>
        </w:tc>
      </w:tr>
      <w:tr w:rsidR="00ED372C" w:rsidRPr="00F8474E" w14:paraId="3F09B18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AACA9E1" w14:textId="77777777" w:rsidR="00ED372C" w:rsidRPr="00F8474E" w:rsidRDefault="00ED372C" w:rsidP="00AE4DC0">
            <w:pPr>
              <w:pStyle w:val="TAC"/>
              <w:rPr>
                <w:b/>
                <w:sz w:val="16"/>
                <w:szCs w:val="16"/>
                <w:lang w:eastAsia="ko-KR"/>
              </w:rPr>
            </w:pPr>
            <w:r>
              <w:rPr>
                <w:lang w:eastAsia="ko-KR"/>
              </w:rPr>
              <w:t>35</w:t>
            </w:r>
            <w:r w:rsidRPr="00F8474E">
              <w:rPr>
                <w:lang w:eastAsia="ko-KR"/>
              </w:rPr>
              <w:t xml:space="preserve"> +</w:t>
            </w:r>
            <w:r w:rsidRPr="00F8474E">
              <w:rPr>
                <w:rFonts w:ascii="SimSun" w:hAnsi="SimSun" w:hint="eastAsia"/>
              </w:rPr>
              <w:t>Δ</w:t>
            </w:r>
            <w:r w:rsidRPr="00F8474E">
              <w:rPr>
                <w:sz w:val="16"/>
                <w:szCs w:val="16"/>
                <w:vertAlign w:val="superscript"/>
                <w:lang w:eastAsia="ko-KR"/>
              </w:rPr>
              <w:t>Note 6</w:t>
            </w:r>
          </w:p>
        </w:tc>
        <w:tc>
          <w:tcPr>
            <w:tcW w:w="0" w:type="auto"/>
            <w:vMerge w:val="restart"/>
            <w:tcBorders>
              <w:top w:val="single" w:sz="6" w:space="0" w:color="auto"/>
              <w:left w:val="single" w:sz="6" w:space="0" w:color="auto"/>
              <w:bottom w:val="nil"/>
              <w:right w:val="single" w:sz="4" w:space="0" w:color="auto"/>
            </w:tcBorders>
            <w:vAlign w:val="center"/>
          </w:tcPr>
          <w:p w14:paraId="3CFDEC8A" w14:textId="77777777" w:rsidR="00ED372C" w:rsidRPr="00F8474E" w:rsidRDefault="00ED372C" w:rsidP="00AE4DC0">
            <w:pPr>
              <w:pStyle w:val="TAC"/>
              <w:rPr>
                <w:szCs w:val="22"/>
                <w:lang w:eastAsia="ko-KR"/>
              </w:rPr>
            </w:pPr>
            <w:r w:rsidRPr="00F8474E">
              <w:rPr>
                <w:lang w:eastAsia="ko-KR"/>
              </w:rPr>
              <w:t>(PRS Ês/Iot)</w:t>
            </w:r>
            <w:r w:rsidRPr="00F8474E">
              <w:rPr>
                <w:i/>
                <w:vertAlign w:val="subscript"/>
                <w:lang w:eastAsia="ko-KR"/>
              </w:rPr>
              <w:t>j</w:t>
            </w:r>
            <w:r w:rsidRPr="00F8474E">
              <w:rPr>
                <w:vertAlign w:val="subscript"/>
                <w:lang w:eastAsia="ko-KR"/>
              </w:rPr>
              <w:t xml:space="preserve"> </w:t>
            </w:r>
            <w:r w:rsidRPr="00F8474E">
              <w:rPr>
                <w:lang w:eastAsia="ko-KR"/>
              </w:rPr>
              <w:t>≥-6dB</w:t>
            </w:r>
          </w:p>
          <w:p w14:paraId="74682EC4" w14:textId="77777777" w:rsidR="00ED372C" w:rsidRPr="00F8474E" w:rsidRDefault="00ED372C" w:rsidP="00AE4DC0">
            <w:pPr>
              <w:pStyle w:val="TAC"/>
              <w:rPr>
                <w:lang w:eastAsia="ko-KR"/>
              </w:rPr>
            </w:pPr>
          </w:p>
          <w:p w14:paraId="5BD6FDBA" w14:textId="4675923B" w:rsidR="00ED372C" w:rsidRPr="00F8474E" w:rsidRDefault="00ED372C" w:rsidP="00AE4DC0">
            <w:pPr>
              <w:pStyle w:val="TAC"/>
              <w:rPr>
                <w:b/>
                <w:sz w:val="16"/>
                <w:szCs w:val="16"/>
                <w:lang w:eastAsia="ko-KR"/>
              </w:rPr>
            </w:pPr>
            <w:r w:rsidRPr="00F8474E">
              <w:rPr>
                <w:lang w:eastAsia="ko-KR"/>
              </w:rPr>
              <w:t>(PRS Ês/Iot)</w:t>
            </w:r>
            <w:r w:rsidRPr="00F8474E">
              <w:rPr>
                <w:i/>
                <w:vertAlign w:val="subscript"/>
                <w:lang w:eastAsia="ko-KR"/>
              </w:rPr>
              <w:t>i</w:t>
            </w:r>
            <w:r w:rsidRPr="00F8474E">
              <w:rPr>
                <w:lang w:eastAsia="ko-KR"/>
              </w:rPr>
              <w:t xml:space="preserve"> ≥-13dB</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1D0B165" w14:textId="77777777" w:rsidR="00ED372C" w:rsidRPr="00F8474E" w:rsidRDefault="00ED372C" w:rsidP="00AE4DC0">
            <w:pPr>
              <w:pStyle w:val="TAC"/>
              <w:rPr>
                <w:szCs w:val="22"/>
                <w:lang w:eastAsia="ko-KR"/>
              </w:rPr>
            </w:pPr>
            <w:r w:rsidRPr="00F8474E">
              <w:rPr>
                <w:lang w:eastAsia="ko-KR"/>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1E324DF4" w14:textId="77777777" w:rsidR="00ED372C" w:rsidRPr="00F8474E" w:rsidRDefault="00ED372C" w:rsidP="00AE4DC0">
            <w:pPr>
              <w:pStyle w:val="TAC"/>
              <w:rPr>
                <w:b/>
                <w:sz w:val="16"/>
                <w:szCs w:val="16"/>
                <w:lang w:eastAsia="zh-CN"/>
              </w:rPr>
            </w:pPr>
            <w:r w:rsidRPr="00F8474E">
              <w:rPr>
                <w:lang w:eastAsia="ko-KR"/>
              </w:rPr>
              <w:t>≥ 24</w:t>
            </w:r>
          </w:p>
        </w:tc>
        <w:tc>
          <w:tcPr>
            <w:tcW w:w="0" w:type="auto"/>
            <w:tcBorders>
              <w:top w:val="single" w:sz="6" w:space="0" w:color="auto"/>
              <w:left w:val="single" w:sz="6" w:space="0" w:color="auto"/>
              <w:bottom w:val="single" w:sz="6" w:space="0" w:color="auto"/>
              <w:right w:val="single" w:sz="6" w:space="0" w:color="auto"/>
            </w:tcBorders>
            <w:vAlign w:val="center"/>
            <w:hideMark/>
          </w:tcPr>
          <w:p w14:paraId="0AE55074" w14:textId="77777777" w:rsidR="00ED372C" w:rsidRPr="00F8474E" w:rsidRDefault="00ED372C" w:rsidP="00AE4DC0">
            <w:pPr>
              <w:pStyle w:val="TAC"/>
              <w:rPr>
                <w:b/>
                <w:szCs w:val="22"/>
                <w:lang w:eastAsia="zh-CN"/>
              </w:rPr>
            </w:pPr>
            <w:r w:rsidRPr="00F8474E">
              <w:rPr>
                <w:lang w:eastAsia="ko-KR"/>
              </w:rPr>
              <w:t>≥ 4</w:t>
            </w:r>
          </w:p>
        </w:tc>
        <w:tc>
          <w:tcPr>
            <w:tcW w:w="0" w:type="auto"/>
            <w:tcBorders>
              <w:top w:val="single" w:sz="6" w:space="0" w:color="auto"/>
              <w:left w:val="single" w:sz="6" w:space="0" w:color="auto"/>
              <w:bottom w:val="single" w:sz="6" w:space="0" w:color="auto"/>
              <w:right w:val="single" w:sz="6" w:space="0" w:color="auto"/>
            </w:tcBorders>
            <w:vAlign w:val="center"/>
            <w:hideMark/>
          </w:tcPr>
          <w:p w14:paraId="1A4C1835" w14:textId="77777777" w:rsidR="00ED372C" w:rsidRPr="00F8474E" w:rsidRDefault="00ED372C" w:rsidP="00AE4DC0">
            <w:pPr>
              <w:pStyle w:val="TAC"/>
              <w:rPr>
                <w:b/>
                <w:sz w:val="16"/>
                <w:szCs w:val="16"/>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74496737" w14:textId="77777777" w:rsidR="00ED372C" w:rsidRPr="00F8474E" w:rsidRDefault="00ED372C" w:rsidP="00AE4DC0">
            <w:pPr>
              <w:pStyle w:val="TAC"/>
              <w:rPr>
                <w:b/>
                <w:sz w:val="16"/>
                <w:szCs w:val="16"/>
                <w:lang w:eastAsia="ko-KR"/>
              </w:rPr>
            </w:pPr>
            <w:r w:rsidRPr="00F8474E">
              <w:rPr>
                <w:lang w:eastAsia="ko-KR"/>
              </w:rPr>
              <w:t>-50</w:t>
            </w:r>
          </w:p>
        </w:tc>
      </w:tr>
      <w:tr w:rsidR="00ED372C" w:rsidRPr="00F8474E" w14:paraId="7A092D9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1EB538A" w14:textId="77777777" w:rsidR="00ED372C" w:rsidRPr="00F8474E" w:rsidRDefault="00ED372C" w:rsidP="00AE4DC0">
            <w:pPr>
              <w:pStyle w:val="TAC"/>
              <w:rPr>
                <w:b/>
                <w:sz w:val="16"/>
                <w:szCs w:val="16"/>
                <w:lang w:eastAsia="ko-KR"/>
              </w:rPr>
            </w:pPr>
            <w:r>
              <w:rPr>
                <w:lang w:eastAsia="ko-KR"/>
              </w:rPr>
              <w:t>24</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6BF0BF61"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DEADBF6"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6051941" w14:textId="77777777" w:rsidR="00ED372C" w:rsidRPr="00F8474E" w:rsidRDefault="00ED372C" w:rsidP="00AE4DC0">
            <w:pPr>
              <w:pStyle w:val="TAC"/>
              <w:rPr>
                <w:b/>
                <w:sz w:val="16"/>
                <w:szCs w:val="16"/>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0CA67E86" w14:textId="77777777" w:rsidR="00ED372C" w:rsidRPr="00F8474E" w:rsidRDefault="00ED372C" w:rsidP="00AE4DC0">
            <w:pPr>
              <w:pStyle w:val="TAC"/>
              <w:rPr>
                <w:b/>
                <w:szCs w:val="22"/>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A509F16" w14:textId="77777777" w:rsidR="00ED372C" w:rsidRPr="00F8474E" w:rsidRDefault="00ED372C" w:rsidP="00AE4DC0">
            <w:pPr>
              <w:pStyle w:val="TAC"/>
              <w:rPr>
                <w:b/>
                <w:sz w:val="16"/>
                <w:szCs w:val="16"/>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F408FA" w14:textId="77777777" w:rsidR="00ED372C" w:rsidRPr="00F8474E" w:rsidRDefault="00ED372C" w:rsidP="00AE4DC0">
            <w:pPr>
              <w:pStyle w:val="TAC"/>
              <w:rPr>
                <w:b/>
                <w:sz w:val="16"/>
                <w:szCs w:val="16"/>
                <w:lang w:eastAsia="ko-KR"/>
              </w:rPr>
            </w:pPr>
            <w:r w:rsidRPr="00F8474E">
              <w:rPr>
                <w:lang w:eastAsia="ko-KR"/>
              </w:rPr>
              <w:t>Note 5</w:t>
            </w:r>
          </w:p>
        </w:tc>
      </w:tr>
      <w:tr w:rsidR="00ED372C" w:rsidRPr="00F8474E" w14:paraId="7FDBA4F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D261035" w14:textId="77777777" w:rsidR="00ED372C" w:rsidRPr="00F8474E" w:rsidRDefault="00ED372C" w:rsidP="00AE4DC0">
            <w:pPr>
              <w:pStyle w:val="TAC"/>
              <w:rPr>
                <w:szCs w:val="22"/>
                <w:lang w:eastAsia="ko-KR"/>
              </w:rPr>
            </w:pPr>
            <w:r>
              <w:rPr>
                <w:lang w:eastAsia="ko-KR"/>
              </w:rPr>
              <w:t>11</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484896E6"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23D1C0A3"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D7E0D7" w14:textId="77777777" w:rsidR="00ED372C" w:rsidRPr="00F8474E" w:rsidRDefault="00ED372C" w:rsidP="00AE4DC0">
            <w:pPr>
              <w:pStyle w:val="TAC"/>
              <w:rPr>
                <w:lang w:eastAsia="zh-CN"/>
              </w:rPr>
            </w:pPr>
            <w:r w:rsidRPr="00F8474E">
              <w:rPr>
                <w:lang w:eastAsia="ko-KR"/>
              </w:rP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34D977B7"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5D278A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66A8776" w14:textId="77777777" w:rsidR="00ED372C" w:rsidRPr="00F8474E" w:rsidRDefault="00ED372C" w:rsidP="00AE4DC0">
            <w:pPr>
              <w:pStyle w:val="TAC"/>
              <w:rPr>
                <w:lang w:eastAsia="ko-KR"/>
              </w:rPr>
            </w:pPr>
            <w:r w:rsidRPr="00F8474E">
              <w:rPr>
                <w:lang w:eastAsia="ko-KR"/>
              </w:rPr>
              <w:t>Note 5</w:t>
            </w:r>
          </w:p>
        </w:tc>
      </w:tr>
      <w:tr w:rsidR="00ED372C" w:rsidRPr="00F8474E" w14:paraId="4426D6C2" w14:textId="77777777" w:rsidTr="00AE4DC0">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28537AAF" w14:textId="77777777" w:rsidR="00ED372C" w:rsidRPr="00F8474E" w:rsidRDefault="00ED372C" w:rsidP="00AE4DC0">
            <w:pPr>
              <w:pStyle w:val="TAC"/>
              <w:rPr>
                <w:lang w:eastAsia="ko-KR"/>
              </w:rPr>
            </w:pPr>
            <w:r>
              <w:rPr>
                <w:lang w:eastAsia="ko-KR"/>
              </w:rPr>
              <w:t>24</w:t>
            </w:r>
            <w:r w:rsidRPr="00F8474E">
              <w:rPr>
                <w:lang w:eastAsia="ko-KR"/>
              </w:rPr>
              <w:t>+</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259649D7" w14:textId="77777777" w:rsidR="00ED372C" w:rsidRPr="00F8474E" w:rsidRDefault="00ED372C" w:rsidP="00AE4DC0">
            <w:pPr>
              <w:pStyle w:val="TAC"/>
              <w:rPr>
                <w:b/>
                <w:sz w:val="16"/>
                <w:szCs w:val="16"/>
                <w:lang w:eastAsia="ko-KR"/>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119B94C6" w14:textId="77777777" w:rsidR="00ED372C" w:rsidRPr="00F8474E" w:rsidRDefault="00ED372C" w:rsidP="00AE4DC0">
            <w:pPr>
              <w:pStyle w:val="TAC"/>
              <w:rPr>
                <w:lang w:val="sv-SE" w:eastAsia="ko-KR"/>
              </w:rPr>
            </w:pPr>
            <w:r w:rsidRPr="00F8474E">
              <w:rPr>
                <w:lang w:val="sv-SE" w:eastAsia="ko-KR"/>
              </w:rPr>
              <w:t>120</w:t>
            </w:r>
          </w:p>
        </w:tc>
        <w:tc>
          <w:tcPr>
            <w:tcW w:w="0" w:type="auto"/>
            <w:tcBorders>
              <w:top w:val="single" w:sz="6" w:space="0" w:color="auto"/>
              <w:left w:val="single" w:sz="6" w:space="0" w:color="auto"/>
              <w:bottom w:val="nil"/>
              <w:right w:val="single" w:sz="6" w:space="0" w:color="auto"/>
            </w:tcBorders>
            <w:vAlign w:val="center"/>
            <w:hideMark/>
          </w:tcPr>
          <w:p w14:paraId="18A73757" w14:textId="77777777" w:rsidR="00ED372C" w:rsidRPr="00F8474E" w:rsidRDefault="00ED372C" w:rsidP="00AE4DC0">
            <w:pPr>
              <w:pStyle w:val="TAC"/>
              <w:rPr>
                <w:lang w:eastAsia="zh-CN"/>
              </w:rPr>
            </w:pPr>
            <w:r w:rsidRPr="00F8474E">
              <w:rPr>
                <w:lang w:eastAsia="ko-KR"/>
              </w:rPr>
              <w:t>≥ 32</w:t>
            </w:r>
          </w:p>
        </w:tc>
        <w:tc>
          <w:tcPr>
            <w:tcW w:w="0" w:type="auto"/>
            <w:tcBorders>
              <w:top w:val="single" w:sz="6" w:space="0" w:color="auto"/>
              <w:left w:val="single" w:sz="6" w:space="0" w:color="auto"/>
              <w:bottom w:val="nil"/>
              <w:right w:val="single" w:sz="6" w:space="0" w:color="auto"/>
            </w:tcBorders>
            <w:vAlign w:val="center"/>
            <w:hideMark/>
          </w:tcPr>
          <w:p w14:paraId="6202BC0D" w14:textId="77777777" w:rsidR="00ED372C" w:rsidRPr="00F8474E" w:rsidRDefault="00ED372C" w:rsidP="00AE4DC0">
            <w:pPr>
              <w:pStyle w:val="TAC"/>
              <w:rPr>
                <w:lang w:eastAsia="zh-CN"/>
              </w:rPr>
            </w:pPr>
            <w:r w:rsidRPr="00F8474E">
              <w:rPr>
                <w:lang w:eastAsia="ko-KR"/>
              </w:rPr>
              <w:t>≥ 4</w:t>
            </w:r>
          </w:p>
        </w:tc>
        <w:tc>
          <w:tcPr>
            <w:tcW w:w="0" w:type="auto"/>
            <w:tcBorders>
              <w:top w:val="single" w:sz="6" w:space="0" w:color="auto"/>
              <w:left w:val="single" w:sz="6" w:space="0" w:color="auto"/>
              <w:bottom w:val="nil"/>
              <w:right w:val="single" w:sz="6" w:space="0" w:color="auto"/>
            </w:tcBorders>
            <w:vAlign w:val="center"/>
            <w:hideMark/>
          </w:tcPr>
          <w:p w14:paraId="1DF52873" w14:textId="77777777" w:rsidR="00ED372C" w:rsidRPr="00F8474E" w:rsidRDefault="00ED372C" w:rsidP="00AE4DC0">
            <w:pPr>
              <w:pStyle w:val="TAC"/>
              <w:rPr>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11D8291" w14:textId="77777777" w:rsidR="00ED372C" w:rsidRPr="00F8474E" w:rsidRDefault="00ED372C" w:rsidP="00AE4DC0">
            <w:pPr>
              <w:pStyle w:val="TAC"/>
              <w:rPr>
                <w:lang w:eastAsia="ko-KR"/>
              </w:rPr>
            </w:pPr>
            <w:r w:rsidRPr="00F8474E">
              <w:rPr>
                <w:lang w:eastAsia="ko-KR"/>
              </w:rPr>
              <w:t>-50</w:t>
            </w:r>
          </w:p>
        </w:tc>
      </w:tr>
      <w:tr w:rsidR="00ED372C" w:rsidRPr="00F8474E" w14:paraId="4883A31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109A167" w14:textId="77777777" w:rsidR="00ED372C" w:rsidRPr="00F8474E" w:rsidRDefault="00ED372C" w:rsidP="00AE4DC0">
            <w:pPr>
              <w:pStyle w:val="TAC"/>
              <w:rPr>
                <w:lang w:eastAsia="ko-KR"/>
              </w:rPr>
            </w:pPr>
            <w:r>
              <w:rPr>
                <w:lang w:eastAsia="ko-KR"/>
              </w:rPr>
              <w:t>13</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0981A67E"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DDCDA7B"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B68F0E" w14:textId="77777777" w:rsidR="00ED372C" w:rsidRPr="00F8474E" w:rsidRDefault="00ED372C" w:rsidP="00AE4DC0">
            <w:pPr>
              <w:pStyle w:val="TAC"/>
              <w:rPr>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29AD4EA"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8E7042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19627DA" w14:textId="77777777" w:rsidR="00ED372C" w:rsidRPr="00F8474E" w:rsidRDefault="00ED372C" w:rsidP="00AE4DC0">
            <w:pPr>
              <w:pStyle w:val="TAC"/>
              <w:rPr>
                <w:lang w:eastAsia="ko-KR"/>
              </w:rPr>
            </w:pPr>
            <w:r w:rsidRPr="00F8474E">
              <w:rPr>
                <w:lang w:eastAsia="ko-KR"/>
              </w:rPr>
              <w:t>Note 5</w:t>
            </w:r>
          </w:p>
        </w:tc>
      </w:tr>
      <w:tr w:rsidR="00ED372C" w:rsidRPr="00F8474E" w14:paraId="02AAEEA3"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7D13D150" w14:textId="77777777" w:rsidR="00ED372C" w:rsidRPr="00F8474E" w:rsidRDefault="00ED372C" w:rsidP="00AE4DC0">
            <w:pPr>
              <w:pStyle w:val="TAC"/>
              <w:rPr>
                <w:lang w:eastAsia="ko-KR"/>
              </w:rPr>
            </w:pPr>
            <w:r>
              <w:rPr>
                <w:lang w:eastAsia="ko-KR"/>
              </w:rPr>
              <w:t>6</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7C51D9DA"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B1F80B2"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2991A49" w14:textId="77777777" w:rsidR="00ED372C" w:rsidRPr="00F8474E" w:rsidRDefault="00ED372C" w:rsidP="00AE4DC0">
            <w:pPr>
              <w:pStyle w:val="TAC"/>
              <w:rPr>
                <w:lang w:eastAsia="zh-CN"/>
              </w:rPr>
            </w:pPr>
            <w:r w:rsidRPr="00F8474E">
              <w:rPr>
                <w:lang w:eastAsia="ko-KR"/>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6923278"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A6F82B"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D8B438B" w14:textId="77777777" w:rsidR="00ED372C" w:rsidRPr="00F8474E" w:rsidRDefault="00ED372C" w:rsidP="00AE4DC0">
            <w:pPr>
              <w:pStyle w:val="TAC"/>
              <w:rPr>
                <w:lang w:eastAsia="ko-KR"/>
              </w:rPr>
            </w:pPr>
            <w:r w:rsidRPr="00F8474E">
              <w:rPr>
                <w:lang w:eastAsia="ko-KR"/>
              </w:rPr>
              <w:t>Note 5</w:t>
            </w:r>
          </w:p>
        </w:tc>
      </w:tr>
      <w:tr w:rsidR="00ED372C" w:rsidRPr="00F8474E" w14:paraId="6B929969"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2918D19" w14:textId="77777777" w:rsidR="00ED372C" w:rsidRPr="00F81746" w:rsidRDefault="00ED372C" w:rsidP="00AE4DC0">
            <w:pPr>
              <w:pStyle w:val="TAN"/>
              <w:rPr>
                <w:lang w:eastAsia="ko-KR"/>
              </w:rPr>
            </w:pPr>
            <w:r w:rsidRPr="00CB0EB5">
              <w:rPr>
                <w:lang w:eastAsia="ko-KR"/>
              </w:rPr>
              <w:t>NOTE 1:</w:t>
            </w:r>
            <w:r w:rsidRPr="00CB0EB5">
              <w:rPr>
                <w:lang w:eastAsia="ko-KR"/>
              </w:rPr>
              <w:tab/>
              <w:t>Minimum PRS bandwidth, which is minimum of the PRS bandwidths of resource j and resource i.</w:t>
            </w:r>
          </w:p>
          <w:p w14:paraId="54DEE687" w14:textId="6971AD46" w:rsidR="00ED372C" w:rsidRPr="00CB0EB5" w:rsidRDefault="00ED372C" w:rsidP="00AE4DC0">
            <w:pPr>
              <w:pStyle w:val="TAN"/>
              <w:rPr>
                <w:lang w:eastAsia="ko-KR"/>
              </w:rPr>
            </w:pPr>
            <w:r w:rsidRPr="00F81746">
              <w:rPr>
                <w:lang w:eastAsia="ko-KR"/>
              </w:rPr>
              <w:t>NOTE 2:</w:t>
            </w:r>
            <w:r w:rsidR="004923A9">
              <w:rPr>
                <w:lang w:eastAsia="ko-KR"/>
              </w:rPr>
              <w:tab/>
            </w:r>
            <w:r w:rsidRPr="00F81746">
              <w:rPr>
                <w:lang w:eastAsia="ko-KR"/>
              </w:rPr>
              <w:t xml:space="preserve">Minimum number of PRS resource repetitions among resource j and resource i. </w:t>
            </w:r>
            <m:oMath>
              <m:sSubSup>
                <m:sSubSupPr>
                  <m:ctrlPr>
                    <w:rPr>
                      <w:rFonts w:ascii="Cambria Math" w:eastAsia="DengXian" w:hAnsi="Cambria Math"/>
                      <w:i/>
                      <w:szCs w:val="22"/>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eastAsia="DengXian" w:hAnsi="Cambria Math"/>
                      <w:szCs w:val="22"/>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eastAsia="DengXian" w:hAnsi="Cambria Math"/>
                      <w:i/>
                      <w:szCs w:val="22"/>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1C49B0">
              <w:rPr>
                <w:b/>
                <w:bCs/>
                <w:lang w:eastAsia="ko-KR"/>
              </w:rPr>
              <w:t xml:space="preserve"> </w:t>
            </w:r>
            <w:r w:rsidRPr="007C0413">
              <w:rPr>
                <w:lang w:eastAsia="ko-KR"/>
              </w:rPr>
              <w:t xml:space="preserve">are configured by higher layer parameter </w:t>
            </w:r>
            <w:r w:rsidRPr="007E7E51">
              <w:rPr>
                <w:i/>
                <w:lang w:eastAsia="ko-KR"/>
              </w:rPr>
              <w:t xml:space="preserve">dl-PRS-ResourceRepetitionFactor, dl-PRS-NumSymbols </w:t>
            </w:r>
            <w:r w:rsidRPr="00847CA9">
              <w:rPr>
                <w:iCs/>
                <w:lang w:eastAsia="ko-KR"/>
              </w:rPr>
              <w:t>and</w:t>
            </w:r>
            <w:r w:rsidRPr="00653F03">
              <w:rPr>
                <w:i/>
                <w:lang w:eastAsia="ko-KR"/>
              </w:rPr>
              <w:t xml:space="preserve"> dl-PRS-CombSizeN</w:t>
            </w:r>
            <w:r w:rsidR="00847CA9">
              <w:rPr>
                <w:i/>
                <w:lang w:eastAsia="ko-KR"/>
              </w:rPr>
              <w:t xml:space="preserve"> </w:t>
            </w:r>
            <w:r w:rsidRPr="00653F03">
              <w:rPr>
                <w:iCs/>
                <w:lang w:eastAsia="ko-KR"/>
              </w:rPr>
              <w:t>defined in TS 37.355 [</w:t>
            </w:r>
            <w:r w:rsidRPr="005B03CC">
              <w:rPr>
                <w:rFonts w:hint="eastAsia"/>
                <w:iCs/>
                <w:lang w:eastAsia="zh-CN"/>
              </w:rPr>
              <w:t>49</w:t>
            </w:r>
            <w:r w:rsidRPr="005B03CC">
              <w:rPr>
                <w:iCs/>
                <w:lang w:eastAsia="ko-KR"/>
              </w:rPr>
              <w:t>], respectively</w:t>
            </w:r>
            <w:r w:rsidRPr="00CB0EB5">
              <w:rPr>
                <w:lang w:eastAsia="ko-KR"/>
              </w:rPr>
              <w:t>.</w:t>
            </w:r>
          </w:p>
          <w:p w14:paraId="063EAFEC" w14:textId="77777777" w:rsidR="00ED372C" w:rsidRPr="00CB0EB5" w:rsidRDefault="00ED372C" w:rsidP="00AE4DC0">
            <w:pPr>
              <w:pStyle w:val="TAN"/>
              <w:rPr>
                <w:lang w:eastAsia="ko-KR"/>
              </w:rPr>
            </w:pPr>
            <w:r w:rsidRPr="00CB0EB5">
              <w:rPr>
                <w:lang w:eastAsia="ko-KR"/>
              </w:rPr>
              <w:t>NOTE 3:</w:t>
            </w:r>
            <w:r w:rsidRPr="00CB0EB5">
              <w:rPr>
                <w:lang w:eastAsia="ko-KR"/>
              </w:rPr>
              <w:tab/>
              <w:t>Io is assumed to have constant EPRE across the bandwidth.</w:t>
            </w:r>
          </w:p>
          <w:p w14:paraId="2DEFB346" w14:textId="77777777" w:rsidR="00ED372C" w:rsidRPr="00CB0EB5" w:rsidRDefault="00ED372C" w:rsidP="00AE4DC0">
            <w:pPr>
              <w:pStyle w:val="TAN"/>
              <w:rPr>
                <w:lang w:eastAsia="ko-KR"/>
              </w:rPr>
            </w:pPr>
            <w:r w:rsidRPr="00CB0EB5">
              <w:rPr>
                <w:lang w:eastAsia="ko-KR"/>
              </w:rPr>
              <w:t>NOTE 4:</w:t>
            </w:r>
            <w:r w:rsidRPr="00CB0EB5">
              <w:rPr>
                <w:lang w:eastAsia="ko-KR"/>
              </w:rPr>
              <w:tab/>
              <w:t>Tc is the basic timing unit defined in TS 38.211 [</w:t>
            </w:r>
            <w:r w:rsidRPr="00CB0EB5">
              <w:rPr>
                <w:lang w:eastAsia="zh-CN"/>
              </w:rPr>
              <w:t>53</w:t>
            </w:r>
            <w:r w:rsidRPr="00CB0EB5">
              <w:rPr>
                <w:lang w:eastAsia="ko-KR"/>
              </w:rPr>
              <w:t>].</w:t>
            </w:r>
          </w:p>
          <w:p w14:paraId="5FBD434B" w14:textId="4572FD0D" w:rsidR="00ED372C" w:rsidRPr="00CB0EB5" w:rsidRDefault="00ED372C" w:rsidP="00AE4DC0">
            <w:pPr>
              <w:pStyle w:val="TAN"/>
              <w:rPr>
                <w:lang w:eastAsia="ko-KR"/>
              </w:rPr>
            </w:pPr>
            <w:r w:rsidRPr="00CB0EB5">
              <w:rPr>
                <w:lang w:eastAsia="ko-KR"/>
              </w:rPr>
              <w:t>NOTE 5:</w:t>
            </w:r>
            <w:r w:rsidRPr="00CB0EB5">
              <w:rPr>
                <w:lang w:eastAsia="ko-KR"/>
              </w:rPr>
              <w:tab/>
              <w:t xml:space="preserve">The same bands and the same Io conditions for each band apply for this requirement as for the corresponding requirement with the PRS bandwidth of the smallest </w:t>
            </w:r>
            <w:r w:rsidR="00847CA9" w:rsidRPr="00847CA9">
              <w:rPr>
                <w:lang w:eastAsia="ko-KR"/>
              </w:rPr>
              <w:t>P</w:t>
            </w:r>
            <w:r w:rsidRPr="00CB0EB5">
              <w:rPr>
                <w:lang w:eastAsia="ko-KR"/>
              </w:rPr>
              <w:t>RB number for the corresponding SCS.</w:t>
            </w:r>
          </w:p>
          <w:p w14:paraId="7ACB7D4B" w14:textId="77777777" w:rsidR="00ED372C" w:rsidRPr="00F8474E" w:rsidRDefault="00ED372C" w:rsidP="00AE4DC0">
            <w:pPr>
              <w:pStyle w:val="TAN"/>
              <w:rPr>
                <w:lang w:eastAsia="ko-KR"/>
              </w:rPr>
            </w:pPr>
            <w:r w:rsidRPr="00CB0EB5">
              <w:rPr>
                <w:lang w:eastAsia="ko-KR"/>
              </w:rPr>
              <w:t>NOTE 6:</w:t>
            </w:r>
            <w:r w:rsidRPr="00CB0EB5">
              <w:rPr>
                <w:lang w:eastAsia="ko-KR"/>
              </w:rPr>
              <w:tab/>
            </w:r>
            <w:r w:rsidRPr="00CB0EB5">
              <w:rPr>
                <w:lang w:val="en-US"/>
              </w:rPr>
              <w:t>Δ</w:t>
            </w:r>
            <w:r w:rsidRPr="00CB0EB5">
              <w:t xml:space="preserve">is </w:t>
            </w:r>
            <w:r w:rsidRPr="00CB0EB5">
              <w:rPr>
                <w:lang w:eastAsia="zh-CN"/>
              </w:rPr>
              <w:t>the value of the timing error margin for the RxTx TEG, reported via</w:t>
            </w:r>
            <w:r w:rsidRPr="00CB0EB5">
              <w:t xml:space="preserve"> </w:t>
            </w:r>
            <w:r w:rsidRPr="00CB0EB5">
              <w:rPr>
                <w:i/>
                <w:lang w:eastAsia="zh-CN"/>
              </w:rPr>
              <w:t>nr-UE-RxTxTEG-TimingErrorMargin</w:t>
            </w:r>
            <w:r w:rsidRPr="00CB0EB5">
              <w:t xml:space="preserve">. </w:t>
            </w:r>
            <w:r w:rsidRPr="00CB0EB5">
              <w:rPr>
                <w:lang w:val="en-US"/>
              </w:rPr>
              <w:t>Δ</w:t>
            </w:r>
            <w:r w:rsidRPr="00CB0EB5">
              <w:rPr>
                <w:lang w:val="en-US" w:eastAsia="zh-CN"/>
              </w:rPr>
              <w:t xml:space="preserve"> </w:t>
            </w:r>
            <w:r w:rsidRPr="00CB0EB5">
              <w:rPr>
                <w:lang w:eastAsia="zh-CN"/>
              </w:rPr>
              <w:t>can</w:t>
            </w:r>
            <w:r w:rsidRPr="00CB0EB5">
              <w:rPr>
                <w:bCs/>
              </w:rPr>
              <w:t xml:space="preserve">not be larger than the </w:t>
            </w:r>
            <w:r w:rsidRPr="00CB0EB5">
              <w:rPr>
                <w:bCs/>
                <w:lang w:eastAsia="zh-CN"/>
              </w:rPr>
              <w:t xml:space="preserve">sum of the margins in </w:t>
            </w:r>
            <w:r w:rsidRPr="00CB0EB5">
              <w:rPr>
                <w:lang w:eastAsia="zh-CN"/>
              </w:rPr>
              <w:t>t</w:t>
            </w:r>
            <w:r w:rsidRPr="00CB0EB5">
              <w:t xml:space="preserve">able </w:t>
            </w:r>
            <w:r w:rsidRPr="00CB0EB5">
              <w:rPr>
                <w:lang w:eastAsia="zh-CN"/>
              </w:rPr>
              <w:t>4.14.5</w:t>
            </w:r>
            <w:r w:rsidRPr="00CB0EB5">
              <w:t>-</w:t>
            </w:r>
            <w:r w:rsidRPr="00CB0EB5">
              <w:rPr>
                <w:lang w:eastAsia="zh-CN"/>
              </w:rPr>
              <w:t>6</w:t>
            </w:r>
            <w:r w:rsidRPr="00CB0EB5">
              <w:t xml:space="preserve"> </w:t>
            </w:r>
            <w:r w:rsidRPr="00CB0EB5">
              <w:rPr>
                <w:lang w:eastAsia="zh-CN"/>
              </w:rPr>
              <w:t>(dependent on PRS/SRS BW) for any pair of individual UE Rx-Tx time difference measurements associated with the RxTx TEG.</w:t>
            </w:r>
            <w:r w:rsidRPr="00F8474E">
              <w:rPr>
                <w:lang w:eastAsia="zh-CN"/>
              </w:rPr>
              <w:t xml:space="preserve"> </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1E935EA2" w:rsidR="006F5B2D" w:rsidRPr="00374636" w:rsidRDefault="008F507B" w:rsidP="00646690">
            <w:pPr>
              <w:keepNext/>
              <w:keepLines/>
              <w:spacing w:after="0"/>
              <w:jc w:val="center"/>
              <w:rPr>
                <w:rFonts w:ascii="Arial" w:hAnsi="Arial"/>
                <w:b/>
                <w:sz w:val="18"/>
              </w:rPr>
            </w:pPr>
            <w:r w:rsidRPr="008F507B">
              <w:rPr>
                <w:rFonts w:ascii="Arial" w:hAnsi="Arial"/>
                <w:b/>
                <w:sz w:val="18"/>
              </w:rPr>
              <w:t>P</w:t>
            </w:r>
            <w:r w:rsidR="006F5B2D"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0AE2C214"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008F507B">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14C6EF06"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F507B" w:rsidRPr="008F507B">
              <w:rPr>
                <w:rFonts w:ascii="Arial" w:hAnsi="Arial"/>
                <w:sz w:val="18"/>
              </w:rPr>
              <w:t>P</w:t>
            </w:r>
            <w:r w:rsidRPr="00374636">
              <w:rPr>
                <w:rFonts w:ascii="Arial" w:hAnsi="Arial"/>
                <w:sz w:val="18"/>
              </w:rPr>
              <w:t>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4C81F8DB" w:rsidR="006F5B2D" w:rsidRPr="00374636" w:rsidRDefault="006F5B2D" w:rsidP="00646690">
            <w:pPr>
              <w:pStyle w:val="TAH"/>
              <w:rPr>
                <w:rFonts w:eastAsia="Malgun Gothic"/>
                <w:b w:val="0"/>
              </w:rPr>
            </w:pPr>
            <w:r w:rsidRPr="00374636">
              <w:t>Min(PRS BW, SRS BW) (</w:t>
            </w:r>
            <w:r w:rsidR="008F507B" w:rsidRPr="008F507B">
              <w:t>P</w:t>
            </w:r>
            <w:r w:rsidRPr="00374636">
              <w:t>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1ED1A01" w14:textId="77777777" w:rsidR="00F51D7E" w:rsidRDefault="00F51D7E" w:rsidP="00F51D7E">
      <w:pPr>
        <w:pStyle w:val="Heading3"/>
        <w:rPr>
          <w:lang w:eastAsia="zh-CN"/>
        </w:rPr>
      </w:pPr>
      <w:r w:rsidRPr="00374636">
        <w:t>4.</w:t>
      </w:r>
      <w:r w:rsidRPr="00374636">
        <w:rPr>
          <w:lang w:eastAsia="zh-CN"/>
        </w:rPr>
        <w:t>14</w:t>
      </w:r>
      <w:r w:rsidRPr="00374636">
        <w:t>.</w:t>
      </w:r>
      <w:r w:rsidRPr="00374636">
        <w:rPr>
          <w:lang w:eastAsia="zh-CN"/>
        </w:rPr>
        <w:t>5</w:t>
      </w:r>
      <w:r>
        <w:rPr>
          <w:rFonts w:hint="eastAsia"/>
          <w:lang w:eastAsia="zh-CN"/>
        </w:rPr>
        <w:t>B</w:t>
      </w:r>
      <w:r w:rsidRPr="00374636">
        <w:tab/>
        <w:t>Measurement Accuracy Requirements</w:t>
      </w:r>
      <w:r>
        <w:rPr>
          <w:rFonts w:hint="eastAsia"/>
          <w:lang w:eastAsia="zh-CN"/>
        </w:rPr>
        <w:t xml:space="preserve"> </w:t>
      </w:r>
      <w:r w:rsidRPr="0024131D">
        <w:t>with Bandwidth Aggregation</w:t>
      </w:r>
    </w:p>
    <w:p w14:paraId="000B4F24" w14:textId="77777777" w:rsidR="00F51D7E" w:rsidRPr="00DA62A5"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lang w:eastAsia="zh-CN"/>
        </w:rPr>
        <w:t>10.1.25A.2</w:t>
      </w:r>
    </w:p>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2" w:name="_Toc83678006"/>
      <w:bookmarkStart w:id="493" w:name="_Toc90628727"/>
      <w:r w:rsidRPr="00374636">
        <w:lastRenderedPageBreak/>
        <w:t>4.</w:t>
      </w:r>
      <w:r w:rsidRPr="00374636">
        <w:rPr>
          <w:lang w:eastAsia="zh-CN"/>
        </w:rPr>
        <w:t>14</w:t>
      </w:r>
      <w:r w:rsidRPr="00374636">
        <w:t>.</w:t>
      </w:r>
      <w:r w:rsidRPr="00374636">
        <w:rPr>
          <w:lang w:eastAsia="zh-CN"/>
        </w:rPr>
        <w:t>6</w:t>
      </w:r>
      <w:r w:rsidRPr="00374636">
        <w:tab/>
      </w:r>
      <w:r w:rsidRPr="00374636">
        <w:rPr>
          <w:lang w:eastAsia="zh-CN"/>
        </w:rPr>
        <w:t>Reporting mapping</w:t>
      </w:r>
      <w:bookmarkEnd w:id="492"/>
      <w:bookmarkEnd w:id="493"/>
    </w:p>
    <w:p w14:paraId="0DB5404B" w14:textId="77777777" w:rsidR="00D65C49" w:rsidRPr="00374636" w:rsidRDefault="00D65C49" w:rsidP="00D65C49">
      <w:pPr>
        <w:pStyle w:val="Heading4"/>
        <w:rPr>
          <w:lang w:eastAsia="zh-CN"/>
        </w:rPr>
      </w:pPr>
      <w:bookmarkStart w:id="494" w:name="_Toc83678007"/>
      <w:bookmarkStart w:id="495" w:name="_Toc90628728"/>
      <w:r w:rsidRPr="00374636">
        <w:rPr>
          <w:lang w:eastAsia="zh-CN"/>
        </w:rPr>
        <w:t>4.14.6.1</w:t>
      </w:r>
      <w:r w:rsidRPr="00374636">
        <w:rPr>
          <w:lang w:eastAsia="zh-CN"/>
        </w:rPr>
        <w:tab/>
      </w:r>
      <w:r w:rsidRPr="00374636">
        <w:rPr>
          <w:lang w:eastAsia="zh-CN"/>
        </w:rPr>
        <w:tab/>
        <w:t>Absolute UE Rx-Tx Measurement Report Mapping</w:t>
      </w:r>
      <w:bookmarkEnd w:id="494"/>
      <w:bookmarkEnd w:id="495"/>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1597DB75" w14:textId="0466B86D"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lastRenderedPageBreak/>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6" w:name="_Toc83678008"/>
      <w:bookmarkStart w:id="497" w:name="_Toc90628729"/>
      <w:r w:rsidRPr="00374636">
        <w:rPr>
          <w:lang w:eastAsia="zh-CN"/>
        </w:rPr>
        <w:lastRenderedPageBreak/>
        <w:t>4.14.6.2</w:t>
      </w:r>
      <w:r w:rsidRPr="00374636">
        <w:rPr>
          <w:lang w:eastAsia="zh-CN"/>
        </w:rPr>
        <w:tab/>
      </w:r>
      <w:r w:rsidRPr="00374636">
        <w:rPr>
          <w:lang w:eastAsia="zh-CN"/>
        </w:rPr>
        <w:tab/>
        <w:t>Differential UE Rx-Tx Measurement Report Mapping</w:t>
      </w:r>
      <w:bookmarkEnd w:id="496"/>
      <w:bookmarkEnd w:id="497"/>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977604" w:rsidRDefault="00D65C49" w:rsidP="007C6871">
      <w:pPr>
        <w:pStyle w:val="B2"/>
        <w:rPr>
          <w:lang w:val="fr-FR"/>
        </w:rPr>
      </w:pPr>
      <w:r w:rsidRPr="00977604">
        <w:rPr>
          <w:lang w:val="fr-FR" w:eastAsia="zh-CN"/>
        </w:rPr>
        <w:t>T</w:t>
      </w:r>
      <w:r w:rsidRPr="00977604">
        <w:rPr>
          <w:vertAlign w:val="subscript"/>
          <w:lang w:val="fr-FR" w:eastAsia="zh-CN"/>
        </w:rPr>
        <w:t>UE Rx-Tx1</w:t>
      </w:r>
      <w:r w:rsidRPr="00977604">
        <w:rPr>
          <w:lang w:val="fr-FR" w:eastAsia="zh-CN"/>
        </w:rPr>
        <w:t xml:space="preserve"> &gt; T</w:t>
      </w:r>
      <w:r w:rsidRPr="00977604">
        <w:rPr>
          <w:vertAlign w:val="subscript"/>
          <w:lang w:val="fr-FR" w:eastAsia="zh-CN"/>
        </w:rPr>
        <w:t>UE Rx-Tx2</w:t>
      </w:r>
      <w:r w:rsidRPr="00977604">
        <w:rPr>
          <w:lang w:val="fr-FR"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318E0413" w14:textId="591F68AA"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lastRenderedPageBreak/>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8" w:name="_Toc83678009"/>
      <w:bookmarkStart w:id="499" w:name="_Toc90628730"/>
      <w:r w:rsidRPr="00374636">
        <w:rPr>
          <w:lang w:eastAsia="zh-CN"/>
        </w:rPr>
        <w:t>4.14.6.3</w:t>
      </w:r>
      <w:r w:rsidRPr="00374636">
        <w:rPr>
          <w:lang w:eastAsia="zh-CN"/>
        </w:rPr>
        <w:tab/>
        <w:t>Additional Path Report Mapping for UE Rx-Tx Time Difference</w:t>
      </w:r>
      <w:bookmarkEnd w:id="498"/>
      <w:bookmarkEnd w:id="499"/>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4FBBAA2E" w14:textId="6BA4394D"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lastRenderedPageBreak/>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r w:rsidRPr="00374636">
              <w:t>path_i</w:t>
            </w:r>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E4CDCD9" w:rsidR="00D65C49" w:rsidRPr="00374636" w:rsidRDefault="00D65C49" w:rsidP="007C6871">
            <w:pPr>
              <w:pStyle w:val="TAC"/>
            </w:pPr>
            <w:r w:rsidRPr="00374636">
              <w:rPr>
                <w:lang w:eastAsia="zh-CN"/>
              </w:rPr>
              <w:t>path</w:t>
            </w:r>
            <w:r w:rsidR="004923A9">
              <w:rPr>
                <w:lang w:eastAsia="zh-CN"/>
              </w:rPr>
              <w:t>_</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47204EC7" w:rsidR="00D65C49" w:rsidRPr="00374636" w:rsidRDefault="00D65C49" w:rsidP="007C6871">
            <w:pPr>
              <w:pStyle w:val="TAC"/>
            </w:pPr>
            <w:r w:rsidRPr="00374636">
              <w:rPr>
                <w:lang w:eastAsia="zh-CN"/>
              </w:rPr>
              <w:t>path</w:t>
            </w:r>
            <w:r w:rsidR="004923A9">
              <w:rPr>
                <w:lang w:eastAsia="zh-CN"/>
              </w:rPr>
              <w:t>_</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337DBEFB" w:rsidR="00D65C49" w:rsidRPr="00374636" w:rsidRDefault="00D65C49" w:rsidP="007C6871">
            <w:pPr>
              <w:pStyle w:val="TAC"/>
            </w:pPr>
            <w:r w:rsidRPr="00374636">
              <w:rPr>
                <w:lang w:eastAsia="zh-CN"/>
              </w:rPr>
              <w:t>path</w:t>
            </w:r>
            <w:r w:rsidR="004923A9">
              <w:rPr>
                <w:lang w:eastAsia="zh-CN"/>
              </w:rPr>
              <w:t>_</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r w:rsidRPr="00374636">
              <w:t>path_i</w:t>
            </w:r>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r w:rsidRPr="00374636">
              <w:t>path_i</w:t>
            </w:r>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r w:rsidRPr="00374636">
              <w:t>path_i</w:t>
            </w:r>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lastRenderedPageBreak/>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r w:rsidRPr="00374636">
              <w:t>path_i</w:t>
            </w:r>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r w:rsidRPr="00374636">
              <w:t>path_i</w:t>
            </w:r>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364F5EA7" w14:textId="77777777" w:rsidR="00F51D7E" w:rsidRDefault="00F51D7E" w:rsidP="00F51D7E"/>
    <w:p w14:paraId="48D92558" w14:textId="4E4E8BA0" w:rsidR="00F51D7E" w:rsidRPr="00374636" w:rsidRDefault="00F51D7E" w:rsidP="00F51D7E">
      <w:pPr>
        <w:pStyle w:val="Heading2"/>
        <w:rPr>
          <w:lang w:eastAsia="zh-CN"/>
        </w:rPr>
      </w:pPr>
      <w:r w:rsidRPr="00374636">
        <w:t>4.1</w:t>
      </w:r>
      <w:r w:rsidRPr="00374636">
        <w:rPr>
          <w:lang w:eastAsia="zh-CN"/>
        </w:rPr>
        <w:t>4</w:t>
      </w:r>
      <w:r>
        <w:rPr>
          <w:rFonts w:hint="eastAsia"/>
          <w:lang w:eastAsia="zh-CN"/>
        </w:rPr>
        <w:t>A</w:t>
      </w:r>
      <w:r w:rsidRPr="00374636">
        <w:tab/>
      </w:r>
      <w:r w:rsidRPr="00374636">
        <w:rPr>
          <w:lang w:eastAsia="zh-CN"/>
        </w:rPr>
        <w:t>Multi-RTT test conditions</w:t>
      </w:r>
      <w:r>
        <w:rPr>
          <w:rFonts w:hint="eastAsia"/>
          <w:lang w:eastAsia="zh-CN"/>
        </w:rPr>
        <w:t xml:space="preserve"> for Redcap UE</w:t>
      </w:r>
    </w:p>
    <w:p w14:paraId="4D7A8718" w14:textId="77777777" w:rsidR="00F51D7E" w:rsidRDefault="00F51D7E" w:rsidP="00F51D7E">
      <w:pPr>
        <w:pStyle w:val="Heading3"/>
        <w:rPr>
          <w:lang w:eastAsia="zh-CN"/>
        </w:rPr>
      </w:pPr>
      <w:r w:rsidRPr="00374636">
        <w:t>4.</w:t>
      </w:r>
      <w:r w:rsidRPr="00374636">
        <w:rPr>
          <w:lang w:eastAsia="zh-CN"/>
        </w:rPr>
        <w:t>14</w:t>
      </w:r>
      <w:r>
        <w:rPr>
          <w:rFonts w:hint="eastAsia"/>
          <w:lang w:eastAsia="zh-CN"/>
        </w:rPr>
        <w:t>A</w:t>
      </w:r>
      <w:r w:rsidRPr="00374636">
        <w:t>.1</w:t>
      </w:r>
      <w:r w:rsidRPr="00374636">
        <w:tab/>
        <w:t>Simulated cells</w:t>
      </w:r>
    </w:p>
    <w:p w14:paraId="709D93A9" w14:textId="77777777" w:rsidR="00F51D7E" w:rsidRPr="00EF5FD5" w:rsidRDefault="00F51D7E" w:rsidP="00F51D7E">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Pr="00374636">
        <w:rPr>
          <w:lang w:eastAsia="zh-CN"/>
        </w:rPr>
        <w:t>and NR cell 2 are</w:t>
      </w:r>
      <w:r w:rsidRPr="00374636">
        <w:t xml:space="preserve"> 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836A278" w14:textId="77777777" w:rsidR="00F51D7E" w:rsidRDefault="00F51D7E" w:rsidP="00F51D7E">
      <w:pPr>
        <w:pStyle w:val="Heading3"/>
        <w:rPr>
          <w:lang w:eastAsia="zh-CN"/>
        </w:rPr>
      </w:pPr>
      <w:r w:rsidRPr="00374636">
        <w:t>4.</w:t>
      </w:r>
      <w:r w:rsidRPr="00374636">
        <w:rPr>
          <w:lang w:eastAsia="zh-CN"/>
        </w:rPr>
        <w:t>14</w:t>
      </w:r>
      <w:r>
        <w:rPr>
          <w:rFonts w:hint="eastAsia"/>
          <w:lang w:eastAsia="zh-CN"/>
        </w:rPr>
        <w:t>A</w:t>
      </w:r>
      <w:r w:rsidRPr="00374636">
        <w:t>.2</w:t>
      </w:r>
      <w:r w:rsidRPr="00374636">
        <w:tab/>
        <w:t>Propagation conditions</w:t>
      </w:r>
    </w:p>
    <w:p w14:paraId="1303BAFA" w14:textId="77777777" w:rsidR="00F51D7E" w:rsidRPr="00DD3279" w:rsidRDefault="00F51D7E" w:rsidP="00F51D7E">
      <w:pPr>
        <w:rPr>
          <w:lang w:eastAsia="zh-CN"/>
        </w:rPr>
      </w:pPr>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t>.</w:t>
      </w:r>
    </w:p>
    <w:p w14:paraId="1128B315" w14:textId="77777777" w:rsidR="00F51D7E" w:rsidRDefault="00F51D7E" w:rsidP="00F51D7E">
      <w:pPr>
        <w:pStyle w:val="Heading3"/>
        <w:rPr>
          <w:lang w:eastAsia="zh-CN"/>
        </w:rPr>
      </w:pPr>
      <w:r w:rsidRPr="00374636">
        <w:rPr>
          <w:lang w:eastAsia="zh-CN"/>
        </w:rPr>
        <w:t>4.14</w:t>
      </w:r>
      <w:r>
        <w:rPr>
          <w:lang w:eastAsia="zh-CN"/>
        </w:rPr>
        <w:t>A</w:t>
      </w:r>
      <w:r w:rsidRPr="00374636">
        <w:rPr>
          <w:lang w:eastAsia="zh-CN"/>
        </w:rPr>
        <w:t>.3</w:t>
      </w:r>
      <w:r>
        <w:tab/>
      </w:r>
      <w:r w:rsidRPr="00374636">
        <w:t>Measurement Reporting Requirements</w:t>
      </w:r>
    </w:p>
    <w:p w14:paraId="616AF130" w14:textId="77777777" w:rsidR="00F51D7E" w:rsidRPr="00977604" w:rsidRDefault="00F51D7E" w:rsidP="00F51D7E">
      <w:pPr>
        <w:pStyle w:val="Heading4"/>
      </w:pPr>
      <w:r w:rsidRPr="00374636">
        <w:rPr>
          <w:lang w:eastAsia="zh-CN"/>
        </w:rPr>
        <w:t>4.1</w:t>
      </w:r>
      <w:r>
        <w:rPr>
          <w:rFonts w:hint="eastAsia"/>
          <w:lang w:eastAsia="zh-CN"/>
        </w:rPr>
        <w:t>4A</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r w:rsidRPr="003D0ABC">
        <w:rPr>
          <w:rFonts w:eastAsiaTheme="minorEastAsia"/>
          <w:lang w:eastAsia="zh-CN"/>
        </w:rPr>
        <w:t xml:space="preserve"> </w:t>
      </w:r>
      <w:r w:rsidRPr="00B34784">
        <w:rPr>
          <w:rFonts w:eastAsiaTheme="minorEastAsia"/>
          <w:lang w:eastAsia="zh-CN"/>
        </w:rPr>
        <w:t xml:space="preserve">without </w:t>
      </w:r>
      <w:r>
        <w:rPr>
          <w:rFonts w:hint="eastAsia"/>
          <w:lang w:eastAsia="zh-CN"/>
        </w:rPr>
        <w:t xml:space="preserve">RX </w:t>
      </w:r>
      <w:r w:rsidRPr="00B34784">
        <w:rPr>
          <w:rFonts w:eastAsiaTheme="minorEastAsia"/>
          <w:lang w:eastAsia="zh-CN"/>
        </w:rPr>
        <w:t xml:space="preserve">FH with </w:t>
      </w:r>
      <w:r>
        <w:rPr>
          <w:lang w:eastAsia="zh-CN"/>
        </w:rPr>
        <w:t>M</w:t>
      </w:r>
      <w:r w:rsidRPr="008C1607">
        <w:rPr>
          <w:lang w:eastAsia="zh-CN"/>
        </w:rPr>
        <w:t xml:space="preserve">easurement </w:t>
      </w:r>
      <w:r>
        <w:rPr>
          <w:lang w:eastAsia="zh-CN"/>
        </w:rPr>
        <w:t>G</w:t>
      </w:r>
      <w:r w:rsidRPr="008C1607">
        <w:rPr>
          <w:lang w:eastAsia="zh-CN"/>
        </w:rPr>
        <w:t>aps</w:t>
      </w:r>
    </w:p>
    <w:p w14:paraId="5EB39FFE" w14:textId="77777777" w:rsidR="00F51D7E"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9D0894">
        <w:rPr>
          <w:lang w:eastAsia="zh-CN"/>
        </w:rPr>
        <w:t>9.9A.4.4</w:t>
      </w:r>
      <w:r>
        <w:rPr>
          <w:rFonts w:hint="eastAsia"/>
          <w:lang w:eastAsia="zh-CN"/>
        </w:rPr>
        <w:t>.</w:t>
      </w:r>
    </w:p>
    <w:p w14:paraId="2C0DC025" w14:textId="77777777" w:rsidR="00F51D7E" w:rsidRPr="00D021AE" w:rsidRDefault="00F51D7E" w:rsidP="00F51D7E">
      <w:pPr>
        <w:pStyle w:val="Heading4"/>
      </w:pPr>
      <w:r w:rsidRPr="00374636">
        <w:rPr>
          <w:lang w:eastAsia="zh-CN"/>
        </w:rPr>
        <w:t>4.1</w:t>
      </w:r>
      <w:r>
        <w:rPr>
          <w:rFonts w:hint="eastAsia"/>
          <w:lang w:eastAsia="zh-CN"/>
        </w:rPr>
        <w:t>4A</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2691225C" w14:textId="77777777" w:rsidR="00F51D7E" w:rsidRPr="0024131D"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24131D">
        <w:rPr>
          <w:rFonts w:eastAsiaTheme="minorEastAsia"/>
        </w:rPr>
        <w:t>5.6A.6.4</w:t>
      </w:r>
      <w:r>
        <w:rPr>
          <w:rFonts w:hint="eastAsia"/>
          <w:lang w:eastAsia="zh-CN"/>
        </w:rPr>
        <w:t>.</w:t>
      </w:r>
    </w:p>
    <w:p w14:paraId="28DFF1E0" w14:textId="77777777" w:rsidR="00F51D7E" w:rsidRDefault="00F51D7E" w:rsidP="00F51D7E">
      <w:pPr>
        <w:pStyle w:val="Heading3"/>
        <w:rPr>
          <w:lang w:eastAsia="zh-CN"/>
        </w:rPr>
      </w:pPr>
      <w:r w:rsidRPr="00374636">
        <w:lastRenderedPageBreak/>
        <w:t>4.14</w:t>
      </w:r>
      <w:r>
        <w:t>A</w:t>
      </w:r>
      <w:r w:rsidRPr="00374636">
        <w:t>.</w:t>
      </w:r>
      <w:r w:rsidRPr="00374636">
        <w:rPr>
          <w:lang w:eastAsia="zh-CN"/>
        </w:rPr>
        <w:t>4</w:t>
      </w:r>
      <w:r w:rsidRPr="00374636">
        <w:tab/>
      </w:r>
      <w:r w:rsidRPr="00374636">
        <w:rPr>
          <w:lang w:eastAsia="zh-CN"/>
        </w:rPr>
        <w:t>Measurement Period Requirements</w:t>
      </w:r>
    </w:p>
    <w:p w14:paraId="324ED8AC"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r w:rsidRPr="00D021AE">
        <w:rPr>
          <w:lang w:eastAsia="zh-CN"/>
        </w:rPr>
        <w:t xml:space="preserve"> </w:t>
      </w:r>
      <w:r w:rsidRPr="0024131D">
        <w:rPr>
          <w:lang w:eastAsia="zh-CN"/>
        </w:rPr>
        <w:t>without RX FH</w:t>
      </w:r>
      <w:r>
        <w:rPr>
          <w:rFonts w:hint="eastAsia"/>
          <w:lang w:eastAsia="zh-CN"/>
        </w:rPr>
        <w:t xml:space="preserve"> within </w:t>
      </w:r>
      <w:r>
        <w:rPr>
          <w:lang w:eastAsia="zh-CN"/>
        </w:rPr>
        <w:t>M</w:t>
      </w:r>
      <w:r w:rsidRPr="008C1607">
        <w:rPr>
          <w:lang w:eastAsia="zh-CN"/>
        </w:rPr>
        <w:t xml:space="preserve">easurement </w:t>
      </w:r>
      <w:r>
        <w:rPr>
          <w:lang w:eastAsia="zh-CN"/>
        </w:rPr>
        <w:t>G</w:t>
      </w:r>
      <w:r w:rsidRPr="008C1607">
        <w:rPr>
          <w:lang w:eastAsia="zh-CN"/>
        </w:rPr>
        <w:t>aps</w:t>
      </w:r>
    </w:p>
    <w:p w14:paraId="15DAFE1A"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9.9A.4.5</w:t>
      </w:r>
      <w:r>
        <w:rPr>
          <w:rFonts w:hint="eastAsia"/>
          <w:lang w:eastAsia="zh-CN"/>
        </w:rPr>
        <w:t>.</w:t>
      </w:r>
    </w:p>
    <w:p w14:paraId="0D52E717" w14:textId="77777777" w:rsidR="00F51D7E" w:rsidRDefault="00F51D7E" w:rsidP="00F51D7E">
      <w:pPr>
        <w:pStyle w:val="Heading4"/>
        <w:rPr>
          <w:lang w:eastAsia="zh-CN"/>
        </w:rPr>
      </w:pPr>
      <w:r w:rsidRPr="001D2753">
        <w:rPr>
          <w:lang w:eastAsia="zh-CN"/>
        </w:rPr>
        <w:t>4.1</w:t>
      </w:r>
      <w:r w:rsidRPr="001D2753">
        <w:rPr>
          <w:rFonts w:hint="eastAsia"/>
          <w:lang w:eastAsia="zh-CN"/>
        </w:rPr>
        <w:t>4A</w:t>
      </w:r>
      <w:r w:rsidRPr="001D2753">
        <w:rPr>
          <w:lang w:eastAsia="zh-CN"/>
        </w:rPr>
        <w:t>.</w:t>
      </w:r>
      <w:r>
        <w:rPr>
          <w:rFonts w:hint="eastAsia"/>
          <w:lang w:eastAsia="zh-CN"/>
        </w:rPr>
        <w:t>4</w:t>
      </w:r>
      <w:r w:rsidRPr="001D2753">
        <w:rPr>
          <w:lang w:eastAsia="zh-CN"/>
        </w:rPr>
        <w:t>.</w:t>
      </w:r>
      <w:r>
        <w:rPr>
          <w:rFonts w:hint="eastAsia"/>
          <w:lang w:eastAsia="zh-CN"/>
        </w:rPr>
        <w:t>2</w:t>
      </w:r>
      <w:r w:rsidRPr="001D2753">
        <w:rPr>
          <w:lang w:eastAsia="zh-CN"/>
        </w:rPr>
        <w:tab/>
        <w:t>Measurement Reporting Requirements</w:t>
      </w:r>
      <w:r w:rsidRPr="001D2753">
        <w:rPr>
          <w:rFonts w:hint="eastAsia"/>
          <w:lang w:eastAsia="zh-CN"/>
        </w:rPr>
        <w:t xml:space="preserve"> </w:t>
      </w:r>
      <w:r w:rsidRPr="001D2753">
        <w:rPr>
          <w:lang w:eastAsia="zh-CN"/>
        </w:rPr>
        <w:t>in RRC_CONNECTED</w:t>
      </w:r>
      <w:r w:rsidRPr="001D2753">
        <w:rPr>
          <w:rFonts w:hint="eastAsia"/>
          <w:lang w:eastAsia="zh-CN"/>
        </w:rPr>
        <w:t xml:space="preserve"> state</w:t>
      </w:r>
      <w:r w:rsidRPr="0024131D">
        <w:t xml:space="preserve"> </w:t>
      </w:r>
      <w:r w:rsidRPr="0024131D">
        <w:rPr>
          <w:lang w:eastAsia="zh-CN"/>
        </w:rPr>
        <w:t>with</w:t>
      </w:r>
      <w:r>
        <w:rPr>
          <w:rFonts w:hint="eastAsia"/>
          <w:lang w:eastAsia="zh-CN"/>
        </w:rPr>
        <w:t>out</w:t>
      </w:r>
      <w:r w:rsidRPr="0024131D">
        <w:rPr>
          <w:lang w:eastAsia="zh-CN"/>
        </w:rPr>
        <w:t xml:space="preserve"> RX FH</w:t>
      </w:r>
      <w:r w:rsidRPr="00D021AE">
        <w:rPr>
          <w:lang w:eastAsia="zh-CN"/>
        </w:rPr>
        <w:t xml:space="preserve"> </w:t>
      </w:r>
      <w:r>
        <w:rPr>
          <w:rFonts w:hint="eastAsia"/>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4078274F"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w:t>
      </w:r>
      <w:r>
        <w:rPr>
          <w:rFonts w:hint="eastAsia"/>
          <w:lang w:eastAsia="zh-CN"/>
        </w:rPr>
        <w:t>6.</w:t>
      </w:r>
    </w:p>
    <w:p w14:paraId="5C88E640"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r w:rsidRPr="00D021AE">
        <w:rPr>
          <w:lang w:eastAsia="zh-CN"/>
        </w:rPr>
        <w:t xml:space="preserve"> </w:t>
      </w:r>
      <w:r w:rsidRPr="0024131D">
        <w:rPr>
          <w:lang w:eastAsia="zh-CN"/>
        </w:rPr>
        <w:t>without RX FH</w:t>
      </w:r>
      <w:r w:rsidRPr="00D021AE">
        <w:rPr>
          <w:lang w:eastAsia="zh-CN"/>
        </w:rPr>
        <w:t xml:space="preserve"> </w:t>
      </w:r>
      <w:r>
        <w:rPr>
          <w:rFonts w:hint="eastAsia"/>
          <w:lang w:eastAsia="zh-CN"/>
        </w:rPr>
        <w:t xml:space="preserve">within both </w:t>
      </w:r>
      <w:r>
        <w:rPr>
          <w:lang w:eastAsia="zh-CN"/>
        </w:rPr>
        <w:t>M</w:t>
      </w:r>
      <w:r w:rsidRPr="008C1607">
        <w:rPr>
          <w:lang w:eastAsia="zh-CN"/>
        </w:rPr>
        <w:t xml:space="preserve">easurement </w:t>
      </w:r>
      <w:r>
        <w:rPr>
          <w:lang w:eastAsia="zh-CN"/>
        </w:rPr>
        <w:t>G</w:t>
      </w:r>
      <w:r w:rsidRPr="008C1607">
        <w:rPr>
          <w:lang w:eastAsia="zh-CN"/>
        </w:rPr>
        <w:t>aps</w:t>
      </w:r>
      <w:r>
        <w:rPr>
          <w:rFonts w:hint="eastAsia"/>
          <w:lang w:eastAsia="zh-CN"/>
        </w:rPr>
        <w:t xml:space="preserve"> and PPW</w:t>
      </w:r>
    </w:p>
    <w:p w14:paraId="0AF61C51"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w:t>
      </w:r>
      <w:r>
        <w:rPr>
          <w:rFonts w:hint="eastAsia"/>
          <w:lang w:eastAsia="zh-CN"/>
        </w:rPr>
        <w:t>7.</w:t>
      </w:r>
    </w:p>
    <w:p w14:paraId="1EA8F498" w14:textId="77777777" w:rsidR="00F51D7E" w:rsidRDefault="00F51D7E" w:rsidP="00F51D7E">
      <w:pPr>
        <w:pStyle w:val="Heading4"/>
        <w:rPr>
          <w:lang w:eastAsia="zh-CN"/>
        </w:rPr>
      </w:pPr>
      <w:r w:rsidRPr="001D2753">
        <w:rPr>
          <w:lang w:eastAsia="zh-CN"/>
        </w:rPr>
        <w:t>4.1</w:t>
      </w:r>
      <w:r w:rsidRPr="001D2753">
        <w:rPr>
          <w:rFonts w:hint="eastAsia"/>
          <w:lang w:eastAsia="zh-CN"/>
        </w:rPr>
        <w:t>4A</w:t>
      </w:r>
      <w:r w:rsidRPr="001D2753">
        <w:rPr>
          <w:lang w:eastAsia="zh-CN"/>
        </w:rPr>
        <w:t>.</w:t>
      </w:r>
      <w:r>
        <w:rPr>
          <w:rFonts w:hint="eastAsia"/>
          <w:lang w:eastAsia="zh-CN"/>
        </w:rPr>
        <w:t>4</w:t>
      </w:r>
      <w:r w:rsidRPr="001D2753">
        <w:rPr>
          <w:lang w:eastAsia="zh-CN"/>
        </w:rPr>
        <w:t>.</w:t>
      </w:r>
      <w:r>
        <w:rPr>
          <w:rFonts w:hint="eastAsia"/>
          <w:lang w:eastAsia="zh-CN"/>
        </w:rPr>
        <w:t>4</w:t>
      </w:r>
      <w:r w:rsidRPr="001D2753">
        <w:rPr>
          <w:lang w:eastAsia="zh-CN"/>
        </w:rPr>
        <w:tab/>
        <w:t>Measurement Reporting Requirements</w:t>
      </w:r>
      <w:r w:rsidRPr="001D2753">
        <w:rPr>
          <w:rFonts w:hint="eastAsia"/>
          <w:lang w:eastAsia="zh-CN"/>
        </w:rPr>
        <w:t xml:space="preserve"> </w:t>
      </w:r>
      <w:r w:rsidRPr="001D2753">
        <w:rPr>
          <w:lang w:eastAsia="zh-CN"/>
        </w:rPr>
        <w:t>in RRC_CONNECTED</w:t>
      </w:r>
      <w:r w:rsidRPr="001D2753">
        <w:rPr>
          <w:rFonts w:hint="eastAsia"/>
          <w:lang w:eastAsia="zh-CN"/>
        </w:rPr>
        <w:t xml:space="preserve"> state</w:t>
      </w:r>
      <w:r w:rsidRPr="0024131D">
        <w:t xml:space="preserve"> </w:t>
      </w:r>
      <w:r w:rsidRPr="0024131D">
        <w:rPr>
          <w:lang w:eastAsia="zh-CN"/>
        </w:rPr>
        <w:t>with RX FH</w:t>
      </w:r>
    </w:p>
    <w:p w14:paraId="52BC224A"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w:t>
      </w:r>
      <w:r>
        <w:rPr>
          <w:rFonts w:hint="eastAsia"/>
          <w:lang w:eastAsia="zh-CN"/>
        </w:rPr>
        <w:t>8.</w:t>
      </w:r>
    </w:p>
    <w:p w14:paraId="167C5E22" w14:textId="77777777" w:rsidR="00F51D7E" w:rsidRPr="007C0413"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5</w:t>
      </w:r>
      <w:r w:rsidRPr="00374636">
        <w:tab/>
      </w:r>
      <w:r w:rsidRPr="0051488A">
        <w:rPr>
          <w:lang w:eastAsia="zh-CN"/>
        </w:rPr>
        <w:t xml:space="preserve">Measurement </w:t>
      </w:r>
      <w:r>
        <w:rPr>
          <w:rFonts w:hint="eastAsia"/>
          <w:lang w:eastAsia="zh-CN"/>
        </w:rPr>
        <w:t>Period</w:t>
      </w:r>
      <w:r w:rsidRPr="0051488A">
        <w:rPr>
          <w:lang w:eastAsia="zh-CN"/>
        </w:rPr>
        <w:t xml:space="preserve"> Requirements</w:t>
      </w:r>
      <w:r>
        <w:rPr>
          <w:rFonts w:hint="eastAsia"/>
          <w:lang w:eastAsia="zh-CN"/>
        </w:rPr>
        <w:t xml:space="preserve"> </w:t>
      </w:r>
      <w:r w:rsidRPr="0051488A">
        <w:rPr>
          <w:lang w:eastAsia="zh-CN"/>
        </w:rPr>
        <w:t>in RRC_INACTIVE</w:t>
      </w:r>
      <w:r>
        <w:rPr>
          <w:rFonts w:hint="eastAsia"/>
          <w:lang w:eastAsia="zh-CN"/>
        </w:rPr>
        <w:t xml:space="preserve"> state</w:t>
      </w:r>
      <w:r w:rsidRPr="00D021AE">
        <w:rPr>
          <w:lang w:eastAsia="zh-CN"/>
        </w:rPr>
        <w:t xml:space="preserve"> </w:t>
      </w:r>
      <w:r w:rsidRPr="0024131D">
        <w:rPr>
          <w:lang w:eastAsia="zh-CN"/>
        </w:rPr>
        <w:t>without RX FH</w:t>
      </w:r>
    </w:p>
    <w:p w14:paraId="3C33EB62" w14:textId="77777777" w:rsidR="00F51D7E" w:rsidRDefault="00F51D7E" w:rsidP="00F51D7E">
      <w:pPr>
        <w:rPr>
          <w:lang w:eastAsia="zh-CN"/>
        </w:rPr>
      </w:pPr>
      <w:r w:rsidRPr="001B11FB">
        <w:t>See TS 38.133 [50] clause 5.6</w:t>
      </w:r>
      <w:r>
        <w:rPr>
          <w:rFonts w:hint="eastAsia"/>
          <w:lang w:eastAsia="zh-CN"/>
        </w:rPr>
        <w:t>A</w:t>
      </w:r>
      <w:r w:rsidRPr="001B11FB">
        <w:t>.</w:t>
      </w:r>
      <w:r>
        <w:rPr>
          <w:rFonts w:hint="eastAsia"/>
          <w:lang w:eastAsia="zh-CN"/>
        </w:rPr>
        <w:t>6</w:t>
      </w:r>
      <w:r w:rsidRPr="001B11FB">
        <w:t>.</w:t>
      </w:r>
      <w:r>
        <w:rPr>
          <w:rFonts w:hint="eastAsia"/>
          <w:lang w:eastAsia="zh-CN"/>
        </w:rPr>
        <w:t>5</w:t>
      </w:r>
      <w:r w:rsidRPr="00374636">
        <w:t>.</w:t>
      </w:r>
    </w:p>
    <w:p w14:paraId="2ED9EED0" w14:textId="77777777" w:rsidR="00F51D7E" w:rsidRPr="007C0413"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6</w:t>
      </w:r>
      <w:r w:rsidRPr="00374636">
        <w:tab/>
      </w:r>
      <w:r w:rsidRPr="0051488A">
        <w:rPr>
          <w:lang w:eastAsia="zh-CN"/>
        </w:rPr>
        <w:t xml:space="preserve">Measurement </w:t>
      </w:r>
      <w:r>
        <w:rPr>
          <w:rFonts w:hint="eastAsia"/>
          <w:lang w:eastAsia="zh-CN"/>
        </w:rPr>
        <w:t>Period</w:t>
      </w:r>
      <w:r w:rsidRPr="0051488A">
        <w:rPr>
          <w:lang w:eastAsia="zh-CN"/>
        </w:rPr>
        <w:t xml:space="preserve"> Requirements</w:t>
      </w:r>
      <w:r>
        <w:rPr>
          <w:rFonts w:hint="eastAsia"/>
          <w:lang w:eastAsia="zh-CN"/>
        </w:rPr>
        <w:t xml:space="preserve"> </w:t>
      </w:r>
      <w:r w:rsidRPr="0051488A">
        <w:rPr>
          <w:lang w:eastAsia="zh-CN"/>
        </w:rPr>
        <w:t>in RRC_INACTIVE</w:t>
      </w:r>
      <w:r>
        <w:rPr>
          <w:rFonts w:hint="eastAsia"/>
          <w:lang w:eastAsia="zh-CN"/>
        </w:rPr>
        <w:t xml:space="preserve"> state</w:t>
      </w:r>
      <w:r w:rsidRPr="0024131D">
        <w:t xml:space="preserve"> </w:t>
      </w:r>
      <w:r w:rsidRPr="0024131D">
        <w:rPr>
          <w:lang w:eastAsia="zh-CN"/>
        </w:rPr>
        <w:t>wit</w:t>
      </w:r>
      <w:r>
        <w:rPr>
          <w:lang w:eastAsia="zh-CN"/>
        </w:rPr>
        <w:t>h</w:t>
      </w:r>
      <w:r w:rsidRPr="0024131D">
        <w:rPr>
          <w:lang w:eastAsia="zh-CN"/>
        </w:rPr>
        <w:t xml:space="preserve"> RX FH</w:t>
      </w:r>
    </w:p>
    <w:p w14:paraId="79AB5DBA" w14:textId="77777777" w:rsidR="00F51D7E" w:rsidRPr="001D2753" w:rsidRDefault="00F51D7E" w:rsidP="00F51D7E">
      <w:pPr>
        <w:rPr>
          <w:lang w:eastAsia="zh-CN"/>
        </w:rPr>
      </w:pPr>
      <w:r w:rsidRPr="001B11FB">
        <w:t>See TS 38.133 [50] clause 5.6</w:t>
      </w:r>
      <w:r>
        <w:rPr>
          <w:rFonts w:hint="eastAsia"/>
          <w:lang w:eastAsia="zh-CN"/>
        </w:rPr>
        <w:t>A</w:t>
      </w:r>
      <w:r w:rsidRPr="001B11FB">
        <w:t>.</w:t>
      </w:r>
      <w:r>
        <w:rPr>
          <w:rFonts w:hint="eastAsia"/>
          <w:lang w:eastAsia="zh-CN"/>
        </w:rPr>
        <w:t>6</w:t>
      </w:r>
      <w:r w:rsidRPr="001B11FB">
        <w:t>.</w:t>
      </w:r>
      <w:r>
        <w:rPr>
          <w:rFonts w:hint="eastAsia"/>
          <w:lang w:eastAsia="zh-CN"/>
        </w:rPr>
        <w:t>6</w:t>
      </w:r>
      <w:r w:rsidRPr="00374636">
        <w:t>.</w:t>
      </w:r>
    </w:p>
    <w:p w14:paraId="3E37A34E" w14:textId="77777777" w:rsidR="00F51D7E" w:rsidRDefault="00F51D7E" w:rsidP="00F51D7E">
      <w:pPr>
        <w:pStyle w:val="Heading3"/>
        <w:rPr>
          <w:lang w:eastAsia="zh-CN"/>
        </w:rPr>
      </w:pPr>
      <w:r w:rsidRPr="00374636">
        <w:t>4.</w:t>
      </w:r>
      <w:r w:rsidRPr="00374636">
        <w:rPr>
          <w:lang w:eastAsia="zh-CN"/>
        </w:rPr>
        <w:t>14</w:t>
      </w:r>
      <w:r>
        <w:rPr>
          <w:lang w:eastAsia="zh-CN"/>
        </w:rPr>
        <w:t>A</w:t>
      </w:r>
      <w:r w:rsidRPr="00374636">
        <w:t>.</w:t>
      </w:r>
      <w:r w:rsidRPr="00374636">
        <w:rPr>
          <w:lang w:eastAsia="zh-CN"/>
        </w:rPr>
        <w:t>5</w:t>
      </w:r>
      <w:r w:rsidRPr="00374636">
        <w:tab/>
        <w:t>Measurement Accuracy Requirements</w:t>
      </w:r>
    </w:p>
    <w:p w14:paraId="7780AF30"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1</w:t>
      </w:r>
      <w:r w:rsidRPr="00374636">
        <w:tab/>
      </w:r>
      <w:r w:rsidRPr="00821E17">
        <w:rPr>
          <w:lang w:eastAsia="zh-CN"/>
        </w:rPr>
        <w:t>Measurement Accuracy Requirements</w:t>
      </w:r>
      <w:r>
        <w:rPr>
          <w:rFonts w:hint="eastAsia"/>
          <w:lang w:eastAsia="zh-CN"/>
        </w:rPr>
        <w:t xml:space="preserve"> </w:t>
      </w:r>
      <w:r w:rsidRPr="00BB5A5B">
        <w:t xml:space="preserve">for 2RX RedCap UE without </w:t>
      </w:r>
      <w:r>
        <w:rPr>
          <w:rFonts w:hint="eastAsia"/>
          <w:lang w:eastAsia="zh-CN"/>
        </w:rPr>
        <w:t xml:space="preserve">RX </w:t>
      </w:r>
      <w:r w:rsidRPr="00BB5A5B">
        <w:t>FH</w:t>
      </w:r>
    </w:p>
    <w:p w14:paraId="1ECDCC0F" w14:textId="77777777" w:rsidR="00F51D7E" w:rsidRPr="001D2753" w:rsidRDefault="00F51D7E" w:rsidP="00F51D7E">
      <w:pPr>
        <w:rPr>
          <w:lang w:eastAsia="zh-CN"/>
        </w:rPr>
      </w:pPr>
      <w:r w:rsidRPr="001B11FB">
        <w:t xml:space="preserve">See TS 38.133 [50] clause </w:t>
      </w:r>
      <w:r w:rsidRPr="00BB5A5B">
        <w:t>10.1A.18.2.1</w:t>
      </w:r>
      <w:r w:rsidRPr="00374636">
        <w:t>.</w:t>
      </w:r>
    </w:p>
    <w:p w14:paraId="581A2C98" w14:textId="77777777" w:rsidR="00F51D7E" w:rsidRPr="00821E17"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2</w:t>
      </w:r>
      <w:r w:rsidRPr="00374636">
        <w:tab/>
      </w:r>
      <w:r w:rsidRPr="00821E17">
        <w:rPr>
          <w:lang w:eastAsia="zh-CN"/>
        </w:rPr>
        <w:t>Measurement Accuracy Requirements</w:t>
      </w:r>
      <w:r>
        <w:rPr>
          <w:rFonts w:hint="eastAsia"/>
          <w:lang w:eastAsia="zh-CN"/>
        </w:rPr>
        <w:t xml:space="preserve"> </w:t>
      </w:r>
      <w:r w:rsidRPr="00BB5A5B">
        <w:t xml:space="preserve">for </w:t>
      </w:r>
      <w:r>
        <w:rPr>
          <w:rFonts w:hint="eastAsia"/>
          <w:lang w:eastAsia="zh-CN"/>
        </w:rPr>
        <w:t>1</w:t>
      </w:r>
      <w:r w:rsidRPr="00BB5A5B">
        <w:t xml:space="preserve">RX RedCap UE without </w:t>
      </w:r>
      <w:r>
        <w:rPr>
          <w:rFonts w:hint="eastAsia"/>
          <w:lang w:eastAsia="zh-CN"/>
        </w:rPr>
        <w:t xml:space="preserve">RX </w:t>
      </w:r>
      <w:r w:rsidRPr="00BB5A5B">
        <w:t>FH</w:t>
      </w:r>
    </w:p>
    <w:p w14:paraId="7F2DB88E" w14:textId="77777777" w:rsidR="00F51D7E" w:rsidRDefault="00F51D7E" w:rsidP="00F51D7E">
      <w:pPr>
        <w:rPr>
          <w:lang w:eastAsia="zh-CN"/>
        </w:rPr>
      </w:pPr>
      <w:r w:rsidRPr="001B11FB">
        <w:t xml:space="preserve">See TS 38.133 [50] clause </w:t>
      </w:r>
      <w:r w:rsidRPr="00BB5A5B">
        <w:t>10.1A.18.2.</w:t>
      </w:r>
      <w:r>
        <w:rPr>
          <w:rFonts w:hint="eastAsia"/>
          <w:lang w:eastAsia="zh-CN"/>
        </w:rPr>
        <w:t>2</w:t>
      </w:r>
      <w:r w:rsidRPr="00374636">
        <w:t>.</w:t>
      </w:r>
    </w:p>
    <w:p w14:paraId="180E0AA9"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3</w:t>
      </w:r>
      <w:r w:rsidRPr="00374636">
        <w:tab/>
      </w:r>
      <w:r w:rsidRPr="00821E17">
        <w:rPr>
          <w:lang w:eastAsia="zh-CN"/>
        </w:rPr>
        <w:t>Measurement Accuracy Requirements</w:t>
      </w:r>
      <w:r>
        <w:rPr>
          <w:rFonts w:hint="eastAsia"/>
          <w:lang w:eastAsia="zh-CN"/>
        </w:rPr>
        <w:t xml:space="preserve"> </w:t>
      </w:r>
      <w:r w:rsidRPr="00BB5A5B">
        <w:t xml:space="preserve">for 2RX RedCap UE with </w:t>
      </w:r>
      <w:r>
        <w:rPr>
          <w:rFonts w:hint="eastAsia"/>
          <w:lang w:eastAsia="zh-CN"/>
        </w:rPr>
        <w:t xml:space="preserve">RX </w:t>
      </w:r>
      <w:r w:rsidRPr="00BB5A5B">
        <w:t>FH</w:t>
      </w:r>
    </w:p>
    <w:p w14:paraId="6DBBBE99" w14:textId="77777777" w:rsidR="00F51D7E" w:rsidRPr="00C41CA5" w:rsidRDefault="00F51D7E" w:rsidP="00F51D7E">
      <w:pPr>
        <w:rPr>
          <w:lang w:eastAsia="zh-CN"/>
        </w:rPr>
      </w:pPr>
      <w:r w:rsidRPr="001B11FB">
        <w:t xml:space="preserve">See TS 38.133 [50] clause </w:t>
      </w:r>
      <w:r w:rsidRPr="00BB5A5B">
        <w:t>10.1A.18.2.</w:t>
      </w:r>
      <w:r>
        <w:rPr>
          <w:rFonts w:hint="eastAsia"/>
          <w:lang w:eastAsia="zh-CN"/>
        </w:rPr>
        <w:t>3</w:t>
      </w:r>
      <w:r w:rsidRPr="00374636">
        <w:t>.</w:t>
      </w:r>
    </w:p>
    <w:p w14:paraId="568BDF2E" w14:textId="77777777" w:rsidR="00F51D7E" w:rsidRPr="00821E17"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4</w:t>
      </w:r>
      <w:r w:rsidRPr="00374636">
        <w:tab/>
      </w:r>
      <w:r w:rsidRPr="00821E17">
        <w:rPr>
          <w:lang w:eastAsia="zh-CN"/>
        </w:rPr>
        <w:t>Measurement Accuracy Requirements</w:t>
      </w:r>
      <w:r>
        <w:rPr>
          <w:rFonts w:hint="eastAsia"/>
          <w:lang w:eastAsia="zh-CN"/>
        </w:rPr>
        <w:t xml:space="preserve"> </w:t>
      </w:r>
      <w:r w:rsidRPr="00BB5A5B">
        <w:t xml:space="preserve">for </w:t>
      </w:r>
      <w:r>
        <w:rPr>
          <w:rFonts w:hint="eastAsia"/>
          <w:lang w:eastAsia="zh-CN"/>
        </w:rPr>
        <w:t>1</w:t>
      </w:r>
      <w:r w:rsidRPr="00BB5A5B">
        <w:t xml:space="preserve">RX RedCap UE with </w:t>
      </w:r>
      <w:r>
        <w:rPr>
          <w:rFonts w:hint="eastAsia"/>
          <w:lang w:eastAsia="zh-CN"/>
        </w:rPr>
        <w:t xml:space="preserve">RX </w:t>
      </w:r>
      <w:r w:rsidRPr="00BB5A5B">
        <w:t>FH</w:t>
      </w:r>
    </w:p>
    <w:p w14:paraId="4EFDBB41" w14:textId="77777777" w:rsidR="00F51D7E" w:rsidRPr="00C41CA5" w:rsidRDefault="00F51D7E" w:rsidP="00F51D7E">
      <w:pPr>
        <w:rPr>
          <w:lang w:eastAsia="zh-CN"/>
        </w:rPr>
      </w:pPr>
      <w:r w:rsidRPr="001B11FB">
        <w:t xml:space="preserve">See TS 38.133 [50] clause </w:t>
      </w:r>
      <w:r w:rsidRPr="00BB5A5B">
        <w:t>10.1A.18.2.</w:t>
      </w:r>
      <w:r>
        <w:rPr>
          <w:rFonts w:hint="eastAsia"/>
          <w:lang w:eastAsia="zh-CN"/>
        </w:rPr>
        <w:t>4</w:t>
      </w:r>
      <w:r w:rsidRPr="00374636">
        <w:t>.</w:t>
      </w:r>
    </w:p>
    <w:p w14:paraId="77059AC1" w14:textId="77777777" w:rsidR="00F51D7E" w:rsidRPr="00374636" w:rsidRDefault="00F51D7E" w:rsidP="00F51D7E">
      <w:pPr>
        <w:pStyle w:val="Heading3"/>
        <w:rPr>
          <w:lang w:eastAsia="zh-CN"/>
        </w:rPr>
      </w:pPr>
      <w:r w:rsidRPr="00374636">
        <w:t>4.</w:t>
      </w:r>
      <w:r w:rsidRPr="00374636">
        <w:rPr>
          <w:lang w:eastAsia="zh-CN"/>
        </w:rPr>
        <w:t>14</w:t>
      </w:r>
      <w:r>
        <w:rPr>
          <w:lang w:eastAsia="zh-CN"/>
        </w:rPr>
        <w:t>A</w:t>
      </w:r>
      <w:r w:rsidRPr="00374636">
        <w:t>.</w:t>
      </w:r>
      <w:r w:rsidRPr="00374636">
        <w:rPr>
          <w:lang w:eastAsia="zh-CN"/>
        </w:rPr>
        <w:t>6</w:t>
      </w:r>
      <w:r w:rsidRPr="00374636">
        <w:tab/>
      </w:r>
      <w:r w:rsidRPr="00374636">
        <w:rPr>
          <w:lang w:eastAsia="zh-CN"/>
        </w:rPr>
        <w:t>Reporting mapping</w:t>
      </w:r>
    </w:p>
    <w:p w14:paraId="2D0EDEC4" w14:textId="77777777" w:rsidR="00F51D7E" w:rsidRPr="00374636" w:rsidRDefault="00F51D7E" w:rsidP="00F51D7E">
      <w:pPr>
        <w:pStyle w:val="Heading4"/>
        <w:rPr>
          <w:lang w:eastAsia="zh-CN"/>
        </w:rPr>
      </w:pPr>
      <w:r w:rsidRPr="00374636">
        <w:rPr>
          <w:lang w:eastAsia="zh-CN"/>
        </w:rPr>
        <w:t>4.14</w:t>
      </w:r>
      <w:r>
        <w:rPr>
          <w:rFonts w:hint="eastAsia"/>
          <w:lang w:eastAsia="zh-CN"/>
        </w:rPr>
        <w:t>A</w:t>
      </w:r>
      <w:r w:rsidRPr="00374636">
        <w:rPr>
          <w:lang w:eastAsia="zh-CN"/>
        </w:rPr>
        <w:t>.6.</w:t>
      </w:r>
      <w:r>
        <w:rPr>
          <w:rFonts w:hint="eastAsia"/>
          <w:lang w:eastAsia="zh-CN"/>
        </w:rPr>
        <w:t>1</w:t>
      </w:r>
      <w:r w:rsidRPr="00374636">
        <w:rPr>
          <w:lang w:eastAsia="zh-CN"/>
        </w:rPr>
        <w:tab/>
      </w:r>
      <w:r w:rsidRPr="00C41CA5">
        <w:rPr>
          <w:lang w:eastAsia="zh-CN"/>
        </w:rPr>
        <w:t>Absolute UE Rx-Tx Measurement Report Mapping</w:t>
      </w:r>
    </w:p>
    <w:p w14:paraId="2E84DA66" w14:textId="77777777" w:rsidR="00F51D7E" w:rsidRPr="00C41CA5" w:rsidRDefault="00F51D7E" w:rsidP="00F51D7E">
      <w:pPr>
        <w:rPr>
          <w:lang w:eastAsia="zh-CN"/>
        </w:rPr>
      </w:pPr>
      <w:r w:rsidRPr="001B11FB">
        <w:t xml:space="preserve">See TS 38.133 [50] clause </w:t>
      </w:r>
      <w:r>
        <w:t>10.1A.18.3.1</w:t>
      </w:r>
      <w:r w:rsidRPr="00374636">
        <w:t>.</w:t>
      </w:r>
    </w:p>
    <w:p w14:paraId="39BB42B0" w14:textId="77777777" w:rsidR="00F51D7E" w:rsidRDefault="00F51D7E" w:rsidP="00F51D7E">
      <w:pPr>
        <w:pStyle w:val="Heading4"/>
        <w:rPr>
          <w:lang w:eastAsia="zh-CN"/>
        </w:rPr>
      </w:pPr>
      <w:r w:rsidRPr="00374636">
        <w:rPr>
          <w:lang w:eastAsia="zh-CN"/>
        </w:rPr>
        <w:lastRenderedPageBreak/>
        <w:t>4.14</w:t>
      </w:r>
      <w:r>
        <w:rPr>
          <w:rFonts w:hint="eastAsia"/>
          <w:lang w:eastAsia="zh-CN"/>
        </w:rPr>
        <w:t>A</w:t>
      </w:r>
      <w:r w:rsidRPr="00374636">
        <w:rPr>
          <w:lang w:eastAsia="zh-CN"/>
        </w:rPr>
        <w:t>.6.</w:t>
      </w:r>
      <w:r>
        <w:rPr>
          <w:rFonts w:hint="eastAsia"/>
          <w:lang w:eastAsia="zh-CN"/>
        </w:rPr>
        <w:t>2</w:t>
      </w:r>
      <w:r w:rsidRPr="00374636">
        <w:rPr>
          <w:lang w:eastAsia="zh-CN"/>
        </w:rPr>
        <w:tab/>
      </w:r>
      <w:r w:rsidRPr="00C41CA5">
        <w:rPr>
          <w:lang w:eastAsia="zh-CN"/>
        </w:rPr>
        <w:t>Differential UE R</w:t>
      </w:r>
      <w:r>
        <w:rPr>
          <w:lang w:eastAsia="zh-CN"/>
        </w:rPr>
        <w:t>x-Tx Measurement Report Mapping</w:t>
      </w:r>
    </w:p>
    <w:p w14:paraId="5FFA264A" w14:textId="77777777" w:rsidR="00F51D7E" w:rsidRPr="00C41CA5" w:rsidRDefault="00F51D7E" w:rsidP="00F51D7E">
      <w:pPr>
        <w:rPr>
          <w:lang w:eastAsia="zh-CN"/>
        </w:rPr>
      </w:pPr>
      <w:r w:rsidRPr="001B11FB">
        <w:t xml:space="preserve">See TS 38.133 [50] clause </w:t>
      </w:r>
      <w:r>
        <w:t>10.1A.18.3.</w:t>
      </w:r>
      <w:r>
        <w:rPr>
          <w:rFonts w:hint="eastAsia"/>
          <w:lang w:eastAsia="zh-CN"/>
        </w:rPr>
        <w:t>2</w:t>
      </w:r>
      <w:r w:rsidRPr="00374636">
        <w:t>.</w:t>
      </w:r>
    </w:p>
    <w:p w14:paraId="1A9BC23F" w14:textId="77777777" w:rsidR="00F51D7E" w:rsidRPr="00374636" w:rsidRDefault="00F51D7E" w:rsidP="00F51D7E">
      <w:pPr>
        <w:pStyle w:val="Heading4"/>
        <w:rPr>
          <w:lang w:eastAsia="zh-CN"/>
        </w:rPr>
      </w:pPr>
      <w:r w:rsidRPr="00374636">
        <w:rPr>
          <w:lang w:eastAsia="zh-CN"/>
        </w:rPr>
        <w:t>4.14</w:t>
      </w:r>
      <w:r>
        <w:rPr>
          <w:rFonts w:hint="eastAsia"/>
          <w:lang w:eastAsia="zh-CN"/>
        </w:rPr>
        <w:t>A</w:t>
      </w:r>
      <w:r w:rsidRPr="00374636">
        <w:rPr>
          <w:lang w:eastAsia="zh-CN"/>
        </w:rPr>
        <w:t>.6.3</w:t>
      </w:r>
      <w:r w:rsidRPr="00374636">
        <w:rPr>
          <w:lang w:eastAsia="zh-CN"/>
        </w:rPr>
        <w:tab/>
      </w:r>
      <w:r w:rsidRPr="00C41CA5">
        <w:rPr>
          <w:lang w:eastAsia="zh-CN"/>
        </w:rPr>
        <w:t>Additional Path Report Mapping for UE Rx-Tx Time Difference</w:t>
      </w:r>
    </w:p>
    <w:p w14:paraId="01328DD3" w14:textId="56A0B20E" w:rsidR="00D65C49" w:rsidRPr="00374636" w:rsidRDefault="00F51D7E" w:rsidP="007C6871">
      <w:pPr>
        <w:rPr>
          <w:lang w:eastAsia="zh-CN"/>
        </w:rPr>
      </w:pPr>
      <w:r w:rsidRPr="001B11FB">
        <w:t xml:space="preserve">See TS 38.133 [50] clause </w:t>
      </w:r>
      <w:r>
        <w:t>10.1A.18.3.</w:t>
      </w:r>
      <w:r>
        <w:rPr>
          <w:rFonts w:hint="eastAsia"/>
          <w:lang w:eastAsia="zh-CN"/>
        </w:rPr>
        <w:t>3</w:t>
      </w:r>
      <w:r w:rsidRPr="00374636">
        <w:t>.</w:t>
      </w: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0" w:name="_Toc83678010"/>
      <w:bookmarkStart w:id="501" w:name="_Toc90628731"/>
      <w:bookmarkStart w:id="502" w:name="OLE_LINK3"/>
      <w:bookmarkStart w:id="503" w:name="OLE_LINK4"/>
      <w:r w:rsidRPr="00374636">
        <w:t>4.</w:t>
      </w:r>
      <w:r w:rsidRPr="00374636">
        <w:rPr>
          <w:lang w:eastAsia="zh-CN"/>
        </w:rPr>
        <w:t>15</w:t>
      </w:r>
      <w:r w:rsidRPr="00374636">
        <w:t>.1</w:t>
      </w:r>
      <w:r w:rsidRPr="00374636">
        <w:tab/>
        <w:t>Simulated cells</w:t>
      </w:r>
      <w:bookmarkEnd w:id="500"/>
      <w:bookmarkEnd w:id="501"/>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4" w:name="_Toc83678011"/>
      <w:bookmarkStart w:id="505" w:name="_Toc90628732"/>
      <w:r w:rsidRPr="00374636">
        <w:t>4.</w:t>
      </w:r>
      <w:r w:rsidRPr="00374636">
        <w:rPr>
          <w:lang w:eastAsia="zh-CN"/>
        </w:rPr>
        <w:t>15</w:t>
      </w:r>
      <w:r w:rsidRPr="00374636">
        <w:t>.2</w:t>
      </w:r>
      <w:r w:rsidRPr="00374636">
        <w:tab/>
        <w:t>Propagation conditions</w:t>
      </w:r>
      <w:bookmarkEnd w:id="504"/>
      <w:bookmarkEnd w:id="505"/>
    </w:p>
    <w:p w14:paraId="6967DE80" w14:textId="77777777" w:rsidR="00D65C49" w:rsidRPr="00374636" w:rsidRDefault="00D65C49" w:rsidP="007C6871">
      <w:bookmarkStart w:id="506"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60D3D51" w14:textId="77777777" w:rsidR="003639DE" w:rsidRDefault="00D65C49" w:rsidP="003639DE">
      <w:pPr>
        <w:pStyle w:val="Heading3"/>
        <w:rPr>
          <w:lang w:eastAsia="zh-CN"/>
        </w:rPr>
      </w:pPr>
      <w:bookmarkStart w:id="507" w:name="_Toc83678012"/>
      <w:bookmarkStart w:id="508"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7"/>
      <w:bookmarkEnd w:id="508"/>
    </w:p>
    <w:p w14:paraId="50CFCBC9" w14:textId="14F6181B" w:rsidR="00D65C49" w:rsidRPr="00374636" w:rsidRDefault="003639DE" w:rsidP="003639D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bookmarkEnd w:id="506"/>
    <w:p w14:paraId="6BAB9C0F" w14:textId="77777777" w:rsidR="00855E5E" w:rsidRDefault="00D65C49" w:rsidP="00855E5E">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318EDFD0" w14:textId="77777777" w:rsidR="00855E5E" w:rsidRPr="007C0413" w:rsidRDefault="00855E5E" w:rsidP="00855E5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4EC9BE74" w14:textId="512D0BD9" w:rsidR="00D65C49" w:rsidRPr="00374636" w:rsidRDefault="00855E5E" w:rsidP="00855E5E">
      <w:pPr>
        <w:rPr>
          <w:lang w:eastAsia="zh-CN"/>
        </w:rPr>
      </w:pPr>
      <w:r w:rsidRPr="001B11FB">
        <w:t>See TS 38.133 [50] clause 5.6.</w:t>
      </w:r>
      <w:r>
        <w:rPr>
          <w:rFonts w:hint="eastAsia"/>
          <w:lang w:eastAsia="zh-CN"/>
        </w:rPr>
        <w:t>2</w:t>
      </w:r>
      <w:r w:rsidRPr="001B11FB">
        <w:t>.4</w:t>
      </w:r>
      <w:r w:rsidRPr="00374636">
        <w:t>.</w:t>
      </w:r>
    </w:p>
    <w:p w14:paraId="5792C5E0" w14:textId="77777777" w:rsidR="00ED372C" w:rsidRDefault="00D65C49" w:rsidP="00ED372C">
      <w:pPr>
        <w:pStyle w:val="Heading3"/>
        <w:rPr>
          <w:lang w:eastAsia="zh-CN"/>
        </w:rPr>
      </w:pPr>
      <w:bookmarkStart w:id="509" w:name="_Toc83678013"/>
      <w:bookmarkStart w:id="510" w:name="_Toc90628734"/>
      <w:r w:rsidRPr="00374636">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09"/>
      <w:bookmarkEnd w:id="510"/>
    </w:p>
    <w:p w14:paraId="34BDF5EC" w14:textId="77777777" w:rsidR="00ED372C" w:rsidRPr="00BE3772"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76902683" w14:textId="77777777" w:rsidR="00ED372C" w:rsidRPr="00F64187" w:rsidRDefault="00ED372C" w:rsidP="00ED3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w:t>
      </w:r>
      <w:r>
        <w:rPr>
          <w:rFonts w:hint="eastAsia"/>
          <w:iCs/>
          <w:lang w:eastAsia="zh-CN"/>
        </w:rPr>
        <w:t>49</w:t>
      </w:r>
      <w:r w:rsidRPr="00F64187">
        <w:rPr>
          <w:iCs/>
        </w:rPr>
        <w:t>]</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hint="eastAsia"/>
          <w:lang w:eastAsia="zh-CN"/>
        </w:rPr>
        <w:t xml:space="preserve">TS 38.133 </w:t>
      </w:r>
      <w:r>
        <w:rPr>
          <w:rFonts w:cs="Arial"/>
        </w:rPr>
        <w:t>Clause</w:t>
      </w:r>
      <w:r w:rsidRPr="00F64187">
        <w:rPr>
          <w:rFonts w:cs="Arial"/>
        </w:rPr>
        <w:t xml:space="preserve"> 9.9.2.3</w:t>
      </w:r>
      <w:r w:rsidRPr="00F64187">
        <w:rPr>
          <w:iCs/>
        </w:rPr>
        <w:t xml:space="preserve">) DL RSTD measurements, defined </w:t>
      </w:r>
      <w:r w:rsidRPr="00F64187">
        <w:t>in TS 38.215 [</w:t>
      </w:r>
      <w:r>
        <w:rPr>
          <w:rFonts w:hint="eastAsia"/>
          <w:lang w:eastAsia="zh-CN"/>
        </w:rPr>
        <w:t>57</w:t>
      </w:r>
      <w:r w:rsidRPr="00F64187">
        <w:t xml:space="preserve">],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1322703F" w14:textId="6E9B6286" w:rsidR="00ED372C" w:rsidRPr="00ED372C" w:rsidRDefault="00DA6A24" w:rsidP="00ED372C">
      <w:pPr>
        <w:pStyle w:val="EQ"/>
        <w:rPr>
          <w:iCs/>
        </w:rPr>
      </w:pPr>
      <m:oMathPara>
        <m:oMathParaPr>
          <m:jc m:val="center"/>
        </m:oMathPara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m:oMathPara>
    </w:p>
    <w:p w14:paraId="2B38CFB8" w14:textId="77777777" w:rsidR="00ED372C" w:rsidRDefault="00ED372C" w:rsidP="00ED372C">
      <w:pPr>
        <w:rPr>
          <w:lang w:eastAsia="zh-CN"/>
        </w:rPr>
      </w:pPr>
      <w:r>
        <w:rPr>
          <w:lang w:eastAsia="zh-CN"/>
        </w:rPr>
        <w:t>W</w:t>
      </w:r>
      <w:r w:rsidRPr="00F64187">
        <w:rPr>
          <w:lang w:eastAsia="zh-CN"/>
        </w:rPr>
        <w:t xml:space="preserve">here </w:t>
      </w:r>
      <w:r>
        <w:rPr>
          <w:lang w:eastAsia="zh-CN"/>
        </w:rPr>
        <w:t>,</w:t>
      </w:r>
    </w:p>
    <w:p w14:paraId="3D858D7A" w14:textId="77777777" w:rsidR="00ED372C" w:rsidRPr="00F64187" w:rsidRDefault="00ED372C" w:rsidP="00ED3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47914DAC" w14:textId="77777777" w:rsidR="00ED372C" w:rsidRDefault="00ED372C" w:rsidP="00ED3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C5D9CD9" w14:textId="77777777" w:rsidR="00ED372C" w:rsidRPr="00F37389" w:rsidRDefault="00ED372C" w:rsidP="00ED3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1E56F0C0" w14:textId="77777777" w:rsidR="00ED372C" w:rsidRDefault="00DA6A24" w:rsidP="00ED3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D372C" w:rsidRPr="00F64187">
        <w:t xml:space="preserve"> is the measurement period for PRS RSTD measurement in</w:t>
      </w:r>
      <w:r w:rsidR="00ED372C">
        <w:t xml:space="preserve"> </w:t>
      </w:r>
      <w:r w:rsidR="00ED372C">
        <w:rPr>
          <w:rFonts w:hint="eastAsia"/>
          <w:lang w:eastAsia="zh-CN"/>
        </w:rPr>
        <w:t>positioning</w:t>
      </w:r>
      <w:r w:rsidR="00ED372C" w:rsidRPr="00F64187">
        <w:rPr>
          <w:lang w:eastAsia="zh-CN"/>
        </w:rPr>
        <w:t xml:space="preserve"> frequency layer</w:t>
      </w:r>
      <w:r w:rsidR="00ED372C" w:rsidRPr="00F64187">
        <w:t xml:space="preserve"> </w:t>
      </w:r>
      <w:r w:rsidR="00ED372C" w:rsidRPr="009D547B">
        <w:rPr>
          <w:i/>
          <w:iCs/>
        </w:rPr>
        <w:t>i</w:t>
      </w:r>
      <w:r w:rsidR="00ED372C">
        <w:t xml:space="preserve"> </w:t>
      </w:r>
      <w:r w:rsidR="00ED372C" w:rsidRPr="00F64187">
        <w:t>as specified below</w:t>
      </w:r>
      <w:r w:rsidR="00ED372C">
        <w:t>:</w:t>
      </w:r>
    </w:p>
    <w:p w14:paraId="085EA6E8" w14:textId="77777777" w:rsidR="00ED372C" w:rsidRDefault="00DA6A24" w:rsidP="00ED372C">
      <w:pPr>
        <w:pStyle w:val="EQ"/>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00ED372C" w:rsidRPr="00F64187">
        <w:t xml:space="preserve"> ,</w:t>
      </w:r>
    </w:p>
    <w:p w14:paraId="3235CBC1" w14:textId="77777777" w:rsidR="00ED372C" w:rsidRPr="0007062E" w:rsidRDefault="00ED372C" w:rsidP="00ED372C">
      <w:pPr>
        <w:rPr>
          <w:rFonts w:eastAsiaTheme="minorEastAsia" w:cs="v4.2.0"/>
          <w:lang w:eastAsia="zh-CN"/>
        </w:rPr>
      </w:pPr>
      <w:r w:rsidRPr="0007062E">
        <w:rPr>
          <w:rFonts w:eastAsia="MS Mincho" w:cs="v4.2.0"/>
        </w:rPr>
        <w:t xml:space="preserve">where: </w:t>
      </w:r>
    </w:p>
    <w:p w14:paraId="54D66ACD" w14:textId="77777777" w:rsidR="00ED372C" w:rsidRDefault="00ED372C" w:rsidP="00ED372C">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40CC2373" w14:textId="77777777" w:rsidR="00ED372C" w:rsidRPr="0007062E" w:rsidRDefault="00ED372C" w:rsidP="00ED372C">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7278B89C" w14:textId="77777777" w:rsidR="00ED372C" w:rsidRDefault="00ED372C" w:rsidP="00ED3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 xml:space="preserve">as defined in </w:t>
      </w:r>
      <w:r>
        <w:rPr>
          <w:rFonts w:hint="eastAsia"/>
          <w:lang w:eastAsia="zh-CN"/>
        </w:rPr>
        <w:t xml:space="preserve">TS 38.133 </w:t>
      </w:r>
      <w:r w:rsidRPr="00F64187">
        <w:t>clause 9.1.5.2.</w:t>
      </w:r>
    </w:p>
    <w:p w14:paraId="1C4F1D9A" w14:textId="77777777" w:rsidR="00ED372C"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22F6A33" w14:textId="77777777" w:rsidR="00ED372C" w:rsidRDefault="00ED372C" w:rsidP="00ED372C">
      <w:pPr>
        <w:pStyle w:val="B2"/>
        <w:rPr>
          <w:rFonts w:eastAsia="MS Mincho"/>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Pr>
          <w:rFonts w:hint="eastAsia"/>
          <w:lang w:eastAsia="zh-CN"/>
        </w:rPr>
        <w:t xml:space="preserve"> </w:t>
      </w:r>
      <w:r w:rsidRPr="00C66141">
        <w:rPr>
          <w:lang w:eastAsia="zh-CN"/>
        </w:rPr>
        <w:t>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NR-DL-TDOA-RequestLocationInformation</w:t>
      </w:r>
      <w:r>
        <w:rPr>
          <w:rFonts w:eastAsia="MS Mincho"/>
        </w:rPr>
        <w:t>;</w:t>
      </w:r>
    </w:p>
    <w:p w14:paraId="1009E46C" w14:textId="77777777" w:rsidR="00ED372C" w:rsidRDefault="00ED372C" w:rsidP="00ED372C">
      <w:pPr>
        <w:pStyle w:val="B10"/>
        <w:rPr>
          <w:lang w:eastAsia="zh-CN"/>
        </w:rPr>
      </w:pPr>
      <w:r w:rsidRPr="00C66141">
        <w:rPr>
          <w:lang w:eastAsia="zh-CN"/>
        </w:rPr>
        <w:tab/>
      </w:r>
      <w:r>
        <w:rPr>
          <w:lang w:eastAsia="zh-CN"/>
        </w:rPr>
        <w:t>otherwise,</w:t>
      </w:r>
    </w:p>
    <w:p w14:paraId="668CB80F"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3F7DF376"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5DF1D1CD" w14:textId="77777777" w:rsidR="00ED372C" w:rsidRPr="00C66141" w:rsidRDefault="00ED372C" w:rsidP="00ED372C">
      <w:pPr>
        <w:pStyle w:val="B10"/>
        <w:rPr>
          <w:rFonts w:eastAsia="MS Mincho"/>
        </w:rPr>
      </w:pPr>
      <w:r w:rsidRPr="00C66141">
        <w:rPr>
          <w:bCs/>
          <w:lang w:eastAsia="zh-CN"/>
        </w:rPr>
        <w:tab/>
      </w:r>
      <w:r w:rsidRPr="00C66141">
        <w:rPr>
          <w:rFonts w:eastAsia="MS Mincho"/>
        </w:rPr>
        <w:t>where</w:t>
      </w:r>
    </w:p>
    <w:p w14:paraId="210AA0CF" w14:textId="77777777" w:rsidR="00ED372C" w:rsidRPr="00C66141" w:rsidRDefault="00ED372C" w:rsidP="00ED372C">
      <w:pPr>
        <w:pStyle w:val="B2"/>
        <w:rPr>
          <w:rFonts w:eastAsia="MS Mincho"/>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snapToGrid w:val="0"/>
        </w:rPr>
        <w:t>[</w:t>
      </w:r>
      <w:r>
        <w:rPr>
          <w:rFonts w:hint="eastAsia"/>
          <w:snapToGrid w:val="0"/>
          <w:lang w:eastAsia="zh-CN"/>
        </w:rPr>
        <w:t>49</w:t>
      </w:r>
      <w:r w:rsidRPr="00C66141">
        <w:rPr>
          <w:snapToGrid w:val="0"/>
        </w:rPr>
        <w:t xml:space="preserve">] in </w:t>
      </w:r>
      <w:r w:rsidRPr="00C66141">
        <w:rPr>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FC7D7ED"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20B377D1"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00842CD" w14:textId="16372F4B" w:rsidR="00ED372C" w:rsidRPr="00344BF5" w:rsidRDefault="00ED372C" w:rsidP="00ED372C">
      <w:pPr>
        <w:pStyle w:val="B2"/>
        <w:rPr>
          <w:lang w:eastAsia="zh-CN"/>
        </w:rPr>
      </w:pPr>
      <w:r>
        <w:rPr>
          <w:lang w:eastAsia="zh-CN"/>
        </w:rPr>
        <w:t>-</w:t>
      </w: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8F507B" w:rsidRPr="008F507B">
        <w:rPr>
          <w:lang w:eastAsia="zh-CN"/>
        </w:rPr>
        <w:t>_</w:t>
      </w:r>
      <w:r w:rsidRPr="00344BF5">
        <w:rPr>
          <w:lang w:eastAsia="zh-CN"/>
        </w:rPr>
        <w:t xml:space="preserve">max is the maximum MGRP across all configured per-UE MG and per-FR MG within the same FR as the </w:t>
      </w:r>
      <w:r>
        <w:rPr>
          <w:rFonts w:hint="eastAsia"/>
          <w:lang w:val="en-US" w:eastAsia="zh-CN"/>
        </w:rPr>
        <w:t>positioning</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7F77CF3" w14:textId="77777777" w:rsidR="00ED372C" w:rsidRPr="004B4713" w:rsidRDefault="00ED372C" w:rsidP="00ED372C">
      <w:pPr>
        <w:pStyle w:val="B3"/>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C81653E" w14:textId="77777777" w:rsidR="00ED372C" w:rsidRDefault="00ED372C" w:rsidP="00ED372C">
      <w:pPr>
        <w:pStyle w:val="B3"/>
        <w:rPr>
          <w:lang w:eastAsia="zh-CN"/>
        </w:rPr>
      </w:pPr>
      <w:r>
        <w:rPr>
          <w:lang w:eastAsia="zh-CN"/>
        </w:rPr>
        <w:t>-</w:t>
      </w:r>
      <w:r>
        <w:rPr>
          <w:lang w:eastAsia="zh-CN"/>
        </w:rPr>
        <w:tab/>
      </w:r>
      <w:r w:rsidRPr="001461E0">
        <w:rPr>
          <w:lang w:eastAsia="zh-CN"/>
        </w:rPr>
        <w:t>N</w:t>
      </w:r>
      <w:r w:rsidRPr="001461E0">
        <w:rPr>
          <w:vertAlign w:val="subscript"/>
          <w:lang w:eastAsia="zh-CN"/>
        </w:rPr>
        <w:t>available</w:t>
      </w:r>
      <w:r w:rsidRPr="001461E0">
        <w:rPr>
          <w:lang w:eastAsia="zh-CN"/>
        </w:rPr>
        <w:t xml:space="preserve"> is the number of </w:t>
      </w:r>
      <w:r w:rsidRPr="00BD5A31">
        <w:rPr>
          <w:lang w:eastAsia="zh-CN"/>
        </w:rPr>
        <w:t xml:space="preserve">non-dropped </w:t>
      </w:r>
      <w:r w:rsidRPr="0047772D">
        <w:rPr>
          <w:lang w:eastAsia="zh-CN"/>
        </w:rPr>
        <w:t xml:space="preserve">associated </w:t>
      </w:r>
      <w:r w:rsidRPr="00344BF5">
        <w:rPr>
          <w:lang w:eastAsia="zh-CN"/>
        </w:rPr>
        <w:t>gap occasions covering</w:t>
      </w:r>
      <w:r w:rsidRPr="004B4713">
        <w:rPr>
          <w:lang w:eastAsia="zh-CN"/>
        </w:rPr>
        <w:t xml:space="preserve"> PRS occasions within the window W, </w:t>
      </w:r>
      <w:r w:rsidRPr="001461E0">
        <w:rPr>
          <w:lang w:eastAsia="zh-CN"/>
        </w:rPr>
        <w:t xml:space="preserve">after further </w:t>
      </w:r>
      <w:r w:rsidRPr="0028007B">
        <w:rPr>
          <w:lang w:eastAsia="zh-CN"/>
        </w:rPr>
        <w:t xml:space="preserve">accounting for MG collisions by applying the selected gap collision rule </w:t>
      </w:r>
    </w:p>
    <w:p w14:paraId="3B15FC2D" w14:textId="77777777" w:rsidR="00ED372C" w:rsidRDefault="00ED372C" w:rsidP="00ED372C">
      <w:pPr>
        <w:pStyle w:val="B3"/>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55781F8A" w14:textId="77777777" w:rsidR="00ED372C" w:rsidRDefault="00ED372C" w:rsidP="00ED372C">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7C5EDF20" w14:textId="77777777" w:rsidR="00ED372C" w:rsidRPr="00B66D26" w:rsidRDefault="00ED372C" w:rsidP="00ED372C">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Pr>
          <w:rFonts w:hint="eastAsia"/>
          <w:iCs/>
          <w:lang w:eastAsia="zh-CN"/>
        </w:rPr>
        <w:t xml:space="preserve"> is </w:t>
      </w:r>
      <w:r w:rsidRPr="00EF5AF1">
        <w:rPr>
          <w:iCs/>
          <w:lang w:eastAsia="zh-CN"/>
        </w:rPr>
        <w:t>the time duration of available PRS in the positioning frequency layer i</w:t>
      </w:r>
      <w:r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EF5AF1">
        <w:rPr>
          <w:iCs/>
          <w:lang w:eastAsia="zh-CN"/>
        </w:rPr>
        <w:t>, and is calculated in the same way as PRS duration K defined in clause 5.1.6.5 of TS 38.214 [</w:t>
      </w:r>
      <w:r>
        <w:rPr>
          <w:rFonts w:hint="eastAsia"/>
          <w:iCs/>
          <w:lang w:eastAsia="zh-CN"/>
        </w:rPr>
        <w:t>5</w:t>
      </w:r>
      <w:r w:rsidRPr="00EF5AF1">
        <w:rPr>
          <w:iCs/>
          <w:lang w:eastAsia="zh-CN"/>
        </w:rPr>
        <w:t>6]</w:t>
      </w:r>
      <w:r>
        <w:rPr>
          <w:rFonts w:hint="eastAsia"/>
          <w:iCs/>
          <w:lang w:eastAsia="zh-CN"/>
        </w:rPr>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5EA2C157" w14:textId="77777777" w:rsidR="00ED372C" w:rsidRPr="00F27EB7" w:rsidRDefault="00ED372C" w:rsidP="00ED372C">
      <w:pPr>
        <w:ind w:left="568" w:hanging="284"/>
      </w:pPr>
      <w:r>
        <w:rPr>
          <w:rFonts w:eastAsia="MS Mincho" w:cs="v4.2.0"/>
        </w:rPr>
        <w:lastRenderedPageBreak/>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24E0040B"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4107E0E1"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 </w:t>
      </w:r>
    </w:p>
    <w:p w14:paraId="664AEB22" w14:textId="77777777" w:rsidR="00ED372C" w:rsidRPr="00F27EB7" w:rsidRDefault="00ED372C" w:rsidP="00ED372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32B578F"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10CAEB7C"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w:t>
      </w:r>
    </w:p>
    <w:p w14:paraId="53B8A20D" w14:textId="77777777" w:rsidR="00ED372C" w:rsidRPr="00F27EB7" w:rsidRDefault="00ED372C" w:rsidP="00ED372C">
      <w:pPr>
        <w:ind w:left="1135" w:hanging="284"/>
        <w:rPr>
          <w:rFonts w:eastAsia="Calibri"/>
          <w:sz w:val="18"/>
          <w:szCs w:val="18"/>
        </w:rPr>
      </w:pPr>
      <w:r w:rsidRPr="00F27EB7">
        <w:t>-</w:t>
      </w:r>
      <w:r w:rsidRPr="00F27EB7">
        <w:tab/>
        <w:t>Magnitude of difference between the serving cell</w:t>
      </w:r>
      <w:r>
        <w:rPr>
          <w:lang w:eastAsia="zh-CN"/>
        </w:rPr>
        <w:t>’</w:t>
      </w:r>
      <w:r w:rsidRPr="00F27EB7">
        <w:t xml:space="preserve">s SS-RSRP and the neighbor cell’s PRS-RSRP is within </w:t>
      </w:r>
      <w:r>
        <w:t>6</w:t>
      </w:r>
      <w:r w:rsidRPr="00F27EB7">
        <w:t xml:space="preserve"> dB.</w:t>
      </w:r>
    </w:p>
    <w:p w14:paraId="6D2DBACA" w14:textId="77777777" w:rsidR="00ED372C" w:rsidRPr="00A82C8B"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3D112" w14:textId="77777777" w:rsidR="00ED372C" w:rsidRPr="0007062E" w:rsidRDefault="00DA6A24" w:rsidP="00ED372C">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D372C" w:rsidRPr="0007062E">
        <w:rPr>
          <w:rFonts w:ascii="Cambria Math" w:eastAsiaTheme="minorEastAsia" w:hAnsi="Cambria Math"/>
          <w:i/>
        </w:rPr>
        <w:t xml:space="preserve"> </w:t>
      </w:r>
      <w:r w:rsidR="00ED372C" w:rsidRPr="0007062E">
        <w:rPr>
          <w:rFonts w:eastAsiaTheme="minorEastAsia"/>
        </w:rPr>
        <w:t>is the measurement duration for the last PRS RSTD sample in positioning frequency layer</w:t>
      </w:r>
      <w:r w:rsidR="00ED372C" w:rsidRPr="0007062E">
        <w:rPr>
          <w:rFonts w:eastAsiaTheme="minorEastAsia"/>
          <w:i/>
          <w:iCs/>
        </w:rPr>
        <w:t xml:space="preserve"> i</w:t>
      </w:r>
      <w:r w:rsidR="00ED372C" w:rsidRPr="0007062E">
        <w:rPr>
          <w:rFonts w:eastAsiaTheme="minorEastAsia"/>
        </w:rPr>
        <w:t xml:space="preserve">, including the </w:t>
      </w:r>
    </w:p>
    <w:p w14:paraId="255E9329" w14:textId="4437A5AB" w:rsidR="00ED372C" w:rsidRPr="0007062E" w:rsidRDefault="00ED372C" w:rsidP="00ED372C">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38405FE4" w14:textId="77777777" w:rsidR="00ED372C" w:rsidRPr="0007062E" w:rsidRDefault="00ED372C" w:rsidP="00ED372C">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18AB790F" w14:textId="0E8C07DA" w:rsidR="00ED372C" w:rsidRPr="0007062E" w:rsidRDefault="00DA6A24" w:rsidP="00ED372C">
      <w:pPr>
        <w:pStyle w:val="EQ"/>
        <w:jc w:val="center"/>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effect,i</m:t>
            </m:r>
          </m:sub>
        </m:sSub>
      </m:oMath>
      <w:r w:rsidR="00ED372C" w:rsidRPr="0007062E">
        <w:rPr>
          <w:rFonts w:eastAsiaTheme="minorEastAsia"/>
        </w:rPr>
        <w:t xml:space="preserve"> = </w:t>
      </w:r>
      <m:oMath>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oMath>
    </w:p>
    <w:p w14:paraId="054FF604" w14:textId="77777777" w:rsidR="00ED372C" w:rsidRPr="0007062E" w:rsidRDefault="00ED372C" w:rsidP="00ED372C">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679DA874" w14:textId="77777777" w:rsidR="00ED372C" w:rsidRPr="006D6473" w:rsidRDefault="00ED372C" w:rsidP="00ED3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w:t>
      </w:r>
    </w:p>
    <w:p w14:paraId="26546267" w14:textId="77777777" w:rsidR="00ED372C" w:rsidRPr="00A5757B" w:rsidRDefault="00ED372C" w:rsidP="00ED3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510547E" w14:textId="77777777" w:rsidR="008F507B" w:rsidRDefault="00DA6A24" w:rsidP="00ED3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t>
            </m:r>
            <m:r>
              <w:rPr>
                <w:rFonts w:ascii="Cambria Math" w:eastAsiaTheme="minorEastAsia" w:hAnsi="Cambria Math"/>
              </w:rPr>
              <m:t>MGRP</m:t>
            </m:r>
          </m:e>
          <m:sub>
            <m:r>
              <m:rPr>
                <m:nor/>
              </m:rPr>
              <w:rPr>
                <w:rFonts w:eastAsiaTheme="minorEastAsia"/>
              </w:rPr>
              <m:t>i</m:t>
            </m:r>
          </m:sub>
        </m:sSub>
      </m:oMath>
      <w:r w:rsidR="00ED372C" w:rsidRPr="0007062E">
        <w:rPr>
          <w:rFonts w:eastAsiaTheme="minorEastAsia"/>
          <w:lang w:eastAsia="zh-CN"/>
        </w:rPr>
        <w:t xml:space="preserve"> is the repetition periodicity of the measurement gap applicable for measurement in</w:t>
      </w:r>
      <w:r w:rsidR="00ED372C" w:rsidRPr="0007062E">
        <w:rPr>
          <w:rFonts w:eastAsiaTheme="minorEastAsia" w:hint="eastAsia"/>
          <w:lang w:eastAsia="zh-CN"/>
        </w:rPr>
        <w:t xml:space="preserve"> the PRS </w:t>
      </w:r>
      <w:r w:rsidR="00ED372C" w:rsidRPr="0007062E">
        <w:rPr>
          <w:rFonts w:eastAsiaTheme="minorEastAsia"/>
          <w:lang w:eastAsia="zh-CN"/>
        </w:rPr>
        <w:t>frequency layer i.</w:t>
      </w:r>
    </w:p>
    <w:p w14:paraId="0E4FD15A" w14:textId="4B99C466" w:rsidR="00ED372C" w:rsidRDefault="00ED372C" w:rsidP="00ED372C">
      <w:pPr>
        <w:pStyle w:val="B10"/>
        <w:rPr>
          <w:lang w:eastAsia="zh-CN"/>
        </w:rPr>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084103">
        <w:t xml:space="preserve"> is the periodicity of DL PRS resource </w:t>
      </w:r>
      <w:r>
        <w:rPr>
          <w:rFonts w:hint="eastAsia"/>
          <w:lang w:eastAsia="zh-CN"/>
        </w:rPr>
        <w:t xml:space="preserve">with muting </w:t>
      </w:r>
      <w:r w:rsidRPr="00084103">
        <w:t xml:space="preserve">on </w:t>
      </w:r>
      <w:r>
        <w:rPr>
          <w:rFonts w:hint="eastAsia"/>
          <w:lang w:eastAsia="zh-CN"/>
        </w:rPr>
        <w:t xml:space="preserve">positioning </w:t>
      </w:r>
      <w:r w:rsidRPr="00084103">
        <w:t xml:space="preserve">frequency layer </w:t>
      </w:r>
      <w:r w:rsidRPr="00084103">
        <w:rPr>
          <w:i/>
          <w:iCs/>
        </w:rPr>
        <w:t>i</w:t>
      </w:r>
      <w:r w:rsidRPr="00084103">
        <w:t>.</w:t>
      </w:r>
      <w:r>
        <w:rPr>
          <w:rFonts w:hint="eastAsia"/>
          <w:lang w:eastAsia="zh-CN"/>
        </w:rPr>
        <w:t xml:space="preserve"> </w:t>
      </w:r>
    </w:p>
    <w:p w14:paraId="271F2B8F" w14:textId="77777777" w:rsidR="00ED372C" w:rsidRDefault="00ED372C" w:rsidP="00ED372C">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71D6D9D3" w14:textId="77777777" w:rsidR="00ED372C" w:rsidRPr="007A7F1C" w:rsidRDefault="00DA6A24" w:rsidP="00ED3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is the PRS periodicity with muting per PRS resource, </w:t>
      </w:r>
    </w:p>
    <w:p w14:paraId="5A6F5B6D" w14:textId="77777777" w:rsidR="00ED372C" w:rsidRDefault="00DA6A24"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w:t>
      </w:r>
      <w:r w:rsidR="00ED372C">
        <w:rPr>
          <w:lang w:eastAsia="zh-CN"/>
        </w:rPr>
        <w:t xml:space="preserve">is the periodicity of PRS resource sets given by the higher-layer parameter </w:t>
      </w:r>
      <w:r w:rsidR="00ED372C" w:rsidRPr="00E04570">
        <w:rPr>
          <w:i/>
          <w:lang w:eastAsia="zh-CN"/>
        </w:rPr>
        <w:t>DL-PRS-Periodicity</w:t>
      </w:r>
      <w:r w:rsidR="00ED372C">
        <w:rPr>
          <w:lang w:eastAsia="zh-CN"/>
        </w:rPr>
        <w:t>.</w:t>
      </w:r>
    </w:p>
    <w:p w14:paraId="7D135476" w14:textId="77777777" w:rsidR="00ED372C" w:rsidRDefault="00DA6A24" w:rsidP="00ED372C">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w:p>
    <w:p w14:paraId="699C3A56" w14:textId="77777777" w:rsidR="00ED372C" w:rsidRPr="007A7F1C" w:rsidRDefault="00DA6A24" w:rsidP="00ED3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rFonts w:hint="eastAsia"/>
          <w:lang w:eastAsia="zh-CN"/>
        </w:rPr>
        <w:t xml:space="preserve"> </w:t>
      </w:r>
      <w:r w:rsidR="00ED372C">
        <w:rPr>
          <w:lang w:eastAsia="zh-CN"/>
        </w:rPr>
        <w:t xml:space="preserve">is the muting repetition factor given by the higher-layer parameter </w:t>
      </w:r>
      <w:r w:rsidR="00ED372C" w:rsidRPr="00877969">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D372C">
        <w:rPr>
          <w:lang w:eastAsia="zh-CN"/>
        </w:rPr>
        <w:t>.</w:t>
      </w:r>
    </w:p>
    <w:p w14:paraId="2976DEAB" w14:textId="77777777" w:rsidR="00ED372C" w:rsidRPr="007A7F1C" w:rsidRDefault="00ED372C" w:rsidP="00ED372C">
      <w:pPr>
        <w:pStyle w:val="B10"/>
        <w:rPr>
          <w:lang w:eastAsia="zh-CN"/>
        </w:rPr>
      </w:pPr>
      <w:r>
        <w:rPr>
          <w:lang w:eastAsia="zh-CN"/>
        </w:rPr>
        <w:t>-</w:t>
      </w:r>
      <w:r>
        <w:rPr>
          <w:lang w:eastAsia="zh-CN"/>
        </w:rPr>
        <w:tab/>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50490F66" w14:textId="77777777" w:rsidR="00ED372C" w:rsidRPr="006D6473" w:rsidRDefault="00ED372C" w:rsidP="00ED3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w:t>
      </w:r>
      <w:r>
        <w:rPr>
          <w:rFonts w:hint="eastAsia"/>
          <w:lang w:eastAsia="zh-CN"/>
        </w:rPr>
        <w:t>49</w:t>
      </w:r>
      <w:r w:rsidRPr="006D6473">
        <w:rPr>
          <w:lang w:eastAsia="zh-CN"/>
        </w:rPr>
        <w:t xml:space="preserve">]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 xml:space="preserve">]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w:t>
      </w:r>
      <w:r>
        <w:rPr>
          <w:rFonts w:hint="eastAsia"/>
          <w:lang w:eastAsia="zh-CN"/>
        </w:rPr>
        <w:t>49</w:t>
      </w:r>
      <w:r w:rsidRPr="006D6473">
        <w:rPr>
          <w:lang w:eastAsia="zh-CN"/>
        </w:rPr>
        <w:t>]</w:t>
      </w:r>
      <w:r w:rsidRPr="006D6473">
        <w:t>.</w:t>
      </w:r>
    </w:p>
    <w:p w14:paraId="1DE0AE9F" w14:textId="77777777" w:rsidR="00ED372C" w:rsidRPr="007C70FA" w:rsidRDefault="00ED372C" w:rsidP="00ED372C">
      <w:pPr>
        <w:pStyle w:val="B10"/>
        <w:rPr>
          <w:lang w:eastAsia="zh-CN"/>
        </w:rPr>
      </w:pPr>
      <w:r>
        <w:rPr>
          <w:rFonts w:eastAsia="MS Mincho" w:cs="v4.2.0"/>
        </w:rPr>
        <w:lastRenderedPageBreak/>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w:t>
      </w:r>
      <w:r>
        <w:rPr>
          <w:rFonts w:hint="eastAsia"/>
          <w:lang w:eastAsia="zh-CN"/>
        </w:rPr>
        <w:t>49</w:t>
      </w:r>
      <w:r w:rsidRPr="006D6473">
        <w:t>].</w:t>
      </w:r>
    </w:p>
    <w:p w14:paraId="23A9EF06" w14:textId="77777777" w:rsidR="00ED372C"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585FCF9B" w14:textId="77777777" w:rsidR="00B73E05" w:rsidRDefault="00ED372C"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9.9.2.7</w:t>
      </w:r>
      <w:r w:rsidRPr="00374636">
        <w:t>.</w:t>
      </w:r>
    </w:p>
    <w:p w14:paraId="6EAC4E57" w14:textId="77777777" w:rsidR="00B73E05" w:rsidRPr="007C0413" w:rsidRDefault="00B73E05" w:rsidP="00B73E05">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5EF9D37A" w14:textId="6346420F" w:rsidR="00ED372C" w:rsidRDefault="00B73E05"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5.6.2.5</w:t>
      </w:r>
    </w:p>
    <w:p w14:paraId="5A102F28" w14:textId="77777777" w:rsidR="001A3ABE" w:rsidRPr="007C0413" w:rsidRDefault="001A3ABE" w:rsidP="001A3AB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4</w:t>
      </w:r>
      <w:r w:rsidRPr="00374636">
        <w:tab/>
      </w:r>
      <w:r>
        <w:rPr>
          <w:lang w:eastAsia="zh-CN"/>
        </w:rPr>
        <w:t xml:space="preserve">Measurement Period Requirements </w:t>
      </w:r>
      <w:r w:rsidRPr="009E4A45">
        <w:rPr>
          <w:lang w:eastAsia="zh-CN"/>
        </w:rPr>
        <w:t>in RRC_INACTIVE</w:t>
      </w:r>
      <w:r>
        <w:rPr>
          <w:rFonts w:hint="eastAsia"/>
          <w:lang w:eastAsia="zh-CN"/>
        </w:rPr>
        <w:t xml:space="preserve"> </w:t>
      </w:r>
      <w:r w:rsidRPr="009E4A45">
        <w:rPr>
          <w:lang w:eastAsia="zh-CN"/>
        </w:rPr>
        <w:t>state</w:t>
      </w:r>
      <w:r>
        <w:rPr>
          <w:rFonts w:hint="eastAsia"/>
          <w:lang w:eastAsia="zh-CN"/>
        </w:rPr>
        <w:t xml:space="preserve"> with Bandwidth Aggregation</w:t>
      </w:r>
    </w:p>
    <w:p w14:paraId="39EDF902" w14:textId="77777777" w:rsidR="001A3ABE" w:rsidRPr="00B34784" w:rsidRDefault="001A3ABE" w:rsidP="001A3ABE">
      <w:r w:rsidRPr="00A11E4C">
        <w:rPr>
          <w:lang w:eastAsia="zh-CN"/>
        </w:rPr>
        <w:t xml:space="preserve">When </w:t>
      </w:r>
      <w:r>
        <w:rPr>
          <w:lang w:eastAsia="zh-CN"/>
        </w:rPr>
        <w:t>UE</w:t>
      </w:r>
      <w:r w:rsidRPr="00B34784">
        <w:rPr>
          <w:lang w:eastAsia="zh-CN"/>
        </w:rPr>
        <w:t xml:space="preserve">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w:t>
      </w:r>
      <w:r>
        <w:rPr>
          <w:rFonts w:hint="eastAsia"/>
          <w:iCs/>
          <w:lang w:eastAsia="zh-CN"/>
        </w:rPr>
        <w:t>49</w:t>
      </w:r>
      <w:r w:rsidRPr="00B34784">
        <w:rPr>
          <w:iCs/>
        </w:rPr>
        <w:t xml:space="preserve">] with 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i/>
        </w:rPr>
        <w:t xml:space="preserve">, </w:t>
      </w:r>
      <w:r w:rsidRPr="00B34784">
        <w:rPr>
          <w:iCs/>
        </w:rPr>
        <w:t>the UE shall be able to perform RSTD measurement by aggregating PRS resources from multiple PFLs (</w:t>
      </w:r>
      <w:r w:rsidRPr="00B34784">
        <w:rPr>
          <w:rFonts w:cs="Arial"/>
        </w:rPr>
        <w:t xml:space="preserve">up to the UE capability specified in </w:t>
      </w:r>
      <w:r>
        <w:rPr>
          <w:rFonts w:cs="Arial" w:hint="eastAsia"/>
          <w:lang w:eastAsia="zh-CN"/>
        </w:rPr>
        <w:t xml:space="preserve">TS 38.133 [50] </w:t>
      </w:r>
      <w:r>
        <w:rPr>
          <w:rFonts w:cs="Arial"/>
        </w:rPr>
        <w:t>clause</w:t>
      </w:r>
      <w:r w:rsidRPr="00B34784">
        <w:rPr>
          <w:rFonts w:cs="Arial"/>
        </w:rPr>
        <w:t xml:space="preserve"> 9.9.2.3</w:t>
      </w:r>
      <w:r w:rsidRPr="00B34784">
        <w:rPr>
          <w:iCs/>
        </w:rPr>
        <w:t xml:space="preserve">) defined </w:t>
      </w:r>
      <w:r w:rsidRPr="00B34784">
        <w:t>in TS 38.215 [</w:t>
      </w:r>
      <w:r>
        <w:rPr>
          <w:rFonts w:hint="eastAsia"/>
          <w:lang w:eastAsia="zh-CN"/>
        </w:rPr>
        <w:t>57</w:t>
      </w:r>
      <w:r w:rsidRPr="00B34784">
        <w:t xml:space="preserve">], </w:t>
      </w:r>
      <w:r w:rsidRPr="00B34784">
        <w:rPr>
          <w:rFonts w:hint="eastAsia"/>
          <w:lang w:eastAsia="zh-CN"/>
        </w:rPr>
        <w:t>during</w:t>
      </w:r>
      <w:r w:rsidRPr="00B34784">
        <w:t xml:space="preserve"> the measurement period T</w:t>
      </w:r>
      <w:r w:rsidRPr="00B34784">
        <w:rPr>
          <w:vertAlign w:val="subscript"/>
        </w:rPr>
        <w:t>RSTD_aggregate, Total</w:t>
      </w:r>
      <w:r w:rsidRPr="00B34784">
        <w:t xml:space="preserve"> defined as:</w:t>
      </w:r>
    </w:p>
    <w:p w14:paraId="797695A5" w14:textId="77777777" w:rsidR="001A3ABE" w:rsidRPr="00B34784" w:rsidRDefault="001A3ABE" w:rsidP="001A3ABE">
      <w:pPr>
        <w:jc w:val="center"/>
      </w:pPr>
      <w:r w:rsidRPr="00B34784">
        <w:t>T</w:t>
      </w:r>
      <w:r w:rsidRPr="00B34784">
        <w:rPr>
          <w:vertAlign w:val="subscript"/>
        </w:rPr>
        <w:t>RSTD_aggregate, Total</w:t>
      </w:r>
      <w:r w:rsidRPr="00B34784">
        <w:t xml:space="preserve"> = T</w:t>
      </w:r>
      <w:r w:rsidRPr="00B34784">
        <w:rPr>
          <w:vertAlign w:val="subscript"/>
        </w:rPr>
        <w:t>non_aggregate_RSTD</w:t>
      </w:r>
      <w:r w:rsidRPr="00B34784">
        <w:t xml:space="preserve"> + T</w:t>
      </w:r>
      <w:r w:rsidRPr="00B34784">
        <w:rPr>
          <w:vertAlign w:val="subscript"/>
        </w:rPr>
        <w:t xml:space="preserve">aggregate_RSTD </w:t>
      </w:r>
      <w:r w:rsidRPr="00B34784">
        <w:t>+ T</w:t>
      </w:r>
      <w:r w:rsidRPr="00B34784">
        <w:rPr>
          <w:vertAlign w:val="subscript"/>
        </w:rPr>
        <w:t>margin</w:t>
      </w:r>
      <w:r w:rsidRPr="00B34784">
        <w:t>,</w:t>
      </w:r>
    </w:p>
    <w:p w14:paraId="5557C590" w14:textId="77777777" w:rsidR="001A3ABE" w:rsidRPr="00B34784" w:rsidRDefault="001A3ABE" w:rsidP="001A3ABE">
      <w:r w:rsidRPr="00B34784">
        <w:t>where,</w:t>
      </w:r>
    </w:p>
    <w:p w14:paraId="23431170" w14:textId="77777777" w:rsidR="001A3ABE" w:rsidRPr="00B34784" w:rsidRDefault="001A3ABE" w:rsidP="001A3ABE">
      <w:pPr>
        <w:spacing w:after="120"/>
        <w:ind w:left="720" w:hanging="360"/>
        <w:rPr>
          <w:szCs w:val="24"/>
        </w:rPr>
      </w:pPr>
      <w:r w:rsidRPr="00B34784">
        <w:rPr>
          <w:szCs w:val="24"/>
        </w:rPr>
        <w:t>T</w:t>
      </w:r>
      <w:r w:rsidRPr="00B34784">
        <w:rPr>
          <w:szCs w:val="24"/>
          <w:vertAlign w:val="subscript"/>
        </w:rPr>
        <w:t>non_aggregate_RSTD</w:t>
      </w:r>
      <w:r w:rsidRPr="00B34784">
        <w:rPr>
          <w:szCs w:val="24"/>
        </w:rPr>
        <w:t xml:space="preserve"> is the total measurement period for RSTD measurement on PFLs that do not contain PRS resources for aggregation.</w:t>
      </w:r>
    </w:p>
    <w:p w14:paraId="5F00AD48" w14:textId="77777777" w:rsidR="001A3ABE" w:rsidRDefault="001A3ABE" w:rsidP="001A3ABE">
      <w:pPr>
        <w:spacing w:after="120"/>
        <w:ind w:left="720" w:hanging="360"/>
        <w:rPr>
          <w:szCs w:val="24"/>
        </w:rPr>
      </w:pPr>
      <w:r w:rsidRPr="00A11E4C">
        <w:rPr>
          <w:szCs w:val="24"/>
        </w:rPr>
        <w:t>Calculation of T</w:t>
      </w:r>
      <w:r w:rsidRPr="00A11E4C">
        <w:rPr>
          <w:szCs w:val="24"/>
          <w:vertAlign w:val="subscript"/>
        </w:rPr>
        <w:t>non_aggregate_RSTD</w:t>
      </w:r>
      <w:r w:rsidRPr="00A11E4C">
        <w:rPr>
          <w:szCs w:val="24"/>
        </w:rPr>
        <w:t xml:space="preserve"> is based on </w:t>
      </w:r>
      <w:r w:rsidRPr="00E96626">
        <w:rPr>
          <w:rFonts w:hint="eastAsia"/>
          <w:szCs w:val="24"/>
          <w:lang w:eastAsia="zh-CN"/>
        </w:rPr>
        <w:t>TS 38.133</w:t>
      </w:r>
      <w:r>
        <w:rPr>
          <w:rFonts w:cs="Arial" w:hint="eastAsia"/>
          <w:lang w:eastAsia="zh-CN"/>
        </w:rPr>
        <w:t xml:space="preserve"> [50]</w:t>
      </w:r>
      <w:r w:rsidRPr="00A11E4C">
        <w:rPr>
          <w:szCs w:val="24"/>
        </w:rPr>
        <w:t>clause 9.9.2.5</w:t>
      </w:r>
      <w:r w:rsidRPr="007362C6">
        <w:rPr>
          <w:szCs w:val="24"/>
        </w:rPr>
        <w:t xml:space="preserve"> </w:t>
      </w:r>
      <w:r>
        <w:rPr>
          <w:szCs w:val="24"/>
        </w:rPr>
        <w:t>with the following exceptions</w:t>
      </w:r>
      <w:r w:rsidRPr="00A11E4C">
        <w:rPr>
          <w:szCs w:val="24"/>
        </w:rPr>
        <w:t>,</w:t>
      </w:r>
    </w:p>
    <w:p w14:paraId="38049AD1" w14:textId="77777777" w:rsidR="001A3ABE" w:rsidRPr="00442ADE" w:rsidRDefault="001A3ABE" w:rsidP="001A3ABE">
      <w:pPr>
        <w:pStyle w:val="B2"/>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23B420D7" w14:textId="77777777" w:rsidR="001A3ABE" w:rsidRPr="00442ADE" w:rsidRDefault="001A3ABE" w:rsidP="001A3ABE">
      <w:pPr>
        <w:pStyle w:val="B2"/>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505C9492" w14:textId="77777777" w:rsidR="001A3ABE" w:rsidRDefault="001A3ABE" w:rsidP="001A3ABE">
      <w:pPr>
        <w:pStyle w:val="B2"/>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w:t>
      </w:r>
      <w:r w:rsidRPr="00E96626">
        <w:t>[</w:t>
      </w:r>
      <w:r w:rsidRPr="00E96626">
        <w:rPr>
          <w:rFonts w:hint="eastAsia"/>
          <w:lang w:eastAsia="zh-CN"/>
        </w:rPr>
        <w:t>49</w:t>
      </w:r>
      <w:r w:rsidRPr="00E96626">
        <w:t>]</w:t>
      </w:r>
      <w:r w:rsidRPr="00442ADE">
        <w:t>, and the LMF requests the UE to perform positioning measurements with reduced number of samples</w:t>
      </w:r>
      <w:r>
        <w:t>,</w:t>
      </w:r>
    </w:p>
    <w:p w14:paraId="0ABC9549" w14:textId="77777777" w:rsidR="001A3ABE" w:rsidRPr="00A11E4C" w:rsidRDefault="001A3ABE" w:rsidP="001A3ABE">
      <w:pPr>
        <w:pStyle w:val="B2"/>
        <w:rPr>
          <w:szCs w:val="24"/>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B7C8BD" w14:textId="77777777" w:rsidR="001A3ABE" w:rsidRPr="00A11E4C" w:rsidRDefault="001A3ABE" w:rsidP="001A3ABE">
      <w:pPr>
        <w:spacing w:after="120"/>
        <w:ind w:left="720" w:hanging="360"/>
        <w:rPr>
          <w:szCs w:val="24"/>
        </w:rPr>
      </w:pPr>
      <w:r w:rsidRPr="00A11E4C">
        <w:rPr>
          <w:szCs w:val="24"/>
        </w:rPr>
        <w:t>T</w:t>
      </w:r>
      <w:r w:rsidRPr="00A11E4C">
        <w:rPr>
          <w:szCs w:val="24"/>
          <w:vertAlign w:val="subscript"/>
        </w:rPr>
        <w:t>non_aggregate_RSTD</w:t>
      </w:r>
      <w:r w:rsidRPr="00A11E4C">
        <w:rPr>
          <w:szCs w:val="24"/>
        </w:rPr>
        <w:t xml:space="preserve"> is equal to zero if UE is not configured to perform non-aggregated measurements by the LMF.</w:t>
      </w:r>
    </w:p>
    <w:p w14:paraId="489CF5D8" w14:textId="77777777" w:rsidR="001A3ABE" w:rsidRPr="00A11E4C" w:rsidRDefault="001A3ABE" w:rsidP="001A3ABE">
      <w:pPr>
        <w:spacing w:after="120"/>
        <w:ind w:left="720" w:hanging="360"/>
        <w:rPr>
          <w:szCs w:val="24"/>
        </w:rPr>
      </w:pPr>
      <w:r>
        <w:t xml:space="preserve">If UE is configured to perform </w:t>
      </w:r>
      <w:r w:rsidRPr="00F577A5">
        <w:rPr>
          <w:lang w:val="en-US"/>
        </w:rPr>
        <w:t xml:space="preserve">positioning </w:t>
      </w:r>
      <w:r>
        <w:t xml:space="preserve">measurements on PFLs that contain PRS resources for aggregation and on PFLs that do not contain PRS resources for aggregation, </w:t>
      </w:r>
      <w:r w:rsidRPr="00A11E4C">
        <w:rPr>
          <w:szCs w:val="24"/>
        </w:rPr>
        <w:t>T</w:t>
      </w:r>
      <w:r w:rsidRPr="00A11E4C">
        <w:rPr>
          <w:szCs w:val="24"/>
          <w:vertAlign w:val="subscript"/>
        </w:rPr>
        <w:t>margin</w:t>
      </w:r>
      <w:r>
        <w:t>= T´</w:t>
      </w:r>
      <w:r>
        <w:rPr>
          <w:vertAlign w:val="subscript"/>
        </w:rPr>
        <w:t>margin</w:t>
      </w:r>
      <w:r w:rsidRPr="00A11E4C">
        <w:rPr>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8902A9F" w14:textId="77777777" w:rsidR="001A3ABE" w:rsidRPr="00A11E4C" w:rsidRDefault="001A3ABE" w:rsidP="001A3ABE">
      <w:pPr>
        <w:spacing w:after="120"/>
        <w:ind w:left="720" w:hanging="360"/>
        <w:rPr>
          <w:szCs w:val="24"/>
        </w:rPr>
      </w:pPr>
      <w:r w:rsidRPr="00A11E4C">
        <w:rPr>
          <w:szCs w:val="24"/>
        </w:rPr>
        <w:t>If UE is only configured to perform measurements on PFLs that contain PRS resources for aggregation or if UE is only configured to perform measurements on PFLs that do not contain PRS resources for aggregation, then T</w:t>
      </w:r>
      <w:r w:rsidRPr="00A11E4C">
        <w:rPr>
          <w:szCs w:val="24"/>
          <w:vertAlign w:val="subscript"/>
        </w:rPr>
        <w:t>margin</w:t>
      </w:r>
      <w:r w:rsidRPr="00A11E4C">
        <w:rPr>
          <w:szCs w:val="24"/>
        </w:rPr>
        <w:t xml:space="preserve"> = 0.</w:t>
      </w:r>
    </w:p>
    <w:p w14:paraId="5DBFF6B8" w14:textId="77777777" w:rsidR="001A3ABE" w:rsidRDefault="00DA6A24" w:rsidP="001A3ABE">
      <w:pPr>
        <w:spacing w:after="120"/>
        <w:ind w:left="720" w:hanging="360"/>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rPr>
          <m:t>= max(T</m:t>
        </m:r>
        <m:r>
          <m:rPr>
            <m:sty m:val="p"/>
          </m:rPr>
          <w:rPr>
            <w:rFonts w:ascii="Cambria Math" w:hAnsi="Cambria Math"/>
            <w:vertAlign w:val="subscript"/>
          </w:rPr>
          <m:t>effect,i</m:t>
        </m:r>
        <m:r>
          <m:rPr>
            <m:sty m:val="p"/>
          </m:rPr>
          <w:rPr>
            <w:rFonts w:ascii="Cambria Math" w:hAnsi="Cambria Math"/>
          </w:rPr>
          <m:t>)</m:t>
        </m:r>
      </m:oMath>
      <w:r w:rsidR="001A3ABE">
        <w:t xml:space="preserve">, </w:t>
      </w:r>
      <w:r w:rsidR="001A3ABE" w:rsidRPr="00EC76BF">
        <w:rPr>
          <w:lang w:val="en-US"/>
        </w:rPr>
        <w:t>when</w:t>
      </w:r>
      <w:r w:rsidR="001A3ABE">
        <w:t xml:space="preserve"> both aggregated PFLs and non-aggregated PFLs </w:t>
      </w:r>
      <w:r w:rsidR="001A3ABE" w:rsidRPr="00EC76BF">
        <w:rPr>
          <w:lang w:val="en-US"/>
        </w:rPr>
        <w:t xml:space="preserve">are </w:t>
      </w:r>
      <w:r w:rsidR="001A3ABE">
        <w:t>configured for positioning measurement.</w:t>
      </w:r>
    </w:p>
    <w:p w14:paraId="2868CC55" w14:textId="77777777" w:rsidR="001A3ABE" w:rsidRPr="00B34784" w:rsidRDefault="001A3ABE" w:rsidP="001A3ABE">
      <w:pPr>
        <w:spacing w:after="120"/>
        <w:ind w:left="720" w:hanging="360"/>
        <w:rPr>
          <w:szCs w:val="24"/>
        </w:rPr>
      </w:pPr>
      <w:r w:rsidRPr="00B34784">
        <w:rPr>
          <w:szCs w:val="24"/>
        </w:rPr>
        <w:t xml:space="preserve">If UE is capable of performing latency reduced positioning measurements and is configured to perform latency reduced positioning measurement by LMF via </w:t>
      </w:r>
      <w:r w:rsidRPr="00B34784">
        <w:rPr>
          <w:i/>
          <w:iCs/>
          <w:szCs w:val="24"/>
        </w:rPr>
        <w:t>reducedDL-PRS-ProcessingSamples-r</w:t>
      </w:r>
      <w:r w:rsidRPr="00E96626">
        <w:rPr>
          <w:i/>
          <w:iCs/>
          <w:szCs w:val="24"/>
        </w:rPr>
        <w:t xml:space="preserve">17 </w:t>
      </w:r>
      <w:r w:rsidRPr="00E96626">
        <w:rPr>
          <w:szCs w:val="24"/>
        </w:rPr>
        <w:t>[</w:t>
      </w:r>
      <w:r w:rsidRPr="00E96626">
        <w:rPr>
          <w:rFonts w:hint="eastAsia"/>
          <w:szCs w:val="24"/>
          <w:lang w:eastAsia="zh-CN"/>
        </w:rPr>
        <w:t>49</w:t>
      </w:r>
      <w:r w:rsidRPr="00E96626">
        <w:rPr>
          <w:szCs w:val="24"/>
        </w:rPr>
        <w:t>]</w:t>
      </w:r>
      <w:r w:rsidRPr="00B34784">
        <w:rPr>
          <w:szCs w:val="24"/>
        </w:rPr>
        <w:t>, then N</w:t>
      </w:r>
      <w:r w:rsidRPr="00B34784">
        <w:rPr>
          <w:szCs w:val="24"/>
          <w:vertAlign w:val="subscript"/>
        </w:rPr>
        <w:t xml:space="preserve">sample </w:t>
      </w:r>
      <w:r w:rsidRPr="00B34784">
        <w:rPr>
          <w:szCs w:val="24"/>
        </w:rPr>
        <w:t>= 2 shall be considered in calculations of T</w:t>
      </w:r>
      <w:r w:rsidRPr="00B34784">
        <w:rPr>
          <w:szCs w:val="24"/>
          <w:vertAlign w:val="subscript"/>
        </w:rPr>
        <w:t>aggregate_RSTD</w:t>
      </w:r>
      <w:r w:rsidRPr="00B34784">
        <w:rPr>
          <w:szCs w:val="24"/>
        </w:rPr>
        <w:t xml:space="preserve"> and T</w:t>
      </w:r>
      <w:r w:rsidRPr="00B34784">
        <w:rPr>
          <w:szCs w:val="24"/>
          <w:vertAlign w:val="subscript"/>
        </w:rPr>
        <w:t>non-aggregate_RSTD</w:t>
      </w:r>
      <w:r w:rsidRPr="00B34784">
        <w:rPr>
          <w:szCs w:val="24"/>
        </w:rPr>
        <w:t>.</w:t>
      </w:r>
    </w:p>
    <w:p w14:paraId="5773AA66" w14:textId="77777777" w:rsidR="001A3ABE" w:rsidRPr="00B34784" w:rsidRDefault="001A3ABE" w:rsidP="001A3ABE">
      <w:pPr>
        <w:spacing w:after="120"/>
        <w:ind w:left="720" w:hanging="360"/>
        <w:rPr>
          <w:szCs w:val="24"/>
        </w:rPr>
      </w:pPr>
      <w:r w:rsidRPr="00B34784">
        <w:rPr>
          <w:szCs w:val="24"/>
        </w:rPr>
        <w:t xml:space="preserve">If UE is not capable to perform latency reduced positioning measurements or is not configured to perform latency reduced positioning measurement by LMF via </w:t>
      </w:r>
      <w:r w:rsidRPr="00B34784">
        <w:rPr>
          <w:i/>
          <w:iCs/>
          <w:szCs w:val="24"/>
        </w:rPr>
        <w:t xml:space="preserve">reducedDL-PRS-ProcessingSamples-r17 </w:t>
      </w:r>
      <w:r w:rsidRPr="00E96626">
        <w:rPr>
          <w:szCs w:val="24"/>
        </w:rPr>
        <w:t>[</w:t>
      </w:r>
      <w:r w:rsidRPr="00E96626">
        <w:rPr>
          <w:rFonts w:hint="eastAsia"/>
          <w:szCs w:val="24"/>
          <w:lang w:eastAsia="zh-CN"/>
        </w:rPr>
        <w:t>49</w:t>
      </w:r>
      <w:r w:rsidRPr="00E96626">
        <w:rPr>
          <w:szCs w:val="24"/>
        </w:rPr>
        <w:t>]</w:t>
      </w:r>
      <w:r w:rsidRPr="00B34784">
        <w:rPr>
          <w:szCs w:val="24"/>
        </w:rPr>
        <w:t>, then N</w:t>
      </w:r>
      <w:r w:rsidRPr="00B34784">
        <w:rPr>
          <w:szCs w:val="24"/>
          <w:vertAlign w:val="subscript"/>
        </w:rPr>
        <w:t xml:space="preserve">sample </w:t>
      </w:r>
      <w:r w:rsidRPr="00B34784">
        <w:rPr>
          <w:szCs w:val="24"/>
        </w:rPr>
        <w:t>= 4 shall be considered in calculations of T</w:t>
      </w:r>
      <w:r w:rsidRPr="00B34784">
        <w:rPr>
          <w:szCs w:val="24"/>
          <w:vertAlign w:val="subscript"/>
        </w:rPr>
        <w:t>aggregate_RSTD</w:t>
      </w:r>
      <w:r w:rsidRPr="00B34784">
        <w:rPr>
          <w:szCs w:val="24"/>
        </w:rPr>
        <w:t xml:space="preserve"> and T</w:t>
      </w:r>
      <w:r w:rsidRPr="00B34784">
        <w:rPr>
          <w:szCs w:val="24"/>
          <w:vertAlign w:val="subscript"/>
        </w:rPr>
        <w:t>non-aggregate_RSTD</w:t>
      </w:r>
      <w:r w:rsidRPr="00B34784">
        <w:rPr>
          <w:szCs w:val="24"/>
        </w:rPr>
        <w:t>.</w:t>
      </w:r>
    </w:p>
    <w:p w14:paraId="0B5CFCE0" w14:textId="77777777" w:rsidR="001A3ABE" w:rsidRPr="00B34784" w:rsidRDefault="001A3ABE" w:rsidP="001A3ABE">
      <w:r w:rsidRPr="00B34784">
        <w:t>T</w:t>
      </w:r>
      <w:r w:rsidRPr="00B34784">
        <w:rPr>
          <w:vertAlign w:val="subscript"/>
        </w:rPr>
        <w:t>aggregate_RSTD</w:t>
      </w:r>
      <w:r w:rsidRPr="00B34784">
        <w:t xml:space="preserve">, total measurement period for RSTD measurements performed by UE by aggregating PRS resources from multiple PFLs as defined in TS 38.214 </w:t>
      </w:r>
      <w:r w:rsidRPr="00E96626">
        <w:t>[</w:t>
      </w:r>
      <w:r w:rsidRPr="00E96626">
        <w:rPr>
          <w:rFonts w:hint="eastAsia"/>
          <w:lang w:eastAsia="zh-CN"/>
        </w:rPr>
        <w:t>56</w:t>
      </w:r>
      <w:r w:rsidRPr="00E96626">
        <w:t>],</w:t>
      </w:r>
      <w:r w:rsidRPr="00B34784">
        <w:t xml:space="preserve"> is defined as:</w:t>
      </w:r>
    </w:p>
    <w:p w14:paraId="095DCD7C" w14:textId="77777777" w:rsidR="001A3ABE" w:rsidRPr="00B34784" w:rsidRDefault="00DA6A24" w:rsidP="001A3ABE">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m:t>
              </m:r>
              <m:r>
                <w:rPr>
                  <w:rFonts w:ascii="Cambria Math" w:hAnsi="Cambria Math"/>
                  <w:lang w:eastAsia="zh-CN"/>
                </w:rPr>
                <m:t>G</m:t>
              </m:r>
              <m:r>
                <w:rPr>
                  <w:rFonts w:ascii="Cambria Math" w:hAnsi="Cambria Math"/>
                  <w:lang w:eastAsia="zh-CN"/>
                </w:rPr>
                <m:t>-1)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6EA0B2AF" w14:textId="77777777" w:rsidR="001A3ABE" w:rsidRPr="00B34784" w:rsidRDefault="001A3ABE" w:rsidP="001A3ABE">
      <w:r w:rsidRPr="00B34784">
        <w:t xml:space="preserve">where </w:t>
      </w:r>
    </w:p>
    <w:p w14:paraId="25F3DCF6" w14:textId="77777777" w:rsidR="001A3ABE" w:rsidRPr="00B34784" w:rsidRDefault="001A3ABE" w:rsidP="001A3ABE">
      <w:pPr>
        <w:spacing w:after="120"/>
        <w:ind w:left="720" w:hanging="360"/>
        <w:rPr>
          <w:szCs w:val="24"/>
        </w:rPr>
      </w:pPr>
      <m:oMath>
        <m:r>
          <m:rPr>
            <m:sty m:val="p"/>
          </m:rPr>
          <w:rPr>
            <w:rFonts w:ascii="Cambria Math" w:hAnsi="Cambria Math"/>
            <w:szCs w:val="24"/>
          </w:rPr>
          <m:t>i</m:t>
        </m:r>
      </m:oMath>
      <w:r w:rsidRPr="00B34784">
        <w:rPr>
          <w:szCs w:val="24"/>
        </w:rPr>
        <w:t xml:space="preserve"> is the index of effective PFL, corresponding to the group of PFLs containing linked PRS resource sets to be aggregated for RSTD measurement,</w:t>
      </w:r>
    </w:p>
    <w:p w14:paraId="177086BC" w14:textId="77777777" w:rsidR="001A3ABE" w:rsidRPr="00B34784" w:rsidRDefault="001A3ABE" w:rsidP="001A3ABE">
      <w:pPr>
        <w:spacing w:after="120"/>
        <w:ind w:left="720" w:hanging="360"/>
        <w:rPr>
          <w:szCs w:val="24"/>
        </w:rPr>
      </w:pPr>
      <w:r w:rsidRPr="00B34784">
        <w:rPr>
          <w:szCs w:val="24"/>
        </w:rPr>
        <w:t xml:space="preserve">G denotes the number of effective PFLs that UE is configured to perform aggregated measurements on. G is configured by LMF and is provisioned to UE via </w:t>
      </w:r>
      <w:r w:rsidRPr="00B34784">
        <w:rPr>
          <w:i/>
          <w:iCs/>
          <w:szCs w:val="24"/>
        </w:rPr>
        <w:t>nr-DL-PRS-AggregationInfo.</w:t>
      </w:r>
    </w:p>
    <w:p w14:paraId="52EDAB12" w14:textId="77777777" w:rsidR="001A3ABE" w:rsidRPr="00B34784" w:rsidRDefault="00DA6A24" w:rsidP="001A3ABE">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1A3ABE" w:rsidRPr="00B34784">
        <w:t xml:space="preserve"> is the measurement period for PRS RSTD measurement in the effective </w:t>
      </w:r>
      <w:r w:rsidR="001A3ABE" w:rsidRPr="00B34784">
        <w:rPr>
          <w:lang w:eastAsia="zh-CN"/>
        </w:rPr>
        <w:t>PFL</w:t>
      </w:r>
      <w:r w:rsidR="001A3ABE" w:rsidRPr="00B34784">
        <w:t xml:space="preserve"> </w:t>
      </w:r>
      <w:r w:rsidR="001A3ABE" w:rsidRPr="00B34784">
        <w:rPr>
          <w:i/>
          <w:iCs/>
        </w:rPr>
        <w:t>i</w:t>
      </w:r>
      <w:r w:rsidR="001A3ABE" w:rsidRPr="00B34784">
        <w:t xml:space="preserve"> as specified below:</w:t>
      </w:r>
    </w:p>
    <w:p w14:paraId="02C8A40A" w14:textId="77777777" w:rsidR="001A3ABE" w:rsidRPr="00B34784" w:rsidRDefault="00DA6A24" w:rsidP="001A3ABE">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1A3ABE" w:rsidRPr="00B34784">
        <w:rPr>
          <w:iCs/>
        </w:rPr>
        <w:t xml:space="preserve"> ,</w:t>
      </w:r>
    </w:p>
    <w:p w14:paraId="6649C695" w14:textId="77777777" w:rsidR="001A3ABE" w:rsidRPr="00B34784" w:rsidRDefault="001A3ABE" w:rsidP="001A3ABE">
      <w:pPr>
        <w:rPr>
          <w:rFonts w:eastAsiaTheme="minorEastAsia" w:cs="v4.2.0"/>
          <w:lang w:eastAsia="zh-CN"/>
        </w:rPr>
      </w:pPr>
      <w:r w:rsidRPr="00B34784">
        <w:rPr>
          <w:rFonts w:eastAsia="MS Mincho" w:cs="v4.2.0"/>
        </w:rPr>
        <w:t xml:space="preserve">where: </w:t>
      </w:r>
    </w:p>
    <w:p w14:paraId="37542FC1" w14:textId="77777777" w:rsidR="001A3ABE" w:rsidRPr="00B34784" w:rsidRDefault="00DA6A24" w:rsidP="001A3ABE">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1A3ABE" w:rsidRPr="00B34784">
        <w:t xml:space="preserve"> is the UE Rx beam sweeping factor. </w:t>
      </w:r>
    </w:p>
    <w:p w14:paraId="33B8BFA1" w14:textId="77777777" w:rsidR="001A3ABE" w:rsidRPr="00B34784" w:rsidRDefault="001A3ABE" w:rsidP="001A3ABE">
      <w:pPr>
        <w:pStyle w:val="B2"/>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519C4606" w14:textId="77777777" w:rsidR="001A3ABE" w:rsidRPr="00B34784" w:rsidRDefault="001A3ABE" w:rsidP="001A3ABE">
      <w:pPr>
        <w:pStyle w:val="B2"/>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PFL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Pr>
          <w:lang w:eastAsia="zh-CN"/>
        </w:rPr>
        <w:t xml:space="preserve"> </w:t>
      </w:r>
      <w:r w:rsidRPr="00B34784">
        <w:rPr>
          <w:i/>
        </w:rPr>
        <w:t>NR-</w:t>
      </w:r>
      <w:r w:rsidRPr="00B34784">
        <w:rPr>
          <w:rFonts w:hint="eastAsia"/>
          <w:i/>
          <w:lang w:eastAsia="zh-CN"/>
        </w:rPr>
        <w:t>DL-</w:t>
      </w:r>
      <w:r w:rsidRPr="00B34784">
        <w:rPr>
          <w:i/>
        </w:rPr>
        <w:t>TDOA-RequestLocationInformation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bCs/>
          <w:lang w:eastAsia="zh-CN"/>
        </w:rPr>
        <w:t xml:space="preserve"> </w:t>
      </w:r>
      <w:r w:rsidRPr="00B34784">
        <w:rPr>
          <w:rFonts w:hint="eastAsia"/>
          <w:bCs/>
          <w:lang w:eastAsia="zh-CN"/>
        </w:rPr>
        <w:t xml:space="preserve">is </w:t>
      </w:r>
      <w:r w:rsidRPr="00B34784">
        <w:rPr>
          <w:lang w:eastAsia="zh-CN"/>
        </w:rPr>
        <w:t>equal to 8, otherwise.</w:t>
      </w:r>
    </w:p>
    <w:p w14:paraId="73373968" w14:textId="77777777" w:rsidR="001A3ABE" w:rsidRPr="00B34784" w:rsidRDefault="00DA6A24" w:rsidP="001A3ABE">
      <w:pPr>
        <w:pStyle w:val="B3"/>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m:t>
            </m:r>
            <m:r>
              <w:rPr>
                <w:rFonts w:ascii="Cambria Math" w:hAnsi="Cambria Math"/>
              </w:rPr>
              <m:t>_</m:t>
            </m:r>
            <m:r>
              <w:rPr>
                <w:rFonts w:ascii="Cambria Math" w:hAnsi="Cambria Math"/>
              </w:rPr>
              <m:t>agg</m:t>
            </m:r>
            <m:r>
              <w:rPr>
                <w:rFonts w:ascii="Cambria Math" w:hAnsi="Cambria Math"/>
              </w:rPr>
              <m:t>,</m:t>
            </m:r>
            <m:r>
              <w:rPr>
                <w:rFonts w:ascii="Cambria Math" w:hAnsi="Cambria Math"/>
              </w:rPr>
              <m:t>i</m:t>
            </m:r>
          </m:sub>
        </m:sSub>
      </m:oMath>
      <w:r w:rsidR="001A3ABE" w:rsidRPr="00B34784">
        <w:t xml:space="preserve"> is the carrier-specific scaling factor for NR PRS-based positioning measurements in effective PFL </w:t>
      </w:r>
      <m:oMath>
        <m:r>
          <m:rPr>
            <m:sty m:val="p"/>
          </m:rPr>
          <w:rPr>
            <w:rFonts w:ascii="Cambria Math" w:hAnsi="Cambria Math"/>
          </w:rPr>
          <m:t>i</m:t>
        </m:r>
      </m:oMath>
      <w:r w:rsidR="001A3ABE" w:rsidRPr="00B34784">
        <w:t xml:space="preserve"> as defined in </w:t>
      </w:r>
      <w:r w:rsidR="001A3ABE" w:rsidRPr="00742070">
        <w:rPr>
          <w:rFonts w:hint="eastAsia"/>
          <w:lang w:eastAsia="zh-CN"/>
        </w:rPr>
        <w:t>TS 38.133</w:t>
      </w:r>
      <w:r w:rsidR="001A3ABE">
        <w:rPr>
          <w:rFonts w:hint="eastAsia"/>
          <w:lang w:eastAsia="zh-CN"/>
        </w:rPr>
        <w:t xml:space="preserve"> [50] </w:t>
      </w:r>
      <w:r w:rsidR="001A3ABE" w:rsidRPr="00B34784">
        <w:t>clause 9.1.5.2.</w:t>
      </w:r>
    </w:p>
    <w:p w14:paraId="28A233D5" w14:textId="77777777" w:rsidR="001A3ABE" w:rsidRPr="00B34784" w:rsidRDefault="00DA6A24" w:rsidP="001A3ABE">
      <w:pPr>
        <w:pStyle w:val="B3"/>
        <w:rPr>
          <w:rFonts w:eastAsia="MS Mincho"/>
        </w:rPr>
      </w:pPr>
      <m:oMath>
        <m:sSub>
          <m:sSubPr>
            <m:ctrlPr>
              <w:rPr>
                <w:rFonts w:ascii="Cambria Math" w:hAnsi="Cambria Math" w:cs="Calibri"/>
                <w:iCs/>
              </w:rPr>
            </m:ctrlPr>
          </m:sSubPr>
          <m:e>
            <m:r>
              <m:rPr>
                <m:sty m:val="p"/>
              </m:rPr>
              <w:rPr>
                <w:rFonts w:ascii="Cambria Math" w:hAnsi="Cambria Math"/>
              </w:rPr>
              <m:t>k</m:t>
            </m:r>
          </m:e>
          <m:sub>
            <m:r>
              <m:rPr>
                <m:sty m:val="p"/>
              </m:rPr>
              <w:rPr>
                <w:rFonts w:ascii="Cambria Math" w:hAnsi="Cambria Math"/>
              </w:rPr>
              <m:t>multiTEG_agg,i</m:t>
            </m:r>
          </m:sub>
        </m:sSub>
      </m:oMath>
      <w:r w:rsidR="001A3ABE" w:rsidRPr="00B34784">
        <w:rPr>
          <w:iCs/>
        </w:rPr>
        <w:t xml:space="preserve"> is </w:t>
      </w:r>
      <w:r w:rsidR="001A3ABE" w:rsidRPr="00B34784">
        <w:t xml:space="preserve">the scaling factor for measurement of same PRS resource with multiple Rx TEGs. </w:t>
      </w:r>
    </w:p>
    <w:p w14:paraId="71AB3F54" w14:textId="77777777" w:rsidR="001A3ABE" w:rsidRPr="00B34784" w:rsidRDefault="00DA6A24" w:rsidP="001A3ABE">
      <w:pPr>
        <w:pStyle w:val="B3"/>
        <w:rPr>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1A3ABE" w:rsidRPr="00B34784">
        <w:t xml:space="preserve"> </w:t>
      </w:r>
      <w:r w:rsidR="001A3ABE" w:rsidRPr="00B34784">
        <w:rPr>
          <w:rFonts w:eastAsia="MS Mincho"/>
        </w:rPr>
        <w:t xml:space="preserve">= 1 </w:t>
      </w:r>
      <w:r w:rsidR="001A3ABE" w:rsidRPr="00B34784">
        <w:rPr>
          <w:lang w:eastAsia="zh-CN"/>
        </w:rPr>
        <w:t>if UE is not</w:t>
      </w:r>
      <w:r w:rsidR="001A3ABE" w:rsidRPr="00B34784">
        <w:rPr>
          <w:rFonts w:hint="eastAsia"/>
          <w:lang w:eastAsia="zh-CN"/>
        </w:rPr>
        <w:t xml:space="preserve"> </w:t>
      </w:r>
      <w:r w:rsidR="001A3ABE" w:rsidRPr="00B34784">
        <w:rPr>
          <w:lang w:eastAsia="zh-CN"/>
        </w:rPr>
        <w:t>requested by LMF to measure a PRS resource with multiple Rx TEGs via</w:t>
      </w:r>
      <w:r w:rsidR="001A3ABE" w:rsidRPr="00B34784">
        <w:rPr>
          <w:rFonts w:cs="v4.2.0"/>
        </w:rPr>
        <w:t xml:space="preserve"> </w:t>
      </w:r>
      <w:r w:rsidR="001A3ABE" w:rsidRPr="00B34784">
        <w:rPr>
          <w:i/>
          <w:iCs/>
          <w:snapToGrid w:val="0"/>
        </w:rPr>
        <w:t>measureSameDL-PRS-ResourceWithDifferentRxTEGs-r17</w:t>
      </w:r>
      <w:r w:rsidR="001A3ABE" w:rsidRPr="00B34784">
        <w:rPr>
          <w:snapToGrid w:val="0"/>
        </w:rPr>
        <w:t xml:space="preserve"> </w:t>
      </w:r>
      <w:r w:rsidR="001A3ABE" w:rsidRPr="00742070">
        <w:rPr>
          <w:snapToGrid w:val="0"/>
        </w:rPr>
        <w:t>[</w:t>
      </w:r>
      <w:r w:rsidR="001A3ABE" w:rsidRPr="00742070">
        <w:rPr>
          <w:rFonts w:hint="eastAsia"/>
          <w:snapToGrid w:val="0"/>
          <w:lang w:eastAsia="zh-CN"/>
        </w:rPr>
        <w:t>49</w:t>
      </w:r>
      <w:r w:rsidR="001A3ABE" w:rsidRPr="00742070">
        <w:rPr>
          <w:snapToGrid w:val="0"/>
        </w:rPr>
        <w:t>]</w:t>
      </w:r>
      <w:r w:rsidR="001A3ABE" w:rsidRPr="00B34784">
        <w:rPr>
          <w:snapToGrid w:val="0"/>
        </w:rPr>
        <w:t xml:space="preserve"> in </w:t>
      </w:r>
      <w:r w:rsidR="001A3ABE" w:rsidRPr="00B34784">
        <w:rPr>
          <w:i/>
          <w:snapToGrid w:val="0"/>
        </w:rPr>
        <w:t>NR-DL-TDOA-RequestLocationInformation</w:t>
      </w:r>
      <w:r w:rsidR="001A3ABE" w:rsidRPr="00B34784">
        <w:rPr>
          <w:rFonts w:eastAsia="MS Mincho"/>
        </w:rPr>
        <w:t>;</w:t>
      </w:r>
    </w:p>
    <w:p w14:paraId="51A96842" w14:textId="77777777" w:rsidR="001A3ABE" w:rsidRPr="00B34784" w:rsidRDefault="001A3ABE" w:rsidP="001A3ABE">
      <w:pPr>
        <w:pStyle w:val="B2"/>
        <w:rPr>
          <w:lang w:eastAsia="zh-CN"/>
        </w:rPr>
      </w:pPr>
      <w:r>
        <w:rPr>
          <w:lang w:eastAsia="zh-CN"/>
        </w:rPr>
        <w:t>O</w:t>
      </w:r>
      <w:r w:rsidRPr="00B34784">
        <w:rPr>
          <w:lang w:eastAsia="zh-CN"/>
        </w:rPr>
        <w:t>therwise,</w:t>
      </w:r>
    </w:p>
    <w:p w14:paraId="6B1197CC" w14:textId="77777777" w:rsidR="001A3ABE" w:rsidRPr="00B34784" w:rsidRDefault="00DA6A24" w:rsidP="001A3ABE">
      <w:pPr>
        <w:pStyle w:val="B3"/>
        <w:rPr>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1A3ABE" w:rsidRPr="00B34784">
        <w:rPr>
          <w:iCs/>
        </w:rPr>
        <w:t xml:space="preserve"> </w:t>
      </w:r>
      <w:r w:rsidR="001A3ABE"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1A3ABE" w:rsidRPr="00B34784">
        <w:rPr>
          <w:rFonts w:hint="eastAsia"/>
          <w:lang w:eastAsia="zh-CN"/>
        </w:rPr>
        <w:t>,</w:t>
      </w:r>
      <w:r w:rsidR="001A3ABE" w:rsidRPr="00B34784">
        <w:rPr>
          <w:lang w:eastAsia="zh-CN"/>
        </w:rPr>
        <w:t xml:space="preserve"> if UE is not capable of receiving same DL PRS resource simultaneously from multiple Rx TEGs</w:t>
      </w:r>
      <w:r w:rsidR="001A3ABE" w:rsidRPr="00B34784">
        <w:rPr>
          <w:rFonts w:eastAsia="MS Mincho"/>
        </w:rPr>
        <w:t xml:space="preserve">, and </w:t>
      </w:r>
    </w:p>
    <w:p w14:paraId="1CF95590" w14:textId="77777777" w:rsidR="001A3ABE" w:rsidRPr="00B34784" w:rsidRDefault="00DA6A24" w:rsidP="001A3ABE">
      <w:pPr>
        <w:pStyle w:val="B3"/>
        <w:rPr>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1A3ABE"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1A3ABE" w:rsidRPr="00B34784">
        <w:rPr>
          <w:iCs/>
          <w:lang w:eastAsia="zh-CN"/>
        </w:rPr>
        <w:t xml:space="preserve"> </w:t>
      </w:r>
      <w:r w:rsidR="001A3ABE" w:rsidRPr="00B34784">
        <w:rPr>
          <w:lang w:eastAsia="zh-CN"/>
        </w:rPr>
        <w:t>if</w:t>
      </w:r>
      <w:r w:rsidR="001A3ABE" w:rsidRPr="00B34784">
        <w:t xml:space="preserve"> </w:t>
      </w:r>
      <w:r w:rsidR="001A3ABE" w:rsidRPr="00B34784">
        <w:rPr>
          <w:lang w:eastAsia="zh-CN"/>
        </w:rPr>
        <w:t>UE is capable of receiving the same DL PRS resource simultaneously from multiple Rx TEGs</w:t>
      </w:r>
      <w:r w:rsidR="001A3ABE" w:rsidRPr="00B34784">
        <w:rPr>
          <w:rFonts w:eastAsia="MS Mincho"/>
        </w:rPr>
        <w:t>.</w:t>
      </w:r>
    </w:p>
    <w:p w14:paraId="245430E2" w14:textId="77777777" w:rsidR="001A3ABE" w:rsidRPr="00B34784" w:rsidRDefault="001A3ABE" w:rsidP="001A3ABE">
      <w:pPr>
        <w:rPr>
          <w:rFonts w:eastAsia="MS Mincho"/>
        </w:rPr>
      </w:pPr>
      <w:r w:rsidRPr="00B34784">
        <w:rPr>
          <w:rFonts w:eastAsia="MS Mincho"/>
        </w:rPr>
        <w:t>where</w:t>
      </w:r>
    </w:p>
    <w:p w14:paraId="4CE41116" w14:textId="77777777" w:rsidR="001A3ABE" w:rsidRPr="00B34784" w:rsidRDefault="00DA6A24" w:rsidP="001A3ABE">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1A3ABE" w:rsidRPr="00B34784">
        <w:rPr>
          <w:rFonts w:eastAsia="MS Mincho"/>
        </w:rPr>
        <w:t xml:space="preserve"> is the number of Rx TEGs with which UE is requested to measure aggregated PRS resource indicated via </w:t>
      </w:r>
      <w:r w:rsidR="001A3ABE" w:rsidRPr="00B34784">
        <w:rPr>
          <w:rFonts w:eastAsia="MS Mincho"/>
          <w:i/>
        </w:rPr>
        <w:t xml:space="preserve">measureSameDL-PRS-ResourceWithDifferentRxTEGs-r17 </w:t>
      </w:r>
      <w:r w:rsidR="001A3ABE" w:rsidRPr="00742070">
        <w:rPr>
          <w:snapToGrid w:val="0"/>
        </w:rPr>
        <w:t>[</w:t>
      </w:r>
      <w:r w:rsidR="001A3ABE" w:rsidRPr="00742070">
        <w:rPr>
          <w:rFonts w:hint="eastAsia"/>
          <w:snapToGrid w:val="0"/>
          <w:lang w:eastAsia="zh-CN"/>
        </w:rPr>
        <w:t>49</w:t>
      </w:r>
      <w:r w:rsidR="001A3ABE" w:rsidRPr="00742070">
        <w:rPr>
          <w:snapToGrid w:val="0"/>
        </w:rPr>
        <w:t>]</w:t>
      </w:r>
      <w:r w:rsidR="001A3ABE" w:rsidRPr="00B34784">
        <w:rPr>
          <w:snapToGrid w:val="0"/>
        </w:rPr>
        <w:t xml:space="preserve"> in </w:t>
      </w:r>
      <w:r w:rsidR="001A3ABE" w:rsidRPr="00B34784">
        <w:rPr>
          <w:i/>
          <w:snapToGrid w:val="0"/>
        </w:rPr>
        <w:t>NR-DL-TDOA-RequestLocationInformation</w:t>
      </w:r>
      <w:r w:rsidR="001A3ABE"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sidR="001A3ABE" w:rsidRPr="00B34784">
        <w:rPr>
          <w:rFonts w:eastAsia="MS Mincho"/>
        </w:rPr>
        <w:t xml:space="preserve"> is the maximum number of Rx TEGs with which UE can support to measure the same PRS resource as reported in </w:t>
      </w:r>
      <w:r w:rsidR="001A3ABE" w:rsidRPr="00B34784">
        <w:rPr>
          <w:rFonts w:eastAsia="MS Mincho"/>
          <w:i/>
        </w:rPr>
        <w:t>NR-UE-TEG-Capability</w:t>
      </w:r>
      <w:r w:rsidR="001A3ABE" w:rsidRPr="00B34784">
        <w:rPr>
          <w:rFonts w:eastAsia="MS Mincho"/>
        </w:rPr>
        <w:t>, and</w:t>
      </w:r>
    </w:p>
    <w:p w14:paraId="647061AA" w14:textId="77777777" w:rsidR="001A3ABE" w:rsidRPr="00B34784" w:rsidRDefault="00DA6A24" w:rsidP="001A3ABE">
      <w:pPr>
        <w:pStyle w:val="B10"/>
        <w:rPr>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1A3ABE" w:rsidRPr="00B34784">
        <w:rPr>
          <w:rFonts w:eastAsia="MS Mincho"/>
        </w:rPr>
        <w:t xml:space="preserve"> is the number of Rx TEGs UE can measure simultaneously which is reported via</w:t>
      </w:r>
      <w:r w:rsidR="001A3ABE" w:rsidRPr="00B34784">
        <w:rPr>
          <w:snapToGrid w:val="0"/>
        </w:rPr>
        <w:t xml:space="preserve"> </w:t>
      </w:r>
      <w:r w:rsidR="001A3ABE" w:rsidRPr="00B34784">
        <w:rPr>
          <w:i/>
          <w:snapToGrid w:val="0"/>
        </w:rPr>
        <w:t>measureSameDL-PRS-ResourceWithDifferentRxTEGsSimul</w:t>
      </w:r>
      <w:r w:rsidR="001A3ABE" w:rsidRPr="00B34784">
        <w:rPr>
          <w:rFonts w:eastAsia="MS Mincho"/>
        </w:rPr>
        <w:t xml:space="preserve">. </w:t>
      </w:r>
    </w:p>
    <w:p w14:paraId="465FAD72" w14:textId="77777777" w:rsidR="001A3ABE" w:rsidRPr="00B34784" w:rsidRDefault="00DA6A24" w:rsidP="001A3ABE">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1A3ABE" w:rsidRPr="00B34784">
        <w:t xml:space="preserve"> is a scaling factor for </w:t>
      </w:r>
      <w:r w:rsidR="001A3ABE" w:rsidRPr="00B34784">
        <w:rPr>
          <w:lang w:eastAsia="zh-CN"/>
        </w:rPr>
        <w:t xml:space="preserve">effective PFL </w:t>
      </w:r>
      <m:oMath>
        <m:r>
          <m:rPr>
            <m:sty m:val="p"/>
          </m:rPr>
          <w:rPr>
            <w:rFonts w:ascii="Cambria Math" w:hAnsi="Cambria Math"/>
            <w:lang w:eastAsia="zh-CN"/>
          </w:rPr>
          <m:t>i</m:t>
        </m:r>
      </m:oMath>
      <w:r w:rsidR="001A3ABE"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1A3ABE" w:rsidRPr="00B34784">
        <w:rPr>
          <w:lang w:eastAsia="zh-CN"/>
        </w:rPr>
        <w:t xml:space="preserve"> = </w:t>
      </w:r>
      <w:r w:rsidR="001A3ABE" w:rsidRPr="00B34784">
        <w:rPr>
          <w:bCs/>
          <w:lang w:eastAsia="zh-CN"/>
        </w:rPr>
        <w:t>N</w:t>
      </w:r>
      <w:r w:rsidR="001A3ABE" w:rsidRPr="00B34784">
        <w:rPr>
          <w:bCs/>
          <w:vertAlign w:val="subscript"/>
          <w:lang w:eastAsia="zh-CN"/>
        </w:rPr>
        <w:t>total</w:t>
      </w:r>
      <w:r w:rsidR="001A3ABE" w:rsidRPr="00B34784">
        <w:rPr>
          <w:bCs/>
          <w:lang w:eastAsia="zh-CN"/>
        </w:rPr>
        <w:t xml:space="preserve"> / N</w:t>
      </w:r>
      <w:r w:rsidR="001A3ABE" w:rsidRPr="00B34784">
        <w:rPr>
          <w:bCs/>
          <w:vertAlign w:val="subscript"/>
          <w:lang w:eastAsia="zh-CN"/>
        </w:rPr>
        <w:t>available</w:t>
      </w:r>
      <w:r w:rsidR="001A3ABE"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1A3ABE" w:rsidRPr="00B34784">
        <w:rPr>
          <w:lang w:eastAsia="zh-CN"/>
        </w:rPr>
        <w:t xml:space="preserve"> = 1 </w:t>
      </w:r>
      <w:r w:rsidR="001A3ABE" w:rsidRPr="00B34784">
        <w:rPr>
          <w:bCs/>
          <w:lang w:eastAsia="zh-CN"/>
        </w:rPr>
        <w:t>for UE not configured with concurrent measurement gap</w:t>
      </w:r>
      <w:r w:rsidR="001A3ABE" w:rsidRPr="00B34784">
        <w:rPr>
          <w:lang w:eastAsia="zh-CN"/>
        </w:rPr>
        <w:t>.</w:t>
      </w:r>
    </w:p>
    <w:p w14:paraId="5F8DBD76" w14:textId="77777777" w:rsidR="001A3ABE" w:rsidRPr="00B34784" w:rsidRDefault="001A3ABE" w:rsidP="001A3ABE">
      <w:pPr>
        <w:pStyle w:val="B2"/>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 xml:space="preserve">MGRP_max), where MGRP_max is the maximum MGRP across all configured per-UE MG and per-FR MG within the same FR as the effective PFL,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5BAA49E8" w14:textId="77777777" w:rsidR="001A3ABE" w:rsidRPr="00B34784" w:rsidRDefault="001A3ABE" w:rsidP="001A3ABE">
      <w:pPr>
        <w:pStyle w:val="B3"/>
        <w:rPr>
          <w:lang w:eastAsia="zh-CN"/>
        </w:rPr>
      </w:pPr>
      <w:r w:rsidRPr="00B34784">
        <w:rPr>
          <w:bCs/>
          <w:lang w:eastAsia="zh-CN"/>
        </w:rPr>
        <w:lastRenderedPageBreak/>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2EE234A8" w14:textId="77777777" w:rsidR="001A3ABE" w:rsidRPr="00B34784" w:rsidRDefault="001A3ABE" w:rsidP="001A3ABE">
      <w:pPr>
        <w:pStyle w:val="B3"/>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370ACFAC" w14:textId="77777777" w:rsidR="001A3ABE" w:rsidRPr="00B34784" w:rsidRDefault="001A3ABE" w:rsidP="001A3ABE">
      <w:pPr>
        <w:pStyle w:val="B3"/>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34CDCDA1" w14:textId="77777777" w:rsidR="001A3ABE" w:rsidRPr="00B34784" w:rsidRDefault="00DA6A24" w:rsidP="001A3ABE">
      <w:pPr>
        <w:pStyle w:val="B2"/>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1A3ABE" w:rsidRPr="00B34784">
        <w:t xml:space="preserve"> is the maximum number of DL PRS resources in effective PFL</w:t>
      </w:r>
      <w:r w:rsidR="001A3ABE" w:rsidRPr="00B34784">
        <w:rPr>
          <w:rFonts w:hint="eastAsia"/>
          <w:lang w:eastAsia="zh-CN"/>
        </w:rPr>
        <w:t xml:space="preserve"> </w:t>
      </w:r>
      <m:oMath>
        <m:r>
          <m:rPr>
            <m:sty m:val="p"/>
          </m:rPr>
          <w:rPr>
            <w:rFonts w:ascii="Cambria Math" w:hAnsi="Cambria Math"/>
          </w:rPr>
          <m:t>i</m:t>
        </m:r>
      </m:oMath>
      <w:r w:rsidR="001A3ABE" w:rsidRPr="00B34784">
        <w:t xml:space="preserve"> configured in a slot. </w:t>
      </w:r>
    </w:p>
    <w:p w14:paraId="565672A7" w14:textId="77777777" w:rsidR="001A3ABE" w:rsidRPr="00B34784" w:rsidRDefault="00DA6A24" w:rsidP="001A3ABE">
      <w:pPr>
        <w:pStyle w:val="B2"/>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1A3ABE" w:rsidRPr="00B34784">
        <w:rPr>
          <w:rFonts w:hint="eastAsia"/>
          <w:iCs/>
          <w:lang w:eastAsia="zh-CN"/>
        </w:rPr>
        <w:t xml:space="preserve"> is </w:t>
      </w:r>
      <w:r w:rsidR="001A3ABE" w:rsidRPr="00B34784">
        <w:rPr>
          <w:iCs/>
          <w:lang w:eastAsia="zh-CN"/>
        </w:rPr>
        <w:t xml:space="preserve">the time duration of available PRS in the effective PFL </w:t>
      </w:r>
      <m:oMath>
        <m:r>
          <m:rPr>
            <m:sty m:val="p"/>
          </m:rPr>
          <w:rPr>
            <w:rFonts w:ascii="Cambria Math" w:hAnsi="Cambria Math"/>
            <w:lang w:eastAsia="zh-CN"/>
          </w:rPr>
          <m:t>i</m:t>
        </m:r>
      </m:oMath>
      <w:r w:rsidR="001A3ABE"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1A3ABE" w:rsidRPr="00B34784">
        <w:rPr>
          <w:iCs/>
          <w:lang w:eastAsia="zh-CN"/>
        </w:rPr>
        <w:t xml:space="preserve">, and is calculated in the same way as PRS duration K defined in clause 5.1.6.5 of TS 38.214 </w:t>
      </w:r>
      <w:r w:rsidR="001A3ABE" w:rsidRPr="00742070">
        <w:rPr>
          <w:iCs/>
          <w:lang w:eastAsia="zh-CN"/>
        </w:rPr>
        <w:t>[</w:t>
      </w:r>
      <w:r w:rsidR="001A3ABE" w:rsidRPr="00742070">
        <w:rPr>
          <w:rFonts w:hint="eastAsia"/>
          <w:iCs/>
          <w:lang w:eastAsia="zh-CN"/>
        </w:rPr>
        <w:t>56</w:t>
      </w:r>
      <w:r w:rsidR="001A3ABE" w:rsidRPr="00742070">
        <w:rPr>
          <w:iCs/>
          <w:lang w:eastAsia="zh-CN"/>
        </w:rPr>
        <w:t>]</w:t>
      </w:r>
      <w:r w:rsidR="001A3ABE" w:rsidRPr="00B34784">
        <w:rPr>
          <w:rFonts w:hint="eastAsia"/>
          <w:iCs/>
          <w:lang w:eastAsia="zh-CN"/>
        </w:rPr>
        <w:t xml:space="preserve">. </w:t>
      </w:r>
      <w:r w:rsidR="001A3ABE"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1A3ABE" w:rsidRPr="00B34784">
        <w:rPr>
          <w:lang w:eastAsia="zh-CN"/>
        </w:rPr>
        <w:t>,</w:t>
      </w:r>
      <w:r w:rsidR="001A3ABE" w:rsidRPr="00B34784">
        <w:rPr>
          <w:iCs/>
          <w:lang w:eastAsia="zh-CN"/>
        </w:rPr>
        <w:t xml:space="preserve"> only the PRS resources unmuted and fully or partially overlapped with MG and satisfying </w:t>
      </w:r>
      <w:r w:rsidR="001A3ABE" w:rsidRPr="00B34784">
        <w:rPr>
          <w:lang w:eastAsia="zh-CN"/>
        </w:rPr>
        <w:t>the conditions for PRS BW aggregation are considered</w:t>
      </w:r>
      <w:r w:rsidR="001A3ABE" w:rsidRPr="00B34784">
        <w:rPr>
          <w:iCs/>
          <w:lang w:eastAsia="zh-CN"/>
        </w:rPr>
        <w:t>.</w:t>
      </w:r>
    </w:p>
    <w:p w14:paraId="4D79505A" w14:textId="77777777" w:rsidR="001A3ABE" w:rsidRPr="00B34784" w:rsidRDefault="00DA6A24" w:rsidP="001A3ABE">
      <w:pPr>
        <w:spacing w:after="120"/>
        <w:ind w:left="720" w:hanging="360"/>
        <w:rPr>
          <w:szCs w:val="24"/>
        </w:rPr>
      </w:pPr>
      <m:oMath>
        <m:sSub>
          <m:sSubPr>
            <m:ctrlPr>
              <w:rPr>
                <w:rFonts w:ascii="Cambria Math" w:hAnsi="Cambria Math"/>
                <w:szCs w:val="24"/>
              </w:rPr>
            </m:ctrlPr>
          </m:sSubPr>
          <m:e>
            <m:r>
              <m:rPr>
                <m:sty m:val="p"/>
              </m:rPr>
              <w:rPr>
                <w:rFonts w:ascii="Cambria Math" w:hAnsi="Cambria Math"/>
                <w:szCs w:val="24"/>
              </w:rPr>
              <m:t>N</m:t>
            </m:r>
          </m:e>
          <m:sub>
            <m:r>
              <m:rPr>
                <m:sty m:val="p"/>
              </m:rPr>
              <w:rPr>
                <w:rFonts w:ascii="Cambria Math" w:hAnsi="Cambria Math"/>
                <w:szCs w:val="24"/>
              </w:rPr>
              <m:t>sample_agg</m:t>
            </m:r>
          </m:sub>
        </m:sSub>
      </m:oMath>
      <w:r w:rsidR="001A3ABE" w:rsidRPr="00B34784">
        <w:rPr>
          <w:szCs w:val="24"/>
        </w:rPr>
        <w:t xml:space="preserve"> is the number of PRS RSTD measurement samples. </w:t>
      </w:r>
    </w:p>
    <w:p w14:paraId="420C64D0" w14:textId="77777777" w:rsidR="001A3ABE" w:rsidRPr="00B34784" w:rsidRDefault="00DA6A24" w:rsidP="001A3ABE">
      <w:pPr>
        <w:spacing w:after="120"/>
        <w:ind w:left="720" w:hanging="360"/>
        <w:rPr>
          <w:szCs w:val="24"/>
          <w:lang w:eastAsia="zh-CN"/>
        </w:rPr>
      </w:pPr>
      <m:oMath>
        <m:sSub>
          <m:sSubPr>
            <m:ctrlPr>
              <w:rPr>
                <w:rFonts w:ascii="Cambria Math" w:hAnsi="Cambria Math"/>
                <w:iCs/>
                <w:szCs w:val="24"/>
              </w:rPr>
            </m:ctrlPr>
          </m:sSubPr>
          <m:e>
            <m:r>
              <m:rPr>
                <m:nor/>
              </m:rPr>
              <w:rPr>
                <w:rFonts w:ascii="Cambria Math" w:hAnsi="Cambria Math"/>
                <w:iCs/>
                <w:szCs w:val="24"/>
              </w:rPr>
              <m:t>T</m:t>
            </m:r>
          </m:e>
          <m:sub>
            <m:r>
              <m:rPr>
                <m:nor/>
              </m:rPr>
              <w:rPr>
                <w:rFonts w:ascii="Cambria Math" w:hAnsi="Cambria Math"/>
                <w:iCs/>
                <w:szCs w:val="24"/>
              </w:rPr>
              <m:t>last_agg,i</m:t>
            </m:r>
          </m:sub>
        </m:sSub>
      </m:oMath>
      <w:r w:rsidR="001A3ABE" w:rsidRPr="00B34784">
        <w:rPr>
          <w:rFonts w:ascii="Cambria Math" w:hAnsi="Cambria Math"/>
          <w:i/>
          <w:szCs w:val="24"/>
        </w:rPr>
        <w:t xml:space="preserve"> </w:t>
      </w:r>
      <w:r w:rsidR="001A3ABE" w:rsidRPr="00B34784">
        <w:rPr>
          <w:szCs w:val="24"/>
        </w:rPr>
        <w:t>is the measurement duration for the last PRS RSTD sample in the effective PFL</w:t>
      </w:r>
      <w:r w:rsidR="001A3ABE" w:rsidRPr="00B34784">
        <w:rPr>
          <w:i/>
          <w:iCs/>
          <w:szCs w:val="24"/>
        </w:rPr>
        <w:t xml:space="preserve"> </w:t>
      </w:r>
      <m:oMath>
        <m:r>
          <m:rPr>
            <m:sty m:val="p"/>
          </m:rPr>
          <w:rPr>
            <w:rFonts w:ascii="Cambria Math" w:hAnsi="Cambria Math"/>
            <w:szCs w:val="24"/>
          </w:rPr>
          <m:t>i</m:t>
        </m:r>
      </m:oMath>
      <w:r w:rsidR="001A3ABE" w:rsidRPr="00B34784">
        <w:rPr>
          <w:szCs w:val="24"/>
        </w:rPr>
        <w:t xml:space="preserve">, including the sampling time and processing time. If </w:t>
      </w:r>
      <w:r w:rsidR="001A3ABE" w:rsidRPr="00B34784">
        <w:rPr>
          <w:bCs/>
          <w:szCs w:val="24"/>
          <w:lang w:eastAsia="zh-CN"/>
        </w:rPr>
        <w:t>all of the PRS resources to be measured are available in the same MG occasion during T</w:t>
      </w:r>
      <w:r w:rsidR="001A3ABE" w:rsidRPr="00B34784">
        <w:rPr>
          <w:bCs/>
          <w:szCs w:val="24"/>
          <w:vertAlign w:val="subscript"/>
          <w:lang w:eastAsia="zh-CN"/>
        </w:rPr>
        <w:t>availabe_agg</w:t>
      </w:r>
      <w:r w:rsidR="001A3ABE" w:rsidRPr="00B34784">
        <w:rPr>
          <w:bCs/>
          <w:szCs w:val="24"/>
          <w:lang w:eastAsia="zh-CN"/>
        </w:rPr>
        <w:t>,</w:t>
      </w:r>
      <w:r w:rsidR="001A3ABE" w:rsidRPr="00B34784">
        <w:rPr>
          <w:szCs w:val="24"/>
        </w:rPr>
        <w:t xml:space="preserve"> </w:t>
      </w:r>
      <m:oMath>
        <m:sSub>
          <m:sSubPr>
            <m:ctrlPr>
              <w:rPr>
                <w:rFonts w:ascii="Cambria Math" w:hAnsi="Cambria Math"/>
                <w:bCs/>
                <w:szCs w:val="24"/>
              </w:rPr>
            </m:ctrlPr>
          </m:sSubPr>
          <m:e>
            <m:r>
              <m:rPr>
                <m:nor/>
              </m:rPr>
              <w:rPr>
                <w:bCs/>
                <w:szCs w:val="24"/>
              </w:rPr>
              <m:t>T</m:t>
            </m:r>
          </m:e>
          <m:sub>
            <m:r>
              <m:rPr>
                <m:nor/>
              </m:rPr>
              <w:rPr>
                <w:bCs/>
                <w:szCs w:val="24"/>
              </w:rPr>
              <m:t>last</m:t>
            </m:r>
            <m:r>
              <m:rPr>
                <m:nor/>
              </m:rPr>
              <w:rPr>
                <w:rFonts w:ascii="Cambria Math"/>
                <w:bCs/>
                <w:szCs w:val="24"/>
              </w:rPr>
              <m:t>_agg</m:t>
            </m:r>
            <m:r>
              <m:rPr>
                <m:sty m:val="p"/>
              </m:rPr>
              <w:rPr>
                <w:rFonts w:ascii="Cambria Math"/>
                <w:szCs w:val="24"/>
              </w:rPr>
              <m:t>,i</m:t>
            </m:r>
          </m:sub>
        </m:sSub>
      </m:oMath>
      <w:r w:rsidR="001A3ABE" w:rsidRPr="00B34784">
        <w:rPr>
          <w:bCs/>
          <w:szCs w:val="24"/>
        </w:rPr>
        <w:t xml:space="preserve"> = </w:t>
      </w:r>
      <m:oMath>
        <m:sSub>
          <m:sSubPr>
            <m:ctrlPr>
              <w:rPr>
                <w:rFonts w:ascii="Cambria Math" w:hAnsi="Cambria Math"/>
                <w:bCs/>
                <w:iCs/>
                <w:szCs w:val="24"/>
              </w:rPr>
            </m:ctrlPr>
          </m:sSubPr>
          <m:e>
            <m:r>
              <m:rPr>
                <m:sty m:val="p"/>
              </m:rPr>
              <w:rPr>
                <w:rFonts w:ascii="Cambria Math" w:hAnsi="Cambria Math"/>
                <w:szCs w:val="24"/>
              </w:rPr>
              <m:t>T</m:t>
            </m:r>
          </m:e>
          <m:sub>
            <m:r>
              <m:rPr>
                <m:nor/>
              </m:rPr>
              <w:rPr>
                <w:rFonts w:ascii="Cambria Math"/>
                <w:bCs/>
                <w:iCs/>
                <w:szCs w:val="24"/>
              </w:rPr>
              <m:t>agg,</m:t>
            </m:r>
            <m:r>
              <m:rPr>
                <m:nor/>
              </m:rPr>
              <w:rPr>
                <w:bCs/>
                <w:iCs/>
                <w:szCs w:val="24"/>
              </w:rPr>
              <m:t>i</m:t>
            </m:r>
          </m:sub>
        </m:sSub>
      </m:oMath>
      <w:r w:rsidR="001A3ABE" w:rsidRPr="00B34784">
        <w:rPr>
          <w:bCs/>
          <w:iCs/>
          <w:szCs w:val="24"/>
        </w:rPr>
        <w:t xml:space="preserve"> </w:t>
      </w:r>
      <w:r w:rsidR="001A3ABE" w:rsidRPr="00B34784">
        <w:rPr>
          <w:bCs/>
          <w:szCs w:val="24"/>
        </w:rPr>
        <w:t>+ MGL</w:t>
      </w:r>
      <w:r w:rsidR="001A3ABE" w:rsidRPr="00B34784">
        <w:rPr>
          <w:bCs/>
          <w:szCs w:val="24"/>
          <w:lang w:eastAsia="zh-CN"/>
        </w:rPr>
        <w:t xml:space="preserve">. </w:t>
      </w:r>
      <w:r w:rsidR="001A3ABE" w:rsidRPr="00B34784">
        <w:rPr>
          <w:szCs w:val="24"/>
        </w:rPr>
        <w:t xml:space="preserve">Otherwise, </w:t>
      </w:r>
      <m:oMath>
        <m:sSub>
          <m:sSubPr>
            <m:ctrlPr>
              <w:rPr>
                <w:rFonts w:ascii="Cambria Math" w:hAnsi="Cambria Math"/>
                <w:bCs/>
                <w:szCs w:val="24"/>
              </w:rPr>
            </m:ctrlPr>
          </m:sSubPr>
          <m:e>
            <m:r>
              <m:rPr>
                <m:nor/>
              </m:rPr>
              <w:rPr>
                <w:bCs/>
                <w:szCs w:val="24"/>
              </w:rPr>
              <m:t>T</m:t>
            </m:r>
          </m:e>
          <m:sub>
            <m:r>
              <m:rPr>
                <m:nor/>
              </m:rPr>
              <w:rPr>
                <w:bCs/>
                <w:szCs w:val="24"/>
              </w:rPr>
              <m:t>last</m:t>
            </m:r>
            <m:r>
              <m:rPr>
                <m:nor/>
              </m:rPr>
              <w:rPr>
                <w:rFonts w:ascii="Cambria Math"/>
                <w:bCs/>
                <w:szCs w:val="24"/>
              </w:rPr>
              <m:t>_agg</m:t>
            </m:r>
            <m:r>
              <m:rPr>
                <m:sty m:val="p"/>
              </m:rPr>
              <w:rPr>
                <w:rFonts w:ascii="Cambria Math"/>
                <w:szCs w:val="24"/>
              </w:rPr>
              <m:t>,i</m:t>
            </m:r>
          </m:sub>
        </m:sSub>
      </m:oMath>
      <w:r w:rsidR="001A3ABE" w:rsidRPr="00B34784">
        <w:rPr>
          <w:bCs/>
          <w:szCs w:val="24"/>
        </w:rPr>
        <w:t xml:space="preserve"> = T</w:t>
      </w:r>
      <w:r w:rsidR="001A3ABE" w:rsidRPr="00B34784">
        <w:rPr>
          <w:bCs/>
          <w:szCs w:val="24"/>
          <w:vertAlign w:val="subscript"/>
        </w:rPr>
        <w:t>agg,i</w:t>
      </w:r>
      <w:r w:rsidR="001A3ABE" w:rsidRPr="00B34784">
        <w:rPr>
          <w:bCs/>
          <w:szCs w:val="24"/>
        </w:rPr>
        <w:t xml:space="preserve"> + </w:t>
      </w:r>
      <m:oMath>
        <m:sSub>
          <m:sSubPr>
            <m:ctrlPr>
              <w:rPr>
                <w:rFonts w:ascii="Cambria Math" w:hAnsi="Cambria Math"/>
                <w:bCs/>
                <w:iCs/>
                <w:szCs w:val="24"/>
              </w:rPr>
            </m:ctrlPr>
          </m:sSubPr>
          <m:e>
            <m:r>
              <m:rPr>
                <m:sty m:val="p"/>
              </m:rPr>
              <w:rPr>
                <w:rFonts w:ascii="Cambria Math" w:hAnsi="Cambria Math"/>
                <w:szCs w:val="24"/>
              </w:rPr>
              <m:t>T</m:t>
            </m:r>
          </m:e>
          <m:sub>
            <m:r>
              <m:rPr>
                <m:sty m:val="p"/>
              </m:rPr>
              <w:rPr>
                <w:rFonts w:ascii="Cambria Math" w:hAnsi="Cambria Math"/>
                <w:szCs w:val="24"/>
              </w:rPr>
              <m:t>available_PRS_agg</m:t>
            </m:r>
            <m:r>
              <m:rPr>
                <m:nor/>
              </m:rPr>
              <w:rPr>
                <w:bCs/>
                <w:iCs/>
                <w:szCs w:val="24"/>
              </w:rPr>
              <m:t>,i</m:t>
            </m:r>
          </m:sub>
        </m:sSub>
      </m:oMath>
      <w:r w:rsidR="001A3ABE" w:rsidRPr="00B34784">
        <w:rPr>
          <w:szCs w:val="24"/>
        </w:rPr>
        <w:t>,</w:t>
      </w:r>
    </w:p>
    <w:p w14:paraId="70844A6A" w14:textId="77777777" w:rsidR="001A3ABE" w:rsidRPr="00B34784" w:rsidRDefault="00DA6A24" w:rsidP="001A3ABE">
      <w:pPr>
        <w:spacing w:after="120"/>
        <w:ind w:left="720" w:hanging="360"/>
        <w:rPr>
          <w:i/>
          <w:iCs/>
          <w:sz w:val="18"/>
          <w:szCs w:val="18"/>
          <w:lang w:eastAsia="zh-CN"/>
        </w:rPr>
      </w:pPr>
      <m:oMath>
        <m:sSub>
          <m:sSubPr>
            <m:ctrlPr>
              <w:rPr>
                <w:rFonts w:ascii="Cambria Math" w:hAnsi="Cambria Math"/>
                <w:bCs/>
                <w:szCs w:val="24"/>
              </w:rPr>
            </m:ctrlPr>
          </m:sSubPr>
          <m:e>
            <m:r>
              <m:rPr>
                <m:sty m:val="p"/>
              </m:rPr>
              <w:rPr>
                <w:rFonts w:ascii="Cambria Math" w:hAnsi="Cambria Math"/>
                <w:szCs w:val="24"/>
                <w:lang w:eastAsia="zh-CN"/>
              </w:rPr>
              <m:t>T</m:t>
            </m:r>
          </m:e>
          <m:sub>
            <m:r>
              <m:rPr>
                <m:sty m:val="p"/>
              </m:rPr>
              <w:rPr>
                <w:rFonts w:ascii="Cambria Math" w:hAnsi="Cambria Math"/>
                <w:szCs w:val="24"/>
                <w:lang w:eastAsia="zh-CN"/>
              </w:rPr>
              <m:t>effect_agg,i</m:t>
            </m:r>
          </m:sub>
        </m:sSub>
      </m:oMath>
      <w:r w:rsidR="001A3ABE" w:rsidRPr="00B34784">
        <w:rPr>
          <w:bCs/>
          <w:szCs w:val="24"/>
          <w:lang w:eastAsia="zh-CN"/>
        </w:rPr>
        <w:t xml:space="preserve"> </w:t>
      </w:r>
      <w:r w:rsidR="001A3ABE" w:rsidRPr="00B34784">
        <w:rPr>
          <w:szCs w:val="24"/>
        </w:rPr>
        <w:t xml:space="preserve">is the periodicity of the </w:t>
      </w:r>
      <w:r w:rsidR="001A3ABE" w:rsidRPr="00B34784">
        <w:rPr>
          <w:rFonts w:hint="eastAsia"/>
          <w:szCs w:val="24"/>
          <w:lang w:eastAsia="zh-CN"/>
        </w:rPr>
        <w:t>PRS RSTD</w:t>
      </w:r>
      <w:r w:rsidR="001A3ABE" w:rsidRPr="00B34784">
        <w:rPr>
          <w:szCs w:val="24"/>
        </w:rPr>
        <w:t xml:space="preserve"> measurement in the effective </w:t>
      </w:r>
      <w:r w:rsidR="001A3ABE" w:rsidRPr="00B34784">
        <w:rPr>
          <w:szCs w:val="24"/>
          <w:lang w:eastAsia="zh-CN"/>
        </w:rPr>
        <w:t xml:space="preserve">PFL </w:t>
      </w:r>
      <m:oMath>
        <m:r>
          <m:rPr>
            <m:sty m:val="p"/>
          </m:rPr>
          <w:rPr>
            <w:rFonts w:ascii="Cambria Math" w:hAnsi="Cambria Math"/>
            <w:szCs w:val="24"/>
            <w:lang w:eastAsia="zh-CN"/>
          </w:rPr>
          <m:t>i</m:t>
        </m:r>
      </m:oMath>
      <w:r w:rsidR="001A3ABE" w:rsidRPr="00B34784">
        <w:rPr>
          <w:szCs w:val="24"/>
          <w:lang w:eastAsia="zh-CN"/>
        </w:rPr>
        <w:t xml:space="preserve"> </w:t>
      </w:r>
      <w:r w:rsidR="001A3ABE" w:rsidRPr="00B34784">
        <w:rPr>
          <w:iCs/>
          <w:sz w:val="18"/>
          <w:szCs w:val="18"/>
          <w:lang w:eastAsia="zh-CN"/>
        </w:rPr>
        <w:t xml:space="preserve">defined as: </w:t>
      </w:r>
    </w:p>
    <w:p w14:paraId="1E27AFF5" w14:textId="77777777" w:rsidR="001A3ABE" w:rsidRPr="00B34784" w:rsidRDefault="00DA6A24" w:rsidP="001A3ABE">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1A3ABE"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1A3ABE" w:rsidRPr="00B34784">
        <w:rPr>
          <w:rFonts w:eastAsiaTheme="minorEastAsia"/>
          <w:iCs/>
          <w:lang w:eastAsia="zh-CN"/>
        </w:rPr>
        <w:t xml:space="preserve"> </w:t>
      </w:r>
    </w:p>
    <w:p w14:paraId="73960FC2" w14:textId="77777777" w:rsidR="001A3ABE" w:rsidRPr="00B34784" w:rsidRDefault="001A3ABE" w:rsidP="001A3ABE">
      <w:pPr>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5EE789CC" w14:textId="77777777" w:rsidR="001A3ABE" w:rsidRPr="00B34784" w:rsidRDefault="00DA6A24" w:rsidP="001A3ABE">
      <w:pPr>
        <w:pStyle w:val="B2"/>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1A3ABE" w:rsidRPr="00B34784">
        <w:rPr>
          <w:rFonts w:ascii="Cambria Math" w:hAnsi="Cambria Math"/>
          <w:iCs/>
        </w:rPr>
        <w:t xml:space="preserve">, </w:t>
      </w:r>
      <w:r w:rsidR="001A3ABE"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1A3ABE"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1A3ABE"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1A3ABE" w:rsidRPr="00B34784">
        <w:rPr>
          <w:rFonts w:eastAsiaTheme="minorEastAsia"/>
          <w:iCs/>
          <w:lang w:eastAsia="zh-CN"/>
        </w:rPr>
        <w:t xml:space="preserve"> is the repetition periodicity of the measurement gap applicable for measurement in</w:t>
      </w:r>
      <w:r w:rsidR="001A3ABE" w:rsidRPr="00B34784">
        <w:rPr>
          <w:rFonts w:eastAsiaTheme="minorEastAsia" w:hint="eastAsia"/>
          <w:iCs/>
          <w:lang w:eastAsia="zh-CN"/>
        </w:rPr>
        <w:t xml:space="preserve"> the </w:t>
      </w:r>
      <w:r w:rsidR="001A3ABE" w:rsidRPr="00B34784">
        <w:rPr>
          <w:rFonts w:eastAsiaTheme="minorEastAsia"/>
          <w:iCs/>
          <w:lang w:eastAsia="zh-CN"/>
        </w:rPr>
        <w:t>effective PFL i.</w:t>
      </w:r>
    </w:p>
    <w:p w14:paraId="739E4EEB" w14:textId="77777777" w:rsidR="001A3ABE" w:rsidRPr="00B34784" w:rsidRDefault="00DA6A24" w:rsidP="001A3ABE">
      <w:pPr>
        <w:pStyle w:val="B2"/>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1A3ABE" w:rsidRPr="00B34784">
        <w:rPr>
          <w:iCs/>
        </w:rPr>
        <w:t xml:space="preserve"> is the periodicity of DL PRS resources meeting the bandwidth aggregation conditions </w:t>
      </w:r>
      <w:r w:rsidR="001A3ABE" w:rsidRPr="00B34784">
        <w:rPr>
          <w:rFonts w:hint="eastAsia"/>
          <w:iCs/>
          <w:lang w:eastAsia="zh-CN"/>
        </w:rPr>
        <w:t xml:space="preserve">with muting </w:t>
      </w:r>
      <w:r w:rsidR="001A3ABE" w:rsidRPr="00B34784">
        <w:rPr>
          <w:iCs/>
        </w:rPr>
        <w:t xml:space="preserve">on effective PFL </w:t>
      </w:r>
      <m:oMath>
        <m:r>
          <m:rPr>
            <m:sty m:val="p"/>
          </m:rPr>
          <w:rPr>
            <w:rFonts w:ascii="Cambria Math" w:hAnsi="Cambria Math"/>
          </w:rPr>
          <m:t>i</m:t>
        </m:r>
      </m:oMath>
      <w:r w:rsidR="001A3ABE" w:rsidRPr="00B34784">
        <w:rPr>
          <w:iCs/>
        </w:rPr>
        <w:t>.</w:t>
      </w:r>
      <w:r w:rsidR="001A3ABE" w:rsidRPr="00B34784">
        <w:rPr>
          <w:rFonts w:hint="eastAsia"/>
          <w:iCs/>
          <w:lang w:eastAsia="zh-CN"/>
        </w:rPr>
        <w:t xml:space="preserve"> </w:t>
      </w:r>
      <w:r w:rsidR="001A3ABE" w:rsidRPr="00B34784">
        <w:rPr>
          <w:iCs/>
        </w:rPr>
        <w:t>If more than one PRS periodicities</w:t>
      </w:r>
      <w:r w:rsidR="001A3ABE" w:rsidRPr="00B34784">
        <w:rPr>
          <w:iCs/>
          <w:lang w:eastAsia="zh-CN"/>
        </w:rPr>
        <w:t xml:space="preserve"> are configured in effective PFL</w:t>
      </w:r>
      <w:r w:rsidR="001A3ABE" w:rsidRPr="00B34784">
        <w:rPr>
          <w:iCs/>
        </w:rPr>
        <w:t xml:space="preserve"> </w:t>
      </w:r>
      <m:oMath>
        <m:r>
          <m:rPr>
            <m:sty m:val="p"/>
          </m:rPr>
          <w:rPr>
            <w:rFonts w:ascii="Cambria Math" w:hAnsi="Cambria Math"/>
          </w:rPr>
          <m:t>i,</m:t>
        </m:r>
      </m:oMath>
      <w:r w:rsidR="001A3ABE" w:rsidRPr="00B34784">
        <w:rPr>
          <w:iCs/>
        </w:rPr>
        <w:t xml:space="preserve"> the least common multiple of PRS periodicities</w:t>
      </w:r>
      <w:r w:rsidR="001A3ABE"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1A3ABE" w:rsidRPr="00B34784">
        <w:rPr>
          <w:iCs/>
        </w:rPr>
        <w:t xml:space="preserve"> among </w:t>
      </w:r>
      <w:r w:rsidR="001A3ABE" w:rsidRPr="00B34784">
        <w:rPr>
          <w:iCs/>
          <w:lang w:eastAsia="zh-CN"/>
        </w:rPr>
        <w:t xml:space="preserve">all </w:t>
      </w:r>
      <w:r w:rsidR="001A3ABE" w:rsidRPr="00B34784">
        <w:rPr>
          <w:iCs/>
        </w:rPr>
        <w:t xml:space="preserve">DL PRS </w:t>
      </w:r>
      <w:r w:rsidR="001A3ABE" w:rsidRPr="00B34784">
        <w:rPr>
          <w:iCs/>
          <w:lang w:eastAsia="zh-CN"/>
        </w:rPr>
        <w:t xml:space="preserve">resource sets in the effective PFL </w:t>
      </w:r>
      <w:r w:rsidR="001A3ABE"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1A3ABE" w:rsidRPr="00B34784">
        <w:rPr>
          <w:iCs/>
        </w:rPr>
        <w:t>,</w:t>
      </w:r>
      <w:r w:rsidR="001A3ABE" w:rsidRPr="00B34784">
        <w:rPr>
          <w:iCs/>
          <w:lang w:eastAsia="zh-CN"/>
        </w:rPr>
        <w:t xml:space="preserve"> where, </w:t>
      </w:r>
    </w:p>
    <w:p w14:paraId="1B467839" w14:textId="77777777" w:rsidR="001A3ABE" w:rsidRPr="00B34784" w:rsidRDefault="00DA6A24" w:rsidP="001A3ABE">
      <w:pPr>
        <w:pStyle w:val="B3"/>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1A3ABE" w:rsidRPr="00B34784">
        <w:rPr>
          <w:rFonts w:hint="eastAsia"/>
          <w:lang w:eastAsia="zh-CN"/>
        </w:rPr>
        <w:t>, is the PRS periodicity with muting per PRS resource</w:t>
      </w:r>
      <w:r w:rsidR="001A3ABE" w:rsidRPr="00B34784">
        <w:rPr>
          <w:lang w:eastAsia="zh-CN"/>
        </w:rPr>
        <w:t xml:space="preserve"> configured for aggregation</w:t>
      </w:r>
      <w:r w:rsidR="001A3ABE" w:rsidRPr="00B34784">
        <w:rPr>
          <w:rFonts w:hint="eastAsia"/>
          <w:lang w:eastAsia="zh-CN"/>
        </w:rPr>
        <w:t xml:space="preserve">, </w:t>
      </w:r>
    </w:p>
    <w:p w14:paraId="797ED714" w14:textId="77777777" w:rsidR="001A3ABE" w:rsidRPr="00B34784" w:rsidRDefault="00DA6A24" w:rsidP="001A3ABE">
      <w:pPr>
        <w:pStyle w:val="B3"/>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1A3ABE" w:rsidRPr="00B34784">
        <w:rPr>
          <w:rFonts w:hint="eastAsia"/>
          <w:lang w:eastAsia="zh-CN"/>
        </w:rPr>
        <w:t xml:space="preserve"> </w:t>
      </w:r>
      <w:r w:rsidR="001A3ABE" w:rsidRPr="00B34784">
        <w:rPr>
          <w:lang w:eastAsia="zh-CN"/>
        </w:rPr>
        <w:t xml:space="preserve">is the periodicity of PRS resource sets given by the higher-layer parameter </w:t>
      </w:r>
      <w:r w:rsidR="001A3ABE" w:rsidRPr="00B34784">
        <w:rPr>
          <w:i/>
          <w:lang w:eastAsia="zh-CN"/>
        </w:rPr>
        <w:t>DL-PRS-Periodicity</w:t>
      </w:r>
      <w:r w:rsidR="001A3ABE" w:rsidRPr="00B34784">
        <w:rPr>
          <w:lang w:eastAsia="zh-CN"/>
        </w:rPr>
        <w:t>.</w:t>
      </w:r>
    </w:p>
    <w:p w14:paraId="120E1933" w14:textId="77777777" w:rsidR="001A3ABE" w:rsidRPr="00B34784" w:rsidRDefault="00DA6A24" w:rsidP="001A3ABE">
      <w:pPr>
        <w:pStyle w:val="B3"/>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1A3ABE"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1A3ABE"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1A3ABE" w:rsidRPr="00B34784">
        <w:rPr>
          <w:rFonts w:hint="eastAsia"/>
          <w:lang w:eastAsia="zh-CN"/>
        </w:rPr>
        <w:t xml:space="preserve"> </w:t>
      </w:r>
      <w:r w:rsidR="001A3ABE" w:rsidRPr="00B34784">
        <w:rPr>
          <w:lang w:eastAsia="zh-CN"/>
        </w:rPr>
        <w:t xml:space="preserve">is the muting repetition factor given by the higher-layer parameter </w:t>
      </w:r>
      <w:r w:rsidR="001A3ABE" w:rsidRPr="00B34784">
        <w:rPr>
          <w:i/>
          <w:lang w:eastAsia="zh-CN"/>
        </w:rPr>
        <w:t>DL-PRS-MutingBitRepetitionFactor</w:t>
      </w:r>
      <w:r w:rsidR="001A3ABE"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1A3ABE"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1A3ABE" w:rsidRPr="00B34784">
        <w:rPr>
          <w:lang w:eastAsia="zh-CN"/>
        </w:rPr>
        <w:t>.</w:t>
      </w:r>
    </w:p>
    <w:p w14:paraId="41E9619D" w14:textId="77777777" w:rsidR="001A3ABE" w:rsidRPr="00B34784" w:rsidRDefault="001A3ABE" w:rsidP="001A3ABE">
      <w:pPr>
        <w:pStyle w:val="B2"/>
        <w:rPr>
          <w:lang w:eastAsia="zh-CN"/>
        </w:rPr>
      </w:pPr>
      <w:r w:rsidRPr="00B34784">
        <w:rPr>
          <w:lang w:eastAsia="zh-CN"/>
        </w:rPr>
        <w:t>-</w:t>
      </w:r>
      <w:r w:rsidRPr="00B34784">
        <w:rPr>
          <w:lang w:eastAsia="zh-CN"/>
        </w:rPr>
        <w:tab/>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3152A4B2" w14:textId="77777777" w:rsidR="001A3ABE" w:rsidRPr="00B34784" w:rsidRDefault="001A3ABE" w:rsidP="001A3ABE">
      <w:pPr>
        <w:pStyle w:val="B10"/>
        <w:rPr>
          <w:sz w:val="18"/>
          <w:szCs w:val="18"/>
          <w:lang w:eastAsia="zh-CN"/>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rPr>
        <w:t>prs-durationOfTwoPRS-BWA-ProcessingSymbolsN-r18</w:t>
      </w:r>
      <w:r w:rsidRPr="00B34784" w:rsidDel="00990F5A">
        <w:rPr>
          <w:lang w:eastAsia="zh-CN"/>
        </w:rPr>
        <w:t xml:space="preserve"> </w:t>
      </w:r>
      <w:r w:rsidRPr="00B34784">
        <w:rPr>
          <w:lang w:eastAsia="zh-CN"/>
        </w:rPr>
        <w:t>or</w:t>
      </w:r>
      <w:r w:rsidRPr="00B34784">
        <w:rPr>
          <w:rFonts w:hint="eastAsia"/>
          <w:lang w:eastAsia="zh-CN"/>
        </w:rPr>
        <w:t xml:space="preserve"> </w:t>
      </w:r>
      <w:r w:rsidRPr="00B34784">
        <w:rPr>
          <w:i/>
        </w:rPr>
        <w:t>prs-durationOfThreePRS-BWA-ProcessingSymbolsN-r18</w:t>
      </w:r>
      <w:r w:rsidRPr="00B34784">
        <w:rPr>
          <w:lang w:eastAsia="zh-CN"/>
        </w:rPr>
        <w:t xml:space="preserve"> in TS 37.355 </w:t>
      </w:r>
      <w:r w:rsidRPr="00742070">
        <w:rPr>
          <w:lang w:eastAsia="zh-CN"/>
        </w:rPr>
        <w:t>[</w:t>
      </w:r>
      <w:r w:rsidRPr="00742070">
        <w:rPr>
          <w:rFonts w:hint="eastAsia"/>
          <w:lang w:eastAsia="zh-CN"/>
        </w:rPr>
        <w:t>49</w:t>
      </w:r>
      <w:r w:rsidRPr="00742070">
        <w:rPr>
          <w:lang w:eastAsia="zh-CN"/>
        </w:rPr>
        <w:t>]</w:t>
      </w:r>
      <w:r w:rsidRPr="00B34784">
        <w:rPr>
          <w:lang w:eastAsia="zh-CN"/>
        </w:rPr>
        <w:t xml:space="preserve">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rPr>
        <w:t>prs-durationOfTwoPRS-BWA-ProcessingSymbolsT-r18</w:t>
      </w:r>
      <w:r w:rsidRPr="00B34784" w:rsidDel="00990F5A">
        <w:rPr>
          <w:lang w:eastAsia="zh-CN"/>
        </w:rPr>
        <w:t xml:space="preserve"> </w:t>
      </w:r>
      <w:r w:rsidRPr="00B34784">
        <w:rPr>
          <w:rFonts w:hint="eastAsia"/>
          <w:lang w:eastAsia="zh-CN"/>
        </w:rPr>
        <w:t xml:space="preserve">or </w:t>
      </w:r>
      <w:r w:rsidRPr="00B34784">
        <w:rPr>
          <w:i/>
          <w:lang w:eastAsia="zh-CN"/>
        </w:rPr>
        <w:t>prs-durationOfThreePRS-BWA-ProcessingSymbolsT</w:t>
      </w:r>
      <w:r w:rsidRPr="00B34784">
        <w:t xml:space="preserve"> </w:t>
      </w:r>
      <w:r w:rsidRPr="00B34784">
        <w:rPr>
          <w:lang w:eastAsia="zh-CN"/>
        </w:rPr>
        <w:t>in TS 37.35</w:t>
      </w:r>
      <w:r w:rsidRPr="00742070">
        <w:rPr>
          <w:lang w:eastAsia="zh-CN"/>
        </w:rPr>
        <w:t>5 [</w:t>
      </w:r>
      <w:r w:rsidRPr="00742070">
        <w:rPr>
          <w:rFonts w:hint="eastAsia"/>
          <w:lang w:eastAsia="zh-CN"/>
        </w:rPr>
        <w:t>49</w:t>
      </w:r>
      <w:r w:rsidRPr="00742070">
        <w:rPr>
          <w:lang w:eastAsia="zh-CN"/>
        </w:rPr>
        <w:t>]</w:t>
      </w:r>
      <w:r w:rsidRPr="00B34784">
        <w:rPr>
          <w:lang w:eastAsia="zh-CN"/>
        </w:rPr>
        <w:t xml:space="preserve"> </w:t>
      </w:r>
      <w:r w:rsidRPr="00B34784">
        <w:t xml:space="preserve">for a given maximum bandwidth supported by UE </w:t>
      </w:r>
      <w:r w:rsidRPr="00B34784">
        <w:rPr>
          <w:lang w:eastAsia="zh-CN"/>
        </w:rPr>
        <w:t xml:space="preserve">corresponding to </w:t>
      </w:r>
      <w:r w:rsidRPr="00B34784">
        <w:rPr>
          <w:rFonts w:hint="eastAsia"/>
          <w:i/>
          <w:lang w:eastAsia="zh-CN"/>
        </w:rPr>
        <w:t>maximumOfTwoAggregatedDL-PRS-Bandwidth</w:t>
      </w:r>
      <w:r w:rsidRPr="00B34784">
        <w:rPr>
          <w:rFonts w:hint="eastAsia"/>
          <w:lang w:eastAsia="zh-CN"/>
        </w:rPr>
        <w:t xml:space="preserve"> or </w:t>
      </w:r>
      <w:r w:rsidRPr="00B34784">
        <w:rPr>
          <w:rFonts w:hint="eastAsia"/>
          <w:i/>
          <w:lang w:eastAsia="zh-CN"/>
        </w:rPr>
        <w:t>maximumOfThreeAggregatedDL-PRS-Bandwidth</w:t>
      </w:r>
      <w:r w:rsidRPr="00B34784" w:rsidDel="00FC6CB5">
        <w:rPr>
          <w:lang w:eastAsia="zh-CN"/>
        </w:rPr>
        <w:t xml:space="preserve"> </w:t>
      </w:r>
      <w:r w:rsidRPr="00B34784">
        <w:rPr>
          <w:lang w:eastAsia="zh-CN"/>
        </w:rPr>
        <w:t xml:space="preserve">in TS 37.355 </w:t>
      </w:r>
      <w:r w:rsidRPr="00742070">
        <w:rPr>
          <w:lang w:eastAsia="zh-CN"/>
        </w:rPr>
        <w:t>[</w:t>
      </w:r>
      <w:r w:rsidRPr="00742070">
        <w:rPr>
          <w:rFonts w:hint="eastAsia"/>
          <w:lang w:eastAsia="zh-CN"/>
        </w:rPr>
        <w:t>49</w:t>
      </w:r>
      <w:r w:rsidRPr="00742070">
        <w:rPr>
          <w:lang w:eastAsia="zh-CN"/>
        </w:rPr>
        <w:t>]</w:t>
      </w:r>
    </w:p>
    <w:p w14:paraId="4A850047" w14:textId="77777777" w:rsidR="001A3ABE" w:rsidRPr="00B34784" w:rsidRDefault="00DA6A24" w:rsidP="001A3ABE">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1A3ABE" w:rsidRPr="00B34784">
        <w:t xml:space="preserve"> is UE capability for number of DL PRS resources that it can process in a slot as </w:t>
      </w:r>
      <w:r w:rsidR="001A3ABE" w:rsidRPr="00B34784">
        <w:rPr>
          <w:lang w:eastAsia="zh-CN"/>
        </w:rPr>
        <w:t xml:space="preserve">indicated by </w:t>
      </w:r>
      <w:r w:rsidR="001A3ABE" w:rsidRPr="00B34784">
        <w:rPr>
          <w:i/>
          <w:iCs/>
          <w:lang w:eastAsia="zh-CN"/>
        </w:rPr>
        <w:t>maxNumOfAggregatedDL-PRS-ResourcePerSlot</w:t>
      </w:r>
      <w:r w:rsidR="001A3ABE" w:rsidRPr="00B34784">
        <w:rPr>
          <w:rFonts w:hint="eastAsia"/>
          <w:i/>
          <w:iCs/>
          <w:lang w:eastAsia="zh-CN"/>
        </w:rPr>
        <w:t xml:space="preserve">-FR1-r18 </w:t>
      </w:r>
      <w:r w:rsidR="001A3ABE" w:rsidRPr="00B34784">
        <w:rPr>
          <w:rFonts w:hint="eastAsia"/>
          <w:iCs/>
          <w:lang w:eastAsia="zh-CN"/>
        </w:rPr>
        <w:t xml:space="preserve">for FR1 and </w:t>
      </w:r>
      <w:r w:rsidR="001A3ABE" w:rsidRPr="00B34784">
        <w:rPr>
          <w:i/>
        </w:rPr>
        <w:t>maxNumOfAggregatedDL-PRS-ResourcePerSlot-FR2-r18</w:t>
      </w:r>
      <w:r w:rsidR="001A3ABE" w:rsidRPr="00B34784">
        <w:rPr>
          <w:rFonts w:hint="eastAsia"/>
          <w:i/>
          <w:lang w:eastAsia="zh-CN"/>
        </w:rPr>
        <w:t xml:space="preserve"> </w:t>
      </w:r>
      <w:r w:rsidR="001A3ABE" w:rsidRPr="00B34784">
        <w:rPr>
          <w:rFonts w:hint="eastAsia"/>
          <w:iCs/>
          <w:lang w:eastAsia="zh-CN"/>
        </w:rPr>
        <w:t>for FR2</w:t>
      </w:r>
      <w:r w:rsidR="001A3ABE" w:rsidRPr="00B34784" w:rsidDel="00E739BB">
        <w:rPr>
          <w:lang w:eastAsia="zh-CN"/>
        </w:rPr>
        <w:t xml:space="preserve"> </w:t>
      </w:r>
      <w:r w:rsidR="001A3ABE" w:rsidRPr="00B34784">
        <w:t xml:space="preserve">specified in TS 37.355 </w:t>
      </w:r>
      <w:r w:rsidR="001A3ABE" w:rsidRPr="00742070">
        <w:t>[</w:t>
      </w:r>
      <w:r w:rsidR="001A3ABE" w:rsidRPr="00742070">
        <w:rPr>
          <w:rFonts w:hint="eastAsia"/>
          <w:lang w:eastAsia="zh-CN"/>
        </w:rPr>
        <w:t>49</w:t>
      </w:r>
      <w:r w:rsidR="001A3ABE" w:rsidRPr="00742070">
        <w:t>].</w:t>
      </w:r>
    </w:p>
    <w:p w14:paraId="6B6885CC" w14:textId="77777777" w:rsidR="001A3ABE" w:rsidRPr="00B34784" w:rsidRDefault="001A3ABE" w:rsidP="001A3ABE">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w:t>
      </w:r>
      <w:r w:rsidRPr="00742070">
        <w:rPr>
          <w:lang w:eastAsia="zh-CN"/>
        </w:rPr>
        <w:t>[</w:t>
      </w:r>
      <w:r w:rsidRPr="00742070">
        <w:rPr>
          <w:rFonts w:hint="eastAsia"/>
          <w:lang w:eastAsia="zh-CN"/>
        </w:rPr>
        <w:t>56</w:t>
      </w:r>
      <w:r w:rsidRPr="00742070">
        <w:rPr>
          <w:lang w:eastAsia="zh-CN"/>
        </w:rPr>
        <w:t>].</w:t>
      </w:r>
    </w:p>
    <w:p w14:paraId="23E1D36E" w14:textId="77777777" w:rsidR="001A3ABE" w:rsidRPr="00B34784" w:rsidRDefault="001A3ABE" w:rsidP="001A3ABE">
      <w:pPr>
        <w:rPr>
          <w:rFonts w:eastAsia="Malgun Gothic"/>
          <w:iCs/>
        </w:rPr>
      </w:pPr>
      <w:r w:rsidRPr="00B34784">
        <w:lastRenderedPageBreak/>
        <w:t xml:space="preserve">Except for deferred MT-LR as defined in clause 4.1a.5 TS 23.273,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B34784">
        <w:rPr>
          <w:rFonts w:eastAsia="Malgun Gothic"/>
          <w:i/>
        </w:rPr>
        <w:t xml:space="preserve"> s</w:t>
      </w:r>
      <w:r w:rsidRPr="00B34784">
        <w:rPr>
          <w:rFonts w:eastAsia="Malgun Gothic"/>
        </w:rPr>
        <w:t xml:space="preserve">tarts from the first MG instance aligned with DL PRS resources in the assistance data for aggregation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 xml:space="preserve">message are delivered from LMF to the physical layer of UE via LPP </w:t>
      </w:r>
      <w:r w:rsidRPr="00742070">
        <w:rPr>
          <w:rFonts w:eastAsia="Malgun Gothic"/>
          <w:iCs/>
        </w:rPr>
        <w:t>[</w:t>
      </w:r>
      <w:r w:rsidRPr="00742070">
        <w:rPr>
          <w:rFonts w:hint="eastAsia"/>
          <w:iCs/>
          <w:lang w:eastAsia="zh-CN"/>
        </w:rPr>
        <w:t>49</w:t>
      </w:r>
      <w:r w:rsidRPr="00742070">
        <w:rPr>
          <w:rFonts w:eastAsia="Malgun Gothic"/>
          <w:iCs/>
        </w:rPr>
        <w:t>]</w:t>
      </w:r>
      <w:r w:rsidRPr="00B34784">
        <w:rPr>
          <w:rFonts w:eastAsia="Malgun Gothic"/>
          <w:iCs/>
        </w:rPr>
        <w:t xml:space="preserve"> including </w:t>
      </w:r>
      <w:r w:rsidRPr="00B34784">
        <w:rPr>
          <w:iCs/>
        </w:rPr>
        <w:t xml:space="preserve">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rFonts w:eastAsia="Malgun Gothic"/>
          <w:iCs/>
        </w:rPr>
        <w:t xml:space="preserve">. </w:t>
      </w:r>
    </w:p>
    <w:p w14:paraId="2978E13A" w14:textId="77777777" w:rsidR="001A3ABE" w:rsidRPr="00B34784" w:rsidRDefault="001A3ABE" w:rsidP="001A3ABE">
      <w:r w:rsidRPr="00B34784">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B34784">
        <w:rPr>
          <w:i/>
        </w:rPr>
        <w:t xml:space="preserve"> </w:t>
      </w:r>
      <w:r w:rsidRPr="00B34784">
        <w:t xml:space="preserve">starts from the first MG instance aligned with DL PRS resources in the assistance data after the associated event(s) occurs. </w:t>
      </w:r>
    </w:p>
    <w:p w14:paraId="1D6545BD" w14:textId="77777777" w:rsidR="001A3ABE" w:rsidRPr="00742070" w:rsidRDefault="001A3ABE" w:rsidP="001A3ABE">
      <w:pPr>
        <w:rPr>
          <w:lang w:eastAsia="zh-CN"/>
        </w:rPr>
      </w:pPr>
      <w:r w:rsidRPr="00B34784">
        <w:t>For deferred MT-LR with event “Periodic Location” as defi</w:t>
      </w:r>
      <w:r>
        <w:t>ned in clause 4.1a.5</w:t>
      </w:r>
      <w:r w:rsidRPr="00742070">
        <w:t>.1 TS 23.27</w:t>
      </w:r>
      <w:r w:rsidRPr="00742070">
        <w:rPr>
          <w:rFonts w:hint="eastAsia"/>
          <w:lang w:eastAsia="zh-CN"/>
        </w:rPr>
        <w:t>3</w:t>
      </w:r>
      <w:r w:rsidRPr="00742070">
        <w:t>, the UE shall perform the aggregated RSTD measurement in each reporting period and activate the location report at the time when the periodic timer expires.</w:t>
      </w:r>
    </w:p>
    <w:p w14:paraId="51312B11" w14:textId="77777777" w:rsidR="001A3ABE" w:rsidRPr="00742070" w:rsidRDefault="001A3ABE" w:rsidP="001A3ABE">
      <w:pPr>
        <w:rPr>
          <w:lang w:eastAsia="zh-CN"/>
        </w:rPr>
      </w:pPr>
      <w:r w:rsidRPr="00742070">
        <w:rPr>
          <w:lang w:eastAsia="zh-CN"/>
        </w:rPr>
        <w:t xml:space="preserve">When PRS-RSRP is also reported by UE together with </w:t>
      </w:r>
      <w:r w:rsidRPr="00742070">
        <w:rPr>
          <w:rFonts w:hint="eastAsia"/>
          <w:lang w:eastAsia="zh-CN"/>
        </w:rPr>
        <w:t>RSTD</w:t>
      </w:r>
      <w:r w:rsidRPr="00742070">
        <w:rPr>
          <w:lang w:eastAsia="zh-CN"/>
        </w:rPr>
        <w:t xml:space="preserve"> measurement based on aggregated DL-PRS resources from multiple-PFLs, PRS-RSRP are performed over the measurement period defined in </w:t>
      </w:r>
      <w:r w:rsidRPr="00742070">
        <w:rPr>
          <w:rFonts w:hint="eastAsia"/>
          <w:lang w:eastAsia="zh-CN"/>
        </w:rPr>
        <w:t xml:space="preserve">TS 38.133 </w:t>
      </w:r>
      <w:r>
        <w:rPr>
          <w:rFonts w:hint="eastAsia"/>
          <w:lang w:eastAsia="zh-CN"/>
        </w:rPr>
        <w:t xml:space="preserve">[50] </w:t>
      </w:r>
      <w:r w:rsidRPr="00742070">
        <w:rPr>
          <w:lang w:eastAsia="zh-CN"/>
        </w:rPr>
        <w:t>clause 9.9.</w:t>
      </w:r>
      <w:r w:rsidRPr="00742070">
        <w:rPr>
          <w:rFonts w:hint="eastAsia"/>
          <w:lang w:eastAsia="zh-CN"/>
        </w:rPr>
        <w:t>2</w:t>
      </w:r>
      <w:r w:rsidRPr="00742070">
        <w:rPr>
          <w:lang w:eastAsia="zh-CN"/>
        </w:rPr>
        <w:t>.</w:t>
      </w:r>
      <w:r w:rsidRPr="00742070">
        <w:rPr>
          <w:rFonts w:hint="eastAsia"/>
          <w:lang w:eastAsia="zh-CN"/>
        </w:rPr>
        <w:t>10</w:t>
      </w:r>
      <w:r w:rsidRPr="00742070">
        <w:rPr>
          <w:lang w:eastAsia="zh-CN"/>
        </w:rPr>
        <w:t>.</w:t>
      </w:r>
    </w:p>
    <w:p w14:paraId="664E08FC" w14:textId="77777777" w:rsidR="001A3ABE" w:rsidRPr="00742070" w:rsidRDefault="001A3ABE" w:rsidP="001A3ABE">
      <w:r w:rsidRPr="00742070">
        <w:rPr>
          <w:lang w:eastAsia="zh-CN"/>
        </w:rPr>
        <w:t xml:space="preserve">When PRS-RSRPP is also reported by UE together with </w:t>
      </w:r>
      <w:r w:rsidRPr="00742070">
        <w:rPr>
          <w:rFonts w:hint="eastAsia"/>
          <w:lang w:eastAsia="zh-CN"/>
        </w:rPr>
        <w:t>RSTD</w:t>
      </w:r>
      <w:r w:rsidRPr="00742070">
        <w:rPr>
          <w:lang w:eastAsia="zh-CN"/>
        </w:rPr>
        <w:t xml:space="preserve"> measurement based on aggregated DL-PRS resources from multiple-PFLs, PRS-RSRPP are performed over the measurement period defined in </w:t>
      </w:r>
      <w:r w:rsidRPr="00742070">
        <w:rPr>
          <w:rFonts w:hint="eastAsia"/>
          <w:lang w:eastAsia="zh-CN"/>
        </w:rPr>
        <w:t xml:space="preserve">TS 38.133 </w:t>
      </w:r>
      <w:r>
        <w:rPr>
          <w:rFonts w:hint="eastAsia"/>
          <w:lang w:eastAsia="zh-CN"/>
        </w:rPr>
        <w:t xml:space="preserve">[50] </w:t>
      </w:r>
      <w:r w:rsidRPr="00742070">
        <w:rPr>
          <w:lang w:eastAsia="zh-CN"/>
        </w:rPr>
        <w:t>clause 9.9.</w:t>
      </w:r>
      <w:r w:rsidRPr="00742070">
        <w:rPr>
          <w:rFonts w:hint="eastAsia"/>
          <w:lang w:eastAsia="zh-CN"/>
        </w:rPr>
        <w:t>2</w:t>
      </w:r>
      <w:r w:rsidRPr="00742070">
        <w:rPr>
          <w:lang w:eastAsia="zh-CN"/>
        </w:rPr>
        <w:t>.</w:t>
      </w:r>
      <w:r w:rsidRPr="00742070">
        <w:rPr>
          <w:rFonts w:hint="eastAsia"/>
          <w:lang w:eastAsia="zh-CN"/>
        </w:rPr>
        <w:t>10</w:t>
      </w:r>
      <w:r w:rsidRPr="00742070">
        <w:rPr>
          <w:lang w:eastAsia="zh-CN"/>
        </w:rPr>
        <w:t>.</w:t>
      </w:r>
    </w:p>
    <w:p w14:paraId="5ABB9545" w14:textId="77777777" w:rsidR="001A3ABE" w:rsidRPr="00742070" w:rsidRDefault="001A3ABE" w:rsidP="001A3ABE">
      <w:pPr>
        <w:rPr>
          <w:i/>
          <w:iCs/>
          <w:lang w:eastAsia="zh-CN"/>
        </w:rPr>
      </w:pPr>
      <w:r w:rsidRPr="00742070">
        <w:t xml:space="preserve">If during the measurement period of one or more effective PFLs, the MG pattern is reconfigured, the measurement period can be longer. </w:t>
      </w:r>
    </w:p>
    <w:p w14:paraId="695A5D38" w14:textId="77777777" w:rsidR="001A3ABE" w:rsidRPr="00742070" w:rsidRDefault="001A3ABE" w:rsidP="001A3ABE">
      <w:r w:rsidRPr="00742070">
        <w:t>The measurement requirements in this clause apply, provided no PRS symbols are dropped during the measurement period T</w:t>
      </w:r>
      <w:r w:rsidRPr="00742070">
        <w:rPr>
          <w:vertAlign w:val="subscript"/>
        </w:rPr>
        <w:t>RSTD_aggregate,Total</w:t>
      </w:r>
      <w:r w:rsidRPr="00742070">
        <w:t xml:space="preserve"> within measurement gaps due to collisions with other signals; otherwise, the measurement period can be longer.</w:t>
      </w:r>
    </w:p>
    <w:p w14:paraId="4AB70F6D" w14:textId="77777777" w:rsidR="001A3ABE" w:rsidRPr="00742070" w:rsidRDefault="001A3ABE" w:rsidP="001A3ABE">
      <w:pPr>
        <w:rPr>
          <w:lang w:eastAsia="zh-CN"/>
        </w:rPr>
      </w:pPr>
      <w:r w:rsidRPr="00742070">
        <w:rPr>
          <w:lang w:eastAsia="zh-CN"/>
        </w:rPr>
        <w:t>If CSSF changes during the measurement period, the measurement period could be longer.</w:t>
      </w:r>
    </w:p>
    <w:p w14:paraId="6BD79985" w14:textId="77777777" w:rsidR="001A3ABE" w:rsidRPr="00742070" w:rsidRDefault="001A3ABE" w:rsidP="001A3ABE">
      <w:pPr>
        <w:rPr>
          <w:lang w:eastAsia="zh-CN"/>
        </w:rPr>
      </w:pPr>
      <w:r w:rsidRPr="00742070">
        <w:rPr>
          <w:lang w:eastAsia="zh-CN"/>
        </w:rPr>
        <w:t>The measurement requirements do not apply for aggregated PRS resources, if the PRS resources to be aggregated are across two sampling duration of N</w:t>
      </w:r>
      <w:r w:rsidRPr="00742070">
        <w:rPr>
          <w:vertAlign w:val="subscript"/>
          <w:lang w:eastAsia="zh-CN"/>
        </w:rPr>
        <w:t>agg</w:t>
      </w:r>
      <w:r w:rsidRPr="00742070">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742070">
        <w:rPr>
          <w:lang w:eastAsia="zh-CN"/>
        </w:rPr>
        <w:t>.</w:t>
      </w:r>
    </w:p>
    <w:p w14:paraId="492963C0" w14:textId="77777777" w:rsidR="001A3ABE" w:rsidRPr="00742070" w:rsidRDefault="001A3ABE" w:rsidP="001A3ABE">
      <w:pPr>
        <w:rPr>
          <w:lang w:eastAsia="zh-CN"/>
        </w:rPr>
      </w:pPr>
      <w:r w:rsidRPr="00742070">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742070">
        <w:rPr>
          <w:vertAlign w:val="subscript"/>
          <w:lang w:eastAsia="zh-CN"/>
        </w:rPr>
        <w:t>agg</w:t>
      </w:r>
      <w:r w:rsidRPr="00742070">
        <w:rPr>
          <w:lang w:eastAsia="zh-CN"/>
        </w:rPr>
        <w:t>.</w:t>
      </w:r>
    </w:p>
    <w:p w14:paraId="53E48DE5" w14:textId="77777777" w:rsidR="001A3ABE" w:rsidRPr="00742070" w:rsidRDefault="001A3ABE" w:rsidP="001A3ABE">
      <w:pPr>
        <w:rPr>
          <w:lang w:eastAsia="zh-CN"/>
        </w:rPr>
      </w:pPr>
      <w:r w:rsidRPr="00742070">
        <w:rPr>
          <w:rFonts w:cs="v4.2.0"/>
        </w:rPr>
        <w:t xml:space="preserve">The requirements in </w:t>
      </w:r>
      <w:r w:rsidRPr="00742070">
        <w:rPr>
          <w:rFonts w:cs="v4.2.0" w:hint="eastAsia"/>
          <w:lang w:eastAsia="zh-CN"/>
        </w:rPr>
        <w:t xml:space="preserve">TS 38.133 </w:t>
      </w:r>
      <w:r>
        <w:rPr>
          <w:rFonts w:hint="eastAsia"/>
          <w:lang w:eastAsia="zh-CN"/>
        </w:rPr>
        <w:t xml:space="preserve">[50] </w:t>
      </w:r>
      <w:r w:rsidRPr="00742070">
        <w:rPr>
          <w:rFonts w:cs="v4.2.0"/>
        </w:rPr>
        <w:t xml:space="preserve">clause 9.9.2.10 do not apply if the PRS configuration given by higher layer parameters </w:t>
      </w:r>
      <w:r w:rsidRPr="00742070">
        <w:rPr>
          <w:i/>
          <w:snapToGrid w:val="0"/>
        </w:rPr>
        <w:t>NR-DL-PRS-AssistanceData</w:t>
      </w:r>
      <w:r w:rsidRPr="00742070">
        <w:rPr>
          <w:snapToGrid w:val="0"/>
        </w:rPr>
        <w:t xml:space="preserve"> </w:t>
      </w:r>
      <w:r w:rsidRPr="00742070">
        <w:rPr>
          <w:rFonts w:cs="v4.2.0"/>
        </w:rPr>
        <w:t xml:space="preserve">exceeds any of the UE measurement capabilities given by </w:t>
      </w:r>
      <w:r w:rsidRPr="00742070">
        <w:rPr>
          <w:rFonts w:cs="v4.2.0"/>
          <w:i/>
        </w:rPr>
        <w:t>NR-DL-PRS-ResourcesCapability</w:t>
      </w:r>
      <w:r w:rsidRPr="00742070">
        <w:rPr>
          <w:lang w:eastAsia="zh-CN"/>
        </w:rPr>
        <w:t xml:space="preserve"> in </w:t>
      </w:r>
      <w:r w:rsidRPr="00742070">
        <w:rPr>
          <w:i/>
          <w:iCs/>
          <w:lang w:eastAsia="zh-CN"/>
        </w:rPr>
        <w:t>NR-DL-TDOA-ProvideCapabilities</w:t>
      </w:r>
      <w:r w:rsidRPr="00742070">
        <w:rPr>
          <w:iCs/>
          <w:lang w:eastAsia="zh-CN"/>
        </w:rPr>
        <w:t xml:space="preserve">, and it is up to UE implementation which aggregated PRS resources are measured, subject to </w:t>
      </w:r>
      <w:r w:rsidRPr="00742070">
        <w:rPr>
          <w:rFonts w:cs="v4.2.0"/>
        </w:rPr>
        <w:t>UE measurement capabilities</w:t>
      </w:r>
      <w:r w:rsidRPr="00742070">
        <w:rPr>
          <w:i/>
          <w:iCs/>
          <w:lang w:eastAsia="zh-CN"/>
        </w:rPr>
        <w:t>.</w:t>
      </w:r>
    </w:p>
    <w:p w14:paraId="742BE776" w14:textId="5BD928AC" w:rsidR="001A3ABE" w:rsidRPr="00374636" w:rsidRDefault="001A3ABE" w:rsidP="00B73E05">
      <w:r w:rsidRPr="00742070">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w:t>
      </w:r>
      <w:r w:rsidRPr="00742070">
        <w:rPr>
          <w:rFonts w:hint="eastAsia"/>
          <w:lang w:eastAsia="zh-CN"/>
        </w:rPr>
        <w:t>TS 38.133</w:t>
      </w:r>
      <w:r>
        <w:rPr>
          <w:rFonts w:hint="eastAsia"/>
          <w:lang w:eastAsia="zh-CN"/>
        </w:rPr>
        <w:t xml:space="preserve"> [50] </w:t>
      </w:r>
      <w:r w:rsidRPr="00B34784">
        <w:t xml:space="preserve">clause </w:t>
      </w:r>
      <w:r w:rsidRPr="00A11E4C">
        <w:t>10.1.23</w:t>
      </w:r>
      <w:r>
        <w:t>A</w:t>
      </w:r>
      <w:r w:rsidRPr="00A11E4C">
        <w:t>.</w:t>
      </w:r>
      <w:r>
        <w:t>2</w:t>
      </w:r>
      <w:r w:rsidRPr="00A11E4C">
        <w:t>.</w:t>
      </w:r>
    </w:p>
    <w:p w14:paraId="2B42E404" w14:textId="1DB4B122" w:rsidR="005B2C68" w:rsidRPr="00374636" w:rsidRDefault="00D65C49" w:rsidP="005C0175">
      <w:pPr>
        <w:pStyle w:val="Heading3"/>
        <w:rPr>
          <w:lang w:eastAsia="zh-CN"/>
        </w:rPr>
      </w:pPr>
      <w:bookmarkStart w:id="511" w:name="_Toc83678014"/>
      <w:bookmarkStart w:id="512" w:name="_Toc90628735"/>
      <w:r w:rsidRPr="00374636">
        <w:t>4.</w:t>
      </w:r>
      <w:r w:rsidRPr="00374636">
        <w:rPr>
          <w:lang w:eastAsia="zh-CN"/>
        </w:rPr>
        <w:t>15</w:t>
      </w:r>
      <w:r w:rsidRPr="00374636">
        <w:t>.</w:t>
      </w:r>
      <w:r w:rsidRPr="00374636">
        <w:rPr>
          <w:lang w:eastAsia="zh-CN"/>
        </w:rPr>
        <w:t>5</w:t>
      </w:r>
      <w:r w:rsidRPr="00374636">
        <w:tab/>
        <w:t>Measurement Accuracy Requirements</w:t>
      </w:r>
      <w:bookmarkEnd w:id="511"/>
      <w:bookmarkEnd w:id="512"/>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4E00ECA3" w14:textId="2CF13791" w:rsidR="00ED372C" w:rsidRDefault="00ED372C" w:rsidP="00ED372C">
      <w:r>
        <w:t xml:space="preserve">X is defined in Table </w:t>
      </w:r>
      <w:r>
        <w:rPr>
          <w:rFonts w:hint="eastAsia"/>
          <w:lang w:eastAsia="zh-CN"/>
        </w:rPr>
        <w:t>4.15.5</w:t>
      </w:r>
      <w:r>
        <w:t xml:space="preserve">-1 for AWGN channel and Table </w:t>
      </w:r>
      <w:r>
        <w:rPr>
          <w:rFonts w:hint="eastAsia"/>
          <w:lang w:eastAsia="zh-CN"/>
        </w:rPr>
        <w:t>4.15.5</w:t>
      </w:r>
      <w:r>
        <w:t>-3 for fading channel for FR1, provided that the following conditions are met.</w:t>
      </w:r>
    </w:p>
    <w:p w14:paraId="1482FDA9" w14:textId="77777777" w:rsidR="00ED372C" w:rsidRDefault="00ED372C" w:rsidP="00ED372C">
      <w:pPr>
        <w:pStyle w:val="B10"/>
        <w:rPr>
          <w:rFonts w:cs="v4.2.0"/>
        </w:rPr>
      </w:pPr>
      <w:r>
        <w:t>-</w:t>
      </w:r>
      <w:r>
        <w:tab/>
        <w:t>Conditions defined in clause 7.3 of TS 38.101-1 [</w:t>
      </w:r>
      <w:r>
        <w:rPr>
          <w:rFonts w:hint="eastAsia"/>
          <w:lang w:eastAsia="zh-CN"/>
        </w:rPr>
        <w:t>54</w:t>
      </w:r>
      <w:r>
        <w:t>] for reference sensitivity are fulfilled.</w:t>
      </w:r>
    </w:p>
    <w:p w14:paraId="004A0B13" w14:textId="77777777" w:rsidR="00ED372C" w:rsidRDefault="00ED372C" w:rsidP="00ED372C">
      <w:pPr>
        <w:pStyle w:val="B10"/>
      </w:pPr>
      <w:r>
        <w:t>-</w:t>
      </w:r>
      <w:r>
        <w:tab/>
        <w:t>Conditions for RSTD measurements are fulfilled according to TS</w:t>
      </w:r>
      <w:r>
        <w:rPr>
          <w:rFonts w:hint="eastAsia"/>
          <w:lang w:eastAsia="zh-CN"/>
        </w:rPr>
        <w:t xml:space="preserve"> 38.133 </w:t>
      </w:r>
      <w:r>
        <w:t xml:space="preserve">Annex B.2.14 for a corresponding Band </w:t>
      </w:r>
      <w:r>
        <w:rPr>
          <w:rFonts w:cs="v4.2.0"/>
          <w:lang w:eastAsia="ko-KR"/>
        </w:rPr>
        <w:t>for each relevant PRS resource configured for measurement</w:t>
      </w:r>
      <w:r>
        <w:t>.</w:t>
      </w:r>
    </w:p>
    <w:p w14:paraId="339780BD" w14:textId="77777777" w:rsidR="00ED372C" w:rsidRDefault="00ED372C" w:rsidP="00ED372C">
      <w:pPr>
        <w:pStyle w:val="B10"/>
      </w:pPr>
      <w:r w:rsidRPr="007D085D">
        <w:t>-</w:t>
      </w:r>
      <w:r>
        <w:tab/>
      </w:r>
      <w:r w:rsidRPr="007D085D">
        <w:t>UE does not perform positioning measurement with reduced number of samples.</w:t>
      </w:r>
    </w:p>
    <w:p w14:paraId="5632AC46" w14:textId="4AB1910E" w:rsidR="00ED372C" w:rsidRDefault="00ED372C" w:rsidP="00ED372C">
      <w:r>
        <w:t xml:space="preserve">X is defined in Table </w:t>
      </w:r>
      <w:r>
        <w:rPr>
          <w:rFonts w:hint="eastAsia"/>
          <w:lang w:eastAsia="zh-CN"/>
        </w:rPr>
        <w:t>4.15.5</w:t>
      </w:r>
      <w:r>
        <w:t xml:space="preserve">-2 for AWGN channel and Table </w:t>
      </w:r>
      <w:r>
        <w:rPr>
          <w:rFonts w:hint="eastAsia"/>
          <w:lang w:eastAsia="zh-CN"/>
        </w:rPr>
        <w:t>4.15.5</w:t>
      </w:r>
      <w:r>
        <w:t>-4 for fading channel for FR2, provided that the following conditions are met.</w:t>
      </w:r>
    </w:p>
    <w:p w14:paraId="7107EAF2" w14:textId="77777777" w:rsidR="00ED372C" w:rsidRDefault="00ED372C" w:rsidP="00ED372C">
      <w:pPr>
        <w:ind w:left="568" w:hanging="284"/>
        <w:rPr>
          <w:rFonts w:cs="v4.2.0"/>
        </w:rPr>
      </w:pPr>
      <w:r>
        <w:t>-</w:t>
      </w:r>
      <w:r>
        <w:tab/>
        <w:t>Conditions defined in clause 7.3 of TS 38.101-2 [</w:t>
      </w:r>
      <w:r>
        <w:rPr>
          <w:rFonts w:hint="eastAsia"/>
          <w:lang w:eastAsia="zh-CN"/>
        </w:rPr>
        <w:t>55</w:t>
      </w:r>
      <w:r>
        <w:t>] for reference sensitivity are fulfilled.</w:t>
      </w:r>
    </w:p>
    <w:p w14:paraId="57CD26DF" w14:textId="77777777" w:rsidR="00ED372C" w:rsidRDefault="00ED372C" w:rsidP="00ED372C">
      <w:pPr>
        <w:ind w:left="568" w:hanging="284"/>
      </w:pPr>
      <w:r>
        <w:lastRenderedPageBreak/>
        <w:t>-</w:t>
      </w:r>
      <w:r>
        <w:tab/>
        <w:t xml:space="preserve">Conditions for RSTD measurements are fulfilled according to </w:t>
      </w:r>
      <w:r>
        <w:rPr>
          <w:rFonts w:hint="eastAsia"/>
          <w:lang w:eastAsia="zh-CN"/>
        </w:rPr>
        <w:t xml:space="preserve">TS 38.133 </w:t>
      </w:r>
      <w:r>
        <w:t xml:space="preserve">Annex B.2.14 for a corresponding Band </w:t>
      </w:r>
      <w:r>
        <w:rPr>
          <w:rFonts w:cs="v4.2.0"/>
          <w:lang w:eastAsia="ko-KR"/>
        </w:rPr>
        <w:t>for each relevant PRS resource configured for measurement</w:t>
      </w:r>
      <w:r>
        <w:t>.</w:t>
      </w:r>
    </w:p>
    <w:p w14:paraId="745914A5" w14:textId="34055246" w:rsidR="00ED372C" w:rsidRPr="007D085D" w:rsidRDefault="00ED372C" w:rsidP="00ED372C">
      <w:pPr>
        <w:ind w:left="568" w:hanging="284"/>
      </w:pPr>
      <w:r w:rsidRPr="007D085D">
        <w:t>-</w:t>
      </w:r>
      <w:r w:rsidR="004923A9">
        <w:tab/>
      </w:r>
      <w:r w:rsidRPr="007D085D">
        <w:t>UE does not perform positioning measurement with reduced number of samples.</w:t>
      </w:r>
    </w:p>
    <w:p w14:paraId="187A03C4"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7</w:t>
      </w:r>
      <w:r w:rsidRPr="007D085D">
        <w:t xml:space="preserve"> for AWGN channel in FR1 provided that the following conditions are met.</w:t>
      </w:r>
    </w:p>
    <w:p w14:paraId="1BEF3991"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43802E77" w14:textId="77777777" w:rsidR="00ED372C" w:rsidRPr="007D085D" w:rsidRDefault="00ED372C" w:rsidP="00ED372C">
      <w:pPr>
        <w:pStyle w:val="B10"/>
      </w:pPr>
      <w:r w:rsidRPr="007D085D">
        <w:t>-</w:t>
      </w:r>
      <w:r w:rsidRPr="007D085D">
        <w:tab/>
        <w:t xml:space="preserve">Conditions for RSTD measurements are fulfilled according to </w:t>
      </w:r>
      <w:r>
        <w:rPr>
          <w:rFonts w:hint="eastAsia"/>
          <w:lang w:eastAsia="zh-CN"/>
        </w:rPr>
        <w:t xml:space="preserve">TS 38.133 </w:t>
      </w:r>
      <w:r w:rsidRPr="007D085D">
        <w:t xml:space="preserve">Annex B.2.14 for a corresponding Band </w:t>
      </w:r>
      <w:r w:rsidRPr="007D085D">
        <w:rPr>
          <w:rFonts w:cs="v4.2.0"/>
          <w:lang w:eastAsia="ko-KR"/>
        </w:rPr>
        <w:t>for each relevant PRS resource configured for measurement</w:t>
      </w:r>
      <w:r w:rsidRPr="007D085D">
        <w:t>.</w:t>
      </w:r>
    </w:p>
    <w:p w14:paraId="27836D50" w14:textId="77777777" w:rsidR="00ED372C" w:rsidRPr="007D085D"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780566FB"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8</w:t>
      </w:r>
      <w:r w:rsidRPr="007D085D">
        <w:t xml:space="preserve"> for AWGN channel in FR2 provided that the following conditions are met.</w:t>
      </w:r>
    </w:p>
    <w:p w14:paraId="024CB1FC"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5354BB55" w14:textId="77777777" w:rsidR="00ED372C" w:rsidRPr="007D085D" w:rsidRDefault="00ED372C" w:rsidP="00ED372C">
      <w:pPr>
        <w:pStyle w:val="B10"/>
      </w:pPr>
      <w:r w:rsidRPr="007D085D">
        <w:t>-</w:t>
      </w:r>
      <w:r w:rsidRPr="007D085D">
        <w:tab/>
        <w:t xml:space="preserve">Conditions for RSTD measurements are fulfilled according to Annex B.2.14 for a corresponding Band </w:t>
      </w:r>
      <w:r w:rsidRPr="007D085D">
        <w:rPr>
          <w:rFonts w:cs="v4.2.0"/>
          <w:lang w:eastAsia="ko-KR"/>
        </w:rPr>
        <w:t>for each relevant PRS resource configured for measurement</w:t>
      </w:r>
      <w:r w:rsidRPr="007D085D">
        <w:t>.</w:t>
      </w:r>
    </w:p>
    <w:p w14:paraId="74A37ADA" w14:textId="77777777" w:rsidR="00ED372C"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3EACFF45" w14:textId="5E1E0E83" w:rsidR="00ED372C" w:rsidRDefault="00ED372C" w:rsidP="00ED372C">
      <w:r>
        <w:t>Note: The requ</w:t>
      </w:r>
      <w:r w:rsidR="008F507B" w:rsidRPr="008F507B">
        <w:t>i</w:t>
      </w:r>
      <w:r>
        <w:t>rements for fading channel in this clause are derived based on TDL-A (30 ns delay spread, 5Hz) and TDL-C (60 ns delay spread, 300 Hz) channel models for FR1 and FR2 respectively.</w:t>
      </w:r>
    </w:p>
    <w:p w14:paraId="0DC9E07F" w14:textId="508FC5E2" w:rsidR="00ED372C" w:rsidRDefault="00ED372C" w:rsidP="00ED372C">
      <w:pPr>
        <w:rPr>
          <w:lang w:val="en-US"/>
        </w:rPr>
      </w:pPr>
      <w:r>
        <w:rPr>
          <w:lang w:val="en-US"/>
        </w:rPr>
        <w:t>When UE measures RSTD on PRS resources belonging to different PFLs, then the RSTD accuracy is defined as the accuracy corresponding to the largest accuracy value among different PFLs.</w:t>
      </w:r>
    </w:p>
    <w:p w14:paraId="14B6273B" w14:textId="77777777" w:rsidR="00ED372C" w:rsidRDefault="00ED372C" w:rsidP="00ED372C">
      <w:pPr>
        <w:rPr>
          <w:bCs/>
          <w:lang w:eastAsia="zh-CN"/>
        </w:rPr>
      </w:pPr>
      <w:r>
        <w:rPr>
          <w:lang w:eastAsia="zh-CN"/>
        </w:rPr>
        <w:t xml:space="preserve">If the UE doesn’t support Rx TEG reporting for RSTD measurement or when the measurements of reference cell and </w:t>
      </w:r>
      <w:r>
        <w:rPr>
          <w:bCs/>
        </w:rPr>
        <w:t xml:space="preserve">neighbour cell belong to </w:t>
      </w:r>
      <w:r>
        <w:rPr>
          <w:bCs/>
          <w:lang w:eastAsia="zh-CN"/>
        </w:rPr>
        <w:t>different</w:t>
      </w:r>
      <w:r>
        <w:rPr>
          <w:bCs/>
        </w:rPr>
        <w:t xml:space="preserve"> Rx TEG</w:t>
      </w:r>
      <w:r>
        <w:rPr>
          <w:bCs/>
          <w:lang w:eastAsia="zh-CN"/>
        </w:rPr>
        <w:t>s, Y</w:t>
      </w:r>
      <w:r>
        <w:rPr>
          <w:rFonts w:hint="eastAsia"/>
          <w:bCs/>
          <w:lang w:eastAsia="zh-CN"/>
        </w:rPr>
        <w:t>,</w:t>
      </w:r>
      <w:r>
        <w:rPr>
          <w:bCs/>
          <w:lang w:eastAsia="zh-CN"/>
        </w:rPr>
        <w:t xml:space="preserve"> Z </w:t>
      </w:r>
      <w:r>
        <w:rPr>
          <w:rFonts w:hint="eastAsia"/>
          <w:bCs/>
          <w:lang w:eastAsia="zh-CN"/>
        </w:rPr>
        <w:t xml:space="preserve">and </w:t>
      </w:r>
      <w:r>
        <w:t>Δ</w:t>
      </w:r>
      <w:r>
        <w:rPr>
          <w:rFonts w:hint="eastAsia"/>
          <w:lang w:eastAsia="zh-CN"/>
        </w:rPr>
        <w:t xml:space="preserve"> </w:t>
      </w:r>
      <w:r>
        <w:rPr>
          <w:bCs/>
          <w:lang w:eastAsia="zh-CN"/>
        </w:rPr>
        <w:t>are defined as follows:</w:t>
      </w:r>
    </w:p>
    <w:p w14:paraId="2B0BB3AA" w14:textId="77777777" w:rsidR="00ED372C" w:rsidRDefault="00ED372C" w:rsidP="00ED372C">
      <w:pPr>
        <w:pStyle w:val="B10"/>
        <w:rPr>
          <w:lang w:val="en-US"/>
        </w:rPr>
      </w:pPr>
      <w:r>
        <w:rPr>
          <w:lang w:val="en-US"/>
        </w:rPr>
        <w:t>-</w:t>
      </w:r>
      <w:r>
        <w:rPr>
          <w:lang w:val="en-US"/>
        </w:rPr>
        <w:tab/>
        <w:t>When UE measures RSTD on PRS resources belonging to same PFL, Y=32 Tc, provided that the time offset between the two PRS resource instances from the reference cell and the neighbor cell, which are used for a single RSTD estimate, is no greater than 160 ms.</w:t>
      </w:r>
    </w:p>
    <w:p w14:paraId="7AF84131" w14:textId="77777777" w:rsidR="00ED372C" w:rsidRDefault="00ED372C" w:rsidP="00ED372C">
      <w:pPr>
        <w:pStyle w:val="B10"/>
        <w:rPr>
          <w:lang w:val="en-US"/>
        </w:rPr>
      </w:pPr>
      <w:r>
        <w:rPr>
          <w:lang w:val="en-US"/>
        </w:rPr>
        <w:t>-</w:t>
      </w:r>
      <w:r>
        <w:rPr>
          <w:lang w:val="en-US"/>
        </w:rPr>
        <w:tab/>
        <w:t>When UE measures RSTD on PRS resources belonging different PFLs, Y=256 Tc, provided that the time offset between the two PRS resource instances from the reference cell and the neighbor cell, which are used for a single RSTD estimate, is no greater than 1280 ms.</w:t>
      </w:r>
    </w:p>
    <w:p w14:paraId="20E9FD19" w14:textId="77777777" w:rsidR="00ED372C" w:rsidRDefault="00ED372C" w:rsidP="00ED372C">
      <w:pPr>
        <w:pStyle w:val="B10"/>
      </w:pPr>
      <w:r>
        <w:t>-</w:t>
      </w:r>
      <w:r>
        <w:tab/>
        <w:t xml:space="preserve">Z is defined in Table </w:t>
      </w:r>
      <w:r>
        <w:rPr>
          <w:rFonts w:hint="eastAsia"/>
          <w:lang w:eastAsia="zh-CN"/>
        </w:rPr>
        <w:t>4.15.5</w:t>
      </w:r>
      <w:r>
        <w:t xml:space="preserve">-5 for FR1 and Table </w:t>
      </w:r>
      <w:r>
        <w:rPr>
          <w:rFonts w:hint="eastAsia"/>
          <w:lang w:eastAsia="zh-CN"/>
        </w:rPr>
        <w:t>4.15.5</w:t>
      </w:r>
      <w:r>
        <w:t>-6 for FR2, respectively.</w:t>
      </w:r>
    </w:p>
    <w:p w14:paraId="4B9F6B24" w14:textId="77777777" w:rsidR="00ED372C" w:rsidRDefault="00ED372C" w:rsidP="00ED372C">
      <w:pPr>
        <w:pStyle w:val="B10"/>
      </w:pPr>
      <w:r>
        <w:t>-</w:t>
      </w:r>
      <w:r>
        <w:tab/>
      </w:r>
      <w:r w:rsidRPr="007618C5">
        <w:t xml:space="preserve">Δ is zero for single PFL, and is defined in Table </w:t>
      </w:r>
      <w:r>
        <w:rPr>
          <w:rFonts w:hint="eastAsia"/>
          <w:lang w:eastAsia="zh-CN"/>
        </w:rPr>
        <w:t>4.15.5</w:t>
      </w:r>
      <w:r w:rsidRPr="007618C5">
        <w:t xml:space="preserve">-5a for FR1 and Table </w:t>
      </w:r>
      <w:r>
        <w:rPr>
          <w:rFonts w:hint="eastAsia"/>
          <w:lang w:eastAsia="zh-CN"/>
        </w:rPr>
        <w:t>4.15.5</w:t>
      </w:r>
      <w:r w:rsidRPr="007618C5">
        <w:t>-6a for FR2, respectively, for dual PFL.</w:t>
      </w:r>
    </w:p>
    <w:p w14:paraId="3DDE33B9" w14:textId="77777777" w:rsidR="00ED372C" w:rsidRDefault="00ED372C" w:rsidP="00ED372C">
      <w:pPr>
        <w:rPr>
          <w:lang w:val="en-US"/>
        </w:rPr>
      </w:pPr>
      <w:r>
        <w:rPr>
          <w:rFonts w:hint="eastAsia"/>
          <w:lang w:eastAsia="zh-CN"/>
        </w:rPr>
        <w:t xml:space="preserve">If the measurements of reference cell and </w:t>
      </w:r>
      <w:r w:rsidRPr="0022466E">
        <w:rPr>
          <w:bCs/>
        </w:rPr>
        <w:t xml:space="preserve">neighbour cell belong to the </w:t>
      </w:r>
      <w:r>
        <w:rPr>
          <w:rFonts w:hint="eastAsia"/>
          <w:bCs/>
          <w:lang w:eastAsia="zh-CN"/>
        </w:rPr>
        <w:t>same</w:t>
      </w:r>
      <w:r w:rsidRPr="0022466E">
        <w:rPr>
          <w:bCs/>
        </w:rPr>
        <w:t xml:space="preserve"> Rx TEG</w:t>
      </w:r>
      <w:r>
        <w:rPr>
          <w:rFonts w:hint="eastAsia"/>
          <w:bCs/>
          <w:lang w:eastAsia="zh-CN"/>
        </w:rPr>
        <w:t xml:space="preserve">, i.e. </w:t>
      </w:r>
      <w:r w:rsidRPr="00865553">
        <w:rPr>
          <w:bCs/>
        </w:rPr>
        <w:t xml:space="preserve">associated and reported with a common Rx TEG ID, then the sum </w:t>
      </w:r>
      <w:r w:rsidRPr="00C815D2">
        <w:rPr>
          <w:rFonts w:hint="eastAsia"/>
          <w:bCs/>
          <w:lang w:eastAsia="zh-CN"/>
        </w:rPr>
        <w:t xml:space="preserve">of </w:t>
      </w:r>
      <w:r w:rsidRPr="00C815D2">
        <w:rPr>
          <w:rFonts w:eastAsia="Malgun Gothic"/>
          <w:bCs/>
        </w:rPr>
        <w:t>Y+Z</w:t>
      </w:r>
      <w:r>
        <w:rPr>
          <w:rFonts w:eastAsia="Malgun Gothic"/>
          <w:bCs/>
        </w:rPr>
        <w:t>+</w:t>
      </w:r>
      <w:r w:rsidRPr="00C97FD2">
        <w:t>Δ</w:t>
      </w:r>
      <w:r>
        <w:rPr>
          <w:rFonts w:hint="eastAsia"/>
          <w:lang w:eastAsia="zh-CN"/>
        </w:rPr>
        <w:t xml:space="preserve"> </w:t>
      </w:r>
      <w:r w:rsidRPr="00865553">
        <w:rPr>
          <w:bCs/>
        </w:rPr>
        <w:t>is equal to the timing error margin of the R</w:t>
      </w:r>
      <w:r>
        <w:rPr>
          <w:rFonts w:hint="eastAsia"/>
          <w:bCs/>
          <w:lang w:eastAsia="zh-CN"/>
        </w:rPr>
        <w:t>x</w:t>
      </w:r>
      <w:r w:rsidRPr="00865553">
        <w:rPr>
          <w:bCs/>
        </w:rPr>
        <w:t xml:space="preserve"> TEG reported in </w:t>
      </w:r>
      <w:r w:rsidRPr="00865553">
        <w:rPr>
          <w:bCs/>
          <w:i/>
        </w:rPr>
        <w:t>nr-UE-RxTEG-TimingErrorMargin</w:t>
      </w:r>
      <w:r>
        <w:rPr>
          <w:rFonts w:hint="eastAsia"/>
          <w:bCs/>
          <w:lang w:eastAsia="zh-CN"/>
        </w:rPr>
        <w:t xml:space="preserve">. </w:t>
      </w:r>
      <w:r>
        <w:rPr>
          <w:bCs/>
          <w:lang w:eastAsia="zh-CN"/>
        </w:rPr>
        <w:t>T</w:t>
      </w:r>
      <w:r>
        <w:rPr>
          <w:rFonts w:hint="eastAsia"/>
          <w:bCs/>
          <w:lang w:eastAsia="zh-CN"/>
        </w:rPr>
        <w:t xml:space="preserve">he </w:t>
      </w:r>
      <w:r>
        <w:rPr>
          <w:bCs/>
          <w:lang w:eastAsia="zh-CN"/>
        </w:rPr>
        <w:t>timing error margin reported</w:t>
      </w:r>
      <w:r>
        <w:rPr>
          <w:rFonts w:hint="eastAsia"/>
          <w:bCs/>
          <w:lang w:eastAsia="zh-CN"/>
        </w:rPr>
        <w:t xml:space="preserve"> </w:t>
      </w:r>
      <w:r>
        <w:rPr>
          <w:bCs/>
        </w:rPr>
        <w:t>via</w:t>
      </w:r>
      <w:r w:rsidRPr="00865553">
        <w:rPr>
          <w:bCs/>
        </w:rPr>
        <w:t xml:space="preserve"> </w:t>
      </w:r>
      <w:r w:rsidRPr="00865553">
        <w:rPr>
          <w:bCs/>
          <w:i/>
        </w:rPr>
        <w:t>nr-UE-RxTEG-TimingErrorMargin</w:t>
      </w:r>
      <w:r>
        <w:rPr>
          <w:rFonts w:hint="eastAsia"/>
          <w:bCs/>
          <w:lang w:eastAsia="zh-CN"/>
        </w:rPr>
        <w:t xml:space="preserve"> </w:t>
      </w:r>
      <w:r>
        <w:rPr>
          <w:bCs/>
          <w:lang w:eastAsia="zh-CN"/>
        </w:rPr>
        <w:t>can</w:t>
      </w:r>
      <w:r>
        <w:rPr>
          <w:rFonts w:hint="eastAsia"/>
          <w:bCs/>
          <w:lang w:eastAsia="zh-CN"/>
        </w:rPr>
        <w:t>not</w:t>
      </w:r>
      <w:r>
        <w:rPr>
          <w:bCs/>
          <w:lang w:eastAsia="zh-CN"/>
        </w:rPr>
        <w:t xml:space="preserve"> be</w:t>
      </w:r>
      <w:r>
        <w:rPr>
          <w:rFonts w:hint="eastAsia"/>
          <w:bCs/>
          <w:lang w:eastAsia="zh-CN"/>
        </w:rPr>
        <w:t xml:space="preserve"> larger than the value of (Y+Z</w:t>
      </w:r>
      <w:bookmarkStart w:id="513" w:name="OLE_LINK41"/>
      <w:bookmarkStart w:id="514" w:name="OLE_LINK42"/>
      <w:r>
        <w:rPr>
          <w:rFonts w:eastAsia="Malgun Gothic"/>
          <w:bCs/>
        </w:rPr>
        <w:t>+</w:t>
      </w:r>
      <w:r w:rsidRPr="00C97FD2">
        <w:t>Δ</w:t>
      </w:r>
      <w:bookmarkEnd w:id="513"/>
      <w:bookmarkEnd w:id="514"/>
      <w:r>
        <w:rPr>
          <w:rFonts w:hint="eastAsia"/>
          <w:bCs/>
          <w:lang w:eastAsia="zh-CN"/>
        </w:rPr>
        <w:t xml:space="preserve">) defined when </w:t>
      </w:r>
      <w:r>
        <w:rPr>
          <w:lang w:eastAsia="zh-CN"/>
        </w:rPr>
        <w:t xml:space="preserve">the </w:t>
      </w:r>
      <w:r>
        <w:rPr>
          <w:rFonts w:hint="eastAsia"/>
          <w:lang w:eastAsia="zh-CN"/>
        </w:rPr>
        <w:t>UE does</w:t>
      </w:r>
      <w:r>
        <w:rPr>
          <w:lang w:eastAsia="zh-CN"/>
        </w:rPr>
        <w:t xml:space="preserve"> not associate the measurements with the same </w:t>
      </w:r>
      <w:r>
        <w:rPr>
          <w:rFonts w:hint="eastAsia"/>
          <w:lang w:eastAsia="zh-CN"/>
        </w:rPr>
        <w:t>Rx TEG</w:t>
      </w:r>
      <w:r>
        <w:rPr>
          <w:rFonts w:hint="eastAsia"/>
          <w:bCs/>
          <w:lang w:eastAsia="zh-CN"/>
        </w:rPr>
        <w:t>.</w:t>
      </w:r>
    </w:p>
    <w:p w14:paraId="58EA99DD" w14:textId="77777777" w:rsidR="005B2C68" w:rsidRPr="00374636" w:rsidRDefault="005B2C68" w:rsidP="005B2C68">
      <w:pPr>
        <w:pStyle w:val="TH"/>
      </w:pPr>
      <w:r w:rsidRPr="00374636">
        <w:lastRenderedPageBreak/>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PRS Ês/Iot</w:t>
            </w:r>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52ED43C9" w:rsidR="005B2C68" w:rsidRPr="00374636" w:rsidRDefault="008F507B" w:rsidP="001C4517">
            <w:pPr>
              <w:pStyle w:val="TAH"/>
            </w:pPr>
            <w:r w:rsidRPr="008F507B">
              <w:t>P</w:t>
            </w:r>
            <w:r w:rsidR="005B2C68"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dBm/BW</w:t>
            </w:r>
            <w:r w:rsidRPr="00374636">
              <w:rPr>
                <w:vertAlign w:val="subscript"/>
              </w:rPr>
              <w:t>Channel</w:t>
            </w:r>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r w:rsidRPr="00374636">
              <w:rPr>
                <w:rFonts w:ascii="SimSun" w:hAnsi="SimSun"/>
              </w:rPr>
              <w:t>Δ</w:t>
            </w:r>
            <w:r w:rsidRPr="00374636">
              <w:rPr>
                <w:sz w:val="16"/>
                <w:szCs w:val="16"/>
                <w:vertAlign w:val="superscript"/>
              </w:rPr>
              <w:t>Note 7</w:t>
            </w:r>
          </w:p>
        </w:tc>
        <w:tc>
          <w:tcPr>
            <w:tcW w:w="1163" w:type="dxa"/>
            <w:vMerge w:val="restart"/>
            <w:vAlign w:val="center"/>
          </w:tcPr>
          <w:p w14:paraId="22926752" w14:textId="77777777" w:rsidR="005B2C68" w:rsidRPr="00374636" w:rsidRDefault="005B2C68" w:rsidP="001C4517">
            <w:pPr>
              <w:pStyle w:val="TAC"/>
            </w:pPr>
            <w:r w:rsidRPr="00374636">
              <w:t>(PRS Ês/Iot)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(PRS Ês/Iot)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338CEEAB"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008F507B">
              <w:rPr>
                <w:i/>
                <w:szCs w:val="18"/>
              </w:rPr>
              <w:t xml:space="preserve"> </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320CBE4" w:rsidR="005B2C68" w:rsidRPr="00374636" w:rsidRDefault="005B2C68" w:rsidP="001C4517">
            <w:pPr>
              <w:pStyle w:val="TAN"/>
            </w:pPr>
            <w:r w:rsidRPr="00374636">
              <w:t>NOTE 6:</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lastRenderedPageBreak/>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8"/>
        <w:gridCol w:w="1303"/>
        <w:gridCol w:w="2739"/>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541BC939" w:rsidR="005B2C68" w:rsidRPr="00374636" w:rsidRDefault="008F507B" w:rsidP="001C4517">
            <w:pPr>
              <w:pStyle w:val="TAH"/>
            </w:pPr>
            <w:r w:rsidRPr="008F507B">
              <w:t>P</w:t>
            </w:r>
            <w:r w:rsidR="005B2C68"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dBm/BW</w:t>
            </w:r>
            <w:r w:rsidRPr="00374636">
              <w:rPr>
                <w:vertAlign w:val="subscript"/>
              </w:rPr>
              <w:t>Channel</w:t>
            </w:r>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4A48018E"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008F507B">
              <w:rPr>
                <w:i/>
              </w:rPr>
              <w:t xml:space="preserve"> </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19149230" w:rsidR="005B2C68" w:rsidRPr="00374636" w:rsidRDefault="005B2C68" w:rsidP="001C4517">
            <w:pPr>
              <w:pStyle w:val="TAN"/>
            </w:pPr>
            <w:r w:rsidRPr="00374636">
              <w:t>NOTE 5:</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lastRenderedPageBreak/>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PRS Ês/Iot</w:t>
            </w:r>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3025287E" w:rsidR="005B2C68" w:rsidRPr="00374636" w:rsidRDefault="008F507B" w:rsidP="001C4517">
            <w:pPr>
              <w:pStyle w:val="TAH"/>
            </w:pPr>
            <w:r w:rsidRPr="008F507B">
              <w:t>P</w:t>
            </w:r>
            <w:r w:rsidR="005B2C68"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dBm/BW</w:t>
            </w:r>
            <w:r w:rsidRPr="00374636">
              <w:rPr>
                <w:vertAlign w:val="subscript"/>
              </w:rPr>
              <w:t>Channel</w:t>
            </w:r>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r w:rsidRPr="00374636">
              <w:rPr>
                <w:rFonts w:ascii="SimSun" w:hAnsi="SimSun"/>
              </w:rPr>
              <w:t>Δ</w:t>
            </w:r>
            <w:r w:rsidRPr="00374636">
              <w:rPr>
                <w:sz w:val="16"/>
                <w:szCs w:val="16"/>
                <w:vertAlign w:val="superscript"/>
              </w:rPr>
              <w:t>Note 7</w:t>
            </w:r>
          </w:p>
        </w:tc>
        <w:tc>
          <w:tcPr>
            <w:tcW w:w="1163" w:type="dxa"/>
            <w:vMerge w:val="restart"/>
            <w:vAlign w:val="center"/>
          </w:tcPr>
          <w:p w14:paraId="26723DCB"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(PRS Ês/Iot)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5FB52770"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 xml:space="preserve">dl-PRS-ResourceRepetitionFactor, dl-PRS-NumSymbols </w:t>
            </w:r>
            <w:r w:rsidRPr="00972DB7">
              <w:rPr>
                <w:iCs/>
                <w:szCs w:val="18"/>
              </w:rPr>
              <w:t>and</w:t>
            </w:r>
            <w:r w:rsidRPr="00374636">
              <w:rPr>
                <w:i/>
                <w:szCs w:val="18"/>
              </w:rPr>
              <w:t xml:space="preserve"> dl-PRS-CombSizeN</w:t>
            </w:r>
            <w:r w:rsidR="008F507B">
              <w:rPr>
                <w:i/>
                <w:szCs w:val="18"/>
              </w:rPr>
              <w:t xml:space="preserve"> </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038560DA" w:rsidR="005B2C68" w:rsidRPr="00374636" w:rsidRDefault="005B2C68" w:rsidP="001C4517">
            <w:pPr>
              <w:pStyle w:val="TAN"/>
            </w:pPr>
            <w:r w:rsidRPr="00374636">
              <w:t>NOTE 6:</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lastRenderedPageBreak/>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8"/>
        <w:gridCol w:w="1303"/>
        <w:gridCol w:w="2739"/>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4C1D1B47" w:rsidR="005B2C68" w:rsidRPr="00374636" w:rsidRDefault="008F507B" w:rsidP="001C4517">
            <w:pPr>
              <w:pStyle w:val="TAH"/>
            </w:pPr>
            <w:r w:rsidRPr="008F507B">
              <w:t>P</w:t>
            </w:r>
            <w:r w:rsidR="005B2C68"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dBm/BW</w:t>
            </w:r>
            <w:r w:rsidRPr="00374636">
              <w:rPr>
                <w:vertAlign w:val="subscript"/>
              </w:rPr>
              <w:t>Channel</w:t>
            </w:r>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3B2E36F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 xml:space="preserve">dl-PRS-ResourceRepetitionFactor, dl-PRS-NumSymbols </w:t>
            </w:r>
            <w:r w:rsidRPr="00972DB7">
              <w:rPr>
                <w:iCs/>
              </w:rPr>
              <w:t>and</w:t>
            </w:r>
            <w:r w:rsidRPr="00374636">
              <w:rPr>
                <w:i/>
              </w:rPr>
              <w:t xml:space="preserve"> dl-PRS-CombSizeN</w:t>
            </w:r>
            <w:r w:rsidR="008F507B">
              <w:rPr>
                <w:i/>
              </w:rPr>
              <w:t xml:space="preserve"> </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5A0B50D9" w:rsidR="005B2C68" w:rsidRPr="00374636" w:rsidRDefault="005B2C68" w:rsidP="001C4517">
            <w:pPr>
              <w:pStyle w:val="TAN"/>
            </w:pPr>
            <w:r w:rsidRPr="00374636">
              <w:t>NOTE 5:</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304A5C5B" w:rsidR="005B2C68" w:rsidRPr="00374636" w:rsidRDefault="005B2C68" w:rsidP="001C4517">
            <w:pPr>
              <w:pStyle w:val="TAH"/>
              <w:rPr>
                <w:rFonts w:eastAsiaTheme="minorEastAsia"/>
              </w:rPr>
            </w:pPr>
            <w:r w:rsidRPr="00374636">
              <w:t>PRS BW (</w:t>
            </w:r>
            <w:r w:rsidR="008F507B" w:rsidRPr="008F507B">
              <w:t>P</w:t>
            </w:r>
            <w:r w:rsidRPr="00374636">
              <w:t>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60B50765" w14:textId="77777777" w:rsidR="00ED372C" w:rsidRDefault="00ED372C" w:rsidP="00ED372C">
      <w:pPr>
        <w:rPr>
          <w:lang w:eastAsia="zh-CN"/>
        </w:rPr>
      </w:pPr>
    </w:p>
    <w:p w14:paraId="1BE9A97A" w14:textId="77777777" w:rsidR="00ED372C" w:rsidRPr="004D54E8" w:rsidRDefault="00ED372C" w:rsidP="00ED372C">
      <w:pPr>
        <w:pStyle w:val="TH"/>
        <w:rPr>
          <w:lang w:eastAsia="sv-SE"/>
        </w:rPr>
      </w:pPr>
      <w:r w:rsidRPr="004D54E8">
        <w:t xml:space="preserve">Table </w:t>
      </w:r>
      <w:r w:rsidRPr="00374636">
        <w:rPr>
          <w:lang w:eastAsia="zh-CN"/>
        </w:rPr>
        <w:t>4.15.5</w:t>
      </w:r>
      <w:r w:rsidRPr="004D54E8">
        <w:t>-5</w:t>
      </w:r>
      <w:r>
        <w:t>a</w:t>
      </w:r>
      <w:r w:rsidRPr="004D54E8">
        <w:t xml:space="preserve">: Margin </w:t>
      </w:r>
      <w:r w:rsidRPr="00453B66">
        <w:rPr>
          <w:rFonts w:hint="eastAsia"/>
        </w:rPr>
        <w:t>Δ</w:t>
      </w:r>
      <w:r>
        <w:rPr>
          <w:rFonts w:hint="eastAsia"/>
          <w:lang w:eastAsia="zh-CN"/>
        </w:rPr>
        <w:t xml:space="preserve"> </w:t>
      </w:r>
      <w:r w:rsidRPr="004D54E8">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ED372C" w:rsidRPr="004D54E8" w14:paraId="3EC10D43" w14:textId="77777777" w:rsidTr="00AE4DC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6E17637E" w14:textId="4E710EFF" w:rsidR="00ED372C" w:rsidRPr="004D54E8" w:rsidRDefault="00ED372C" w:rsidP="00AE4DC0">
            <w:pPr>
              <w:pStyle w:val="TAH"/>
            </w:pPr>
            <w:r w:rsidRPr="004D54E8">
              <w:t>PRS BW (</w:t>
            </w:r>
            <w:r w:rsidR="008F507B" w:rsidRPr="008F507B">
              <w:t>P</w:t>
            </w:r>
            <w:r w:rsidRPr="004D54E8">
              <w:t>RB number)</w:t>
            </w:r>
          </w:p>
        </w:tc>
        <w:tc>
          <w:tcPr>
            <w:tcW w:w="0" w:type="auto"/>
            <w:vMerge w:val="restart"/>
            <w:tcBorders>
              <w:top w:val="single" w:sz="4" w:space="0" w:color="auto"/>
              <w:left w:val="single" w:sz="4" w:space="0" w:color="auto"/>
              <w:right w:val="single" w:sz="4" w:space="0" w:color="auto"/>
            </w:tcBorders>
            <w:hideMark/>
          </w:tcPr>
          <w:p w14:paraId="1250BF21" w14:textId="77777777" w:rsidR="00ED372C" w:rsidRPr="004D54E8" w:rsidRDefault="00ED372C" w:rsidP="00AE4DC0">
            <w:pPr>
              <w:pStyle w:val="TAH"/>
            </w:pPr>
            <w:r w:rsidRPr="004D54E8">
              <w:t>Margin (Tc)</w:t>
            </w:r>
          </w:p>
        </w:tc>
      </w:tr>
      <w:tr w:rsidR="00ED372C" w:rsidRPr="004D54E8" w14:paraId="49BAE92F" w14:textId="77777777" w:rsidTr="00AE4DC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0F2686A1" w14:textId="77777777" w:rsidR="00ED372C" w:rsidRPr="004D54E8" w:rsidRDefault="00ED372C" w:rsidP="00AE4DC0">
            <w:pPr>
              <w:pStyle w:val="TAH"/>
            </w:pPr>
            <w:r w:rsidRPr="004D54E8">
              <w:rPr>
                <w:rFonts w:hint="eastAsia"/>
              </w:rPr>
              <w:t>S</w:t>
            </w:r>
            <w:r w:rsidRPr="004D54E8">
              <w:t>CS=15kHz</w:t>
            </w:r>
          </w:p>
        </w:tc>
        <w:tc>
          <w:tcPr>
            <w:tcW w:w="1212" w:type="dxa"/>
            <w:tcBorders>
              <w:top w:val="single" w:sz="4" w:space="0" w:color="auto"/>
              <w:left w:val="single" w:sz="4" w:space="0" w:color="auto"/>
              <w:bottom w:val="single" w:sz="4" w:space="0" w:color="auto"/>
              <w:right w:val="single" w:sz="4" w:space="0" w:color="auto"/>
            </w:tcBorders>
          </w:tcPr>
          <w:p w14:paraId="5407864F" w14:textId="77777777" w:rsidR="00ED372C" w:rsidRPr="004D54E8" w:rsidRDefault="00ED372C" w:rsidP="00AE4DC0">
            <w:pPr>
              <w:pStyle w:val="TAH"/>
            </w:pPr>
            <w:r w:rsidRPr="004D54E8">
              <w:rPr>
                <w:rFonts w:hint="eastAsia"/>
              </w:rPr>
              <w:t>S</w:t>
            </w:r>
            <w:r w:rsidRPr="004D54E8">
              <w:t>CS=30kHz</w:t>
            </w:r>
          </w:p>
        </w:tc>
        <w:tc>
          <w:tcPr>
            <w:tcW w:w="1212" w:type="dxa"/>
            <w:tcBorders>
              <w:top w:val="single" w:sz="4" w:space="0" w:color="auto"/>
              <w:left w:val="single" w:sz="4" w:space="0" w:color="auto"/>
              <w:bottom w:val="single" w:sz="4" w:space="0" w:color="auto"/>
              <w:right w:val="single" w:sz="4" w:space="0" w:color="auto"/>
            </w:tcBorders>
          </w:tcPr>
          <w:p w14:paraId="3FB86AE7" w14:textId="77777777" w:rsidR="00ED372C" w:rsidRPr="004D54E8" w:rsidRDefault="00ED372C" w:rsidP="00AE4DC0">
            <w:pPr>
              <w:pStyle w:val="TAH"/>
            </w:pPr>
            <w:r w:rsidRPr="004D54E8">
              <w:rPr>
                <w:rFonts w:hint="eastAsia"/>
              </w:rPr>
              <w:t>S</w:t>
            </w:r>
            <w:r w:rsidRPr="004D54E8">
              <w:t>CS=60kHz</w:t>
            </w:r>
          </w:p>
        </w:tc>
        <w:tc>
          <w:tcPr>
            <w:tcW w:w="0" w:type="auto"/>
            <w:vMerge/>
            <w:tcBorders>
              <w:left w:val="single" w:sz="4" w:space="0" w:color="auto"/>
              <w:bottom w:val="single" w:sz="4" w:space="0" w:color="auto"/>
              <w:right w:val="single" w:sz="4" w:space="0" w:color="auto"/>
            </w:tcBorders>
          </w:tcPr>
          <w:p w14:paraId="20E9F078" w14:textId="77777777" w:rsidR="00ED372C" w:rsidRPr="004D54E8" w:rsidRDefault="00ED372C" w:rsidP="00AE4DC0">
            <w:pPr>
              <w:spacing w:after="0"/>
              <w:rPr>
                <w:rFonts w:ascii="Arial" w:eastAsia="Yu Mincho" w:hAnsi="Arial" w:cs="Arial"/>
                <w:b/>
                <w:bCs/>
                <w:kern w:val="24"/>
                <w:sz w:val="18"/>
                <w:szCs w:val="18"/>
              </w:rPr>
            </w:pPr>
          </w:p>
        </w:tc>
      </w:tr>
      <w:tr w:rsidR="00ED372C" w:rsidRPr="004D54E8" w14:paraId="3956F90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29095C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FCDD34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362DF253"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BB63D36" w14:textId="77777777" w:rsidR="00ED372C" w:rsidRPr="004D54E8" w:rsidRDefault="00ED372C" w:rsidP="00AE4DC0">
            <w:pPr>
              <w:pStyle w:val="TAC"/>
              <w:rPr>
                <w:rFonts w:eastAsia="Yu Mincho"/>
                <w:b/>
                <w:bCs/>
              </w:rPr>
            </w:pPr>
            <w:r>
              <w:rPr>
                <w:rFonts w:eastAsia="Yu Mincho"/>
              </w:rPr>
              <w:t>128</w:t>
            </w:r>
          </w:p>
        </w:tc>
      </w:tr>
      <w:tr w:rsidR="00ED372C" w:rsidRPr="004D54E8" w14:paraId="78CACF0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89CC5DB" w14:textId="77777777" w:rsidR="00ED372C" w:rsidRPr="004D54E8" w:rsidRDefault="00ED372C" w:rsidP="00AE4DC0">
            <w:pPr>
              <w:pStyle w:val="TAC"/>
            </w:pPr>
            <w:r w:rsidRPr="004D54E8">
              <w:t xml:space="preserve">≥ </w:t>
            </w:r>
            <w:r w:rsidRPr="004D54E8">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115F388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0D076D74"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0FEC4A5" w14:textId="77777777" w:rsidR="00ED372C" w:rsidRPr="004D54E8" w:rsidRDefault="00ED372C" w:rsidP="00AE4DC0">
            <w:pPr>
              <w:pStyle w:val="TAC"/>
              <w:rPr>
                <w:rFonts w:eastAsia="Yu Mincho"/>
                <w:b/>
                <w:bCs/>
              </w:rPr>
            </w:pPr>
            <w:r>
              <w:rPr>
                <w:rFonts w:eastAsia="Yu Mincho"/>
              </w:rPr>
              <w:t>64</w:t>
            </w:r>
          </w:p>
        </w:tc>
      </w:tr>
      <w:tr w:rsidR="00ED372C" w:rsidRPr="004D54E8" w14:paraId="1FC9734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775E8C9" w14:textId="77777777" w:rsidR="00ED372C" w:rsidRPr="004D54E8" w:rsidRDefault="00ED372C" w:rsidP="00AE4DC0">
            <w:pPr>
              <w:pStyle w:val="TAC"/>
            </w:pPr>
            <w:r w:rsidRPr="004D54E8">
              <w:t xml:space="preserve">≥ </w:t>
            </w:r>
            <w:r w:rsidRPr="004D54E8">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21703060" w14:textId="77777777" w:rsidR="00ED372C" w:rsidRPr="004D54E8" w:rsidRDefault="00ED372C" w:rsidP="00AE4DC0">
            <w:pPr>
              <w:pStyle w:val="TAC"/>
            </w:pPr>
            <w:r w:rsidRPr="004D54E8">
              <w:t xml:space="preserve">≥ </w:t>
            </w:r>
            <w:r w:rsidRPr="004D54E8">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7FCA60B" w14:textId="77777777" w:rsidR="00ED372C" w:rsidRPr="004D54E8" w:rsidRDefault="00ED372C" w:rsidP="00AE4DC0">
            <w:pPr>
              <w:pStyle w:val="TAC"/>
              <w:rPr>
                <w:rFonts w:eastAsia="Yu Mincho"/>
                <w:b/>
                <w:bCs/>
              </w:rPr>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627AE5A9" w14:textId="77777777" w:rsidR="00ED372C" w:rsidRPr="004D54E8" w:rsidRDefault="00ED372C" w:rsidP="00AE4DC0">
            <w:pPr>
              <w:pStyle w:val="TAC"/>
              <w:rPr>
                <w:bCs/>
              </w:rPr>
            </w:pPr>
            <w:r>
              <w:rPr>
                <w:bCs/>
              </w:rPr>
              <w:t>32</w:t>
            </w:r>
          </w:p>
        </w:tc>
      </w:tr>
      <w:tr w:rsidR="00ED372C" w:rsidRPr="004D54E8" w14:paraId="6D069321"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E58B122"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7B901142"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60F2FBBF" w14:textId="77777777" w:rsidR="00ED372C" w:rsidRPr="004D54E8" w:rsidRDefault="00ED372C"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64B0C871" w14:textId="77777777" w:rsidR="00ED372C" w:rsidRPr="004D54E8" w:rsidRDefault="00ED372C" w:rsidP="00AE4DC0">
            <w:pPr>
              <w:pStyle w:val="TAC"/>
              <w:rPr>
                <w:bCs/>
              </w:rPr>
            </w:pPr>
            <w:r>
              <w:rPr>
                <w:bCs/>
              </w:rPr>
              <w:t>16</w:t>
            </w:r>
          </w:p>
        </w:tc>
      </w:tr>
      <w:tr w:rsidR="00ED372C" w:rsidRPr="004D54E8" w14:paraId="680BA887"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475166"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3B0A8C0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EA99C97"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6BE9165C" w14:textId="77777777" w:rsidR="00ED372C" w:rsidRPr="004D54E8" w:rsidRDefault="00ED372C" w:rsidP="00AE4DC0">
            <w:pPr>
              <w:pStyle w:val="TAC"/>
            </w:pPr>
            <w:r>
              <w:t>8</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lastRenderedPageBreak/>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0880DA9" w:rsidR="005B2C68" w:rsidRPr="00374636" w:rsidRDefault="005B2C68" w:rsidP="001C4517">
            <w:pPr>
              <w:pStyle w:val="TAH"/>
              <w:rPr>
                <w:rFonts w:eastAsia="Yu Mincho"/>
              </w:rPr>
            </w:pPr>
            <w:r w:rsidRPr="00374636">
              <w:t>PRS BW (</w:t>
            </w:r>
            <w:r w:rsidR="008F507B" w:rsidRPr="008F507B">
              <w:t>P</w:t>
            </w:r>
            <w:r w:rsidRPr="00374636">
              <w:t>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522080F9" w14:textId="77777777" w:rsidR="004B4077" w:rsidRDefault="004B4077" w:rsidP="004B4077">
      <w:pPr>
        <w:rPr>
          <w:lang w:eastAsia="zh-CN"/>
        </w:rPr>
      </w:pPr>
    </w:p>
    <w:p w14:paraId="4400B84F" w14:textId="77777777" w:rsidR="004B4077" w:rsidRPr="004D54E8" w:rsidRDefault="004B4077" w:rsidP="004B4077">
      <w:pPr>
        <w:pStyle w:val="TH"/>
        <w:rPr>
          <w:lang w:eastAsia="sv-SE"/>
        </w:rPr>
      </w:pPr>
      <w:r w:rsidRPr="004D54E8">
        <w:t xml:space="preserve">Table </w:t>
      </w:r>
      <w:r w:rsidRPr="00374636">
        <w:rPr>
          <w:lang w:eastAsia="zh-CN"/>
        </w:rPr>
        <w:t>4.15.5</w:t>
      </w:r>
      <w:r w:rsidRPr="004D54E8">
        <w:t>-6</w:t>
      </w:r>
      <w:r>
        <w:t>a</w:t>
      </w:r>
      <w:r w:rsidRPr="004D54E8">
        <w:t xml:space="preserve">: Margin </w:t>
      </w:r>
      <w:r w:rsidRPr="00453B66">
        <w:rPr>
          <w:rFonts w:hint="eastAsia"/>
        </w:rPr>
        <w:t>Δ</w:t>
      </w:r>
      <w:r>
        <w:rPr>
          <w:rFonts w:hint="eastAsia"/>
          <w:lang w:eastAsia="zh-CN"/>
        </w:rPr>
        <w:t xml:space="preserve"> </w:t>
      </w:r>
      <w:r w:rsidRPr="004D54E8">
        <w:t>for RSTD measurement accuracy in FR2</w:t>
      </w:r>
    </w:p>
    <w:tbl>
      <w:tblPr>
        <w:tblW w:w="0" w:type="auto"/>
        <w:jc w:val="center"/>
        <w:tblLook w:val="04A0" w:firstRow="1" w:lastRow="0" w:firstColumn="1" w:lastColumn="0" w:noHBand="0" w:noVBand="1"/>
      </w:tblPr>
      <w:tblGrid>
        <w:gridCol w:w="1212"/>
        <w:gridCol w:w="1312"/>
        <w:gridCol w:w="1186"/>
      </w:tblGrid>
      <w:tr w:rsidR="004B4077" w:rsidRPr="004D54E8" w14:paraId="049E8501" w14:textId="77777777" w:rsidTr="00AE4DC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6AAB7F18" w14:textId="32832336" w:rsidR="004B4077" w:rsidRPr="004D54E8" w:rsidRDefault="004B4077" w:rsidP="00AE4DC0">
            <w:pPr>
              <w:pStyle w:val="TAH"/>
              <w:rPr>
                <w:rFonts w:eastAsia="Yu Mincho"/>
              </w:rPr>
            </w:pPr>
            <w:r w:rsidRPr="004D54E8">
              <w:t>PRS BW (</w:t>
            </w:r>
            <w:r w:rsidR="008F507B" w:rsidRPr="008F507B">
              <w:t>P</w:t>
            </w:r>
            <w:r w:rsidRPr="004D54E8">
              <w:t>RB number)</w:t>
            </w:r>
          </w:p>
        </w:tc>
        <w:tc>
          <w:tcPr>
            <w:tcW w:w="0" w:type="auto"/>
            <w:vMerge w:val="restart"/>
            <w:tcBorders>
              <w:top w:val="single" w:sz="4" w:space="0" w:color="auto"/>
              <w:left w:val="single" w:sz="4" w:space="0" w:color="auto"/>
              <w:right w:val="single" w:sz="4" w:space="0" w:color="auto"/>
            </w:tcBorders>
            <w:hideMark/>
          </w:tcPr>
          <w:p w14:paraId="5037B819" w14:textId="77777777" w:rsidR="004B4077" w:rsidRPr="004D54E8" w:rsidRDefault="004B4077" w:rsidP="00AE4DC0">
            <w:pPr>
              <w:pStyle w:val="TAH"/>
            </w:pPr>
            <w:r w:rsidRPr="004D54E8">
              <w:t>Margin (Tc)</w:t>
            </w:r>
          </w:p>
        </w:tc>
      </w:tr>
      <w:tr w:rsidR="004B4077" w:rsidRPr="004D54E8" w14:paraId="48FEEA43" w14:textId="77777777" w:rsidTr="00AE4DC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50613CBF" w14:textId="77777777" w:rsidR="004B4077" w:rsidRPr="004D54E8" w:rsidRDefault="004B4077" w:rsidP="00AE4DC0">
            <w:pPr>
              <w:pStyle w:val="TAH"/>
              <w:rPr>
                <w:rFonts w:eastAsia="MS Mincho"/>
              </w:rPr>
            </w:pPr>
            <w:r w:rsidRPr="004D54E8">
              <w:rPr>
                <w:rFonts w:hint="eastAsia"/>
              </w:rPr>
              <w:t>S</w:t>
            </w:r>
            <w:r w:rsidRPr="004D54E8">
              <w:t>CS=60kHz</w:t>
            </w:r>
          </w:p>
        </w:tc>
        <w:tc>
          <w:tcPr>
            <w:tcW w:w="0" w:type="auto"/>
            <w:tcBorders>
              <w:top w:val="single" w:sz="4" w:space="0" w:color="auto"/>
              <w:left w:val="single" w:sz="4" w:space="0" w:color="auto"/>
              <w:bottom w:val="single" w:sz="4" w:space="0" w:color="auto"/>
              <w:right w:val="single" w:sz="4" w:space="0" w:color="auto"/>
            </w:tcBorders>
          </w:tcPr>
          <w:p w14:paraId="3D644CDE" w14:textId="77777777" w:rsidR="004B4077" w:rsidRPr="004D54E8" w:rsidRDefault="004B4077" w:rsidP="00AE4DC0">
            <w:pPr>
              <w:pStyle w:val="TAH"/>
              <w:rPr>
                <w:rFonts w:eastAsia="MS Mincho"/>
              </w:rPr>
            </w:pPr>
            <w:r w:rsidRPr="004D54E8">
              <w:rPr>
                <w:rFonts w:hint="eastAsia"/>
              </w:rPr>
              <w:t>S</w:t>
            </w:r>
            <w:r w:rsidRPr="004D54E8">
              <w:t>CS=120kHz</w:t>
            </w:r>
          </w:p>
        </w:tc>
        <w:tc>
          <w:tcPr>
            <w:tcW w:w="0" w:type="auto"/>
            <w:vMerge/>
            <w:tcBorders>
              <w:left w:val="single" w:sz="4" w:space="0" w:color="auto"/>
              <w:bottom w:val="single" w:sz="4" w:space="0" w:color="auto"/>
              <w:right w:val="single" w:sz="4" w:space="0" w:color="auto"/>
            </w:tcBorders>
          </w:tcPr>
          <w:p w14:paraId="4BE5C68D" w14:textId="77777777" w:rsidR="004B4077" w:rsidRPr="004D54E8" w:rsidRDefault="004B4077" w:rsidP="00AE4DC0">
            <w:pPr>
              <w:spacing w:after="0"/>
              <w:rPr>
                <w:rFonts w:ascii="Arial" w:eastAsia="Yu Mincho" w:hAnsi="Arial" w:cs="Arial"/>
                <w:b/>
                <w:bCs/>
                <w:kern w:val="24"/>
                <w:sz w:val="18"/>
                <w:szCs w:val="18"/>
              </w:rPr>
            </w:pPr>
          </w:p>
        </w:tc>
      </w:tr>
      <w:tr w:rsidR="004B4077" w:rsidRPr="004D54E8" w14:paraId="5C465A9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66DDA6A" w14:textId="77777777" w:rsidR="004B4077" w:rsidRPr="004D54E8" w:rsidRDefault="004B4077"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F60F8AF" w14:textId="77777777" w:rsidR="004B4077" w:rsidRPr="004D54E8" w:rsidRDefault="004B4077"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6314C3B" w14:textId="77777777" w:rsidR="004B4077" w:rsidRPr="004D54E8" w:rsidRDefault="004B4077" w:rsidP="00AE4DC0">
            <w:pPr>
              <w:pStyle w:val="TAC"/>
              <w:rPr>
                <w:rFonts w:eastAsia="Yu Mincho"/>
                <w:b/>
                <w:bCs/>
              </w:rPr>
            </w:pPr>
            <w:r>
              <w:rPr>
                <w:rFonts w:eastAsia="Yu Mincho"/>
              </w:rPr>
              <w:t>32</w:t>
            </w:r>
          </w:p>
        </w:tc>
      </w:tr>
      <w:tr w:rsidR="004B4077" w:rsidRPr="004D54E8" w14:paraId="39B29EBB"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20EF129" w14:textId="77777777" w:rsidR="004B4077" w:rsidRPr="004D54E8" w:rsidRDefault="004B4077" w:rsidP="00AE4DC0">
            <w:pPr>
              <w:pStyle w:val="TAC"/>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6246673E" w14:textId="77777777" w:rsidR="004B4077" w:rsidRPr="004D54E8" w:rsidRDefault="004B4077" w:rsidP="00AE4DC0">
            <w:pPr>
              <w:pStyle w:val="TAC"/>
              <w:rPr>
                <w:rFonts w:eastAsia="Yu Mincho"/>
                <w:b/>
                <w:bCs/>
              </w:rPr>
            </w:pPr>
            <w:r w:rsidRPr="004D54E8">
              <w:t xml:space="preserve">≥ </w:t>
            </w:r>
            <w:r w:rsidRPr="004D54E8">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41F39BF3" w14:textId="77777777" w:rsidR="004B4077" w:rsidRPr="004D54E8" w:rsidRDefault="004B4077" w:rsidP="00AE4DC0">
            <w:pPr>
              <w:pStyle w:val="TAC"/>
              <w:rPr>
                <w:bCs/>
                <w:lang w:eastAsia="zh-CN"/>
              </w:rPr>
            </w:pPr>
            <w:r>
              <w:rPr>
                <w:rFonts w:hint="eastAsia"/>
                <w:bCs/>
                <w:lang w:eastAsia="zh-CN"/>
              </w:rPr>
              <w:t>1</w:t>
            </w:r>
            <w:r>
              <w:rPr>
                <w:bCs/>
                <w:lang w:eastAsia="zh-CN"/>
              </w:rPr>
              <w:t>6</w:t>
            </w:r>
          </w:p>
        </w:tc>
      </w:tr>
      <w:tr w:rsidR="004B4077" w:rsidRPr="004D54E8" w14:paraId="5A71E262"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4804387" w14:textId="77777777" w:rsidR="004B4077" w:rsidRPr="004D54E8" w:rsidRDefault="004B4077"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17AB527C" w14:textId="77777777" w:rsidR="004B4077" w:rsidRPr="004D54E8" w:rsidRDefault="004B4077"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2881A9E" w14:textId="77777777" w:rsidR="004B4077" w:rsidRPr="004D54E8" w:rsidRDefault="004B4077" w:rsidP="00AE4DC0">
            <w:pPr>
              <w:pStyle w:val="TAC"/>
              <w:rPr>
                <w:bCs/>
                <w:lang w:eastAsia="zh-CN"/>
              </w:rPr>
            </w:pPr>
            <w:r>
              <w:rPr>
                <w:rFonts w:hint="eastAsia"/>
                <w:bCs/>
                <w:lang w:eastAsia="zh-CN"/>
              </w:rPr>
              <w:t>8</w:t>
            </w:r>
          </w:p>
        </w:tc>
      </w:tr>
      <w:tr w:rsidR="004B4077" w:rsidRPr="004D54E8" w14:paraId="6B27BCF4"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E06B246" w14:textId="77777777" w:rsidR="004B4077" w:rsidRPr="004D54E8" w:rsidRDefault="004B4077"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41F21E1E" w14:textId="77777777" w:rsidR="004B4077" w:rsidRPr="004D54E8" w:rsidRDefault="004B4077" w:rsidP="00AE4DC0">
            <w:pPr>
              <w:pStyle w:val="TAC"/>
            </w:pPr>
            <w:r w:rsidRPr="004D54E8">
              <w:t xml:space="preserve">≥ </w:t>
            </w:r>
            <w:r w:rsidRPr="004D54E8">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07A33F4" w14:textId="77777777" w:rsidR="004B4077" w:rsidRPr="004D54E8" w:rsidRDefault="004B4077" w:rsidP="00AE4DC0">
            <w:pPr>
              <w:pStyle w:val="TAC"/>
              <w:rPr>
                <w:lang w:eastAsia="zh-CN"/>
              </w:rPr>
            </w:pPr>
            <w:r>
              <w:rPr>
                <w:rFonts w:hint="eastAsia"/>
                <w:lang w:eastAsia="zh-CN"/>
              </w:rPr>
              <w:t>4</w:t>
            </w:r>
          </w:p>
        </w:tc>
      </w:tr>
    </w:tbl>
    <w:p w14:paraId="6E88C803" w14:textId="77777777" w:rsidR="004B4077" w:rsidRDefault="004B4077" w:rsidP="004B4077">
      <w:pPr>
        <w:rPr>
          <w:noProof/>
          <w:highlight w:val="yellow"/>
        </w:rPr>
      </w:pPr>
    </w:p>
    <w:p w14:paraId="106E0BB6" w14:textId="77777777" w:rsidR="004B4077" w:rsidRDefault="004B4077" w:rsidP="004B4077">
      <w:pPr>
        <w:pStyle w:val="TH"/>
      </w:pPr>
      <w:r>
        <w:t xml:space="preserve">Table </w:t>
      </w:r>
      <w:r w:rsidRPr="00374636">
        <w:rPr>
          <w:lang w:eastAsia="zh-CN"/>
        </w:rPr>
        <w:t>4.15.5</w:t>
      </w:r>
      <w:r>
        <w:t>-7: RSTD absolute accuracy in FR1 for AWGN channel</w:t>
      </w:r>
      <w:r>
        <w:rPr>
          <w:lang w:eastAsia="zh-CN"/>
        </w:rPr>
        <w:t xml:space="preserve"> with reduced number of samples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4B4077" w14:paraId="70BC9BC7"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8C3F8E4" w14:textId="77777777" w:rsidR="004B4077" w:rsidRDefault="004B4077" w:rsidP="00AE4DC0">
            <w:pPr>
              <w:pStyle w:val="TAH"/>
            </w:pPr>
            <w: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41303060" w14:textId="77777777" w:rsidR="004B4077" w:rsidRDefault="004B4077" w:rsidP="00AE4DC0">
            <w:pPr>
              <w:pStyle w:val="TAH"/>
            </w:pPr>
            <w:r>
              <w:t>Conditions</w:t>
            </w:r>
          </w:p>
        </w:tc>
      </w:tr>
      <w:tr w:rsidR="004B4077" w14:paraId="537EA5F5"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EB11762" w14:textId="77777777" w:rsidR="004B4077" w:rsidRDefault="004B4077"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3ADAC845" w14:textId="77777777" w:rsidR="004B4077" w:rsidRDefault="004B4077" w:rsidP="00AE4DC0">
            <w:pPr>
              <w:pStyle w:val="TAH"/>
            </w:pPr>
            <w: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641C559" w14:textId="77777777" w:rsidR="004B4077" w:rsidRDefault="004B4077" w:rsidP="00AE4DC0">
            <w:pPr>
              <w:pStyle w:val="TAH"/>
              <w:rPr>
                <w:lang w:eastAsia="zh-CN"/>
              </w:rPr>
            </w:pPr>
            <w: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3CCFB5" w14:textId="77777777" w:rsidR="004B4077" w:rsidRDefault="004B4077" w:rsidP="00AE4DC0">
            <w:pPr>
              <w:pStyle w:val="TAH"/>
              <w:rPr>
                <w:lang w:eastAsia="zh-CN"/>
              </w:rPr>
            </w:pPr>
            <w:r>
              <w:rPr>
                <w:lang w:eastAsia="zh-CN"/>
              </w:rPr>
              <w:t>PRS bandwidth</w:t>
            </w:r>
          </w:p>
          <w:p w14:paraId="3BF92DA4" w14:textId="77777777" w:rsidR="004B4077" w:rsidRDefault="004B4077" w:rsidP="00AE4DC0">
            <w:pPr>
              <w:pStyle w:val="TAH"/>
            </w:pPr>
            <w:r>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6158D314" w14:textId="77777777" w:rsidR="004B4077" w:rsidRDefault="004B4077" w:rsidP="00AE4DC0">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p>
          <w:p w14:paraId="27A692B0" w14:textId="77777777" w:rsidR="004B4077" w:rsidRDefault="004B4077" w:rsidP="00AE4DC0">
            <w:pPr>
              <w:pStyle w:val="TAH"/>
              <w:rPr>
                <w:lang w:eastAsia="zh-CN"/>
              </w:rPr>
            </w:pPr>
            <w:r>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C563D68" w14:textId="77777777" w:rsidR="004B4077" w:rsidRDefault="004B4077" w:rsidP="00AE4DC0">
            <w:pPr>
              <w:pStyle w:val="TAH"/>
            </w:pPr>
            <w:r>
              <w:t>Io</w:t>
            </w:r>
            <w:r>
              <w:rPr>
                <w:vertAlign w:val="superscript"/>
                <w:lang w:eastAsia="zh-CN"/>
              </w:rPr>
              <w:t xml:space="preserve"> Note 3</w:t>
            </w:r>
            <w:r>
              <w:t xml:space="preserve"> range</w:t>
            </w:r>
          </w:p>
        </w:tc>
      </w:tr>
      <w:tr w:rsidR="004B4077" w14:paraId="6F97266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CB1866A" w14:textId="77777777" w:rsidR="004B4077" w:rsidRDefault="004B4077"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17E6541" w14:textId="77777777" w:rsidR="004B4077" w:rsidRDefault="004B4077"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FF32CC" w14:textId="77777777" w:rsidR="004B4077" w:rsidRDefault="004B4077"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4CA131" w14:textId="77777777" w:rsidR="004B4077" w:rsidRDefault="004B4077"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D09504" w14:textId="77777777" w:rsidR="004B4077" w:rsidRDefault="004B4077"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3F1877B" w14:textId="77777777" w:rsidR="004B4077" w:rsidRDefault="004B4077" w:rsidP="00AE4DC0">
            <w:pPr>
              <w:pStyle w:val="TAH"/>
            </w:pPr>
            <w:r>
              <w:t>NR operating band groups</w:t>
            </w:r>
            <w:r>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E74909" w14:textId="77777777" w:rsidR="004B4077" w:rsidRDefault="004B4077" w:rsidP="00AE4DC0">
            <w:pPr>
              <w:pStyle w:val="TAH"/>
            </w:pPr>
            <w:r>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E99F74" w14:textId="77777777" w:rsidR="004B4077" w:rsidRDefault="004B4077" w:rsidP="00AE4DC0">
            <w:pPr>
              <w:pStyle w:val="TAH"/>
            </w:pPr>
            <w:r>
              <w:t>Maximum Io</w:t>
            </w:r>
          </w:p>
        </w:tc>
      </w:tr>
      <w:tr w:rsidR="004B4077" w14:paraId="7DEFF22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14A8B0E8" w14:textId="77777777" w:rsidR="004B4077" w:rsidRDefault="004B4077" w:rsidP="00AE4DC0">
            <w:pPr>
              <w:pStyle w:val="TAH"/>
            </w:pPr>
            <w:r>
              <w:lastRenderedPageBreak/>
              <w:t>Tc</w:t>
            </w:r>
            <w:r>
              <w:rPr>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6978162" w14:textId="77777777" w:rsidR="004B4077" w:rsidRDefault="004B4077" w:rsidP="00AE4DC0">
            <w:pPr>
              <w:pStyle w:val="TAH"/>
            </w:pPr>
            <w: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4B62EC" w14:textId="77777777" w:rsidR="004B4077" w:rsidRDefault="004B4077" w:rsidP="00AE4DC0">
            <w:pPr>
              <w:pStyle w:val="TAH"/>
              <w:rPr>
                <w:lang w:eastAsia="zh-CN"/>
              </w:rPr>
            </w:pPr>
            <w:r>
              <w:rPr>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1EB4CC" w14:textId="5253B785" w:rsidR="004B4077" w:rsidRDefault="008F507B" w:rsidP="00AE4DC0">
            <w:pPr>
              <w:pStyle w:val="TAH"/>
            </w:pPr>
            <w:r w:rsidRPr="008F507B">
              <w:t>P</w:t>
            </w:r>
            <w:r w:rsidR="004B4077">
              <w:t>RB</w:t>
            </w:r>
          </w:p>
        </w:tc>
        <w:tc>
          <w:tcPr>
            <w:tcW w:w="1367" w:type="dxa"/>
            <w:tcBorders>
              <w:top w:val="single" w:sz="4" w:space="0" w:color="auto"/>
              <w:left w:val="single" w:sz="4" w:space="0" w:color="auto"/>
              <w:bottom w:val="single" w:sz="4" w:space="0" w:color="auto"/>
              <w:right w:val="single" w:sz="4" w:space="0" w:color="auto"/>
            </w:tcBorders>
            <w:vAlign w:val="center"/>
          </w:tcPr>
          <w:p w14:paraId="650AF7BC" w14:textId="77777777" w:rsidR="004B4077" w:rsidRDefault="004B4077" w:rsidP="00AE4DC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70CECA6D" w14:textId="77777777" w:rsidR="004B4077" w:rsidRDefault="004B4077" w:rsidP="00AE4DC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389D5A" w14:textId="77777777" w:rsidR="004B4077" w:rsidRDefault="004B4077" w:rsidP="00AE4DC0">
            <w:pPr>
              <w:pStyle w:val="TAH"/>
            </w:pPr>
            <w:r>
              <w:t>dBm/SCS</w:t>
            </w:r>
            <w:r>
              <w:rPr>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F952F2" w14:textId="77777777" w:rsidR="004B4077" w:rsidRDefault="004B4077" w:rsidP="00AE4DC0">
            <w:pPr>
              <w:pStyle w:val="TAH"/>
            </w:pPr>
            <w:r>
              <w:t>dBm/BW</w:t>
            </w:r>
            <w:r>
              <w:rPr>
                <w:vertAlign w:val="subscript"/>
              </w:rPr>
              <w:t>Channel</w:t>
            </w:r>
          </w:p>
        </w:tc>
      </w:tr>
      <w:tr w:rsidR="004B4077" w14:paraId="049611EF" w14:textId="77777777" w:rsidTr="00AE4DC0">
        <w:trPr>
          <w:trHeight w:val="74"/>
          <w:jc w:val="center"/>
        </w:trPr>
        <w:tc>
          <w:tcPr>
            <w:tcW w:w="960" w:type="dxa"/>
            <w:vMerge w:val="restart"/>
            <w:tcBorders>
              <w:top w:val="single" w:sz="4" w:space="0" w:color="auto"/>
              <w:left w:val="single" w:sz="4" w:space="0" w:color="auto"/>
              <w:right w:val="single" w:sz="4" w:space="0" w:color="auto"/>
            </w:tcBorders>
            <w:hideMark/>
          </w:tcPr>
          <w:p w14:paraId="792A36CE" w14:textId="0D58C5BE" w:rsidR="004B4077" w:rsidRDefault="004B4077" w:rsidP="00AE4DC0">
            <w:pPr>
              <w:pStyle w:val="TAL"/>
              <w:rPr>
                <w:vertAlign w:val="superscript"/>
              </w:rPr>
            </w:pPr>
            <w:r>
              <w:rPr>
                <w:lang w:eastAsia="zh-CN"/>
              </w:rPr>
              <w:t>98</w:t>
            </w:r>
          </w:p>
        </w:tc>
        <w:tc>
          <w:tcPr>
            <w:tcW w:w="1163" w:type="dxa"/>
            <w:vMerge w:val="restart"/>
            <w:tcBorders>
              <w:top w:val="single" w:sz="4" w:space="0" w:color="auto"/>
              <w:left w:val="single" w:sz="4" w:space="0" w:color="auto"/>
              <w:right w:val="single" w:sz="4" w:space="0" w:color="auto"/>
            </w:tcBorders>
            <w:vAlign w:val="center"/>
          </w:tcPr>
          <w:p w14:paraId="63857F49" w14:textId="77777777" w:rsidR="004B4077" w:rsidRDefault="004B4077" w:rsidP="00AE4DC0">
            <w:pPr>
              <w:pStyle w:val="TAC"/>
            </w:pPr>
            <w:r>
              <w:t>(PRS Ês/Iot)</w:t>
            </w:r>
            <w:r>
              <w:rPr>
                <w:vertAlign w:val="subscript"/>
              </w:rPr>
              <w:t xml:space="preserve">ref </w:t>
            </w:r>
            <w:r>
              <w:t>≥-3dB</w:t>
            </w:r>
          </w:p>
          <w:p w14:paraId="1370F681" w14:textId="77777777" w:rsidR="004B4077" w:rsidRDefault="004B4077" w:rsidP="00AE4DC0">
            <w:pPr>
              <w:pStyle w:val="TAC"/>
            </w:pPr>
          </w:p>
          <w:p w14:paraId="6FAD6450" w14:textId="77777777" w:rsidR="004B4077" w:rsidRDefault="004B4077" w:rsidP="00AE4DC0">
            <w:pPr>
              <w:pStyle w:val="TAC"/>
            </w:pPr>
            <w:r>
              <w:t xml:space="preserve"> (PRS Ês/Iot)</w:t>
            </w:r>
            <w:r>
              <w:rPr>
                <w:i/>
                <w:vertAlign w:val="subscript"/>
              </w:rPr>
              <w:t>i</w:t>
            </w:r>
            <w:r>
              <w:t xml:space="preserve"> ≥-6dB</w:t>
            </w:r>
          </w:p>
        </w:tc>
        <w:tc>
          <w:tcPr>
            <w:tcW w:w="992" w:type="dxa"/>
            <w:vMerge w:val="restart"/>
            <w:tcBorders>
              <w:top w:val="single" w:sz="4" w:space="0" w:color="auto"/>
              <w:left w:val="single" w:sz="4" w:space="0" w:color="auto"/>
              <w:right w:val="single" w:sz="4" w:space="0" w:color="auto"/>
            </w:tcBorders>
            <w:vAlign w:val="center"/>
            <w:hideMark/>
          </w:tcPr>
          <w:p w14:paraId="69EE4CC4" w14:textId="77777777" w:rsidR="004B4077" w:rsidRDefault="004B4077" w:rsidP="00AE4DC0">
            <w:pPr>
              <w:pStyle w:val="TAC"/>
              <w:rPr>
                <w:lang w:val="sv-SE" w:eastAsia="zh-CN"/>
              </w:rPr>
            </w:pPr>
            <w:r>
              <w:rPr>
                <w:lang w:val="sv-SE" w:eastAsia="zh-CN"/>
              </w:rPr>
              <w:t>15</w:t>
            </w:r>
          </w:p>
        </w:tc>
        <w:tc>
          <w:tcPr>
            <w:tcW w:w="1134" w:type="dxa"/>
            <w:vMerge w:val="restart"/>
            <w:tcBorders>
              <w:top w:val="single" w:sz="4" w:space="0" w:color="auto"/>
              <w:left w:val="single" w:sz="4" w:space="0" w:color="auto"/>
              <w:right w:val="single" w:sz="4" w:space="0" w:color="auto"/>
            </w:tcBorders>
            <w:vAlign w:val="center"/>
            <w:hideMark/>
          </w:tcPr>
          <w:p w14:paraId="7603F735" w14:textId="77777777" w:rsidR="004B4077" w:rsidRDefault="004B4077" w:rsidP="00AE4DC0">
            <w:pPr>
              <w:pStyle w:val="TAC"/>
            </w:pPr>
            <w:r>
              <w:t>≥ 52</w:t>
            </w:r>
          </w:p>
        </w:tc>
        <w:tc>
          <w:tcPr>
            <w:tcW w:w="1367" w:type="dxa"/>
            <w:vMerge w:val="restart"/>
            <w:tcBorders>
              <w:top w:val="single" w:sz="4" w:space="0" w:color="auto"/>
              <w:left w:val="single" w:sz="4" w:space="0" w:color="auto"/>
              <w:right w:val="single" w:sz="4" w:space="0" w:color="auto"/>
            </w:tcBorders>
            <w:vAlign w:val="center"/>
            <w:hideMark/>
          </w:tcPr>
          <w:p w14:paraId="112F9DB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6AC18FCD"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1EB69905" w14:textId="77777777" w:rsidR="004B4077" w:rsidRDefault="004B4077" w:rsidP="00AE4DC0">
            <w:pPr>
              <w:pStyle w:val="TAC"/>
            </w:pPr>
            <w:r>
              <w:t>-127</w:t>
            </w:r>
          </w:p>
        </w:tc>
        <w:tc>
          <w:tcPr>
            <w:tcW w:w="1275" w:type="dxa"/>
            <w:tcBorders>
              <w:top w:val="single" w:sz="4" w:space="0" w:color="auto"/>
              <w:left w:val="single" w:sz="4" w:space="0" w:color="auto"/>
              <w:right w:val="single" w:sz="4" w:space="0" w:color="auto"/>
            </w:tcBorders>
            <w:vAlign w:val="center"/>
            <w:hideMark/>
          </w:tcPr>
          <w:p w14:paraId="5E191DB8" w14:textId="77777777" w:rsidR="004B4077" w:rsidRDefault="004B4077" w:rsidP="00AE4DC0">
            <w:pPr>
              <w:pStyle w:val="TAC"/>
              <w:rPr>
                <w:lang w:eastAsia="zh-CN"/>
              </w:rPr>
            </w:pPr>
            <w:r>
              <w:rPr>
                <w:rFonts w:hint="eastAsia"/>
                <w:lang w:eastAsia="zh-CN"/>
              </w:rPr>
              <w:t>-50</w:t>
            </w:r>
          </w:p>
        </w:tc>
      </w:tr>
      <w:tr w:rsidR="004B4077" w14:paraId="0FF8A290"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0C3ABB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437970E"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3AADC77"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6CD875AE"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472773B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F9030A4"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69A6DDA4" w14:textId="77777777" w:rsidR="004B4077" w:rsidRDefault="004B4077" w:rsidP="00AE4DC0">
            <w:pPr>
              <w:pStyle w:val="TAC"/>
            </w:pPr>
            <w:r>
              <w:t>-126.5</w:t>
            </w:r>
          </w:p>
        </w:tc>
        <w:tc>
          <w:tcPr>
            <w:tcW w:w="1275" w:type="dxa"/>
            <w:tcBorders>
              <w:left w:val="single" w:sz="4" w:space="0" w:color="auto"/>
              <w:right w:val="single" w:sz="4" w:space="0" w:color="auto"/>
            </w:tcBorders>
            <w:vAlign w:val="center"/>
          </w:tcPr>
          <w:p w14:paraId="4191C328" w14:textId="77777777" w:rsidR="004B4077" w:rsidRDefault="004B4077" w:rsidP="00AE4DC0">
            <w:pPr>
              <w:pStyle w:val="TAC"/>
            </w:pPr>
            <w:r>
              <w:rPr>
                <w:rFonts w:hint="eastAsia"/>
                <w:lang w:eastAsia="zh-CN"/>
              </w:rPr>
              <w:t>-50</w:t>
            </w:r>
          </w:p>
        </w:tc>
      </w:tr>
      <w:tr w:rsidR="004B4077" w14:paraId="662FC8C4"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081174C"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367A62A"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A5E4DC9"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4EDAD828"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CA362F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17FE1C"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2A7C5F5A" w14:textId="77777777" w:rsidR="004B4077" w:rsidRDefault="004B4077" w:rsidP="00AE4DC0">
            <w:pPr>
              <w:pStyle w:val="TAC"/>
            </w:pPr>
            <w:r>
              <w:t>-126</w:t>
            </w:r>
          </w:p>
        </w:tc>
        <w:tc>
          <w:tcPr>
            <w:tcW w:w="1275" w:type="dxa"/>
            <w:tcBorders>
              <w:left w:val="single" w:sz="4" w:space="0" w:color="auto"/>
              <w:right w:val="single" w:sz="4" w:space="0" w:color="auto"/>
            </w:tcBorders>
            <w:vAlign w:val="center"/>
          </w:tcPr>
          <w:p w14:paraId="0062B7BF" w14:textId="77777777" w:rsidR="004B4077" w:rsidRDefault="004B4077" w:rsidP="00AE4DC0">
            <w:pPr>
              <w:pStyle w:val="TAC"/>
            </w:pPr>
            <w:r>
              <w:rPr>
                <w:rFonts w:hint="eastAsia"/>
                <w:lang w:eastAsia="zh-CN"/>
              </w:rPr>
              <w:t>-50</w:t>
            </w:r>
          </w:p>
        </w:tc>
      </w:tr>
      <w:tr w:rsidR="004B4077" w14:paraId="2E4F727F"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235F1C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A884636"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58FA824C"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D65810B"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A1437E5"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4B12F2C"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2C6B82CD" w14:textId="77777777" w:rsidR="004B4077" w:rsidRDefault="004B4077" w:rsidP="00AE4DC0">
            <w:pPr>
              <w:pStyle w:val="TAC"/>
            </w:pPr>
            <w:r>
              <w:t>-125.5</w:t>
            </w:r>
          </w:p>
        </w:tc>
        <w:tc>
          <w:tcPr>
            <w:tcW w:w="1275" w:type="dxa"/>
            <w:tcBorders>
              <w:left w:val="single" w:sz="4" w:space="0" w:color="auto"/>
              <w:right w:val="single" w:sz="4" w:space="0" w:color="auto"/>
            </w:tcBorders>
            <w:vAlign w:val="center"/>
          </w:tcPr>
          <w:p w14:paraId="3385C7D1" w14:textId="77777777" w:rsidR="004B4077" w:rsidRDefault="004B4077" w:rsidP="00AE4DC0">
            <w:pPr>
              <w:pStyle w:val="TAC"/>
            </w:pPr>
            <w:r>
              <w:rPr>
                <w:rFonts w:hint="eastAsia"/>
                <w:lang w:eastAsia="zh-CN"/>
              </w:rPr>
              <w:t>-50</w:t>
            </w:r>
          </w:p>
        </w:tc>
      </w:tr>
      <w:tr w:rsidR="004B4077" w14:paraId="4EEB2B48"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38E8363F"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F75ECFF"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A11D1DF"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08AD2CAF"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7697F2C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4A1895"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3B9DE6DE" w14:textId="77777777" w:rsidR="004B4077" w:rsidRDefault="004B4077" w:rsidP="00AE4DC0">
            <w:pPr>
              <w:pStyle w:val="TAC"/>
            </w:pPr>
            <w:r>
              <w:t>-125</w:t>
            </w:r>
          </w:p>
        </w:tc>
        <w:tc>
          <w:tcPr>
            <w:tcW w:w="1275" w:type="dxa"/>
            <w:tcBorders>
              <w:left w:val="single" w:sz="4" w:space="0" w:color="auto"/>
              <w:right w:val="single" w:sz="4" w:space="0" w:color="auto"/>
            </w:tcBorders>
            <w:vAlign w:val="center"/>
          </w:tcPr>
          <w:p w14:paraId="33AEAB37" w14:textId="77777777" w:rsidR="004B4077" w:rsidRDefault="004B4077" w:rsidP="00AE4DC0">
            <w:pPr>
              <w:pStyle w:val="TAC"/>
            </w:pPr>
            <w:r>
              <w:rPr>
                <w:rFonts w:hint="eastAsia"/>
                <w:lang w:eastAsia="zh-CN"/>
              </w:rPr>
              <w:t>-50</w:t>
            </w:r>
          </w:p>
        </w:tc>
      </w:tr>
      <w:tr w:rsidR="004B4077" w14:paraId="07D1C801"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2EE83BE1"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E4DEE9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EC71E7A"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7E8FF52"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097ADD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5F46AF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4CB87479" w14:textId="77777777" w:rsidR="004B4077" w:rsidRDefault="004B4077" w:rsidP="00AE4DC0">
            <w:pPr>
              <w:pStyle w:val="TAC"/>
            </w:pPr>
            <w:r>
              <w:t>-124.5</w:t>
            </w:r>
          </w:p>
        </w:tc>
        <w:tc>
          <w:tcPr>
            <w:tcW w:w="1275" w:type="dxa"/>
            <w:tcBorders>
              <w:left w:val="single" w:sz="4" w:space="0" w:color="auto"/>
              <w:right w:val="single" w:sz="4" w:space="0" w:color="auto"/>
            </w:tcBorders>
            <w:vAlign w:val="center"/>
          </w:tcPr>
          <w:p w14:paraId="5B5931A1" w14:textId="77777777" w:rsidR="004B4077" w:rsidRDefault="004B4077" w:rsidP="00AE4DC0">
            <w:pPr>
              <w:pStyle w:val="TAC"/>
            </w:pPr>
            <w:r>
              <w:rPr>
                <w:rFonts w:hint="eastAsia"/>
                <w:lang w:eastAsia="zh-CN"/>
              </w:rPr>
              <w:t>-50</w:t>
            </w:r>
          </w:p>
        </w:tc>
      </w:tr>
      <w:tr w:rsidR="004B4077" w14:paraId="143CB8F9"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15F2920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5D8CAD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8EA921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9F26899"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03A387E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3A280D7"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7C35879A" w14:textId="77777777" w:rsidR="004B4077" w:rsidRDefault="004B4077" w:rsidP="00AE4DC0">
            <w:pPr>
              <w:pStyle w:val="TAC"/>
            </w:pPr>
            <w:r>
              <w:t>-124</w:t>
            </w:r>
          </w:p>
        </w:tc>
        <w:tc>
          <w:tcPr>
            <w:tcW w:w="1275" w:type="dxa"/>
            <w:tcBorders>
              <w:left w:val="single" w:sz="4" w:space="0" w:color="auto"/>
              <w:right w:val="single" w:sz="4" w:space="0" w:color="auto"/>
            </w:tcBorders>
            <w:vAlign w:val="center"/>
          </w:tcPr>
          <w:p w14:paraId="2CA0146F" w14:textId="77777777" w:rsidR="004B4077" w:rsidRDefault="004B4077" w:rsidP="00AE4DC0">
            <w:pPr>
              <w:pStyle w:val="TAC"/>
            </w:pPr>
            <w:r>
              <w:rPr>
                <w:rFonts w:hint="eastAsia"/>
                <w:lang w:eastAsia="zh-CN"/>
              </w:rPr>
              <w:t>-50</w:t>
            </w:r>
          </w:p>
        </w:tc>
      </w:tr>
      <w:tr w:rsidR="004B4077" w14:paraId="65D72BB2" w14:textId="77777777" w:rsidTr="00AE4DC0">
        <w:trPr>
          <w:trHeight w:val="73"/>
          <w:jc w:val="center"/>
        </w:trPr>
        <w:tc>
          <w:tcPr>
            <w:tcW w:w="960" w:type="dxa"/>
            <w:vMerge/>
            <w:tcBorders>
              <w:left w:val="single" w:sz="4" w:space="0" w:color="auto"/>
              <w:bottom w:val="single" w:sz="4" w:space="0" w:color="auto"/>
              <w:right w:val="single" w:sz="4" w:space="0" w:color="auto"/>
            </w:tcBorders>
          </w:tcPr>
          <w:p w14:paraId="7890E958"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A54BA58" w14:textId="77777777" w:rsidR="004B4077" w:rsidRDefault="004B4077" w:rsidP="00AE4DC0">
            <w:pPr>
              <w:pStyle w:val="TAC"/>
            </w:pPr>
          </w:p>
        </w:tc>
        <w:tc>
          <w:tcPr>
            <w:tcW w:w="992" w:type="dxa"/>
            <w:vMerge/>
            <w:tcBorders>
              <w:left w:val="single" w:sz="4" w:space="0" w:color="auto"/>
              <w:right w:val="single" w:sz="4" w:space="0" w:color="auto"/>
            </w:tcBorders>
            <w:vAlign w:val="center"/>
          </w:tcPr>
          <w:p w14:paraId="4F7DB907"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03370"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453206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B3A2DB9"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71F8E599" w14:textId="77777777" w:rsidR="004B4077" w:rsidRDefault="004B4077" w:rsidP="00AE4DC0">
            <w:pPr>
              <w:pStyle w:val="TAC"/>
            </w:pPr>
            <w:r>
              <w:t>-123.5</w:t>
            </w:r>
          </w:p>
        </w:tc>
        <w:tc>
          <w:tcPr>
            <w:tcW w:w="1275" w:type="dxa"/>
            <w:tcBorders>
              <w:left w:val="single" w:sz="4" w:space="0" w:color="auto"/>
              <w:bottom w:val="single" w:sz="4" w:space="0" w:color="auto"/>
              <w:right w:val="single" w:sz="4" w:space="0" w:color="auto"/>
            </w:tcBorders>
            <w:vAlign w:val="center"/>
          </w:tcPr>
          <w:p w14:paraId="748D2526" w14:textId="77777777" w:rsidR="004B4077" w:rsidRDefault="004B4077" w:rsidP="00AE4DC0">
            <w:pPr>
              <w:pStyle w:val="TAC"/>
            </w:pPr>
            <w:r>
              <w:rPr>
                <w:rFonts w:hint="eastAsia"/>
                <w:lang w:eastAsia="zh-CN"/>
              </w:rPr>
              <w:t>-50</w:t>
            </w:r>
          </w:p>
        </w:tc>
      </w:tr>
      <w:tr w:rsidR="004B4077" w14:paraId="317F2999"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AB4467A" w14:textId="44FADD77" w:rsidR="004B4077" w:rsidRDefault="004B4077" w:rsidP="00AE4DC0">
            <w:pPr>
              <w:pStyle w:val="TAL"/>
              <w:rPr>
                <w:lang w:eastAsia="zh-CN"/>
              </w:rPr>
            </w:pPr>
            <w:r>
              <w:rPr>
                <w:lang w:eastAsia="zh-CN"/>
              </w:rPr>
              <w:t>42</w:t>
            </w:r>
          </w:p>
        </w:tc>
        <w:tc>
          <w:tcPr>
            <w:tcW w:w="1163" w:type="dxa"/>
            <w:vMerge/>
            <w:tcBorders>
              <w:left w:val="single" w:sz="4" w:space="0" w:color="auto"/>
              <w:right w:val="single" w:sz="4" w:space="0" w:color="auto"/>
            </w:tcBorders>
            <w:vAlign w:val="center"/>
            <w:hideMark/>
          </w:tcPr>
          <w:p w14:paraId="41005EA2"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463B3C0D"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97B9856" w14:textId="77777777" w:rsidR="004B4077" w:rsidRDefault="004B4077" w:rsidP="00AE4DC0">
            <w:pPr>
              <w:pStyle w:val="TAC"/>
            </w:pPr>
            <w:r>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58FFE5F"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01E6844"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92C5CD"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BB4627" w14:textId="77777777" w:rsidR="004B4077" w:rsidRDefault="004B4077" w:rsidP="00AE4DC0">
            <w:pPr>
              <w:pStyle w:val="TAC"/>
            </w:pPr>
            <w:r>
              <w:t>Note 6</w:t>
            </w:r>
          </w:p>
        </w:tc>
      </w:tr>
      <w:tr w:rsidR="004B4077" w14:paraId="6D4FF670"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766BADD7" w14:textId="5AFAF1B9" w:rsidR="004B4077" w:rsidRDefault="004B4077" w:rsidP="00AE4DC0">
            <w:pPr>
              <w:pStyle w:val="TAL"/>
              <w:rPr>
                <w:lang w:eastAsia="zh-CN"/>
              </w:rPr>
            </w:pPr>
            <w:r>
              <w:rPr>
                <w:lang w:eastAsia="zh-CN"/>
              </w:rPr>
              <w:t>48</w:t>
            </w:r>
          </w:p>
        </w:tc>
        <w:tc>
          <w:tcPr>
            <w:tcW w:w="1163" w:type="dxa"/>
            <w:vMerge/>
            <w:tcBorders>
              <w:left w:val="single" w:sz="4" w:space="0" w:color="auto"/>
              <w:right w:val="single" w:sz="4" w:space="0" w:color="auto"/>
            </w:tcBorders>
            <w:vAlign w:val="center"/>
            <w:hideMark/>
          </w:tcPr>
          <w:p w14:paraId="1BF91A74"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3E7885AB" w14:textId="77777777" w:rsidR="004B4077" w:rsidRDefault="004B4077" w:rsidP="00AE4DC0">
            <w:pPr>
              <w:pStyle w:val="TAC"/>
              <w:rPr>
                <w:lang w:val="sv-SE" w:eastAsia="zh-CN"/>
              </w:rPr>
            </w:pPr>
            <w:r>
              <w:rPr>
                <w:lang w:val="sv-SE" w:eastAsia="zh-CN"/>
              </w:rPr>
              <w:t>30</w:t>
            </w:r>
          </w:p>
        </w:tc>
        <w:tc>
          <w:tcPr>
            <w:tcW w:w="1134" w:type="dxa"/>
            <w:vMerge w:val="restart"/>
            <w:tcBorders>
              <w:top w:val="single" w:sz="4" w:space="0" w:color="auto"/>
              <w:left w:val="single" w:sz="4" w:space="0" w:color="auto"/>
              <w:right w:val="single" w:sz="4" w:space="0" w:color="auto"/>
            </w:tcBorders>
            <w:vAlign w:val="center"/>
            <w:hideMark/>
          </w:tcPr>
          <w:p w14:paraId="30ACCD6F" w14:textId="77777777" w:rsidR="004B4077" w:rsidRDefault="004B4077" w:rsidP="00AE4DC0">
            <w:pPr>
              <w:pStyle w:val="TAC"/>
            </w:pPr>
            <w:r>
              <w:t>≥ 48</w:t>
            </w:r>
          </w:p>
        </w:tc>
        <w:tc>
          <w:tcPr>
            <w:tcW w:w="1367" w:type="dxa"/>
            <w:vMerge w:val="restart"/>
            <w:tcBorders>
              <w:top w:val="single" w:sz="4" w:space="0" w:color="auto"/>
              <w:left w:val="single" w:sz="4" w:space="0" w:color="auto"/>
              <w:right w:val="single" w:sz="4" w:space="0" w:color="auto"/>
            </w:tcBorders>
            <w:vAlign w:val="center"/>
            <w:hideMark/>
          </w:tcPr>
          <w:p w14:paraId="7051ECC5"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11F52C6B" w14:textId="77777777" w:rsidR="004B4077" w:rsidRDefault="004B4077" w:rsidP="00AE4DC0">
            <w:pPr>
              <w:pStyle w:val="TAC"/>
              <w:rPr>
                <w:lang w:eastAsia="zh-CN"/>
              </w:rPr>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05B5B940" w14:textId="77777777" w:rsidR="004B4077" w:rsidRDefault="004B4077" w:rsidP="00AE4DC0">
            <w:pPr>
              <w:pStyle w:val="TAC"/>
            </w:pPr>
            <w:r>
              <w:t>-124</w:t>
            </w:r>
          </w:p>
        </w:tc>
        <w:tc>
          <w:tcPr>
            <w:tcW w:w="1275" w:type="dxa"/>
            <w:tcBorders>
              <w:top w:val="single" w:sz="4" w:space="0" w:color="auto"/>
              <w:left w:val="single" w:sz="4" w:space="0" w:color="auto"/>
              <w:right w:val="single" w:sz="4" w:space="0" w:color="auto"/>
            </w:tcBorders>
            <w:vAlign w:val="center"/>
            <w:hideMark/>
          </w:tcPr>
          <w:p w14:paraId="27907E74" w14:textId="77777777" w:rsidR="004B4077" w:rsidRDefault="004B4077" w:rsidP="00AE4DC0">
            <w:pPr>
              <w:pStyle w:val="TAC"/>
              <w:rPr>
                <w:lang w:eastAsia="zh-CN"/>
              </w:rPr>
            </w:pPr>
            <w:r>
              <w:rPr>
                <w:rFonts w:hint="eastAsia"/>
                <w:lang w:eastAsia="zh-CN"/>
              </w:rPr>
              <w:t>-50</w:t>
            </w:r>
          </w:p>
        </w:tc>
      </w:tr>
      <w:tr w:rsidR="004B4077" w14:paraId="722C5305"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2FAE1FC6"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605B6C9"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64421E46"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57905ACA"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7F7DEC8"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B2A91F8"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B2EC5D7" w14:textId="77777777" w:rsidR="004B4077" w:rsidRDefault="004B4077" w:rsidP="00AE4DC0">
            <w:pPr>
              <w:pStyle w:val="TAC"/>
            </w:pPr>
            <w:r>
              <w:t>-123.5</w:t>
            </w:r>
          </w:p>
        </w:tc>
        <w:tc>
          <w:tcPr>
            <w:tcW w:w="1275" w:type="dxa"/>
            <w:tcBorders>
              <w:left w:val="single" w:sz="4" w:space="0" w:color="auto"/>
              <w:right w:val="single" w:sz="4" w:space="0" w:color="auto"/>
            </w:tcBorders>
            <w:vAlign w:val="center"/>
          </w:tcPr>
          <w:p w14:paraId="1C688E6B" w14:textId="77777777" w:rsidR="004B4077" w:rsidRDefault="004B4077" w:rsidP="00AE4DC0">
            <w:pPr>
              <w:pStyle w:val="TAC"/>
            </w:pPr>
            <w:r>
              <w:rPr>
                <w:rFonts w:hint="eastAsia"/>
                <w:lang w:eastAsia="zh-CN"/>
              </w:rPr>
              <w:t>-50</w:t>
            </w:r>
          </w:p>
        </w:tc>
      </w:tr>
      <w:tr w:rsidR="004B4077" w14:paraId="6A043F55" w14:textId="77777777" w:rsidTr="00AE4DC0">
        <w:trPr>
          <w:trHeight w:val="21"/>
          <w:jc w:val="center"/>
        </w:trPr>
        <w:tc>
          <w:tcPr>
            <w:tcW w:w="960" w:type="dxa"/>
            <w:vMerge/>
            <w:tcBorders>
              <w:left w:val="single" w:sz="4" w:space="0" w:color="auto"/>
              <w:right w:val="single" w:sz="4" w:space="0" w:color="auto"/>
            </w:tcBorders>
          </w:tcPr>
          <w:p w14:paraId="2979D0D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14DA2D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A6D1108"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533549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3D4037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A7FBB2"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3E6FBCEC" w14:textId="77777777" w:rsidR="004B4077" w:rsidRDefault="004B4077" w:rsidP="00AE4DC0">
            <w:pPr>
              <w:pStyle w:val="TAC"/>
            </w:pPr>
            <w:r>
              <w:t>-123</w:t>
            </w:r>
          </w:p>
        </w:tc>
        <w:tc>
          <w:tcPr>
            <w:tcW w:w="1275" w:type="dxa"/>
            <w:tcBorders>
              <w:left w:val="single" w:sz="4" w:space="0" w:color="auto"/>
              <w:right w:val="single" w:sz="4" w:space="0" w:color="auto"/>
            </w:tcBorders>
            <w:vAlign w:val="center"/>
          </w:tcPr>
          <w:p w14:paraId="5FAF7ABB" w14:textId="77777777" w:rsidR="004B4077" w:rsidRDefault="004B4077" w:rsidP="00AE4DC0">
            <w:pPr>
              <w:pStyle w:val="TAC"/>
            </w:pPr>
            <w:r>
              <w:rPr>
                <w:rFonts w:hint="eastAsia"/>
                <w:lang w:eastAsia="zh-CN"/>
              </w:rPr>
              <w:t>-50</w:t>
            </w:r>
          </w:p>
        </w:tc>
      </w:tr>
      <w:tr w:rsidR="004B4077" w14:paraId="5821C468" w14:textId="77777777" w:rsidTr="00AE4DC0">
        <w:trPr>
          <w:trHeight w:val="21"/>
          <w:jc w:val="center"/>
        </w:trPr>
        <w:tc>
          <w:tcPr>
            <w:tcW w:w="960" w:type="dxa"/>
            <w:vMerge/>
            <w:tcBorders>
              <w:left w:val="single" w:sz="4" w:space="0" w:color="auto"/>
              <w:right w:val="single" w:sz="4" w:space="0" w:color="auto"/>
            </w:tcBorders>
          </w:tcPr>
          <w:p w14:paraId="3FFE933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2461AD8C"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24B992B"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393FE12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ACBF6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836A08A"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02B99FBC" w14:textId="77777777" w:rsidR="004B4077" w:rsidRDefault="004B4077" w:rsidP="00AE4DC0">
            <w:pPr>
              <w:pStyle w:val="TAC"/>
            </w:pPr>
            <w:r>
              <w:t>-122.5</w:t>
            </w:r>
          </w:p>
        </w:tc>
        <w:tc>
          <w:tcPr>
            <w:tcW w:w="1275" w:type="dxa"/>
            <w:tcBorders>
              <w:left w:val="single" w:sz="4" w:space="0" w:color="auto"/>
              <w:right w:val="single" w:sz="4" w:space="0" w:color="auto"/>
            </w:tcBorders>
            <w:vAlign w:val="center"/>
          </w:tcPr>
          <w:p w14:paraId="26319B5B" w14:textId="77777777" w:rsidR="004B4077" w:rsidRDefault="004B4077" w:rsidP="00AE4DC0">
            <w:pPr>
              <w:pStyle w:val="TAC"/>
            </w:pPr>
            <w:r>
              <w:rPr>
                <w:rFonts w:hint="eastAsia"/>
                <w:lang w:eastAsia="zh-CN"/>
              </w:rPr>
              <w:t>-50</w:t>
            </w:r>
          </w:p>
        </w:tc>
      </w:tr>
      <w:tr w:rsidR="004B4077" w14:paraId="629D285F" w14:textId="77777777" w:rsidTr="00AE4DC0">
        <w:trPr>
          <w:trHeight w:val="21"/>
          <w:jc w:val="center"/>
        </w:trPr>
        <w:tc>
          <w:tcPr>
            <w:tcW w:w="960" w:type="dxa"/>
            <w:vMerge/>
            <w:tcBorders>
              <w:left w:val="single" w:sz="4" w:space="0" w:color="auto"/>
              <w:right w:val="single" w:sz="4" w:space="0" w:color="auto"/>
            </w:tcBorders>
          </w:tcPr>
          <w:p w14:paraId="2278AC2A"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A718DB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41558F4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0A655CD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DA6C49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1CFFE8A"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1364C462" w14:textId="77777777" w:rsidR="004B4077" w:rsidRDefault="004B4077" w:rsidP="00AE4DC0">
            <w:pPr>
              <w:pStyle w:val="TAC"/>
            </w:pPr>
            <w:r>
              <w:t>-122</w:t>
            </w:r>
          </w:p>
        </w:tc>
        <w:tc>
          <w:tcPr>
            <w:tcW w:w="1275" w:type="dxa"/>
            <w:tcBorders>
              <w:left w:val="single" w:sz="4" w:space="0" w:color="auto"/>
              <w:right w:val="single" w:sz="4" w:space="0" w:color="auto"/>
            </w:tcBorders>
            <w:vAlign w:val="center"/>
          </w:tcPr>
          <w:p w14:paraId="1BCEABAF" w14:textId="77777777" w:rsidR="004B4077" w:rsidRDefault="004B4077" w:rsidP="00AE4DC0">
            <w:pPr>
              <w:pStyle w:val="TAC"/>
            </w:pPr>
            <w:r>
              <w:rPr>
                <w:rFonts w:hint="eastAsia"/>
                <w:lang w:eastAsia="zh-CN"/>
              </w:rPr>
              <w:t>-50</w:t>
            </w:r>
          </w:p>
        </w:tc>
      </w:tr>
      <w:tr w:rsidR="004B4077" w14:paraId="79CFDABA" w14:textId="77777777" w:rsidTr="00AE4DC0">
        <w:trPr>
          <w:trHeight w:val="21"/>
          <w:jc w:val="center"/>
        </w:trPr>
        <w:tc>
          <w:tcPr>
            <w:tcW w:w="960" w:type="dxa"/>
            <w:vMerge/>
            <w:tcBorders>
              <w:left w:val="single" w:sz="4" w:space="0" w:color="auto"/>
              <w:right w:val="single" w:sz="4" w:space="0" w:color="auto"/>
            </w:tcBorders>
          </w:tcPr>
          <w:p w14:paraId="4222AF8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7B3F6C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E0E0C8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5C0261CA"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6E73AC"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2587FE6"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582F8267" w14:textId="77777777" w:rsidR="004B4077" w:rsidRDefault="004B4077" w:rsidP="00AE4DC0">
            <w:pPr>
              <w:pStyle w:val="TAC"/>
            </w:pPr>
            <w:r>
              <w:t>-121.5</w:t>
            </w:r>
          </w:p>
        </w:tc>
        <w:tc>
          <w:tcPr>
            <w:tcW w:w="1275" w:type="dxa"/>
            <w:tcBorders>
              <w:left w:val="single" w:sz="4" w:space="0" w:color="auto"/>
              <w:right w:val="single" w:sz="4" w:space="0" w:color="auto"/>
            </w:tcBorders>
            <w:vAlign w:val="center"/>
          </w:tcPr>
          <w:p w14:paraId="31AAA02E" w14:textId="77777777" w:rsidR="004B4077" w:rsidRDefault="004B4077" w:rsidP="00AE4DC0">
            <w:pPr>
              <w:pStyle w:val="TAC"/>
            </w:pPr>
            <w:r>
              <w:rPr>
                <w:rFonts w:hint="eastAsia"/>
                <w:lang w:eastAsia="zh-CN"/>
              </w:rPr>
              <w:t>-50</w:t>
            </w:r>
          </w:p>
        </w:tc>
      </w:tr>
      <w:tr w:rsidR="004B4077" w14:paraId="207A5F71" w14:textId="77777777" w:rsidTr="00AE4DC0">
        <w:trPr>
          <w:trHeight w:val="21"/>
          <w:jc w:val="center"/>
        </w:trPr>
        <w:tc>
          <w:tcPr>
            <w:tcW w:w="960" w:type="dxa"/>
            <w:vMerge/>
            <w:tcBorders>
              <w:left w:val="single" w:sz="4" w:space="0" w:color="auto"/>
              <w:right w:val="single" w:sz="4" w:space="0" w:color="auto"/>
            </w:tcBorders>
          </w:tcPr>
          <w:p w14:paraId="3606FF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5844A3B"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F20A1E1"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1EF3CE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1FF859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2B4C360"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1BB82BB2" w14:textId="77777777" w:rsidR="004B4077" w:rsidRDefault="004B4077" w:rsidP="00AE4DC0">
            <w:pPr>
              <w:pStyle w:val="TAC"/>
            </w:pPr>
            <w:r>
              <w:t>-121</w:t>
            </w:r>
          </w:p>
        </w:tc>
        <w:tc>
          <w:tcPr>
            <w:tcW w:w="1275" w:type="dxa"/>
            <w:tcBorders>
              <w:left w:val="single" w:sz="4" w:space="0" w:color="auto"/>
              <w:right w:val="single" w:sz="4" w:space="0" w:color="auto"/>
            </w:tcBorders>
            <w:vAlign w:val="center"/>
          </w:tcPr>
          <w:p w14:paraId="0370FBD9" w14:textId="77777777" w:rsidR="004B4077" w:rsidRDefault="004B4077" w:rsidP="00AE4DC0">
            <w:pPr>
              <w:pStyle w:val="TAC"/>
            </w:pPr>
            <w:r>
              <w:rPr>
                <w:rFonts w:hint="eastAsia"/>
                <w:lang w:eastAsia="zh-CN"/>
              </w:rPr>
              <w:t>-50</w:t>
            </w:r>
          </w:p>
        </w:tc>
      </w:tr>
      <w:tr w:rsidR="004B4077" w14:paraId="04BAB035"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11AC40F4"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8448E6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91712DB"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B1974"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674C2BF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03F7EBD"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4EEE1AF6" w14:textId="77777777" w:rsidR="004B4077" w:rsidRDefault="004B4077" w:rsidP="00AE4DC0">
            <w:pPr>
              <w:pStyle w:val="TAC"/>
            </w:pPr>
            <w:r>
              <w:t>-120.5</w:t>
            </w:r>
          </w:p>
        </w:tc>
        <w:tc>
          <w:tcPr>
            <w:tcW w:w="1275" w:type="dxa"/>
            <w:tcBorders>
              <w:left w:val="single" w:sz="4" w:space="0" w:color="auto"/>
              <w:bottom w:val="single" w:sz="4" w:space="0" w:color="auto"/>
              <w:right w:val="single" w:sz="4" w:space="0" w:color="auto"/>
            </w:tcBorders>
            <w:vAlign w:val="center"/>
          </w:tcPr>
          <w:p w14:paraId="1F8D246A" w14:textId="77777777" w:rsidR="004B4077" w:rsidRDefault="004B4077" w:rsidP="00AE4DC0">
            <w:pPr>
              <w:pStyle w:val="TAC"/>
            </w:pPr>
            <w:r>
              <w:rPr>
                <w:rFonts w:hint="eastAsia"/>
                <w:lang w:eastAsia="zh-CN"/>
              </w:rPr>
              <w:t>-50</w:t>
            </w:r>
          </w:p>
        </w:tc>
      </w:tr>
      <w:tr w:rsidR="004B4077" w14:paraId="5948402E"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9068F7D" w14:textId="7777777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5BBB64A8"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3F116E5A"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C34D10"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1701489"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3D0AEAD"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9F3B3"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96CD20" w14:textId="77777777" w:rsidR="004B4077" w:rsidRDefault="004B4077" w:rsidP="00AE4DC0">
            <w:pPr>
              <w:pStyle w:val="TAC"/>
            </w:pPr>
            <w:r>
              <w:t>Note 6</w:t>
            </w:r>
          </w:p>
        </w:tc>
      </w:tr>
      <w:tr w:rsidR="004B4077" w14:paraId="482C0A75"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43D312B5" w14:textId="5F2A57C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1381761C"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689CC72B" w14:textId="77777777" w:rsidR="004B4077" w:rsidRDefault="004B4077" w:rsidP="00AE4DC0">
            <w:pPr>
              <w:pStyle w:val="TAC"/>
              <w:rPr>
                <w:lang w:val="sv-SE" w:eastAsia="zh-CN"/>
              </w:rPr>
            </w:pPr>
            <w:r>
              <w:rPr>
                <w:lang w:val="sv-SE" w:eastAsia="zh-CN"/>
              </w:rPr>
              <w:t>60</w:t>
            </w:r>
          </w:p>
        </w:tc>
        <w:tc>
          <w:tcPr>
            <w:tcW w:w="1134" w:type="dxa"/>
            <w:vMerge w:val="restart"/>
            <w:tcBorders>
              <w:top w:val="single" w:sz="4" w:space="0" w:color="auto"/>
              <w:left w:val="single" w:sz="4" w:space="0" w:color="auto"/>
              <w:right w:val="single" w:sz="4" w:space="0" w:color="auto"/>
            </w:tcBorders>
            <w:vAlign w:val="center"/>
            <w:hideMark/>
          </w:tcPr>
          <w:p w14:paraId="6191A2E6" w14:textId="77777777" w:rsidR="004B4077" w:rsidRDefault="004B4077" w:rsidP="00AE4DC0">
            <w:pPr>
              <w:pStyle w:val="TAC"/>
            </w:pPr>
            <w:r>
              <w:t>≥ 64</w:t>
            </w:r>
          </w:p>
        </w:tc>
        <w:tc>
          <w:tcPr>
            <w:tcW w:w="1367" w:type="dxa"/>
            <w:vMerge w:val="restart"/>
            <w:tcBorders>
              <w:top w:val="single" w:sz="4" w:space="0" w:color="auto"/>
              <w:left w:val="single" w:sz="4" w:space="0" w:color="auto"/>
              <w:right w:val="single" w:sz="4" w:space="0" w:color="auto"/>
            </w:tcBorders>
            <w:vAlign w:val="center"/>
            <w:hideMark/>
          </w:tcPr>
          <w:p w14:paraId="2B23291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7EEB775E"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2A4F5D91" w14:textId="77777777" w:rsidR="004B4077" w:rsidRDefault="004B4077" w:rsidP="00AE4DC0">
            <w:pPr>
              <w:pStyle w:val="TAC"/>
            </w:pPr>
            <w:r>
              <w:t>-121</w:t>
            </w:r>
          </w:p>
        </w:tc>
        <w:tc>
          <w:tcPr>
            <w:tcW w:w="1275" w:type="dxa"/>
            <w:tcBorders>
              <w:top w:val="single" w:sz="4" w:space="0" w:color="auto"/>
              <w:left w:val="single" w:sz="4" w:space="0" w:color="auto"/>
              <w:right w:val="single" w:sz="4" w:space="0" w:color="auto"/>
            </w:tcBorders>
            <w:vAlign w:val="center"/>
            <w:hideMark/>
          </w:tcPr>
          <w:p w14:paraId="41C54670" w14:textId="77777777" w:rsidR="004B4077" w:rsidRDefault="004B4077" w:rsidP="00AE4DC0">
            <w:pPr>
              <w:pStyle w:val="TAC"/>
            </w:pPr>
            <w:r>
              <w:rPr>
                <w:rFonts w:hint="eastAsia"/>
                <w:lang w:eastAsia="zh-CN"/>
              </w:rPr>
              <w:t>-50</w:t>
            </w:r>
          </w:p>
        </w:tc>
      </w:tr>
      <w:tr w:rsidR="004B4077" w14:paraId="66F3DC16"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5C9A07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C12B0BB"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1412A5D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A6FF907"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24B13A91"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2088EB"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1317AB6" w14:textId="77777777" w:rsidR="004B4077" w:rsidRDefault="004B4077" w:rsidP="00AE4DC0">
            <w:pPr>
              <w:pStyle w:val="TAC"/>
            </w:pPr>
            <w:r>
              <w:t>-120.5</w:t>
            </w:r>
          </w:p>
        </w:tc>
        <w:tc>
          <w:tcPr>
            <w:tcW w:w="1275" w:type="dxa"/>
            <w:tcBorders>
              <w:left w:val="single" w:sz="4" w:space="0" w:color="auto"/>
              <w:right w:val="single" w:sz="4" w:space="0" w:color="auto"/>
            </w:tcBorders>
            <w:vAlign w:val="center"/>
          </w:tcPr>
          <w:p w14:paraId="623D5BB3" w14:textId="77777777" w:rsidR="004B4077" w:rsidRDefault="004B4077" w:rsidP="00AE4DC0">
            <w:pPr>
              <w:pStyle w:val="TAC"/>
            </w:pPr>
            <w:r>
              <w:rPr>
                <w:rFonts w:hint="eastAsia"/>
                <w:lang w:eastAsia="zh-CN"/>
              </w:rPr>
              <w:t>-50</w:t>
            </w:r>
          </w:p>
        </w:tc>
      </w:tr>
      <w:tr w:rsidR="004B4077" w14:paraId="69AF5A4E" w14:textId="77777777" w:rsidTr="00AE4DC0">
        <w:trPr>
          <w:trHeight w:val="21"/>
          <w:jc w:val="center"/>
        </w:trPr>
        <w:tc>
          <w:tcPr>
            <w:tcW w:w="960" w:type="dxa"/>
            <w:vMerge/>
            <w:tcBorders>
              <w:left w:val="single" w:sz="4" w:space="0" w:color="auto"/>
              <w:right w:val="single" w:sz="4" w:space="0" w:color="auto"/>
            </w:tcBorders>
          </w:tcPr>
          <w:p w14:paraId="344F192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9859D6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5F35765"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36CB0A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4BC102E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6993FC5"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003038F8" w14:textId="77777777" w:rsidR="004B4077" w:rsidRDefault="004B4077" w:rsidP="00AE4DC0">
            <w:pPr>
              <w:pStyle w:val="TAC"/>
            </w:pPr>
            <w:r>
              <w:t>-120</w:t>
            </w:r>
          </w:p>
        </w:tc>
        <w:tc>
          <w:tcPr>
            <w:tcW w:w="1275" w:type="dxa"/>
            <w:tcBorders>
              <w:left w:val="single" w:sz="4" w:space="0" w:color="auto"/>
              <w:right w:val="single" w:sz="4" w:space="0" w:color="auto"/>
            </w:tcBorders>
            <w:vAlign w:val="center"/>
          </w:tcPr>
          <w:p w14:paraId="550631BF" w14:textId="77777777" w:rsidR="004B4077" w:rsidRDefault="004B4077" w:rsidP="00AE4DC0">
            <w:pPr>
              <w:pStyle w:val="TAC"/>
            </w:pPr>
            <w:r>
              <w:rPr>
                <w:rFonts w:hint="eastAsia"/>
                <w:lang w:eastAsia="zh-CN"/>
              </w:rPr>
              <w:t>-50</w:t>
            </w:r>
          </w:p>
        </w:tc>
      </w:tr>
      <w:tr w:rsidR="004B4077" w14:paraId="442A7797" w14:textId="77777777" w:rsidTr="00AE4DC0">
        <w:trPr>
          <w:trHeight w:val="21"/>
          <w:jc w:val="center"/>
        </w:trPr>
        <w:tc>
          <w:tcPr>
            <w:tcW w:w="960" w:type="dxa"/>
            <w:vMerge/>
            <w:tcBorders>
              <w:left w:val="single" w:sz="4" w:space="0" w:color="auto"/>
              <w:right w:val="single" w:sz="4" w:space="0" w:color="auto"/>
            </w:tcBorders>
          </w:tcPr>
          <w:p w14:paraId="07285C79"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270444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7F84C16"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B8B97DF"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254E227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18D5B57"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66F5FB36" w14:textId="77777777" w:rsidR="004B4077" w:rsidRDefault="004B4077" w:rsidP="00AE4DC0">
            <w:pPr>
              <w:pStyle w:val="TAC"/>
            </w:pPr>
            <w:r>
              <w:t>-119.5</w:t>
            </w:r>
          </w:p>
        </w:tc>
        <w:tc>
          <w:tcPr>
            <w:tcW w:w="1275" w:type="dxa"/>
            <w:tcBorders>
              <w:left w:val="single" w:sz="4" w:space="0" w:color="auto"/>
              <w:right w:val="single" w:sz="4" w:space="0" w:color="auto"/>
            </w:tcBorders>
            <w:vAlign w:val="center"/>
          </w:tcPr>
          <w:p w14:paraId="05B321F5" w14:textId="77777777" w:rsidR="004B4077" w:rsidRDefault="004B4077" w:rsidP="00AE4DC0">
            <w:pPr>
              <w:pStyle w:val="TAC"/>
            </w:pPr>
            <w:r>
              <w:rPr>
                <w:rFonts w:hint="eastAsia"/>
                <w:lang w:eastAsia="zh-CN"/>
              </w:rPr>
              <w:t>-50</w:t>
            </w:r>
          </w:p>
        </w:tc>
      </w:tr>
      <w:tr w:rsidR="004B4077" w14:paraId="33687DD2" w14:textId="77777777" w:rsidTr="00AE4DC0">
        <w:trPr>
          <w:trHeight w:val="21"/>
          <w:jc w:val="center"/>
        </w:trPr>
        <w:tc>
          <w:tcPr>
            <w:tcW w:w="960" w:type="dxa"/>
            <w:vMerge/>
            <w:tcBorders>
              <w:left w:val="single" w:sz="4" w:space="0" w:color="auto"/>
              <w:right w:val="single" w:sz="4" w:space="0" w:color="auto"/>
            </w:tcBorders>
          </w:tcPr>
          <w:p w14:paraId="2C3AAF8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26D89F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F51B499"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C8A2774"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B1846C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D5F7477"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0203D9F8" w14:textId="77777777" w:rsidR="004B4077" w:rsidRDefault="004B4077" w:rsidP="00AE4DC0">
            <w:pPr>
              <w:pStyle w:val="TAC"/>
            </w:pPr>
            <w:r>
              <w:t>-119</w:t>
            </w:r>
          </w:p>
        </w:tc>
        <w:tc>
          <w:tcPr>
            <w:tcW w:w="1275" w:type="dxa"/>
            <w:tcBorders>
              <w:left w:val="single" w:sz="4" w:space="0" w:color="auto"/>
              <w:right w:val="single" w:sz="4" w:space="0" w:color="auto"/>
            </w:tcBorders>
            <w:vAlign w:val="center"/>
          </w:tcPr>
          <w:p w14:paraId="68CD9F63" w14:textId="77777777" w:rsidR="004B4077" w:rsidRDefault="004B4077" w:rsidP="00AE4DC0">
            <w:pPr>
              <w:pStyle w:val="TAC"/>
            </w:pPr>
            <w:r>
              <w:rPr>
                <w:rFonts w:hint="eastAsia"/>
                <w:lang w:eastAsia="zh-CN"/>
              </w:rPr>
              <w:t>-50</w:t>
            </w:r>
          </w:p>
        </w:tc>
      </w:tr>
      <w:tr w:rsidR="004B4077" w14:paraId="0240B116" w14:textId="77777777" w:rsidTr="00AE4DC0">
        <w:trPr>
          <w:trHeight w:val="21"/>
          <w:jc w:val="center"/>
        </w:trPr>
        <w:tc>
          <w:tcPr>
            <w:tcW w:w="960" w:type="dxa"/>
            <w:vMerge/>
            <w:tcBorders>
              <w:left w:val="single" w:sz="4" w:space="0" w:color="auto"/>
              <w:right w:val="single" w:sz="4" w:space="0" w:color="auto"/>
            </w:tcBorders>
          </w:tcPr>
          <w:p w14:paraId="4AAFBE8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32C0CD7"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BF573DD"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726AC45E"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04FC373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AE0315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65D1E56B" w14:textId="77777777" w:rsidR="004B4077" w:rsidRDefault="004B4077" w:rsidP="00AE4DC0">
            <w:pPr>
              <w:pStyle w:val="TAC"/>
            </w:pPr>
            <w:r>
              <w:t>-118.5</w:t>
            </w:r>
          </w:p>
        </w:tc>
        <w:tc>
          <w:tcPr>
            <w:tcW w:w="1275" w:type="dxa"/>
            <w:tcBorders>
              <w:left w:val="single" w:sz="4" w:space="0" w:color="auto"/>
              <w:right w:val="single" w:sz="4" w:space="0" w:color="auto"/>
            </w:tcBorders>
            <w:vAlign w:val="center"/>
          </w:tcPr>
          <w:p w14:paraId="405B1BA7" w14:textId="77777777" w:rsidR="004B4077" w:rsidRDefault="004B4077" w:rsidP="00AE4DC0">
            <w:pPr>
              <w:pStyle w:val="TAC"/>
            </w:pPr>
            <w:r>
              <w:rPr>
                <w:rFonts w:hint="eastAsia"/>
                <w:lang w:eastAsia="zh-CN"/>
              </w:rPr>
              <w:t>-50</w:t>
            </w:r>
          </w:p>
        </w:tc>
      </w:tr>
      <w:tr w:rsidR="004B4077" w14:paraId="184DA305" w14:textId="77777777" w:rsidTr="00AE4DC0">
        <w:trPr>
          <w:trHeight w:val="21"/>
          <w:jc w:val="center"/>
        </w:trPr>
        <w:tc>
          <w:tcPr>
            <w:tcW w:w="960" w:type="dxa"/>
            <w:vMerge/>
            <w:tcBorders>
              <w:left w:val="single" w:sz="4" w:space="0" w:color="auto"/>
              <w:right w:val="single" w:sz="4" w:space="0" w:color="auto"/>
            </w:tcBorders>
          </w:tcPr>
          <w:p w14:paraId="06D63D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3F603A6"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FF6E463"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6DA4ACDD"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18880B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CBEABA5"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49CBB780" w14:textId="77777777" w:rsidR="004B4077" w:rsidRDefault="004B4077" w:rsidP="00AE4DC0">
            <w:pPr>
              <w:pStyle w:val="TAC"/>
            </w:pPr>
            <w:r>
              <w:t>-118</w:t>
            </w:r>
          </w:p>
        </w:tc>
        <w:tc>
          <w:tcPr>
            <w:tcW w:w="1275" w:type="dxa"/>
            <w:tcBorders>
              <w:left w:val="single" w:sz="4" w:space="0" w:color="auto"/>
              <w:right w:val="single" w:sz="4" w:space="0" w:color="auto"/>
            </w:tcBorders>
            <w:vAlign w:val="center"/>
          </w:tcPr>
          <w:p w14:paraId="274B8C2F" w14:textId="77777777" w:rsidR="004B4077" w:rsidRDefault="004B4077" w:rsidP="00AE4DC0">
            <w:pPr>
              <w:pStyle w:val="TAC"/>
            </w:pPr>
            <w:r>
              <w:rPr>
                <w:rFonts w:hint="eastAsia"/>
                <w:lang w:eastAsia="zh-CN"/>
              </w:rPr>
              <w:t>-50</w:t>
            </w:r>
          </w:p>
        </w:tc>
      </w:tr>
      <w:tr w:rsidR="004B4077" w14:paraId="2BC328DE"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7573B64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324BC39"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355CF6A"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6E030752"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053CD1A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9428BEB"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58FE70F7" w14:textId="77777777" w:rsidR="004B4077" w:rsidRDefault="004B4077" w:rsidP="00AE4DC0">
            <w:pPr>
              <w:pStyle w:val="TAC"/>
            </w:pPr>
            <w:r>
              <w:t>-117.5</w:t>
            </w:r>
          </w:p>
        </w:tc>
        <w:tc>
          <w:tcPr>
            <w:tcW w:w="1275" w:type="dxa"/>
            <w:tcBorders>
              <w:left w:val="single" w:sz="4" w:space="0" w:color="auto"/>
              <w:bottom w:val="single" w:sz="4" w:space="0" w:color="auto"/>
              <w:right w:val="single" w:sz="4" w:space="0" w:color="auto"/>
            </w:tcBorders>
            <w:vAlign w:val="center"/>
          </w:tcPr>
          <w:p w14:paraId="34408F38" w14:textId="77777777" w:rsidR="004B4077" w:rsidRDefault="004B4077" w:rsidP="00AE4DC0">
            <w:pPr>
              <w:pStyle w:val="TAC"/>
            </w:pPr>
            <w:r>
              <w:rPr>
                <w:rFonts w:hint="eastAsia"/>
                <w:lang w:eastAsia="zh-CN"/>
              </w:rPr>
              <w:t>-50</w:t>
            </w:r>
          </w:p>
        </w:tc>
      </w:tr>
      <w:tr w:rsidR="004B4077" w14:paraId="6003C6E6"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79039819" w14:textId="77777777" w:rsidR="004B4077" w:rsidRDefault="004B4077" w:rsidP="00AE4DC0">
            <w:pPr>
              <w:pStyle w:val="TAL"/>
              <w:rPr>
                <w:lang w:eastAsia="zh-CN"/>
              </w:rPr>
            </w:pPr>
            <w:r>
              <w:rPr>
                <w:lang w:eastAsia="zh-CN"/>
              </w:rPr>
              <w:t>10</w:t>
            </w:r>
          </w:p>
        </w:tc>
        <w:tc>
          <w:tcPr>
            <w:tcW w:w="1163" w:type="dxa"/>
            <w:vMerge/>
            <w:tcBorders>
              <w:left w:val="single" w:sz="4" w:space="0" w:color="auto"/>
              <w:bottom w:val="single" w:sz="4" w:space="0" w:color="auto"/>
              <w:right w:val="single" w:sz="4" w:space="0" w:color="auto"/>
            </w:tcBorders>
            <w:vAlign w:val="center"/>
            <w:hideMark/>
          </w:tcPr>
          <w:p w14:paraId="19EEF3EA"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7F102328"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921BCDA"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0E56D2D6"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3E314D7"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A33F51"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C0DDA4" w14:textId="77777777" w:rsidR="004B4077" w:rsidRDefault="004B4077" w:rsidP="00AE4DC0">
            <w:pPr>
              <w:pStyle w:val="TAC"/>
            </w:pPr>
            <w:r>
              <w:t>Note 6</w:t>
            </w:r>
          </w:p>
        </w:tc>
      </w:tr>
      <w:tr w:rsidR="004B4077" w14:paraId="1403C589"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0BF25C2B" w14:textId="77777777" w:rsidR="004B4077" w:rsidRDefault="004B4077" w:rsidP="00AE4DC0">
            <w:pPr>
              <w:pStyle w:val="TAN"/>
            </w:pPr>
            <w:r>
              <w:t>NOTE 1:</w:t>
            </w:r>
            <w:r>
              <w:tab/>
              <w:t>Minimum PRS bandwidth, which is minimum of the PRS bandwidths of the reference resource and the measured neighbour resource i.</w:t>
            </w:r>
          </w:p>
          <w:p w14:paraId="6BC6A5B3" w14:textId="5AFFBF16" w:rsidR="004B4077" w:rsidRDefault="004B4077" w:rsidP="00AE4DC0">
            <w:pPr>
              <w:pStyle w:val="TAN"/>
              <w:rPr>
                <w:iCs/>
                <w:szCs w:val="18"/>
                <w:lang w:val="en-US" w:eastAsia="zh-CN"/>
              </w:rPr>
            </w:pPr>
            <w:r>
              <w:t>NOTE 2:</w:t>
            </w:r>
            <w:r w:rsidR="004923A9">
              <w:tab/>
            </w:r>
            <w:r>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972DB7">
              <w:rPr>
                <w:iCs/>
                <w:szCs w:val="18"/>
              </w:rPr>
              <w:t>and</w:t>
            </w:r>
            <w:r>
              <w:rPr>
                <w:i/>
                <w:szCs w:val="18"/>
              </w:rPr>
              <w:t xml:space="preserve"> dl-PRS-CombSizeN</w:t>
            </w:r>
            <w:r w:rsidR="008F507B">
              <w:rPr>
                <w:i/>
                <w:szCs w:val="18"/>
              </w:rPr>
              <w:t xml:space="preserve">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ECFBA31" w14:textId="77777777" w:rsidR="004B4077" w:rsidRDefault="004B4077" w:rsidP="00AE4DC0">
            <w:pPr>
              <w:pStyle w:val="TAN"/>
            </w:pPr>
            <w:r>
              <w:t>N</w:t>
            </w:r>
            <w:r>
              <w:rPr>
                <w:lang w:eastAsia="zh-CN"/>
              </w:rPr>
              <w:t>OTE</w:t>
            </w:r>
            <w:r>
              <w:t xml:space="preserve"> 3:</w:t>
            </w:r>
            <w:r>
              <w:tab/>
              <w:t>Io is assumed to have constant EPRE across the bandwidth.</w:t>
            </w:r>
          </w:p>
          <w:p w14:paraId="4226AE83" w14:textId="77777777" w:rsidR="004B4077" w:rsidRDefault="004B4077" w:rsidP="00AE4DC0">
            <w:pPr>
              <w:pStyle w:val="TAN"/>
            </w:pPr>
            <w:r>
              <w:t>N</w:t>
            </w:r>
            <w:r>
              <w:rPr>
                <w:lang w:eastAsia="zh-CN"/>
              </w:rPr>
              <w:t>OTE</w:t>
            </w:r>
            <w:r>
              <w:t xml:space="preserve"> 4:</w:t>
            </w:r>
            <w:r>
              <w:tab/>
              <w:t xml:space="preserve">NR operating band groups in FR1 are as defined in </w:t>
            </w:r>
            <w:r>
              <w:rPr>
                <w:rFonts w:hint="eastAsia"/>
                <w:lang w:eastAsia="zh-CN"/>
              </w:rPr>
              <w:t xml:space="preserve">TS 38.133 </w:t>
            </w:r>
            <w:r>
              <w:t>clause 3.5.2.</w:t>
            </w:r>
          </w:p>
          <w:p w14:paraId="6101A0B8" w14:textId="77777777" w:rsidR="004B4077" w:rsidRDefault="004B4077" w:rsidP="00AE4DC0">
            <w:pPr>
              <w:pStyle w:val="TAN"/>
            </w:pPr>
            <w:r>
              <w:t>N</w:t>
            </w:r>
            <w:r>
              <w:rPr>
                <w:lang w:eastAsia="zh-CN"/>
              </w:rPr>
              <w:t>OTE</w:t>
            </w:r>
            <w:r>
              <w:t xml:space="preserve"> 5:</w:t>
            </w:r>
            <w:r>
              <w:tab/>
              <w:t>Tc is the basic timing unit defined in TS 38.211 [</w:t>
            </w:r>
            <w:r>
              <w:rPr>
                <w:rFonts w:hint="eastAsia"/>
                <w:lang w:eastAsia="zh-CN"/>
              </w:rPr>
              <w:t>53</w:t>
            </w:r>
            <w:r>
              <w:t>].</w:t>
            </w:r>
          </w:p>
          <w:p w14:paraId="167F977A" w14:textId="3EE177DC" w:rsidR="004B4077" w:rsidRDefault="004B4077" w:rsidP="00AE4DC0">
            <w:pPr>
              <w:pStyle w:val="TAN"/>
            </w:pPr>
            <w:r>
              <w:t>NOTE 6:</w:t>
            </w:r>
            <w:r>
              <w:tab/>
              <w:t xml:space="preserve">The same bands and the same Io conditions for each band apply for this requirement as for the corresponding requirement with the PRS bandwidth of the smallest </w:t>
            </w:r>
            <w:r w:rsidR="008F507B" w:rsidRPr="008F507B">
              <w:t>P</w:t>
            </w:r>
            <w:r>
              <w:t>RB number for the corresponding SCS.</w:t>
            </w:r>
          </w:p>
          <w:p w14:paraId="37E2D4A0" w14:textId="77777777" w:rsidR="004B4077" w:rsidRDefault="004B4077" w:rsidP="00AE4DC0">
            <w:pPr>
              <w:pStyle w:val="TAN"/>
            </w:pPr>
            <w:r>
              <w:t>NOTE 7:</w:t>
            </w:r>
            <w:r>
              <w:tab/>
            </w:r>
            <w:r>
              <w:rPr>
                <w:lang w:eastAsia="zh-CN"/>
              </w:rPr>
              <w:t>Void</w:t>
            </w:r>
          </w:p>
        </w:tc>
      </w:tr>
    </w:tbl>
    <w:p w14:paraId="6FBDD037" w14:textId="77777777" w:rsidR="004B4077" w:rsidRDefault="004B4077" w:rsidP="004B4077"/>
    <w:p w14:paraId="5FE9B7B4" w14:textId="77777777" w:rsidR="004B4077" w:rsidRDefault="004B4077" w:rsidP="004B4077">
      <w:pPr>
        <w:pStyle w:val="TH"/>
      </w:pPr>
      <w:r>
        <w:t xml:space="preserve">Table </w:t>
      </w:r>
      <w:r w:rsidRPr="00374636">
        <w:rPr>
          <w:lang w:eastAsia="zh-CN"/>
        </w:rPr>
        <w:t>4.15.5</w:t>
      </w:r>
      <w:r>
        <w:t>-8: RSTD absolute accuracy in FR2 for AWGN channel</w:t>
      </w:r>
      <w:r>
        <w:rPr>
          <w:lang w:eastAsia="zh-CN"/>
        </w:rPr>
        <w:t xml:space="preserve"> with reduced number of samples</w:t>
      </w:r>
    </w:p>
    <w:tbl>
      <w:tblPr>
        <w:tblW w:w="0" w:type="auto"/>
        <w:jc w:val="center"/>
        <w:tblLook w:val="01E0" w:firstRow="1" w:lastRow="1" w:firstColumn="1" w:lastColumn="1" w:noHBand="0" w:noVBand="0"/>
      </w:tblPr>
      <w:tblGrid>
        <w:gridCol w:w="1072"/>
        <w:gridCol w:w="1101"/>
        <w:gridCol w:w="691"/>
        <w:gridCol w:w="1244"/>
        <w:gridCol w:w="1312"/>
        <w:gridCol w:w="2707"/>
        <w:gridCol w:w="1504"/>
      </w:tblGrid>
      <w:tr w:rsidR="004B4077" w14:paraId="14686795"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439599F" w14:textId="77777777" w:rsidR="004B4077" w:rsidRDefault="004B4077" w:rsidP="00AE4DC0">
            <w:pPr>
              <w:pStyle w:val="TAH"/>
            </w:pPr>
            <w: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72FEB73" w14:textId="77777777" w:rsidR="004B4077" w:rsidRDefault="004B4077" w:rsidP="00AE4DC0">
            <w:pPr>
              <w:pStyle w:val="TAH"/>
            </w:pPr>
            <w:r>
              <w:t>Conditions</w:t>
            </w:r>
          </w:p>
        </w:tc>
      </w:tr>
      <w:tr w:rsidR="004B4077" w14:paraId="30B3178A"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45A7994" w14:textId="77777777" w:rsidR="004B4077" w:rsidRDefault="004B4077" w:rsidP="00AE4DC0">
            <w:pPr>
              <w:spacing w:after="0"/>
              <w:rPr>
                <w:rFonts w:ascii="Arial"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1DF6C9F5" w14:textId="77777777" w:rsidR="004B4077" w:rsidRDefault="004B4077" w:rsidP="00AE4DC0">
            <w:pPr>
              <w:pStyle w:val="TAH"/>
            </w:pPr>
            <w: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AE6F68" w14:textId="77777777" w:rsidR="004B4077" w:rsidRDefault="004B4077" w:rsidP="00AE4DC0">
            <w:pPr>
              <w:pStyle w:val="TAH"/>
              <w:rPr>
                <w:lang w:eastAsia="zh-CN"/>
              </w:rPr>
            </w:pPr>
            <w: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F4B37D" w14:textId="77777777" w:rsidR="004B4077" w:rsidRDefault="004B4077" w:rsidP="00AE4DC0">
            <w:pPr>
              <w:pStyle w:val="TAH"/>
              <w:rPr>
                <w:lang w:eastAsia="zh-CN"/>
              </w:rPr>
            </w:pPr>
            <w:r>
              <w:rPr>
                <w:lang w:eastAsia="zh-CN"/>
              </w:rPr>
              <w:t>PRS bandwidth</w:t>
            </w:r>
          </w:p>
          <w:p w14:paraId="2396798F" w14:textId="77777777" w:rsidR="004B4077" w:rsidRDefault="004B4077" w:rsidP="00AE4DC0">
            <w:pPr>
              <w:pStyle w:val="TAH"/>
            </w:pPr>
            <w:r>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EC230CD" w14:textId="0A6C65DC" w:rsidR="004B4077" w:rsidRDefault="004B4077" w:rsidP="00AE4DC0">
            <w:pPr>
              <w:pStyle w:val="TAH"/>
              <w:rPr>
                <w:lang w:eastAsia="zh-CN"/>
              </w:rPr>
            </w:pPr>
            <w:r>
              <w:rPr>
                <w:lang w:eastAsia="zh-CN"/>
              </w:rPr>
              <w:t>PRS resource repetition</w:t>
            </w:r>
          </w:p>
          <w:p w14:paraId="5AD70EC0" w14:textId="66CF0BF6" w:rsidR="004B4077" w:rsidRDefault="004B4077" w:rsidP="00AE4DC0">
            <w:pPr>
              <w:pStyle w:val="TAH"/>
              <w:rPr>
                <w:lang w:eastAsia="zh-CN"/>
              </w:rPr>
            </w:pPr>
            <w:r>
              <w:rPr>
                <w:lang w:eastAsia="zh-CN"/>
              </w:rPr>
              <w:t>(</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r w:rsidR="00FF6F38">
              <w:rPr>
                <w:lang w:eastAsia="zh-CN"/>
              </w:rPr>
              <w:t xml:space="preserve"> </w:t>
            </w:r>
            <w:r>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75DB345" w14:textId="77777777" w:rsidR="004B4077" w:rsidRDefault="004B4077" w:rsidP="00AE4DC0">
            <w:pPr>
              <w:pStyle w:val="TAH"/>
            </w:pPr>
            <w:r>
              <w:t>Io</w:t>
            </w:r>
            <w:r>
              <w:rPr>
                <w:vertAlign w:val="superscript"/>
                <w:lang w:eastAsia="zh-CN"/>
              </w:rPr>
              <w:t xml:space="preserve"> Note 3</w:t>
            </w:r>
            <w:r>
              <w:t xml:space="preserve"> range</w:t>
            </w:r>
          </w:p>
        </w:tc>
      </w:tr>
      <w:tr w:rsidR="00FF6F38" w14:paraId="0D5DB874"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19AC8D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A170944" w14:textId="77777777" w:rsidR="004B4077" w:rsidRDefault="004B4077" w:rsidP="00AE4DC0">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0CB3B8A" w14:textId="77777777" w:rsidR="004B4077" w:rsidRDefault="004B4077" w:rsidP="00AE4DC0">
            <w:pPr>
              <w:spacing w:after="0"/>
              <w:rPr>
                <w:rFonts w:ascii="Arial"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B7DBB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42F34" w14:textId="77777777" w:rsidR="004B4077" w:rsidRDefault="004B4077" w:rsidP="00AE4DC0">
            <w:pPr>
              <w:spacing w:after="0"/>
              <w:rPr>
                <w:rFonts w:ascii="Arial"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343BB54" w14:textId="190024B6" w:rsidR="004B4077" w:rsidRDefault="004B4077" w:rsidP="00AE4DC0">
            <w:pPr>
              <w:pStyle w:val="TAH"/>
            </w:pPr>
            <w:r>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8764C67" w14:textId="77777777" w:rsidR="004B4077" w:rsidRDefault="004B4077" w:rsidP="00AE4DC0">
            <w:pPr>
              <w:pStyle w:val="TAH"/>
            </w:pPr>
            <w:r>
              <w:t>Maximum Io</w:t>
            </w:r>
          </w:p>
        </w:tc>
      </w:tr>
      <w:tr w:rsidR="00FF6F38" w14:paraId="5878D7FB"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F79F3FC" w14:textId="77777777" w:rsidR="004B4077" w:rsidRDefault="004B4077" w:rsidP="00AE4DC0">
            <w:pPr>
              <w:pStyle w:val="TAH"/>
            </w:pPr>
            <w:r>
              <w:lastRenderedPageBreak/>
              <w:t>Tc</w:t>
            </w:r>
            <w:r>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491ED13" w14:textId="77777777" w:rsidR="004B4077" w:rsidRDefault="004B4077" w:rsidP="00AE4DC0">
            <w:pPr>
              <w:pStyle w:val="TAH"/>
            </w:pPr>
            <w: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D40ECA2" w14:textId="77777777" w:rsidR="004B4077" w:rsidRDefault="004B4077" w:rsidP="00AE4DC0">
            <w:pPr>
              <w:pStyle w:val="TAH"/>
              <w:rPr>
                <w:lang w:eastAsia="zh-CN"/>
              </w:rPr>
            </w:pPr>
            <w:r>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EC2F0EC" w14:textId="3F95F39C" w:rsidR="004B4077" w:rsidRDefault="008F507B" w:rsidP="00AE4DC0">
            <w:pPr>
              <w:pStyle w:val="TAH"/>
            </w:pPr>
            <w:r w:rsidRPr="008F507B">
              <w:t>P</w:t>
            </w:r>
            <w:r w:rsidR="004B4077">
              <w:t>RB</w:t>
            </w:r>
          </w:p>
        </w:tc>
        <w:tc>
          <w:tcPr>
            <w:tcW w:w="0" w:type="auto"/>
            <w:tcBorders>
              <w:top w:val="single" w:sz="6" w:space="0" w:color="auto"/>
              <w:left w:val="single" w:sz="6" w:space="0" w:color="auto"/>
              <w:bottom w:val="single" w:sz="6" w:space="0" w:color="auto"/>
              <w:right w:val="single" w:sz="6" w:space="0" w:color="auto"/>
            </w:tcBorders>
            <w:vAlign w:val="center"/>
          </w:tcPr>
          <w:p w14:paraId="27A1610E" w14:textId="77777777" w:rsidR="004B4077" w:rsidRDefault="004B4077" w:rsidP="00AE4DC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5152F53" w14:textId="77777777" w:rsidR="004B4077" w:rsidRDefault="004B4077" w:rsidP="00AE4DC0">
            <w:pPr>
              <w:pStyle w:val="TAH"/>
            </w:pPr>
            <w:r>
              <w:t>dBm/SCS</w:t>
            </w:r>
            <w:r>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8C569CE" w14:textId="77777777" w:rsidR="004B4077" w:rsidRDefault="004B4077" w:rsidP="00AE4DC0">
            <w:pPr>
              <w:pStyle w:val="TAH"/>
            </w:pPr>
            <w:r>
              <w:t>dBm/BW</w:t>
            </w:r>
            <w:r>
              <w:rPr>
                <w:vertAlign w:val="subscript"/>
              </w:rPr>
              <w:t>Channel</w:t>
            </w:r>
          </w:p>
        </w:tc>
      </w:tr>
      <w:tr w:rsidR="00FF6F38" w14:paraId="08D43D7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F02915A" w14:textId="77777777" w:rsidR="004B4077" w:rsidRDefault="004B4077" w:rsidP="00AE4DC0">
            <w:pPr>
              <w:pStyle w:val="TAL"/>
              <w:rPr>
                <w:b/>
                <w:sz w:val="16"/>
                <w:szCs w:val="16"/>
                <w:vertAlign w:val="superscript"/>
              </w:rPr>
            </w:pPr>
            <w:r>
              <w:rPr>
                <w:lang w:eastAsia="zh-CN"/>
              </w:rPr>
              <w:t xml:space="preserve">24 </w:t>
            </w:r>
          </w:p>
        </w:tc>
        <w:tc>
          <w:tcPr>
            <w:tcW w:w="0" w:type="auto"/>
            <w:vMerge w:val="restart"/>
            <w:tcBorders>
              <w:top w:val="nil"/>
              <w:left w:val="single" w:sz="6" w:space="0" w:color="auto"/>
              <w:bottom w:val="nil"/>
              <w:right w:val="single" w:sz="4" w:space="0" w:color="auto"/>
            </w:tcBorders>
            <w:vAlign w:val="center"/>
          </w:tcPr>
          <w:p w14:paraId="108EE305" w14:textId="77777777" w:rsidR="004B4077" w:rsidRDefault="004B4077" w:rsidP="00AE4DC0">
            <w:pPr>
              <w:pStyle w:val="TAC"/>
            </w:pPr>
            <w:r>
              <w:t>(PRS Ês/Iot)</w:t>
            </w:r>
            <w:r>
              <w:rPr>
                <w:vertAlign w:val="subscript"/>
              </w:rPr>
              <w:t xml:space="preserve">ref </w:t>
            </w:r>
            <w:r>
              <w:t>≥-3dB</w:t>
            </w:r>
          </w:p>
          <w:p w14:paraId="54A7E891" w14:textId="77777777" w:rsidR="004B4077" w:rsidRDefault="004B4077" w:rsidP="00AE4DC0">
            <w:pPr>
              <w:pStyle w:val="TAC"/>
            </w:pPr>
          </w:p>
          <w:p w14:paraId="4891F3E4" w14:textId="071DBD3D" w:rsidR="004B4077" w:rsidRDefault="004B4077" w:rsidP="00AE4DC0">
            <w:pPr>
              <w:pStyle w:val="TAC"/>
              <w:rPr>
                <w:b/>
                <w:sz w:val="16"/>
                <w:szCs w:val="16"/>
              </w:rPr>
            </w:pPr>
            <w:r>
              <w:t>(PRS Ês/Iot)</w:t>
            </w:r>
            <w:r>
              <w:rPr>
                <w:i/>
                <w:vertAlign w:val="subscript"/>
              </w:rPr>
              <w:t>i</w:t>
            </w:r>
            <w:r>
              <w:t xml:space="preserve"> ≥-6dB</w:t>
            </w:r>
          </w:p>
        </w:tc>
        <w:tc>
          <w:tcPr>
            <w:tcW w:w="0" w:type="auto"/>
            <w:vMerge w:val="restart"/>
            <w:tcBorders>
              <w:top w:val="nil"/>
              <w:left w:val="single" w:sz="4" w:space="0" w:color="auto"/>
              <w:bottom w:val="single" w:sz="6" w:space="0" w:color="auto"/>
              <w:right w:val="single" w:sz="6" w:space="0" w:color="auto"/>
            </w:tcBorders>
            <w:vAlign w:val="center"/>
            <w:hideMark/>
          </w:tcPr>
          <w:p w14:paraId="22465D47" w14:textId="77777777" w:rsidR="004B4077" w:rsidRDefault="004B4077" w:rsidP="00AE4DC0">
            <w:pPr>
              <w:pStyle w:val="TAC"/>
              <w:rPr>
                <w:bCs/>
                <w:lang w:eastAsia="zh-CN"/>
              </w:rPr>
            </w:pPr>
            <w:r>
              <w:rPr>
                <w:bCs/>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00753268" w14:textId="77777777" w:rsidR="004B4077" w:rsidRDefault="004B4077" w:rsidP="00AE4DC0">
            <w:pPr>
              <w:pStyle w:val="TAC"/>
              <w:rPr>
                <w:b/>
                <w:sz w:val="16"/>
                <w:szCs w:val="16"/>
              </w:rPr>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1B6971" w14:textId="77777777" w:rsidR="004B4077" w:rsidRDefault="004B4077" w:rsidP="00AE4DC0">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8ED97" w14:textId="77777777" w:rsidR="004B4077" w:rsidRDefault="004B4077" w:rsidP="00AE4DC0">
            <w:pPr>
              <w:pStyle w:val="TAC"/>
              <w:rPr>
                <w:b/>
                <w:sz w:val="16"/>
                <w:szCs w:val="16"/>
              </w:rPr>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4CAFA185" w14:textId="77777777" w:rsidR="004B4077" w:rsidRDefault="004B4077" w:rsidP="00AE4DC0">
            <w:pPr>
              <w:pStyle w:val="TAC"/>
              <w:rPr>
                <w:b/>
                <w:sz w:val="16"/>
                <w:szCs w:val="16"/>
              </w:rPr>
            </w:pPr>
            <w:r>
              <w:t>Note 5</w:t>
            </w:r>
          </w:p>
        </w:tc>
      </w:tr>
      <w:tr w:rsidR="00FF6F38" w14:paraId="320F44A5"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145CE86" w14:textId="77777777" w:rsidR="004B4077" w:rsidRDefault="004B4077" w:rsidP="00AE4DC0">
            <w:pPr>
              <w:pStyle w:val="TAL"/>
              <w:rPr>
                <w:lang w:eastAsia="zh-CN"/>
              </w:rPr>
            </w:pPr>
            <w:r>
              <w:rPr>
                <w:lang w:eastAsia="zh-CN"/>
              </w:rPr>
              <w:t>11</w:t>
            </w:r>
          </w:p>
        </w:tc>
        <w:tc>
          <w:tcPr>
            <w:tcW w:w="0" w:type="auto"/>
            <w:vMerge/>
            <w:tcBorders>
              <w:top w:val="nil"/>
              <w:left w:val="single" w:sz="6" w:space="0" w:color="auto"/>
              <w:bottom w:val="nil"/>
              <w:right w:val="single" w:sz="4" w:space="0" w:color="auto"/>
            </w:tcBorders>
            <w:vAlign w:val="center"/>
            <w:hideMark/>
          </w:tcPr>
          <w:p w14:paraId="7E10C68A" w14:textId="77777777" w:rsidR="004B4077" w:rsidRDefault="004B4077" w:rsidP="00AE4DC0">
            <w:pPr>
              <w:spacing w:after="0"/>
              <w:rPr>
                <w:rFonts w:ascii="Arial" w:hAnsi="Arial"/>
                <w:b/>
                <w:sz w:val="16"/>
                <w:szCs w:val="16"/>
              </w:rPr>
            </w:pPr>
          </w:p>
        </w:tc>
        <w:tc>
          <w:tcPr>
            <w:tcW w:w="0" w:type="auto"/>
            <w:vMerge/>
            <w:tcBorders>
              <w:top w:val="nil"/>
              <w:left w:val="single" w:sz="4" w:space="0" w:color="auto"/>
              <w:bottom w:val="single" w:sz="6" w:space="0" w:color="auto"/>
              <w:right w:val="single" w:sz="6" w:space="0" w:color="auto"/>
            </w:tcBorders>
            <w:vAlign w:val="center"/>
            <w:hideMark/>
          </w:tcPr>
          <w:p w14:paraId="649D907F" w14:textId="77777777" w:rsidR="004B4077" w:rsidRDefault="004B4077" w:rsidP="00AE4DC0">
            <w:pPr>
              <w:spacing w:after="0"/>
              <w:rPr>
                <w:rFonts w:ascii="Arial" w:hAnsi="Arial"/>
                <w:bCs/>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BD356D" w14:textId="77777777" w:rsidR="004B4077" w:rsidRDefault="004B4077" w:rsidP="00AE4DC0">
            <w:pPr>
              <w:pStyle w:val="TAC"/>
            </w:pPr>
            <w: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74B74F8A"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7736322"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AEEEE2" w14:textId="77777777" w:rsidR="004B4077" w:rsidRDefault="004B4077" w:rsidP="00AE4DC0">
            <w:pPr>
              <w:pStyle w:val="TAC"/>
            </w:pPr>
            <w:r>
              <w:t>Note 5</w:t>
            </w:r>
          </w:p>
        </w:tc>
      </w:tr>
      <w:tr w:rsidR="00FF6F38" w14:paraId="3616FDCF"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0EC9410A" w14:textId="77777777" w:rsidR="004B4077" w:rsidRDefault="004B4077" w:rsidP="00AE4DC0">
            <w:pPr>
              <w:pStyle w:val="TAL"/>
              <w:rPr>
                <w:lang w:eastAsia="zh-CN"/>
              </w:rPr>
            </w:pPr>
            <w:r>
              <w:rPr>
                <w:lang w:eastAsia="zh-CN"/>
              </w:rPr>
              <w:t>13</w:t>
            </w:r>
          </w:p>
        </w:tc>
        <w:tc>
          <w:tcPr>
            <w:tcW w:w="0" w:type="auto"/>
            <w:vMerge/>
            <w:tcBorders>
              <w:top w:val="nil"/>
              <w:left w:val="single" w:sz="6" w:space="0" w:color="auto"/>
              <w:bottom w:val="nil"/>
              <w:right w:val="single" w:sz="4" w:space="0" w:color="auto"/>
            </w:tcBorders>
            <w:vAlign w:val="center"/>
            <w:hideMark/>
          </w:tcPr>
          <w:p w14:paraId="59D0E0F7" w14:textId="77777777" w:rsidR="004B4077" w:rsidRDefault="004B4077" w:rsidP="00AE4DC0">
            <w:pPr>
              <w:spacing w:after="0"/>
              <w:rPr>
                <w:rFonts w:ascii="Arial" w:hAnsi="Arial"/>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3D5356BF" w14:textId="77777777" w:rsidR="004B4077" w:rsidRDefault="004B4077" w:rsidP="00AE4DC0">
            <w:pPr>
              <w:pStyle w:val="TAC"/>
              <w:rPr>
                <w:lang w:val="sv-SE" w:eastAsia="zh-CN"/>
              </w:rPr>
            </w:pPr>
            <w:r>
              <w:rPr>
                <w:lang w:val="sv-SE" w:eastAsia="zh-CN"/>
              </w:rPr>
              <w:t>120</w:t>
            </w:r>
          </w:p>
        </w:tc>
        <w:tc>
          <w:tcPr>
            <w:tcW w:w="0" w:type="auto"/>
            <w:tcBorders>
              <w:top w:val="single" w:sz="6" w:space="0" w:color="auto"/>
              <w:left w:val="single" w:sz="6" w:space="0" w:color="auto"/>
              <w:bottom w:val="single" w:sz="6" w:space="0" w:color="auto"/>
              <w:right w:val="single" w:sz="6" w:space="0" w:color="auto"/>
            </w:tcBorders>
            <w:vAlign w:val="center"/>
            <w:hideMark/>
          </w:tcPr>
          <w:p w14:paraId="4133B042" w14:textId="77777777" w:rsidR="004B4077" w:rsidRDefault="004B4077" w:rsidP="00AE4DC0">
            <w:pPr>
              <w:pStyle w:val="TAC"/>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6FDA9C4"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C66C394" w14:textId="77777777" w:rsidR="004B4077" w:rsidRDefault="004B4077" w:rsidP="00AE4DC0">
            <w:pPr>
              <w:pStyle w:val="TAC"/>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0D69FCE1" w14:textId="77777777" w:rsidR="004B4077" w:rsidRDefault="004B4077" w:rsidP="00AE4DC0">
            <w:pPr>
              <w:pStyle w:val="TAC"/>
            </w:pPr>
            <w:r>
              <w:t>Note 5</w:t>
            </w:r>
          </w:p>
        </w:tc>
      </w:tr>
      <w:tr w:rsidR="00FF6F38" w14:paraId="2AAD780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B13BF46" w14:textId="77777777" w:rsidR="004B4077" w:rsidRDefault="004B4077" w:rsidP="00AE4DC0">
            <w:pPr>
              <w:pStyle w:val="TAL"/>
              <w:rPr>
                <w:lang w:eastAsia="zh-CN"/>
              </w:rPr>
            </w:pPr>
            <w:r>
              <w:rPr>
                <w:lang w:eastAsia="zh-CN"/>
              </w:rPr>
              <w:t xml:space="preserve">6 </w:t>
            </w:r>
          </w:p>
        </w:tc>
        <w:tc>
          <w:tcPr>
            <w:tcW w:w="0" w:type="auto"/>
            <w:vMerge/>
            <w:tcBorders>
              <w:top w:val="nil"/>
              <w:left w:val="single" w:sz="6" w:space="0" w:color="auto"/>
              <w:bottom w:val="nil"/>
              <w:right w:val="single" w:sz="4" w:space="0" w:color="auto"/>
            </w:tcBorders>
            <w:vAlign w:val="center"/>
            <w:hideMark/>
          </w:tcPr>
          <w:p w14:paraId="2F9DA870" w14:textId="77777777" w:rsidR="004B4077" w:rsidRDefault="004B4077" w:rsidP="00AE4DC0">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E539984" w14:textId="77777777" w:rsidR="004B4077" w:rsidRDefault="004B4077" w:rsidP="00AE4DC0">
            <w:pPr>
              <w:spacing w:after="0"/>
              <w:rPr>
                <w:rFonts w:ascii="Arial" w:hAnsi="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354C12" w14:textId="77777777" w:rsidR="004B4077" w:rsidRDefault="004B4077" w:rsidP="00AE4DC0">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2FB436B1"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FA2EA5C"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8059EE5" w14:textId="77777777" w:rsidR="004B4077" w:rsidRDefault="004B4077" w:rsidP="00AE4DC0">
            <w:pPr>
              <w:pStyle w:val="TAC"/>
            </w:pPr>
            <w:r>
              <w:t>Note 5</w:t>
            </w:r>
          </w:p>
        </w:tc>
      </w:tr>
      <w:tr w:rsidR="004B4077" w14:paraId="4E138F3A"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BE19CC6" w14:textId="77777777" w:rsidR="004B4077" w:rsidRDefault="004B4077" w:rsidP="00AE4DC0">
            <w:pPr>
              <w:pStyle w:val="TAN"/>
            </w:pPr>
            <w:r>
              <w:t>N</w:t>
            </w:r>
            <w:r>
              <w:rPr>
                <w:lang w:eastAsia="zh-CN"/>
              </w:rPr>
              <w:t>OTE</w:t>
            </w:r>
            <w:r>
              <w:t xml:space="preserve"> 1:</w:t>
            </w:r>
            <w:r>
              <w:tab/>
              <w:t>Minimum PRS bandwidth, which is minimum of the PRS bandwidths of the reference resource and the measured neighbour resource i.</w:t>
            </w:r>
          </w:p>
          <w:p w14:paraId="79482CAC" w14:textId="19976235" w:rsidR="004B4077" w:rsidRDefault="004B4077" w:rsidP="00AE4DC0">
            <w:pPr>
              <w:pStyle w:val="TAN"/>
              <w:rPr>
                <w:lang w:val="en-US" w:eastAsia="zh-CN"/>
              </w:rPr>
            </w:pPr>
            <w:r>
              <w:t>NOTE 2:</w:t>
            </w:r>
            <w:r w:rsidR="004923A9">
              <w:tab/>
            </w:r>
            <w:r>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rPr>
              <w:t xml:space="preserve"> </w:t>
            </w:r>
            <w:r>
              <w:t xml:space="preserve">are configured by higher layer parameter </w:t>
            </w:r>
            <w:r>
              <w:rPr>
                <w:i/>
              </w:rPr>
              <w:t xml:space="preserve">dl-PRS-ResourceRepetitionFactor, dl-PRS-NumSymbols </w:t>
            </w:r>
            <w:r w:rsidRPr="00972DB7">
              <w:rPr>
                <w:iCs/>
              </w:rPr>
              <w:t>and</w:t>
            </w:r>
            <w:r>
              <w:rPr>
                <w:i/>
              </w:rPr>
              <w:t xml:space="preserve"> dl-PRS-CombSizeN</w:t>
            </w:r>
            <w:r w:rsidR="008F507B">
              <w:rPr>
                <w:i/>
              </w:rPr>
              <w:t xml:space="preserve"> </w:t>
            </w:r>
            <w:r>
              <w:rPr>
                <w:iCs/>
              </w:rPr>
              <w:t>defined in TS 37.355 [</w:t>
            </w:r>
            <w:r>
              <w:rPr>
                <w:rFonts w:hint="eastAsia"/>
                <w:iCs/>
                <w:lang w:eastAsia="zh-CN"/>
              </w:rPr>
              <w:t>49</w:t>
            </w:r>
            <w:r>
              <w:rPr>
                <w:iCs/>
              </w:rPr>
              <w:t>], respectively</w:t>
            </w:r>
            <w:r>
              <w:rPr>
                <w:lang w:val="en-US" w:eastAsia="zh-CN"/>
              </w:rPr>
              <w:t>.</w:t>
            </w:r>
          </w:p>
          <w:p w14:paraId="60E6AD08" w14:textId="77777777" w:rsidR="004B4077" w:rsidRDefault="004B4077" w:rsidP="00AE4DC0">
            <w:pPr>
              <w:pStyle w:val="TAN"/>
            </w:pPr>
            <w:r>
              <w:t>N</w:t>
            </w:r>
            <w:r>
              <w:rPr>
                <w:lang w:eastAsia="zh-CN"/>
              </w:rPr>
              <w:t>OTE</w:t>
            </w:r>
            <w:r>
              <w:t xml:space="preserve"> 3:</w:t>
            </w:r>
            <w:r>
              <w:tab/>
              <w:t>Io is assumed to have constant EPRE across the bandwidth.</w:t>
            </w:r>
          </w:p>
          <w:p w14:paraId="0C88F123" w14:textId="77777777" w:rsidR="004B4077" w:rsidRDefault="004B4077" w:rsidP="00AE4DC0">
            <w:pPr>
              <w:pStyle w:val="TAN"/>
            </w:pPr>
            <w:r>
              <w:t>NOTE 4:</w:t>
            </w:r>
            <w:r>
              <w:tab/>
              <w:t>Tc is the basic timing unit defined in TS 38.211 [</w:t>
            </w:r>
            <w:r>
              <w:rPr>
                <w:rFonts w:hint="eastAsia"/>
                <w:lang w:eastAsia="zh-CN"/>
              </w:rPr>
              <w:t>53</w:t>
            </w:r>
            <w:r>
              <w:t>].</w:t>
            </w:r>
          </w:p>
          <w:p w14:paraId="7C978E66" w14:textId="63FE2C79" w:rsidR="004B4077" w:rsidRDefault="004B4077" w:rsidP="00AE4DC0">
            <w:pPr>
              <w:pStyle w:val="TAN"/>
            </w:pPr>
            <w:r>
              <w:t>NOTE 5:</w:t>
            </w:r>
            <w:r>
              <w:tab/>
              <w:t xml:space="preserve">The same bands and the same Io conditions for each band apply for this requirement as for the corresponding requirement with the PRS bandwidth of the smallest </w:t>
            </w:r>
            <w:r w:rsidR="008F507B" w:rsidRPr="008F507B">
              <w:t>P</w:t>
            </w:r>
            <w:r>
              <w:t>RB number for the corresponding SCS.</w:t>
            </w:r>
          </w:p>
          <w:p w14:paraId="5D3ED238" w14:textId="77777777" w:rsidR="004B4077" w:rsidRDefault="004B4077" w:rsidP="00AE4DC0">
            <w:pPr>
              <w:pStyle w:val="TAN"/>
            </w:pPr>
            <w:r>
              <w:t>NOTE 6:</w:t>
            </w:r>
            <w:r>
              <w:tab/>
            </w:r>
            <w:r>
              <w:rPr>
                <w:lang w:eastAsia="zh-CN"/>
              </w:rPr>
              <w:t>Void</w:t>
            </w:r>
          </w:p>
        </w:tc>
      </w:tr>
    </w:tbl>
    <w:p w14:paraId="6CC6F5C7" w14:textId="2DD3EE1A" w:rsidR="00D65C49" w:rsidRDefault="00D65C49" w:rsidP="007C6871">
      <w:pPr>
        <w:rPr>
          <w:lang w:eastAsia="zh-CN"/>
        </w:rPr>
      </w:pPr>
    </w:p>
    <w:p w14:paraId="25B584EC" w14:textId="77777777" w:rsidR="001A3ABE" w:rsidRPr="0062320D" w:rsidRDefault="001A3ABE" w:rsidP="001A3ABE">
      <w:pPr>
        <w:pStyle w:val="Heading3"/>
      </w:pPr>
      <w:r w:rsidRPr="00374636">
        <w:t>4.1</w:t>
      </w:r>
      <w:r>
        <w:rPr>
          <w:rFonts w:hint="eastAsia"/>
        </w:rPr>
        <w:t>5</w:t>
      </w:r>
      <w:r w:rsidRPr="00374636">
        <w:t>.</w:t>
      </w:r>
      <w:r>
        <w:rPr>
          <w:rFonts w:hint="eastAsia"/>
        </w:rPr>
        <w:t>5</w:t>
      </w:r>
      <w:r>
        <w:rPr>
          <w:rFonts w:hint="eastAsia"/>
          <w:lang w:eastAsia="zh-CN"/>
        </w:rPr>
        <w:t>A</w:t>
      </w:r>
      <w:r w:rsidRPr="00374636">
        <w:tab/>
      </w:r>
      <w:r>
        <w:t xml:space="preserve">Measurement </w:t>
      </w:r>
      <w:r w:rsidRPr="0062320D">
        <w:t>Accuracy</w:t>
      </w:r>
      <w:r>
        <w:t xml:space="preserve"> Requirements </w:t>
      </w:r>
      <w:r>
        <w:rPr>
          <w:rFonts w:hint="eastAsia"/>
        </w:rPr>
        <w:t>with Bandwidth Aggregation</w:t>
      </w:r>
    </w:p>
    <w:p w14:paraId="3FB91C23" w14:textId="77777777" w:rsidR="001A3ABE" w:rsidRDefault="001A3ABE" w:rsidP="001A3ABE">
      <w:pPr>
        <w:rPr>
          <w:lang w:val="en-US"/>
        </w:rPr>
      </w:pPr>
      <w:r>
        <w:rPr>
          <w:lang w:val="en-US"/>
        </w:rPr>
        <w:t xml:space="preserve">When UE measures RSTD on PRS resources belonging to different PFLs </w:t>
      </w:r>
      <w:r>
        <w:rPr>
          <w:lang w:val="en-US" w:eastAsia="zh-CN"/>
        </w:rPr>
        <w:t>or different PFL combinations</w:t>
      </w:r>
      <w:r>
        <w:rPr>
          <w:lang w:val="en-US"/>
        </w:rPr>
        <w:t>, then the RSTD accuracy is defined as the accuracy corresponding to the largest accuracy value among different PFLs</w:t>
      </w:r>
      <w:r>
        <w:rPr>
          <w:lang w:val="en-US" w:eastAsia="zh-CN"/>
        </w:rPr>
        <w:t xml:space="preserve"> or different PFL combinations</w:t>
      </w:r>
      <w:r>
        <w:rPr>
          <w:lang w:val="en-US"/>
        </w:rPr>
        <w:t xml:space="preserve">. </w:t>
      </w:r>
    </w:p>
    <w:p w14:paraId="3B7952B7" w14:textId="77777777" w:rsidR="001A3ABE" w:rsidRDefault="001A3ABE" w:rsidP="001A3ABE">
      <w:pPr>
        <w:rPr>
          <w:lang w:val="en-US" w:eastAsia="zh-CN"/>
        </w:rPr>
      </w:pPr>
      <w:r>
        <w:rPr>
          <w:lang w:val="en-US" w:eastAsia="zh-CN"/>
        </w:rPr>
        <w:t>The requirements in this clause for 3-PFL and 2-PFL apply provided that:</w:t>
      </w:r>
    </w:p>
    <w:p w14:paraId="386714D1" w14:textId="77777777" w:rsidR="001A3ABE" w:rsidRDefault="001A3ABE" w:rsidP="001A3ABE">
      <w:pPr>
        <w:pStyle w:val="B10"/>
        <w:rPr>
          <w:lang w:val="en-US" w:eastAsia="zh-CN"/>
        </w:rPr>
      </w:pPr>
      <w:r>
        <w:rPr>
          <w:rFonts w:eastAsia="MS Mincho"/>
          <w:lang w:eastAsia="zh-CN"/>
        </w:rPr>
        <w:t>-</w:t>
      </w:r>
      <w:r>
        <w:rPr>
          <w:rFonts w:eastAsia="MS Mincho"/>
          <w:lang w:eastAsia="zh-CN"/>
        </w:rPr>
        <w:tab/>
        <w:t>PRS resources linked for aggregation saftisfy all the conditions specified in TS 38.214 [</w:t>
      </w:r>
      <w:r>
        <w:rPr>
          <w:rFonts w:hint="eastAsia"/>
          <w:lang w:eastAsia="zh-CN"/>
        </w:rPr>
        <w:t>56</w:t>
      </w:r>
      <w:r>
        <w:rPr>
          <w:rFonts w:eastAsia="MS Mincho"/>
          <w:lang w:eastAsia="zh-CN"/>
        </w:rPr>
        <w:t>] clause 5.1.6.5.3.</w:t>
      </w:r>
    </w:p>
    <w:p w14:paraId="659663B3" w14:textId="77777777" w:rsidR="001A3ABE" w:rsidRDefault="001A3ABE" w:rsidP="001A3ABE">
      <w:pPr>
        <w:pStyle w:val="B10"/>
        <w:rPr>
          <w:lang w:val="en-US" w:eastAsia="zh-CN"/>
        </w:rPr>
      </w:pPr>
      <w:r>
        <w:rPr>
          <w:rFonts w:eastAsia="MS Mincho"/>
          <w:lang w:eastAsia="zh-CN"/>
        </w:rPr>
        <w:t>-</w:t>
      </w:r>
      <w:r>
        <w:rPr>
          <w:rFonts w:eastAsia="MS Mincho"/>
          <w:lang w:eastAsia="zh-CN"/>
        </w:rPr>
        <w:tab/>
        <w:t>The spacing between the center frequencies of adjacent PFLs containing PRS resources linked for aggregation does not exceed the nominal channel spacing for intra-band contiguous CA defined in TS 38.101-1 [</w:t>
      </w:r>
      <w:r>
        <w:rPr>
          <w:rFonts w:hint="eastAsia"/>
          <w:lang w:eastAsia="zh-CN"/>
        </w:rPr>
        <w:t>54</w:t>
      </w:r>
      <w:r>
        <w:rPr>
          <w:rFonts w:eastAsia="MS Mincho"/>
          <w:lang w:eastAsia="zh-CN"/>
        </w:rPr>
        <w:t>], clause 5.4A.1 for FR1, and in TS 38.101-2, [</w:t>
      </w:r>
      <w:r>
        <w:rPr>
          <w:rFonts w:hint="eastAsia"/>
          <w:lang w:eastAsia="zh-CN"/>
        </w:rPr>
        <w:t>55</w:t>
      </w:r>
      <w:r>
        <w:rPr>
          <w:rFonts w:eastAsia="MS Mincho"/>
          <w:lang w:eastAsia="zh-CN"/>
        </w:rPr>
        <w:t>] clause 5.4A.1 for FR2-1.</w:t>
      </w:r>
    </w:p>
    <w:p w14:paraId="557BB8B2" w14:textId="77777777" w:rsidR="001A3ABE" w:rsidRDefault="001A3ABE" w:rsidP="001A3ABE">
      <w:pPr>
        <w:rPr>
          <w:lang w:eastAsia="zh-CN"/>
        </w:rPr>
      </w:pPr>
      <w:r>
        <w:rPr>
          <w:lang w:val="en-US"/>
        </w:rPr>
        <w:t xml:space="preserve">The accuracy requirements for RSTD measurement based on PRS Aggregation shall be within </w:t>
      </w:r>
      <w:r>
        <w:t>±(X+Y+Z+Δ) T</w:t>
      </w:r>
      <w:r>
        <w:rPr>
          <w:vertAlign w:val="subscript"/>
        </w:rPr>
        <w:t>c</w:t>
      </w:r>
      <w:r>
        <w:t>.</w:t>
      </w:r>
    </w:p>
    <w:p w14:paraId="0669695F" w14:textId="77777777" w:rsidR="001A3ABE" w:rsidRDefault="001A3ABE" w:rsidP="001A3ABE">
      <w:r>
        <w:t xml:space="preserve">X is defined in table </w:t>
      </w:r>
      <w:r w:rsidRPr="001D717C">
        <w:t>4.</w:t>
      </w:r>
      <w:r w:rsidRPr="001D717C">
        <w:rPr>
          <w:lang w:eastAsia="zh-CN"/>
        </w:rPr>
        <w:t>15</w:t>
      </w:r>
      <w:r w:rsidRPr="001D717C">
        <w:t>.</w:t>
      </w:r>
      <w:r w:rsidRPr="001D717C">
        <w:rPr>
          <w:lang w:eastAsia="zh-CN"/>
        </w:rPr>
        <w:t>5</w:t>
      </w:r>
      <w:r w:rsidRPr="001D717C">
        <w:rPr>
          <w:rFonts w:hint="eastAsia"/>
          <w:lang w:eastAsia="zh-CN"/>
        </w:rPr>
        <w:t>A</w:t>
      </w:r>
      <w:r w:rsidRPr="001D717C">
        <w:t>-1</w:t>
      </w:r>
      <w:r>
        <w:t xml:space="preserve"> for AWGN channel and table </w:t>
      </w:r>
      <w:r w:rsidRPr="001D717C">
        <w:t>4.15.5A</w:t>
      </w:r>
      <w:r>
        <w:t xml:space="preserve">-3 for fading channel for FR1, provided that the following conditions are met: </w:t>
      </w:r>
    </w:p>
    <w:p w14:paraId="14FC19C9" w14:textId="77777777" w:rsidR="001A3ABE" w:rsidRDefault="001A3ABE" w:rsidP="001A3ABE">
      <w:pPr>
        <w:pStyle w:val="B10"/>
        <w:rPr>
          <w:rFonts w:cs="v4.2.0"/>
        </w:rPr>
      </w:pPr>
      <w:r>
        <w:t>-</w:t>
      </w:r>
      <w:r>
        <w:tab/>
        <w:t>Conditions defined in clause 7.3 of TS 38.101-1 [</w:t>
      </w:r>
      <w:r>
        <w:rPr>
          <w:rFonts w:hint="eastAsia"/>
          <w:lang w:eastAsia="zh-CN"/>
        </w:rPr>
        <w:t>54</w:t>
      </w:r>
      <w:r>
        <w:t>] for reference sensitivity are fulfilled.</w:t>
      </w:r>
    </w:p>
    <w:p w14:paraId="2675F74F" w14:textId="77777777" w:rsidR="001A3ABE" w:rsidRDefault="001A3ABE" w:rsidP="001A3ABE">
      <w:pPr>
        <w:pStyle w:val="B10"/>
      </w:pPr>
      <w:r>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169D4986" w14:textId="77777777" w:rsidR="001A3ABE" w:rsidRDefault="001A3ABE" w:rsidP="001A3ABE">
      <w:pPr>
        <w:pStyle w:val="B10"/>
      </w:pPr>
      <w:r>
        <w:t>-</w:t>
      </w:r>
      <w:r>
        <w:tab/>
        <w:t>UE does not perform positioning measurement with reduced number of samples.</w:t>
      </w:r>
    </w:p>
    <w:p w14:paraId="2B1A5985" w14:textId="77777777" w:rsidR="001A3ABE" w:rsidRDefault="001A3ABE" w:rsidP="001A3ABE">
      <w:r>
        <w:t xml:space="preserve">X is defined in table </w:t>
      </w:r>
      <w:r w:rsidRPr="001D717C">
        <w:t>4.15.5A-</w:t>
      </w:r>
      <w:r>
        <w:t xml:space="preserve">2 for AWGN channel and table </w:t>
      </w:r>
      <w:r w:rsidRPr="001D717C">
        <w:t>4.15.5A-</w:t>
      </w:r>
      <w:r>
        <w:t xml:space="preserve">4 for fading channel for FR2, provided that the following conditions are met: </w:t>
      </w:r>
    </w:p>
    <w:p w14:paraId="2CE913DE" w14:textId="77777777" w:rsidR="001A3ABE" w:rsidRDefault="001A3ABE" w:rsidP="001A3ABE">
      <w:pPr>
        <w:pStyle w:val="B10"/>
        <w:rPr>
          <w:rFonts w:cs="v4.2.0"/>
        </w:rPr>
      </w:pPr>
      <w:r>
        <w:t>-</w:t>
      </w:r>
      <w:r>
        <w:tab/>
        <w:t>Conditions defined in clause 7.3 of TS 38.101-2 [</w:t>
      </w:r>
      <w:r>
        <w:rPr>
          <w:rFonts w:hint="eastAsia"/>
          <w:lang w:eastAsia="zh-CN"/>
        </w:rPr>
        <w:t>55</w:t>
      </w:r>
      <w:r>
        <w:t>] for reference sensitivity are fulfilled.</w:t>
      </w:r>
    </w:p>
    <w:p w14:paraId="04ABE93E" w14:textId="77777777" w:rsidR="001A3ABE" w:rsidRDefault="001A3ABE" w:rsidP="001A3ABE">
      <w:pPr>
        <w:pStyle w:val="B10"/>
      </w:pPr>
      <w:r>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521FAED6" w14:textId="77777777" w:rsidR="001A3ABE" w:rsidRDefault="001A3ABE" w:rsidP="001A3ABE">
      <w:pPr>
        <w:pStyle w:val="B10"/>
      </w:pPr>
      <w:r>
        <w:t xml:space="preserve">- </w:t>
      </w:r>
      <w:r>
        <w:tab/>
        <w:t>UE does not perform positioning measurement with reduced number of samples.</w:t>
      </w:r>
    </w:p>
    <w:p w14:paraId="2483343E" w14:textId="77777777" w:rsidR="001A3ABE" w:rsidRDefault="001A3ABE" w:rsidP="001A3ABE">
      <w:r>
        <w:t xml:space="preserve">X is defined in 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eastAsia="zh-CN"/>
        </w:rPr>
        <w:t>5</w:t>
      </w:r>
      <w:r>
        <w:t xml:space="preserve"> for AWGN channel in FR1, provided that the following conditions are met:</w:t>
      </w:r>
    </w:p>
    <w:p w14:paraId="5877E299" w14:textId="77777777" w:rsidR="001A3ABE" w:rsidRDefault="001A3ABE" w:rsidP="001A3ABE">
      <w:pPr>
        <w:pStyle w:val="B10"/>
        <w:rPr>
          <w:rFonts w:cs="v4.2.0"/>
        </w:rPr>
      </w:pPr>
      <w:r>
        <w:t>-</w:t>
      </w:r>
      <w:r>
        <w:tab/>
        <w:t>Conditions defined in clause 7.3 of TS 38.101-1 [</w:t>
      </w:r>
      <w:r>
        <w:rPr>
          <w:rFonts w:hint="eastAsia"/>
          <w:lang w:eastAsia="zh-CN"/>
        </w:rPr>
        <w:t>54</w:t>
      </w:r>
      <w:r>
        <w:t>] for reference sensitivity are fulfilled.</w:t>
      </w:r>
    </w:p>
    <w:p w14:paraId="0A3CEAA4" w14:textId="77777777" w:rsidR="001A3ABE" w:rsidRDefault="001A3ABE" w:rsidP="001A3ABE">
      <w:pPr>
        <w:pStyle w:val="B10"/>
      </w:pPr>
      <w:r>
        <w:lastRenderedPageBreak/>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5E024DFF" w14:textId="77777777" w:rsidR="001A3ABE" w:rsidRDefault="001A3ABE" w:rsidP="001A3ABE">
      <w:pPr>
        <w:pStyle w:val="B10"/>
      </w:pPr>
      <w:r>
        <w:t>-</w:t>
      </w:r>
      <w:r>
        <w:tab/>
        <w:t>UE supports positioning measurement with reduced number of sample and is indicated by LMF to perform positioning measurement with reduced number of samples.</w:t>
      </w:r>
    </w:p>
    <w:p w14:paraId="1977273A" w14:textId="77777777" w:rsidR="001A3ABE" w:rsidRDefault="001A3ABE" w:rsidP="001A3ABE">
      <w:r>
        <w:t xml:space="preserve">X is defined in 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eastAsia="zh-CN"/>
        </w:rPr>
        <w:t>6</w:t>
      </w:r>
      <w:r>
        <w:t xml:space="preserve"> for AWGN channel in FR2, provided that the following conditions are met:</w:t>
      </w:r>
    </w:p>
    <w:p w14:paraId="0B288BA7" w14:textId="77777777" w:rsidR="001A3ABE" w:rsidRDefault="001A3ABE" w:rsidP="001A3ABE">
      <w:pPr>
        <w:pStyle w:val="B10"/>
        <w:rPr>
          <w:rFonts w:cs="v4.2.0"/>
        </w:rPr>
      </w:pPr>
      <w:r>
        <w:t>-</w:t>
      </w:r>
      <w:r>
        <w:tab/>
        <w:t>Conditions defined in clause 7.3 of TS 38.101-1 [</w:t>
      </w:r>
      <w:r>
        <w:rPr>
          <w:rFonts w:hint="eastAsia"/>
          <w:lang w:eastAsia="zh-CN"/>
        </w:rPr>
        <w:t>55</w:t>
      </w:r>
      <w:r>
        <w:t>] for reference sensitivity are fulfilled.</w:t>
      </w:r>
    </w:p>
    <w:p w14:paraId="2D824642" w14:textId="77777777" w:rsidR="001A3ABE" w:rsidRDefault="001A3ABE" w:rsidP="001A3ABE">
      <w:pPr>
        <w:pStyle w:val="B10"/>
      </w:pPr>
      <w:r>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79CE1B7A" w14:textId="77777777" w:rsidR="001A3ABE" w:rsidRDefault="001A3ABE" w:rsidP="001A3ABE">
      <w:pPr>
        <w:pStyle w:val="B10"/>
      </w:pPr>
      <w:r>
        <w:t>-</w:t>
      </w:r>
      <w:r>
        <w:tab/>
        <w:t>UE supports positioning measurement with reduced number of sample and is indicated by LMF to perform positioning measurement with reduced number of samples.</w:t>
      </w:r>
    </w:p>
    <w:p w14:paraId="73011ECA" w14:textId="77777777" w:rsidR="001A3ABE" w:rsidRDefault="001A3ABE" w:rsidP="001A3ABE">
      <w:r>
        <w:t xml:space="preserve">NOTE: The requriements for fading channel in this clause are derived based on TDL-A (30 ns delay spread, 5Hz) and TDL-C (60 ns delay spread, 300 Hz) channel models for FR1 and FR2 respectively. </w:t>
      </w:r>
    </w:p>
    <w:p w14:paraId="0D0714CF" w14:textId="77777777" w:rsidR="001A3ABE" w:rsidRPr="00F95ED8" w:rsidRDefault="001A3ABE" w:rsidP="001A3ABE">
      <w:pPr>
        <w:rPr>
          <w:bCs/>
          <w:lang w:eastAsia="zh-CN"/>
        </w:rPr>
      </w:pPr>
      <w:r w:rsidRPr="00F95ED8">
        <w:rPr>
          <w:lang w:eastAsia="zh-CN"/>
        </w:rPr>
        <w:t xml:space="preserve">If the UE doesn’t support Rx TEG reporting for RSTD measurement or when the measurements of reference cell and </w:t>
      </w:r>
      <w:r w:rsidRPr="00F95ED8">
        <w:rPr>
          <w:bCs/>
        </w:rPr>
        <w:t xml:space="preserve">neighbour cell belong to </w:t>
      </w:r>
      <w:r w:rsidRPr="00F95ED8">
        <w:rPr>
          <w:bCs/>
          <w:lang w:eastAsia="zh-CN"/>
        </w:rPr>
        <w:t>different</w:t>
      </w:r>
      <w:r w:rsidRPr="00F95ED8">
        <w:rPr>
          <w:bCs/>
        </w:rPr>
        <w:t xml:space="preserve"> Rx TEG</w:t>
      </w:r>
      <w:r w:rsidRPr="00F95ED8">
        <w:rPr>
          <w:bCs/>
          <w:lang w:eastAsia="zh-CN"/>
        </w:rPr>
        <w:t>s, Y</w:t>
      </w:r>
      <w:r w:rsidRPr="00F95ED8">
        <w:rPr>
          <w:rFonts w:hint="eastAsia"/>
          <w:bCs/>
          <w:lang w:eastAsia="zh-CN"/>
        </w:rPr>
        <w:t>,</w:t>
      </w:r>
      <w:r w:rsidRPr="00F95ED8">
        <w:rPr>
          <w:bCs/>
          <w:lang w:eastAsia="zh-CN"/>
        </w:rPr>
        <w:t xml:space="preserve"> Z </w:t>
      </w:r>
      <w:r w:rsidRPr="00F95ED8">
        <w:rPr>
          <w:rFonts w:hint="eastAsia"/>
          <w:bCs/>
          <w:lang w:eastAsia="zh-CN"/>
        </w:rPr>
        <w:t xml:space="preserve">and </w:t>
      </w:r>
      <w:r w:rsidRPr="00F95ED8">
        <w:t>Δ</w:t>
      </w:r>
      <w:r w:rsidRPr="00F95ED8">
        <w:rPr>
          <w:rFonts w:hint="eastAsia"/>
          <w:lang w:eastAsia="zh-CN"/>
        </w:rPr>
        <w:t xml:space="preserve"> </w:t>
      </w:r>
      <w:r w:rsidRPr="00F95ED8">
        <w:rPr>
          <w:bCs/>
          <w:lang w:eastAsia="zh-CN"/>
        </w:rPr>
        <w:t>are defined as follows:</w:t>
      </w:r>
    </w:p>
    <w:p w14:paraId="63B6128D" w14:textId="77777777" w:rsidR="001A3ABE" w:rsidRPr="00F95ED8" w:rsidRDefault="001A3ABE" w:rsidP="001A3ABE">
      <w:pPr>
        <w:pStyle w:val="B10"/>
        <w:rPr>
          <w:lang w:val="en-US"/>
        </w:rPr>
      </w:pPr>
      <w:r w:rsidRPr="00F95ED8">
        <w:rPr>
          <w:lang w:val="en-US"/>
        </w:rPr>
        <w:t>-</w:t>
      </w:r>
      <w:r w:rsidRPr="00F95ED8">
        <w:rPr>
          <w:lang w:val="en-US"/>
        </w:rPr>
        <w:tab/>
        <w:t>When UE measures RSTD on PRS resources belonging to same PFL or same PFL combination, Y=32 Tc, provided that the time offset between the two PRS resource instances from the reference cell and the neighbor cell, which are used for a single RSTD estimate, is no greater than 160 ms.</w:t>
      </w:r>
    </w:p>
    <w:p w14:paraId="5AF2A4C1" w14:textId="77777777" w:rsidR="001A3ABE" w:rsidRPr="00F95ED8" w:rsidRDefault="001A3ABE" w:rsidP="001A3ABE">
      <w:pPr>
        <w:pStyle w:val="B10"/>
        <w:rPr>
          <w:lang w:val="en-US"/>
        </w:rPr>
      </w:pPr>
      <w:r w:rsidRPr="00F95ED8">
        <w:rPr>
          <w:lang w:val="en-US"/>
        </w:rPr>
        <w:t>-</w:t>
      </w:r>
      <w:r w:rsidRPr="00F95ED8">
        <w:rPr>
          <w:lang w:val="en-US"/>
        </w:rPr>
        <w:tab/>
        <w:t>When UE measures RSTD on PRS resources belonging different PFLs or different PFL combinations, Y=256 Tc, provided that the time offset between the two PRS resource instances from the reference cell and the neighbor cell, which are used for a single RSTD estimate, is no greater than 1280 ms.</w:t>
      </w:r>
    </w:p>
    <w:p w14:paraId="29A771C8" w14:textId="77777777" w:rsidR="001A3ABE" w:rsidRPr="00F95ED8" w:rsidRDefault="001A3ABE" w:rsidP="001A3ABE">
      <w:pPr>
        <w:pStyle w:val="B10"/>
      </w:pPr>
      <w:r w:rsidRPr="00F95ED8">
        <w:t>-</w:t>
      </w:r>
      <w:r w:rsidRPr="00F95ED8">
        <w:tab/>
        <w:t xml:space="preserve">Z is defined in </w:t>
      </w:r>
      <w:r>
        <w:t>table</w:t>
      </w:r>
      <w:r w:rsidRPr="00075A5D">
        <w:t xml:space="preserv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75A5D">
        <w:t>7</w:t>
      </w:r>
      <w:r w:rsidRPr="00F95ED8">
        <w:t xml:space="preserve"> for FR1 and </w:t>
      </w: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val="en-US"/>
        </w:rPr>
        <w:t>9</w:t>
      </w:r>
      <w:r w:rsidRPr="00F95ED8">
        <w:t xml:space="preserve"> for FR2, respectively, where the PRS BW refers to the sum of the PRS </w:t>
      </w:r>
      <w:r>
        <w:t>P</w:t>
      </w:r>
      <w:r w:rsidRPr="00F95ED8">
        <w:t>RB numbers across the aggregated PFLs.</w:t>
      </w:r>
    </w:p>
    <w:p w14:paraId="17C4CE31" w14:textId="77777777" w:rsidR="001A3ABE" w:rsidRPr="00F95ED8" w:rsidRDefault="001A3ABE" w:rsidP="001A3ABE">
      <w:pPr>
        <w:pStyle w:val="B10"/>
      </w:pPr>
      <w:r w:rsidRPr="00F95ED8">
        <w:t>-</w:t>
      </w:r>
      <w:r w:rsidRPr="00F95ED8">
        <w:tab/>
        <w:t xml:space="preserve">Δ is zero when </w:t>
      </w:r>
      <w:r w:rsidRPr="00F95ED8">
        <w:rPr>
          <w:lang w:val="en-US"/>
        </w:rPr>
        <w:t>UE measures RSTD on PRS resources belonging to same PFL or same PFL combination</w:t>
      </w:r>
      <w:r w:rsidRPr="00F95ED8">
        <w:t xml:space="preserve"> and is defined in </w:t>
      </w: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val="en-US"/>
        </w:rPr>
        <w:t>8</w:t>
      </w:r>
      <w:r w:rsidRPr="00F95ED8">
        <w:t xml:space="preserve"> for FR1 and </w:t>
      </w: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val="en-US"/>
        </w:rPr>
        <w:t>10</w:t>
      </w:r>
      <w:r w:rsidRPr="00F95ED8">
        <w:t xml:space="preserve"> for FR2, respectively,</w:t>
      </w:r>
      <w:r w:rsidRPr="00F95ED8">
        <w:rPr>
          <w:lang w:val="en-US"/>
        </w:rPr>
        <w:t xml:space="preserve"> when UE measures RSTD on PRS resources belonging different PFLs or different PFL combinations, </w:t>
      </w:r>
      <w:r w:rsidRPr="00F95ED8">
        <w:t xml:space="preserve">where the PRS BW refers to the sum of the PRS </w:t>
      </w:r>
      <w:r>
        <w:t>P</w:t>
      </w:r>
      <w:r w:rsidRPr="00F95ED8">
        <w:t>RB numbers across the aggregated PFLs.</w:t>
      </w:r>
    </w:p>
    <w:p w14:paraId="7426DAAE" w14:textId="77777777" w:rsidR="001A3ABE" w:rsidRPr="00F95ED8" w:rsidRDefault="001A3ABE" w:rsidP="001A3ABE">
      <w:r w:rsidRPr="00F95ED8">
        <w:rPr>
          <w:rFonts w:hint="eastAsia"/>
          <w:lang w:eastAsia="zh-CN"/>
        </w:rPr>
        <w:t xml:space="preserve">If the measurements of reference cell and </w:t>
      </w:r>
      <w:r w:rsidRPr="00F95ED8">
        <w:rPr>
          <w:bCs/>
        </w:rPr>
        <w:t xml:space="preserve">neighbour cell belong to the </w:t>
      </w:r>
      <w:r w:rsidRPr="00F95ED8">
        <w:rPr>
          <w:rFonts w:hint="eastAsia"/>
          <w:bCs/>
          <w:lang w:eastAsia="zh-CN"/>
        </w:rPr>
        <w:t>same</w:t>
      </w:r>
      <w:r w:rsidRPr="00F95ED8">
        <w:rPr>
          <w:bCs/>
        </w:rPr>
        <w:t xml:space="preserve"> Rx TEG</w:t>
      </w:r>
      <w:r w:rsidRPr="00F95ED8">
        <w:rPr>
          <w:rFonts w:hint="eastAsia"/>
          <w:bCs/>
          <w:lang w:eastAsia="zh-CN"/>
        </w:rPr>
        <w:t xml:space="preserve">, i.e. </w:t>
      </w:r>
      <w:r w:rsidRPr="00F95ED8">
        <w:rPr>
          <w:bCs/>
        </w:rPr>
        <w:t xml:space="preserve">associated and reported with a common Rx TEG ID, then the sum </w:t>
      </w:r>
      <w:r w:rsidRPr="00F95ED8">
        <w:rPr>
          <w:rFonts w:hint="eastAsia"/>
          <w:bCs/>
          <w:lang w:eastAsia="zh-CN"/>
        </w:rPr>
        <w:t xml:space="preserve">of </w:t>
      </w:r>
      <w:r w:rsidRPr="00F95ED8">
        <w:rPr>
          <w:rFonts w:eastAsia="Malgun Gothic"/>
          <w:bCs/>
        </w:rPr>
        <w:t>Y+Z+</w:t>
      </w:r>
      <w:r w:rsidRPr="00F95ED8">
        <w:t>Δ</w:t>
      </w:r>
      <w:r w:rsidRPr="00F95ED8">
        <w:rPr>
          <w:rFonts w:hint="eastAsia"/>
          <w:lang w:eastAsia="zh-CN"/>
        </w:rPr>
        <w:t xml:space="preserve"> </w:t>
      </w:r>
      <w:r w:rsidRPr="00F95ED8">
        <w:rPr>
          <w:bCs/>
        </w:rPr>
        <w:t>is equal to the timing error margin of the R</w:t>
      </w:r>
      <w:r w:rsidRPr="00F95ED8">
        <w:rPr>
          <w:rFonts w:hint="eastAsia"/>
          <w:bCs/>
          <w:lang w:eastAsia="zh-CN"/>
        </w:rPr>
        <w:t>x</w:t>
      </w:r>
      <w:r w:rsidRPr="00F95ED8">
        <w:rPr>
          <w:bCs/>
        </w:rPr>
        <w:t xml:space="preserve"> TEG reported in </w:t>
      </w:r>
      <w:r w:rsidRPr="00F95ED8">
        <w:rPr>
          <w:bCs/>
          <w:i/>
        </w:rPr>
        <w:t>nr-UE-RxTEG-TimingErrorMargin</w:t>
      </w:r>
      <w:r w:rsidRPr="00F95ED8">
        <w:rPr>
          <w:rFonts w:hint="eastAsia"/>
          <w:bCs/>
          <w:lang w:eastAsia="zh-CN"/>
        </w:rPr>
        <w:t xml:space="preserve">. </w:t>
      </w:r>
      <w:r w:rsidRPr="00F95ED8">
        <w:rPr>
          <w:bCs/>
          <w:lang w:eastAsia="zh-CN"/>
        </w:rPr>
        <w:t>T</w:t>
      </w:r>
      <w:r w:rsidRPr="00F95ED8">
        <w:rPr>
          <w:rFonts w:hint="eastAsia"/>
          <w:bCs/>
          <w:lang w:eastAsia="zh-CN"/>
        </w:rPr>
        <w:t xml:space="preserve">he </w:t>
      </w:r>
      <w:r w:rsidRPr="00F95ED8">
        <w:rPr>
          <w:bCs/>
          <w:lang w:eastAsia="zh-CN"/>
        </w:rPr>
        <w:t>timing error margin reported</w:t>
      </w:r>
      <w:r w:rsidRPr="00F95ED8">
        <w:rPr>
          <w:rFonts w:hint="eastAsia"/>
          <w:bCs/>
          <w:lang w:eastAsia="zh-CN"/>
        </w:rPr>
        <w:t xml:space="preserve"> </w:t>
      </w:r>
      <w:r w:rsidRPr="00F95ED8">
        <w:rPr>
          <w:bCs/>
        </w:rPr>
        <w:t xml:space="preserve">via </w:t>
      </w:r>
      <w:r w:rsidRPr="00F95ED8">
        <w:rPr>
          <w:bCs/>
          <w:i/>
        </w:rPr>
        <w:t>nr-UE-RxTEG-TimingErrorMargin</w:t>
      </w:r>
      <w:r w:rsidRPr="00F95ED8">
        <w:rPr>
          <w:rFonts w:hint="eastAsia"/>
          <w:bCs/>
          <w:lang w:eastAsia="zh-CN"/>
        </w:rPr>
        <w:t xml:space="preserve"> </w:t>
      </w:r>
      <w:r w:rsidRPr="00F95ED8">
        <w:rPr>
          <w:bCs/>
          <w:lang w:eastAsia="zh-CN"/>
        </w:rPr>
        <w:t>can</w:t>
      </w:r>
      <w:r w:rsidRPr="00F95ED8">
        <w:rPr>
          <w:rFonts w:hint="eastAsia"/>
          <w:bCs/>
          <w:lang w:eastAsia="zh-CN"/>
        </w:rPr>
        <w:t>not</w:t>
      </w:r>
      <w:r w:rsidRPr="00F95ED8">
        <w:rPr>
          <w:bCs/>
          <w:lang w:eastAsia="zh-CN"/>
        </w:rPr>
        <w:t xml:space="preserve"> be</w:t>
      </w:r>
      <w:r w:rsidRPr="00F95ED8">
        <w:rPr>
          <w:rFonts w:hint="eastAsia"/>
          <w:bCs/>
          <w:lang w:eastAsia="zh-CN"/>
        </w:rPr>
        <w:t xml:space="preserve"> larger than the value of (Y+Z</w:t>
      </w:r>
      <w:r w:rsidRPr="00F95ED8">
        <w:rPr>
          <w:rFonts w:eastAsia="Malgun Gothic"/>
          <w:bCs/>
        </w:rPr>
        <w:t>+</w:t>
      </w:r>
      <w:r w:rsidRPr="00F95ED8">
        <w:t>Δ</w:t>
      </w:r>
      <w:r w:rsidRPr="00F95ED8">
        <w:rPr>
          <w:rFonts w:hint="eastAsia"/>
          <w:bCs/>
          <w:lang w:eastAsia="zh-CN"/>
        </w:rPr>
        <w:t xml:space="preserve">) defined when </w:t>
      </w:r>
      <w:r w:rsidRPr="00F95ED8">
        <w:rPr>
          <w:lang w:eastAsia="zh-CN"/>
        </w:rPr>
        <w:t xml:space="preserve">the </w:t>
      </w:r>
      <w:r w:rsidRPr="00F95ED8">
        <w:rPr>
          <w:rFonts w:hint="eastAsia"/>
          <w:lang w:eastAsia="zh-CN"/>
        </w:rPr>
        <w:t>UE does</w:t>
      </w:r>
      <w:r w:rsidRPr="00F95ED8">
        <w:rPr>
          <w:lang w:eastAsia="zh-CN"/>
        </w:rPr>
        <w:t xml:space="preserve"> not associate the measurements with the same </w:t>
      </w:r>
      <w:r w:rsidRPr="00F95ED8">
        <w:rPr>
          <w:rFonts w:hint="eastAsia"/>
          <w:lang w:eastAsia="zh-CN"/>
        </w:rPr>
        <w:t>Rx TEG</w:t>
      </w:r>
      <w:r w:rsidRPr="00F95ED8">
        <w:rPr>
          <w:rFonts w:hint="eastAsia"/>
          <w:bCs/>
          <w:lang w:eastAsia="zh-CN"/>
        </w:rPr>
        <w:t>.</w:t>
      </w:r>
    </w:p>
    <w:p w14:paraId="11A03DD9" w14:textId="77777777" w:rsidR="001A3ABE" w:rsidRDefault="001A3ABE" w:rsidP="001A3ABE">
      <w:pPr>
        <w:pStyle w:val="TH"/>
      </w:pPr>
      <w:r>
        <w:lastRenderedPageBreak/>
        <w:t xml:space="preserve">Table </w:t>
      </w:r>
      <w:r w:rsidRPr="001D717C">
        <w:t>4.15.5A</w:t>
      </w:r>
      <w:r>
        <w:t>-1: RSTD absolute accuracy in FR1 for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6"/>
        <w:gridCol w:w="1006"/>
        <w:gridCol w:w="960"/>
        <w:gridCol w:w="709"/>
        <w:gridCol w:w="863"/>
        <w:gridCol w:w="1121"/>
        <w:gridCol w:w="1701"/>
        <w:gridCol w:w="853"/>
        <w:gridCol w:w="1410"/>
      </w:tblGrid>
      <w:tr w:rsidR="001A3ABE" w14:paraId="3B7E4860" w14:textId="77777777" w:rsidTr="00377818">
        <w:trPr>
          <w:jc w:val="center"/>
        </w:trPr>
        <w:tc>
          <w:tcPr>
            <w:tcW w:w="1006" w:type="dxa"/>
            <w:vMerge w:val="restart"/>
            <w:tcBorders>
              <w:top w:val="single" w:sz="4" w:space="0" w:color="auto"/>
              <w:left w:val="single" w:sz="4" w:space="0" w:color="auto"/>
              <w:right w:val="single" w:sz="4" w:space="0" w:color="auto"/>
            </w:tcBorders>
            <w:vAlign w:val="center"/>
          </w:tcPr>
          <w:p w14:paraId="4B717264" w14:textId="77777777" w:rsidR="001A3ABE" w:rsidRDefault="001A3ABE" w:rsidP="00377818">
            <w:pPr>
              <w:pStyle w:val="TAH"/>
            </w:pPr>
            <w:r>
              <w:lastRenderedPageBreak/>
              <w:t>Accuracy for 2 PFLs</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5A3E47E2" w14:textId="77777777" w:rsidR="001A3ABE" w:rsidRDefault="001A3ABE" w:rsidP="00377818">
            <w:pPr>
              <w:pStyle w:val="TAH"/>
            </w:pPr>
            <w:r>
              <w:t>Accuracy for 3 PFLs</w:t>
            </w:r>
          </w:p>
        </w:tc>
        <w:tc>
          <w:tcPr>
            <w:tcW w:w="7617" w:type="dxa"/>
            <w:gridSpan w:val="7"/>
            <w:tcBorders>
              <w:top w:val="single" w:sz="4" w:space="0" w:color="auto"/>
              <w:left w:val="single" w:sz="4" w:space="0" w:color="auto"/>
              <w:bottom w:val="single" w:sz="4" w:space="0" w:color="auto"/>
              <w:right w:val="single" w:sz="4" w:space="0" w:color="auto"/>
            </w:tcBorders>
            <w:vAlign w:val="center"/>
          </w:tcPr>
          <w:p w14:paraId="225895F9" w14:textId="77777777" w:rsidR="001A3ABE" w:rsidRDefault="001A3ABE" w:rsidP="00377818">
            <w:pPr>
              <w:pStyle w:val="TAH"/>
            </w:pPr>
            <w:r>
              <w:t>Conditions</w:t>
            </w:r>
          </w:p>
        </w:tc>
      </w:tr>
      <w:tr w:rsidR="001A3ABE" w14:paraId="4B561B9D" w14:textId="77777777" w:rsidTr="00377818">
        <w:trPr>
          <w:jc w:val="center"/>
        </w:trPr>
        <w:tc>
          <w:tcPr>
            <w:tcW w:w="1006" w:type="dxa"/>
            <w:vMerge/>
            <w:tcBorders>
              <w:left w:val="single" w:sz="4" w:space="0" w:color="auto"/>
              <w:right w:val="single" w:sz="4" w:space="0" w:color="auto"/>
            </w:tcBorders>
            <w:vAlign w:val="center"/>
          </w:tcPr>
          <w:p w14:paraId="76AB5952" w14:textId="77777777" w:rsidR="001A3ABE" w:rsidRDefault="001A3ABE" w:rsidP="00377818">
            <w:pPr>
              <w:pStyle w:val="TAH"/>
            </w:pPr>
          </w:p>
        </w:tc>
        <w:tc>
          <w:tcPr>
            <w:tcW w:w="1006" w:type="dxa"/>
            <w:vMerge/>
            <w:tcBorders>
              <w:top w:val="single" w:sz="4" w:space="0" w:color="auto"/>
              <w:left w:val="single" w:sz="4" w:space="0" w:color="auto"/>
              <w:bottom w:val="single" w:sz="4" w:space="0" w:color="auto"/>
              <w:right w:val="single" w:sz="4" w:space="0" w:color="auto"/>
            </w:tcBorders>
            <w:vAlign w:val="center"/>
          </w:tcPr>
          <w:p w14:paraId="268EA5D0" w14:textId="77777777" w:rsidR="001A3ABE" w:rsidRDefault="001A3ABE" w:rsidP="00377818">
            <w:pPr>
              <w:pStyle w:val="TAH"/>
            </w:pP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497BDC54" w14:textId="77777777" w:rsidR="001A3ABE" w:rsidRDefault="001A3ABE" w:rsidP="00377818">
            <w:pPr>
              <w:pStyle w:val="TAH"/>
            </w:pPr>
            <w:r>
              <w:t>PRS Ês/Iot</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2FC04C19" w14:textId="77777777" w:rsidR="001A3ABE" w:rsidRDefault="001A3ABE" w:rsidP="00377818">
            <w:pPr>
              <w:pStyle w:val="TAH"/>
              <w:rPr>
                <w:lang w:eastAsia="zh-CN"/>
              </w:rPr>
            </w:pPr>
            <w:r>
              <w:t>PRS SCS</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7F341CCA" w14:textId="77777777" w:rsidR="001A3ABE" w:rsidRDefault="001A3ABE" w:rsidP="00377818">
            <w:pPr>
              <w:pStyle w:val="TAH"/>
              <w:rPr>
                <w:lang w:eastAsia="zh-CN"/>
              </w:rPr>
            </w:pPr>
            <w:r>
              <w:rPr>
                <w:lang w:eastAsia="zh-CN"/>
              </w:rPr>
              <w:t>PRS bandwidth per PFL</w:t>
            </w:r>
          </w:p>
          <w:p w14:paraId="0D417D0D" w14:textId="77777777" w:rsidR="001A3ABE" w:rsidRDefault="001A3ABE" w:rsidP="00377818">
            <w:pPr>
              <w:pStyle w:val="TAH"/>
            </w:pPr>
            <w:r>
              <w:rPr>
                <w:vertAlign w:val="superscript"/>
              </w:rPr>
              <w:t>Note 1</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24672561" w14:textId="77777777" w:rsidR="001A3ABE" w:rsidRDefault="001A3ABE" w:rsidP="00377818">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Pr>
                <w:lang w:eastAsia="zh-CN"/>
              </w:rPr>
              <w:t>)</w:t>
            </w:r>
          </w:p>
          <w:p w14:paraId="2411C2EC" w14:textId="77777777" w:rsidR="001A3ABE" w:rsidRDefault="001A3ABE" w:rsidP="00377818">
            <w:pPr>
              <w:pStyle w:val="TAH"/>
              <w:rPr>
                <w:lang w:eastAsia="zh-CN"/>
              </w:rPr>
            </w:pPr>
            <w:r>
              <w:rPr>
                <w:vertAlign w:val="superscript"/>
              </w:rPr>
              <w:t>Note 2</w:t>
            </w:r>
          </w:p>
        </w:tc>
        <w:tc>
          <w:tcPr>
            <w:tcW w:w="3964" w:type="dxa"/>
            <w:gridSpan w:val="3"/>
            <w:tcBorders>
              <w:top w:val="single" w:sz="4" w:space="0" w:color="auto"/>
              <w:left w:val="single" w:sz="4" w:space="0" w:color="auto"/>
              <w:bottom w:val="single" w:sz="4" w:space="0" w:color="auto"/>
              <w:right w:val="single" w:sz="4" w:space="0" w:color="auto"/>
            </w:tcBorders>
            <w:vAlign w:val="center"/>
          </w:tcPr>
          <w:p w14:paraId="586F928D" w14:textId="77777777" w:rsidR="001A3ABE" w:rsidRDefault="001A3ABE" w:rsidP="00377818">
            <w:pPr>
              <w:pStyle w:val="TAH"/>
            </w:pPr>
            <w:r>
              <w:t>Io</w:t>
            </w:r>
            <w:r>
              <w:rPr>
                <w:vertAlign w:val="superscript"/>
                <w:lang w:eastAsia="zh-CN"/>
              </w:rPr>
              <w:t xml:space="preserve"> Note 3</w:t>
            </w:r>
            <w:r>
              <w:t xml:space="preserve"> range</w:t>
            </w:r>
          </w:p>
        </w:tc>
      </w:tr>
      <w:tr w:rsidR="001A3ABE" w14:paraId="7299353F" w14:textId="77777777" w:rsidTr="00377818">
        <w:trPr>
          <w:jc w:val="center"/>
        </w:trPr>
        <w:tc>
          <w:tcPr>
            <w:tcW w:w="1006" w:type="dxa"/>
            <w:vMerge/>
            <w:tcBorders>
              <w:left w:val="single" w:sz="4" w:space="0" w:color="auto"/>
              <w:bottom w:val="single" w:sz="4" w:space="0" w:color="auto"/>
              <w:right w:val="single" w:sz="4" w:space="0" w:color="auto"/>
            </w:tcBorders>
            <w:vAlign w:val="center"/>
          </w:tcPr>
          <w:p w14:paraId="416E418F" w14:textId="77777777" w:rsidR="001A3ABE" w:rsidRDefault="001A3ABE" w:rsidP="00377818">
            <w:pPr>
              <w:pStyle w:val="TAH"/>
            </w:pPr>
          </w:p>
        </w:tc>
        <w:tc>
          <w:tcPr>
            <w:tcW w:w="1006" w:type="dxa"/>
            <w:vMerge/>
            <w:tcBorders>
              <w:top w:val="single" w:sz="4" w:space="0" w:color="auto"/>
              <w:left w:val="single" w:sz="4" w:space="0" w:color="auto"/>
              <w:bottom w:val="single" w:sz="4" w:space="0" w:color="auto"/>
              <w:right w:val="single" w:sz="4" w:space="0" w:color="auto"/>
            </w:tcBorders>
            <w:vAlign w:val="center"/>
          </w:tcPr>
          <w:p w14:paraId="3DD5D787" w14:textId="77777777" w:rsidR="001A3ABE" w:rsidRDefault="001A3ABE" w:rsidP="00377818">
            <w:pPr>
              <w:pStyle w:val="TAH"/>
            </w:pPr>
          </w:p>
        </w:tc>
        <w:tc>
          <w:tcPr>
            <w:tcW w:w="960" w:type="dxa"/>
            <w:vMerge/>
            <w:tcBorders>
              <w:top w:val="single" w:sz="4" w:space="0" w:color="auto"/>
              <w:left w:val="single" w:sz="4" w:space="0" w:color="auto"/>
              <w:bottom w:val="single" w:sz="4" w:space="0" w:color="auto"/>
              <w:right w:val="single" w:sz="4" w:space="0" w:color="auto"/>
            </w:tcBorders>
            <w:vAlign w:val="center"/>
          </w:tcPr>
          <w:p w14:paraId="4FBA21F2" w14:textId="77777777" w:rsidR="001A3ABE" w:rsidRDefault="001A3ABE" w:rsidP="00377818">
            <w:pPr>
              <w:pStyle w:val="TAH"/>
            </w:pPr>
          </w:p>
        </w:tc>
        <w:tc>
          <w:tcPr>
            <w:tcW w:w="709" w:type="dxa"/>
            <w:vMerge/>
            <w:tcBorders>
              <w:top w:val="single" w:sz="4" w:space="0" w:color="auto"/>
              <w:left w:val="single" w:sz="4" w:space="0" w:color="auto"/>
              <w:bottom w:val="single" w:sz="4" w:space="0" w:color="auto"/>
              <w:right w:val="single" w:sz="4" w:space="0" w:color="auto"/>
            </w:tcBorders>
            <w:vAlign w:val="center"/>
          </w:tcPr>
          <w:p w14:paraId="32B51AD4" w14:textId="77777777" w:rsidR="001A3ABE" w:rsidRDefault="001A3ABE" w:rsidP="00377818">
            <w:pPr>
              <w:pStyle w:val="TAH"/>
              <w:rPr>
                <w:lang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68D30FA7" w14:textId="77777777" w:rsidR="001A3ABE" w:rsidRDefault="001A3ABE" w:rsidP="00377818">
            <w:pPr>
              <w:pStyle w:val="TAH"/>
            </w:pPr>
          </w:p>
        </w:tc>
        <w:tc>
          <w:tcPr>
            <w:tcW w:w="1121" w:type="dxa"/>
            <w:vMerge/>
            <w:tcBorders>
              <w:top w:val="single" w:sz="4" w:space="0" w:color="auto"/>
              <w:left w:val="single" w:sz="4" w:space="0" w:color="auto"/>
              <w:bottom w:val="single" w:sz="4" w:space="0" w:color="auto"/>
              <w:right w:val="single" w:sz="4" w:space="0" w:color="auto"/>
            </w:tcBorders>
            <w:vAlign w:val="center"/>
          </w:tcPr>
          <w:p w14:paraId="040C754E" w14:textId="77777777" w:rsidR="001A3ABE" w:rsidRDefault="001A3ABE" w:rsidP="00377818">
            <w:pPr>
              <w:pStyle w:val="TAH"/>
              <w:rPr>
                <w:lang w:eastAsia="zh-CN"/>
              </w:rPr>
            </w:pPr>
          </w:p>
        </w:tc>
        <w:tc>
          <w:tcPr>
            <w:tcW w:w="1701" w:type="dxa"/>
            <w:tcBorders>
              <w:top w:val="single" w:sz="4" w:space="0" w:color="auto"/>
              <w:left w:val="single" w:sz="4" w:space="0" w:color="auto"/>
              <w:bottom w:val="single" w:sz="4" w:space="0" w:color="auto"/>
              <w:right w:val="single" w:sz="4" w:space="0" w:color="auto"/>
            </w:tcBorders>
            <w:vAlign w:val="center"/>
          </w:tcPr>
          <w:p w14:paraId="6CFCD992" w14:textId="77777777" w:rsidR="001A3ABE" w:rsidRDefault="001A3ABE" w:rsidP="00377818">
            <w:pPr>
              <w:pStyle w:val="TAH"/>
            </w:pPr>
            <w:r>
              <w:t>NR operating band groups</w:t>
            </w:r>
            <w:r>
              <w:rPr>
                <w:vertAlign w:val="superscript"/>
              </w:rPr>
              <w:t xml:space="preserve"> Note 4</w:t>
            </w:r>
          </w:p>
        </w:tc>
        <w:tc>
          <w:tcPr>
            <w:tcW w:w="853" w:type="dxa"/>
            <w:tcBorders>
              <w:top w:val="single" w:sz="4" w:space="0" w:color="auto"/>
              <w:left w:val="single" w:sz="4" w:space="0" w:color="auto"/>
              <w:bottom w:val="single" w:sz="4" w:space="0" w:color="auto"/>
              <w:right w:val="single" w:sz="4" w:space="0" w:color="auto"/>
            </w:tcBorders>
            <w:vAlign w:val="center"/>
          </w:tcPr>
          <w:p w14:paraId="3B33A4A2" w14:textId="77777777" w:rsidR="001A3ABE" w:rsidRDefault="001A3ABE" w:rsidP="00377818">
            <w:pPr>
              <w:pStyle w:val="TAH"/>
            </w:pPr>
            <w:r>
              <w:t xml:space="preserve">Minimum Io </w:t>
            </w:r>
          </w:p>
        </w:tc>
        <w:tc>
          <w:tcPr>
            <w:tcW w:w="1410" w:type="dxa"/>
            <w:tcBorders>
              <w:top w:val="single" w:sz="4" w:space="0" w:color="auto"/>
              <w:left w:val="single" w:sz="4" w:space="0" w:color="auto"/>
              <w:bottom w:val="single" w:sz="4" w:space="0" w:color="auto"/>
              <w:right w:val="single" w:sz="4" w:space="0" w:color="auto"/>
            </w:tcBorders>
            <w:vAlign w:val="center"/>
          </w:tcPr>
          <w:p w14:paraId="473FB896" w14:textId="77777777" w:rsidR="001A3ABE" w:rsidRDefault="001A3ABE" w:rsidP="00377818">
            <w:pPr>
              <w:pStyle w:val="TAH"/>
            </w:pPr>
            <w:r>
              <w:t>Maximum Io</w:t>
            </w:r>
          </w:p>
        </w:tc>
      </w:tr>
      <w:tr w:rsidR="001A3ABE" w14:paraId="4FC256D6" w14:textId="77777777" w:rsidTr="00377818">
        <w:trPr>
          <w:jc w:val="center"/>
        </w:trPr>
        <w:tc>
          <w:tcPr>
            <w:tcW w:w="2012" w:type="dxa"/>
            <w:gridSpan w:val="2"/>
            <w:tcBorders>
              <w:top w:val="single" w:sz="4" w:space="0" w:color="auto"/>
              <w:left w:val="single" w:sz="4" w:space="0" w:color="auto"/>
              <w:bottom w:val="single" w:sz="4" w:space="0" w:color="auto"/>
              <w:right w:val="single" w:sz="4" w:space="0" w:color="auto"/>
            </w:tcBorders>
            <w:vAlign w:val="center"/>
          </w:tcPr>
          <w:p w14:paraId="7A9C9B28" w14:textId="77777777" w:rsidR="001A3ABE" w:rsidRDefault="001A3ABE" w:rsidP="00377818">
            <w:pPr>
              <w:pStyle w:val="TAH"/>
            </w:pPr>
            <w:r>
              <w:t>Tc</w:t>
            </w:r>
            <w:r>
              <w:rPr>
                <w:vertAlign w:val="superscript"/>
                <w:lang w:eastAsia="zh-CN"/>
              </w:rPr>
              <w:t xml:space="preserve"> Note 5</w:t>
            </w:r>
          </w:p>
        </w:tc>
        <w:tc>
          <w:tcPr>
            <w:tcW w:w="960" w:type="dxa"/>
            <w:tcBorders>
              <w:top w:val="single" w:sz="4" w:space="0" w:color="auto"/>
              <w:left w:val="single" w:sz="4" w:space="0" w:color="auto"/>
              <w:bottom w:val="single" w:sz="4" w:space="0" w:color="auto"/>
              <w:right w:val="single" w:sz="4" w:space="0" w:color="auto"/>
            </w:tcBorders>
            <w:vAlign w:val="center"/>
          </w:tcPr>
          <w:p w14:paraId="64F955AD" w14:textId="77777777" w:rsidR="001A3ABE" w:rsidRDefault="001A3ABE" w:rsidP="00377818">
            <w:pPr>
              <w:pStyle w:val="TAH"/>
            </w:pPr>
            <w:r>
              <w:t>dB</w:t>
            </w:r>
          </w:p>
        </w:tc>
        <w:tc>
          <w:tcPr>
            <w:tcW w:w="709" w:type="dxa"/>
            <w:tcBorders>
              <w:top w:val="single" w:sz="4" w:space="0" w:color="auto"/>
              <w:left w:val="single" w:sz="4" w:space="0" w:color="auto"/>
              <w:bottom w:val="single" w:sz="4" w:space="0" w:color="auto"/>
              <w:right w:val="single" w:sz="4" w:space="0" w:color="auto"/>
            </w:tcBorders>
            <w:vAlign w:val="center"/>
          </w:tcPr>
          <w:p w14:paraId="4C58A956" w14:textId="77777777" w:rsidR="001A3ABE" w:rsidRDefault="001A3ABE" w:rsidP="00377818">
            <w:pPr>
              <w:pStyle w:val="TAH"/>
              <w:rPr>
                <w:lang w:eastAsia="zh-CN"/>
              </w:rPr>
            </w:pPr>
            <w:r>
              <w:rPr>
                <w:lang w:eastAsia="zh-CN"/>
              </w:rPr>
              <w:t>kHz</w:t>
            </w:r>
          </w:p>
        </w:tc>
        <w:tc>
          <w:tcPr>
            <w:tcW w:w="863" w:type="dxa"/>
            <w:tcBorders>
              <w:top w:val="single" w:sz="4" w:space="0" w:color="auto"/>
              <w:left w:val="single" w:sz="4" w:space="0" w:color="auto"/>
              <w:bottom w:val="single" w:sz="4" w:space="0" w:color="auto"/>
              <w:right w:val="single" w:sz="4" w:space="0" w:color="auto"/>
            </w:tcBorders>
            <w:vAlign w:val="center"/>
          </w:tcPr>
          <w:p w14:paraId="006519C5" w14:textId="77777777" w:rsidR="001A3ABE" w:rsidRDefault="001A3ABE" w:rsidP="00377818">
            <w:pPr>
              <w:pStyle w:val="TAH"/>
            </w:pPr>
            <w:r>
              <w:t>PRB</w:t>
            </w:r>
          </w:p>
        </w:tc>
        <w:tc>
          <w:tcPr>
            <w:tcW w:w="1121" w:type="dxa"/>
            <w:tcBorders>
              <w:top w:val="single" w:sz="4" w:space="0" w:color="auto"/>
              <w:left w:val="single" w:sz="4" w:space="0" w:color="auto"/>
              <w:bottom w:val="single" w:sz="4" w:space="0" w:color="auto"/>
              <w:right w:val="single" w:sz="4" w:space="0" w:color="auto"/>
            </w:tcBorders>
            <w:vAlign w:val="center"/>
          </w:tcPr>
          <w:p w14:paraId="419A3FA8" w14:textId="77777777" w:rsidR="001A3ABE" w:rsidRDefault="001A3ABE" w:rsidP="00377818">
            <w:pPr>
              <w:pStyle w:val="TAH"/>
            </w:pPr>
          </w:p>
        </w:tc>
        <w:tc>
          <w:tcPr>
            <w:tcW w:w="1701" w:type="dxa"/>
            <w:tcBorders>
              <w:top w:val="single" w:sz="4" w:space="0" w:color="auto"/>
              <w:left w:val="single" w:sz="4" w:space="0" w:color="auto"/>
              <w:bottom w:val="single" w:sz="4" w:space="0" w:color="auto"/>
              <w:right w:val="single" w:sz="4" w:space="0" w:color="auto"/>
            </w:tcBorders>
            <w:vAlign w:val="center"/>
          </w:tcPr>
          <w:p w14:paraId="5588E680" w14:textId="77777777" w:rsidR="001A3ABE" w:rsidRDefault="001A3ABE" w:rsidP="00377818">
            <w:pPr>
              <w:pStyle w:val="TAH"/>
            </w:pPr>
          </w:p>
        </w:tc>
        <w:tc>
          <w:tcPr>
            <w:tcW w:w="853" w:type="dxa"/>
            <w:tcBorders>
              <w:top w:val="single" w:sz="4" w:space="0" w:color="auto"/>
              <w:left w:val="single" w:sz="4" w:space="0" w:color="auto"/>
              <w:bottom w:val="single" w:sz="4" w:space="0" w:color="auto"/>
              <w:right w:val="single" w:sz="4" w:space="0" w:color="auto"/>
            </w:tcBorders>
            <w:vAlign w:val="center"/>
          </w:tcPr>
          <w:p w14:paraId="7FFF95E3" w14:textId="77777777" w:rsidR="001A3ABE" w:rsidRDefault="001A3ABE" w:rsidP="00377818">
            <w:pPr>
              <w:pStyle w:val="TAH"/>
            </w:pPr>
            <w:r>
              <w:t>dBm/SCS</w:t>
            </w:r>
          </w:p>
        </w:tc>
        <w:tc>
          <w:tcPr>
            <w:tcW w:w="1410" w:type="dxa"/>
            <w:tcBorders>
              <w:top w:val="single" w:sz="4" w:space="0" w:color="auto"/>
              <w:left w:val="single" w:sz="4" w:space="0" w:color="auto"/>
              <w:bottom w:val="single" w:sz="4" w:space="0" w:color="auto"/>
              <w:right w:val="single" w:sz="4" w:space="0" w:color="auto"/>
            </w:tcBorders>
            <w:vAlign w:val="center"/>
          </w:tcPr>
          <w:p w14:paraId="0B261A0F" w14:textId="77777777" w:rsidR="001A3ABE" w:rsidRDefault="001A3ABE" w:rsidP="00377818">
            <w:pPr>
              <w:pStyle w:val="TAH"/>
            </w:pPr>
            <w:r>
              <w:t>dBm/BW</w:t>
            </w:r>
            <w:r>
              <w:rPr>
                <w:vertAlign w:val="subscript"/>
              </w:rPr>
              <w:t>Channel</w:t>
            </w:r>
          </w:p>
        </w:tc>
      </w:tr>
      <w:tr w:rsidR="001A3ABE" w14:paraId="05866B07" w14:textId="77777777" w:rsidTr="00377818">
        <w:trPr>
          <w:jc w:val="center"/>
        </w:trPr>
        <w:tc>
          <w:tcPr>
            <w:tcW w:w="1006" w:type="dxa"/>
            <w:vMerge w:val="restart"/>
            <w:tcBorders>
              <w:top w:val="single" w:sz="4" w:space="0" w:color="auto"/>
              <w:left w:val="single" w:sz="4" w:space="0" w:color="auto"/>
              <w:right w:val="single" w:sz="4" w:space="0" w:color="auto"/>
            </w:tcBorders>
            <w:vAlign w:val="center"/>
          </w:tcPr>
          <w:p w14:paraId="6D8A4215" w14:textId="77777777" w:rsidR="001A3ABE" w:rsidRPr="006A41C5" w:rsidRDefault="001A3ABE" w:rsidP="00377818">
            <w:pPr>
              <w:pStyle w:val="TAC"/>
              <w:rPr>
                <w:highlight w:val="magenta"/>
                <w:lang w:eastAsia="zh-CN"/>
              </w:rPr>
            </w:pPr>
            <w:r>
              <w:rPr>
                <w:lang w:val="sv-SE" w:eastAsia="zh-CN"/>
              </w:rPr>
              <w:t>20</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6C160082" w14:textId="77777777" w:rsidR="001A3ABE" w:rsidRPr="006A41C5" w:rsidRDefault="001A3ABE" w:rsidP="00377818">
            <w:pPr>
              <w:pStyle w:val="TAC"/>
              <w:rPr>
                <w:highlight w:val="magenta"/>
                <w:lang w:eastAsia="zh-CN"/>
              </w:rPr>
            </w:pPr>
            <w:r>
              <w:rPr>
                <w:lang w:val="sv-SE" w:eastAsia="zh-CN"/>
              </w:rPr>
              <w:t>16</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231E7630" w14:textId="77777777" w:rsidR="001A3ABE" w:rsidRDefault="001A3ABE" w:rsidP="00377818">
            <w:pPr>
              <w:pStyle w:val="TAC"/>
            </w:pPr>
            <w:r>
              <w:t>(PRS Ês/Iot)</w:t>
            </w:r>
            <w:r>
              <w:rPr>
                <w:vertAlign w:val="subscript"/>
              </w:rPr>
              <w:t xml:space="preserve">ref </w:t>
            </w:r>
            <w:r>
              <w:t>≥-6dB</w:t>
            </w:r>
          </w:p>
          <w:p w14:paraId="62A8C5C2" w14:textId="77777777" w:rsidR="001A3ABE" w:rsidRDefault="001A3ABE" w:rsidP="00377818">
            <w:pPr>
              <w:pStyle w:val="TAC"/>
            </w:pPr>
          </w:p>
          <w:p w14:paraId="7FB797C3" w14:textId="77777777" w:rsidR="001A3ABE" w:rsidRPr="001A031A" w:rsidRDefault="001A3ABE" w:rsidP="00377818">
            <w:pPr>
              <w:pStyle w:val="TAC"/>
            </w:pPr>
            <w:r>
              <w:t xml:space="preserve"> </w:t>
            </w:r>
            <w:r w:rsidRPr="001A031A">
              <w:t>(PRS Ês/Iot)</w:t>
            </w:r>
            <w:r w:rsidRPr="001A031A">
              <w:rPr>
                <w:i/>
                <w:vertAlign w:val="subscript"/>
              </w:rPr>
              <w:t>i</w:t>
            </w:r>
            <w:r w:rsidRPr="001A031A">
              <w:t xml:space="preserve"> ≥-13dB</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41461072" w14:textId="77777777" w:rsidR="001A3ABE" w:rsidRDefault="001A3ABE" w:rsidP="00377818">
            <w:pPr>
              <w:pStyle w:val="TAC"/>
              <w:rPr>
                <w:lang w:val="sv-SE" w:eastAsia="zh-CN"/>
              </w:rPr>
            </w:pPr>
            <w:r>
              <w:rPr>
                <w:lang w:val="sv-SE" w:eastAsia="zh-CN"/>
              </w:rPr>
              <w:t>15</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37F1C1F4" w14:textId="77777777" w:rsidR="001A3ABE" w:rsidRDefault="001A3ABE" w:rsidP="00377818">
            <w:pPr>
              <w:pStyle w:val="TAC"/>
            </w:pPr>
            <w:r>
              <w:t>≥ 104</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50AA6DA1"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353C97F9" w14:textId="77777777" w:rsidR="001A3ABE" w:rsidRDefault="001A3ABE" w:rsidP="00377818">
            <w:pPr>
              <w:pStyle w:val="TAC"/>
              <w:rPr>
                <w:szCs w:val="18"/>
              </w:rPr>
            </w:pPr>
            <w:r>
              <w:rPr>
                <w:szCs w:val="18"/>
              </w:rPr>
              <w:t>NR_FDD_FR1_A, NR_TDD_FR1_A,</w:t>
            </w:r>
          </w:p>
          <w:p w14:paraId="709F072B" w14:textId="77777777" w:rsidR="001A3ABE" w:rsidRDefault="001A3ABE" w:rsidP="00377818">
            <w:pPr>
              <w:pStyle w:val="TAC"/>
            </w:pPr>
            <w:r>
              <w:rPr>
                <w:szCs w:val="18"/>
              </w:rPr>
              <w:t>NR_SDL_FR1_A</w:t>
            </w:r>
          </w:p>
        </w:tc>
        <w:tc>
          <w:tcPr>
            <w:tcW w:w="853" w:type="dxa"/>
            <w:tcBorders>
              <w:top w:val="single" w:sz="4" w:space="0" w:color="auto"/>
              <w:left w:val="single" w:sz="4" w:space="0" w:color="auto"/>
              <w:bottom w:val="single" w:sz="4" w:space="0" w:color="auto"/>
              <w:right w:val="single" w:sz="4" w:space="0" w:color="auto"/>
            </w:tcBorders>
            <w:vAlign w:val="center"/>
          </w:tcPr>
          <w:p w14:paraId="1FE2E30D" w14:textId="77777777" w:rsidR="001A3ABE" w:rsidRDefault="001A3ABE" w:rsidP="00377818">
            <w:pPr>
              <w:pStyle w:val="TAC"/>
            </w:pPr>
            <w:r>
              <w:t>-127</w:t>
            </w:r>
          </w:p>
        </w:tc>
        <w:tc>
          <w:tcPr>
            <w:tcW w:w="1410" w:type="dxa"/>
            <w:tcBorders>
              <w:top w:val="single" w:sz="4" w:space="0" w:color="auto"/>
              <w:left w:val="single" w:sz="4" w:space="0" w:color="auto"/>
              <w:bottom w:val="single" w:sz="4" w:space="0" w:color="auto"/>
              <w:right w:val="single" w:sz="4" w:space="0" w:color="auto"/>
            </w:tcBorders>
            <w:vAlign w:val="center"/>
          </w:tcPr>
          <w:p w14:paraId="5E2D28E3" w14:textId="77777777" w:rsidR="001A3ABE" w:rsidRDefault="001A3ABE" w:rsidP="00377818">
            <w:pPr>
              <w:pStyle w:val="TAC"/>
              <w:rPr>
                <w:lang w:eastAsia="zh-CN"/>
              </w:rPr>
            </w:pPr>
            <w:r>
              <w:rPr>
                <w:lang w:eastAsia="zh-CN"/>
              </w:rPr>
              <w:t>-50</w:t>
            </w:r>
          </w:p>
        </w:tc>
      </w:tr>
      <w:tr w:rsidR="001A3ABE" w14:paraId="5D44AA83" w14:textId="77777777" w:rsidTr="00377818">
        <w:trPr>
          <w:jc w:val="center"/>
        </w:trPr>
        <w:tc>
          <w:tcPr>
            <w:tcW w:w="1006" w:type="dxa"/>
            <w:vMerge/>
            <w:tcBorders>
              <w:left w:val="single" w:sz="4" w:space="0" w:color="auto"/>
              <w:right w:val="single" w:sz="4" w:space="0" w:color="auto"/>
            </w:tcBorders>
            <w:vAlign w:val="center"/>
          </w:tcPr>
          <w:p w14:paraId="10C4A7DD"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368853A"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BCBE7E6"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88C36A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6186A52"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01B3AF99"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656431F5" w14:textId="77777777" w:rsidR="001A3ABE" w:rsidRDefault="001A3ABE" w:rsidP="00377818">
            <w:pPr>
              <w:pStyle w:val="TAC"/>
            </w:pPr>
            <w:r>
              <w:t xml:space="preserve">NR_FDD_FR1_B, </w:t>
            </w:r>
            <w:r w:rsidRPr="001B399A">
              <w:t>NR_TDD_FR1_B</w:t>
            </w:r>
          </w:p>
        </w:tc>
        <w:tc>
          <w:tcPr>
            <w:tcW w:w="853" w:type="dxa"/>
            <w:tcBorders>
              <w:top w:val="single" w:sz="4" w:space="0" w:color="auto"/>
              <w:left w:val="single" w:sz="4" w:space="0" w:color="auto"/>
              <w:bottom w:val="single" w:sz="4" w:space="0" w:color="auto"/>
              <w:right w:val="single" w:sz="4" w:space="0" w:color="auto"/>
            </w:tcBorders>
            <w:vAlign w:val="center"/>
          </w:tcPr>
          <w:p w14:paraId="4FDD78BE" w14:textId="77777777" w:rsidR="001A3ABE" w:rsidRDefault="001A3ABE" w:rsidP="00377818">
            <w:pPr>
              <w:pStyle w:val="TAC"/>
            </w:pPr>
            <w:r>
              <w:t>-126.5</w:t>
            </w:r>
          </w:p>
        </w:tc>
        <w:tc>
          <w:tcPr>
            <w:tcW w:w="1410" w:type="dxa"/>
            <w:tcBorders>
              <w:top w:val="single" w:sz="4" w:space="0" w:color="auto"/>
              <w:left w:val="single" w:sz="4" w:space="0" w:color="auto"/>
              <w:bottom w:val="single" w:sz="4" w:space="0" w:color="auto"/>
              <w:right w:val="single" w:sz="4" w:space="0" w:color="auto"/>
            </w:tcBorders>
            <w:vAlign w:val="center"/>
          </w:tcPr>
          <w:p w14:paraId="7E6E01B6" w14:textId="77777777" w:rsidR="001A3ABE" w:rsidRDefault="001A3ABE" w:rsidP="00377818">
            <w:pPr>
              <w:pStyle w:val="TAC"/>
            </w:pPr>
            <w:r>
              <w:rPr>
                <w:lang w:eastAsia="zh-CN"/>
              </w:rPr>
              <w:t>-50</w:t>
            </w:r>
          </w:p>
        </w:tc>
      </w:tr>
      <w:tr w:rsidR="001A3ABE" w14:paraId="329E4A89" w14:textId="77777777" w:rsidTr="00377818">
        <w:trPr>
          <w:jc w:val="center"/>
        </w:trPr>
        <w:tc>
          <w:tcPr>
            <w:tcW w:w="1006" w:type="dxa"/>
            <w:vMerge/>
            <w:tcBorders>
              <w:left w:val="single" w:sz="4" w:space="0" w:color="auto"/>
              <w:right w:val="single" w:sz="4" w:space="0" w:color="auto"/>
            </w:tcBorders>
            <w:vAlign w:val="center"/>
          </w:tcPr>
          <w:p w14:paraId="2E4E461F"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0BE4E7A2"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796F98E"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25F0B645"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E8D4E4F"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2E01ECFD"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AED79E8" w14:textId="77777777" w:rsidR="001A3ABE" w:rsidRDefault="001A3ABE" w:rsidP="00377818">
            <w:pPr>
              <w:pStyle w:val="TAC"/>
            </w:pPr>
            <w:r>
              <w:t xml:space="preserve">NR_FDD_FR1_C, NR_TDD_FR1_C </w:t>
            </w:r>
          </w:p>
        </w:tc>
        <w:tc>
          <w:tcPr>
            <w:tcW w:w="853" w:type="dxa"/>
            <w:tcBorders>
              <w:top w:val="single" w:sz="4" w:space="0" w:color="auto"/>
              <w:left w:val="single" w:sz="4" w:space="0" w:color="auto"/>
              <w:bottom w:val="single" w:sz="4" w:space="0" w:color="auto"/>
              <w:right w:val="single" w:sz="4" w:space="0" w:color="auto"/>
            </w:tcBorders>
            <w:vAlign w:val="center"/>
          </w:tcPr>
          <w:p w14:paraId="236A8483" w14:textId="77777777" w:rsidR="001A3ABE" w:rsidRDefault="001A3ABE" w:rsidP="00377818">
            <w:pPr>
              <w:pStyle w:val="TAC"/>
            </w:pPr>
            <w:r>
              <w:t>-126</w:t>
            </w:r>
          </w:p>
        </w:tc>
        <w:tc>
          <w:tcPr>
            <w:tcW w:w="1410" w:type="dxa"/>
            <w:tcBorders>
              <w:top w:val="single" w:sz="4" w:space="0" w:color="auto"/>
              <w:left w:val="single" w:sz="4" w:space="0" w:color="auto"/>
              <w:bottom w:val="single" w:sz="4" w:space="0" w:color="auto"/>
              <w:right w:val="single" w:sz="4" w:space="0" w:color="auto"/>
            </w:tcBorders>
            <w:vAlign w:val="center"/>
          </w:tcPr>
          <w:p w14:paraId="486A5727" w14:textId="77777777" w:rsidR="001A3ABE" w:rsidRDefault="001A3ABE" w:rsidP="00377818">
            <w:pPr>
              <w:pStyle w:val="TAC"/>
            </w:pPr>
            <w:r>
              <w:rPr>
                <w:lang w:eastAsia="zh-CN"/>
              </w:rPr>
              <w:t>-50</w:t>
            </w:r>
          </w:p>
        </w:tc>
      </w:tr>
      <w:tr w:rsidR="001A3ABE" w14:paraId="6A81C2D8" w14:textId="77777777" w:rsidTr="00377818">
        <w:trPr>
          <w:jc w:val="center"/>
        </w:trPr>
        <w:tc>
          <w:tcPr>
            <w:tcW w:w="1006" w:type="dxa"/>
            <w:vMerge/>
            <w:tcBorders>
              <w:left w:val="single" w:sz="4" w:space="0" w:color="auto"/>
              <w:right w:val="single" w:sz="4" w:space="0" w:color="auto"/>
            </w:tcBorders>
            <w:vAlign w:val="center"/>
          </w:tcPr>
          <w:p w14:paraId="7D9E3BAA"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3A63D70E"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233DF5F3"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B113828"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7EA417F1"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8376857"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00AAD21D" w14:textId="77777777" w:rsidR="001A3ABE" w:rsidRDefault="001A3ABE" w:rsidP="00377818">
            <w:pPr>
              <w:pStyle w:val="TAC"/>
              <w:rPr>
                <w:lang w:val="sv-SE"/>
              </w:rPr>
            </w:pPr>
            <w:r>
              <w:rPr>
                <w:lang w:val="sv-SE"/>
              </w:rPr>
              <w:t>NR_FDD_FR1_D, NR_TDD_FR1_D</w:t>
            </w:r>
          </w:p>
        </w:tc>
        <w:tc>
          <w:tcPr>
            <w:tcW w:w="853" w:type="dxa"/>
            <w:tcBorders>
              <w:top w:val="single" w:sz="4" w:space="0" w:color="auto"/>
              <w:left w:val="single" w:sz="4" w:space="0" w:color="auto"/>
              <w:bottom w:val="single" w:sz="4" w:space="0" w:color="auto"/>
              <w:right w:val="single" w:sz="4" w:space="0" w:color="auto"/>
            </w:tcBorders>
            <w:vAlign w:val="center"/>
          </w:tcPr>
          <w:p w14:paraId="344B436E" w14:textId="77777777" w:rsidR="001A3ABE" w:rsidRDefault="001A3ABE" w:rsidP="00377818">
            <w:pPr>
              <w:pStyle w:val="TAC"/>
            </w:pPr>
            <w:r>
              <w:t>-125.5</w:t>
            </w:r>
          </w:p>
        </w:tc>
        <w:tc>
          <w:tcPr>
            <w:tcW w:w="1410" w:type="dxa"/>
            <w:tcBorders>
              <w:top w:val="single" w:sz="4" w:space="0" w:color="auto"/>
              <w:left w:val="single" w:sz="4" w:space="0" w:color="auto"/>
              <w:bottom w:val="single" w:sz="4" w:space="0" w:color="auto"/>
              <w:right w:val="single" w:sz="4" w:space="0" w:color="auto"/>
            </w:tcBorders>
            <w:vAlign w:val="center"/>
          </w:tcPr>
          <w:p w14:paraId="4666A2D6" w14:textId="77777777" w:rsidR="001A3ABE" w:rsidRDefault="001A3ABE" w:rsidP="00377818">
            <w:pPr>
              <w:pStyle w:val="TAC"/>
            </w:pPr>
            <w:r>
              <w:rPr>
                <w:lang w:eastAsia="zh-CN"/>
              </w:rPr>
              <w:t>-50</w:t>
            </w:r>
          </w:p>
        </w:tc>
      </w:tr>
      <w:tr w:rsidR="001A3ABE" w14:paraId="258A4D3F" w14:textId="77777777" w:rsidTr="00377818">
        <w:trPr>
          <w:jc w:val="center"/>
        </w:trPr>
        <w:tc>
          <w:tcPr>
            <w:tcW w:w="1006" w:type="dxa"/>
            <w:vMerge/>
            <w:tcBorders>
              <w:left w:val="single" w:sz="4" w:space="0" w:color="auto"/>
              <w:right w:val="single" w:sz="4" w:space="0" w:color="auto"/>
            </w:tcBorders>
            <w:vAlign w:val="center"/>
          </w:tcPr>
          <w:p w14:paraId="0F1CCB9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EBA06C9"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21A3450F"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0F9D037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59B2D8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D2F1F9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3DC9604" w14:textId="77777777" w:rsidR="001A3ABE" w:rsidRDefault="001A3ABE" w:rsidP="00377818">
            <w:pPr>
              <w:pStyle w:val="TAC"/>
              <w:rPr>
                <w:lang w:val="sv-SE"/>
              </w:rPr>
            </w:pPr>
            <w:r>
              <w:rPr>
                <w:lang w:val="sv-SE"/>
              </w:rPr>
              <w:t>NR_FDD_FR1_E, NR_TDD_FR1_E</w:t>
            </w:r>
          </w:p>
        </w:tc>
        <w:tc>
          <w:tcPr>
            <w:tcW w:w="853" w:type="dxa"/>
            <w:tcBorders>
              <w:top w:val="single" w:sz="4" w:space="0" w:color="auto"/>
              <w:left w:val="single" w:sz="4" w:space="0" w:color="auto"/>
              <w:bottom w:val="single" w:sz="4" w:space="0" w:color="auto"/>
              <w:right w:val="single" w:sz="4" w:space="0" w:color="auto"/>
            </w:tcBorders>
            <w:vAlign w:val="center"/>
          </w:tcPr>
          <w:p w14:paraId="1073D220" w14:textId="77777777" w:rsidR="001A3ABE" w:rsidRDefault="001A3ABE" w:rsidP="00377818">
            <w:pPr>
              <w:pStyle w:val="TAC"/>
            </w:pPr>
            <w:r>
              <w:t>-125</w:t>
            </w:r>
          </w:p>
        </w:tc>
        <w:tc>
          <w:tcPr>
            <w:tcW w:w="1410" w:type="dxa"/>
            <w:tcBorders>
              <w:top w:val="single" w:sz="4" w:space="0" w:color="auto"/>
              <w:left w:val="single" w:sz="4" w:space="0" w:color="auto"/>
              <w:bottom w:val="single" w:sz="4" w:space="0" w:color="auto"/>
              <w:right w:val="single" w:sz="4" w:space="0" w:color="auto"/>
            </w:tcBorders>
            <w:vAlign w:val="center"/>
          </w:tcPr>
          <w:p w14:paraId="4650D1B8" w14:textId="77777777" w:rsidR="001A3ABE" w:rsidRDefault="001A3ABE" w:rsidP="00377818">
            <w:pPr>
              <w:pStyle w:val="TAC"/>
            </w:pPr>
            <w:r>
              <w:rPr>
                <w:lang w:eastAsia="zh-CN"/>
              </w:rPr>
              <w:t>-50</w:t>
            </w:r>
          </w:p>
        </w:tc>
      </w:tr>
      <w:tr w:rsidR="001A3ABE" w14:paraId="5FAC4D60" w14:textId="77777777" w:rsidTr="00377818">
        <w:trPr>
          <w:jc w:val="center"/>
        </w:trPr>
        <w:tc>
          <w:tcPr>
            <w:tcW w:w="1006" w:type="dxa"/>
            <w:vMerge/>
            <w:tcBorders>
              <w:left w:val="single" w:sz="4" w:space="0" w:color="auto"/>
              <w:right w:val="single" w:sz="4" w:space="0" w:color="auto"/>
            </w:tcBorders>
            <w:vAlign w:val="center"/>
          </w:tcPr>
          <w:p w14:paraId="45C235B7"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4693806D"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23B2B25C"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971485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9F01D8D"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BAA60B1"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24C6886" w14:textId="77777777" w:rsidR="001A3ABE" w:rsidRDefault="001A3ABE" w:rsidP="00377818">
            <w:pPr>
              <w:pStyle w:val="TAC"/>
            </w:pPr>
            <w:r>
              <w:rPr>
                <w:lang w:eastAsia="zh-CN"/>
              </w:rPr>
              <w:t>NR_FDD_FR1_F</w:t>
            </w:r>
          </w:p>
        </w:tc>
        <w:tc>
          <w:tcPr>
            <w:tcW w:w="853" w:type="dxa"/>
            <w:tcBorders>
              <w:top w:val="single" w:sz="4" w:space="0" w:color="auto"/>
              <w:left w:val="single" w:sz="4" w:space="0" w:color="auto"/>
              <w:bottom w:val="single" w:sz="4" w:space="0" w:color="auto"/>
              <w:right w:val="single" w:sz="4" w:space="0" w:color="auto"/>
            </w:tcBorders>
            <w:vAlign w:val="center"/>
          </w:tcPr>
          <w:p w14:paraId="5852D131" w14:textId="77777777" w:rsidR="001A3ABE" w:rsidRDefault="001A3ABE" w:rsidP="00377818">
            <w:pPr>
              <w:pStyle w:val="TAC"/>
            </w:pPr>
            <w:r>
              <w:t>-124.5</w:t>
            </w:r>
          </w:p>
        </w:tc>
        <w:tc>
          <w:tcPr>
            <w:tcW w:w="1410" w:type="dxa"/>
            <w:tcBorders>
              <w:top w:val="single" w:sz="4" w:space="0" w:color="auto"/>
              <w:left w:val="single" w:sz="4" w:space="0" w:color="auto"/>
              <w:bottom w:val="single" w:sz="4" w:space="0" w:color="auto"/>
              <w:right w:val="single" w:sz="4" w:space="0" w:color="auto"/>
            </w:tcBorders>
            <w:vAlign w:val="center"/>
          </w:tcPr>
          <w:p w14:paraId="7C302FF2" w14:textId="77777777" w:rsidR="001A3ABE" w:rsidRDefault="001A3ABE" w:rsidP="00377818">
            <w:pPr>
              <w:pStyle w:val="TAC"/>
            </w:pPr>
            <w:r>
              <w:rPr>
                <w:lang w:eastAsia="zh-CN"/>
              </w:rPr>
              <w:t>-50</w:t>
            </w:r>
          </w:p>
        </w:tc>
      </w:tr>
      <w:tr w:rsidR="001A3ABE" w14:paraId="1F3DF131" w14:textId="77777777" w:rsidTr="00377818">
        <w:trPr>
          <w:jc w:val="center"/>
        </w:trPr>
        <w:tc>
          <w:tcPr>
            <w:tcW w:w="1006" w:type="dxa"/>
            <w:vMerge/>
            <w:tcBorders>
              <w:left w:val="single" w:sz="4" w:space="0" w:color="auto"/>
              <w:right w:val="single" w:sz="4" w:space="0" w:color="auto"/>
            </w:tcBorders>
            <w:vAlign w:val="center"/>
          </w:tcPr>
          <w:p w14:paraId="70213C7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46193383"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4FDA0EB7"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B73726C"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6F98150"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CE2991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C1764E4" w14:textId="77777777" w:rsidR="001A3ABE" w:rsidRDefault="001A3ABE" w:rsidP="00377818">
            <w:pPr>
              <w:pStyle w:val="TAC"/>
              <w:rPr>
                <w:lang w:val="sv-SE"/>
              </w:rPr>
            </w:pPr>
            <w:r>
              <w:rPr>
                <w:lang w:val="sv-SE" w:eastAsia="zh-CN"/>
              </w:rPr>
              <w:t>NR_FDD_FR1_G, NR_TDD_FR1_G, NR_SDL_FR1_G</w:t>
            </w:r>
          </w:p>
        </w:tc>
        <w:tc>
          <w:tcPr>
            <w:tcW w:w="853" w:type="dxa"/>
            <w:tcBorders>
              <w:top w:val="single" w:sz="4" w:space="0" w:color="auto"/>
              <w:left w:val="single" w:sz="4" w:space="0" w:color="auto"/>
              <w:bottom w:val="single" w:sz="4" w:space="0" w:color="auto"/>
              <w:right w:val="single" w:sz="4" w:space="0" w:color="auto"/>
            </w:tcBorders>
            <w:vAlign w:val="center"/>
          </w:tcPr>
          <w:p w14:paraId="48864363" w14:textId="77777777" w:rsidR="001A3ABE" w:rsidRDefault="001A3ABE" w:rsidP="00377818">
            <w:pPr>
              <w:pStyle w:val="TAC"/>
            </w:pPr>
            <w:r>
              <w:t>-124</w:t>
            </w:r>
          </w:p>
        </w:tc>
        <w:tc>
          <w:tcPr>
            <w:tcW w:w="1410" w:type="dxa"/>
            <w:tcBorders>
              <w:top w:val="single" w:sz="4" w:space="0" w:color="auto"/>
              <w:left w:val="single" w:sz="4" w:space="0" w:color="auto"/>
              <w:bottom w:val="single" w:sz="4" w:space="0" w:color="auto"/>
              <w:right w:val="single" w:sz="4" w:space="0" w:color="auto"/>
            </w:tcBorders>
            <w:vAlign w:val="center"/>
          </w:tcPr>
          <w:p w14:paraId="61D40E85" w14:textId="77777777" w:rsidR="001A3ABE" w:rsidRDefault="001A3ABE" w:rsidP="00377818">
            <w:pPr>
              <w:pStyle w:val="TAC"/>
            </w:pPr>
            <w:r>
              <w:rPr>
                <w:lang w:eastAsia="zh-CN"/>
              </w:rPr>
              <w:t>-50</w:t>
            </w:r>
          </w:p>
        </w:tc>
      </w:tr>
      <w:tr w:rsidR="001A3ABE" w14:paraId="41C210FC" w14:textId="77777777" w:rsidTr="00377818">
        <w:trPr>
          <w:jc w:val="center"/>
        </w:trPr>
        <w:tc>
          <w:tcPr>
            <w:tcW w:w="1006" w:type="dxa"/>
            <w:vMerge/>
            <w:tcBorders>
              <w:left w:val="single" w:sz="4" w:space="0" w:color="auto"/>
              <w:right w:val="single" w:sz="4" w:space="0" w:color="auto"/>
            </w:tcBorders>
            <w:vAlign w:val="center"/>
          </w:tcPr>
          <w:p w14:paraId="265A955B"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C209281"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8A165E3"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32CE753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35742204"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349B52A"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DB7F18F" w14:textId="77777777" w:rsidR="001A3ABE" w:rsidRDefault="001A3ABE" w:rsidP="00377818">
            <w:pPr>
              <w:pStyle w:val="TAC"/>
            </w:pPr>
            <w:r>
              <w:rPr>
                <w:lang w:eastAsia="zh-CN"/>
              </w:rPr>
              <w:t>NR</w:t>
            </w:r>
            <w:r>
              <w:t>_</w:t>
            </w:r>
            <w:r>
              <w:rPr>
                <w:lang w:eastAsia="zh-CN"/>
              </w:rPr>
              <w:t>FDD_FR1_H</w:t>
            </w:r>
          </w:p>
        </w:tc>
        <w:tc>
          <w:tcPr>
            <w:tcW w:w="853" w:type="dxa"/>
            <w:tcBorders>
              <w:top w:val="single" w:sz="4" w:space="0" w:color="auto"/>
              <w:left w:val="single" w:sz="4" w:space="0" w:color="auto"/>
              <w:bottom w:val="single" w:sz="4" w:space="0" w:color="auto"/>
              <w:right w:val="single" w:sz="4" w:space="0" w:color="auto"/>
            </w:tcBorders>
            <w:vAlign w:val="center"/>
          </w:tcPr>
          <w:p w14:paraId="14BAEAF8" w14:textId="77777777" w:rsidR="001A3ABE" w:rsidRDefault="001A3ABE" w:rsidP="00377818">
            <w:pPr>
              <w:pStyle w:val="TAC"/>
            </w:pPr>
            <w:r>
              <w:t>-123.5</w:t>
            </w:r>
          </w:p>
        </w:tc>
        <w:tc>
          <w:tcPr>
            <w:tcW w:w="1410" w:type="dxa"/>
            <w:tcBorders>
              <w:top w:val="single" w:sz="4" w:space="0" w:color="auto"/>
              <w:left w:val="single" w:sz="4" w:space="0" w:color="auto"/>
              <w:bottom w:val="single" w:sz="4" w:space="0" w:color="auto"/>
              <w:right w:val="single" w:sz="4" w:space="0" w:color="auto"/>
            </w:tcBorders>
            <w:vAlign w:val="center"/>
          </w:tcPr>
          <w:p w14:paraId="61D4F4D9" w14:textId="77777777" w:rsidR="001A3ABE" w:rsidRDefault="001A3ABE" w:rsidP="00377818">
            <w:pPr>
              <w:pStyle w:val="TAC"/>
            </w:pPr>
            <w:r>
              <w:rPr>
                <w:lang w:eastAsia="zh-CN"/>
              </w:rPr>
              <w:t>-50</w:t>
            </w:r>
          </w:p>
        </w:tc>
      </w:tr>
      <w:tr w:rsidR="001A3ABE" w14:paraId="4AA1513B" w14:textId="77777777" w:rsidTr="00377818">
        <w:trPr>
          <w:jc w:val="center"/>
        </w:trPr>
        <w:tc>
          <w:tcPr>
            <w:tcW w:w="1006" w:type="dxa"/>
            <w:vMerge/>
            <w:tcBorders>
              <w:left w:val="single" w:sz="4" w:space="0" w:color="auto"/>
              <w:bottom w:val="single" w:sz="4" w:space="0" w:color="auto"/>
              <w:right w:val="single" w:sz="4" w:space="0" w:color="auto"/>
            </w:tcBorders>
            <w:vAlign w:val="center"/>
          </w:tcPr>
          <w:p w14:paraId="4D12597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3FEA309"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AC17FB0"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C4C609A"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3922A95F"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01C8688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005F7DD5" w14:textId="77777777" w:rsidR="001A3ABE" w:rsidRDefault="001A3ABE" w:rsidP="00377818">
            <w:pPr>
              <w:pStyle w:val="TAC"/>
              <w:rPr>
                <w:lang w:eastAsia="zh-CN"/>
              </w:rPr>
            </w:pPr>
            <w:r>
              <w:rPr>
                <w:lang w:eastAsia="zh-CN"/>
              </w:rPr>
              <w:t>NR</w:t>
            </w:r>
            <w:r>
              <w:t>_</w:t>
            </w:r>
            <w:r>
              <w:rPr>
                <w:lang w:eastAsia="zh-CN"/>
              </w:rPr>
              <w:t>FDD_FR1_</w:t>
            </w:r>
            <w:r>
              <w:rPr>
                <w:lang w:val="en-US" w:eastAsia="zh-CN"/>
              </w:rPr>
              <w:t>N</w:t>
            </w:r>
          </w:p>
        </w:tc>
        <w:tc>
          <w:tcPr>
            <w:tcW w:w="853" w:type="dxa"/>
            <w:tcBorders>
              <w:top w:val="single" w:sz="4" w:space="0" w:color="auto"/>
              <w:left w:val="single" w:sz="4" w:space="0" w:color="auto"/>
              <w:bottom w:val="single" w:sz="4" w:space="0" w:color="auto"/>
              <w:right w:val="single" w:sz="4" w:space="0" w:color="auto"/>
            </w:tcBorders>
            <w:vAlign w:val="center"/>
          </w:tcPr>
          <w:p w14:paraId="6A6B05FB" w14:textId="77777777" w:rsidR="001A3ABE" w:rsidRDefault="001A3ABE" w:rsidP="00377818">
            <w:pPr>
              <w:pStyle w:val="TAC"/>
            </w:pPr>
            <w:r>
              <w:rPr>
                <w:lang w:val="en-US" w:eastAsia="zh-CN"/>
              </w:rPr>
              <w:t>-120.5</w:t>
            </w:r>
          </w:p>
        </w:tc>
        <w:tc>
          <w:tcPr>
            <w:tcW w:w="1410" w:type="dxa"/>
            <w:tcBorders>
              <w:top w:val="single" w:sz="4" w:space="0" w:color="auto"/>
              <w:left w:val="single" w:sz="4" w:space="0" w:color="auto"/>
              <w:bottom w:val="single" w:sz="4" w:space="0" w:color="auto"/>
              <w:right w:val="single" w:sz="4" w:space="0" w:color="auto"/>
            </w:tcBorders>
            <w:vAlign w:val="center"/>
          </w:tcPr>
          <w:p w14:paraId="26D16876" w14:textId="77777777" w:rsidR="001A3ABE" w:rsidRDefault="001A3ABE" w:rsidP="00377818">
            <w:pPr>
              <w:pStyle w:val="TAC"/>
              <w:rPr>
                <w:lang w:eastAsia="zh-CN"/>
              </w:rPr>
            </w:pPr>
            <w:r>
              <w:rPr>
                <w:lang w:val="en-US" w:eastAsia="zh-CN"/>
              </w:rPr>
              <w:t>-50</w:t>
            </w:r>
          </w:p>
        </w:tc>
      </w:tr>
      <w:tr w:rsidR="001A3ABE" w14:paraId="72A695BB" w14:textId="77777777" w:rsidTr="00377818">
        <w:trPr>
          <w:jc w:val="center"/>
        </w:trPr>
        <w:tc>
          <w:tcPr>
            <w:tcW w:w="1006" w:type="dxa"/>
            <w:vMerge w:val="restart"/>
            <w:tcBorders>
              <w:top w:val="single" w:sz="4" w:space="0" w:color="auto"/>
              <w:left w:val="single" w:sz="4" w:space="0" w:color="auto"/>
              <w:right w:val="single" w:sz="4" w:space="0" w:color="auto"/>
            </w:tcBorders>
            <w:vAlign w:val="center"/>
          </w:tcPr>
          <w:p w14:paraId="29B62086" w14:textId="77777777" w:rsidR="001A3ABE" w:rsidRPr="006A41C5" w:rsidRDefault="001A3ABE" w:rsidP="00377818">
            <w:pPr>
              <w:pStyle w:val="TAC"/>
              <w:rPr>
                <w:highlight w:val="magenta"/>
                <w:lang w:eastAsia="zh-CN"/>
              </w:rPr>
            </w:pPr>
            <w:r>
              <w:rPr>
                <w:lang w:val="sv-SE" w:eastAsia="zh-CN"/>
              </w:rPr>
              <w:t>11</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4B0A7139" w14:textId="77777777" w:rsidR="001A3ABE" w:rsidRPr="006A41C5" w:rsidRDefault="001A3ABE" w:rsidP="00377818">
            <w:pPr>
              <w:pStyle w:val="TAC"/>
              <w:rPr>
                <w:highlight w:val="magenta"/>
                <w:lang w:eastAsia="zh-CN"/>
              </w:rPr>
            </w:pPr>
            <w:r>
              <w:rPr>
                <w:lang w:val="sv-SE" w:eastAsia="zh-CN"/>
              </w:rPr>
              <w:t>6</w:t>
            </w:r>
          </w:p>
        </w:tc>
        <w:tc>
          <w:tcPr>
            <w:tcW w:w="960" w:type="dxa"/>
            <w:vMerge/>
            <w:tcBorders>
              <w:top w:val="single" w:sz="4" w:space="0" w:color="auto"/>
              <w:left w:val="single" w:sz="4" w:space="0" w:color="auto"/>
              <w:bottom w:val="single" w:sz="4" w:space="0" w:color="auto"/>
              <w:right w:val="single" w:sz="4" w:space="0" w:color="auto"/>
            </w:tcBorders>
            <w:vAlign w:val="center"/>
          </w:tcPr>
          <w:p w14:paraId="6AA6688D" w14:textId="77777777" w:rsidR="001A3ABE" w:rsidRDefault="001A3ABE" w:rsidP="00377818">
            <w:pPr>
              <w:pStyle w:val="TAC"/>
            </w:pP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0D05E90E" w14:textId="77777777" w:rsidR="001A3ABE" w:rsidRDefault="001A3ABE" w:rsidP="00377818">
            <w:pPr>
              <w:pStyle w:val="TAC"/>
              <w:rPr>
                <w:lang w:val="sv-SE" w:eastAsia="zh-CN"/>
              </w:rPr>
            </w:pPr>
            <w:r>
              <w:rPr>
                <w:lang w:val="sv-SE" w:eastAsia="zh-CN"/>
              </w:rPr>
              <w:t xml:space="preserve">30 </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36CA6CEB" w14:textId="77777777" w:rsidR="001A3ABE" w:rsidRDefault="001A3ABE" w:rsidP="00377818">
            <w:pPr>
              <w:pStyle w:val="TAC"/>
            </w:pPr>
            <w:r>
              <w:t>≥ 132</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0EC13B02"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260161B8" w14:textId="77777777" w:rsidR="001A3ABE" w:rsidRDefault="001A3ABE" w:rsidP="00377818">
            <w:pPr>
              <w:pStyle w:val="TAC"/>
              <w:rPr>
                <w:szCs w:val="18"/>
              </w:rPr>
            </w:pPr>
            <w:r>
              <w:rPr>
                <w:szCs w:val="18"/>
              </w:rPr>
              <w:t>NR_FDD_FR1_A, NR_TDD_FR1_A,</w:t>
            </w:r>
          </w:p>
          <w:p w14:paraId="1E0E86D8" w14:textId="77777777" w:rsidR="001A3ABE" w:rsidRDefault="001A3ABE" w:rsidP="00377818">
            <w:pPr>
              <w:pStyle w:val="TAC"/>
            </w:pPr>
            <w:r>
              <w:rPr>
                <w:szCs w:val="18"/>
              </w:rPr>
              <w:t>NR_SDL_FR1_A</w:t>
            </w:r>
          </w:p>
        </w:tc>
        <w:tc>
          <w:tcPr>
            <w:tcW w:w="853" w:type="dxa"/>
            <w:tcBorders>
              <w:top w:val="single" w:sz="4" w:space="0" w:color="auto"/>
              <w:left w:val="single" w:sz="4" w:space="0" w:color="auto"/>
              <w:bottom w:val="single" w:sz="4" w:space="0" w:color="auto"/>
              <w:right w:val="single" w:sz="4" w:space="0" w:color="auto"/>
            </w:tcBorders>
            <w:vAlign w:val="center"/>
          </w:tcPr>
          <w:p w14:paraId="2E57CC62" w14:textId="77777777" w:rsidR="001A3ABE" w:rsidRDefault="001A3ABE" w:rsidP="00377818">
            <w:pPr>
              <w:pStyle w:val="TAC"/>
            </w:pPr>
            <w:r>
              <w:t>-124</w:t>
            </w:r>
          </w:p>
        </w:tc>
        <w:tc>
          <w:tcPr>
            <w:tcW w:w="1410" w:type="dxa"/>
            <w:tcBorders>
              <w:top w:val="single" w:sz="4" w:space="0" w:color="auto"/>
              <w:left w:val="single" w:sz="4" w:space="0" w:color="auto"/>
              <w:bottom w:val="single" w:sz="4" w:space="0" w:color="auto"/>
              <w:right w:val="single" w:sz="4" w:space="0" w:color="auto"/>
            </w:tcBorders>
            <w:vAlign w:val="center"/>
          </w:tcPr>
          <w:p w14:paraId="7948A31D" w14:textId="77777777" w:rsidR="001A3ABE" w:rsidRDefault="001A3ABE" w:rsidP="00377818">
            <w:pPr>
              <w:pStyle w:val="TAC"/>
            </w:pPr>
            <w:r>
              <w:rPr>
                <w:lang w:eastAsia="zh-CN"/>
              </w:rPr>
              <w:t>-50</w:t>
            </w:r>
          </w:p>
        </w:tc>
      </w:tr>
      <w:tr w:rsidR="001A3ABE" w14:paraId="48BD5BDB" w14:textId="77777777" w:rsidTr="00377818">
        <w:trPr>
          <w:jc w:val="center"/>
        </w:trPr>
        <w:tc>
          <w:tcPr>
            <w:tcW w:w="1006" w:type="dxa"/>
            <w:vMerge/>
            <w:tcBorders>
              <w:left w:val="single" w:sz="4" w:space="0" w:color="auto"/>
              <w:right w:val="single" w:sz="4" w:space="0" w:color="auto"/>
            </w:tcBorders>
            <w:vAlign w:val="center"/>
          </w:tcPr>
          <w:p w14:paraId="7BCB0D0F"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37C0E878"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7EA30C58"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01D9A7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ABC4D1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4E6D847"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670402F8" w14:textId="77777777" w:rsidR="001A3ABE" w:rsidRDefault="001A3ABE" w:rsidP="00377818">
            <w:pPr>
              <w:pStyle w:val="TAC"/>
            </w:pPr>
            <w:r>
              <w:t xml:space="preserve">NR_FDD_FR1_B, </w:t>
            </w:r>
            <w:r w:rsidRPr="001B399A">
              <w:t>NR_TDD_FR1_B</w:t>
            </w:r>
          </w:p>
        </w:tc>
        <w:tc>
          <w:tcPr>
            <w:tcW w:w="853" w:type="dxa"/>
            <w:tcBorders>
              <w:top w:val="single" w:sz="4" w:space="0" w:color="auto"/>
              <w:left w:val="single" w:sz="4" w:space="0" w:color="auto"/>
              <w:bottom w:val="single" w:sz="4" w:space="0" w:color="auto"/>
              <w:right w:val="single" w:sz="4" w:space="0" w:color="auto"/>
            </w:tcBorders>
            <w:vAlign w:val="center"/>
          </w:tcPr>
          <w:p w14:paraId="1FF2C281" w14:textId="77777777" w:rsidR="001A3ABE" w:rsidRDefault="001A3ABE" w:rsidP="00377818">
            <w:pPr>
              <w:pStyle w:val="TAC"/>
            </w:pPr>
            <w:r>
              <w:t>-123.5</w:t>
            </w:r>
          </w:p>
        </w:tc>
        <w:tc>
          <w:tcPr>
            <w:tcW w:w="1410" w:type="dxa"/>
            <w:tcBorders>
              <w:top w:val="single" w:sz="4" w:space="0" w:color="auto"/>
              <w:left w:val="single" w:sz="4" w:space="0" w:color="auto"/>
              <w:bottom w:val="single" w:sz="4" w:space="0" w:color="auto"/>
              <w:right w:val="single" w:sz="4" w:space="0" w:color="auto"/>
            </w:tcBorders>
            <w:vAlign w:val="center"/>
          </w:tcPr>
          <w:p w14:paraId="3F1CA39C" w14:textId="77777777" w:rsidR="001A3ABE" w:rsidRDefault="001A3ABE" w:rsidP="00377818">
            <w:pPr>
              <w:pStyle w:val="TAC"/>
            </w:pPr>
            <w:r>
              <w:rPr>
                <w:lang w:eastAsia="zh-CN"/>
              </w:rPr>
              <w:t>-50</w:t>
            </w:r>
          </w:p>
        </w:tc>
      </w:tr>
      <w:tr w:rsidR="001A3ABE" w14:paraId="13F88B99" w14:textId="77777777" w:rsidTr="00377818">
        <w:trPr>
          <w:jc w:val="center"/>
        </w:trPr>
        <w:tc>
          <w:tcPr>
            <w:tcW w:w="1006" w:type="dxa"/>
            <w:vMerge/>
            <w:tcBorders>
              <w:left w:val="single" w:sz="4" w:space="0" w:color="auto"/>
              <w:right w:val="single" w:sz="4" w:space="0" w:color="auto"/>
            </w:tcBorders>
            <w:vAlign w:val="center"/>
          </w:tcPr>
          <w:p w14:paraId="2379C5A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119FD95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C61408F"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9F68E0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02B2B753"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D2FA17A"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4752933F" w14:textId="77777777" w:rsidR="001A3ABE" w:rsidRDefault="001A3ABE" w:rsidP="00377818">
            <w:pPr>
              <w:pStyle w:val="TAC"/>
            </w:pPr>
            <w:r>
              <w:t xml:space="preserve">NR_FDD_FR1_C, NR_TDD_FR1_C </w:t>
            </w:r>
          </w:p>
        </w:tc>
        <w:tc>
          <w:tcPr>
            <w:tcW w:w="853" w:type="dxa"/>
            <w:tcBorders>
              <w:top w:val="single" w:sz="4" w:space="0" w:color="auto"/>
              <w:left w:val="single" w:sz="4" w:space="0" w:color="auto"/>
              <w:bottom w:val="single" w:sz="4" w:space="0" w:color="auto"/>
              <w:right w:val="single" w:sz="4" w:space="0" w:color="auto"/>
            </w:tcBorders>
            <w:vAlign w:val="center"/>
          </w:tcPr>
          <w:p w14:paraId="45E7C522" w14:textId="77777777" w:rsidR="001A3ABE" w:rsidRDefault="001A3ABE" w:rsidP="00377818">
            <w:pPr>
              <w:pStyle w:val="TAC"/>
            </w:pPr>
            <w:r>
              <w:t>-123</w:t>
            </w:r>
          </w:p>
        </w:tc>
        <w:tc>
          <w:tcPr>
            <w:tcW w:w="1410" w:type="dxa"/>
            <w:tcBorders>
              <w:top w:val="single" w:sz="4" w:space="0" w:color="auto"/>
              <w:left w:val="single" w:sz="4" w:space="0" w:color="auto"/>
              <w:bottom w:val="single" w:sz="4" w:space="0" w:color="auto"/>
              <w:right w:val="single" w:sz="4" w:space="0" w:color="auto"/>
            </w:tcBorders>
            <w:vAlign w:val="center"/>
          </w:tcPr>
          <w:p w14:paraId="67827CBF" w14:textId="77777777" w:rsidR="001A3ABE" w:rsidRDefault="001A3ABE" w:rsidP="00377818">
            <w:pPr>
              <w:pStyle w:val="TAC"/>
            </w:pPr>
            <w:r>
              <w:rPr>
                <w:lang w:eastAsia="zh-CN"/>
              </w:rPr>
              <w:t>-50</w:t>
            </w:r>
          </w:p>
        </w:tc>
      </w:tr>
      <w:tr w:rsidR="001A3ABE" w14:paraId="7EA5429A" w14:textId="77777777" w:rsidTr="00377818">
        <w:trPr>
          <w:jc w:val="center"/>
        </w:trPr>
        <w:tc>
          <w:tcPr>
            <w:tcW w:w="1006" w:type="dxa"/>
            <w:vMerge/>
            <w:tcBorders>
              <w:left w:val="single" w:sz="4" w:space="0" w:color="auto"/>
              <w:right w:val="single" w:sz="4" w:space="0" w:color="auto"/>
            </w:tcBorders>
            <w:vAlign w:val="center"/>
          </w:tcPr>
          <w:p w14:paraId="411028C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23F8221F"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141C6F9"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37AEB6A"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DA61AC0"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585D0380"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035C37D8" w14:textId="77777777" w:rsidR="001A3ABE" w:rsidRDefault="001A3ABE" w:rsidP="00377818">
            <w:pPr>
              <w:pStyle w:val="TAC"/>
              <w:rPr>
                <w:lang w:val="sv-SE"/>
              </w:rPr>
            </w:pPr>
            <w:r>
              <w:rPr>
                <w:lang w:val="sv-SE"/>
              </w:rPr>
              <w:t>NR_FDD_FR1_D, NR_TDD_FR1_D</w:t>
            </w:r>
          </w:p>
        </w:tc>
        <w:tc>
          <w:tcPr>
            <w:tcW w:w="853" w:type="dxa"/>
            <w:tcBorders>
              <w:top w:val="single" w:sz="4" w:space="0" w:color="auto"/>
              <w:left w:val="single" w:sz="4" w:space="0" w:color="auto"/>
              <w:bottom w:val="single" w:sz="4" w:space="0" w:color="auto"/>
              <w:right w:val="single" w:sz="4" w:space="0" w:color="auto"/>
            </w:tcBorders>
            <w:vAlign w:val="center"/>
          </w:tcPr>
          <w:p w14:paraId="03D713FE" w14:textId="77777777" w:rsidR="001A3ABE" w:rsidRDefault="001A3ABE" w:rsidP="00377818">
            <w:pPr>
              <w:pStyle w:val="TAC"/>
            </w:pPr>
            <w:r>
              <w:t>-122.5</w:t>
            </w:r>
          </w:p>
        </w:tc>
        <w:tc>
          <w:tcPr>
            <w:tcW w:w="1410" w:type="dxa"/>
            <w:tcBorders>
              <w:top w:val="single" w:sz="4" w:space="0" w:color="auto"/>
              <w:left w:val="single" w:sz="4" w:space="0" w:color="auto"/>
              <w:bottom w:val="single" w:sz="4" w:space="0" w:color="auto"/>
              <w:right w:val="single" w:sz="4" w:space="0" w:color="auto"/>
            </w:tcBorders>
            <w:vAlign w:val="center"/>
          </w:tcPr>
          <w:p w14:paraId="6D26A56D" w14:textId="77777777" w:rsidR="001A3ABE" w:rsidRDefault="001A3ABE" w:rsidP="00377818">
            <w:pPr>
              <w:pStyle w:val="TAC"/>
            </w:pPr>
            <w:r>
              <w:rPr>
                <w:lang w:eastAsia="zh-CN"/>
              </w:rPr>
              <w:t>-50</w:t>
            </w:r>
          </w:p>
        </w:tc>
      </w:tr>
      <w:tr w:rsidR="001A3ABE" w14:paraId="71C254E4" w14:textId="77777777" w:rsidTr="00377818">
        <w:trPr>
          <w:jc w:val="center"/>
        </w:trPr>
        <w:tc>
          <w:tcPr>
            <w:tcW w:w="1006" w:type="dxa"/>
            <w:vMerge/>
            <w:tcBorders>
              <w:left w:val="single" w:sz="4" w:space="0" w:color="auto"/>
              <w:right w:val="single" w:sz="4" w:space="0" w:color="auto"/>
            </w:tcBorders>
            <w:vAlign w:val="center"/>
          </w:tcPr>
          <w:p w14:paraId="24F8FF77"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F6D32E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B468403"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B4334A3"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C475157"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370867D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883CEBC" w14:textId="77777777" w:rsidR="001A3ABE" w:rsidRDefault="001A3ABE" w:rsidP="00377818">
            <w:pPr>
              <w:pStyle w:val="TAC"/>
              <w:rPr>
                <w:lang w:val="sv-SE"/>
              </w:rPr>
            </w:pPr>
            <w:r>
              <w:rPr>
                <w:lang w:val="sv-SE"/>
              </w:rPr>
              <w:t>NR_FDD_FR1_E, NR_TDD_FR1_E</w:t>
            </w:r>
          </w:p>
        </w:tc>
        <w:tc>
          <w:tcPr>
            <w:tcW w:w="853" w:type="dxa"/>
            <w:tcBorders>
              <w:top w:val="single" w:sz="4" w:space="0" w:color="auto"/>
              <w:left w:val="single" w:sz="4" w:space="0" w:color="auto"/>
              <w:bottom w:val="single" w:sz="4" w:space="0" w:color="auto"/>
              <w:right w:val="single" w:sz="4" w:space="0" w:color="auto"/>
            </w:tcBorders>
            <w:vAlign w:val="center"/>
          </w:tcPr>
          <w:p w14:paraId="539EEE45" w14:textId="77777777" w:rsidR="001A3ABE" w:rsidRDefault="001A3ABE" w:rsidP="00377818">
            <w:pPr>
              <w:pStyle w:val="TAC"/>
            </w:pPr>
            <w:r>
              <w:t>-122</w:t>
            </w:r>
          </w:p>
        </w:tc>
        <w:tc>
          <w:tcPr>
            <w:tcW w:w="1410" w:type="dxa"/>
            <w:tcBorders>
              <w:top w:val="single" w:sz="4" w:space="0" w:color="auto"/>
              <w:left w:val="single" w:sz="4" w:space="0" w:color="auto"/>
              <w:bottom w:val="single" w:sz="4" w:space="0" w:color="auto"/>
              <w:right w:val="single" w:sz="4" w:space="0" w:color="auto"/>
            </w:tcBorders>
            <w:vAlign w:val="center"/>
          </w:tcPr>
          <w:p w14:paraId="13279D18" w14:textId="77777777" w:rsidR="001A3ABE" w:rsidRDefault="001A3ABE" w:rsidP="00377818">
            <w:pPr>
              <w:pStyle w:val="TAC"/>
            </w:pPr>
            <w:r>
              <w:rPr>
                <w:lang w:eastAsia="zh-CN"/>
              </w:rPr>
              <w:t>-50</w:t>
            </w:r>
          </w:p>
        </w:tc>
      </w:tr>
      <w:tr w:rsidR="001A3ABE" w14:paraId="59FC9A39" w14:textId="77777777" w:rsidTr="00377818">
        <w:trPr>
          <w:jc w:val="center"/>
        </w:trPr>
        <w:tc>
          <w:tcPr>
            <w:tcW w:w="1006" w:type="dxa"/>
            <w:vMerge/>
            <w:tcBorders>
              <w:left w:val="single" w:sz="4" w:space="0" w:color="auto"/>
              <w:right w:val="single" w:sz="4" w:space="0" w:color="auto"/>
            </w:tcBorders>
            <w:vAlign w:val="center"/>
          </w:tcPr>
          <w:p w14:paraId="473FB15A"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183B3B7"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4927481"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618C70F9"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63D6E0D0"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57B7C08"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2D520B09" w14:textId="77777777" w:rsidR="001A3ABE" w:rsidRDefault="001A3ABE" w:rsidP="00377818">
            <w:pPr>
              <w:pStyle w:val="TAC"/>
            </w:pPr>
            <w:r>
              <w:rPr>
                <w:lang w:eastAsia="zh-CN"/>
              </w:rPr>
              <w:t>NR_FDD_FR1_F</w:t>
            </w:r>
          </w:p>
        </w:tc>
        <w:tc>
          <w:tcPr>
            <w:tcW w:w="853" w:type="dxa"/>
            <w:tcBorders>
              <w:top w:val="single" w:sz="4" w:space="0" w:color="auto"/>
              <w:left w:val="single" w:sz="4" w:space="0" w:color="auto"/>
              <w:bottom w:val="single" w:sz="4" w:space="0" w:color="auto"/>
              <w:right w:val="single" w:sz="4" w:space="0" w:color="auto"/>
            </w:tcBorders>
            <w:vAlign w:val="center"/>
          </w:tcPr>
          <w:p w14:paraId="3F7E20BA" w14:textId="77777777" w:rsidR="001A3ABE" w:rsidRDefault="001A3ABE" w:rsidP="00377818">
            <w:pPr>
              <w:pStyle w:val="TAC"/>
            </w:pPr>
            <w:r>
              <w:t>-121.5</w:t>
            </w:r>
          </w:p>
        </w:tc>
        <w:tc>
          <w:tcPr>
            <w:tcW w:w="1410" w:type="dxa"/>
            <w:tcBorders>
              <w:top w:val="single" w:sz="4" w:space="0" w:color="auto"/>
              <w:left w:val="single" w:sz="4" w:space="0" w:color="auto"/>
              <w:bottom w:val="single" w:sz="4" w:space="0" w:color="auto"/>
              <w:right w:val="single" w:sz="4" w:space="0" w:color="auto"/>
            </w:tcBorders>
            <w:vAlign w:val="center"/>
          </w:tcPr>
          <w:p w14:paraId="64BA4BD8" w14:textId="77777777" w:rsidR="001A3ABE" w:rsidRDefault="001A3ABE" w:rsidP="00377818">
            <w:pPr>
              <w:pStyle w:val="TAC"/>
            </w:pPr>
            <w:r>
              <w:rPr>
                <w:lang w:eastAsia="zh-CN"/>
              </w:rPr>
              <w:t>-50</w:t>
            </w:r>
          </w:p>
        </w:tc>
      </w:tr>
      <w:tr w:rsidR="001A3ABE" w14:paraId="15D03C1B" w14:textId="77777777" w:rsidTr="00377818">
        <w:trPr>
          <w:jc w:val="center"/>
        </w:trPr>
        <w:tc>
          <w:tcPr>
            <w:tcW w:w="1006" w:type="dxa"/>
            <w:vMerge/>
            <w:tcBorders>
              <w:left w:val="single" w:sz="4" w:space="0" w:color="auto"/>
              <w:right w:val="single" w:sz="4" w:space="0" w:color="auto"/>
            </w:tcBorders>
            <w:vAlign w:val="center"/>
          </w:tcPr>
          <w:p w14:paraId="4AB5671B"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2C414DF4"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05846A1"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359A8926"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048C378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23BA6F1"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5801E0E" w14:textId="77777777" w:rsidR="001A3ABE" w:rsidRDefault="001A3ABE" w:rsidP="00377818">
            <w:pPr>
              <w:pStyle w:val="TAC"/>
              <w:rPr>
                <w:lang w:val="sv-SE"/>
              </w:rPr>
            </w:pPr>
            <w:r>
              <w:rPr>
                <w:lang w:val="sv-SE" w:eastAsia="zh-CN"/>
              </w:rPr>
              <w:t>NR_FDD_FR1_G, NR_TDD_FR1_G, NR_SDL_FR1_G</w:t>
            </w:r>
          </w:p>
        </w:tc>
        <w:tc>
          <w:tcPr>
            <w:tcW w:w="853" w:type="dxa"/>
            <w:tcBorders>
              <w:top w:val="single" w:sz="4" w:space="0" w:color="auto"/>
              <w:left w:val="single" w:sz="4" w:space="0" w:color="auto"/>
              <w:bottom w:val="single" w:sz="4" w:space="0" w:color="auto"/>
              <w:right w:val="single" w:sz="4" w:space="0" w:color="auto"/>
            </w:tcBorders>
            <w:vAlign w:val="center"/>
          </w:tcPr>
          <w:p w14:paraId="6F0DC2E5" w14:textId="77777777" w:rsidR="001A3ABE" w:rsidRDefault="001A3ABE" w:rsidP="00377818">
            <w:pPr>
              <w:pStyle w:val="TAC"/>
            </w:pPr>
            <w:r>
              <w:t>-121</w:t>
            </w:r>
          </w:p>
        </w:tc>
        <w:tc>
          <w:tcPr>
            <w:tcW w:w="1410" w:type="dxa"/>
            <w:tcBorders>
              <w:top w:val="single" w:sz="4" w:space="0" w:color="auto"/>
              <w:left w:val="single" w:sz="4" w:space="0" w:color="auto"/>
              <w:bottom w:val="single" w:sz="4" w:space="0" w:color="auto"/>
              <w:right w:val="single" w:sz="4" w:space="0" w:color="auto"/>
            </w:tcBorders>
            <w:vAlign w:val="center"/>
          </w:tcPr>
          <w:p w14:paraId="7DFAB3CA" w14:textId="77777777" w:rsidR="001A3ABE" w:rsidRDefault="001A3ABE" w:rsidP="00377818">
            <w:pPr>
              <w:pStyle w:val="TAC"/>
            </w:pPr>
            <w:r>
              <w:rPr>
                <w:lang w:eastAsia="zh-CN"/>
              </w:rPr>
              <w:t>-50</w:t>
            </w:r>
          </w:p>
        </w:tc>
      </w:tr>
      <w:tr w:rsidR="001A3ABE" w14:paraId="4B5096B3" w14:textId="77777777" w:rsidTr="00377818">
        <w:trPr>
          <w:jc w:val="center"/>
        </w:trPr>
        <w:tc>
          <w:tcPr>
            <w:tcW w:w="1006" w:type="dxa"/>
            <w:vMerge/>
            <w:tcBorders>
              <w:left w:val="single" w:sz="4" w:space="0" w:color="auto"/>
              <w:right w:val="single" w:sz="4" w:space="0" w:color="auto"/>
            </w:tcBorders>
            <w:vAlign w:val="center"/>
          </w:tcPr>
          <w:p w14:paraId="709E84B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0C554C93"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F6767F6"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D0C29EC"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6B12F9B"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667C244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43897364" w14:textId="77777777" w:rsidR="001A3ABE" w:rsidRDefault="001A3ABE" w:rsidP="00377818">
            <w:pPr>
              <w:pStyle w:val="TAC"/>
            </w:pPr>
            <w:r>
              <w:rPr>
                <w:lang w:eastAsia="zh-CN"/>
              </w:rPr>
              <w:t>NR</w:t>
            </w:r>
            <w:r>
              <w:t>_</w:t>
            </w:r>
            <w:r>
              <w:rPr>
                <w:lang w:eastAsia="zh-CN"/>
              </w:rPr>
              <w:t>FDD_FR1_H</w:t>
            </w:r>
          </w:p>
        </w:tc>
        <w:tc>
          <w:tcPr>
            <w:tcW w:w="853" w:type="dxa"/>
            <w:tcBorders>
              <w:top w:val="single" w:sz="4" w:space="0" w:color="auto"/>
              <w:left w:val="single" w:sz="4" w:space="0" w:color="auto"/>
              <w:bottom w:val="single" w:sz="4" w:space="0" w:color="auto"/>
              <w:right w:val="single" w:sz="4" w:space="0" w:color="auto"/>
            </w:tcBorders>
            <w:vAlign w:val="center"/>
          </w:tcPr>
          <w:p w14:paraId="0B1C9FDE" w14:textId="77777777" w:rsidR="001A3ABE" w:rsidRDefault="001A3ABE" w:rsidP="00377818">
            <w:pPr>
              <w:pStyle w:val="TAC"/>
            </w:pPr>
            <w:r>
              <w:t>-120.5</w:t>
            </w:r>
          </w:p>
        </w:tc>
        <w:tc>
          <w:tcPr>
            <w:tcW w:w="1410" w:type="dxa"/>
            <w:tcBorders>
              <w:top w:val="single" w:sz="4" w:space="0" w:color="auto"/>
              <w:left w:val="single" w:sz="4" w:space="0" w:color="auto"/>
              <w:bottom w:val="single" w:sz="4" w:space="0" w:color="auto"/>
              <w:right w:val="single" w:sz="4" w:space="0" w:color="auto"/>
            </w:tcBorders>
            <w:vAlign w:val="center"/>
          </w:tcPr>
          <w:p w14:paraId="642DC7A3" w14:textId="77777777" w:rsidR="001A3ABE" w:rsidRDefault="001A3ABE" w:rsidP="00377818">
            <w:pPr>
              <w:pStyle w:val="TAC"/>
            </w:pPr>
            <w:r>
              <w:rPr>
                <w:lang w:eastAsia="zh-CN"/>
              </w:rPr>
              <w:t>-50</w:t>
            </w:r>
          </w:p>
        </w:tc>
      </w:tr>
      <w:tr w:rsidR="001A3ABE" w14:paraId="3F21B7F5" w14:textId="77777777" w:rsidTr="00377818">
        <w:trPr>
          <w:jc w:val="center"/>
        </w:trPr>
        <w:tc>
          <w:tcPr>
            <w:tcW w:w="1006" w:type="dxa"/>
            <w:vMerge/>
            <w:tcBorders>
              <w:left w:val="single" w:sz="4" w:space="0" w:color="auto"/>
              <w:bottom w:val="single" w:sz="4" w:space="0" w:color="auto"/>
              <w:right w:val="single" w:sz="4" w:space="0" w:color="auto"/>
            </w:tcBorders>
            <w:vAlign w:val="center"/>
          </w:tcPr>
          <w:p w14:paraId="6DB22CBD"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76B3516"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6E07286"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3B9636E0"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0CC4120F"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58F58564"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E0B3327" w14:textId="77777777" w:rsidR="001A3ABE" w:rsidRDefault="001A3ABE" w:rsidP="00377818">
            <w:pPr>
              <w:pStyle w:val="TAC"/>
              <w:rPr>
                <w:lang w:eastAsia="zh-CN"/>
              </w:rPr>
            </w:pPr>
            <w:r>
              <w:rPr>
                <w:lang w:eastAsia="zh-CN"/>
              </w:rPr>
              <w:t>NR</w:t>
            </w:r>
            <w:r>
              <w:t>_</w:t>
            </w:r>
            <w:r>
              <w:rPr>
                <w:lang w:eastAsia="zh-CN"/>
              </w:rPr>
              <w:t>FDD_FR1_</w:t>
            </w:r>
            <w:r>
              <w:rPr>
                <w:lang w:val="en-US" w:eastAsia="zh-CN"/>
              </w:rPr>
              <w:t>N</w:t>
            </w:r>
          </w:p>
        </w:tc>
        <w:tc>
          <w:tcPr>
            <w:tcW w:w="853" w:type="dxa"/>
            <w:tcBorders>
              <w:top w:val="single" w:sz="4" w:space="0" w:color="auto"/>
              <w:left w:val="single" w:sz="4" w:space="0" w:color="auto"/>
              <w:bottom w:val="single" w:sz="4" w:space="0" w:color="auto"/>
              <w:right w:val="single" w:sz="4" w:space="0" w:color="auto"/>
            </w:tcBorders>
            <w:vAlign w:val="center"/>
          </w:tcPr>
          <w:p w14:paraId="6EB65999" w14:textId="77777777" w:rsidR="001A3ABE" w:rsidRDefault="001A3ABE" w:rsidP="00377818">
            <w:pPr>
              <w:pStyle w:val="TAC"/>
            </w:pPr>
            <w:r>
              <w:rPr>
                <w:lang w:val="en-US" w:eastAsia="zh-CN"/>
              </w:rPr>
              <w:t>-117.5</w:t>
            </w:r>
          </w:p>
        </w:tc>
        <w:tc>
          <w:tcPr>
            <w:tcW w:w="1410" w:type="dxa"/>
            <w:tcBorders>
              <w:top w:val="single" w:sz="4" w:space="0" w:color="auto"/>
              <w:left w:val="single" w:sz="4" w:space="0" w:color="auto"/>
              <w:bottom w:val="single" w:sz="4" w:space="0" w:color="auto"/>
              <w:right w:val="single" w:sz="4" w:space="0" w:color="auto"/>
            </w:tcBorders>
            <w:vAlign w:val="center"/>
          </w:tcPr>
          <w:p w14:paraId="64983B24" w14:textId="77777777" w:rsidR="001A3ABE" w:rsidRDefault="001A3ABE" w:rsidP="00377818">
            <w:pPr>
              <w:pStyle w:val="TAC"/>
              <w:rPr>
                <w:lang w:eastAsia="zh-CN"/>
              </w:rPr>
            </w:pPr>
            <w:r>
              <w:rPr>
                <w:lang w:val="en-US" w:eastAsia="zh-CN"/>
              </w:rPr>
              <w:t>-50</w:t>
            </w:r>
          </w:p>
        </w:tc>
      </w:tr>
      <w:tr w:rsidR="001A3ABE" w14:paraId="4DF96252" w14:textId="77777777" w:rsidTr="00377818">
        <w:trPr>
          <w:jc w:val="center"/>
        </w:trPr>
        <w:tc>
          <w:tcPr>
            <w:tcW w:w="1006" w:type="dxa"/>
            <w:tcBorders>
              <w:top w:val="single" w:sz="4" w:space="0" w:color="auto"/>
              <w:left w:val="single" w:sz="4" w:space="0" w:color="auto"/>
              <w:bottom w:val="single" w:sz="4" w:space="0" w:color="auto"/>
              <w:right w:val="single" w:sz="4" w:space="0" w:color="auto"/>
            </w:tcBorders>
            <w:vAlign w:val="center"/>
          </w:tcPr>
          <w:p w14:paraId="0B9B10B7" w14:textId="77777777" w:rsidR="001A3ABE" w:rsidRPr="006A41C5" w:rsidRDefault="001A3ABE" w:rsidP="00377818">
            <w:pPr>
              <w:pStyle w:val="TAC"/>
              <w:rPr>
                <w:highlight w:val="magenta"/>
                <w:lang w:eastAsia="zh-CN"/>
              </w:rPr>
            </w:pPr>
            <w:r>
              <w:rPr>
                <w:lang w:val="sv-SE" w:eastAsia="zh-CN"/>
              </w:rPr>
              <w:t>6</w:t>
            </w:r>
          </w:p>
        </w:tc>
        <w:tc>
          <w:tcPr>
            <w:tcW w:w="1006" w:type="dxa"/>
            <w:tcBorders>
              <w:top w:val="single" w:sz="4" w:space="0" w:color="auto"/>
              <w:left w:val="single" w:sz="4" w:space="0" w:color="auto"/>
              <w:bottom w:val="single" w:sz="4" w:space="0" w:color="auto"/>
              <w:right w:val="single" w:sz="4" w:space="0" w:color="auto"/>
            </w:tcBorders>
            <w:vAlign w:val="center"/>
          </w:tcPr>
          <w:p w14:paraId="56DD06BC" w14:textId="77777777" w:rsidR="001A3ABE" w:rsidRPr="006A41C5" w:rsidRDefault="001A3ABE" w:rsidP="00377818">
            <w:pPr>
              <w:pStyle w:val="TAC"/>
              <w:rPr>
                <w:highlight w:val="magenta"/>
                <w:lang w:eastAsia="zh-CN"/>
              </w:rPr>
            </w:pPr>
            <w:r>
              <w:rPr>
                <w:lang w:val="sv-SE" w:eastAsia="zh-CN"/>
              </w:rPr>
              <w:t>4</w:t>
            </w:r>
          </w:p>
        </w:tc>
        <w:tc>
          <w:tcPr>
            <w:tcW w:w="960" w:type="dxa"/>
            <w:vMerge/>
            <w:tcBorders>
              <w:top w:val="single" w:sz="4" w:space="0" w:color="auto"/>
              <w:left w:val="single" w:sz="4" w:space="0" w:color="auto"/>
              <w:bottom w:val="single" w:sz="4" w:space="0" w:color="auto"/>
              <w:right w:val="single" w:sz="4" w:space="0" w:color="auto"/>
            </w:tcBorders>
            <w:vAlign w:val="center"/>
          </w:tcPr>
          <w:p w14:paraId="7858345C"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6ADD93FF" w14:textId="77777777" w:rsidR="001A3ABE" w:rsidRDefault="001A3ABE" w:rsidP="00377818">
            <w:pPr>
              <w:pStyle w:val="TAC"/>
              <w:rPr>
                <w:lang w:val="sv-SE"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5183911A" w14:textId="77777777" w:rsidR="001A3ABE" w:rsidRDefault="001A3ABE" w:rsidP="00377818">
            <w:pPr>
              <w:pStyle w:val="TAC"/>
            </w:pPr>
            <w:r>
              <w:t>272</w:t>
            </w:r>
          </w:p>
        </w:tc>
        <w:tc>
          <w:tcPr>
            <w:tcW w:w="1121" w:type="dxa"/>
            <w:tcBorders>
              <w:top w:val="single" w:sz="4" w:space="0" w:color="auto"/>
              <w:left w:val="single" w:sz="4" w:space="0" w:color="auto"/>
              <w:bottom w:val="single" w:sz="4" w:space="0" w:color="auto"/>
              <w:right w:val="single" w:sz="4" w:space="0" w:color="auto"/>
            </w:tcBorders>
            <w:vAlign w:val="center"/>
          </w:tcPr>
          <w:p w14:paraId="3F6268D7"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3D5CC424" w14:textId="77777777" w:rsidR="001A3ABE" w:rsidRDefault="001A3ABE" w:rsidP="00377818">
            <w:pPr>
              <w:pStyle w:val="TAC"/>
              <w:rPr>
                <w:lang w:eastAsia="zh-CN"/>
              </w:rPr>
            </w:pPr>
            <w:r>
              <w:t>Note 6</w:t>
            </w:r>
          </w:p>
        </w:tc>
        <w:tc>
          <w:tcPr>
            <w:tcW w:w="853" w:type="dxa"/>
            <w:tcBorders>
              <w:top w:val="single" w:sz="4" w:space="0" w:color="auto"/>
              <w:left w:val="single" w:sz="4" w:space="0" w:color="auto"/>
              <w:bottom w:val="single" w:sz="4" w:space="0" w:color="auto"/>
              <w:right w:val="single" w:sz="4" w:space="0" w:color="auto"/>
            </w:tcBorders>
            <w:vAlign w:val="center"/>
          </w:tcPr>
          <w:p w14:paraId="2ADD7039" w14:textId="77777777" w:rsidR="001A3ABE" w:rsidRDefault="001A3ABE" w:rsidP="00377818">
            <w:pPr>
              <w:pStyle w:val="TAC"/>
            </w:pPr>
            <w:r>
              <w:t>Note 6</w:t>
            </w:r>
          </w:p>
        </w:tc>
        <w:tc>
          <w:tcPr>
            <w:tcW w:w="1410" w:type="dxa"/>
            <w:tcBorders>
              <w:top w:val="single" w:sz="4" w:space="0" w:color="auto"/>
              <w:left w:val="single" w:sz="4" w:space="0" w:color="auto"/>
              <w:bottom w:val="single" w:sz="4" w:space="0" w:color="auto"/>
              <w:right w:val="single" w:sz="4" w:space="0" w:color="auto"/>
            </w:tcBorders>
            <w:vAlign w:val="center"/>
          </w:tcPr>
          <w:p w14:paraId="0C26F7B4" w14:textId="77777777" w:rsidR="001A3ABE" w:rsidRDefault="001A3ABE" w:rsidP="00377818">
            <w:pPr>
              <w:pStyle w:val="TAC"/>
              <w:rPr>
                <w:lang w:eastAsia="zh-CN"/>
              </w:rPr>
            </w:pPr>
            <w:r>
              <w:t>Note 6</w:t>
            </w:r>
          </w:p>
        </w:tc>
      </w:tr>
      <w:tr w:rsidR="001A3ABE" w14:paraId="65D197A9" w14:textId="77777777" w:rsidTr="00377818">
        <w:trPr>
          <w:trHeight w:val="27"/>
          <w:jc w:val="center"/>
        </w:trPr>
        <w:tc>
          <w:tcPr>
            <w:tcW w:w="1006" w:type="dxa"/>
            <w:vMerge w:val="restart"/>
            <w:tcBorders>
              <w:top w:val="single" w:sz="4" w:space="0" w:color="auto"/>
              <w:left w:val="single" w:sz="4" w:space="0" w:color="auto"/>
              <w:right w:val="single" w:sz="4" w:space="0" w:color="auto"/>
            </w:tcBorders>
            <w:vAlign w:val="center"/>
          </w:tcPr>
          <w:p w14:paraId="733DCAE3" w14:textId="77777777" w:rsidR="001A3ABE" w:rsidRPr="006A41C5" w:rsidRDefault="001A3ABE" w:rsidP="00377818">
            <w:pPr>
              <w:pStyle w:val="TAC"/>
              <w:rPr>
                <w:highlight w:val="magenta"/>
              </w:rPr>
            </w:pPr>
            <w:r>
              <w:rPr>
                <w:lang w:val="sv-SE" w:eastAsia="zh-CN"/>
              </w:rPr>
              <w:t>11</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249D6445" w14:textId="77777777" w:rsidR="001A3ABE" w:rsidRPr="006A41C5" w:rsidRDefault="001A3ABE" w:rsidP="00377818">
            <w:pPr>
              <w:pStyle w:val="TAC"/>
              <w:rPr>
                <w:highlight w:val="magenta"/>
                <w:lang w:eastAsia="zh-CN"/>
              </w:rPr>
            </w:pPr>
            <w:r>
              <w:rPr>
                <w:lang w:val="sv-SE"/>
              </w:rPr>
              <w:t>6</w:t>
            </w:r>
          </w:p>
        </w:tc>
        <w:tc>
          <w:tcPr>
            <w:tcW w:w="960" w:type="dxa"/>
            <w:vMerge/>
            <w:tcBorders>
              <w:top w:val="single" w:sz="4" w:space="0" w:color="auto"/>
              <w:left w:val="single" w:sz="4" w:space="0" w:color="auto"/>
              <w:bottom w:val="single" w:sz="4" w:space="0" w:color="auto"/>
              <w:right w:val="single" w:sz="4" w:space="0" w:color="auto"/>
            </w:tcBorders>
            <w:vAlign w:val="center"/>
          </w:tcPr>
          <w:p w14:paraId="451C8402" w14:textId="77777777" w:rsidR="001A3ABE" w:rsidRDefault="001A3ABE" w:rsidP="00377818">
            <w:pPr>
              <w:pStyle w:val="TAC"/>
            </w:pP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72010B81" w14:textId="77777777" w:rsidR="001A3ABE" w:rsidRDefault="001A3ABE" w:rsidP="00377818">
            <w:pPr>
              <w:pStyle w:val="TAC"/>
              <w:rPr>
                <w:lang w:val="sv-SE" w:eastAsia="zh-CN"/>
              </w:rPr>
            </w:pPr>
            <w:r>
              <w:rPr>
                <w:lang w:val="sv-SE" w:eastAsia="zh-CN"/>
              </w:rPr>
              <w:t>60</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2D233858" w14:textId="77777777" w:rsidR="001A3ABE" w:rsidRDefault="001A3ABE" w:rsidP="00377818">
            <w:pPr>
              <w:pStyle w:val="TAC"/>
            </w:pPr>
            <w:r>
              <w:t>≥ 64</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3B3551C6"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078EEF8D" w14:textId="77777777" w:rsidR="001A3ABE" w:rsidRDefault="001A3ABE" w:rsidP="00377818">
            <w:pPr>
              <w:pStyle w:val="TAC"/>
              <w:rPr>
                <w:szCs w:val="18"/>
              </w:rPr>
            </w:pPr>
            <w:r>
              <w:rPr>
                <w:szCs w:val="18"/>
              </w:rPr>
              <w:t>NR_FDD_FR1_A, NR_TDD_FR1_A,</w:t>
            </w:r>
          </w:p>
          <w:p w14:paraId="1188A6CD" w14:textId="77777777" w:rsidR="001A3ABE" w:rsidRDefault="001A3ABE" w:rsidP="00377818">
            <w:pPr>
              <w:pStyle w:val="TAC"/>
            </w:pPr>
            <w:r>
              <w:rPr>
                <w:szCs w:val="18"/>
              </w:rPr>
              <w:t>NR_SDL_FR1_A</w:t>
            </w:r>
          </w:p>
        </w:tc>
        <w:tc>
          <w:tcPr>
            <w:tcW w:w="853" w:type="dxa"/>
            <w:tcBorders>
              <w:top w:val="single" w:sz="4" w:space="0" w:color="auto"/>
              <w:left w:val="single" w:sz="4" w:space="0" w:color="auto"/>
              <w:bottom w:val="single" w:sz="4" w:space="0" w:color="auto"/>
              <w:right w:val="single" w:sz="4" w:space="0" w:color="auto"/>
            </w:tcBorders>
            <w:vAlign w:val="center"/>
          </w:tcPr>
          <w:p w14:paraId="4273D140" w14:textId="77777777" w:rsidR="001A3ABE" w:rsidRDefault="001A3ABE" w:rsidP="00377818">
            <w:pPr>
              <w:pStyle w:val="TAC"/>
            </w:pPr>
            <w:r>
              <w:t>-121</w:t>
            </w:r>
          </w:p>
        </w:tc>
        <w:tc>
          <w:tcPr>
            <w:tcW w:w="1410" w:type="dxa"/>
            <w:tcBorders>
              <w:top w:val="single" w:sz="4" w:space="0" w:color="auto"/>
              <w:left w:val="single" w:sz="4" w:space="0" w:color="auto"/>
              <w:bottom w:val="single" w:sz="4" w:space="0" w:color="auto"/>
              <w:right w:val="single" w:sz="4" w:space="0" w:color="auto"/>
            </w:tcBorders>
            <w:vAlign w:val="center"/>
          </w:tcPr>
          <w:p w14:paraId="702F68BA" w14:textId="77777777" w:rsidR="001A3ABE" w:rsidRDefault="001A3ABE" w:rsidP="00377818">
            <w:pPr>
              <w:pStyle w:val="TAC"/>
            </w:pPr>
            <w:r>
              <w:rPr>
                <w:lang w:eastAsia="zh-CN"/>
              </w:rPr>
              <w:t>-50</w:t>
            </w:r>
          </w:p>
        </w:tc>
      </w:tr>
      <w:tr w:rsidR="001A3ABE" w14:paraId="34F6C089" w14:textId="77777777" w:rsidTr="00377818">
        <w:trPr>
          <w:trHeight w:val="22"/>
          <w:jc w:val="center"/>
        </w:trPr>
        <w:tc>
          <w:tcPr>
            <w:tcW w:w="1006" w:type="dxa"/>
            <w:vMerge/>
            <w:tcBorders>
              <w:left w:val="single" w:sz="4" w:space="0" w:color="auto"/>
              <w:right w:val="single" w:sz="4" w:space="0" w:color="auto"/>
            </w:tcBorders>
            <w:vAlign w:val="center"/>
          </w:tcPr>
          <w:p w14:paraId="34B42468"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DE586D7"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972D6DF"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5AA1116"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85E5E4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754534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90B2061" w14:textId="77777777" w:rsidR="001A3ABE" w:rsidRDefault="001A3ABE" w:rsidP="00377818">
            <w:pPr>
              <w:pStyle w:val="TAC"/>
            </w:pPr>
            <w:r>
              <w:t xml:space="preserve">NR_FDD_FR1_B, </w:t>
            </w:r>
            <w:r w:rsidRPr="001B399A">
              <w:t>NR_TDD_FR1_B</w:t>
            </w:r>
          </w:p>
        </w:tc>
        <w:tc>
          <w:tcPr>
            <w:tcW w:w="853" w:type="dxa"/>
            <w:tcBorders>
              <w:top w:val="single" w:sz="4" w:space="0" w:color="auto"/>
              <w:left w:val="single" w:sz="4" w:space="0" w:color="auto"/>
              <w:bottom w:val="single" w:sz="4" w:space="0" w:color="auto"/>
              <w:right w:val="single" w:sz="4" w:space="0" w:color="auto"/>
            </w:tcBorders>
            <w:vAlign w:val="center"/>
          </w:tcPr>
          <w:p w14:paraId="3AE630EF" w14:textId="77777777" w:rsidR="001A3ABE" w:rsidRDefault="001A3ABE" w:rsidP="00377818">
            <w:pPr>
              <w:pStyle w:val="TAC"/>
            </w:pPr>
            <w:r>
              <w:t>-120.5</w:t>
            </w:r>
          </w:p>
        </w:tc>
        <w:tc>
          <w:tcPr>
            <w:tcW w:w="1410" w:type="dxa"/>
            <w:tcBorders>
              <w:top w:val="single" w:sz="4" w:space="0" w:color="auto"/>
              <w:left w:val="single" w:sz="4" w:space="0" w:color="auto"/>
              <w:bottom w:val="single" w:sz="4" w:space="0" w:color="auto"/>
              <w:right w:val="single" w:sz="4" w:space="0" w:color="auto"/>
            </w:tcBorders>
            <w:vAlign w:val="center"/>
          </w:tcPr>
          <w:p w14:paraId="2BF018DE" w14:textId="77777777" w:rsidR="001A3ABE" w:rsidRDefault="001A3ABE" w:rsidP="00377818">
            <w:pPr>
              <w:pStyle w:val="TAC"/>
            </w:pPr>
            <w:r>
              <w:rPr>
                <w:lang w:eastAsia="zh-CN"/>
              </w:rPr>
              <w:t>-50</w:t>
            </w:r>
          </w:p>
        </w:tc>
      </w:tr>
      <w:tr w:rsidR="001A3ABE" w14:paraId="3AED0C4F" w14:textId="77777777" w:rsidTr="00377818">
        <w:trPr>
          <w:trHeight w:val="22"/>
          <w:jc w:val="center"/>
        </w:trPr>
        <w:tc>
          <w:tcPr>
            <w:tcW w:w="1006" w:type="dxa"/>
            <w:vMerge/>
            <w:tcBorders>
              <w:left w:val="single" w:sz="4" w:space="0" w:color="auto"/>
              <w:right w:val="single" w:sz="4" w:space="0" w:color="auto"/>
            </w:tcBorders>
            <w:vAlign w:val="center"/>
          </w:tcPr>
          <w:p w14:paraId="794510F9"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9A90C0D"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54048A2"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E2F36A2"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44FBF24"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2649D3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38EF6E31" w14:textId="77777777" w:rsidR="001A3ABE" w:rsidRDefault="001A3ABE" w:rsidP="00377818">
            <w:pPr>
              <w:pStyle w:val="TAC"/>
            </w:pPr>
            <w:r>
              <w:t xml:space="preserve">NR_FDD_FR1_C, NR_TDD_FR1_C </w:t>
            </w:r>
          </w:p>
        </w:tc>
        <w:tc>
          <w:tcPr>
            <w:tcW w:w="853" w:type="dxa"/>
            <w:tcBorders>
              <w:top w:val="single" w:sz="4" w:space="0" w:color="auto"/>
              <w:left w:val="single" w:sz="4" w:space="0" w:color="auto"/>
              <w:bottom w:val="single" w:sz="4" w:space="0" w:color="auto"/>
              <w:right w:val="single" w:sz="4" w:space="0" w:color="auto"/>
            </w:tcBorders>
            <w:vAlign w:val="center"/>
          </w:tcPr>
          <w:p w14:paraId="54631E46" w14:textId="77777777" w:rsidR="001A3ABE" w:rsidRDefault="001A3ABE" w:rsidP="00377818">
            <w:pPr>
              <w:pStyle w:val="TAC"/>
            </w:pPr>
            <w:r>
              <w:t>-120</w:t>
            </w:r>
          </w:p>
        </w:tc>
        <w:tc>
          <w:tcPr>
            <w:tcW w:w="1410" w:type="dxa"/>
            <w:tcBorders>
              <w:top w:val="single" w:sz="4" w:space="0" w:color="auto"/>
              <w:left w:val="single" w:sz="4" w:space="0" w:color="auto"/>
              <w:bottom w:val="single" w:sz="4" w:space="0" w:color="auto"/>
              <w:right w:val="single" w:sz="4" w:space="0" w:color="auto"/>
            </w:tcBorders>
            <w:vAlign w:val="center"/>
          </w:tcPr>
          <w:p w14:paraId="798D406A" w14:textId="77777777" w:rsidR="001A3ABE" w:rsidRDefault="001A3ABE" w:rsidP="00377818">
            <w:pPr>
              <w:pStyle w:val="TAC"/>
            </w:pPr>
            <w:r>
              <w:rPr>
                <w:lang w:eastAsia="zh-CN"/>
              </w:rPr>
              <w:t>-50</w:t>
            </w:r>
          </w:p>
        </w:tc>
      </w:tr>
      <w:tr w:rsidR="001A3ABE" w14:paraId="0CF054A7" w14:textId="77777777" w:rsidTr="00377818">
        <w:trPr>
          <w:trHeight w:val="22"/>
          <w:jc w:val="center"/>
        </w:trPr>
        <w:tc>
          <w:tcPr>
            <w:tcW w:w="1006" w:type="dxa"/>
            <w:vMerge/>
            <w:tcBorders>
              <w:left w:val="single" w:sz="4" w:space="0" w:color="auto"/>
              <w:right w:val="single" w:sz="4" w:space="0" w:color="auto"/>
            </w:tcBorders>
            <w:vAlign w:val="center"/>
          </w:tcPr>
          <w:p w14:paraId="32FDF875"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4317E77"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9CD6C88"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28C953F5"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4EA69A78"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6880DDD6"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32CB3854" w14:textId="77777777" w:rsidR="001A3ABE" w:rsidRDefault="001A3ABE" w:rsidP="00377818">
            <w:pPr>
              <w:pStyle w:val="TAC"/>
              <w:rPr>
                <w:lang w:val="sv-SE"/>
              </w:rPr>
            </w:pPr>
            <w:r>
              <w:rPr>
                <w:lang w:val="sv-SE"/>
              </w:rPr>
              <w:t>NR_FDD_FR1_D, NR_TDD_FR1_D</w:t>
            </w:r>
          </w:p>
        </w:tc>
        <w:tc>
          <w:tcPr>
            <w:tcW w:w="853" w:type="dxa"/>
            <w:tcBorders>
              <w:top w:val="single" w:sz="4" w:space="0" w:color="auto"/>
              <w:left w:val="single" w:sz="4" w:space="0" w:color="auto"/>
              <w:bottom w:val="single" w:sz="4" w:space="0" w:color="auto"/>
              <w:right w:val="single" w:sz="4" w:space="0" w:color="auto"/>
            </w:tcBorders>
            <w:vAlign w:val="center"/>
          </w:tcPr>
          <w:p w14:paraId="393CC356" w14:textId="77777777" w:rsidR="001A3ABE" w:rsidRDefault="001A3ABE" w:rsidP="00377818">
            <w:pPr>
              <w:pStyle w:val="TAC"/>
            </w:pPr>
            <w:r>
              <w:t>-119.5</w:t>
            </w:r>
          </w:p>
        </w:tc>
        <w:tc>
          <w:tcPr>
            <w:tcW w:w="1410" w:type="dxa"/>
            <w:tcBorders>
              <w:top w:val="single" w:sz="4" w:space="0" w:color="auto"/>
              <w:left w:val="single" w:sz="4" w:space="0" w:color="auto"/>
              <w:bottom w:val="single" w:sz="4" w:space="0" w:color="auto"/>
              <w:right w:val="single" w:sz="4" w:space="0" w:color="auto"/>
            </w:tcBorders>
            <w:vAlign w:val="center"/>
          </w:tcPr>
          <w:p w14:paraId="6B1E8565" w14:textId="77777777" w:rsidR="001A3ABE" w:rsidRDefault="001A3ABE" w:rsidP="00377818">
            <w:pPr>
              <w:pStyle w:val="TAC"/>
            </w:pPr>
            <w:r>
              <w:rPr>
                <w:lang w:eastAsia="zh-CN"/>
              </w:rPr>
              <w:t>-50</w:t>
            </w:r>
          </w:p>
        </w:tc>
      </w:tr>
      <w:tr w:rsidR="001A3ABE" w14:paraId="6F75E9D0" w14:textId="77777777" w:rsidTr="00377818">
        <w:trPr>
          <w:trHeight w:val="22"/>
          <w:jc w:val="center"/>
        </w:trPr>
        <w:tc>
          <w:tcPr>
            <w:tcW w:w="1006" w:type="dxa"/>
            <w:vMerge/>
            <w:tcBorders>
              <w:left w:val="single" w:sz="4" w:space="0" w:color="auto"/>
              <w:right w:val="single" w:sz="4" w:space="0" w:color="auto"/>
            </w:tcBorders>
            <w:vAlign w:val="center"/>
          </w:tcPr>
          <w:p w14:paraId="7AEC3FF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45DE002"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0679674"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1039EEF"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2F4F28B"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A098F6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BCFDC4D" w14:textId="77777777" w:rsidR="001A3ABE" w:rsidRDefault="001A3ABE" w:rsidP="00377818">
            <w:pPr>
              <w:pStyle w:val="TAC"/>
              <w:rPr>
                <w:lang w:val="sv-SE"/>
              </w:rPr>
            </w:pPr>
            <w:r>
              <w:rPr>
                <w:lang w:val="sv-SE"/>
              </w:rPr>
              <w:t>NR_FDD_FR1_E, NR_TDD_FR1_E</w:t>
            </w:r>
          </w:p>
        </w:tc>
        <w:tc>
          <w:tcPr>
            <w:tcW w:w="853" w:type="dxa"/>
            <w:tcBorders>
              <w:top w:val="single" w:sz="4" w:space="0" w:color="auto"/>
              <w:left w:val="single" w:sz="4" w:space="0" w:color="auto"/>
              <w:bottom w:val="single" w:sz="4" w:space="0" w:color="auto"/>
              <w:right w:val="single" w:sz="4" w:space="0" w:color="auto"/>
            </w:tcBorders>
            <w:vAlign w:val="center"/>
          </w:tcPr>
          <w:p w14:paraId="70436D68" w14:textId="77777777" w:rsidR="001A3ABE" w:rsidRDefault="001A3ABE" w:rsidP="00377818">
            <w:pPr>
              <w:pStyle w:val="TAC"/>
            </w:pPr>
            <w:r>
              <w:t>-119</w:t>
            </w:r>
          </w:p>
        </w:tc>
        <w:tc>
          <w:tcPr>
            <w:tcW w:w="1410" w:type="dxa"/>
            <w:tcBorders>
              <w:top w:val="single" w:sz="4" w:space="0" w:color="auto"/>
              <w:left w:val="single" w:sz="4" w:space="0" w:color="auto"/>
              <w:bottom w:val="single" w:sz="4" w:space="0" w:color="auto"/>
              <w:right w:val="single" w:sz="4" w:space="0" w:color="auto"/>
            </w:tcBorders>
            <w:vAlign w:val="center"/>
          </w:tcPr>
          <w:p w14:paraId="65C91D4C" w14:textId="77777777" w:rsidR="001A3ABE" w:rsidRDefault="001A3ABE" w:rsidP="00377818">
            <w:pPr>
              <w:pStyle w:val="TAC"/>
            </w:pPr>
            <w:r>
              <w:rPr>
                <w:lang w:eastAsia="zh-CN"/>
              </w:rPr>
              <w:t>-50</w:t>
            </w:r>
          </w:p>
        </w:tc>
      </w:tr>
      <w:tr w:rsidR="001A3ABE" w14:paraId="562B1FAD" w14:textId="77777777" w:rsidTr="00377818">
        <w:trPr>
          <w:trHeight w:val="22"/>
          <w:jc w:val="center"/>
        </w:trPr>
        <w:tc>
          <w:tcPr>
            <w:tcW w:w="1006" w:type="dxa"/>
            <w:vMerge/>
            <w:tcBorders>
              <w:left w:val="single" w:sz="4" w:space="0" w:color="auto"/>
              <w:right w:val="single" w:sz="4" w:space="0" w:color="auto"/>
            </w:tcBorders>
            <w:vAlign w:val="center"/>
          </w:tcPr>
          <w:p w14:paraId="1997BE69"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D7080B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006934C"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674D81AE"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374DD75"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5560A4E6"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7A2EBC2" w14:textId="77777777" w:rsidR="001A3ABE" w:rsidRDefault="001A3ABE" w:rsidP="00377818">
            <w:pPr>
              <w:pStyle w:val="TAC"/>
            </w:pPr>
            <w:r>
              <w:rPr>
                <w:lang w:eastAsia="zh-CN"/>
              </w:rPr>
              <w:t>NR_FDD_FR1_F</w:t>
            </w:r>
          </w:p>
        </w:tc>
        <w:tc>
          <w:tcPr>
            <w:tcW w:w="853" w:type="dxa"/>
            <w:tcBorders>
              <w:top w:val="single" w:sz="4" w:space="0" w:color="auto"/>
              <w:left w:val="single" w:sz="4" w:space="0" w:color="auto"/>
              <w:bottom w:val="single" w:sz="4" w:space="0" w:color="auto"/>
              <w:right w:val="single" w:sz="4" w:space="0" w:color="auto"/>
            </w:tcBorders>
            <w:vAlign w:val="center"/>
          </w:tcPr>
          <w:p w14:paraId="403B7A5F" w14:textId="77777777" w:rsidR="001A3ABE" w:rsidRDefault="001A3ABE" w:rsidP="00377818">
            <w:pPr>
              <w:pStyle w:val="TAC"/>
            </w:pPr>
            <w:r>
              <w:t>-118.5</w:t>
            </w:r>
          </w:p>
        </w:tc>
        <w:tc>
          <w:tcPr>
            <w:tcW w:w="1410" w:type="dxa"/>
            <w:tcBorders>
              <w:top w:val="single" w:sz="4" w:space="0" w:color="auto"/>
              <w:left w:val="single" w:sz="4" w:space="0" w:color="auto"/>
              <w:bottom w:val="single" w:sz="4" w:space="0" w:color="auto"/>
              <w:right w:val="single" w:sz="4" w:space="0" w:color="auto"/>
            </w:tcBorders>
            <w:vAlign w:val="center"/>
          </w:tcPr>
          <w:p w14:paraId="44D262F5" w14:textId="77777777" w:rsidR="001A3ABE" w:rsidRDefault="001A3ABE" w:rsidP="00377818">
            <w:pPr>
              <w:pStyle w:val="TAC"/>
            </w:pPr>
            <w:r>
              <w:rPr>
                <w:lang w:eastAsia="zh-CN"/>
              </w:rPr>
              <w:t>-50</w:t>
            </w:r>
          </w:p>
        </w:tc>
      </w:tr>
      <w:tr w:rsidR="001A3ABE" w14:paraId="29E445C4" w14:textId="77777777" w:rsidTr="00377818">
        <w:trPr>
          <w:trHeight w:val="22"/>
          <w:jc w:val="center"/>
        </w:trPr>
        <w:tc>
          <w:tcPr>
            <w:tcW w:w="1006" w:type="dxa"/>
            <w:vMerge/>
            <w:tcBorders>
              <w:left w:val="single" w:sz="4" w:space="0" w:color="auto"/>
              <w:right w:val="single" w:sz="4" w:space="0" w:color="auto"/>
            </w:tcBorders>
            <w:vAlign w:val="center"/>
          </w:tcPr>
          <w:p w14:paraId="4F6B2569"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C8706C2"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431B239B"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0331D71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A144DEA"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67FDE05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193CA97" w14:textId="77777777" w:rsidR="001A3ABE" w:rsidRDefault="001A3ABE" w:rsidP="00377818">
            <w:pPr>
              <w:pStyle w:val="TAC"/>
              <w:rPr>
                <w:lang w:val="sv-SE"/>
              </w:rPr>
            </w:pPr>
            <w:r>
              <w:rPr>
                <w:lang w:val="sv-SE" w:eastAsia="zh-CN"/>
              </w:rPr>
              <w:t>NR_FDD_FR1_G, NR_TDD_FR1_G, NR_SDL_FR1_G</w:t>
            </w:r>
          </w:p>
        </w:tc>
        <w:tc>
          <w:tcPr>
            <w:tcW w:w="853" w:type="dxa"/>
            <w:tcBorders>
              <w:top w:val="single" w:sz="4" w:space="0" w:color="auto"/>
              <w:left w:val="single" w:sz="4" w:space="0" w:color="auto"/>
              <w:bottom w:val="single" w:sz="4" w:space="0" w:color="auto"/>
              <w:right w:val="single" w:sz="4" w:space="0" w:color="auto"/>
            </w:tcBorders>
            <w:vAlign w:val="center"/>
          </w:tcPr>
          <w:p w14:paraId="6DCFAEB0" w14:textId="77777777" w:rsidR="001A3ABE" w:rsidRDefault="001A3ABE" w:rsidP="00377818">
            <w:pPr>
              <w:pStyle w:val="TAC"/>
            </w:pPr>
            <w:r>
              <w:t>-118</w:t>
            </w:r>
          </w:p>
        </w:tc>
        <w:tc>
          <w:tcPr>
            <w:tcW w:w="1410" w:type="dxa"/>
            <w:tcBorders>
              <w:top w:val="single" w:sz="4" w:space="0" w:color="auto"/>
              <w:left w:val="single" w:sz="4" w:space="0" w:color="auto"/>
              <w:bottom w:val="single" w:sz="4" w:space="0" w:color="auto"/>
              <w:right w:val="single" w:sz="4" w:space="0" w:color="auto"/>
            </w:tcBorders>
            <w:vAlign w:val="center"/>
          </w:tcPr>
          <w:p w14:paraId="536D79BE" w14:textId="77777777" w:rsidR="001A3ABE" w:rsidRDefault="001A3ABE" w:rsidP="00377818">
            <w:pPr>
              <w:pStyle w:val="TAC"/>
            </w:pPr>
            <w:r>
              <w:rPr>
                <w:lang w:eastAsia="zh-CN"/>
              </w:rPr>
              <w:t>-50</w:t>
            </w:r>
          </w:p>
        </w:tc>
      </w:tr>
      <w:tr w:rsidR="001A3ABE" w14:paraId="1815CF76" w14:textId="77777777" w:rsidTr="00377818">
        <w:trPr>
          <w:trHeight w:val="22"/>
          <w:jc w:val="center"/>
        </w:trPr>
        <w:tc>
          <w:tcPr>
            <w:tcW w:w="1006" w:type="dxa"/>
            <w:vMerge/>
            <w:tcBorders>
              <w:left w:val="single" w:sz="4" w:space="0" w:color="auto"/>
              <w:right w:val="single" w:sz="4" w:space="0" w:color="auto"/>
            </w:tcBorders>
            <w:vAlign w:val="center"/>
          </w:tcPr>
          <w:p w14:paraId="35553E9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224E8D7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A95853D"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52556C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47F7739"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390D9881"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9A05BB0" w14:textId="77777777" w:rsidR="001A3ABE" w:rsidRDefault="001A3ABE" w:rsidP="00377818">
            <w:pPr>
              <w:pStyle w:val="TAC"/>
              <w:rPr>
                <w:lang w:eastAsia="zh-CN"/>
              </w:rPr>
            </w:pPr>
            <w:r>
              <w:rPr>
                <w:lang w:eastAsia="zh-CN"/>
              </w:rPr>
              <w:t>NR</w:t>
            </w:r>
            <w:r>
              <w:t>_</w:t>
            </w:r>
            <w:r>
              <w:rPr>
                <w:lang w:eastAsia="zh-CN"/>
              </w:rPr>
              <w:t>FDD_FR1_H</w:t>
            </w:r>
          </w:p>
        </w:tc>
        <w:tc>
          <w:tcPr>
            <w:tcW w:w="853" w:type="dxa"/>
            <w:tcBorders>
              <w:top w:val="single" w:sz="4" w:space="0" w:color="auto"/>
              <w:left w:val="single" w:sz="4" w:space="0" w:color="auto"/>
              <w:bottom w:val="single" w:sz="4" w:space="0" w:color="auto"/>
              <w:right w:val="single" w:sz="4" w:space="0" w:color="auto"/>
            </w:tcBorders>
            <w:vAlign w:val="center"/>
          </w:tcPr>
          <w:p w14:paraId="77EA4C12" w14:textId="77777777" w:rsidR="001A3ABE" w:rsidRDefault="001A3ABE" w:rsidP="00377818">
            <w:pPr>
              <w:pStyle w:val="TAC"/>
            </w:pPr>
            <w:r>
              <w:t>-117.5</w:t>
            </w:r>
          </w:p>
        </w:tc>
        <w:tc>
          <w:tcPr>
            <w:tcW w:w="1410" w:type="dxa"/>
            <w:tcBorders>
              <w:top w:val="single" w:sz="4" w:space="0" w:color="auto"/>
              <w:left w:val="single" w:sz="4" w:space="0" w:color="auto"/>
              <w:bottom w:val="single" w:sz="4" w:space="0" w:color="auto"/>
              <w:right w:val="single" w:sz="4" w:space="0" w:color="auto"/>
            </w:tcBorders>
            <w:vAlign w:val="center"/>
          </w:tcPr>
          <w:p w14:paraId="72754646" w14:textId="77777777" w:rsidR="001A3ABE" w:rsidRDefault="001A3ABE" w:rsidP="00377818">
            <w:pPr>
              <w:pStyle w:val="TAC"/>
              <w:rPr>
                <w:lang w:eastAsia="zh-CN"/>
              </w:rPr>
            </w:pPr>
            <w:r>
              <w:rPr>
                <w:lang w:eastAsia="zh-CN"/>
              </w:rPr>
              <w:t>-50</w:t>
            </w:r>
          </w:p>
        </w:tc>
      </w:tr>
      <w:tr w:rsidR="001A3ABE" w14:paraId="4E01889A" w14:textId="77777777" w:rsidTr="00377818">
        <w:trPr>
          <w:trHeight w:val="22"/>
          <w:jc w:val="center"/>
        </w:trPr>
        <w:tc>
          <w:tcPr>
            <w:tcW w:w="1006" w:type="dxa"/>
            <w:vMerge/>
            <w:tcBorders>
              <w:left w:val="single" w:sz="4" w:space="0" w:color="auto"/>
              <w:bottom w:val="single" w:sz="4" w:space="0" w:color="auto"/>
              <w:right w:val="single" w:sz="4" w:space="0" w:color="auto"/>
            </w:tcBorders>
            <w:vAlign w:val="center"/>
          </w:tcPr>
          <w:p w14:paraId="17C4A83A"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E76820C"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5368036A"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857D97D"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3D3F8466"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8C71DC9"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9CE94F8" w14:textId="77777777" w:rsidR="001A3ABE" w:rsidRDefault="001A3ABE" w:rsidP="00377818">
            <w:pPr>
              <w:pStyle w:val="TAC"/>
              <w:rPr>
                <w:lang w:eastAsia="zh-CN"/>
              </w:rPr>
            </w:pPr>
            <w:r>
              <w:rPr>
                <w:lang w:eastAsia="zh-CN"/>
              </w:rPr>
              <w:t>NR</w:t>
            </w:r>
            <w:r>
              <w:t>_</w:t>
            </w:r>
            <w:r>
              <w:rPr>
                <w:lang w:eastAsia="zh-CN"/>
              </w:rPr>
              <w:t>FDD_FR1_</w:t>
            </w:r>
            <w:r>
              <w:rPr>
                <w:lang w:val="en-US" w:eastAsia="zh-CN"/>
              </w:rPr>
              <w:t>N</w:t>
            </w:r>
          </w:p>
        </w:tc>
        <w:tc>
          <w:tcPr>
            <w:tcW w:w="853" w:type="dxa"/>
            <w:tcBorders>
              <w:top w:val="single" w:sz="4" w:space="0" w:color="auto"/>
              <w:left w:val="single" w:sz="4" w:space="0" w:color="auto"/>
              <w:bottom w:val="single" w:sz="4" w:space="0" w:color="auto"/>
              <w:right w:val="single" w:sz="4" w:space="0" w:color="auto"/>
            </w:tcBorders>
            <w:vAlign w:val="center"/>
          </w:tcPr>
          <w:p w14:paraId="2535A59E" w14:textId="77777777" w:rsidR="001A3ABE" w:rsidRDefault="001A3ABE" w:rsidP="00377818">
            <w:pPr>
              <w:pStyle w:val="TAC"/>
            </w:pPr>
            <w:r>
              <w:rPr>
                <w:lang w:val="en-US" w:eastAsia="zh-CN"/>
              </w:rPr>
              <w:t>-114.5</w:t>
            </w:r>
          </w:p>
        </w:tc>
        <w:tc>
          <w:tcPr>
            <w:tcW w:w="1410" w:type="dxa"/>
            <w:tcBorders>
              <w:top w:val="single" w:sz="4" w:space="0" w:color="auto"/>
              <w:left w:val="single" w:sz="4" w:space="0" w:color="auto"/>
              <w:bottom w:val="single" w:sz="4" w:space="0" w:color="auto"/>
              <w:right w:val="single" w:sz="4" w:space="0" w:color="auto"/>
            </w:tcBorders>
            <w:vAlign w:val="center"/>
          </w:tcPr>
          <w:p w14:paraId="161F68BB" w14:textId="77777777" w:rsidR="001A3ABE" w:rsidRDefault="001A3ABE" w:rsidP="00377818">
            <w:pPr>
              <w:pStyle w:val="TAC"/>
              <w:rPr>
                <w:lang w:eastAsia="zh-CN"/>
              </w:rPr>
            </w:pPr>
            <w:r>
              <w:rPr>
                <w:lang w:val="en-US" w:eastAsia="zh-CN"/>
              </w:rPr>
              <w:t>-50</w:t>
            </w:r>
          </w:p>
        </w:tc>
      </w:tr>
      <w:tr w:rsidR="001A3ABE" w14:paraId="64FDBAB2" w14:textId="77777777" w:rsidTr="00377818">
        <w:trPr>
          <w:jc w:val="center"/>
        </w:trPr>
        <w:tc>
          <w:tcPr>
            <w:tcW w:w="1006" w:type="dxa"/>
            <w:tcBorders>
              <w:top w:val="single" w:sz="4" w:space="0" w:color="auto"/>
              <w:left w:val="single" w:sz="4" w:space="0" w:color="auto"/>
              <w:bottom w:val="single" w:sz="4" w:space="0" w:color="auto"/>
              <w:right w:val="single" w:sz="4" w:space="0" w:color="auto"/>
            </w:tcBorders>
            <w:vAlign w:val="center"/>
          </w:tcPr>
          <w:p w14:paraId="2BE25E67" w14:textId="77777777" w:rsidR="001A3ABE" w:rsidRPr="006A41C5" w:rsidRDefault="001A3ABE" w:rsidP="00377818">
            <w:pPr>
              <w:pStyle w:val="TAC"/>
              <w:rPr>
                <w:highlight w:val="magenta"/>
                <w:lang w:eastAsia="zh-CN"/>
              </w:rPr>
            </w:pPr>
            <w:r>
              <w:rPr>
                <w:lang w:val="sv-SE" w:eastAsia="zh-CN"/>
              </w:rPr>
              <w:t>5</w:t>
            </w:r>
          </w:p>
        </w:tc>
        <w:tc>
          <w:tcPr>
            <w:tcW w:w="1006" w:type="dxa"/>
            <w:tcBorders>
              <w:top w:val="single" w:sz="4" w:space="0" w:color="auto"/>
              <w:left w:val="single" w:sz="4" w:space="0" w:color="auto"/>
              <w:bottom w:val="single" w:sz="4" w:space="0" w:color="auto"/>
              <w:right w:val="single" w:sz="4" w:space="0" w:color="auto"/>
            </w:tcBorders>
            <w:vAlign w:val="center"/>
          </w:tcPr>
          <w:p w14:paraId="264C62D2" w14:textId="77777777" w:rsidR="001A3ABE" w:rsidRPr="006A41C5" w:rsidRDefault="001A3ABE" w:rsidP="00377818">
            <w:pPr>
              <w:pStyle w:val="TAC"/>
              <w:rPr>
                <w:highlight w:val="magenta"/>
                <w:lang w:eastAsia="zh-CN"/>
              </w:rPr>
            </w:pPr>
            <w:r>
              <w:rPr>
                <w:lang w:val="sv-SE" w:eastAsia="zh-CN"/>
              </w:rPr>
              <w:t>4</w:t>
            </w:r>
          </w:p>
        </w:tc>
        <w:tc>
          <w:tcPr>
            <w:tcW w:w="960" w:type="dxa"/>
            <w:vMerge/>
            <w:tcBorders>
              <w:top w:val="single" w:sz="4" w:space="0" w:color="auto"/>
              <w:left w:val="single" w:sz="4" w:space="0" w:color="auto"/>
              <w:bottom w:val="single" w:sz="4" w:space="0" w:color="auto"/>
              <w:right w:val="single" w:sz="4" w:space="0" w:color="auto"/>
            </w:tcBorders>
            <w:vAlign w:val="center"/>
          </w:tcPr>
          <w:p w14:paraId="5B77DE1D"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2090F7D9" w14:textId="77777777" w:rsidR="001A3ABE" w:rsidRDefault="001A3ABE" w:rsidP="00377818">
            <w:pPr>
              <w:pStyle w:val="TAC"/>
              <w:rPr>
                <w:lang w:val="sv-SE"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7480F63A" w14:textId="77777777" w:rsidR="001A3ABE" w:rsidRDefault="001A3ABE" w:rsidP="00377818">
            <w:pPr>
              <w:pStyle w:val="TAC"/>
            </w:pPr>
            <w:r>
              <w:t>132</w:t>
            </w:r>
          </w:p>
        </w:tc>
        <w:tc>
          <w:tcPr>
            <w:tcW w:w="1121" w:type="dxa"/>
            <w:tcBorders>
              <w:top w:val="single" w:sz="4" w:space="0" w:color="auto"/>
              <w:left w:val="single" w:sz="4" w:space="0" w:color="auto"/>
              <w:bottom w:val="single" w:sz="4" w:space="0" w:color="auto"/>
              <w:right w:val="single" w:sz="4" w:space="0" w:color="auto"/>
            </w:tcBorders>
            <w:vAlign w:val="center"/>
          </w:tcPr>
          <w:p w14:paraId="12730A55"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62600AB6" w14:textId="77777777" w:rsidR="001A3ABE" w:rsidRDefault="001A3ABE" w:rsidP="00377818">
            <w:pPr>
              <w:pStyle w:val="TAC"/>
            </w:pPr>
            <w:r>
              <w:t>Note 6</w:t>
            </w:r>
          </w:p>
        </w:tc>
        <w:tc>
          <w:tcPr>
            <w:tcW w:w="853" w:type="dxa"/>
            <w:tcBorders>
              <w:top w:val="single" w:sz="4" w:space="0" w:color="auto"/>
              <w:left w:val="single" w:sz="4" w:space="0" w:color="auto"/>
              <w:bottom w:val="single" w:sz="4" w:space="0" w:color="auto"/>
              <w:right w:val="single" w:sz="4" w:space="0" w:color="auto"/>
            </w:tcBorders>
            <w:vAlign w:val="center"/>
          </w:tcPr>
          <w:p w14:paraId="1987CBED" w14:textId="77777777" w:rsidR="001A3ABE" w:rsidRDefault="001A3ABE" w:rsidP="00377818">
            <w:pPr>
              <w:pStyle w:val="TAC"/>
            </w:pPr>
            <w:r>
              <w:t>Note 6</w:t>
            </w:r>
          </w:p>
        </w:tc>
        <w:tc>
          <w:tcPr>
            <w:tcW w:w="1410" w:type="dxa"/>
            <w:tcBorders>
              <w:top w:val="single" w:sz="4" w:space="0" w:color="auto"/>
              <w:left w:val="single" w:sz="4" w:space="0" w:color="auto"/>
              <w:bottom w:val="single" w:sz="4" w:space="0" w:color="auto"/>
              <w:right w:val="single" w:sz="4" w:space="0" w:color="auto"/>
            </w:tcBorders>
            <w:vAlign w:val="center"/>
          </w:tcPr>
          <w:p w14:paraId="09A6F47B" w14:textId="77777777" w:rsidR="001A3ABE" w:rsidRDefault="001A3ABE" w:rsidP="00377818">
            <w:pPr>
              <w:pStyle w:val="TAC"/>
            </w:pPr>
            <w:r>
              <w:t>Note 6</w:t>
            </w:r>
          </w:p>
        </w:tc>
      </w:tr>
      <w:tr w:rsidR="001A3ABE" w14:paraId="3C09BC89" w14:textId="77777777" w:rsidTr="00377818">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74F0185A" w14:textId="77777777" w:rsidR="001A3ABE" w:rsidRDefault="001A3ABE" w:rsidP="00377818">
            <w:pPr>
              <w:pStyle w:val="TAN"/>
            </w:pPr>
            <w:r>
              <w:lastRenderedPageBreak/>
              <w:t>NOTE 1:</w:t>
            </w:r>
            <w:r>
              <w:tab/>
              <w:t>Minimum PRS bandwidth per PFL, which is minimum of the PRS bandwidths of the reference resource and the measured neighbour resource i among all the aggregated PFLs.</w:t>
            </w:r>
          </w:p>
          <w:p w14:paraId="39E31ECB" w14:textId="77777777" w:rsidR="001A3ABE" w:rsidRDefault="001A3ABE" w:rsidP="00377818">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430225">
              <w:rPr>
                <w:iCs/>
                <w:szCs w:val="18"/>
              </w:rPr>
              <w:t>and</w:t>
            </w:r>
            <w:r>
              <w:rPr>
                <w:i/>
                <w:szCs w:val="18"/>
              </w:rPr>
              <w:t xml:space="preserve"> dl-PRS-CombSizeN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59213360" w14:textId="77777777" w:rsidR="001A3ABE" w:rsidRDefault="001A3ABE" w:rsidP="00377818">
            <w:pPr>
              <w:pStyle w:val="TAN"/>
            </w:pPr>
            <w:r>
              <w:t>N</w:t>
            </w:r>
            <w:r>
              <w:rPr>
                <w:lang w:eastAsia="zh-CN"/>
              </w:rPr>
              <w:t>OTE</w:t>
            </w:r>
            <w:r>
              <w:t xml:space="preserve"> 3:</w:t>
            </w:r>
            <w:r>
              <w:tab/>
              <w:t>Io is assumed to have constant EPRE across the bandwidth.</w:t>
            </w:r>
          </w:p>
          <w:p w14:paraId="69BCDDB6" w14:textId="77777777" w:rsidR="001A3ABE" w:rsidRDefault="001A3ABE" w:rsidP="00377818">
            <w:pPr>
              <w:pStyle w:val="TAN"/>
            </w:pPr>
            <w:r>
              <w:t>N</w:t>
            </w:r>
            <w:r>
              <w:rPr>
                <w:lang w:eastAsia="zh-CN"/>
              </w:rPr>
              <w:t>OTE</w:t>
            </w:r>
            <w:r>
              <w:t xml:space="preserve"> 4:</w:t>
            </w:r>
            <w:r>
              <w:tab/>
              <w:t xml:space="preserve">NR operating band groups in FR1 are as defined in </w:t>
            </w:r>
            <w:r w:rsidRPr="00374636">
              <w:rPr>
                <w:lang w:eastAsia="zh-CN"/>
              </w:rPr>
              <w:t>TS 38.133</w:t>
            </w:r>
            <w:r>
              <w:rPr>
                <w:rFonts w:hint="eastAsia"/>
                <w:lang w:eastAsia="zh-CN"/>
              </w:rPr>
              <w:t xml:space="preserve"> </w:t>
            </w:r>
            <w:r w:rsidRPr="00374636">
              <w:rPr>
                <w:lang w:eastAsia="zh-CN"/>
              </w:rPr>
              <w:t>[50</w:t>
            </w:r>
            <w:r>
              <w:rPr>
                <w:rFonts w:hint="eastAsia"/>
                <w:lang w:eastAsia="zh-CN"/>
              </w:rPr>
              <w:t xml:space="preserve">] </w:t>
            </w:r>
            <w:r>
              <w:t>clause 3.5.2.</w:t>
            </w:r>
          </w:p>
          <w:p w14:paraId="0D928848" w14:textId="77777777" w:rsidR="001A3ABE" w:rsidRPr="006A41C5" w:rsidRDefault="001A3ABE" w:rsidP="00377818">
            <w:pPr>
              <w:pStyle w:val="TAN"/>
            </w:pPr>
            <w:r w:rsidRPr="006A41C5">
              <w:t>N</w:t>
            </w:r>
            <w:r w:rsidRPr="006A41C5">
              <w:rPr>
                <w:lang w:eastAsia="zh-CN"/>
              </w:rPr>
              <w:t>OTE</w:t>
            </w:r>
            <w:r w:rsidRPr="006A41C5">
              <w:t xml:space="preserve"> 5:</w:t>
            </w:r>
            <w:r w:rsidRPr="006A41C5">
              <w:tab/>
              <w:t>Tc is the basic timing unit defined in TS 38.211 [</w:t>
            </w:r>
            <w:r>
              <w:rPr>
                <w:rFonts w:hint="eastAsia"/>
                <w:lang w:eastAsia="zh-CN"/>
              </w:rPr>
              <w:t>53</w:t>
            </w:r>
            <w:r w:rsidRPr="006A41C5">
              <w:t xml:space="preserve">]. </w:t>
            </w:r>
          </w:p>
          <w:p w14:paraId="4982DA9E" w14:textId="77777777" w:rsidR="001A3ABE" w:rsidRDefault="001A3ABE" w:rsidP="00377818">
            <w:pPr>
              <w:pStyle w:val="TAN"/>
            </w:pPr>
            <w:r>
              <w:t>NOTE 6:</w:t>
            </w:r>
            <w:r>
              <w:tab/>
              <w:t>The same bands and the same Io conditions for each band apply for this requirement as for the corresponding requirement with the PRS bandwidth of the smallest PRB number for the corresponding SCS.</w:t>
            </w:r>
          </w:p>
        </w:tc>
      </w:tr>
    </w:tbl>
    <w:p w14:paraId="5C92A524" w14:textId="77777777" w:rsidR="001A3ABE" w:rsidRDefault="001A3ABE" w:rsidP="001A3ABE"/>
    <w:p w14:paraId="00D639F6" w14:textId="77777777" w:rsidR="001A3ABE" w:rsidRDefault="001A3ABE" w:rsidP="001A3ABE">
      <w:pPr>
        <w:pStyle w:val="TH"/>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-2: RSTD absolute accuracy in FR2 for AWGN channel</w:t>
      </w:r>
    </w:p>
    <w:tbl>
      <w:tblPr>
        <w:tblW w:w="0" w:type="auto"/>
        <w:jc w:val="center"/>
        <w:tblLook w:val="04A0" w:firstRow="1" w:lastRow="0" w:firstColumn="1" w:lastColumn="0" w:noHBand="0" w:noVBand="1"/>
      </w:tblPr>
      <w:tblGrid>
        <w:gridCol w:w="1122"/>
        <w:gridCol w:w="1121"/>
        <w:gridCol w:w="981"/>
        <w:gridCol w:w="630"/>
        <w:gridCol w:w="1230"/>
        <w:gridCol w:w="1202"/>
        <w:gridCol w:w="1897"/>
        <w:gridCol w:w="1448"/>
      </w:tblGrid>
      <w:tr w:rsidR="001A3ABE" w14:paraId="71418236" w14:textId="77777777" w:rsidTr="00377818">
        <w:trPr>
          <w:jc w:val="center"/>
        </w:trPr>
        <w:tc>
          <w:tcPr>
            <w:tcW w:w="0" w:type="auto"/>
            <w:vMerge w:val="restart"/>
            <w:tcBorders>
              <w:top w:val="single" w:sz="4" w:space="0" w:color="auto"/>
              <w:left w:val="single" w:sz="4" w:space="0" w:color="auto"/>
              <w:right w:val="single" w:sz="6" w:space="0" w:color="auto"/>
            </w:tcBorders>
            <w:vAlign w:val="center"/>
          </w:tcPr>
          <w:p w14:paraId="357A4AB7" w14:textId="77777777" w:rsidR="001A3ABE" w:rsidRDefault="001A3ABE" w:rsidP="00377818">
            <w:pPr>
              <w:pStyle w:val="TAH"/>
              <w:rPr>
                <w:rFonts w:cs="Arial"/>
              </w:rPr>
            </w:pPr>
            <w:r>
              <w:t>Accuracy for 2 PFLs</w:t>
            </w:r>
          </w:p>
        </w:tc>
        <w:tc>
          <w:tcPr>
            <w:tcW w:w="0" w:type="auto"/>
            <w:vMerge w:val="restart"/>
            <w:tcBorders>
              <w:top w:val="single" w:sz="4" w:space="0" w:color="auto"/>
              <w:left w:val="single" w:sz="4" w:space="0" w:color="auto"/>
              <w:bottom w:val="single" w:sz="6" w:space="0" w:color="auto"/>
              <w:right w:val="single" w:sz="6" w:space="0" w:color="auto"/>
            </w:tcBorders>
            <w:vAlign w:val="center"/>
          </w:tcPr>
          <w:p w14:paraId="2F9118BD" w14:textId="77777777" w:rsidR="001A3ABE" w:rsidRDefault="001A3ABE" w:rsidP="00377818">
            <w:pPr>
              <w:pStyle w:val="TAH"/>
              <w:rPr>
                <w:rFonts w:cs="Arial"/>
              </w:rPr>
            </w:pPr>
            <w:r>
              <w:rPr>
                <w:rFonts w:cs="Arial"/>
              </w:rPr>
              <w:t>Accuracy</w:t>
            </w:r>
            <w:r>
              <w:t xml:space="preserve"> for 3 PFLs</w:t>
            </w:r>
          </w:p>
        </w:tc>
        <w:tc>
          <w:tcPr>
            <w:tcW w:w="0" w:type="auto"/>
            <w:gridSpan w:val="6"/>
            <w:tcBorders>
              <w:top w:val="single" w:sz="4" w:space="0" w:color="auto"/>
              <w:left w:val="single" w:sz="6" w:space="0" w:color="auto"/>
              <w:bottom w:val="single" w:sz="6" w:space="0" w:color="auto"/>
              <w:right w:val="single" w:sz="4" w:space="0" w:color="auto"/>
            </w:tcBorders>
            <w:vAlign w:val="center"/>
          </w:tcPr>
          <w:p w14:paraId="6C6EC9D3" w14:textId="77777777" w:rsidR="001A3ABE" w:rsidRDefault="001A3ABE" w:rsidP="00377818">
            <w:pPr>
              <w:pStyle w:val="TAH"/>
              <w:rPr>
                <w:rFonts w:cs="Arial"/>
              </w:rPr>
            </w:pPr>
            <w:r>
              <w:rPr>
                <w:rFonts w:cs="Arial"/>
              </w:rPr>
              <w:t>Conditions</w:t>
            </w:r>
          </w:p>
        </w:tc>
      </w:tr>
      <w:tr w:rsidR="001A3ABE" w14:paraId="4E7BDA77" w14:textId="77777777" w:rsidTr="00377818">
        <w:trPr>
          <w:jc w:val="center"/>
        </w:trPr>
        <w:tc>
          <w:tcPr>
            <w:tcW w:w="0" w:type="auto"/>
            <w:vMerge/>
            <w:tcBorders>
              <w:left w:val="single" w:sz="4" w:space="0" w:color="auto"/>
              <w:right w:val="single" w:sz="6" w:space="0" w:color="auto"/>
            </w:tcBorders>
            <w:vAlign w:val="center"/>
          </w:tcPr>
          <w:p w14:paraId="792D3472"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5641E9BB" w14:textId="77777777" w:rsidR="001A3ABE" w:rsidRDefault="001A3ABE" w:rsidP="00377818">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tcPr>
          <w:p w14:paraId="39B08F90" w14:textId="77777777" w:rsidR="001A3ABE" w:rsidRDefault="001A3ABE" w:rsidP="00377818">
            <w:pPr>
              <w:pStyle w:val="TAH"/>
              <w:rPr>
                <w:rFonts w:cs="Arial"/>
              </w:rPr>
            </w:pPr>
            <w:r>
              <w:rPr>
                <w:rFonts w:cs="Arial"/>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tcPr>
          <w:p w14:paraId="45805EFB" w14:textId="77777777" w:rsidR="001A3ABE" w:rsidRDefault="001A3ABE" w:rsidP="00377818">
            <w:pPr>
              <w:pStyle w:val="TAH"/>
              <w:rPr>
                <w:rFonts w:cs="Arial"/>
                <w:lang w:eastAsia="zh-CN"/>
              </w:rPr>
            </w:pPr>
            <w:r>
              <w:rPr>
                <w:rFonts w:cs="Arial"/>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68C88A97" w14:textId="77777777" w:rsidR="001A3ABE" w:rsidRDefault="001A3ABE" w:rsidP="00377818">
            <w:pPr>
              <w:pStyle w:val="TAH"/>
              <w:rPr>
                <w:rFonts w:cs="Arial"/>
                <w:lang w:eastAsia="zh-CN"/>
              </w:rPr>
            </w:pPr>
            <w:r>
              <w:rPr>
                <w:rFonts w:cs="Arial"/>
                <w:lang w:eastAsia="zh-CN"/>
              </w:rPr>
              <w:t>PRS bandwidth per PFL</w:t>
            </w:r>
          </w:p>
          <w:p w14:paraId="7079A0AA" w14:textId="77777777" w:rsidR="001A3ABE" w:rsidRDefault="001A3ABE" w:rsidP="00377818">
            <w:pPr>
              <w:pStyle w:val="TAH"/>
              <w:rPr>
                <w:rFonts w:cs="Arial"/>
              </w:rPr>
            </w:pPr>
            <w:r>
              <w:rPr>
                <w:rFonts w:cs="Arial"/>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0515837C" w14:textId="77777777" w:rsidR="001A3ABE" w:rsidRDefault="001A3ABE" w:rsidP="00377818">
            <w:pPr>
              <w:pStyle w:val="TAH"/>
              <w:rPr>
                <w:rFonts w:cs="Arial"/>
                <w:lang w:eastAsia="zh-CN"/>
              </w:rPr>
            </w:pPr>
            <w:r>
              <w:rPr>
                <w:rFonts w:cs="Arial"/>
                <w:lang w:eastAsia="zh-CN"/>
              </w:rPr>
              <w:t xml:space="preserve">PRS resource repetition </w:t>
            </w:r>
          </w:p>
          <w:p w14:paraId="2561EAEA" w14:textId="77777777" w:rsidR="001A3ABE" w:rsidRDefault="001A3ABE" w:rsidP="00377818">
            <w:pPr>
              <w:pStyle w:val="TAH"/>
              <w:rPr>
                <w:rFonts w:cs="Arial"/>
                <w:lang w:eastAsia="zh-CN"/>
              </w:rPr>
            </w:pPr>
            <w:r>
              <w:rPr>
                <w:rFonts w:cs="Arial"/>
                <w:lang w:eastAsia="zh-CN"/>
              </w:rPr>
              <w:t>(</w:t>
            </w:r>
            <m:oMath>
              <m:sSubSup>
                <m:sSubSupPr>
                  <m:ctrlPr>
                    <w:rPr>
                      <w:rFonts w:ascii="Cambria Math" w:hAnsi="Cambria Math" w:cs="Arial"/>
                      <w:bCs/>
                      <w:i/>
                      <w:iCs/>
                    </w:rPr>
                  </m:ctrlPr>
                </m:sSubSupPr>
                <m:e>
                  <m:r>
                    <m:rPr>
                      <m:sty m:val="b"/>
                    </m:rPr>
                    <w:rPr>
                      <w:rFonts w:ascii="Cambria Math" w:hAnsi="Cambria Math" w:cs="Arial"/>
                      <w:lang w:eastAsia="zh-CN"/>
                    </w:rPr>
                    <m:t>T</m:t>
                  </m:r>
                </m:e>
                <m:sub>
                  <m:r>
                    <m:rPr>
                      <m:nor/>
                    </m:rPr>
                    <w:rPr>
                      <w:rFonts w:cs="Arial"/>
                      <w:bCs/>
                      <w:lang w:eastAsia="zh-CN"/>
                    </w:rPr>
                    <m:t>rep</m:t>
                  </m:r>
                </m:sub>
                <m:sup>
                  <m:r>
                    <m:rPr>
                      <m:nor/>
                    </m:rPr>
                    <w:rPr>
                      <w:rFonts w:cs="Arial"/>
                      <w:bCs/>
                      <w:lang w:eastAsia="zh-CN"/>
                    </w:rPr>
                    <m:t>PRS</m:t>
                  </m:r>
                </m:sup>
              </m:sSubSup>
              <m:r>
                <m:rPr>
                  <m:sty m:val="b"/>
                </m:rPr>
                <w:rPr>
                  <w:rFonts w:ascii="Cambria Math" w:hAnsi="Cambria Math" w:cs="Arial"/>
                  <w:lang w:eastAsia="zh-CN"/>
                </w:rPr>
                <m:t>*</m:t>
              </m:r>
              <m:sSub>
                <m:sSubPr>
                  <m:ctrlPr>
                    <w:rPr>
                      <w:rFonts w:ascii="Cambria Math" w:hAnsi="Cambria Math" w:cs="Arial"/>
                      <w:bCs/>
                      <w:i/>
                      <w:iCs/>
                    </w:rPr>
                  </m:ctrlPr>
                </m:sSubPr>
                <m:e>
                  <m:r>
                    <m:rPr>
                      <m:sty m:val="b"/>
                    </m:rPr>
                    <w:rPr>
                      <w:rFonts w:ascii="Cambria Math" w:hAnsi="Cambria Math" w:cs="Arial"/>
                      <w:lang w:eastAsia="zh-CN"/>
                    </w:rPr>
                    <m:t>L</m:t>
                  </m:r>
                </m:e>
                <m:sub>
                  <m:r>
                    <m:rPr>
                      <m:nor/>
                    </m:rPr>
                    <w:rPr>
                      <w:rFonts w:cs="Arial"/>
                      <w:bCs/>
                      <w:lang w:eastAsia="zh-CN"/>
                    </w:rPr>
                    <m:t>PRS</m:t>
                  </m:r>
                </m:sub>
              </m:sSub>
              <m:r>
                <m:rPr>
                  <m:sty m:val="b"/>
                </m:rPr>
                <w:rPr>
                  <w:rFonts w:ascii="Cambria Math" w:hAnsi="Cambria Math" w:cs="Arial"/>
                  <w:lang w:eastAsia="zh-CN"/>
                </w:rPr>
                <m:t>/</m:t>
              </m:r>
              <m:sSubSup>
                <m:sSubSupPr>
                  <m:ctrlPr>
                    <w:rPr>
                      <w:rFonts w:ascii="Cambria Math" w:hAnsi="Cambria Math" w:cs="Arial"/>
                      <w:bCs/>
                      <w:i/>
                      <w:iCs/>
                    </w:rPr>
                  </m:ctrlPr>
                </m:sSubSupPr>
                <m:e>
                  <m:r>
                    <m:rPr>
                      <m:sty m:val="b"/>
                    </m:rPr>
                    <w:rPr>
                      <w:rFonts w:ascii="Cambria Math" w:hAnsi="Cambria Math" w:cs="Arial"/>
                      <w:lang w:eastAsia="zh-CN"/>
                    </w:rPr>
                    <m:t>K</m:t>
                  </m:r>
                </m:e>
                <m:sub>
                  <m:r>
                    <m:rPr>
                      <m:nor/>
                    </m:rPr>
                    <w:rPr>
                      <w:rFonts w:cs="Arial"/>
                      <w:bCs/>
                      <w:lang w:eastAsia="zh-CN"/>
                    </w:rPr>
                    <m:t>comb</m:t>
                  </m:r>
                </m:sub>
                <m:sup>
                  <m:r>
                    <m:rPr>
                      <m:nor/>
                    </m:rPr>
                    <w:rPr>
                      <w:rFonts w:cs="Arial"/>
                      <w:bCs/>
                      <w:lang w:eastAsia="zh-CN"/>
                    </w:rPr>
                    <m:t>PRS</m:t>
                  </m:r>
                </m:sup>
              </m:sSubSup>
            </m:oMath>
            <w:r>
              <w:rPr>
                <w:rFonts w:cs="Arial"/>
                <w:lang w:eastAsia="zh-CN"/>
              </w:rPr>
              <w:t xml:space="preserve">)          </w:t>
            </w:r>
            <w:r>
              <w:rPr>
                <w:rFonts w:cs="Arial"/>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387DD5B2" w14:textId="77777777" w:rsidR="001A3ABE" w:rsidRDefault="001A3ABE" w:rsidP="00377818">
            <w:pPr>
              <w:pStyle w:val="TAH"/>
              <w:rPr>
                <w:rFonts w:cs="Arial"/>
              </w:rPr>
            </w:pPr>
            <w:r>
              <w:rPr>
                <w:rFonts w:cs="Arial"/>
              </w:rPr>
              <w:t>Io</w:t>
            </w:r>
            <w:r>
              <w:rPr>
                <w:rFonts w:cs="Arial"/>
                <w:vertAlign w:val="superscript"/>
                <w:lang w:eastAsia="zh-CN"/>
              </w:rPr>
              <w:t xml:space="preserve"> Note 3</w:t>
            </w:r>
            <w:r>
              <w:rPr>
                <w:rFonts w:cs="Arial"/>
              </w:rPr>
              <w:t xml:space="preserve"> range</w:t>
            </w:r>
          </w:p>
        </w:tc>
      </w:tr>
      <w:tr w:rsidR="001A3ABE" w14:paraId="4416F8A1" w14:textId="77777777" w:rsidTr="00377818">
        <w:trPr>
          <w:jc w:val="center"/>
        </w:trPr>
        <w:tc>
          <w:tcPr>
            <w:tcW w:w="0" w:type="auto"/>
            <w:vMerge/>
            <w:tcBorders>
              <w:left w:val="single" w:sz="4" w:space="0" w:color="auto"/>
              <w:bottom w:val="single" w:sz="6" w:space="0" w:color="auto"/>
              <w:right w:val="single" w:sz="6" w:space="0" w:color="auto"/>
            </w:tcBorders>
            <w:vAlign w:val="center"/>
          </w:tcPr>
          <w:p w14:paraId="0078E80B"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396A952F"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4" w:space="0" w:color="auto"/>
            </w:tcBorders>
            <w:vAlign w:val="center"/>
          </w:tcPr>
          <w:p w14:paraId="48EA05D7" w14:textId="77777777" w:rsidR="001A3ABE" w:rsidRDefault="001A3ABE" w:rsidP="00377818">
            <w:pPr>
              <w:pStyle w:val="TAH"/>
            </w:pPr>
          </w:p>
        </w:tc>
        <w:tc>
          <w:tcPr>
            <w:tcW w:w="0" w:type="auto"/>
            <w:vMerge/>
            <w:tcBorders>
              <w:top w:val="single" w:sz="6" w:space="0" w:color="auto"/>
              <w:left w:val="single" w:sz="4" w:space="0" w:color="auto"/>
              <w:bottom w:val="single" w:sz="6" w:space="0" w:color="auto"/>
              <w:right w:val="single" w:sz="6" w:space="0" w:color="auto"/>
            </w:tcBorders>
            <w:vAlign w:val="center"/>
          </w:tcPr>
          <w:p w14:paraId="54EEDF46" w14:textId="77777777" w:rsidR="001A3ABE" w:rsidRDefault="001A3ABE" w:rsidP="00377818">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AF855EC"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5405223D" w14:textId="77777777" w:rsidR="001A3ABE" w:rsidRDefault="001A3ABE" w:rsidP="00377818">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3FF6064" w14:textId="77777777" w:rsidR="001A3ABE" w:rsidRDefault="001A3ABE" w:rsidP="00377818">
            <w:pPr>
              <w:pStyle w:val="TAH"/>
              <w:rPr>
                <w:rFonts w:cs="Arial"/>
              </w:rPr>
            </w:pPr>
            <w:r>
              <w:rPr>
                <w:rFonts w:cs="Arial"/>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tcPr>
          <w:p w14:paraId="5721BB30" w14:textId="77777777" w:rsidR="001A3ABE" w:rsidRDefault="001A3ABE" w:rsidP="00377818">
            <w:pPr>
              <w:pStyle w:val="TAH"/>
              <w:rPr>
                <w:rFonts w:cs="Arial"/>
              </w:rPr>
            </w:pPr>
            <w:r>
              <w:rPr>
                <w:rFonts w:cs="Arial"/>
              </w:rPr>
              <w:t>Maximum Io</w:t>
            </w:r>
          </w:p>
        </w:tc>
      </w:tr>
      <w:tr w:rsidR="001A3ABE" w14:paraId="18F00D9F" w14:textId="77777777" w:rsidTr="00377818">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04D0A4F" w14:textId="77777777" w:rsidR="001A3ABE" w:rsidRDefault="001A3ABE" w:rsidP="00377818">
            <w:pPr>
              <w:pStyle w:val="TAH"/>
              <w:rPr>
                <w:rFonts w:cs="Arial"/>
              </w:rPr>
            </w:pPr>
            <w:r>
              <w:rPr>
                <w:rFonts w:cs="Arial"/>
              </w:rPr>
              <w:t>Tc</w:t>
            </w:r>
            <w:r>
              <w:rPr>
                <w:rFonts w:cs="Arial"/>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tcPr>
          <w:p w14:paraId="66916006" w14:textId="77777777" w:rsidR="001A3ABE" w:rsidRDefault="001A3ABE" w:rsidP="00377818">
            <w:pPr>
              <w:pStyle w:val="TAH"/>
              <w:rPr>
                <w:rFonts w:cs="Arial"/>
              </w:rPr>
            </w:pPr>
            <w:r>
              <w:rPr>
                <w:rFonts w:cs="Arial"/>
              </w:rPr>
              <w:t>dB</w:t>
            </w:r>
          </w:p>
        </w:tc>
        <w:tc>
          <w:tcPr>
            <w:tcW w:w="0" w:type="auto"/>
            <w:tcBorders>
              <w:top w:val="single" w:sz="6" w:space="0" w:color="auto"/>
              <w:left w:val="single" w:sz="4" w:space="0" w:color="auto"/>
              <w:bottom w:val="single" w:sz="6" w:space="0" w:color="auto"/>
              <w:right w:val="single" w:sz="6" w:space="0" w:color="auto"/>
            </w:tcBorders>
            <w:vAlign w:val="center"/>
          </w:tcPr>
          <w:p w14:paraId="721DB286" w14:textId="77777777" w:rsidR="001A3ABE" w:rsidRDefault="001A3ABE" w:rsidP="00377818">
            <w:pPr>
              <w:pStyle w:val="TAH"/>
              <w:rPr>
                <w:rFonts w:cs="Arial"/>
                <w:lang w:eastAsia="zh-CN"/>
              </w:rPr>
            </w:pPr>
            <w:r>
              <w:rPr>
                <w:rFonts w:cs="Arial"/>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tcPr>
          <w:p w14:paraId="7856B18B" w14:textId="77777777" w:rsidR="001A3ABE" w:rsidRDefault="001A3ABE" w:rsidP="00377818">
            <w:pPr>
              <w:pStyle w:val="TAH"/>
              <w:rPr>
                <w:rFonts w:cs="Arial"/>
              </w:rPr>
            </w:pPr>
            <w:r>
              <w:rPr>
                <w:rFonts w:cs="Arial"/>
              </w:rPr>
              <w:t>PRB</w:t>
            </w:r>
          </w:p>
        </w:tc>
        <w:tc>
          <w:tcPr>
            <w:tcW w:w="0" w:type="auto"/>
            <w:tcBorders>
              <w:top w:val="single" w:sz="6" w:space="0" w:color="auto"/>
              <w:left w:val="single" w:sz="6" w:space="0" w:color="auto"/>
              <w:bottom w:val="single" w:sz="6" w:space="0" w:color="auto"/>
              <w:right w:val="single" w:sz="6" w:space="0" w:color="auto"/>
            </w:tcBorders>
            <w:vAlign w:val="center"/>
          </w:tcPr>
          <w:p w14:paraId="30E60CDF" w14:textId="77777777" w:rsidR="001A3ABE" w:rsidRDefault="001A3ABE" w:rsidP="00377818">
            <w:pPr>
              <w:pStyle w:val="TAH"/>
              <w:rPr>
                <w:rFonts w:cs="Arial"/>
              </w:rPr>
            </w:pPr>
          </w:p>
        </w:tc>
        <w:tc>
          <w:tcPr>
            <w:tcW w:w="0" w:type="auto"/>
            <w:tcBorders>
              <w:top w:val="single" w:sz="6" w:space="0" w:color="auto"/>
              <w:left w:val="single" w:sz="6" w:space="0" w:color="auto"/>
              <w:bottom w:val="single" w:sz="6" w:space="0" w:color="auto"/>
              <w:right w:val="single" w:sz="6" w:space="0" w:color="auto"/>
            </w:tcBorders>
            <w:vAlign w:val="center"/>
          </w:tcPr>
          <w:p w14:paraId="048885BB" w14:textId="77777777" w:rsidR="001A3ABE" w:rsidRDefault="001A3ABE" w:rsidP="00377818">
            <w:pPr>
              <w:pStyle w:val="TAH"/>
              <w:rPr>
                <w:rFonts w:cs="Arial"/>
              </w:rPr>
            </w:pPr>
            <w:r>
              <w:rPr>
                <w:rFonts w:cs="Arial"/>
              </w:rPr>
              <w:t>dBm/SCS</w:t>
            </w:r>
            <w:r>
              <w:rPr>
                <w:rFonts w:cs="Arial"/>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tcPr>
          <w:p w14:paraId="047F0BB0" w14:textId="77777777" w:rsidR="001A3ABE" w:rsidRDefault="001A3ABE" w:rsidP="00377818">
            <w:pPr>
              <w:pStyle w:val="TAH"/>
              <w:rPr>
                <w:rFonts w:cs="Arial"/>
              </w:rPr>
            </w:pPr>
            <w:r>
              <w:rPr>
                <w:rFonts w:cs="Arial"/>
              </w:rPr>
              <w:t>dBm/BW</w:t>
            </w:r>
            <w:r>
              <w:rPr>
                <w:rFonts w:cs="Arial"/>
                <w:vertAlign w:val="subscript"/>
              </w:rPr>
              <w:t>Channel</w:t>
            </w:r>
          </w:p>
        </w:tc>
      </w:tr>
      <w:tr w:rsidR="001A3ABE" w14:paraId="3CB4665E"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C474675" w14:textId="77777777" w:rsidR="001A3ABE" w:rsidRPr="00150958" w:rsidRDefault="001A3ABE" w:rsidP="00377818">
            <w:pPr>
              <w:pStyle w:val="TAC"/>
              <w:rPr>
                <w:rFonts w:cs="Arial"/>
                <w:bCs/>
                <w:sz w:val="16"/>
                <w:szCs w:val="16"/>
                <w:highlight w:val="magenta"/>
                <w:lang w:eastAsia="zh-CN"/>
              </w:rPr>
            </w:pPr>
            <w:r w:rsidRPr="001D3DED">
              <w:rPr>
                <w:lang w:val="sv-SE" w:eastAsia="zh-CN"/>
              </w:rPr>
              <w:t>1</w:t>
            </w:r>
            <w:r>
              <w:rPr>
                <w:lang w:val="sv-SE" w:eastAsia="zh-CN"/>
              </w:rPr>
              <w:t>1</w:t>
            </w:r>
          </w:p>
        </w:tc>
        <w:tc>
          <w:tcPr>
            <w:tcW w:w="0" w:type="auto"/>
            <w:tcBorders>
              <w:top w:val="single" w:sz="6" w:space="0" w:color="auto"/>
              <w:left w:val="single" w:sz="4" w:space="0" w:color="auto"/>
              <w:bottom w:val="single" w:sz="6" w:space="0" w:color="auto"/>
              <w:right w:val="single" w:sz="6" w:space="0" w:color="auto"/>
            </w:tcBorders>
            <w:vAlign w:val="center"/>
          </w:tcPr>
          <w:p w14:paraId="6566CB19" w14:textId="77777777" w:rsidR="001A3ABE" w:rsidRPr="00150958" w:rsidRDefault="001A3ABE" w:rsidP="00377818">
            <w:pPr>
              <w:pStyle w:val="TAC"/>
              <w:rPr>
                <w:rFonts w:cs="Arial"/>
                <w:bCs/>
                <w:sz w:val="16"/>
                <w:szCs w:val="16"/>
                <w:highlight w:val="magenta"/>
                <w:lang w:eastAsia="zh-CN"/>
              </w:rPr>
            </w:pPr>
            <w:r>
              <w:rPr>
                <w:rFonts w:cs="Arial"/>
                <w:bCs/>
                <w:sz w:val="16"/>
                <w:szCs w:val="16"/>
                <w:lang w:val="sv-SE" w:eastAsia="zh-CN"/>
              </w:rPr>
              <w:t>6</w:t>
            </w:r>
          </w:p>
        </w:tc>
        <w:tc>
          <w:tcPr>
            <w:tcW w:w="0" w:type="auto"/>
            <w:vMerge w:val="restart"/>
            <w:tcBorders>
              <w:top w:val="single" w:sz="6" w:space="0" w:color="auto"/>
              <w:left w:val="single" w:sz="6" w:space="0" w:color="auto"/>
              <w:bottom w:val="nil"/>
              <w:right w:val="single" w:sz="4" w:space="0" w:color="auto"/>
            </w:tcBorders>
            <w:vAlign w:val="center"/>
          </w:tcPr>
          <w:p w14:paraId="338A5AB2" w14:textId="77777777" w:rsidR="001A3ABE" w:rsidRDefault="001A3ABE" w:rsidP="00377818">
            <w:pPr>
              <w:pStyle w:val="TAC"/>
              <w:rPr>
                <w:rFonts w:cs="Arial"/>
              </w:rPr>
            </w:pPr>
            <w:r>
              <w:rPr>
                <w:rFonts w:cs="Arial"/>
              </w:rPr>
              <w:t>(PRS Ês/Iot)</w:t>
            </w:r>
            <w:r>
              <w:rPr>
                <w:rFonts w:cs="Arial"/>
                <w:vertAlign w:val="subscript"/>
              </w:rPr>
              <w:t xml:space="preserve">ref </w:t>
            </w:r>
            <w:r>
              <w:rPr>
                <w:rFonts w:cs="Arial"/>
              </w:rPr>
              <w:t>≥-6dB</w:t>
            </w:r>
          </w:p>
          <w:p w14:paraId="5DC6259F" w14:textId="77777777" w:rsidR="001A3ABE" w:rsidRDefault="001A3ABE" w:rsidP="00377818">
            <w:pPr>
              <w:pStyle w:val="TAC"/>
              <w:rPr>
                <w:rFonts w:cs="Arial"/>
              </w:rPr>
            </w:pPr>
          </w:p>
          <w:p w14:paraId="159E1F21" w14:textId="77777777" w:rsidR="001A3ABE" w:rsidRPr="006834C1" w:rsidRDefault="001A3ABE" w:rsidP="00377818">
            <w:pPr>
              <w:pStyle w:val="TAC"/>
              <w:rPr>
                <w:rFonts w:cs="Arial"/>
                <w:b/>
                <w:sz w:val="16"/>
                <w:szCs w:val="16"/>
                <w:lang w:val="sv-SE"/>
              </w:rPr>
            </w:pPr>
            <w:r>
              <w:rPr>
                <w:rFonts w:cs="Arial"/>
              </w:rPr>
              <w:t xml:space="preserve"> </w:t>
            </w:r>
            <w:r w:rsidRPr="006834C1">
              <w:rPr>
                <w:rFonts w:cs="Arial"/>
                <w:lang w:val="sv-SE"/>
              </w:rPr>
              <w:t>(PRS Ês/Iot)</w:t>
            </w:r>
            <w:r w:rsidRPr="006834C1">
              <w:rPr>
                <w:rFonts w:cs="Arial"/>
                <w:i/>
                <w:vertAlign w:val="subscript"/>
                <w:lang w:val="sv-SE"/>
              </w:rPr>
              <w:t>i</w:t>
            </w:r>
            <w:r w:rsidRPr="006834C1">
              <w:rPr>
                <w:rFonts w:cs="Arial"/>
                <w:lang w:val="sv-SE"/>
              </w:rPr>
              <w:t xml:space="preserve"> ≥-13dB</w:t>
            </w:r>
          </w:p>
        </w:tc>
        <w:tc>
          <w:tcPr>
            <w:tcW w:w="0" w:type="auto"/>
            <w:vMerge w:val="restart"/>
            <w:tcBorders>
              <w:top w:val="single" w:sz="6" w:space="0" w:color="auto"/>
              <w:left w:val="single" w:sz="4" w:space="0" w:color="auto"/>
              <w:bottom w:val="nil"/>
              <w:right w:val="single" w:sz="6" w:space="0" w:color="auto"/>
            </w:tcBorders>
            <w:vAlign w:val="center"/>
          </w:tcPr>
          <w:p w14:paraId="6E1CEAB6" w14:textId="77777777" w:rsidR="001A3ABE" w:rsidRDefault="001A3ABE" w:rsidP="00377818">
            <w:pPr>
              <w:pStyle w:val="TAC"/>
              <w:rPr>
                <w:rFonts w:cs="Arial"/>
                <w:lang w:eastAsia="zh-CN"/>
              </w:rPr>
            </w:pPr>
            <w:r>
              <w:rPr>
                <w:rFonts w:cs="Arial"/>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tcPr>
          <w:p w14:paraId="66652B05" w14:textId="77777777" w:rsidR="001A3ABE" w:rsidRDefault="001A3ABE" w:rsidP="00377818">
            <w:pPr>
              <w:pStyle w:val="TAC"/>
              <w:rPr>
                <w:rFonts w:cs="Arial"/>
                <w:b/>
                <w:sz w:val="16"/>
                <w:szCs w:val="16"/>
              </w:rPr>
            </w:pPr>
            <w:r>
              <w:rPr>
                <w:rFonts w:cs="Arial"/>
              </w:rPr>
              <w:t>≥ 64</w:t>
            </w:r>
          </w:p>
        </w:tc>
        <w:tc>
          <w:tcPr>
            <w:tcW w:w="0" w:type="auto"/>
            <w:tcBorders>
              <w:top w:val="single" w:sz="6" w:space="0" w:color="auto"/>
              <w:left w:val="single" w:sz="6" w:space="0" w:color="auto"/>
              <w:bottom w:val="single" w:sz="6" w:space="0" w:color="auto"/>
              <w:right w:val="single" w:sz="6" w:space="0" w:color="auto"/>
            </w:tcBorders>
            <w:vAlign w:val="center"/>
          </w:tcPr>
          <w:p w14:paraId="52305607" w14:textId="77777777" w:rsidR="001A3ABE" w:rsidRDefault="001A3ABE" w:rsidP="00377818">
            <w:pPr>
              <w:pStyle w:val="TAC"/>
              <w:rPr>
                <w:rFonts w:cs="Arial"/>
                <w:b/>
              </w:rPr>
            </w:pPr>
            <w:r>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23612402" w14:textId="77777777" w:rsidR="001A3ABE" w:rsidRDefault="001A3ABE" w:rsidP="00377818">
            <w:pPr>
              <w:pStyle w:val="TAC"/>
              <w:rPr>
                <w:rFonts w:cs="Arial"/>
                <w:b/>
                <w:sz w:val="16"/>
                <w:szCs w:val="16"/>
              </w:rPr>
            </w:pPr>
            <w:r>
              <w:rPr>
                <w:rFonts w:cs="Arial"/>
              </w:rPr>
              <w:t xml:space="preserve">Same value as PRS_RP in </w:t>
            </w:r>
            <w:r w:rsidRPr="00E96626">
              <w:rPr>
                <w:rFonts w:hint="eastAsia"/>
                <w:szCs w:val="24"/>
                <w:lang w:eastAsia="zh-CN"/>
              </w:rPr>
              <w:t>TS 38.133</w:t>
            </w:r>
            <w:r>
              <w:rPr>
                <w:rFonts w:cs="Arial" w:hint="eastAsia"/>
                <w:lang w:eastAsia="zh-CN"/>
              </w:rPr>
              <w:t xml:space="preserve"> [50] </w:t>
            </w:r>
            <w:r>
              <w:rPr>
                <w:rFonts w:cs="Arial"/>
              </w:rPr>
              <w:t>table B.2.</w:t>
            </w:r>
            <w:r>
              <w:rPr>
                <w:rFonts w:cs="Arial"/>
                <w:lang w:eastAsia="zh-CN"/>
              </w:rPr>
              <w:t>14</w:t>
            </w:r>
            <w:r>
              <w:rPr>
                <w:rFonts w:cs="Arial"/>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60AF35EB" w14:textId="77777777" w:rsidR="001A3ABE" w:rsidRDefault="001A3ABE" w:rsidP="00377818">
            <w:pPr>
              <w:pStyle w:val="TAC"/>
              <w:rPr>
                <w:rFonts w:cs="Arial"/>
                <w:b/>
                <w:sz w:val="16"/>
                <w:szCs w:val="16"/>
              </w:rPr>
            </w:pPr>
            <w:r>
              <w:rPr>
                <w:rFonts w:cs="Arial"/>
                <w:lang w:eastAsia="zh-CN"/>
              </w:rPr>
              <w:t>-50</w:t>
            </w:r>
          </w:p>
        </w:tc>
      </w:tr>
      <w:tr w:rsidR="001A3ABE" w14:paraId="3DEBE53D"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FC7F07F" w14:textId="77777777" w:rsidR="001A3ABE" w:rsidRPr="00150958" w:rsidRDefault="001A3ABE" w:rsidP="00377818">
            <w:pPr>
              <w:pStyle w:val="TAC"/>
              <w:rPr>
                <w:rFonts w:cs="Arial"/>
                <w:bCs/>
                <w:sz w:val="16"/>
                <w:szCs w:val="16"/>
                <w:highlight w:val="magenta"/>
                <w:lang w:eastAsia="zh-CN"/>
              </w:rPr>
            </w:pPr>
            <w:r>
              <w:rPr>
                <w:lang w:val="sv-SE" w:eastAsia="zh-CN"/>
              </w:rPr>
              <w:t>5</w:t>
            </w:r>
          </w:p>
        </w:tc>
        <w:tc>
          <w:tcPr>
            <w:tcW w:w="0" w:type="auto"/>
            <w:tcBorders>
              <w:top w:val="single" w:sz="6" w:space="0" w:color="auto"/>
              <w:left w:val="single" w:sz="4" w:space="0" w:color="auto"/>
              <w:bottom w:val="single" w:sz="6" w:space="0" w:color="auto"/>
              <w:right w:val="single" w:sz="6" w:space="0" w:color="auto"/>
            </w:tcBorders>
            <w:vAlign w:val="center"/>
          </w:tcPr>
          <w:p w14:paraId="64623BDC" w14:textId="77777777" w:rsidR="001A3ABE" w:rsidRPr="00150958" w:rsidRDefault="001A3ABE" w:rsidP="00377818">
            <w:pPr>
              <w:pStyle w:val="TAC"/>
              <w:rPr>
                <w:rFonts w:cs="Arial"/>
                <w:bCs/>
                <w:sz w:val="16"/>
                <w:szCs w:val="16"/>
                <w:highlight w:val="magenta"/>
                <w:lang w:eastAsia="zh-CN"/>
              </w:rPr>
            </w:pPr>
            <w:r>
              <w:rPr>
                <w:rFonts w:cs="Arial"/>
                <w:bCs/>
                <w:sz w:val="16"/>
                <w:szCs w:val="16"/>
                <w:lang w:val="sv-SE" w:eastAsia="zh-CN"/>
              </w:rPr>
              <w:t>4</w:t>
            </w:r>
          </w:p>
        </w:tc>
        <w:tc>
          <w:tcPr>
            <w:tcW w:w="0" w:type="auto"/>
            <w:vMerge/>
            <w:tcBorders>
              <w:top w:val="single" w:sz="6" w:space="0" w:color="auto"/>
              <w:left w:val="single" w:sz="6" w:space="0" w:color="auto"/>
              <w:bottom w:val="nil"/>
              <w:right w:val="single" w:sz="4" w:space="0" w:color="auto"/>
            </w:tcBorders>
            <w:vAlign w:val="center"/>
          </w:tcPr>
          <w:p w14:paraId="279F4D5A" w14:textId="77777777" w:rsidR="001A3ABE" w:rsidRDefault="001A3ABE" w:rsidP="00377818">
            <w:pPr>
              <w:pStyle w:val="TAC"/>
              <w:rPr>
                <w:b/>
                <w:sz w:val="16"/>
                <w:szCs w:val="16"/>
              </w:rPr>
            </w:pPr>
          </w:p>
        </w:tc>
        <w:tc>
          <w:tcPr>
            <w:tcW w:w="0" w:type="auto"/>
            <w:vMerge/>
            <w:tcBorders>
              <w:top w:val="single" w:sz="6" w:space="0" w:color="auto"/>
              <w:left w:val="single" w:sz="4" w:space="0" w:color="auto"/>
              <w:bottom w:val="nil"/>
              <w:right w:val="single" w:sz="6" w:space="0" w:color="auto"/>
            </w:tcBorders>
            <w:vAlign w:val="center"/>
          </w:tcPr>
          <w:p w14:paraId="256734C9" w14:textId="77777777" w:rsidR="001A3ABE" w:rsidRDefault="001A3ABE" w:rsidP="00377818">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360DA9D" w14:textId="77777777" w:rsidR="001A3ABE" w:rsidRDefault="001A3ABE" w:rsidP="00377818">
            <w:pPr>
              <w:pStyle w:val="TAC"/>
              <w:rPr>
                <w:rFonts w:cs="Arial"/>
                <w:b/>
                <w:sz w:val="16"/>
                <w:szCs w:val="16"/>
              </w:rPr>
            </w:pPr>
            <w:r>
              <w:rPr>
                <w:rFonts w:cs="Arial"/>
              </w:rPr>
              <w:t>≥ 132</w:t>
            </w:r>
          </w:p>
        </w:tc>
        <w:tc>
          <w:tcPr>
            <w:tcW w:w="0" w:type="auto"/>
            <w:tcBorders>
              <w:top w:val="single" w:sz="6" w:space="0" w:color="auto"/>
              <w:left w:val="single" w:sz="6" w:space="0" w:color="auto"/>
              <w:bottom w:val="single" w:sz="6" w:space="0" w:color="auto"/>
              <w:right w:val="single" w:sz="6" w:space="0" w:color="auto"/>
            </w:tcBorders>
            <w:vAlign w:val="center"/>
          </w:tcPr>
          <w:p w14:paraId="35AF7979" w14:textId="77777777" w:rsidR="001A3ABE" w:rsidRDefault="001A3ABE" w:rsidP="00377818">
            <w:pPr>
              <w:pStyle w:val="TAC"/>
              <w:rPr>
                <w:rFonts w:cs="Arial"/>
                <w:b/>
              </w:rPr>
            </w:pPr>
            <w:r>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27D3F8E4" w14:textId="77777777" w:rsidR="001A3ABE" w:rsidRDefault="001A3ABE" w:rsidP="00377818">
            <w:pPr>
              <w:pStyle w:val="TAC"/>
              <w:rPr>
                <w:rFonts w:cs="Arial"/>
                <w:b/>
                <w:sz w:val="16"/>
                <w:szCs w:val="16"/>
              </w:rPr>
            </w:pPr>
            <w:r>
              <w:rPr>
                <w:rFonts w:cs="Arial"/>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0A0005D1" w14:textId="77777777" w:rsidR="001A3ABE" w:rsidRDefault="001A3ABE" w:rsidP="00377818">
            <w:pPr>
              <w:pStyle w:val="TAC"/>
              <w:rPr>
                <w:rFonts w:cs="Arial"/>
                <w:b/>
                <w:sz w:val="16"/>
                <w:szCs w:val="16"/>
              </w:rPr>
            </w:pPr>
            <w:r>
              <w:rPr>
                <w:rFonts w:cs="Arial"/>
              </w:rPr>
              <w:t>Note 5</w:t>
            </w:r>
          </w:p>
        </w:tc>
      </w:tr>
      <w:tr w:rsidR="001A3ABE" w14:paraId="204612EB" w14:textId="77777777" w:rsidTr="00377818">
        <w:trPr>
          <w:trHeight w:val="837"/>
          <w:jc w:val="center"/>
        </w:trPr>
        <w:tc>
          <w:tcPr>
            <w:tcW w:w="0" w:type="auto"/>
            <w:tcBorders>
              <w:top w:val="single" w:sz="6" w:space="0" w:color="auto"/>
              <w:left w:val="single" w:sz="4" w:space="0" w:color="auto"/>
              <w:bottom w:val="nil"/>
              <w:right w:val="single" w:sz="6" w:space="0" w:color="auto"/>
            </w:tcBorders>
            <w:vAlign w:val="center"/>
          </w:tcPr>
          <w:p w14:paraId="1DC6257C" w14:textId="77777777" w:rsidR="001A3ABE" w:rsidRPr="00150958" w:rsidRDefault="001A3ABE" w:rsidP="00377818">
            <w:pPr>
              <w:pStyle w:val="TAC"/>
              <w:rPr>
                <w:rFonts w:cs="Arial"/>
                <w:bCs/>
                <w:sz w:val="16"/>
                <w:szCs w:val="16"/>
                <w:highlight w:val="magenta"/>
                <w:lang w:eastAsia="zh-CN"/>
              </w:rPr>
            </w:pPr>
            <w:r w:rsidRPr="001D3DED">
              <w:rPr>
                <w:lang w:val="sv-SE" w:eastAsia="zh-CN"/>
              </w:rPr>
              <w:t>6</w:t>
            </w:r>
          </w:p>
        </w:tc>
        <w:tc>
          <w:tcPr>
            <w:tcW w:w="0" w:type="auto"/>
            <w:tcBorders>
              <w:top w:val="single" w:sz="6" w:space="0" w:color="auto"/>
              <w:left w:val="single" w:sz="4" w:space="0" w:color="auto"/>
              <w:bottom w:val="nil"/>
              <w:right w:val="single" w:sz="6" w:space="0" w:color="auto"/>
            </w:tcBorders>
            <w:vAlign w:val="center"/>
          </w:tcPr>
          <w:p w14:paraId="5598D518" w14:textId="77777777" w:rsidR="001A3ABE" w:rsidRPr="00150958" w:rsidRDefault="001A3ABE" w:rsidP="00377818">
            <w:pPr>
              <w:pStyle w:val="TAC"/>
              <w:rPr>
                <w:rFonts w:cs="Arial"/>
                <w:bCs/>
                <w:sz w:val="16"/>
                <w:szCs w:val="16"/>
                <w:highlight w:val="magenta"/>
                <w:lang w:eastAsia="zh-CN"/>
              </w:rPr>
            </w:pPr>
            <w:r>
              <w:rPr>
                <w:rFonts w:cs="Arial"/>
                <w:bCs/>
                <w:sz w:val="16"/>
                <w:szCs w:val="16"/>
                <w:lang w:val="sv-SE" w:eastAsia="zh-CN"/>
              </w:rPr>
              <w:t>4</w:t>
            </w:r>
          </w:p>
        </w:tc>
        <w:tc>
          <w:tcPr>
            <w:tcW w:w="0" w:type="auto"/>
            <w:vMerge/>
            <w:tcBorders>
              <w:top w:val="single" w:sz="6" w:space="0" w:color="auto"/>
              <w:left w:val="single" w:sz="6" w:space="0" w:color="auto"/>
              <w:bottom w:val="nil"/>
              <w:right w:val="single" w:sz="4" w:space="0" w:color="auto"/>
            </w:tcBorders>
            <w:vAlign w:val="center"/>
          </w:tcPr>
          <w:p w14:paraId="6333EBC2" w14:textId="77777777" w:rsidR="001A3ABE" w:rsidRDefault="001A3ABE" w:rsidP="00377818">
            <w:pPr>
              <w:pStyle w:val="TAC"/>
              <w:rPr>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tcPr>
          <w:p w14:paraId="59E85CD9" w14:textId="77777777" w:rsidR="001A3ABE" w:rsidRDefault="001A3ABE" w:rsidP="00377818">
            <w:pPr>
              <w:pStyle w:val="TAC"/>
              <w:rPr>
                <w:rFonts w:cs="Arial"/>
                <w:lang w:val="sv-SE" w:eastAsia="zh-CN"/>
              </w:rPr>
            </w:pPr>
            <w:r>
              <w:rPr>
                <w:rFonts w:cs="Arial"/>
                <w:lang w:val="sv-SE" w:eastAsia="zh-CN"/>
              </w:rPr>
              <w:t>120</w:t>
            </w:r>
          </w:p>
        </w:tc>
        <w:tc>
          <w:tcPr>
            <w:tcW w:w="0" w:type="auto"/>
            <w:tcBorders>
              <w:top w:val="single" w:sz="6" w:space="0" w:color="auto"/>
              <w:left w:val="single" w:sz="6" w:space="0" w:color="auto"/>
              <w:bottom w:val="nil"/>
              <w:right w:val="single" w:sz="6" w:space="0" w:color="auto"/>
            </w:tcBorders>
            <w:vAlign w:val="center"/>
          </w:tcPr>
          <w:p w14:paraId="423ED5D6" w14:textId="77777777" w:rsidR="001A3ABE" w:rsidRDefault="001A3ABE" w:rsidP="00377818">
            <w:pPr>
              <w:pStyle w:val="TAC"/>
              <w:rPr>
                <w:rFonts w:cs="Arial"/>
              </w:rPr>
            </w:pPr>
            <w:r>
              <w:rPr>
                <w:rFonts w:cs="Arial"/>
              </w:rPr>
              <w:t>≥ 64</w:t>
            </w:r>
          </w:p>
        </w:tc>
        <w:tc>
          <w:tcPr>
            <w:tcW w:w="0" w:type="auto"/>
            <w:tcBorders>
              <w:top w:val="single" w:sz="6" w:space="0" w:color="auto"/>
              <w:left w:val="single" w:sz="6" w:space="0" w:color="auto"/>
              <w:bottom w:val="nil"/>
              <w:right w:val="single" w:sz="6" w:space="0" w:color="auto"/>
            </w:tcBorders>
            <w:vAlign w:val="center"/>
          </w:tcPr>
          <w:p w14:paraId="7F9E46E2" w14:textId="77777777" w:rsidR="001A3ABE" w:rsidRDefault="001A3ABE" w:rsidP="00377818">
            <w:pPr>
              <w:pStyle w:val="TAC"/>
              <w:rPr>
                <w:rFonts w:cs="Arial"/>
              </w:rPr>
            </w:pPr>
            <w:r>
              <w:rPr>
                <w:rFonts w:cs="Arial"/>
              </w:rPr>
              <w:t>≥ 1</w:t>
            </w:r>
          </w:p>
        </w:tc>
        <w:tc>
          <w:tcPr>
            <w:tcW w:w="0" w:type="auto"/>
            <w:tcBorders>
              <w:top w:val="single" w:sz="6" w:space="0" w:color="auto"/>
              <w:left w:val="single" w:sz="6" w:space="0" w:color="auto"/>
              <w:bottom w:val="nil"/>
              <w:right w:val="single" w:sz="6" w:space="0" w:color="auto"/>
            </w:tcBorders>
            <w:vAlign w:val="center"/>
          </w:tcPr>
          <w:p w14:paraId="76124BA0" w14:textId="77777777" w:rsidR="001A3ABE" w:rsidRDefault="001A3ABE" w:rsidP="00377818">
            <w:pPr>
              <w:pStyle w:val="TAC"/>
              <w:rPr>
                <w:rFonts w:cs="Arial"/>
              </w:rPr>
            </w:pPr>
            <w:r>
              <w:rPr>
                <w:rFonts w:cs="Arial"/>
              </w:rPr>
              <w:t xml:space="preserve">Same value as PRS_RP in </w:t>
            </w:r>
            <w:r w:rsidRPr="00E96626">
              <w:rPr>
                <w:rFonts w:hint="eastAsia"/>
                <w:szCs w:val="24"/>
                <w:lang w:eastAsia="zh-CN"/>
              </w:rPr>
              <w:t>TS 38.133</w:t>
            </w:r>
            <w:r>
              <w:rPr>
                <w:rFonts w:cs="Arial" w:hint="eastAsia"/>
                <w:lang w:eastAsia="zh-CN"/>
              </w:rPr>
              <w:t xml:space="preserve"> [50] </w:t>
            </w:r>
            <w:r>
              <w:rPr>
                <w:rFonts w:cs="Arial"/>
              </w:rPr>
              <w:t>table B.2.</w:t>
            </w:r>
            <w:r>
              <w:rPr>
                <w:rFonts w:cs="Arial"/>
                <w:lang w:eastAsia="zh-CN"/>
              </w:rPr>
              <w:t>14</w:t>
            </w:r>
            <w:r>
              <w:rPr>
                <w:rFonts w:cs="Arial"/>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tcPr>
          <w:p w14:paraId="36EC3F53" w14:textId="77777777" w:rsidR="001A3ABE" w:rsidRDefault="001A3ABE" w:rsidP="00377818">
            <w:pPr>
              <w:pStyle w:val="TAC"/>
              <w:rPr>
                <w:rFonts w:cs="Arial"/>
                <w:lang w:eastAsia="zh-CN"/>
              </w:rPr>
            </w:pPr>
            <w:r>
              <w:rPr>
                <w:rFonts w:cs="Arial"/>
                <w:lang w:eastAsia="zh-CN"/>
              </w:rPr>
              <w:t>-50</w:t>
            </w:r>
          </w:p>
        </w:tc>
      </w:tr>
      <w:tr w:rsidR="001A3ABE" w14:paraId="05FF9127"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B508AF4" w14:textId="77777777" w:rsidR="001A3ABE" w:rsidRPr="00150958" w:rsidRDefault="001A3ABE" w:rsidP="00377818">
            <w:pPr>
              <w:pStyle w:val="TAC"/>
              <w:rPr>
                <w:rFonts w:cs="Arial"/>
                <w:bCs/>
                <w:sz w:val="16"/>
                <w:szCs w:val="16"/>
                <w:highlight w:val="magenta"/>
                <w:lang w:eastAsia="zh-CN"/>
              </w:rPr>
            </w:pPr>
            <w:r w:rsidRPr="001D3DED">
              <w:rPr>
                <w:lang w:val="sv-SE" w:eastAsia="zh-CN"/>
              </w:rPr>
              <w:t>3</w:t>
            </w:r>
          </w:p>
        </w:tc>
        <w:tc>
          <w:tcPr>
            <w:tcW w:w="0" w:type="auto"/>
            <w:tcBorders>
              <w:top w:val="single" w:sz="6" w:space="0" w:color="auto"/>
              <w:left w:val="single" w:sz="4" w:space="0" w:color="auto"/>
              <w:bottom w:val="single" w:sz="6" w:space="0" w:color="auto"/>
              <w:right w:val="single" w:sz="6" w:space="0" w:color="auto"/>
            </w:tcBorders>
            <w:vAlign w:val="center"/>
          </w:tcPr>
          <w:p w14:paraId="1BEF745B" w14:textId="77777777" w:rsidR="001A3ABE" w:rsidRPr="00150958" w:rsidRDefault="001A3ABE" w:rsidP="00377818">
            <w:pPr>
              <w:pStyle w:val="TAC"/>
              <w:rPr>
                <w:rFonts w:cs="Arial"/>
                <w:bCs/>
                <w:sz w:val="16"/>
                <w:szCs w:val="16"/>
                <w:highlight w:val="magenta"/>
                <w:lang w:eastAsia="zh-CN"/>
              </w:rPr>
            </w:pPr>
            <w:r w:rsidRPr="001D3DED">
              <w:rPr>
                <w:rFonts w:cs="Arial"/>
                <w:bCs/>
                <w:sz w:val="16"/>
                <w:szCs w:val="16"/>
                <w:lang w:val="sv-SE" w:eastAsia="zh-CN"/>
              </w:rPr>
              <w:t>2</w:t>
            </w:r>
          </w:p>
        </w:tc>
        <w:tc>
          <w:tcPr>
            <w:tcW w:w="0" w:type="auto"/>
            <w:vMerge/>
            <w:tcBorders>
              <w:top w:val="single" w:sz="6" w:space="0" w:color="auto"/>
              <w:left w:val="single" w:sz="6" w:space="0" w:color="auto"/>
              <w:bottom w:val="nil"/>
              <w:right w:val="single" w:sz="4" w:space="0" w:color="auto"/>
            </w:tcBorders>
            <w:vAlign w:val="center"/>
          </w:tcPr>
          <w:p w14:paraId="4C4F85FF" w14:textId="77777777" w:rsidR="001A3ABE" w:rsidRDefault="001A3ABE" w:rsidP="00377818">
            <w:pPr>
              <w:pStyle w:val="TAC"/>
              <w:rPr>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21D477A8" w14:textId="77777777" w:rsidR="001A3ABE" w:rsidRDefault="001A3ABE" w:rsidP="00377818">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EFF30B6" w14:textId="77777777" w:rsidR="001A3ABE" w:rsidRDefault="001A3ABE" w:rsidP="00377818">
            <w:pPr>
              <w:pStyle w:val="TAC"/>
              <w:rPr>
                <w:rFonts w:cs="Arial"/>
              </w:rPr>
            </w:pPr>
            <w:r>
              <w:rPr>
                <w:rFonts w:cs="Arial"/>
              </w:rPr>
              <w:t>≥ 128</w:t>
            </w:r>
          </w:p>
        </w:tc>
        <w:tc>
          <w:tcPr>
            <w:tcW w:w="0" w:type="auto"/>
            <w:tcBorders>
              <w:top w:val="single" w:sz="6" w:space="0" w:color="auto"/>
              <w:left w:val="single" w:sz="6" w:space="0" w:color="auto"/>
              <w:bottom w:val="single" w:sz="6" w:space="0" w:color="auto"/>
              <w:right w:val="single" w:sz="6" w:space="0" w:color="auto"/>
            </w:tcBorders>
            <w:vAlign w:val="center"/>
          </w:tcPr>
          <w:p w14:paraId="4EFC974C" w14:textId="77777777" w:rsidR="001A3ABE" w:rsidRDefault="001A3ABE" w:rsidP="00377818">
            <w:pPr>
              <w:pStyle w:val="TAC"/>
              <w:rPr>
                <w:rFonts w:cs="Arial"/>
              </w:rPr>
            </w:pPr>
            <w:r>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4B452F14" w14:textId="77777777" w:rsidR="001A3ABE" w:rsidRDefault="001A3ABE" w:rsidP="00377818">
            <w:pPr>
              <w:pStyle w:val="TAC"/>
              <w:rPr>
                <w:rFonts w:cs="Arial"/>
              </w:rPr>
            </w:pPr>
            <w:r>
              <w:rPr>
                <w:rFonts w:cs="Arial"/>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382BDE65" w14:textId="77777777" w:rsidR="001A3ABE" w:rsidRDefault="001A3ABE" w:rsidP="00377818">
            <w:pPr>
              <w:pStyle w:val="TAC"/>
              <w:rPr>
                <w:rFonts w:cs="Arial"/>
              </w:rPr>
            </w:pPr>
            <w:r>
              <w:rPr>
                <w:rFonts w:cs="Arial"/>
              </w:rPr>
              <w:t>Note 5</w:t>
            </w:r>
          </w:p>
        </w:tc>
      </w:tr>
      <w:tr w:rsidR="001A3ABE" w14:paraId="3BB243B1" w14:textId="77777777" w:rsidTr="00377818">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tcPr>
          <w:p w14:paraId="38702B15"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42319B05" w14:textId="77777777" w:rsidR="001A3ABE" w:rsidRDefault="001A3ABE" w:rsidP="00377818">
            <w:pPr>
              <w:pStyle w:val="TAN"/>
              <w:rPr>
                <w:rFonts w:cs="Arial"/>
                <w:lang w:val="en-US" w:eastAsia="zh-CN"/>
              </w:rPr>
            </w:pPr>
            <w:r>
              <w:rPr>
                <w:rFonts w:cs="Arial"/>
              </w:rPr>
              <w:t xml:space="preserve">NOTE 2: </w:t>
            </w:r>
            <w:r>
              <w:rPr>
                <w:rFonts w:cs="Arial"/>
              </w:rPr>
              <w:tab/>
              <w:t xml:space="preserve">Minimum number of PRS resource repetitions among the reference resource and the measured neighbour resource i. </w:t>
            </w:r>
            <m:oMath>
              <m:sSubSup>
                <m:sSubSupPr>
                  <m:ctrlPr>
                    <w:rPr>
                      <w:rFonts w:ascii="Cambria Math" w:hAnsi="Cambria Math" w:cs="Arial"/>
                      <w:i/>
                    </w:rPr>
                  </m:ctrlPr>
                </m:sSubSupPr>
                <m:e>
                  <m:r>
                    <w:rPr>
                      <w:rFonts w:ascii="Cambria Math" w:hAnsi="Cambria Math" w:cs="Arial"/>
                    </w:rPr>
                    <m:t>T</m:t>
                  </m:r>
                </m:e>
                <m:sub>
                  <m:r>
                    <m:rPr>
                      <m:nor/>
                    </m:rPr>
                    <w:rPr>
                      <w:rFonts w:ascii="Cambria Math" w:hAnsi="Cambria Math" w:cs="Arial"/>
                    </w:rPr>
                    <m:t>rep</m:t>
                  </m:r>
                </m:sub>
                <m:sup>
                  <m:r>
                    <m:rPr>
                      <m:nor/>
                    </m:rPr>
                    <w:rPr>
                      <w:rFonts w:ascii="Cambria Math" w:hAnsi="Cambria Math" w:cs="Arial"/>
                    </w:rPr>
                    <m:t>PRS</m:t>
                  </m:r>
                </m:sup>
              </m:sSubSup>
              <m:r>
                <w:rPr>
                  <w:rFonts w:ascii="Cambria Math" w:hAnsi="Cambria Math" w:cs="Arial"/>
                </w:rPr>
                <m:t xml:space="preserve">, </m:t>
              </m:r>
              <m:sSub>
                <m:sSubPr>
                  <m:ctrlPr>
                    <w:rPr>
                      <w:rFonts w:ascii="Cambria Math" w:hAnsi="Cambria Math" w:cs="Arial"/>
                    </w:rPr>
                  </m:ctrlPr>
                </m:sSubPr>
                <m:e>
                  <m:r>
                    <w:rPr>
                      <w:rFonts w:ascii="Cambria Math" w:hAnsi="Cambria Math" w:cs="Arial"/>
                    </w:rPr>
                    <m:t>L</m:t>
                  </m:r>
                </m:e>
                <m:sub>
                  <m:r>
                    <m:rPr>
                      <m:nor/>
                    </m:rPr>
                    <w:rPr>
                      <w:rFonts w:cs="Arial"/>
                    </w:rPr>
                    <m:t>PRS</m:t>
                  </m:r>
                </m:sub>
              </m:sSub>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K</m:t>
                  </m:r>
                </m:e>
                <m:sub>
                  <m:r>
                    <m:rPr>
                      <m:nor/>
                    </m:rPr>
                    <w:rPr>
                      <w:rFonts w:ascii="Cambria Math" w:hAnsi="Cambria Math" w:cs="Arial"/>
                    </w:rPr>
                    <m:t>comb</m:t>
                  </m:r>
                </m:sub>
                <m:sup>
                  <m:r>
                    <m:rPr>
                      <m:nor/>
                    </m:rPr>
                    <w:rPr>
                      <w:rFonts w:ascii="Cambria Math" w:hAnsi="Cambria Math" w:cs="Arial"/>
                    </w:rPr>
                    <m:t>PRS</m:t>
                  </m:r>
                </m:sup>
              </m:sSubSup>
            </m:oMath>
            <w:r>
              <w:rPr>
                <w:rFonts w:cs="Arial"/>
                <w:b/>
                <w:bCs/>
                <w:lang w:eastAsia="zh-CN"/>
              </w:rPr>
              <w:t xml:space="preserve"> </w:t>
            </w:r>
            <w:r>
              <w:rPr>
                <w:rFonts w:cs="Arial"/>
                <w:szCs w:val="18"/>
              </w:rPr>
              <w:t xml:space="preserve">are configured by higher layer parameter </w:t>
            </w:r>
            <w:r>
              <w:rPr>
                <w:rFonts w:cs="Arial"/>
                <w:i/>
                <w:szCs w:val="18"/>
              </w:rPr>
              <w:t xml:space="preserve">dl-PRS-ResourceRepetitionFactor, dl-PRS-NumSymbols </w:t>
            </w:r>
            <w:r w:rsidRPr="00BA1009">
              <w:rPr>
                <w:rFonts w:cs="Arial"/>
                <w:iCs/>
                <w:szCs w:val="18"/>
              </w:rPr>
              <w:t>and</w:t>
            </w:r>
            <w:r>
              <w:rPr>
                <w:rFonts w:cs="Arial"/>
                <w:i/>
                <w:szCs w:val="18"/>
              </w:rPr>
              <w:t xml:space="preserve"> dl-PRS-CombSizeN </w:t>
            </w:r>
            <w:r>
              <w:rPr>
                <w:rFonts w:cs="Arial"/>
                <w:iCs/>
                <w:szCs w:val="18"/>
              </w:rPr>
              <w:t>defined in TS 37.355 [</w:t>
            </w:r>
            <w:r>
              <w:rPr>
                <w:rFonts w:cs="Arial" w:hint="eastAsia"/>
                <w:iCs/>
                <w:szCs w:val="18"/>
                <w:lang w:eastAsia="zh-CN"/>
              </w:rPr>
              <w:t>49</w:t>
            </w:r>
            <w:r>
              <w:rPr>
                <w:rFonts w:cs="Arial"/>
                <w:iCs/>
                <w:szCs w:val="18"/>
              </w:rPr>
              <w:t>], respectively</w:t>
            </w:r>
            <w:r>
              <w:rPr>
                <w:rFonts w:cs="Arial"/>
                <w:iCs/>
                <w:szCs w:val="18"/>
                <w:lang w:val="en-US" w:eastAsia="zh-CN"/>
              </w:rPr>
              <w:t>.</w:t>
            </w:r>
          </w:p>
          <w:p w14:paraId="0414F938" w14:textId="77777777" w:rsidR="001A3ABE" w:rsidRDefault="001A3ABE" w:rsidP="00377818">
            <w:pPr>
              <w:pStyle w:val="TAN"/>
              <w:rPr>
                <w:rFonts w:cs="Arial"/>
              </w:rPr>
            </w:pPr>
            <w:r>
              <w:rPr>
                <w:rFonts w:cs="Arial"/>
              </w:rPr>
              <w:t>N</w:t>
            </w:r>
            <w:r>
              <w:rPr>
                <w:rFonts w:cs="Arial"/>
                <w:lang w:eastAsia="zh-CN"/>
              </w:rPr>
              <w:t>OTE</w:t>
            </w:r>
            <w:r>
              <w:rPr>
                <w:rFonts w:cs="Arial"/>
              </w:rPr>
              <w:t xml:space="preserve"> 3:</w:t>
            </w:r>
            <w:r>
              <w:rPr>
                <w:rFonts w:cs="Arial"/>
              </w:rPr>
              <w:tab/>
              <w:t>Io is assumed to have constant EPRE across the bandwidth.</w:t>
            </w:r>
          </w:p>
          <w:p w14:paraId="33A98A20" w14:textId="77777777" w:rsidR="001A3ABE" w:rsidRDefault="001A3ABE" w:rsidP="00377818">
            <w:pPr>
              <w:pStyle w:val="TAN"/>
              <w:rPr>
                <w:rFonts w:cs="Arial"/>
              </w:rPr>
            </w:pPr>
            <w:r>
              <w:rPr>
                <w:rFonts w:cs="Arial"/>
              </w:rPr>
              <w:t>NOTE 4:</w:t>
            </w:r>
            <w:r>
              <w:rPr>
                <w:rFonts w:cs="Arial"/>
              </w:rPr>
              <w:tab/>
              <w:t>Tc is the basic timing unit defined in TS 38.211 [</w:t>
            </w:r>
            <w:r>
              <w:rPr>
                <w:rFonts w:cs="Arial" w:hint="eastAsia"/>
                <w:lang w:eastAsia="zh-CN"/>
              </w:rPr>
              <w:t>53</w:t>
            </w:r>
            <w:r>
              <w:rPr>
                <w:rFonts w:cs="Arial"/>
              </w:rPr>
              <w:t>].</w:t>
            </w:r>
          </w:p>
          <w:p w14:paraId="0A24AA9F" w14:textId="77777777" w:rsidR="001A3ABE" w:rsidRDefault="001A3ABE" w:rsidP="00377818">
            <w:pPr>
              <w:pStyle w:val="TAN"/>
              <w:rPr>
                <w:rFonts w:cs="Arial"/>
              </w:rPr>
            </w:pPr>
            <w:r>
              <w:rPr>
                <w:rFonts w:cs="Arial"/>
              </w:rPr>
              <w:t>NOTE 5:</w:t>
            </w:r>
            <w:r>
              <w:rPr>
                <w:rFonts w:cs="Arial"/>
              </w:rPr>
              <w:tab/>
              <w:t>The same bands and the same Io conditions for each band apply for this requirement as for the corresponding requirement with the PRS bandwidth of the smallest PRB number for the corresponding SCS.</w:t>
            </w:r>
          </w:p>
        </w:tc>
      </w:tr>
    </w:tbl>
    <w:p w14:paraId="40DBC467" w14:textId="77777777" w:rsidR="001A3ABE" w:rsidRDefault="001A3ABE" w:rsidP="001A3ABE"/>
    <w:p w14:paraId="4A0A7ADC" w14:textId="77777777" w:rsidR="001A3ABE" w:rsidRDefault="001A3ABE" w:rsidP="001A3ABE">
      <w:pPr>
        <w:pStyle w:val="TH"/>
      </w:pPr>
      <w:r>
        <w:lastRenderedPageBreak/>
        <w:t xml:space="preserve">Table </w:t>
      </w:r>
      <w:r w:rsidRPr="001D717C">
        <w:t>4.15.5A</w:t>
      </w:r>
      <w:r>
        <w:t>-3: RSTD absolute accuracy in FR1 for fading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072"/>
        <w:gridCol w:w="925"/>
        <w:gridCol w:w="609"/>
        <w:gridCol w:w="1170"/>
        <w:gridCol w:w="1158"/>
        <w:gridCol w:w="1117"/>
        <w:gridCol w:w="1054"/>
        <w:gridCol w:w="1454"/>
      </w:tblGrid>
      <w:tr w:rsidR="001A3ABE" w14:paraId="706F33C5" w14:textId="77777777" w:rsidTr="00377818">
        <w:trPr>
          <w:jc w:val="center"/>
        </w:trPr>
        <w:tc>
          <w:tcPr>
            <w:tcW w:w="0" w:type="auto"/>
            <w:vMerge w:val="restart"/>
            <w:tcBorders>
              <w:top w:val="single" w:sz="4" w:space="0" w:color="auto"/>
              <w:left w:val="single" w:sz="4" w:space="0" w:color="auto"/>
              <w:right w:val="single" w:sz="4" w:space="0" w:color="auto"/>
            </w:tcBorders>
            <w:vAlign w:val="center"/>
          </w:tcPr>
          <w:p w14:paraId="0F1822CA" w14:textId="77777777" w:rsidR="001A3ABE" w:rsidRDefault="001A3ABE" w:rsidP="00377818">
            <w:pPr>
              <w:pStyle w:val="TAH"/>
            </w:pPr>
            <w:r>
              <w:t>Accuracy for 2 PFLs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BFB6332" w14:textId="77777777" w:rsidR="001A3ABE" w:rsidRDefault="001A3ABE" w:rsidP="00377818">
            <w:pPr>
              <w:pStyle w:val="TAH"/>
            </w:pPr>
            <w:r>
              <w:t>Accuracy for 3 PFLs</w:t>
            </w:r>
          </w:p>
        </w:tc>
        <w:tc>
          <w:tcPr>
            <w:tcW w:w="0" w:type="auto"/>
            <w:gridSpan w:val="7"/>
            <w:tcBorders>
              <w:top w:val="single" w:sz="4" w:space="0" w:color="auto"/>
              <w:left w:val="single" w:sz="4" w:space="0" w:color="auto"/>
              <w:bottom w:val="single" w:sz="4" w:space="0" w:color="auto"/>
              <w:right w:val="single" w:sz="4" w:space="0" w:color="auto"/>
            </w:tcBorders>
            <w:vAlign w:val="center"/>
          </w:tcPr>
          <w:p w14:paraId="66193766" w14:textId="77777777" w:rsidR="001A3ABE" w:rsidRDefault="001A3ABE" w:rsidP="00377818">
            <w:pPr>
              <w:pStyle w:val="TAH"/>
            </w:pPr>
            <w:r>
              <w:t>Conditions</w:t>
            </w:r>
          </w:p>
        </w:tc>
      </w:tr>
      <w:tr w:rsidR="001A3ABE" w14:paraId="29B670E4" w14:textId="77777777" w:rsidTr="00377818">
        <w:trPr>
          <w:jc w:val="center"/>
        </w:trPr>
        <w:tc>
          <w:tcPr>
            <w:tcW w:w="0" w:type="auto"/>
            <w:vMerge/>
            <w:tcBorders>
              <w:left w:val="single" w:sz="4" w:space="0" w:color="auto"/>
              <w:right w:val="single" w:sz="4" w:space="0" w:color="auto"/>
            </w:tcBorders>
            <w:vAlign w:val="center"/>
          </w:tcPr>
          <w:p w14:paraId="75220619"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3550DEE6" w14:textId="77777777" w:rsidR="001A3ABE" w:rsidRDefault="001A3ABE" w:rsidP="00377818">
            <w:pPr>
              <w:pStyle w:val="TAH"/>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A83F418" w14:textId="77777777" w:rsidR="001A3ABE" w:rsidRDefault="001A3ABE" w:rsidP="00377818">
            <w:pPr>
              <w:pStyle w:val="TAH"/>
            </w:pPr>
            <w:r>
              <w:t>PRS Ês/Iot</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338350E" w14:textId="77777777" w:rsidR="001A3ABE" w:rsidRDefault="001A3ABE" w:rsidP="00377818">
            <w:pPr>
              <w:pStyle w:val="TAH"/>
              <w:rPr>
                <w:lang w:eastAsia="zh-CN"/>
              </w:rPr>
            </w:pPr>
            <w:r>
              <w:t>PRS SCS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E582923" w14:textId="77777777" w:rsidR="001A3ABE" w:rsidRDefault="001A3ABE" w:rsidP="00377818">
            <w:pPr>
              <w:pStyle w:val="TAH"/>
              <w:rPr>
                <w:lang w:eastAsia="zh-CN"/>
              </w:rPr>
            </w:pPr>
            <w:r>
              <w:rPr>
                <w:lang w:eastAsia="zh-CN"/>
              </w:rPr>
              <w:t>PRS bandwidth per PFL</w:t>
            </w:r>
          </w:p>
          <w:p w14:paraId="672EEF64" w14:textId="77777777" w:rsidR="001A3ABE" w:rsidRDefault="001A3ABE" w:rsidP="00377818">
            <w:pPr>
              <w:pStyle w:val="TAH"/>
            </w:pPr>
            <w:r>
              <w:rPr>
                <w:vertAlign w:val="superscript"/>
              </w:rPr>
              <w:t>Note 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EA2BAB4" w14:textId="77777777" w:rsidR="001A3ABE" w:rsidRDefault="001A3ABE" w:rsidP="00377818">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Pr>
                <w:lang w:eastAsia="zh-CN"/>
              </w:rPr>
              <w:t>)</w:t>
            </w:r>
          </w:p>
          <w:p w14:paraId="13E14A09" w14:textId="77777777" w:rsidR="001A3ABE" w:rsidRDefault="001A3ABE" w:rsidP="00377818">
            <w:pPr>
              <w:pStyle w:val="TAH"/>
              <w:rPr>
                <w:lang w:eastAsia="zh-CN"/>
              </w:rPr>
            </w:pPr>
            <w:r>
              <w:rPr>
                <w:vertAlign w:val="superscript"/>
              </w:rPr>
              <w:t>Note 2</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44E1E90D" w14:textId="77777777" w:rsidR="001A3ABE" w:rsidRDefault="001A3ABE" w:rsidP="00377818">
            <w:pPr>
              <w:pStyle w:val="TAH"/>
            </w:pPr>
            <w:r>
              <w:t>Io</w:t>
            </w:r>
            <w:r>
              <w:rPr>
                <w:vertAlign w:val="superscript"/>
                <w:lang w:eastAsia="zh-CN"/>
              </w:rPr>
              <w:t xml:space="preserve"> Note 3</w:t>
            </w:r>
            <w:r>
              <w:t xml:space="preserve"> range</w:t>
            </w:r>
          </w:p>
        </w:tc>
      </w:tr>
      <w:tr w:rsidR="001A3ABE" w14:paraId="667070E7" w14:textId="77777777" w:rsidTr="00377818">
        <w:trPr>
          <w:jc w:val="center"/>
        </w:trPr>
        <w:tc>
          <w:tcPr>
            <w:tcW w:w="0" w:type="auto"/>
            <w:vMerge/>
            <w:tcBorders>
              <w:left w:val="single" w:sz="4" w:space="0" w:color="auto"/>
              <w:bottom w:val="single" w:sz="4" w:space="0" w:color="auto"/>
              <w:right w:val="single" w:sz="4" w:space="0" w:color="auto"/>
            </w:tcBorders>
            <w:vAlign w:val="center"/>
          </w:tcPr>
          <w:p w14:paraId="57159426"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71E14DEB"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6B772196"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54506303" w14:textId="77777777" w:rsidR="001A3ABE" w:rsidRDefault="001A3ABE" w:rsidP="00377818">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35D1B"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5547A7AE" w14:textId="77777777" w:rsidR="001A3ABE" w:rsidRDefault="001A3ABE" w:rsidP="00377818">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F89401" w14:textId="77777777" w:rsidR="001A3ABE" w:rsidRDefault="001A3ABE" w:rsidP="00377818">
            <w:pPr>
              <w:pStyle w:val="TAH"/>
            </w:pPr>
            <w:r>
              <w:t>NR operating band groups</w:t>
            </w:r>
            <w:r>
              <w:rPr>
                <w:vertAlign w:val="superscript"/>
              </w:rPr>
              <w:t xml:space="preserve"> Note 4</w:t>
            </w:r>
          </w:p>
        </w:tc>
        <w:tc>
          <w:tcPr>
            <w:tcW w:w="0" w:type="auto"/>
            <w:tcBorders>
              <w:top w:val="single" w:sz="4" w:space="0" w:color="auto"/>
              <w:left w:val="single" w:sz="4" w:space="0" w:color="auto"/>
              <w:bottom w:val="single" w:sz="4" w:space="0" w:color="auto"/>
              <w:right w:val="single" w:sz="4" w:space="0" w:color="auto"/>
            </w:tcBorders>
            <w:vAlign w:val="center"/>
          </w:tcPr>
          <w:p w14:paraId="3352C361" w14:textId="77777777" w:rsidR="001A3ABE" w:rsidRDefault="001A3ABE" w:rsidP="00377818">
            <w:pPr>
              <w:pStyle w:val="TAH"/>
            </w:pPr>
            <w:r>
              <w:t xml:space="preserve">Minimum Io </w:t>
            </w:r>
          </w:p>
        </w:tc>
        <w:tc>
          <w:tcPr>
            <w:tcW w:w="0" w:type="auto"/>
            <w:tcBorders>
              <w:top w:val="single" w:sz="4" w:space="0" w:color="auto"/>
              <w:left w:val="single" w:sz="4" w:space="0" w:color="auto"/>
              <w:bottom w:val="single" w:sz="4" w:space="0" w:color="auto"/>
              <w:right w:val="single" w:sz="4" w:space="0" w:color="auto"/>
            </w:tcBorders>
            <w:vAlign w:val="center"/>
          </w:tcPr>
          <w:p w14:paraId="091E31FD" w14:textId="77777777" w:rsidR="001A3ABE" w:rsidRDefault="001A3ABE" w:rsidP="00377818">
            <w:pPr>
              <w:pStyle w:val="TAH"/>
            </w:pPr>
            <w:r>
              <w:t>Maximum Io</w:t>
            </w:r>
          </w:p>
        </w:tc>
      </w:tr>
      <w:tr w:rsidR="001A3ABE" w14:paraId="5CA6E644" w14:textId="77777777" w:rsidTr="0037781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2A83E64" w14:textId="77777777" w:rsidR="001A3ABE" w:rsidRDefault="001A3ABE" w:rsidP="00377818">
            <w:pPr>
              <w:pStyle w:val="TAH"/>
            </w:pPr>
            <w:r>
              <w:t>Tc</w:t>
            </w:r>
            <w:r>
              <w:rPr>
                <w:vertAlign w:val="superscript"/>
                <w:lang w:eastAsia="zh-CN"/>
              </w:rPr>
              <w:t xml:space="preserve"> Note 5</w:t>
            </w:r>
          </w:p>
        </w:tc>
        <w:tc>
          <w:tcPr>
            <w:tcW w:w="0" w:type="auto"/>
            <w:tcBorders>
              <w:top w:val="single" w:sz="4" w:space="0" w:color="auto"/>
              <w:left w:val="single" w:sz="4" w:space="0" w:color="auto"/>
              <w:bottom w:val="single" w:sz="4" w:space="0" w:color="auto"/>
              <w:right w:val="single" w:sz="4" w:space="0" w:color="auto"/>
            </w:tcBorders>
            <w:vAlign w:val="center"/>
          </w:tcPr>
          <w:p w14:paraId="0B6E2818" w14:textId="77777777" w:rsidR="001A3ABE" w:rsidRDefault="001A3ABE" w:rsidP="00377818">
            <w:pPr>
              <w:pStyle w:val="TAH"/>
            </w:pPr>
            <w:r>
              <w:t>dB</w:t>
            </w:r>
          </w:p>
        </w:tc>
        <w:tc>
          <w:tcPr>
            <w:tcW w:w="0" w:type="auto"/>
            <w:tcBorders>
              <w:top w:val="single" w:sz="4" w:space="0" w:color="auto"/>
              <w:left w:val="single" w:sz="4" w:space="0" w:color="auto"/>
              <w:bottom w:val="single" w:sz="4" w:space="0" w:color="auto"/>
              <w:right w:val="single" w:sz="4" w:space="0" w:color="auto"/>
            </w:tcBorders>
            <w:vAlign w:val="center"/>
          </w:tcPr>
          <w:p w14:paraId="1C04E92E" w14:textId="77777777" w:rsidR="001A3ABE" w:rsidRDefault="001A3ABE" w:rsidP="00377818">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372469F" w14:textId="77777777" w:rsidR="001A3ABE" w:rsidRDefault="001A3ABE" w:rsidP="00377818">
            <w:pPr>
              <w:pStyle w:val="TAH"/>
            </w:pPr>
            <w:r>
              <w:t>PRB</w:t>
            </w:r>
          </w:p>
        </w:tc>
        <w:tc>
          <w:tcPr>
            <w:tcW w:w="0" w:type="auto"/>
            <w:tcBorders>
              <w:top w:val="single" w:sz="4" w:space="0" w:color="auto"/>
              <w:left w:val="single" w:sz="4" w:space="0" w:color="auto"/>
              <w:bottom w:val="single" w:sz="4" w:space="0" w:color="auto"/>
              <w:right w:val="single" w:sz="4" w:space="0" w:color="auto"/>
            </w:tcBorders>
            <w:vAlign w:val="center"/>
          </w:tcPr>
          <w:p w14:paraId="520BFFD7"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3162B489"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32B4AA43" w14:textId="77777777" w:rsidR="001A3ABE" w:rsidRDefault="001A3ABE" w:rsidP="00377818">
            <w:pPr>
              <w:pStyle w:val="TAH"/>
            </w:pPr>
            <w:r>
              <w:t>dBm/SCS</w:t>
            </w:r>
            <w:r>
              <w:rPr>
                <w:vertAlign w:val="superscript"/>
                <w:lang w:eastAsia="zh-CN"/>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57F4928C" w14:textId="77777777" w:rsidR="001A3ABE" w:rsidRDefault="001A3ABE" w:rsidP="00377818">
            <w:pPr>
              <w:pStyle w:val="TAH"/>
            </w:pPr>
            <w:r>
              <w:t>dBm/BW</w:t>
            </w:r>
            <w:r>
              <w:rPr>
                <w:vertAlign w:val="subscript"/>
              </w:rPr>
              <w:t>Channel</w:t>
            </w:r>
          </w:p>
        </w:tc>
      </w:tr>
      <w:tr w:rsidR="001A3ABE" w14:paraId="3803FFD0"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DC9DA4" w14:textId="77777777" w:rsidR="001A3ABE" w:rsidRPr="00150958" w:rsidRDefault="001A3ABE" w:rsidP="00377818">
            <w:pPr>
              <w:pStyle w:val="TAC"/>
              <w:rPr>
                <w:highlight w:val="magenta"/>
                <w:lang w:eastAsia="zh-CN"/>
              </w:rPr>
            </w:pPr>
            <w:r w:rsidRPr="001D3DED">
              <w:rPr>
                <w:lang w:val="sv-SE" w:eastAsia="zh-CN"/>
              </w:rPr>
              <w:t>38</w:t>
            </w:r>
          </w:p>
        </w:tc>
        <w:tc>
          <w:tcPr>
            <w:tcW w:w="0" w:type="auto"/>
            <w:tcBorders>
              <w:top w:val="single" w:sz="4" w:space="0" w:color="auto"/>
              <w:left w:val="single" w:sz="4" w:space="0" w:color="auto"/>
              <w:bottom w:val="single" w:sz="4" w:space="0" w:color="auto"/>
              <w:right w:val="single" w:sz="4" w:space="0" w:color="auto"/>
            </w:tcBorders>
            <w:vAlign w:val="center"/>
          </w:tcPr>
          <w:p w14:paraId="6F98555F" w14:textId="77777777" w:rsidR="001A3ABE" w:rsidRPr="00150958" w:rsidRDefault="001A3ABE" w:rsidP="00377818">
            <w:pPr>
              <w:pStyle w:val="TAC"/>
              <w:rPr>
                <w:highlight w:val="magenta"/>
                <w:lang w:eastAsia="zh-CN"/>
              </w:rPr>
            </w:pPr>
            <w:r>
              <w:rPr>
                <w:lang w:val="sv-SE" w:eastAsia="zh-CN"/>
              </w:rPr>
              <w:t>30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2101193" w14:textId="77777777" w:rsidR="001A3ABE" w:rsidRDefault="001A3ABE" w:rsidP="00377818">
            <w:pPr>
              <w:pStyle w:val="TAC"/>
            </w:pPr>
            <w:r>
              <w:t>(PRS Ês/Iot)</w:t>
            </w:r>
            <w:r>
              <w:rPr>
                <w:vertAlign w:val="subscript"/>
              </w:rPr>
              <w:t xml:space="preserve">ref </w:t>
            </w:r>
            <w:r>
              <w:t>≥-6dB</w:t>
            </w:r>
          </w:p>
          <w:p w14:paraId="7D7F1C2D" w14:textId="77777777" w:rsidR="001A3ABE" w:rsidRDefault="001A3ABE" w:rsidP="00377818">
            <w:pPr>
              <w:pStyle w:val="TAC"/>
            </w:pPr>
          </w:p>
          <w:p w14:paraId="1068DA25" w14:textId="77777777" w:rsidR="001A3ABE" w:rsidRDefault="001A3ABE" w:rsidP="00377818">
            <w:pPr>
              <w:pStyle w:val="TAC"/>
            </w:pPr>
            <w:r>
              <w:t xml:space="preserve"> (PRS Ês/Iot)</w:t>
            </w:r>
            <w:r>
              <w:rPr>
                <w:i/>
                <w:vertAlign w:val="subscript"/>
              </w:rPr>
              <w:t>i</w:t>
            </w:r>
            <w:r>
              <w:t xml:space="preserve"> ≥-13dB</w:t>
            </w:r>
          </w:p>
        </w:tc>
        <w:tc>
          <w:tcPr>
            <w:tcW w:w="0" w:type="auto"/>
            <w:tcBorders>
              <w:top w:val="single" w:sz="4" w:space="0" w:color="auto"/>
              <w:left w:val="single" w:sz="4" w:space="0" w:color="auto"/>
              <w:bottom w:val="single" w:sz="4" w:space="0" w:color="auto"/>
              <w:right w:val="single" w:sz="4" w:space="0" w:color="auto"/>
            </w:tcBorders>
            <w:vAlign w:val="center"/>
          </w:tcPr>
          <w:p w14:paraId="21857138" w14:textId="77777777" w:rsidR="001A3ABE" w:rsidRDefault="001A3ABE" w:rsidP="00377818">
            <w:pPr>
              <w:pStyle w:val="TAC"/>
              <w:rPr>
                <w:lang w:val="sv-SE" w:eastAsia="zh-CN"/>
              </w:rPr>
            </w:pPr>
            <w:r>
              <w:rPr>
                <w:lang w:val="sv-SE"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7553887" w14:textId="77777777" w:rsidR="001A3ABE" w:rsidRDefault="001A3ABE" w:rsidP="00377818">
            <w:pPr>
              <w:pStyle w:val="TAC"/>
            </w:pPr>
            <w:r>
              <w:t>≥ 104</w:t>
            </w:r>
          </w:p>
        </w:tc>
        <w:tc>
          <w:tcPr>
            <w:tcW w:w="0" w:type="auto"/>
            <w:tcBorders>
              <w:top w:val="single" w:sz="4" w:space="0" w:color="auto"/>
              <w:left w:val="single" w:sz="4" w:space="0" w:color="auto"/>
              <w:bottom w:val="single" w:sz="4" w:space="0" w:color="auto"/>
              <w:right w:val="single" w:sz="4" w:space="0" w:color="auto"/>
            </w:tcBorders>
            <w:vAlign w:val="center"/>
          </w:tcPr>
          <w:p w14:paraId="3B665BF3"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60E24900"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64176907"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71251E30" w14:textId="77777777" w:rsidR="001A3ABE" w:rsidRDefault="001A3ABE" w:rsidP="00377818">
            <w:pPr>
              <w:pStyle w:val="TAC"/>
              <w:rPr>
                <w:lang w:eastAsia="zh-CN"/>
              </w:rPr>
            </w:pPr>
            <w:r>
              <w:t>Note 6</w:t>
            </w:r>
          </w:p>
        </w:tc>
      </w:tr>
      <w:tr w:rsidR="001A3ABE" w14:paraId="76D5BCFE"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79A974" w14:textId="77777777" w:rsidR="001A3ABE" w:rsidRPr="00150958" w:rsidRDefault="001A3ABE" w:rsidP="00377818">
            <w:pPr>
              <w:pStyle w:val="TAC"/>
              <w:rPr>
                <w:highlight w:val="magenta"/>
                <w:lang w:eastAsia="zh-CN"/>
              </w:rPr>
            </w:pPr>
            <w:r w:rsidRPr="001D3DED">
              <w:rPr>
                <w:lang w:eastAsia="zh-CN"/>
              </w:rPr>
              <w:t>29</w:t>
            </w:r>
          </w:p>
        </w:tc>
        <w:tc>
          <w:tcPr>
            <w:tcW w:w="0" w:type="auto"/>
            <w:tcBorders>
              <w:top w:val="single" w:sz="4" w:space="0" w:color="auto"/>
              <w:left w:val="single" w:sz="4" w:space="0" w:color="auto"/>
              <w:bottom w:val="single" w:sz="4" w:space="0" w:color="auto"/>
              <w:right w:val="single" w:sz="4" w:space="0" w:color="auto"/>
            </w:tcBorders>
            <w:vAlign w:val="center"/>
          </w:tcPr>
          <w:p w14:paraId="32668748" w14:textId="77777777" w:rsidR="001A3ABE" w:rsidRPr="00150958" w:rsidRDefault="001A3ABE" w:rsidP="00377818">
            <w:pPr>
              <w:pStyle w:val="TAC"/>
              <w:rPr>
                <w:highlight w:val="magenta"/>
                <w:lang w:eastAsia="zh-CN"/>
              </w:rPr>
            </w:pPr>
            <w:r w:rsidRPr="001D3DED">
              <w:rPr>
                <w:lang w:eastAsia="zh-CN"/>
              </w:rPr>
              <w:t>29</w:t>
            </w:r>
          </w:p>
        </w:tc>
        <w:tc>
          <w:tcPr>
            <w:tcW w:w="0" w:type="auto"/>
            <w:vMerge/>
            <w:tcBorders>
              <w:top w:val="single" w:sz="4" w:space="0" w:color="auto"/>
              <w:left w:val="single" w:sz="4" w:space="0" w:color="auto"/>
              <w:bottom w:val="single" w:sz="4" w:space="0" w:color="auto"/>
              <w:right w:val="single" w:sz="4" w:space="0" w:color="auto"/>
            </w:tcBorders>
            <w:vAlign w:val="center"/>
          </w:tcPr>
          <w:p w14:paraId="22609B37"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F2F6073" w14:textId="77777777" w:rsidR="001A3ABE" w:rsidRDefault="001A3ABE" w:rsidP="00377818">
            <w:pPr>
              <w:pStyle w:val="TAC"/>
              <w:rPr>
                <w:lang w:val="sv-SE" w:eastAsia="zh-CN"/>
              </w:rPr>
            </w:pPr>
            <w:r>
              <w:rPr>
                <w:lang w:val="sv-SE" w:eastAsia="zh-CN"/>
              </w:rPr>
              <w:t xml:space="preserve">30 </w:t>
            </w:r>
          </w:p>
        </w:tc>
        <w:tc>
          <w:tcPr>
            <w:tcW w:w="0" w:type="auto"/>
            <w:tcBorders>
              <w:top w:val="single" w:sz="4" w:space="0" w:color="auto"/>
              <w:left w:val="single" w:sz="4" w:space="0" w:color="auto"/>
              <w:bottom w:val="single" w:sz="4" w:space="0" w:color="auto"/>
              <w:right w:val="single" w:sz="4" w:space="0" w:color="auto"/>
            </w:tcBorders>
            <w:vAlign w:val="center"/>
          </w:tcPr>
          <w:p w14:paraId="079402F5" w14:textId="77777777" w:rsidR="001A3ABE" w:rsidRDefault="001A3ABE" w:rsidP="00377818">
            <w:pPr>
              <w:pStyle w:val="TAC"/>
            </w:pPr>
            <w:r>
              <w:t>≥ 132</w:t>
            </w:r>
          </w:p>
        </w:tc>
        <w:tc>
          <w:tcPr>
            <w:tcW w:w="0" w:type="auto"/>
            <w:tcBorders>
              <w:top w:val="single" w:sz="4" w:space="0" w:color="auto"/>
              <w:left w:val="single" w:sz="4" w:space="0" w:color="auto"/>
              <w:bottom w:val="single" w:sz="4" w:space="0" w:color="auto"/>
              <w:right w:val="single" w:sz="4" w:space="0" w:color="auto"/>
            </w:tcBorders>
            <w:vAlign w:val="center"/>
          </w:tcPr>
          <w:p w14:paraId="54422920"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09308C57"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684A5AC"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49D47693" w14:textId="77777777" w:rsidR="001A3ABE" w:rsidRDefault="001A3ABE" w:rsidP="00377818">
            <w:pPr>
              <w:pStyle w:val="TAC"/>
            </w:pPr>
            <w:r>
              <w:t>Note 6</w:t>
            </w:r>
          </w:p>
        </w:tc>
      </w:tr>
      <w:tr w:rsidR="001A3ABE" w14:paraId="501DBEDE"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C04314" w14:textId="77777777" w:rsidR="001A3ABE" w:rsidRPr="00150958" w:rsidRDefault="001A3ABE" w:rsidP="00377818">
            <w:pPr>
              <w:pStyle w:val="TAC"/>
              <w:rPr>
                <w:highlight w:val="magenta"/>
                <w:lang w:eastAsia="zh-CN"/>
              </w:rPr>
            </w:pPr>
            <w:r w:rsidRPr="001D3DED">
              <w:rPr>
                <w:lang w:val="sv-SE" w:eastAsia="zh-CN"/>
              </w:rPr>
              <w:t>27</w:t>
            </w:r>
          </w:p>
        </w:tc>
        <w:tc>
          <w:tcPr>
            <w:tcW w:w="0" w:type="auto"/>
            <w:tcBorders>
              <w:top w:val="single" w:sz="4" w:space="0" w:color="auto"/>
              <w:left w:val="single" w:sz="4" w:space="0" w:color="auto"/>
              <w:bottom w:val="single" w:sz="4" w:space="0" w:color="auto"/>
              <w:right w:val="single" w:sz="4" w:space="0" w:color="auto"/>
            </w:tcBorders>
            <w:vAlign w:val="center"/>
          </w:tcPr>
          <w:p w14:paraId="6ADA11D5" w14:textId="77777777" w:rsidR="001A3ABE" w:rsidRPr="00150958" w:rsidRDefault="001A3ABE" w:rsidP="00377818">
            <w:pPr>
              <w:pStyle w:val="TAC"/>
              <w:rPr>
                <w:highlight w:val="magenta"/>
                <w:lang w:eastAsia="zh-CN"/>
              </w:rPr>
            </w:pPr>
            <w:r w:rsidRPr="001D3DED">
              <w:rPr>
                <w:lang w:val="sv-SE"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tcPr>
          <w:p w14:paraId="4AEB01BB"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4AE30C9"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925E4C" w14:textId="77777777" w:rsidR="001A3ABE" w:rsidRDefault="001A3ABE" w:rsidP="00377818">
            <w:pPr>
              <w:pStyle w:val="TAC"/>
            </w:pPr>
            <w:r>
              <w:t>272</w:t>
            </w:r>
          </w:p>
        </w:tc>
        <w:tc>
          <w:tcPr>
            <w:tcW w:w="0" w:type="auto"/>
            <w:tcBorders>
              <w:top w:val="single" w:sz="4" w:space="0" w:color="auto"/>
              <w:left w:val="single" w:sz="4" w:space="0" w:color="auto"/>
              <w:bottom w:val="single" w:sz="4" w:space="0" w:color="auto"/>
              <w:right w:val="single" w:sz="4" w:space="0" w:color="auto"/>
            </w:tcBorders>
            <w:vAlign w:val="center"/>
          </w:tcPr>
          <w:p w14:paraId="1F3843D5"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4C8EFB06" w14:textId="77777777" w:rsidR="001A3ABE" w:rsidRDefault="001A3ABE" w:rsidP="00377818">
            <w:pPr>
              <w:pStyle w:val="TAC"/>
              <w:rPr>
                <w:lang w:eastAsia="zh-CN"/>
              </w:rPr>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440FB4F"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6BF5CF47" w14:textId="77777777" w:rsidR="001A3ABE" w:rsidRDefault="001A3ABE" w:rsidP="00377818">
            <w:pPr>
              <w:pStyle w:val="TAC"/>
              <w:rPr>
                <w:lang w:eastAsia="zh-CN"/>
              </w:rPr>
            </w:pPr>
            <w:r>
              <w:t>Note 6</w:t>
            </w:r>
          </w:p>
        </w:tc>
      </w:tr>
      <w:tr w:rsidR="001A3ABE" w14:paraId="59F8CDD1" w14:textId="77777777" w:rsidTr="00377818">
        <w:trPr>
          <w:trHeight w:val="27"/>
          <w:jc w:val="center"/>
        </w:trPr>
        <w:tc>
          <w:tcPr>
            <w:tcW w:w="0" w:type="auto"/>
            <w:tcBorders>
              <w:top w:val="single" w:sz="4" w:space="0" w:color="auto"/>
              <w:left w:val="single" w:sz="4" w:space="0" w:color="auto"/>
              <w:bottom w:val="single" w:sz="4" w:space="0" w:color="auto"/>
              <w:right w:val="single" w:sz="4" w:space="0" w:color="auto"/>
            </w:tcBorders>
            <w:vAlign w:val="center"/>
          </w:tcPr>
          <w:p w14:paraId="20303007" w14:textId="77777777" w:rsidR="001A3ABE" w:rsidRPr="00150958" w:rsidRDefault="001A3ABE" w:rsidP="00377818">
            <w:pPr>
              <w:pStyle w:val="TAC"/>
              <w:rPr>
                <w:highlight w:val="magenta"/>
              </w:rPr>
            </w:pPr>
            <w:r w:rsidRPr="001D3DED">
              <w:rPr>
                <w:lang w:val="sv-SE"/>
              </w:rPr>
              <w:t>29</w:t>
            </w:r>
          </w:p>
        </w:tc>
        <w:tc>
          <w:tcPr>
            <w:tcW w:w="0" w:type="auto"/>
            <w:tcBorders>
              <w:top w:val="single" w:sz="4" w:space="0" w:color="auto"/>
              <w:left w:val="single" w:sz="4" w:space="0" w:color="auto"/>
              <w:bottom w:val="single" w:sz="4" w:space="0" w:color="auto"/>
              <w:right w:val="single" w:sz="4" w:space="0" w:color="auto"/>
            </w:tcBorders>
            <w:vAlign w:val="center"/>
          </w:tcPr>
          <w:p w14:paraId="73AF4D2A" w14:textId="77777777" w:rsidR="001A3ABE" w:rsidRPr="00150958" w:rsidRDefault="001A3ABE" w:rsidP="00377818">
            <w:pPr>
              <w:pStyle w:val="TAC"/>
              <w:rPr>
                <w:highlight w:val="magenta"/>
                <w:lang w:eastAsia="zh-CN"/>
              </w:rPr>
            </w:pPr>
            <w:r w:rsidRPr="001D3DED">
              <w:rPr>
                <w:lang w:val="sv-SE"/>
              </w:rPr>
              <w:t>3</w:t>
            </w:r>
            <w:r>
              <w:rPr>
                <w:lang w:val="sv-SE"/>
              </w:rPr>
              <w:t>5</w:t>
            </w:r>
          </w:p>
        </w:tc>
        <w:tc>
          <w:tcPr>
            <w:tcW w:w="0" w:type="auto"/>
            <w:vMerge/>
            <w:tcBorders>
              <w:top w:val="single" w:sz="4" w:space="0" w:color="auto"/>
              <w:left w:val="single" w:sz="4" w:space="0" w:color="auto"/>
              <w:bottom w:val="single" w:sz="4" w:space="0" w:color="auto"/>
              <w:right w:val="single" w:sz="4" w:space="0" w:color="auto"/>
            </w:tcBorders>
            <w:vAlign w:val="center"/>
          </w:tcPr>
          <w:p w14:paraId="27302F2F"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8ED957" w14:textId="77777777" w:rsidR="001A3ABE" w:rsidRDefault="001A3ABE" w:rsidP="00377818">
            <w:pPr>
              <w:pStyle w:val="TAC"/>
              <w:rPr>
                <w:lang w:val="sv-SE" w:eastAsia="zh-CN"/>
              </w:rPr>
            </w:pPr>
            <w:r>
              <w:rPr>
                <w:lang w:val="sv-SE"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4934D272" w14:textId="77777777" w:rsidR="001A3ABE" w:rsidRDefault="001A3ABE" w:rsidP="00377818">
            <w:pPr>
              <w:pStyle w:val="TAC"/>
            </w:pPr>
            <w:r>
              <w:t>≥ 64</w:t>
            </w:r>
          </w:p>
        </w:tc>
        <w:tc>
          <w:tcPr>
            <w:tcW w:w="0" w:type="auto"/>
            <w:tcBorders>
              <w:top w:val="single" w:sz="4" w:space="0" w:color="auto"/>
              <w:left w:val="single" w:sz="4" w:space="0" w:color="auto"/>
              <w:bottom w:val="single" w:sz="4" w:space="0" w:color="auto"/>
              <w:right w:val="single" w:sz="4" w:space="0" w:color="auto"/>
            </w:tcBorders>
            <w:vAlign w:val="center"/>
          </w:tcPr>
          <w:p w14:paraId="0A7A325D"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0CEAD030"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7416FF8"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14714F38" w14:textId="77777777" w:rsidR="001A3ABE" w:rsidRDefault="001A3ABE" w:rsidP="00377818">
            <w:pPr>
              <w:pStyle w:val="TAC"/>
            </w:pPr>
            <w:r>
              <w:t>Note 6</w:t>
            </w:r>
          </w:p>
        </w:tc>
      </w:tr>
      <w:tr w:rsidR="001A3ABE" w14:paraId="5F4FFC1F"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CA6CA" w14:textId="77777777" w:rsidR="001A3ABE" w:rsidRPr="00150958" w:rsidRDefault="001A3ABE" w:rsidP="00377818">
            <w:pPr>
              <w:pStyle w:val="TAC"/>
              <w:rPr>
                <w:highlight w:val="magenta"/>
                <w:lang w:eastAsia="zh-CN"/>
              </w:rPr>
            </w:pPr>
            <w:r w:rsidRPr="001D3DED">
              <w:rPr>
                <w:lang w:val="sv-SE" w:eastAsia="zh-CN"/>
              </w:rPr>
              <w:t>27</w:t>
            </w:r>
          </w:p>
        </w:tc>
        <w:tc>
          <w:tcPr>
            <w:tcW w:w="0" w:type="auto"/>
            <w:tcBorders>
              <w:top w:val="single" w:sz="4" w:space="0" w:color="auto"/>
              <w:left w:val="single" w:sz="4" w:space="0" w:color="auto"/>
              <w:bottom w:val="single" w:sz="4" w:space="0" w:color="auto"/>
              <w:right w:val="single" w:sz="4" w:space="0" w:color="auto"/>
            </w:tcBorders>
            <w:vAlign w:val="center"/>
          </w:tcPr>
          <w:p w14:paraId="4F976162" w14:textId="77777777" w:rsidR="001A3ABE" w:rsidRPr="00150958" w:rsidRDefault="001A3ABE" w:rsidP="00377818">
            <w:pPr>
              <w:pStyle w:val="TAC"/>
              <w:rPr>
                <w:highlight w:val="magenta"/>
                <w:lang w:eastAsia="zh-CN"/>
              </w:rPr>
            </w:pPr>
            <w:r w:rsidRPr="001D3DED">
              <w:rPr>
                <w:lang w:val="sv-SE" w:eastAsia="zh-CN"/>
              </w:rPr>
              <w:t>31</w:t>
            </w:r>
          </w:p>
        </w:tc>
        <w:tc>
          <w:tcPr>
            <w:tcW w:w="0" w:type="auto"/>
            <w:vMerge/>
            <w:tcBorders>
              <w:top w:val="single" w:sz="4" w:space="0" w:color="auto"/>
              <w:left w:val="single" w:sz="4" w:space="0" w:color="auto"/>
              <w:bottom w:val="single" w:sz="4" w:space="0" w:color="auto"/>
              <w:right w:val="single" w:sz="4" w:space="0" w:color="auto"/>
            </w:tcBorders>
            <w:vAlign w:val="center"/>
          </w:tcPr>
          <w:p w14:paraId="7D7FC9CF"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A6E08E8"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5865C0" w14:textId="77777777" w:rsidR="001A3ABE" w:rsidRDefault="001A3ABE" w:rsidP="00377818">
            <w:pPr>
              <w:pStyle w:val="TAC"/>
            </w:pPr>
            <w:r>
              <w:t>132</w:t>
            </w:r>
          </w:p>
        </w:tc>
        <w:tc>
          <w:tcPr>
            <w:tcW w:w="0" w:type="auto"/>
            <w:tcBorders>
              <w:top w:val="single" w:sz="4" w:space="0" w:color="auto"/>
              <w:left w:val="single" w:sz="4" w:space="0" w:color="auto"/>
              <w:bottom w:val="single" w:sz="4" w:space="0" w:color="auto"/>
              <w:right w:val="single" w:sz="4" w:space="0" w:color="auto"/>
            </w:tcBorders>
            <w:vAlign w:val="center"/>
          </w:tcPr>
          <w:p w14:paraId="0C445CCE"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35A90D73"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3175BA9D"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0C84D79B" w14:textId="77777777" w:rsidR="001A3ABE" w:rsidRDefault="001A3ABE" w:rsidP="00377818">
            <w:pPr>
              <w:pStyle w:val="TAC"/>
            </w:pPr>
            <w:r>
              <w:t>Note 6</w:t>
            </w:r>
          </w:p>
        </w:tc>
      </w:tr>
      <w:tr w:rsidR="001A3ABE" w14:paraId="69AA1517" w14:textId="77777777" w:rsidTr="00377818">
        <w:trPr>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A880E8D"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70A2F02A" w14:textId="77777777" w:rsidR="001A3ABE" w:rsidRDefault="001A3ABE" w:rsidP="00377818">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5F217E">
              <w:rPr>
                <w:iCs/>
                <w:szCs w:val="18"/>
              </w:rPr>
              <w:t>and</w:t>
            </w:r>
            <w:r>
              <w:rPr>
                <w:i/>
                <w:szCs w:val="18"/>
              </w:rPr>
              <w:t xml:space="preserve"> dl-PRS-CombSizeN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5E47D42" w14:textId="77777777" w:rsidR="001A3ABE" w:rsidRDefault="001A3ABE" w:rsidP="00377818">
            <w:pPr>
              <w:pStyle w:val="TAN"/>
            </w:pPr>
            <w:r>
              <w:t>N</w:t>
            </w:r>
            <w:r>
              <w:rPr>
                <w:lang w:eastAsia="zh-CN"/>
              </w:rPr>
              <w:t>OTE</w:t>
            </w:r>
            <w:r>
              <w:t xml:space="preserve"> 3:</w:t>
            </w:r>
            <w:r>
              <w:tab/>
              <w:t>Io is assumed to have constant EPRE across the bandwidth.</w:t>
            </w:r>
          </w:p>
          <w:p w14:paraId="19A62C83" w14:textId="77777777" w:rsidR="001A3ABE" w:rsidRDefault="001A3ABE" w:rsidP="00377818">
            <w:pPr>
              <w:pStyle w:val="TAN"/>
            </w:pPr>
            <w:r>
              <w:t>N</w:t>
            </w:r>
            <w:r>
              <w:rPr>
                <w:lang w:eastAsia="zh-CN"/>
              </w:rPr>
              <w:t>OTE</w:t>
            </w:r>
            <w:r>
              <w:t xml:space="preserve"> 4:</w:t>
            </w:r>
            <w:r>
              <w:tab/>
              <w:t xml:space="preserve">NR operating band groups in FR1 are as defined in </w:t>
            </w:r>
            <w:r w:rsidRPr="00374636">
              <w:rPr>
                <w:lang w:eastAsia="zh-CN"/>
              </w:rPr>
              <w:t>TS 38.133</w:t>
            </w:r>
            <w:r>
              <w:rPr>
                <w:rFonts w:hint="eastAsia"/>
                <w:lang w:eastAsia="zh-CN"/>
              </w:rPr>
              <w:t xml:space="preserve"> </w:t>
            </w:r>
            <w:r w:rsidRPr="00374636">
              <w:rPr>
                <w:lang w:eastAsia="zh-CN"/>
              </w:rPr>
              <w:t>[50</w:t>
            </w:r>
            <w:r>
              <w:rPr>
                <w:rFonts w:hint="eastAsia"/>
                <w:lang w:eastAsia="zh-CN"/>
              </w:rPr>
              <w:t xml:space="preserve">] </w:t>
            </w:r>
            <w:r>
              <w:t>clause 3.5.2.</w:t>
            </w:r>
          </w:p>
          <w:p w14:paraId="170667C6" w14:textId="77777777" w:rsidR="001A3ABE" w:rsidRDefault="001A3ABE" w:rsidP="00377818">
            <w:pPr>
              <w:pStyle w:val="TAN"/>
            </w:pPr>
            <w:r>
              <w:t>N</w:t>
            </w:r>
            <w:r>
              <w:rPr>
                <w:lang w:eastAsia="zh-CN"/>
              </w:rPr>
              <w:t>OTE</w:t>
            </w:r>
            <w:r>
              <w:t xml:space="preserve"> 5:</w:t>
            </w:r>
            <w:r>
              <w:tab/>
              <w:t>Tc is the basic timing unit defined in TS 38.211 [</w:t>
            </w:r>
            <w:r>
              <w:rPr>
                <w:rFonts w:hint="eastAsia"/>
                <w:lang w:eastAsia="zh-CN"/>
              </w:rPr>
              <w:t>53</w:t>
            </w:r>
            <w:r>
              <w:t>].</w:t>
            </w:r>
          </w:p>
          <w:p w14:paraId="6BC7C3A9" w14:textId="77777777" w:rsidR="001A3ABE" w:rsidRDefault="001A3ABE" w:rsidP="00377818">
            <w:pPr>
              <w:pStyle w:val="TAN"/>
            </w:pPr>
            <w:r>
              <w:t>NOTE 6:</w:t>
            </w:r>
            <w:r>
              <w:tab/>
              <w:t xml:space="preserve">The same bands and the same Io conditions for each band apply for this requirement as for the corresponding requirement with the PRS bandwidth of the smallest PRB number for the corresponding SCS as defined in table </w:t>
            </w:r>
            <w:r>
              <w:rPr>
                <w:rFonts w:hint="eastAsia"/>
                <w:lang w:eastAsia="zh-CN"/>
              </w:rPr>
              <w:t>4.15.5A</w:t>
            </w:r>
            <w:r>
              <w:t>-1.</w:t>
            </w:r>
          </w:p>
        </w:tc>
      </w:tr>
    </w:tbl>
    <w:p w14:paraId="3CF8065F" w14:textId="77777777" w:rsidR="001A3ABE" w:rsidRDefault="001A3ABE" w:rsidP="001A3ABE"/>
    <w:p w14:paraId="12193D63" w14:textId="77777777" w:rsidR="001A3ABE" w:rsidRDefault="001A3ABE" w:rsidP="001A3ABE">
      <w:pPr>
        <w:pStyle w:val="TH"/>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-4: RSTD absolute accuracy in FR2 for fading channel</w:t>
      </w:r>
    </w:p>
    <w:tbl>
      <w:tblPr>
        <w:tblW w:w="0" w:type="auto"/>
        <w:jc w:val="center"/>
        <w:tblLook w:val="04A0" w:firstRow="1" w:lastRow="0" w:firstColumn="1" w:lastColumn="0" w:noHBand="0" w:noVBand="1"/>
      </w:tblPr>
      <w:tblGrid>
        <w:gridCol w:w="1235"/>
        <w:gridCol w:w="1234"/>
        <w:gridCol w:w="1092"/>
        <w:gridCol w:w="688"/>
        <w:gridCol w:w="1361"/>
        <w:gridCol w:w="1360"/>
        <w:gridCol w:w="1130"/>
        <w:gridCol w:w="1531"/>
      </w:tblGrid>
      <w:tr w:rsidR="001A3ABE" w14:paraId="514714DB" w14:textId="77777777" w:rsidTr="00377818">
        <w:trPr>
          <w:jc w:val="center"/>
        </w:trPr>
        <w:tc>
          <w:tcPr>
            <w:tcW w:w="0" w:type="auto"/>
            <w:vMerge w:val="restart"/>
            <w:tcBorders>
              <w:top w:val="single" w:sz="4" w:space="0" w:color="auto"/>
              <w:left w:val="single" w:sz="4" w:space="0" w:color="auto"/>
              <w:right w:val="single" w:sz="6" w:space="0" w:color="auto"/>
            </w:tcBorders>
            <w:vAlign w:val="center"/>
          </w:tcPr>
          <w:p w14:paraId="6D54AE64" w14:textId="77777777" w:rsidR="001A3ABE" w:rsidRDefault="001A3ABE" w:rsidP="00377818">
            <w:pPr>
              <w:pStyle w:val="TAH"/>
              <w:rPr>
                <w:rFonts w:cs="Arial"/>
              </w:rPr>
            </w:pPr>
            <w:r>
              <w:t>Accuracy for 2 PFLs</w:t>
            </w:r>
          </w:p>
        </w:tc>
        <w:tc>
          <w:tcPr>
            <w:tcW w:w="0" w:type="auto"/>
            <w:vMerge w:val="restart"/>
            <w:tcBorders>
              <w:top w:val="single" w:sz="4" w:space="0" w:color="auto"/>
              <w:left w:val="single" w:sz="4" w:space="0" w:color="auto"/>
              <w:bottom w:val="single" w:sz="6" w:space="0" w:color="auto"/>
              <w:right w:val="single" w:sz="6" w:space="0" w:color="auto"/>
            </w:tcBorders>
            <w:vAlign w:val="center"/>
          </w:tcPr>
          <w:p w14:paraId="64B331B4" w14:textId="77777777" w:rsidR="001A3ABE" w:rsidRDefault="001A3ABE" w:rsidP="00377818">
            <w:pPr>
              <w:pStyle w:val="TAH"/>
              <w:rPr>
                <w:rFonts w:cs="Arial"/>
              </w:rPr>
            </w:pPr>
            <w:r>
              <w:rPr>
                <w:rFonts w:cs="Arial"/>
              </w:rPr>
              <w:t>Accuracy</w:t>
            </w:r>
            <w:r>
              <w:t xml:space="preserve"> for 3 PFLs</w:t>
            </w:r>
          </w:p>
        </w:tc>
        <w:tc>
          <w:tcPr>
            <w:tcW w:w="0" w:type="auto"/>
            <w:gridSpan w:val="6"/>
            <w:tcBorders>
              <w:top w:val="single" w:sz="4" w:space="0" w:color="auto"/>
              <w:left w:val="single" w:sz="6" w:space="0" w:color="auto"/>
              <w:bottom w:val="single" w:sz="6" w:space="0" w:color="auto"/>
              <w:right w:val="single" w:sz="4" w:space="0" w:color="auto"/>
            </w:tcBorders>
            <w:vAlign w:val="center"/>
          </w:tcPr>
          <w:p w14:paraId="4986BE80" w14:textId="77777777" w:rsidR="001A3ABE" w:rsidRDefault="001A3ABE" w:rsidP="00377818">
            <w:pPr>
              <w:pStyle w:val="TAH"/>
              <w:rPr>
                <w:rFonts w:cs="Arial"/>
              </w:rPr>
            </w:pPr>
            <w:r>
              <w:rPr>
                <w:rFonts w:cs="Arial"/>
              </w:rPr>
              <w:t>Conditions</w:t>
            </w:r>
          </w:p>
        </w:tc>
      </w:tr>
      <w:tr w:rsidR="001A3ABE" w14:paraId="769BE6F2" w14:textId="77777777" w:rsidTr="00377818">
        <w:trPr>
          <w:jc w:val="center"/>
        </w:trPr>
        <w:tc>
          <w:tcPr>
            <w:tcW w:w="0" w:type="auto"/>
            <w:vMerge/>
            <w:tcBorders>
              <w:left w:val="single" w:sz="4" w:space="0" w:color="auto"/>
              <w:right w:val="single" w:sz="6" w:space="0" w:color="auto"/>
            </w:tcBorders>
            <w:vAlign w:val="center"/>
          </w:tcPr>
          <w:p w14:paraId="2EF80607"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7C0C06AB" w14:textId="77777777" w:rsidR="001A3ABE" w:rsidRDefault="001A3ABE" w:rsidP="00377818">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tcPr>
          <w:p w14:paraId="7468BCF0" w14:textId="77777777" w:rsidR="001A3ABE" w:rsidRDefault="001A3ABE" w:rsidP="00377818">
            <w:pPr>
              <w:pStyle w:val="TAH"/>
              <w:rPr>
                <w:rFonts w:cs="Arial"/>
              </w:rPr>
            </w:pPr>
            <w:r>
              <w:rPr>
                <w:rFonts w:cs="Arial"/>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tcPr>
          <w:p w14:paraId="712535E6" w14:textId="77777777" w:rsidR="001A3ABE" w:rsidRDefault="001A3ABE" w:rsidP="00377818">
            <w:pPr>
              <w:pStyle w:val="TAH"/>
              <w:rPr>
                <w:rFonts w:cs="Arial"/>
                <w:lang w:eastAsia="zh-CN"/>
              </w:rPr>
            </w:pPr>
            <w:r>
              <w:rPr>
                <w:rFonts w:cs="Arial"/>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3B91BC5B" w14:textId="77777777" w:rsidR="001A3ABE" w:rsidRDefault="001A3ABE" w:rsidP="00377818">
            <w:pPr>
              <w:pStyle w:val="TAH"/>
              <w:rPr>
                <w:rFonts w:cs="Arial"/>
                <w:lang w:eastAsia="zh-CN"/>
              </w:rPr>
            </w:pPr>
            <w:r>
              <w:rPr>
                <w:rFonts w:cs="Arial"/>
                <w:lang w:eastAsia="zh-CN"/>
              </w:rPr>
              <w:t>PRS bandwidth per PFL</w:t>
            </w:r>
          </w:p>
          <w:p w14:paraId="60F3B604" w14:textId="77777777" w:rsidR="001A3ABE" w:rsidRDefault="001A3ABE" w:rsidP="00377818">
            <w:pPr>
              <w:pStyle w:val="TAH"/>
              <w:rPr>
                <w:rFonts w:cs="Arial"/>
              </w:rPr>
            </w:pPr>
            <w:r>
              <w:rPr>
                <w:rFonts w:cs="Arial"/>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009A91D2" w14:textId="77777777" w:rsidR="001A3ABE" w:rsidRDefault="001A3ABE" w:rsidP="00377818">
            <w:pPr>
              <w:pStyle w:val="TAH"/>
              <w:rPr>
                <w:rFonts w:cs="Arial"/>
                <w:lang w:eastAsia="zh-CN"/>
              </w:rPr>
            </w:pPr>
            <w:r>
              <w:rPr>
                <w:rFonts w:cs="Arial"/>
                <w:lang w:eastAsia="zh-CN"/>
              </w:rPr>
              <w:t xml:space="preserve">PRS resource repetition </w:t>
            </w:r>
          </w:p>
          <w:p w14:paraId="44D8DB03" w14:textId="77777777" w:rsidR="001A3ABE" w:rsidRDefault="001A3ABE" w:rsidP="00377818">
            <w:pPr>
              <w:pStyle w:val="TAH"/>
              <w:rPr>
                <w:rFonts w:cs="Arial"/>
                <w:lang w:eastAsia="zh-CN"/>
              </w:rPr>
            </w:pPr>
            <w:r>
              <w:rPr>
                <w:rFonts w:cs="Arial"/>
                <w:lang w:eastAsia="zh-CN"/>
              </w:rPr>
              <w:t>(</w:t>
            </w:r>
            <m:oMath>
              <m:sSubSup>
                <m:sSubSupPr>
                  <m:ctrlPr>
                    <w:rPr>
                      <w:rFonts w:ascii="Cambria Math" w:hAnsi="Cambria Math" w:cs="Arial"/>
                      <w:bCs/>
                      <w:i/>
                      <w:iCs/>
                    </w:rPr>
                  </m:ctrlPr>
                </m:sSubSupPr>
                <m:e>
                  <m:r>
                    <m:rPr>
                      <m:sty m:val="b"/>
                    </m:rPr>
                    <w:rPr>
                      <w:rFonts w:ascii="Cambria Math" w:hAnsi="Cambria Math" w:cs="Arial"/>
                      <w:lang w:eastAsia="zh-CN"/>
                    </w:rPr>
                    <m:t>T</m:t>
                  </m:r>
                </m:e>
                <m:sub>
                  <m:r>
                    <m:rPr>
                      <m:nor/>
                    </m:rPr>
                    <w:rPr>
                      <w:rFonts w:cs="Arial"/>
                      <w:bCs/>
                      <w:lang w:eastAsia="zh-CN"/>
                    </w:rPr>
                    <m:t>rep</m:t>
                  </m:r>
                </m:sub>
                <m:sup>
                  <m:r>
                    <m:rPr>
                      <m:nor/>
                    </m:rPr>
                    <w:rPr>
                      <w:rFonts w:cs="Arial"/>
                      <w:bCs/>
                      <w:lang w:eastAsia="zh-CN"/>
                    </w:rPr>
                    <m:t>PRS</m:t>
                  </m:r>
                </m:sup>
              </m:sSubSup>
              <m:r>
                <m:rPr>
                  <m:sty m:val="b"/>
                </m:rPr>
                <w:rPr>
                  <w:rFonts w:ascii="Cambria Math" w:hAnsi="Cambria Math" w:cs="Arial"/>
                  <w:lang w:eastAsia="zh-CN"/>
                </w:rPr>
                <m:t>*</m:t>
              </m:r>
              <m:sSub>
                <m:sSubPr>
                  <m:ctrlPr>
                    <w:rPr>
                      <w:rFonts w:ascii="Cambria Math" w:hAnsi="Cambria Math" w:cs="Arial"/>
                      <w:bCs/>
                      <w:i/>
                      <w:iCs/>
                    </w:rPr>
                  </m:ctrlPr>
                </m:sSubPr>
                <m:e>
                  <m:r>
                    <m:rPr>
                      <m:sty m:val="b"/>
                    </m:rPr>
                    <w:rPr>
                      <w:rFonts w:ascii="Cambria Math" w:hAnsi="Cambria Math" w:cs="Arial"/>
                      <w:lang w:eastAsia="zh-CN"/>
                    </w:rPr>
                    <m:t>L</m:t>
                  </m:r>
                </m:e>
                <m:sub>
                  <m:r>
                    <m:rPr>
                      <m:nor/>
                    </m:rPr>
                    <w:rPr>
                      <w:rFonts w:cs="Arial"/>
                      <w:bCs/>
                      <w:lang w:eastAsia="zh-CN"/>
                    </w:rPr>
                    <m:t>PRS</m:t>
                  </m:r>
                </m:sub>
              </m:sSub>
              <m:r>
                <m:rPr>
                  <m:sty m:val="b"/>
                </m:rPr>
                <w:rPr>
                  <w:rFonts w:ascii="Cambria Math" w:hAnsi="Cambria Math" w:cs="Arial"/>
                  <w:lang w:eastAsia="zh-CN"/>
                </w:rPr>
                <m:t>/</m:t>
              </m:r>
              <m:sSubSup>
                <m:sSubSupPr>
                  <m:ctrlPr>
                    <w:rPr>
                      <w:rFonts w:ascii="Cambria Math" w:hAnsi="Cambria Math" w:cs="Arial"/>
                      <w:bCs/>
                      <w:i/>
                      <w:iCs/>
                    </w:rPr>
                  </m:ctrlPr>
                </m:sSubSupPr>
                <m:e>
                  <m:r>
                    <m:rPr>
                      <m:sty m:val="b"/>
                    </m:rPr>
                    <w:rPr>
                      <w:rFonts w:ascii="Cambria Math" w:hAnsi="Cambria Math" w:cs="Arial"/>
                      <w:lang w:eastAsia="zh-CN"/>
                    </w:rPr>
                    <m:t>K</m:t>
                  </m:r>
                </m:e>
                <m:sub>
                  <m:r>
                    <m:rPr>
                      <m:nor/>
                    </m:rPr>
                    <w:rPr>
                      <w:rFonts w:cs="Arial"/>
                      <w:bCs/>
                      <w:lang w:eastAsia="zh-CN"/>
                    </w:rPr>
                    <m:t>comb</m:t>
                  </m:r>
                </m:sub>
                <m:sup>
                  <m:r>
                    <m:rPr>
                      <m:nor/>
                    </m:rPr>
                    <w:rPr>
                      <w:rFonts w:cs="Arial"/>
                      <w:bCs/>
                      <w:lang w:eastAsia="zh-CN"/>
                    </w:rPr>
                    <m:t>PRS</m:t>
                  </m:r>
                </m:sup>
              </m:sSubSup>
            </m:oMath>
            <w:r>
              <w:rPr>
                <w:rFonts w:cs="Arial"/>
                <w:lang w:eastAsia="zh-CN"/>
              </w:rPr>
              <w:t xml:space="preserve">)          </w:t>
            </w:r>
            <w:r>
              <w:rPr>
                <w:rFonts w:cs="Arial"/>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4E56E4FF" w14:textId="77777777" w:rsidR="001A3ABE" w:rsidRDefault="001A3ABE" w:rsidP="00377818">
            <w:pPr>
              <w:pStyle w:val="TAH"/>
              <w:rPr>
                <w:rFonts w:cs="Arial"/>
              </w:rPr>
            </w:pPr>
            <w:r>
              <w:rPr>
                <w:rFonts w:cs="Arial"/>
              </w:rPr>
              <w:t>Io</w:t>
            </w:r>
            <w:r>
              <w:rPr>
                <w:rFonts w:cs="Arial"/>
                <w:vertAlign w:val="superscript"/>
                <w:lang w:eastAsia="zh-CN"/>
              </w:rPr>
              <w:t xml:space="preserve"> Note 3</w:t>
            </w:r>
            <w:r>
              <w:rPr>
                <w:rFonts w:cs="Arial"/>
              </w:rPr>
              <w:t xml:space="preserve"> range</w:t>
            </w:r>
          </w:p>
        </w:tc>
      </w:tr>
      <w:tr w:rsidR="001A3ABE" w14:paraId="69085CEE" w14:textId="77777777" w:rsidTr="00377818">
        <w:trPr>
          <w:jc w:val="center"/>
        </w:trPr>
        <w:tc>
          <w:tcPr>
            <w:tcW w:w="0" w:type="auto"/>
            <w:vMerge/>
            <w:tcBorders>
              <w:left w:val="single" w:sz="4" w:space="0" w:color="auto"/>
              <w:bottom w:val="single" w:sz="6" w:space="0" w:color="auto"/>
              <w:right w:val="single" w:sz="6" w:space="0" w:color="auto"/>
            </w:tcBorders>
            <w:vAlign w:val="center"/>
          </w:tcPr>
          <w:p w14:paraId="55F7C9B9"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1E02A922"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4" w:space="0" w:color="auto"/>
            </w:tcBorders>
            <w:vAlign w:val="center"/>
          </w:tcPr>
          <w:p w14:paraId="671F388B" w14:textId="77777777" w:rsidR="001A3ABE" w:rsidRDefault="001A3ABE" w:rsidP="00377818">
            <w:pPr>
              <w:pStyle w:val="TAH"/>
            </w:pPr>
          </w:p>
        </w:tc>
        <w:tc>
          <w:tcPr>
            <w:tcW w:w="0" w:type="auto"/>
            <w:vMerge/>
            <w:tcBorders>
              <w:top w:val="single" w:sz="6" w:space="0" w:color="auto"/>
              <w:left w:val="single" w:sz="4" w:space="0" w:color="auto"/>
              <w:bottom w:val="single" w:sz="6" w:space="0" w:color="auto"/>
              <w:right w:val="single" w:sz="6" w:space="0" w:color="auto"/>
            </w:tcBorders>
            <w:vAlign w:val="center"/>
          </w:tcPr>
          <w:p w14:paraId="33C9195E" w14:textId="77777777" w:rsidR="001A3ABE" w:rsidRDefault="001A3ABE" w:rsidP="00377818">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4DF0211"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3A5F14A0" w14:textId="77777777" w:rsidR="001A3ABE" w:rsidRDefault="001A3ABE" w:rsidP="00377818">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CA71EC8" w14:textId="77777777" w:rsidR="001A3ABE" w:rsidRDefault="001A3ABE" w:rsidP="00377818">
            <w:pPr>
              <w:pStyle w:val="TAH"/>
              <w:rPr>
                <w:rFonts w:cs="Arial"/>
              </w:rPr>
            </w:pPr>
            <w:r>
              <w:rPr>
                <w:rFonts w:cs="Arial"/>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tcPr>
          <w:p w14:paraId="6254C4A2" w14:textId="77777777" w:rsidR="001A3ABE" w:rsidRDefault="001A3ABE" w:rsidP="00377818">
            <w:pPr>
              <w:pStyle w:val="TAH"/>
              <w:rPr>
                <w:rFonts w:cs="Arial"/>
              </w:rPr>
            </w:pPr>
            <w:r>
              <w:rPr>
                <w:rFonts w:cs="Arial"/>
              </w:rPr>
              <w:t>Maximum Io</w:t>
            </w:r>
          </w:p>
        </w:tc>
      </w:tr>
      <w:tr w:rsidR="001A3ABE" w14:paraId="58F2AC53" w14:textId="77777777" w:rsidTr="00377818">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00E20DC0" w14:textId="77777777" w:rsidR="001A3ABE" w:rsidRDefault="001A3ABE" w:rsidP="00377818">
            <w:pPr>
              <w:pStyle w:val="TAH"/>
              <w:rPr>
                <w:rFonts w:cs="Arial"/>
              </w:rPr>
            </w:pPr>
            <w:r>
              <w:rPr>
                <w:rFonts w:cs="Arial"/>
              </w:rPr>
              <w:t>Tc</w:t>
            </w:r>
            <w:r>
              <w:rPr>
                <w:rFonts w:cs="Arial"/>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tcPr>
          <w:p w14:paraId="7B3638D1" w14:textId="77777777" w:rsidR="001A3ABE" w:rsidRDefault="001A3ABE" w:rsidP="00377818">
            <w:pPr>
              <w:pStyle w:val="TAH"/>
              <w:rPr>
                <w:rFonts w:cs="Arial"/>
              </w:rPr>
            </w:pPr>
            <w:r>
              <w:rPr>
                <w:rFonts w:cs="Arial"/>
              </w:rPr>
              <w:t>dB</w:t>
            </w:r>
          </w:p>
        </w:tc>
        <w:tc>
          <w:tcPr>
            <w:tcW w:w="0" w:type="auto"/>
            <w:tcBorders>
              <w:top w:val="single" w:sz="6" w:space="0" w:color="auto"/>
              <w:left w:val="single" w:sz="4" w:space="0" w:color="auto"/>
              <w:bottom w:val="single" w:sz="6" w:space="0" w:color="auto"/>
              <w:right w:val="single" w:sz="6" w:space="0" w:color="auto"/>
            </w:tcBorders>
            <w:vAlign w:val="center"/>
          </w:tcPr>
          <w:p w14:paraId="6A2EA15C" w14:textId="77777777" w:rsidR="001A3ABE" w:rsidRDefault="001A3ABE" w:rsidP="00377818">
            <w:pPr>
              <w:pStyle w:val="TAH"/>
              <w:rPr>
                <w:rFonts w:cs="Arial"/>
                <w:lang w:eastAsia="zh-CN"/>
              </w:rPr>
            </w:pPr>
            <w:r>
              <w:rPr>
                <w:rFonts w:cs="Arial"/>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tcPr>
          <w:p w14:paraId="19F14055" w14:textId="77777777" w:rsidR="001A3ABE" w:rsidRDefault="001A3ABE" w:rsidP="00377818">
            <w:pPr>
              <w:pStyle w:val="TAH"/>
              <w:rPr>
                <w:rFonts w:cs="Arial"/>
              </w:rPr>
            </w:pPr>
            <w:r>
              <w:rPr>
                <w:rFonts w:cs="Arial"/>
              </w:rPr>
              <w:t>PRB</w:t>
            </w:r>
          </w:p>
        </w:tc>
        <w:tc>
          <w:tcPr>
            <w:tcW w:w="0" w:type="auto"/>
            <w:tcBorders>
              <w:top w:val="single" w:sz="6" w:space="0" w:color="auto"/>
              <w:left w:val="single" w:sz="6" w:space="0" w:color="auto"/>
              <w:bottom w:val="single" w:sz="6" w:space="0" w:color="auto"/>
              <w:right w:val="single" w:sz="6" w:space="0" w:color="auto"/>
            </w:tcBorders>
            <w:vAlign w:val="center"/>
          </w:tcPr>
          <w:p w14:paraId="573DC4A9" w14:textId="77777777" w:rsidR="001A3ABE" w:rsidRDefault="001A3ABE" w:rsidP="00377818">
            <w:pPr>
              <w:pStyle w:val="TAH"/>
              <w:rPr>
                <w:rFonts w:cs="Arial"/>
              </w:rPr>
            </w:pPr>
          </w:p>
        </w:tc>
        <w:tc>
          <w:tcPr>
            <w:tcW w:w="0" w:type="auto"/>
            <w:tcBorders>
              <w:top w:val="single" w:sz="6" w:space="0" w:color="auto"/>
              <w:left w:val="single" w:sz="6" w:space="0" w:color="auto"/>
              <w:bottom w:val="single" w:sz="6" w:space="0" w:color="auto"/>
              <w:right w:val="single" w:sz="6" w:space="0" w:color="auto"/>
            </w:tcBorders>
            <w:vAlign w:val="center"/>
          </w:tcPr>
          <w:p w14:paraId="77AE61AE" w14:textId="77777777" w:rsidR="001A3ABE" w:rsidRDefault="001A3ABE" w:rsidP="00377818">
            <w:pPr>
              <w:pStyle w:val="TAH"/>
              <w:rPr>
                <w:rFonts w:cs="Arial"/>
              </w:rPr>
            </w:pPr>
            <w:r>
              <w:rPr>
                <w:rFonts w:cs="Arial"/>
              </w:rPr>
              <w:t>dBm/SCS</w:t>
            </w:r>
            <w:r>
              <w:rPr>
                <w:rFonts w:cs="Arial"/>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tcPr>
          <w:p w14:paraId="77E64BB1" w14:textId="77777777" w:rsidR="001A3ABE" w:rsidRDefault="001A3ABE" w:rsidP="00377818">
            <w:pPr>
              <w:pStyle w:val="TAH"/>
              <w:rPr>
                <w:rFonts w:cs="Arial"/>
              </w:rPr>
            </w:pPr>
            <w:r>
              <w:rPr>
                <w:rFonts w:cs="Arial"/>
              </w:rPr>
              <w:t>dBm/BW</w:t>
            </w:r>
            <w:r>
              <w:rPr>
                <w:rFonts w:cs="Arial"/>
                <w:vertAlign w:val="subscript"/>
              </w:rPr>
              <w:t>Channel</w:t>
            </w:r>
          </w:p>
        </w:tc>
      </w:tr>
      <w:tr w:rsidR="001A3ABE" w14:paraId="3E3F1FC7"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70C9E310" w14:textId="77777777" w:rsidR="001A3ABE" w:rsidRPr="00927D61" w:rsidRDefault="001A3ABE" w:rsidP="00377818">
            <w:pPr>
              <w:pStyle w:val="TAC"/>
              <w:rPr>
                <w:highlight w:val="magenta"/>
                <w:lang w:eastAsia="zh-CN"/>
              </w:rPr>
            </w:pPr>
            <w:r w:rsidRPr="001D3DED">
              <w:rPr>
                <w:lang w:val="sv-SE" w:eastAsia="zh-CN"/>
              </w:rPr>
              <w:t>71</w:t>
            </w:r>
          </w:p>
        </w:tc>
        <w:tc>
          <w:tcPr>
            <w:tcW w:w="0" w:type="auto"/>
            <w:tcBorders>
              <w:top w:val="single" w:sz="6" w:space="0" w:color="auto"/>
              <w:left w:val="single" w:sz="4" w:space="0" w:color="auto"/>
              <w:bottom w:val="single" w:sz="6" w:space="0" w:color="auto"/>
              <w:right w:val="single" w:sz="6" w:space="0" w:color="auto"/>
            </w:tcBorders>
            <w:vAlign w:val="center"/>
          </w:tcPr>
          <w:p w14:paraId="0C18C0C5" w14:textId="77777777" w:rsidR="001A3ABE" w:rsidRPr="00927D61" w:rsidRDefault="001A3ABE" w:rsidP="00377818">
            <w:pPr>
              <w:pStyle w:val="TAC"/>
              <w:rPr>
                <w:highlight w:val="magenta"/>
                <w:lang w:eastAsia="zh-CN"/>
              </w:rPr>
            </w:pPr>
            <w:r>
              <w:rPr>
                <w:lang w:val="sv-SE" w:eastAsia="zh-CN"/>
              </w:rPr>
              <w:t>51</w:t>
            </w:r>
          </w:p>
        </w:tc>
        <w:tc>
          <w:tcPr>
            <w:tcW w:w="0" w:type="auto"/>
            <w:vMerge w:val="restart"/>
            <w:tcBorders>
              <w:top w:val="single" w:sz="6" w:space="0" w:color="auto"/>
              <w:left w:val="single" w:sz="6" w:space="0" w:color="auto"/>
              <w:bottom w:val="nil"/>
              <w:right w:val="single" w:sz="4" w:space="0" w:color="auto"/>
            </w:tcBorders>
            <w:vAlign w:val="center"/>
          </w:tcPr>
          <w:p w14:paraId="2CA80508" w14:textId="77777777" w:rsidR="001A3ABE" w:rsidRDefault="001A3ABE" w:rsidP="00377818">
            <w:pPr>
              <w:pStyle w:val="TAC"/>
            </w:pPr>
            <w:r>
              <w:t>(PRS Ês/Iot)</w:t>
            </w:r>
            <w:r>
              <w:rPr>
                <w:vertAlign w:val="subscript"/>
              </w:rPr>
              <w:t xml:space="preserve">ref </w:t>
            </w:r>
            <w:r>
              <w:t>≥-6dB</w:t>
            </w:r>
          </w:p>
          <w:p w14:paraId="44D5D7FA" w14:textId="77777777" w:rsidR="001A3ABE" w:rsidRDefault="001A3ABE" w:rsidP="00377818">
            <w:pPr>
              <w:pStyle w:val="TAC"/>
            </w:pPr>
          </w:p>
          <w:p w14:paraId="5ACB6404" w14:textId="77777777" w:rsidR="001A3ABE" w:rsidRDefault="001A3ABE" w:rsidP="00377818">
            <w:pPr>
              <w:pStyle w:val="TAC"/>
              <w:rPr>
                <w:b/>
              </w:rPr>
            </w:pPr>
            <w:r>
              <w:t xml:space="preserve"> (PRS Ês/Iot)</w:t>
            </w:r>
            <w:r>
              <w:rPr>
                <w:i/>
                <w:vertAlign w:val="subscript"/>
              </w:rPr>
              <w:t>i</w:t>
            </w:r>
            <w:r>
              <w:t xml:space="preserve"> ≥-13dB</w:t>
            </w:r>
          </w:p>
        </w:tc>
        <w:tc>
          <w:tcPr>
            <w:tcW w:w="0" w:type="auto"/>
            <w:vMerge w:val="restart"/>
            <w:tcBorders>
              <w:top w:val="single" w:sz="6" w:space="0" w:color="auto"/>
              <w:left w:val="single" w:sz="4" w:space="0" w:color="auto"/>
              <w:bottom w:val="nil"/>
              <w:right w:val="single" w:sz="6" w:space="0" w:color="auto"/>
            </w:tcBorders>
            <w:vAlign w:val="center"/>
          </w:tcPr>
          <w:p w14:paraId="47C8D142" w14:textId="77777777" w:rsidR="001A3ABE" w:rsidRDefault="001A3ABE" w:rsidP="00377818">
            <w:pPr>
              <w:pStyle w:val="TAC"/>
              <w:rPr>
                <w:lang w:eastAsia="zh-CN"/>
              </w:rPr>
            </w:pPr>
            <w:r>
              <w:rPr>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tcPr>
          <w:p w14:paraId="7E10A8B7" w14:textId="77777777" w:rsidR="001A3ABE" w:rsidRDefault="001A3ABE" w:rsidP="00377818">
            <w:pPr>
              <w:pStyle w:val="TAC"/>
              <w:rPr>
                <w:b/>
              </w:rPr>
            </w:pPr>
            <w:r>
              <w:t>≥ 64</w:t>
            </w:r>
          </w:p>
        </w:tc>
        <w:tc>
          <w:tcPr>
            <w:tcW w:w="0" w:type="auto"/>
            <w:tcBorders>
              <w:top w:val="single" w:sz="6" w:space="0" w:color="auto"/>
              <w:left w:val="single" w:sz="6" w:space="0" w:color="auto"/>
              <w:bottom w:val="single" w:sz="6" w:space="0" w:color="auto"/>
              <w:right w:val="single" w:sz="6" w:space="0" w:color="auto"/>
            </w:tcBorders>
            <w:vAlign w:val="center"/>
          </w:tcPr>
          <w:p w14:paraId="60256938"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16426330"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0BE3D3C0" w14:textId="77777777" w:rsidR="001A3ABE" w:rsidRDefault="001A3ABE" w:rsidP="00377818">
            <w:pPr>
              <w:pStyle w:val="TAC"/>
              <w:rPr>
                <w:b/>
              </w:rPr>
            </w:pPr>
            <w:r>
              <w:t>Note 5</w:t>
            </w:r>
          </w:p>
        </w:tc>
      </w:tr>
      <w:tr w:rsidR="001A3ABE" w14:paraId="2EEAB625"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16B2E385" w14:textId="77777777" w:rsidR="001A3ABE" w:rsidRPr="00927D61" w:rsidRDefault="001A3ABE" w:rsidP="00377818">
            <w:pPr>
              <w:pStyle w:val="TAC"/>
              <w:rPr>
                <w:highlight w:val="magenta"/>
                <w:lang w:eastAsia="zh-CN"/>
              </w:rPr>
            </w:pPr>
            <w:r w:rsidRPr="001D3DED">
              <w:rPr>
                <w:lang w:val="sv-SE" w:eastAsia="zh-CN"/>
              </w:rPr>
              <w:t>5</w:t>
            </w:r>
            <w:r>
              <w:rPr>
                <w:lang w:val="sv-SE" w:eastAsia="zh-CN"/>
              </w:rPr>
              <w:t>5</w:t>
            </w:r>
          </w:p>
        </w:tc>
        <w:tc>
          <w:tcPr>
            <w:tcW w:w="0" w:type="auto"/>
            <w:tcBorders>
              <w:top w:val="single" w:sz="6" w:space="0" w:color="auto"/>
              <w:left w:val="single" w:sz="4" w:space="0" w:color="auto"/>
              <w:bottom w:val="single" w:sz="6" w:space="0" w:color="auto"/>
              <w:right w:val="single" w:sz="6" w:space="0" w:color="auto"/>
            </w:tcBorders>
            <w:vAlign w:val="center"/>
          </w:tcPr>
          <w:p w14:paraId="67CF3111" w14:textId="77777777" w:rsidR="001A3ABE" w:rsidRPr="00927D61" w:rsidRDefault="001A3ABE" w:rsidP="00377818">
            <w:pPr>
              <w:pStyle w:val="TAC"/>
              <w:rPr>
                <w:highlight w:val="magenta"/>
                <w:lang w:eastAsia="zh-CN"/>
              </w:rPr>
            </w:pPr>
            <w:r w:rsidRPr="001D3DED">
              <w:rPr>
                <w:lang w:val="sv-SE" w:eastAsia="zh-CN"/>
              </w:rPr>
              <w:t>38</w:t>
            </w:r>
          </w:p>
        </w:tc>
        <w:tc>
          <w:tcPr>
            <w:tcW w:w="0" w:type="auto"/>
            <w:vMerge/>
            <w:tcBorders>
              <w:top w:val="single" w:sz="6" w:space="0" w:color="auto"/>
              <w:left w:val="single" w:sz="6" w:space="0" w:color="auto"/>
              <w:bottom w:val="nil"/>
              <w:right w:val="single" w:sz="4" w:space="0" w:color="auto"/>
            </w:tcBorders>
            <w:vAlign w:val="center"/>
          </w:tcPr>
          <w:p w14:paraId="129A4B85" w14:textId="77777777" w:rsidR="001A3ABE" w:rsidRDefault="001A3ABE" w:rsidP="00377818">
            <w:pPr>
              <w:pStyle w:val="TAC"/>
              <w:rPr>
                <w:b/>
              </w:rPr>
            </w:pPr>
          </w:p>
        </w:tc>
        <w:tc>
          <w:tcPr>
            <w:tcW w:w="0" w:type="auto"/>
            <w:vMerge/>
            <w:tcBorders>
              <w:top w:val="single" w:sz="6" w:space="0" w:color="auto"/>
              <w:left w:val="single" w:sz="4" w:space="0" w:color="auto"/>
              <w:bottom w:val="nil"/>
              <w:right w:val="single" w:sz="6" w:space="0" w:color="auto"/>
            </w:tcBorders>
            <w:vAlign w:val="center"/>
          </w:tcPr>
          <w:p w14:paraId="444FE7D6" w14:textId="77777777" w:rsidR="001A3ABE" w:rsidRDefault="001A3ABE" w:rsidP="00377818">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487DD143" w14:textId="77777777" w:rsidR="001A3ABE" w:rsidRDefault="001A3ABE" w:rsidP="00377818">
            <w:pPr>
              <w:pStyle w:val="TAC"/>
              <w:rPr>
                <w:b/>
              </w:rPr>
            </w:pPr>
            <w:r>
              <w:t>≥ 132</w:t>
            </w:r>
          </w:p>
        </w:tc>
        <w:tc>
          <w:tcPr>
            <w:tcW w:w="0" w:type="auto"/>
            <w:tcBorders>
              <w:top w:val="single" w:sz="6" w:space="0" w:color="auto"/>
              <w:left w:val="single" w:sz="6" w:space="0" w:color="auto"/>
              <w:bottom w:val="single" w:sz="6" w:space="0" w:color="auto"/>
              <w:right w:val="single" w:sz="6" w:space="0" w:color="auto"/>
            </w:tcBorders>
            <w:vAlign w:val="center"/>
          </w:tcPr>
          <w:p w14:paraId="1DD1CCFC"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14B1AAA1"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7EEB961C" w14:textId="77777777" w:rsidR="001A3ABE" w:rsidRDefault="001A3ABE" w:rsidP="00377818">
            <w:pPr>
              <w:pStyle w:val="TAC"/>
              <w:rPr>
                <w:b/>
              </w:rPr>
            </w:pPr>
            <w:r>
              <w:t>Note 5</w:t>
            </w:r>
          </w:p>
        </w:tc>
      </w:tr>
      <w:tr w:rsidR="001A3ABE" w14:paraId="78172334" w14:textId="77777777" w:rsidTr="00377818">
        <w:trPr>
          <w:trHeight w:val="180"/>
          <w:jc w:val="center"/>
        </w:trPr>
        <w:tc>
          <w:tcPr>
            <w:tcW w:w="0" w:type="auto"/>
            <w:tcBorders>
              <w:top w:val="single" w:sz="6" w:space="0" w:color="auto"/>
              <w:left w:val="single" w:sz="4" w:space="0" w:color="auto"/>
              <w:bottom w:val="nil"/>
              <w:right w:val="single" w:sz="6" w:space="0" w:color="auto"/>
            </w:tcBorders>
            <w:vAlign w:val="center"/>
          </w:tcPr>
          <w:p w14:paraId="7D5A7A96" w14:textId="77777777" w:rsidR="001A3ABE" w:rsidRPr="00927D61" w:rsidRDefault="001A3ABE" w:rsidP="00377818">
            <w:pPr>
              <w:pStyle w:val="TAC"/>
              <w:rPr>
                <w:highlight w:val="magenta"/>
                <w:lang w:eastAsia="zh-CN"/>
              </w:rPr>
            </w:pPr>
            <w:r w:rsidRPr="001D3DED">
              <w:rPr>
                <w:lang w:val="sv-SE" w:eastAsia="zh-CN"/>
              </w:rPr>
              <w:t>72</w:t>
            </w:r>
          </w:p>
        </w:tc>
        <w:tc>
          <w:tcPr>
            <w:tcW w:w="0" w:type="auto"/>
            <w:tcBorders>
              <w:top w:val="single" w:sz="6" w:space="0" w:color="auto"/>
              <w:left w:val="single" w:sz="4" w:space="0" w:color="auto"/>
              <w:bottom w:val="nil"/>
              <w:right w:val="single" w:sz="6" w:space="0" w:color="auto"/>
            </w:tcBorders>
            <w:vAlign w:val="center"/>
          </w:tcPr>
          <w:p w14:paraId="131DC1D5" w14:textId="77777777" w:rsidR="001A3ABE" w:rsidRPr="00927D61" w:rsidRDefault="001A3ABE" w:rsidP="00377818">
            <w:pPr>
              <w:pStyle w:val="TAC"/>
              <w:rPr>
                <w:highlight w:val="magenta"/>
                <w:lang w:eastAsia="zh-CN"/>
              </w:rPr>
            </w:pPr>
            <w:r w:rsidRPr="001D3DED">
              <w:rPr>
                <w:lang w:val="sv-SE" w:eastAsia="zh-CN"/>
              </w:rPr>
              <w:t>49</w:t>
            </w:r>
          </w:p>
        </w:tc>
        <w:tc>
          <w:tcPr>
            <w:tcW w:w="0" w:type="auto"/>
            <w:vMerge/>
            <w:tcBorders>
              <w:top w:val="single" w:sz="6" w:space="0" w:color="auto"/>
              <w:left w:val="single" w:sz="6" w:space="0" w:color="auto"/>
              <w:bottom w:val="nil"/>
              <w:right w:val="single" w:sz="4" w:space="0" w:color="auto"/>
            </w:tcBorders>
            <w:vAlign w:val="center"/>
          </w:tcPr>
          <w:p w14:paraId="77A1CD3C" w14:textId="77777777" w:rsidR="001A3ABE" w:rsidRDefault="001A3ABE" w:rsidP="00377818">
            <w:pPr>
              <w:pStyle w:val="TAC"/>
              <w:rPr>
                <w:b/>
              </w:rPr>
            </w:pPr>
          </w:p>
        </w:tc>
        <w:tc>
          <w:tcPr>
            <w:tcW w:w="0" w:type="auto"/>
            <w:vMerge w:val="restart"/>
            <w:tcBorders>
              <w:top w:val="single" w:sz="4" w:space="0" w:color="auto"/>
              <w:left w:val="single" w:sz="4" w:space="0" w:color="auto"/>
              <w:bottom w:val="single" w:sz="4" w:space="0" w:color="auto"/>
              <w:right w:val="single" w:sz="6" w:space="0" w:color="auto"/>
            </w:tcBorders>
            <w:vAlign w:val="center"/>
          </w:tcPr>
          <w:p w14:paraId="154B743B" w14:textId="77777777" w:rsidR="001A3ABE" w:rsidRDefault="001A3ABE" w:rsidP="00377818">
            <w:pPr>
              <w:pStyle w:val="TAC"/>
              <w:rPr>
                <w:lang w:val="sv-SE" w:eastAsia="zh-CN"/>
              </w:rPr>
            </w:pPr>
            <w:r>
              <w:rPr>
                <w:lang w:val="sv-SE" w:eastAsia="zh-CN"/>
              </w:rPr>
              <w:t>120</w:t>
            </w:r>
          </w:p>
        </w:tc>
        <w:tc>
          <w:tcPr>
            <w:tcW w:w="0" w:type="auto"/>
            <w:tcBorders>
              <w:top w:val="single" w:sz="6" w:space="0" w:color="auto"/>
              <w:left w:val="single" w:sz="6" w:space="0" w:color="auto"/>
              <w:bottom w:val="nil"/>
              <w:right w:val="single" w:sz="6" w:space="0" w:color="auto"/>
            </w:tcBorders>
            <w:vAlign w:val="center"/>
          </w:tcPr>
          <w:p w14:paraId="0AB6B19C" w14:textId="77777777" w:rsidR="001A3ABE" w:rsidRDefault="001A3ABE" w:rsidP="00377818">
            <w:pPr>
              <w:pStyle w:val="TAC"/>
            </w:pPr>
            <w:r>
              <w:t>≥ 64</w:t>
            </w:r>
          </w:p>
        </w:tc>
        <w:tc>
          <w:tcPr>
            <w:tcW w:w="0" w:type="auto"/>
            <w:tcBorders>
              <w:top w:val="single" w:sz="6" w:space="0" w:color="auto"/>
              <w:left w:val="single" w:sz="6" w:space="0" w:color="auto"/>
              <w:bottom w:val="nil"/>
              <w:right w:val="single" w:sz="6" w:space="0" w:color="auto"/>
            </w:tcBorders>
            <w:vAlign w:val="center"/>
          </w:tcPr>
          <w:p w14:paraId="1DC86DAA" w14:textId="77777777" w:rsidR="001A3ABE" w:rsidRDefault="001A3ABE" w:rsidP="00377818">
            <w:pPr>
              <w:pStyle w:val="TAC"/>
            </w:pPr>
            <w:r>
              <w:t>≥ 1</w:t>
            </w:r>
          </w:p>
        </w:tc>
        <w:tc>
          <w:tcPr>
            <w:tcW w:w="0" w:type="auto"/>
            <w:tcBorders>
              <w:top w:val="single" w:sz="6" w:space="0" w:color="auto"/>
              <w:left w:val="single" w:sz="6" w:space="0" w:color="auto"/>
              <w:bottom w:val="nil"/>
              <w:right w:val="single" w:sz="6" w:space="0" w:color="auto"/>
            </w:tcBorders>
            <w:vAlign w:val="center"/>
          </w:tcPr>
          <w:p w14:paraId="2D23CAE1" w14:textId="77777777" w:rsidR="001A3ABE" w:rsidRDefault="001A3ABE" w:rsidP="00377818">
            <w:pPr>
              <w:pStyle w:val="TAC"/>
            </w:pPr>
            <w:r>
              <w:t>Note 5</w:t>
            </w:r>
          </w:p>
        </w:tc>
        <w:tc>
          <w:tcPr>
            <w:tcW w:w="0" w:type="auto"/>
            <w:tcBorders>
              <w:top w:val="single" w:sz="6" w:space="0" w:color="auto"/>
              <w:left w:val="single" w:sz="6" w:space="0" w:color="auto"/>
              <w:bottom w:val="nil"/>
              <w:right w:val="single" w:sz="4" w:space="0" w:color="auto"/>
            </w:tcBorders>
            <w:vAlign w:val="center"/>
          </w:tcPr>
          <w:p w14:paraId="512AF573" w14:textId="77777777" w:rsidR="001A3ABE" w:rsidRDefault="001A3ABE" w:rsidP="00377818">
            <w:pPr>
              <w:pStyle w:val="TAC"/>
              <w:rPr>
                <w:lang w:eastAsia="zh-CN"/>
              </w:rPr>
            </w:pPr>
            <w:r>
              <w:t>Note 5</w:t>
            </w:r>
          </w:p>
        </w:tc>
      </w:tr>
      <w:tr w:rsidR="001A3ABE" w14:paraId="59E9F697" w14:textId="77777777" w:rsidTr="00377818">
        <w:trPr>
          <w:trHeight w:val="240"/>
          <w:jc w:val="center"/>
        </w:trPr>
        <w:tc>
          <w:tcPr>
            <w:tcW w:w="0" w:type="auto"/>
            <w:tcBorders>
              <w:top w:val="single" w:sz="6" w:space="0" w:color="auto"/>
              <w:left w:val="single" w:sz="4" w:space="0" w:color="auto"/>
              <w:bottom w:val="single" w:sz="6" w:space="0" w:color="auto"/>
              <w:right w:val="single" w:sz="6" w:space="0" w:color="auto"/>
            </w:tcBorders>
            <w:vAlign w:val="center"/>
          </w:tcPr>
          <w:p w14:paraId="2AAE6758" w14:textId="77777777" w:rsidR="001A3ABE" w:rsidRPr="00927D61" w:rsidRDefault="001A3ABE" w:rsidP="00377818">
            <w:pPr>
              <w:pStyle w:val="TAC"/>
              <w:rPr>
                <w:highlight w:val="magenta"/>
                <w:lang w:eastAsia="zh-CN"/>
              </w:rPr>
            </w:pPr>
            <w:r w:rsidRPr="001D3DED">
              <w:rPr>
                <w:lang w:val="sv-SE" w:eastAsia="zh-CN"/>
              </w:rPr>
              <w:t>56</w:t>
            </w:r>
          </w:p>
        </w:tc>
        <w:tc>
          <w:tcPr>
            <w:tcW w:w="0" w:type="auto"/>
            <w:tcBorders>
              <w:top w:val="single" w:sz="6" w:space="0" w:color="auto"/>
              <w:left w:val="single" w:sz="4" w:space="0" w:color="auto"/>
              <w:bottom w:val="single" w:sz="6" w:space="0" w:color="auto"/>
              <w:right w:val="single" w:sz="6" w:space="0" w:color="auto"/>
            </w:tcBorders>
            <w:vAlign w:val="center"/>
          </w:tcPr>
          <w:p w14:paraId="7FBF72B5" w14:textId="77777777" w:rsidR="001A3ABE" w:rsidRPr="00927D61" w:rsidRDefault="001A3ABE" w:rsidP="00377818">
            <w:pPr>
              <w:pStyle w:val="TAC"/>
              <w:rPr>
                <w:highlight w:val="magenta"/>
                <w:lang w:eastAsia="zh-CN"/>
              </w:rPr>
            </w:pPr>
            <w:r w:rsidRPr="001D3DED">
              <w:rPr>
                <w:lang w:val="sv-SE" w:eastAsia="zh-CN"/>
              </w:rPr>
              <w:t>5</w:t>
            </w:r>
            <w:r>
              <w:rPr>
                <w:lang w:val="sv-SE" w:eastAsia="zh-CN"/>
              </w:rPr>
              <w:t>3</w:t>
            </w:r>
          </w:p>
        </w:tc>
        <w:tc>
          <w:tcPr>
            <w:tcW w:w="0" w:type="auto"/>
            <w:vMerge/>
            <w:tcBorders>
              <w:top w:val="single" w:sz="6" w:space="0" w:color="auto"/>
              <w:left w:val="single" w:sz="6" w:space="0" w:color="auto"/>
              <w:bottom w:val="nil"/>
              <w:right w:val="single" w:sz="4" w:space="0" w:color="auto"/>
            </w:tcBorders>
            <w:vAlign w:val="center"/>
          </w:tcPr>
          <w:p w14:paraId="6EA07E7D" w14:textId="77777777" w:rsidR="001A3ABE" w:rsidRDefault="001A3ABE" w:rsidP="00377818">
            <w:pPr>
              <w:pStyle w:val="TAC"/>
              <w:rPr>
                <w:b/>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E21819D" w14:textId="77777777" w:rsidR="001A3ABE" w:rsidRDefault="001A3ABE" w:rsidP="00377818">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67635C9" w14:textId="77777777" w:rsidR="001A3ABE" w:rsidRDefault="001A3ABE" w:rsidP="00377818">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tcPr>
          <w:p w14:paraId="7FFA1A03" w14:textId="77777777" w:rsidR="001A3ABE" w:rsidRDefault="001A3ABE" w:rsidP="00377818">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38C4D58F" w14:textId="77777777" w:rsidR="001A3ABE" w:rsidRDefault="001A3ABE" w:rsidP="00377818">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72419B26" w14:textId="77777777" w:rsidR="001A3ABE" w:rsidRDefault="001A3ABE" w:rsidP="00377818">
            <w:pPr>
              <w:pStyle w:val="TAC"/>
            </w:pPr>
            <w:r>
              <w:t>Note 5</w:t>
            </w:r>
          </w:p>
        </w:tc>
      </w:tr>
      <w:tr w:rsidR="001A3ABE" w14:paraId="64DD0C60" w14:textId="77777777" w:rsidTr="00377818">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tcPr>
          <w:p w14:paraId="7FA5ED5F"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1B9052A5" w14:textId="77777777" w:rsidR="001A3ABE" w:rsidRDefault="001A3ABE" w:rsidP="00377818">
            <w:pPr>
              <w:pStyle w:val="TAN"/>
              <w:rPr>
                <w:rFonts w:cs="Arial"/>
                <w:lang w:val="en-US" w:eastAsia="zh-CN"/>
              </w:rPr>
            </w:pPr>
            <w:r>
              <w:rPr>
                <w:rFonts w:cs="Arial"/>
              </w:rPr>
              <w:t xml:space="preserve">NOTE 2: </w:t>
            </w:r>
            <w:r>
              <w:rPr>
                <w:rFonts w:cs="Arial"/>
              </w:rPr>
              <w:tab/>
              <w:t xml:space="preserve">Minimum number of PRS resource repetitions among the reference resource and the measured neighbour resource i. </w:t>
            </w:r>
            <m:oMath>
              <m:sSubSup>
                <m:sSubSupPr>
                  <m:ctrlPr>
                    <w:rPr>
                      <w:rFonts w:ascii="Cambria Math" w:hAnsi="Cambria Math" w:cs="Arial"/>
                      <w:i/>
                    </w:rPr>
                  </m:ctrlPr>
                </m:sSubSupPr>
                <m:e>
                  <m:r>
                    <w:rPr>
                      <w:rFonts w:ascii="Cambria Math" w:hAnsi="Cambria Math" w:cs="Arial"/>
                    </w:rPr>
                    <m:t>T</m:t>
                  </m:r>
                </m:e>
                <m:sub>
                  <m:r>
                    <m:rPr>
                      <m:nor/>
                    </m:rPr>
                    <w:rPr>
                      <w:rFonts w:ascii="Cambria Math" w:hAnsi="Cambria Math" w:cs="Arial"/>
                    </w:rPr>
                    <m:t>rep</m:t>
                  </m:r>
                </m:sub>
                <m:sup>
                  <m:r>
                    <m:rPr>
                      <m:nor/>
                    </m:rPr>
                    <w:rPr>
                      <w:rFonts w:ascii="Cambria Math" w:hAnsi="Cambria Math" w:cs="Arial"/>
                    </w:rPr>
                    <m:t>PRS</m:t>
                  </m:r>
                </m:sup>
              </m:sSubSup>
              <m:r>
                <w:rPr>
                  <w:rFonts w:ascii="Cambria Math" w:hAnsi="Cambria Math" w:cs="Arial"/>
                </w:rPr>
                <m:t xml:space="preserve">, </m:t>
              </m:r>
              <m:sSub>
                <m:sSubPr>
                  <m:ctrlPr>
                    <w:rPr>
                      <w:rFonts w:ascii="Cambria Math" w:hAnsi="Cambria Math" w:cs="Arial"/>
                    </w:rPr>
                  </m:ctrlPr>
                </m:sSubPr>
                <m:e>
                  <m:r>
                    <w:rPr>
                      <w:rFonts w:ascii="Cambria Math" w:hAnsi="Cambria Math" w:cs="Arial"/>
                    </w:rPr>
                    <m:t>L</m:t>
                  </m:r>
                </m:e>
                <m:sub>
                  <m:r>
                    <m:rPr>
                      <m:nor/>
                    </m:rPr>
                    <w:rPr>
                      <w:rFonts w:cs="Arial"/>
                    </w:rPr>
                    <m:t>PRS</m:t>
                  </m:r>
                </m:sub>
              </m:sSub>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K</m:t>
                  </m:r>
                </m:e>
                <m:sub>
                  <m:r>
                    <m:rPr>
                      <m:nor/>
                    </m:rPr>
                    <w:rPr>
                      <w:rFonts w:ascii="Cambria Math" w:hAnsi="Cambria Math" w:cs="Arial"/>
                    </w:rPr>
                    <m:t>comb</m:t>
                  </m:r>
                </m:sub>
                <m:sup>
                  <m:r>
                    <m:rPr>
                      <m:nor/>
                    </m:rPr>
                    <w:rPr>
                      <w:rFonts w:ascii="Cambria Math" w:hAnsi="Cambria Math" w:cs="Arial"/>
                    </w:rPr>
                    <m:t>PRS</m:t>
                  </m:r>
                </m:sup>
              </m:sSubSup>
            </m:oMath>
            <w:r>
              <w:rPr>
                <w:rFonts w:cs="Arial"/>
                <w:b/>
                <w:bCs/>
                <w:lang w:eastAsia="zh-CN"/>
              </w:rPr>
              <w:t xml:space="preserve"> </w:t>
            </w:r>
            <w:r>
              <w:rPr>
                <w:rFonts w:cs="Arial"/>
                <w:szCs w:val="18"/>
              </w:rPr>
              <w:t xml:space="preserve">are configured by higher layer parameter </w:t>
            </w:r>
            <w:r>
              <w:rPr>
                <w:rFonts w:cs="Arial"/>
                <w:i/>
                <w:szCs w:val="18"/>
              </w:rPr>
              <w:t xml:space="preserve">dl-PRS-ResourceRepetitionFactor, dl-PRS-NumSymbols </w:t>
            </w:r>
            <w:r w:rsidRPr="005F217E">
              <w:rPr>
                <w:rFonts w:cs="Arial"/>
                <w:iCs/>
                <w:szCs w:val="18"/>
              </w:rPr>
              <w:t>and</w:t>
            </w:r>
            <w:r>
              <w:rPr>
                <w:rFonts w:cs="Arial"/>
                <w:i/>
                <w:szCs w:val="18"/>
              </w:rPr>
              <w:t xml:space="preserve"> dl-PRS-CombSizeN </w:t>
            </w:r>
            <w:r>
              <w:rPr>
                <w:rFonts w:cs="Arial"/>
                <w:iCs/>
                <w:szCs w:val="18"/>
              </w:rPr>
              <w:t>defined in TS 37.355 [</w:t>
            </w:r>
            <w:r>
              <w:rPr>
                <w:rFonts w:cs="Arial" w:hint="eastAsia"/>
                <w:iCs/>
                <w:szCs w:val="18"/>
                <w:lang w:eastAsia="zh-CN"/>
              </w:rPr>
              <w:t>49</w:t>
            </w:r>
            <w:r>
              <w:rPr>
                <w:rFonts w:cs="Arial"/>
                <w:iCs/>
                <w:szCs w:val="18"/>
              </w:rPr>
              <w:t>], respectively</w:t>
            </w:r>
            <w:r>
              <w:rPr>
                <w:rFonts w:cs="Arial"/>
                <w:iCs/>
                <w:szCs w:val="18"/>
                <w:lang w:val="en-US" w:eastAsia="zh-CN"/>
              </w:rPr>
              <w:t>.</w:t>
            </w:r>
          </w:p>
          <w:p w14:paraId="0ABF449C" w14:textId="77777777" w:rsidR="001A3ABE" w:rsidRDefault="001A3ABE" w:rsidP="00377818">
            <w:pPr>
              <w:pStyle w:val="TAN"/>
              <w:rPr>
                <w:rFonts w:cs="Arial"/>
              </w:rPr>
            </w:pPr>
            <w:r>
              <w:rPr>
                <w:rFonts w:cs="Arial"/>
              </w:rPr>
              <w:t>N</w:t>
            </w:r>
            <w:r>
              <w:rPr>
                <w:rFonts w:cs="Arial"/>
                <w:lang w:eastAsia="zh-CN"/>
              </w:rPr>
              <w:t>OTE</w:t>
            </w:r>
            <w:r>
              <w:rPr>
                <w:rFonts w:cs="Arial"/>
              </w:rPr>
              <w:t xml:space="preserve"> 3:</w:t>
            </w:r>
            <w:r>
              <w:rPr>
                <w:rFonts w:cs="Arial"/>
              </w:rPr>
              <w:tab/>
              <w:t>Io is assumed to have constant EPRE across the bandwidth.</w:t>
            </w:r>
          </w:p>
          <w:p w14:paraId="66B7BEC8" w14:textId="77777777" w:rsidR="001A3ABE" w:rsidRDefault="001A3ABE" w:rsidP="00377818">
            <w:pPr>
              <w:pStyle w:val="TAN"/>
              <w:rPr>
                <w:rFonts w:cs="Arial"/>
              </w:rPr>
            </w:pPr>
            <w:r>
              <w:rPr>
                <w:rFonts w:cs="Arial"/>
              </w:rPr>
              <w:t>NOTE 4:</w:t>
            </w:r>
            <w:r>
              <w:rPr>
                <w:rFonts w:cs="Arial"/>
              </w:rPr>
              <w:tab/>
              <w:t>Tc is the basic timing unit defined in TS 38.211 [</w:t>
            </w:r>
            <w:r>
              <w:rPr>
                <w:rFonts w:cs="Arial" w:hint="eastAsia"/>
                <w:lang w:eastAsia="zh-CN"/>
              </w:rPr>
              <w:t>53</w:t>
            </w:r>
            <w:r>
              <w:rPr>
                <w:rFonts w:cs="Arial"/>
              </w:rPr>
              <w:t>].</w:t>
            </w:r>
          </w:p>
          <w:p w14:paraId="321EDBA5" w14:textId="77777777" w:rsidR="001A3ABE" w:rsidRDefault="001A3ABE" w:rsidP="00377818">
            <w:pPr>
              <w:pStyle w:val="TAN"/>
              <w:rPr>
                <w:rFonts w:cs="Arial"/>
              </w:rPr>
            </w:pPr>
            <w:r>
              <w:rPr>
                <w:rFonts w:cs="Arial"/>
              </w:rPr>
              <w:t>NOTE 5:</w:t>
            </w:r>
            <w:r>
              <w:rPr>
                <w:rFonts w:cs="Arial"/>
              </w:rPr>
              <w:tab/>
              <w:t xml:space="preserve">The same bands and the same Io conditions for each band apply for this requirement as for the corresponding requirement with the PRS bandwidth of the smallest PRB number for the corresponding SCS as defined in table </w:t>
            </w:r>
            <w:r>
              <w:rPr>
                <w:rFonts w:cs="Arial" w:hint="eastAsia"/>
                <w:lang w:eastAsia="zh-CN"/>
              </w:rPr>
              <w:t>4.15.5A</w:t>
            </w:r>
            <w:r>
              <w:rPr>
                <w:rFonts w:cs="Arial"/>
              </w:rPr>
              <w:t>-2.</w:t>
            </w:r>
          </w:p>
        </w:tc>
      </w:tr>
    </w:tbl>
    <w:p w14:paraId="0F30AB00" w14:textId="77777777" w:rsidR="001A3ABE" w:rsidRDefault="001A3ABE" w:rsidP="001A3ABE"/>
    <w:p w14:paraId="591CD698" w14:textId="77777777" w:rsidR="001A3ABE" w:rsidRDefault="001A3ABE" w:rsidP="001A3ABE">
      <w:pPr>
        <w:pStyle w:val="TH"/>
      </w:pPr>
      <w:r>
        <w:lastRenderedPageBreak/>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 xml:space="preserve">-5: RSTD absolute accuracy in FR1 for AWGN channel </w:t>
      </w:r>
      <w:r>
        <w:rPr>
          <w:lang w:eastAsia="zh-CN"/>
        </w:rPr>
        <w:t>with reduced number of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1072"/>
        <w:gridCol w:w="923"/>
        <w:gridCol w:w="609"/>
        <w:gridCol w:w="1170"/>
        <w:gridCol w:w="1158"/>
        <w:gridCol w:w="1118"/>
        <w:gridCol w:w="1054"/>
        <w:gridCol w:w="1454"/>
      </w:tblGrid>
      <w:tr w:rsidR="001A3ABE" w14:paraId="62597F98" w14:textId="77777777" w:rsidTr="00377818">
        <w:trPr>
          <w:jc w:val="center"/>
        </w:trPr>
        <w:tc>
          <w:tcPr>
            <w:tcW w:w="0" w:type="auto"/>
            <w:vMerge w:val="restart"/>
            <w:tcBorders>
              <w:top w:val="single" w:sz="4" w:space="0" w:color="auto"/>
              <w:left w:val="single" w:sz="4" w:space="0" w:color="auto"/>
              <w:right w:val="single" w:sz="4" w:space="0" w:color="auto"/>
            </w:tcBorders>
            <w:vAlign w:val="center"/>
          </w:tcPr>
          <w:p w14:paraId="42617CE1" w14:textId="77777777" w:rsidR="001A3ABE" w:rsidRDefault="001A3ABE" w:rsidP="00377818">
            <w:pPr>
              <w:pStyle w:val="TAH"/>
            </w:pPr>
            <w:r>
              <w:t>Accuracy for 2 PFLs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100A0A7" w14:textId="77777777" w:rsidR="001A3ABE" w:rsidRDefault="001A3ABE" w:rsidP="00377818">
            <w:pPr>
              <w:pStyle w:val="TAH"/>
            </w:pPr>
            <w:r>
              <w:t>Accuracy for 3 PFLs</w:t>
            </w:r>
          </w:p>
        </w:tc>
        <w:tc>
          <w:tcPr>
            <w:tcW w:w="0" w:type="auto"/>
            <w:gridSpan w:val="7"/>
            <w:tcBorders>
              <w:top w:val="single" w:sz="4" w:space="0" w:color="auto"/>
              <w:left w:val="single" w:sz="4" w:space="0" w:color="auto"/>
              <w:bottom w:val="single" w:sz="4" w:space="0" w:color="auto"/>
              <w:right w:val="single" w:sz="4" w:space="0" w:color="auto"/>
            </w:tcBorders>
            <w:vAlign w:val="center"/>
          </w:tcPr>
          <w:p w14:paraId="001FE324" w14:textId="77777777" w:rsidR="001A3ABE" w:rsidRDefault="001A3ABE" w:rsidP="00377818">
            <w:pPr>
              <w:pStyle w:val="TAH"/>
            </w:pPr>
            <w:r>
              <w:t>Conditions</w:t>
            </w:r>
          </w:p>
        </w:tc>
      </w:tr>
      <w:tr w:rsidR="001A3ABE" w14:paraId="2DB2C6C5" w14:textId="77777777" w:rsidTr="00377818">
        <w:trPr>
          <w:jc w:val="center"/>
        </w:trPr>
        <w:tc>
          <w:tcPr>
            <w:tcW w:w="0" w:type="auto"/>
            <w:vMerge/>
            <w:tcBorders>
              <w:left w:val="single" w:sz="4" w:space="0" w:color="auto"/>
              <w:right w:val="single" w:sz="4" w:space="0" w:color="auto"/>
            </w:tcBorders>
            <w:vAlign w:val="center"/>
          </w:tcPr>
          <w:p w14:paraId="1E80C7CF"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4D7E0D0A" w14:textId="77777777" w:rsidR="001A3ABE" w:rsidRDefault="001A3ABE" w:rsidP="00377818">
            <w:pPr>
              <w:pStyle w:val="TAH"/>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C7255A" w14:textId="77777777" w:rsidR="001A3ABE" w:rsidRDefault="001A3ABE" w:rsidP="00377818">
            <w:pPr>
              <w:pStyle w:val="TAH"/>
            </w:pPr>
            <w:r>
              <w:t>PRS Ês/Iot</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DF0DD0A" w14:textId="77777777" w:rsidR="001A3ABE" w:rsidRDefault="001A3ABE" w:rsidP="00377818">
            <w:pPr>
              <w:pStyle w:val="TAH"/>
              <w:rPr>
                <w:lang w:eastAsia="zh-CN"/>
              </w:rPr>
            </w:pPr>
            <w:r>
              <w:t>PRS SCS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C5C9F7A" w14:textId="77777777" w:rsidR="001A3ABE" w:rsidRDefault="001A3ABE" w:rsidP="00377818">
            <w:pPr>
              <w:pStyle w:val="TAH"/>
              <w:rPr>
                <w:lang w:eastAsia="zh-CN"/>
              </w:rPr>
            </w:pPr>
            <w:r>
              <w:rPr>
                <w:lang w:eastAsia="zh-CN"/>
              </w:rPr>
              <w:t>PRS bandwidth per PFL</w:t>
            </w:r>
          </w:p>
          <w:p w14:paraId="585ED2CD" w14:textId="77777777" w:rsidR="001A3ABE" w:rsidRDefault="001A3ABE" w:rsidP="00377818">
            <w:pPr>
              <w:pStyle w:val="TAH"/>
            </w:pPr>
            <w:r>
              <w:rPr>
                <w:vertAlign w:val="superscript"/>
              </w:rPr>
              <w:t>Note 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8C9E740" w14:textId="77777777" w:rsidR="001A3ABE" w:rsidRDefault="001A3ABE" w:rsidP="00377818">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Pr>
                <w:lang w:eastAsia="zh-CN"/>
              </w:rPr>
              <w:t>)</w:t>
            </w:r>
          </w:p>
          <w:p w14:paraId="04B967DB" w14:textId="77777777" w:rsidR="001A3ABE" w:rsidRDefault="001A3ABE" w:rsidP="00377818">
            <w:pPr>
              <w:pStyle w:val="TAH"/>
              <w:rPr>
                <w:lang w:eastAsia="zh-CN"/>
              </w:rPr>
            </w:pPr>
            <w:r>
              <w:rPr>
                <w:vertAlign w:val="superscript"/>
              </w:rPr>
              <w:t>Note 2</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D1FBB9" w14:textId="77777777" w:rsidR="001A3ABE" w:rsidRDefault="001A3ABE" w:rsidP="00377818">
            <w:pPr>
              <w:pStyle w:val="TAH"/>
            </w:pPr>
            <w:r>
              <w:t>Io</w:t>
            </w:r>
            <w:r>
              <w:rPr>
                <w:vertAlign w:val="superscript"/>
                <w:lang w:eastAsia="zh-CN"/>
              </w:rPr>
              <w:t xml:space="preserve"> Note 3</w:t>
            </w:r>
            <w:r>
              <w:t xml:space="preserve"> range</w:t>
            </w:r>
          </w:p>
        </w:tc>
      </w:tr>
      <w:tr w:rsidR="001A3ABE" w14:paraId="39E92D25" w14:textId="77777777" w:rsidTr="00377818">
        <w:trPr>
          <w:jc w:val="center"/>
        </w:trPr>
        <w:tc>
          <w:tcPr>
            <w:tcW w:w="0" w:type="auto"/>
            <w:vMerge/>
            <w:tcBorders>
              <w:left w:val="single" w:sz="4" w:space="0" w:color="auto"/>
              <w:bottom w:val="single" w:sz="4" w:space="0" w:color="auto"/>
              <w:right w:val="single" w:sz="4" w:space="0" w:color="auto"/>
            </w:tcBorders>
            <w:vAlign w:val="center"/>
          </w:tcPr>
          <w:p w14:paraId="3E802FE2"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56B9D368"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31F0229C"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646C8EBD" w14:textId="77777777" w:rsidR="001A3ABE" w:rsidRDefault="001A3ABE" w:rsidP="00377818">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3ACE139"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0A490527" w14:textId="77777777" w:rsidR="001A3ABE" w:rsidRDefault="001A3ABE" w:rsidP="00377818">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575A8C" w14:textId="77777777" w:rsidR="001A3ABE" w:rsidRDefault="001A3ABE" w:rsidP="00377818">
            <w:pPr>
              <w:pStyle w:val="TAH"/>
            </w:pPr>
            <w:r>
              <w:t>NR operating band groups</w:t>
            </w:r>
            <w:r>
              <w:rPr>
                <w:vertAlign w:val="superscript"/>
              </w:rPr>
              <w:t xml:space="preserve"> Note 4</w:t>
            </w:r>
          </w:p>
        </w:tc>
        <w:tc>
          <w:tcPr>
            <w:tcW w:w="0" w:type="auto"/>
            <w:tcBorders>
              <w:top w:val="single" w:sz="4" w:space="0" w:color="auto"/>
              <w:left w:val="single" w:sz="4" w:space="0" w:color="auto"/>
              <w:bottom w:val="single" w:sz="4" w:space="0" w:color="auto"/>
              <w:right w:val="single" w:sz="4" w:space="0" w:color="auto"/>
            </w:tcBorders>
            <w:vAlign w:val="center"/>
          </w:tcPr>
          <w:p w14:paraId="68397B3B" w14:textId="77777777" w:rsidR="001A3ABE" w:rsidRDefault="001A3ABE" w:rsidP="00377818">
            <w:pPr>
              <w:pStyle w:val="TAH"/>
            </w:pPr>
            <w:r>
              <w:t xml:space="preserve">Minimum Io </w:t>
            </w:r>
          </w:p>
        </w:tc>
        <w:tc>
          <w:tcPr>
            <w:tcW w:w="0" w:type="auto"/>
            <w:tcBorders>
              <w:top w:val="single" w:sz="4" w:space="0" w:color="auto"/>
              <w:left w:val="single" w:sz="4" w:space="0" w:color="auto"/>
              <w:bottom w:val="single" w:sz="4" w:space="0" w:color="auto"/>
              <w:right w:val="single" w:sz="4" w:space="0" w:color="auto"/>
            </w:tcBorders>
            <w:vAlign w:val="center"/>
          </w:tcPr>
          <w:p w14:paraId="0039867E" w14:textId="77777777" w:rsidR="001A3ABE" w:rsidRDefault="001A3ABE" w:rsidP="00377818">
            <w:pPr>
              <w:pStyle w:val="TAH"/>
            </w:pPr>
            <w:r>
              <w:t>Maximum Io</w:t>
            </w:r>
          </w:p>
        </w:tc>
      </w:tr>
      <w:tr w:rsidR="001A3ABE" w14:paraId="022E1BCA" w14:textId="77777777" w:rsidTr="0037781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175C613" w14:textId="77777777" w:rsidR="001A3ABE" w:rsidRDefault="001A3ABE" w:rsidP="00377818">
            <w:pPr>
              <w:pStyle w:val="TAH"/>
            </w:pPr>
            <w:r>
              <w:t>Tc</w:t>
            </w:r>
            <w:r>
              <w:rPr>
                <w:vertAlign w:val="superscript"/>
                <w:lang w:eastAsia="zh-CN"/>
              </w:rPr>
              <w:t xml:space="preserve"> Note 5</w:t>
            </w:r>
          </w:p>
        </w:tc>
        <w:tc>
          <w:tcPr>
            <w:tcW w:w="0" w:type="auto"/>
            <w:tcBorders>
              <w:top w:val="single" w:sz="4" w:space="0" w:color="auto"/>
              <w:left w:val="single" w:sz="4" w:space="0" w:color="auto"/>
              <w:bottom w:val="single" w:sz="4" w:space="0" w:color="auto"/>
              <w:right w:val="single" w:sz="4" w:space="0" w:color="auto"/>
            </w:tcBorders>
            <w:vAlign w:val="center"/>
          </w:tcPr>
          <w:p w14:paraId="5E3CA2C3" w14:textId="77777777" w:rsidR="001A3ABE" w:rsidRDefault="001A3ABE" w:rsidP="00377818">
            <w:pPr>
              <w:pStyle w:val="TAH"/>
            </w:pPr>
            <w:r>
              <w:t>dB</w:t>
            </w:r>
          </w:p>
        </w:tc>
        <w:tc>
          <w:tcPr>
            <w:tcW w:w="0" w:type="auto"/>
            <w:tcBorders>
              <w:top w:val="single" w:sz="4" w:space="0" w:color="auto"/>
              <w:left w:val="single" w:sz="4" w:space="0" w:color="auto"/>
              <w:bottom w:val="single" w:sz="4" w:space="0" w:color="auto"/>
              <w:right w:val="single" w:sz="4" w:space="0" w:color="auto"/>
            </w:tcBorders>
            <w:vAlign w:val="center"/>
          </w:tcPr>
          <w:p w14:paraId="573D0734" w14:textId="77777777" w:rsidR="001A3ABE" w:rsidRDefault="001A3ABE" w:rsidP="00377818">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B4A331A" w14:textId="77777777" w:rsidR="001A3ABE" w:rsidRDefault="001A3ABE" w:rsidP="00377818">
            <w:pPr>
              <w:pStyle w:val="TAH"/>
            </w:pPr>
            <w:r>
              <w:t>PRB</w:t>
            </w:r>
          </w:p>
        </w:tc>
        <w:tc>
          <w:tcPr>
            <w:tcW w:w="0" w:type="auto"/>
            <w:tcBorders>
              <w:top w:val="single" w:sz="4" w:space="0" w:color="auto"/>
              <w:left w:val="single" w:sz="4" w:space="0" w:color="auto"/>
              <w:bottom w:val="single" w:sz="4" w:space="0" w:color="auto"/>
              <w:right w:val="single" w:sz="4" w:space="0" w:color="auto"/>
            </w:tcBorders>
            <w:vAlign w:val="center"/>
          </w:tcPr>
          <w:p w14:paraId="489744C9"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6E36B2C7"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43755B61" w14:textId="77777777" w:rsidR="001A3ABE" w:rsidRDefault="001A3ABE" w:rsidP="00377818">
            <w:pPr>
              <w:pStyle w:val="TAH"/>
            </w:pPr>
            <w:r>
              <w:t>dBm/SCS</w:t>
            </w:r>
            <w:r>
              <w:rPr>
                <w:vertAlign w:val="superscript"/>
                <w:lang w:eastAsia="zh-CN"/>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83F5F0D" w14:textId="77777777" w:rsidR="001A3ABE" w:rsidRDefault="001A3ABE" w:rsidP="00377818">
            <w:pPr>
              <w:pStyle w:val="TAH"/>
            </w:pPr>
            <w:r>
              <w:t>dBm/BW</w:t>
            </w:r>
            <w:r>
              <w:rPr>
                <w:vertAlign w:val="subscript"/>
              </w:rPr>
              <w:t>Channel</w:t>
            </w:r>
          </w:p>
        </w:tc>
      </w:tr>
      <w:tr w:rsidR="001A3ABE" w14:paraId="6CD4A570"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ECD259" w14:textId="77777777" w:rsidR="001A3ABE" w:rsidRPr="00927D61" w:rsidRDefault="001A3ABE" w:rsidP="00377818">
            <w:pPr>
              <w:pStyle w:val="TAC"/>
              <w:rPr>
                <w:highlight w:val="magenta"/>
                <w:lang w:eastAsia="zh-CN"/>
              </w:rPr>
            </w:pPr>
            <w:r w:rsidRPr="001D3DED">
              <w:rPr>
                <w:lang w:val="sv-SE" w:eastAsia="zh-CN"/>
              </w:rPr>
              <w:t>2</w:t>
            </w:r>
            <w:r>
              <w:rPr>
                <w:lang w:val="sv-SE"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414E827E" w14:textId="77777777" w:rsidR="001A3ABE" w:rsidRPr="00927D61" w:rsidRDefault="001A3ABE" w:rsidP="00377818">
            <w:pPr>
              <w:pStyle w:val="TAC"/>
              <w:rPr>
                <w:highlight w:val="magenta"/>
                <w:lang w:eastAsia="zh-CN"/>
              </w:rPr>
            </w:pPr>
            <w:r>
              <w:rPr>
                <w:lang w:val="sv-SE" w:eastAsia="zh-CN"/>
              </w:rPr>
              <w:t>20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BF0E44D" w14:textId="77777777" w:rsidR="001A3ABE" w:rsidRDefault="001A3ABE" w:rsidP="00377818">
            <w:pPr>
              <w:pStyle w:val="TAC"/>
            </w:pPr>
            <w:r>
              <w:t>(PRS Ês/Iot)</w:t>
            </w:r>
            <w:r>
              <w:rPr>
                <w:vertAlign w:val="subscript"/>
              </w:rPr>
              <w:t xml:space="preserve">ref </w:t>
            </w:r>
            <w:r>
              <w:t>≥-3dB</w:t>
            </w:r>
          </w:p>
          <w:p w14:paraId="63735794" w14:textId="77777777" w:rsidR="001A3ABE" w:rsidRDefault="001A3ABE" w:rsidP="00377818">
            <w:pPr>
              <w:pStyle w:val="TAC"/>
            </w:pPr>
          </w:p>
          <w:p w14:paraId="5AF3C179" w14:textId="7C91A0F3" w:rsidR="001A3ABE" w:rsidRDefault="001A3ABE" w:rsidP="00377818">
            <w:pPr>
              <w:pStyle w:val="TAC"/>
            </w:pPr>
            <w:r>
              <w:t>(PRS Ês/Iot)</w:t>
            </w:r>
            <w:r>
              <w:rPr>
                <w:i/>
                <w:vertAlign w:val="subscript"/>
              </w:rPr>
              <w:t>i</w:t>
            </w:r>
            <w:r>
              <w:t xml:space="preserve"> ≥-6dB</w:t>
            </w:r>
          </w:p>
        </w:tc>
        <w:tc>
          <w:tcPr>
            <w:tcW w:w="0" w:type="auto"/>
            <w:tcBorders>
              <w:top w:val="single" w:sz="4" w:space="0" w:color="auto"/>
              <w:left w:val="single" w:sz="4" w:space="0" w:color="auto"/>
              <w:bottom w:val="single" w:sz="4" w:space="0" w:color="auto"/>
              <w:right w:val="single" w:sz="4" w:space="0" w:color="auto"/>
            </w:tcBorders>
            <w:vAlign w:val="center"/>
          </w:tcPr>
          <w:p w14:paraId="545230B2" w14:textId="77777777" w:rsidR="001A3ABE" w:rsidRDefault="001A3ABE" w:rsidP="00377818">
            <w:pPr>
              <w:pStyle w:val="TAC"/>
              <w:rPr>
                <w:lang w:val="sv-SE" w:eastAsia="zh-CN"/>
              </w:rPr>
            </w:pPr>
            <w:r>
              <w:rPr>
                <w:lang w:val="sv-SE"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0231286" w14:textId="77777777" w:rsidR="001A3ABE" w:rsidRDefault="001A3ABE" w:rsidP="00377818">
            <w:pPr>
              <w:pStyle w:val="TAC"/>
            </w:pPr>
            <w:r>
              <w:t>≥ 104</w:t>
            </w:r>
          </w:p>
        </w:tc>
        <w:tc>
          <w:tcPr>
            <w:tcW w:w="0" w:type="auto"/>
            <w:tcBorders>
              <w:top w:val="single" w:sz="4" w:space="0" w:color="auto"/>
              <w:left w:val="single" w:sz="4" w:space="0" w:color="auto"/>
              <w:bottom w:val="single" w:sz="4" w:space="0" w:color="auto"/>
              <w:right w:val="single" w:sz="4" w:space="0" w:color="auto"/>
            </w:tcBorders>
            <w:vAlign w:val="center"/>
          </w:tcPr>
          <w:p w14:paraId="0C8A942C"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3B630845"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6140FFF4"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15A81906" w14:textId="77777777" w:rsidR="001A3ABE" w:rsidRDefault="001A3ABE" w:rsidP="00377818">
            <w:pPr>
              <w:pStyle w:val="TAC"/>
              <w:rPr>
                <w:lang w:eastAsia="zh-CN"/>
              </w:rPr>
            </w:pPr>
            <w:r>
              <w:t>Note 6</w:t>
            </w:r>
          </w:p>
        </w:tc>
      </w:tr>
      <w:tr w:rsidR="001A3ABE" w14:paraId="701987C8"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DBA49C" w14:textId="77777777" w:rsidR="001A3ABE" w:rsidRPr="00927D61" w:rsidRDefault="001A3ABE" w:rsidP="00377818">
            <w:pPr>
              <w:pStyle w:val="TAC"/>
              <w:rPr>
                <w:highlight w:val="magenta"/>
                <w:lang w:eastAsia="zh-CN"/>
              </w:rPr>
            </w:pPr>
            <w:r w:rsidRPr="001D3DED">
              <w:rPr>
                <w:lang w:val="sv-SE" w:eastAsia="zh-CN"/>
              </w:rPr>
              <w:t>1</w:t>
            </w:r>
            <w:r>
              <w:rPr>
                <w:lang w:val="sv-SE"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946D64D" w14:textId="77777777" w:rsidR="001A3ABE" w:rsidRPr="00927D61" w:rsidRDefault="001A3ABE" w:rsidP="00377818">
            <w:pPr>
              <w:pStyle w:val="TAC"/>
              <w:rPr>
                <w:highlight w:val="magenta"/>
                <w:lang w:eastAsia="zh-CN"/>
              </w:rPr>
            </w:pPr>
            <w:r w:rsidRPr="001D3DED">
              <w:rPr>
                <w:lang w:val="sv-SE"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5D983BCF"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3B6D5C" w14:textId="77777777" w:rsidR="001A3ABE" w:rsidRDefault="001A3ABE" w:rsidP="00377818">
            <w:pPr>
              <w:pStyle w:val="TAC"/>
              <w:rPr>
                <w:lang w:val="sv-SE" w:eastAsia="zh-CN"/>
              </w:rPr>
            </w:pPr>
            <w:r>
              <w:rPr>
                <w:lang w:val="sv-SE" w:eastAsia="zh-CN"/>
              </w:rPr>
              <w:t xml:space="preserve">30 </w:t>
            </w:r>
          </w:p>
        </w:tc>
        <w:tc>
          <w:tcPr>
            <w:tcW w:w="0" w:type="auto"/>
            <w:tcBorders>
              <w:top w:val="single" w:sz="4" w:space="0" w:color="auto"/>
              <w:left w:val="single" w:sz="4" w:space="0" w:color="auto"/>
              <w:bottom w:val="single" w:sz="4" w:space="0" w:color="auto"/>
              <w:right w:val="single" w:sz="4" w:space="0" w:color="auto"/>
            </w:tcBorders>
            <w:vAlign w:val="center"/>
          </w:tcPr>
          <w:p w14:paraId="66DF313F" w14:textId="77777777" w:rsidR="001A3ABE" w:rsidRDefault="001A3ABE" w:rsidP="00377818">
            <w:pPr>
              <w:pStyle w:val="TAC"/>
            </w:pPr>
            <w:r>
              <w:t>≥ 132</w:t>
            </w:r>
          </w:p>
        </w:tc>
        <w:tc>
          <w:tcPr>
            <w:tcW w:w="0" w:type="auto"/>
            <w:tcBorders>
              <w:top w:val="single" w:sz="4" w:space="0" w:color="auto"/>
              <w:left w:val="single" w:sz="4" w:space="0" w:color="auto"/>
              <w:bottom w:val="single" w:sz="4" w:space="0" w:color="auto"/>
              <w:right w:val="single" w:sz="4" w:space="0" w:color="auto"/>
            </w:tcBorders>
            <w:vAlign w:val="center"/>
          </w:tcPr>
          <w:p w14:paraId="1B711B06"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5D26868D"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A04B31B"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1157CB28" w14:textId="77777777" w:rsidR="001A3ABE" w:rsidRDefault="001A3ABE" w:rsidP="00377818">
            <w:pPr>
              <w:pStyle w:val="TAC"/>
            </w:pPr>
            <w:r>
              <w:t>Note 6</w:t>
            </w:r>
          </w:p>
        </w:tc>
      </w:tr>
      <w:tr w:rsidR="001A3ABE" w14:paraId="45A9170A"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7B0416"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7058805A" w14:textId="77777777" w:rsidR="001A3ABE" w:rsidRPr="00927D61" w:rsidRDefault="001A3ABE" w:rsidP="00377818">
            <w:pPr>
              <w:pStyle w:val="TAC"/>
              <w:rPr>
                <w:highlight w:val="magenta"/>
                <w:lang w:eastAsia="zh-CN"/>
              </w:rPr>
            </w:pPr>
            <w:r w:rsidRPr="001D3DED">
              <w:rPr>
                <w:lang w:val="sv-SE"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tcPr>
          <w:p w14:paraId="0E40FE06"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E5DF36F"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550DF90" w14:textId="77777777" w:rsidR="001A3ABE" w:rsidRDefault="001A3ABE" w:rsidP="00377818">
            <w:pPr>
              <w:pStyle w:val="TAC"/>
            </w:pPr>
            <w:r>
              <w:t>272</w:t>
            </w:r>
          </w:p>
        </w:tc>
        <w:tc>
          <w:tcPr>
            <w:tcW w:w="0" w:type="auto"/>
            <w:tcBorders>
              <w:top w:val="single" w:sz="4" w:space="0" w:color="auto"/>
              <w:left w:val="single" w:sz="4" w:space="0" w:color="auto"/>
              <w:bottom w:val="single" w:sz="4" w:space="0" w:color="auto"/>
              <w:right w:val="single" w:sz="4" w:space="0" w:color="auto"/>
            </w:tcBorders>
            <w:vAlign w:val="center"/>
          </w:tcPr>
          <w:p w14:paraId="2A9D6311"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72EE4F26" w14:textId="77777777" w:rsidR="001A3ABE" w:rsidRDefault="001A3ABE" w:rsidP="00377818">
            <w:pPr>
              <w:pStyle w:val="TAC"/>
              <w:rPr>
                <w:lang w:eastAsia="zh-CN"/>
              </w:rPr>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3B5F6C0D"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56C10351" w14:textId="77777777" w:rsidR="001A3ABE" w:rsidRDefault="001A3ABE" w:rsidP="00377818">
            <w:pPr>
              <w:pStyle w:val="TAC"/>
              <w:rPr>
                <w:lang w:eastAsia="zh-CN"/>
              </w:rPr>
            </w:pPr>
            <w:r>
              <w:t>Note 6</w:t>
            </w:r>
          </w:p>
        </w:tc>
      </w:tr>
      <w:tr w:rsidR="001A3ABE" w14:paraId="55E7735F" w14:textId="77777777" w:rsidTr="00377818">
        <w:trPr>
          <w:trHeight w:val="27"/>
          <w:jc w:val="center"/>
        </w:trPr>
        <w:tc>
          <w:tcPr>
            <w:tcW w:w="0" w:type="auto"/>
            <w:tcBorders>
              <w:top w:val="single" w:sz="4" w:space="0" w:color="auto"/>
              <w:left w:val="single" w:sz="4" w:space="0" w:color="auto"/>
              <w:bottom w:val="single" w:sz="4" w:space="0" w:color="auto"/>
              <w:right w:val="single" w:sz="4" w:space="0" w:color="auto"/>
            </w:tcBorders>
            <w:vAlign w:val="center"/>
          </w:tcPr>
          <w:p w14:paraId="02E5A198" w14:textId="77777777" w:rsidR="001A3ABE" w:rsidRPr="00927D61" w:rsidRDefault="001A3ABE" w:rsidP="00377818">
            <w:pPr>
              <w:pStyle w:val="TAC"/>
              <w:rPr>
                <w:highlight w:val="magenta"/>
              </w:rPr>
            </w:pPr>
            <w:r w:rsidRPr="001D3DED">
              <w:rPr>
                <w:lang w:val="sv-SE"/>
              </w:rPr>
              <w:t>1</w:t>
            </w:r>
            <w:r>
              <w:rPr>
                <w:lang w:val="sv-SE"/>
              </w:rPr>
              <w:t>3</w:t>
            </w:r>
          </w:p>
        </w:tc>
        <w:tc>
          <w:tcPr>
            <w:tcW w:w="0" w:type="auto"/>
            <w:tcBorders>
              <w:top w:val="single" w:sz="4" w:space="0" w:color="auto"/>
              <w:left w:val="single" w:sz="4" w:space="0" w:color="auto"/>
              <w:bottom w:val="single" w:sz="4" w:space="0" w:color="auto"/>
              <w:right w:val="single" w:sz="4" w:space="0" w:color="auto"/>
            </w:tcBorders>
            <w:vAlign w:val="center"/>
          </w:tcPr>
          <w:p w14:paraId="3E74F838" w14:textId="77777777" w:rsidR="001A3ABE" w:rsidRPr="00927D61" w:rsidRDefault="001A3ABE" w:rsidP="00377818">
            <w:pPr>
              <w:pStyle w:val="TAC"/>
              <w:rPr>
                <w:highlight w:val="magenta"/>
                <w:lang w:eastAsia="zh-CN"/>
              </w:rPr>
            </w:pPr>
            <w:r w:rsidRPr="001D3DED">
              <w:rPr>
                <w:lang w:val="sv-SE"/>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2863586F"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446DE0" w14:textId="77777777" w:rsidR="001A3ABE" w:rsidRDefault="001A3ABE" w:rsidP="00377818">
            <w:pPr>
              <w:pStyle w:val="TAC"/>
              <w:rPr>
                <w:lang w:val="sv-SE" w:eastAsia="zh-CN"/>
              </w:rPr>
            </w:pPr>
            <w:r>
              <w:rPr>
                <w:lang w:val="sv-SE"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A37CBCC" w14:textId="77777777" w:rsidR="001A3ABE" w:rsidRDefault="001A3ABE" w:rsidP="00377818">
            <w:pPr>
              <w:pStyle w:val="TAC"/>
            </w:pPr>
            <w:r>
              <w:t>≥ 64</w:t>
            </w:r>
          </w:p>
        </w:tc>
        <w:tc>
          <w:tcPr>
            <w:tcW w:w="0" w:type="auto"/>
            <w:tcBorders>
              <w:top w:val="single" w:sz="4" w:space="0" w:color="auto"/>
              <w:left w:val="single" w:sz="4" w:space="0" w:color="auto"/>
              <w:bottom w:val="single" w:sz="4" w:space="0" w:color="auto"/>
              <w:right w:val="single" w:sz="4" w:space="0" w:color="auto"/>
            </w:tcBorders>
            <w:vAlign w:val="center"/>
          </w:tcPr>
          <w:p w14:paraId="1992050A"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11D7FF64"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66D5FFE"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4D0863BF" w14:textId="77777777" w:rsidR="001A3ABE" w:rsidRDefault="001A3ABE" w:rsidP="00377818">
            <w:pPr>
              <w:pStyle w:val="TAC"/>
            </w:pPr>
            <w:r>
              <w:t>Note 6</w:t>
            </w:r>
          </w:p>
        </w:tc>
      </w:tr>
      <w:tr w:rsidR="001A3ABE" w14:paraId="4EF3FAE2"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41ED50"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B39DBD3" w14:textId="77777777" w:rsidR="001A3ABE" w:rsidRPr="00927D61" w:rsidRDefault="001A3ABE" w:rsidP="00377818">
            <w:pPr>
              <w:pStyle w:val="TAC"/>
              <w:rPr>
                <w:highlight w:val="magenta"/>
                <w:lang w:eastAsia="zh-CN"/>
              </w:rPr>
            </w:pPr>
            <w:r w:rsidRPr="001D3DED">
              <w:rPr>
                <w:lang w:val="sv-SE"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tcPr>
          <w:p w14:paraId="15B2E541"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11998D"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D3C6CC5" w14:textId="77777777" w:rsidR="001A3ABE" w:rsidRDefault="001A3ABE" w:rsidP="00377818">
            <w:pPr>
              <w:pStyle w:val="TAC"/>
            </w:pPr>
            <w:r>
              <w:t>132</w:t>
            </w:r>
          </w:p>
        </w:tc>
        <w:tc>
          <w:tcPr>
            <w:tcW w:w="0" w:type="auto"/>
            <w:tcBorders>
              <w:top w:val="single" w:sz="4" w:space="0" w:color="auto"/>
              <w:left w:val="single" w:sz="4" w:space="0" w:color="auto"/>
              <w:bottom w:val="single" w:sz="4" w:space="0" w:color="auto"/>
              <w:right w:val="single" w:sz="4" w:space="0" w:color="auto"/>
            </w:tcBorders>
            <w:vAlign w:val="center"/>
          </w:tcPr>
          <w:p w14:paraId="5225A465"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0920A6F0"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44B0FC69"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54D01CF6" w14:textId="77777777" w:rsidR="001A3ABE" w:rsidRDefault="001A3ABE" w:rsidP="00377818">
            <w:pPr>
              <w:pStyle w:val="TAC"/>
            </w:pPr>
            <w:r>
              <w:t>Note 6</w:t>
            </w:r>
          </w:p>
        </w:tc>
      </w:tr>
      <w:tr w:rsidR="001A3ABE" w14:paraId="474DEB86" w14:textId="77777777" w:rsidTr="00377818">
        <w:trPr>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00EC9110"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0E85C7F1" w14:textId="77777777" w:rsidR="001A3ABE" w:rsidRDefault="001A3ABE" w:rsidP="00377818">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4A291F">
              <w:rPr>
                <w:iCs/>
                <w:szCs w:val="18"/>
              </w:rPr>
              <w:t>and</w:t>
            </w:r>
            <w:r>
              <w:rPr>
                <w:i/>
                <w:szCs w:val="18"/>
              </w:rPr>
              <w:t xml:space="preserve"> dl-PRS-CombSizeN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D5413B6" w14:textId="77777777" w:rsidR="001A3ABE" w:rsidRDefault="001A3ABE" w:rsidP="00377818">
            <w:pPr>
              <w:pStyle w:val="TAN"/>
            </w:pPr>
            <w:r>
              <w:t>N</w:t>
            </w:r>
            <w:r>
              <w:rPr>
                <w:lang w:eastAsia="zh-CN"/>
              </w:rPr>
              <w:t>OTE</w:t>
            </w:r>
            <w:r>
              <w:t xml:space="preserve"> 3:</w:t>
            </w:r>
            <w:r>
              <w:tab/>
              <w:t>Io is assumed to have constant EPRE across the bandwidth.</w:t>
            </w:r>
          </w:p>
          <w:p w14:paraId="5D850412" w14:textId="77777777" w:rsidR="001A3ABE" w:rsidRDefault="001A3ABE" w:rsidP="00377818">
            <w:pPr>
              <w:pStyle w:val="TAN"/>
            </w:pPr>
            <w:r>
              <w:t>N</w:t>
            </w:r>
            <w:r>
              <w:rPr>
                <w:lang w:eastAsia="zh-CN"/>
              </w:rPr>
              <w:t>OTE</w:t>
            </w:r>
            <w:r>
              <w:t xml:space="preserve"> 4:</w:t>
            </w:r>
            <w:r>
              <w:tab/>
              <w:t>NR operating band groups in FR1 are as defined in</w:t>
            </w:r>
            <w:r w:rsidRPr="00374636">
              <w:rPr>
                <w:lang w:eastAsia="zh-CN"/>
              </w:rPr>
              <w:t xml:space="preserve"> TS 38.133</w:t>
            </w:r>
            <w:r>
              <w:rPr>
                <w:rFonts w:hint="eastAsia"/>
                <w:lang w:eastAsia="zh-CN"/>
              </w:rPr>
              <w:t xml:space="preserve"> </w:t>
            </w:r>
            <w:r w:rsidRPr="00374636">
              <w:rPr>
                <w:lang w:eastAsia="zh-CN"/>
              </w:rPr>
              <w:t>[50</w:t>
            </w:r>
            <w:r>
              <w:rPr>
                <w:rFonts w:hint="eastAsia"/>
                <w:lang w:eastAsia="zh-CN"/>
              </w:rPr>
              <w:t>]</w:t>
            </w:r>
            <w:r>
              <w:t xml:space="preserve"> clause 3.5.2.</w:t>
            </w:r>
          </w:p>
          <w:p w14:paraId="52FA0BB1" w14:textId="77777777" w:rsidR="001A3ABE" w:rsidRDefault="001A3ABE" w:rsidP="00377818">
            <w:pPr>
              <w:pStyle w:val="TAN"/>
            </w:pPr>
            <w:r>
              <w:t>N</w:t>
            </w:r>
            <w:r>
              <w:rPr>
                <w:lang w:eastAsia="zh-CN"/>
              </w:rPr>
              <w:t>OTE</w:t>
            </w:r>
            <w:r>
              <w:t xml:space="preserve"> 5:</w:t>
            </w:r>
            <w:r>
              <w:tab/>
              <w:t>Tc is the basic timing unit defined in TS 38.211 [</w:t>
            </w:r>
            <w:r>
              <w:rPr>
                <w:rFonts w:hint="eastAsia"/>
                <w:lang w:eastAsia="zh-CN"/>
              </w:rPr>
              <w:t>53</w:t>
            </w:r>
            <w:r>
              <w:t>].</w:t>
            </w:r>
          </w:p>
          <w:p w14:paraId="5D9F6761" w14:textId="77777777" w:rsidR="001A3ABE" w:rsidRDefault="001A3ABE" w:rsidP="00377818">
            <w:pPr>
              <w:pStyle w:val="TAN"/>
            </w:pPr>
            <w:r>
              <w:t>NOTE 6:</w:t>
            </w:r>
            <w:r>
              <w:tab/>
              <w:t xml:space="preserve">The same bands and the same Io conditions for each band apply for this requirement as for the corresponding requirement with the PRS bandwidth of the smallest PRB number for the corresponding SCS as defined in table </w:t>
            </w:r>
            <w:r>
              <w:rPr>
                <w:rFonts w:hint="eastAsia"/>
                <w:lang w:eastAsia="zh-CN"/>
              </w:rPr>
              <w:t>4.15.5A</w:t>
            </w:r>
            <w:r>
              <w:t>-1.</w:t>
            </w:r>
          </w:p>
        </w:tc>
      </w:tr>
    </w:tbl>
    <w:p w14:paraId="1351541E" w14:textId="77777777" w:rsidR="001A3ABE" w:rsidRDefault="001A3ABE" w:rsidP="001A3ABE"/>
    <w:p w14:paraId="3214AD9C" w14:textId="77777777" w:rsidR="001A3ABE" w:rsidRDefault="001A3ABE" w:rsidP="001A3ABE">
      <w:pPr>
        <w:pStyle w:val="TH"/>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 xml:space="preserve">-6: RSTD absolute accuracy in FR2 for AWGN channel </w:t>
      </w:r>
      <w:r>
        <w:rPr>
          <w:lang w:eastAsia="zh-CN"/>
        </w:rPr>
        <w:t>with reduced number of samples</w:t>
      </w:r>
    </w:p>
    <w:tbl>
      <w:tblPr>
        <w:tblW w:w="0" w:type="auto"/>
        <w:jc w:val="center"/>
        <w:tblLook w:val="04A0" w:firstRow="1" w:lastRow="0" w:firstColumn="1" w:lastColumn="0" w:noHBand="0" w:noVBand="1"/>
      </w:tblPr>
      <w:tblGrid>
        <w:gridCol w:w="1236"/>
        <w:gridCol w:w="1235"/>
        <w:gridCol w:w="1085"/>
        <w:gridCol w:w="689"/>
        <w:gridCol w:w="1362"/>
        <w:gridCol w:w="1361"/>
        <w:gridCol w:w="1131"/>
        <w:gridCol w:w="1532"/>
      </w:tblGrid>
      <w:tr w:rsidR="001A3ABE" w14:paraId="4D1B64FA" w14:textId="77777777" w:rsidTr="00377818">
        <w:trPr>
          <w:jc w:val="center"/>
        </w:trPr>
        <w:tc>
          <w:tcPr>
            <w:tcW w:w="0" w:type="auto"/>
            <w:vMerge w:val="restart"/>
            <w:tcBorders>
              <w:top w:val="single" w:sz="4" w:space="0" w:color="auto"/>
              <w:left w:val="single" w:sz="4" w:space="0" w:color="auto"/>
              <w:right w:val="single" w:sz="6" w:space="0" w:color="auto"/>
            </w:tcBorders>
            <w:vAlign w:val="center"/>
          </w:tcPr>
          <w:p w14:paraId="5E5501AD" w14:textId="77777777" w:rsidR="001A3ABE" w:rsidRDefault="001A3ABE" w:rsidP="00377818">
            <w:pPr>
              <w:pStyle w:val="TAH"/>
              <w:rPr>
                <w:rFonts w:cs="Arial"/>
              </w:rPr>
            </w:pPr>
            <w:r>
              <w:t>Accuracy for 2 PFLs</w:t>
            </w:r>
          </w:p>
        </w:tc>
        <w:tc>
          <w:tcPr>
            <w:tcW w:w="0" w:type="auto"/>
            <w:vMerge w:val="restart"/>
            <w:tcBorders>
              <w:top w:val="single" w:sz="4" w:space="0" w:color="auto"/>
              <w:left w:val="single" w:sz="4" w:space="0" w:color="auto"/>
              <w:bottom w:val="single" w:sz="6" w:space="0" w:color="auto"/>
              <w:right w:val="single" w:sz="6" w:space="0" w:color="auto"/>
            </w:tcBorders>
            <w:vAlign w:val="center"/>
          </w:tcPr>
          <w:p w14:paraId="7E2E390A" w14:textId="77777777" w:rsidR="001A3ABE" w:rsidRDefault="001A3ABE" w:rsidP="00377818">
            <w:pPr>
              <w:pStyle w:val="TAH"/>
              <w:rPr>
                <w:rFonts w:cs="Arial"/>
              </w:rPr>
            </w:pPr>
            <w:r>
              <w:rPr>
                <w:rFonts w:cs="Arial"/>
              </w:rPr>
              <w:t>Accuracy</w:t>
            </w:r>
            <w:r>
              <w:t xml:space="preserve"> for 3 PFLs</w:t>
            </w:r>
          </w:p>
        </w:tc>
        <w:tc>
          <w:tcPr>
            <w:tcW w:w="0" w:type="auto"/>
            <w:gridSpan w:val="6"/>
            <w:tcBorders>
              <w:top w:val="single" w:sz="4" w:space="0" w:color="auto"/>
              <w:left w:val="single" w:sz="6" w:space="0" w:color="auto"/>
              <w:bottom w:val="single" w:sz="6" w:space="0" w:color="auto"/>
              <w:right w:val="single" w:sz="4" w:space="0" w:color="auto"/>
            </w:tcBorders>
            <w:vAlign w:val="center"/>
          </w:tcPr>
          <w:p w14:paraId="4E4F23C0" w14:textId="77777777" w:rsidR="001A3ABE" w:rsidRDefault="001A3ABE" w:rsidP="00377818">
            <w:pPr>
              <w:pStyle w:val="TAH"/>
              <w:rPr>
                <w:rFonts w:cs="Arial"/>
              </w:rPr>
            </w:pPr>
            <w:r>
              <w:rPr>
                <w:rFonts w:cs="Arial"/>
              </w:rPr>
              <w:t>Conditions</w:t>
            </w:r>
          </w:p>
        </w:tc>
      </w:tr>
      <w:tr w:rsidR="001A3ABE" w14:paraId="3135E4F3" w14:textId="77777777" w:rsidTr="00377818">
        <w:trPr>
          <w:jc w:val="center"/>
        </w:trPr>
        <w:tc>
          <w:tcPr>
            <w:tcW w:w="0" w:type="auto"/>
            <w:vMerge/>
            <w:tcBorders>
              <w:left w:val="single" w:sz="4" w:space="0" w:color="auto"/>
              <w:right w:val="single" w:sz="6" w:space="0" w:color="auto"/>
            </w:tcBorders>
            <w:vAlign w:val="center"/>
          </w:tcPr>
          <w:p w14:paraId="2EFD97B3"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51B16F70" w14:textId="77777777" w:rsidR="001A3ABE" w:rsidRDefault="001A3ABE" w:rsidP="00377818">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tcPr>
          <w:p w14:paraId="1F0D0B7C" w14:textId="77777777" w:rsidR="001A3ABE" w:rsidRDefault="001A3ABE" w:rsidP="00377818">
            <w:pPr>
              <w:pStyle w:val="TAH"/>
              <w:rPr>
                <w:rFonts w:cs="Arial"/>
              </w:rPr>
            </w:pPr>
            <w:r>
              <w:rPr>
                <w:rFonts w:cs="Arial"/>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tcPr>
          <w:p w14:paraId="527E47D2" w14:textId="77777777" w:rsidR="001A3ABE" w:rsidRDefault="001A3ABE" w:rsidP="00377818">
            <w:pPr>
              <w:pStyle w:val="TAH"/>
              <w:rPr>
                <w:rFonts w:cs="Arial"/>
                <w:lang w:eastAsia="zh-CN"/>
              </w:rPr>
            </w:pPr>
            <w:r>
              <w:rPr>
                <w:rFonts w:cs="Arial"/>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519630D5" w14:textId="77777777" w:rsidR="001A3ABE" w:rsidRDefault="001A3ABE" w:rsidP="00377818">
            <w:pPr>
              <w:pStyle w:val="TAH"/>
              <w:rPr>
                <w:rFonts w:cs="Arial"/>
                <w:lang w:eastAsia="zh-CN"/>
              </w:rPr>
            </w:pPr>
            <w:r>
              <w:rPr>
                <w:rFonts w:cs="Arial"/>
                <w:lang w:eastAsia="zh-CN"/>
              </w:rPr>
              <w:t>PRS bandwidth per PFL</w:t>
            </w:r>
          </w:p>
          <w:p w14:paraId="09DC4AA7" w14:textId="77777777" w:rsidR="001A3ABE" w:rsidRDefault="001A3ABE" w:rsidP="00377818">
            <w:pPr>
              <w:pStyle w:val="TAH"/>
              <w:rPr>
                <w:rFonts w:cs="Arial"/>
              </w:rPr>
            </w:pPr>
            <w:r>
              <w:rPr>
                <w:rFonts w:cs="Arial"/>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63289207" w14:textId="77777777" w:rsidR="001A3ABE" w:rsidRDefault="001A3ABE" w:rsidP="00377818">
            <w:pPr>
              <w:pStyle w:val="TAH"/>
              <w:rPr>
                <w:rFonts w:cs="Arial"/>
                <w:lang w:eastAsia="zh-CN"/>
              </w:rPr>
            </w:pPr>
            <w:r>
              <w:rPr>
                <w:rFonts w:cs="Arial"/>
                <w:lang w:eastAsia="zh-CN"/>
              </w:rPr>
              <w:t xml:space="preserve">PRS resource repetition </w:t>
            </w:r>
          </w:p>
          <w:p w14:paraId="2676FA93" w14:textId="77777777" w:rsidR="001A3ABE" w:rsidRDefault="001A3ABE" w:rsidP="00377818">
            <w:pPr>
              <w:pStyle w:val="TAH"/>
              <w:rPr>
                <w:rFonts w:cs="Arial"/>
                <w:lang w:eastAsia="zh-CN"/>
              </w:rPr>
            </w:pPr>
            <w:r>
              <w:rPr>
                <w:rFonts w:cs="Arial"/>
                <w:lang w:eastAsia="zh-CN"/>
              </w:rPr>
              <w:t>(</w:t>
            </w:r>
            <m:oMath>
              <m:sSubSup>
                <m:sSubSupPr>
                  <m:ctrlPr>
                    <w:rPr>
                      <w:rFonts w:ascii="Cambria Math" w:hAnsi="Cambria Math" w:cs="Arial"/>
                      <w:bCs/>
                      <w:i/>
                      <w:iCs/>
                    </w:rPr>
                  </m:ctrlPr>
                </m:sSubSupPr>
                <m:e>
                  <m:r>
                    <m:rPr>
                      <m:sty m:val="b"/>
                    </m:rPr>
                    <w:rPr>
                      <w:rFonts w:ascii="Cambria Math" w:hAnsi="Cambria Math" w:cs="Arial"/>
                      <w:lang w:eastAsia="zh-CN"/>
                    </w:rPr>
                    <m:t>T</m:t>
                  </m:r>
                </m:e>
                <m:sub>
                  <m:r>
                    <m:rPr>
                      <m:nor/>
                    </m:rPr>
                    <w:rPr>
                      <w:rFonts w:cs="Arial"/>
                      <w:bCs/>
                      <w:lang w:eastAsia="zh-CN"/>
                    </w:rPr>
                    <m:t>rep</m:t>
                  </m:r>
                </m:sub>
                <m:sup>
                  <m:r>
                    <m:rPr>
                      <m:nor/>
                    </m:rPr>
                    <w:rPr>
                      <w:rFonts w:cs="Arial"/>
                      <w:bCs/>
                      <w:lang w:eastAsia="zh-CN"/>
                    </w:rPr>
                    <m:t>PRS</m:t>
                  </m:r>
                </m:sup>
              </m:sSubSup>
              <m:r>
                <m:rPr>
                  <m:sty m:val="b"/>
                </m:rPr>
                <w:rPr>
                  <w:rFonts w:ascii="Cambria Math" w:hAnsi="Cambria Math" w:cs="Arial"/>
                  <w:lang w:eastAsia="zh-CN"/>
                </w:rPr>
                <m:t>*</m:t>
              </m:r>
              <m:sSub>
                <m:sSubPr>
                  <m:ctrlPr>
                    <w:rPr>
                      <w:rFonts w:ascii="Cambria Math" w:hAnsi="Cambria Math" w:cs="Arial"/>
                      <w:bCs/>
                      <w:i/>
                      <w:iCs/>
                    </w:rPr>
                  </m:ctrlPr>
                </m:sSubPr>
                <m:e>
                  <m:r>
                    <m:rPr>
                      <m:sty m:val="b"/>
                    </m:rPr>
                    <w:rPr>
                      <w:rFonts w:ascii="Cambria Math" w:hAnsi="Cambria Math" w:cs="Arial"/>
                      <w:lang w:eastAsia="zh-CN"/>
                    </w:rPr>
                    <m:t>L</m:t>
                  </m:r>
                </m:e>
                <m:sub>
                  <m:r>
                    <m:rPr>
                      <m:nor/>
                    </m:rPr>
                    <w:rPr>
                      <w:rFonts w:cs="Arial"/>
                      <w:bCs/>
                      <w:lang w:eastAsia="zh-CN"/>
                    </w:rPr>
                    <m:t>PRS</m:t>
                  </m:r>
                </m:sub>
              </m:sSub>
              <m:r>
                <m:rPr>
                  <m:sty m:val="b"/>
                </m:rPr>
                <w:rPr>
                  <w:rFonts w:ascii="Cambria Math" w:hAnsi="Cambria Math" w:cs="Arial"/>
                  <w:lang w:eastAsia="zh-CN"/>
                </w:rPr>
                <m:t>/</m:t>
              </m:r>
              <m:sSubSup>
                <m:sSubSupPr>
                  <m:ctrlPr>
                    <w:rPr>
                      <w:rFonts w:ascii="Cambria Math" w:hAnsi="Cambria Math" w:cs="Arial"/>
                      <w:bCs/>
                      <w:i/>
                      <w:iCs/>
                    </w:rPr>
                  </m:ctrlPr>
                </m:sSubSupPr>
                <m:e>
                  <m:r>
                    <m:rPr>
                      <m:sty m:val="b"/>
                    </m:rPr>
                    <w:rPr>
                      <w:rFonts w:ascii="Cambria Math" w:hAnsi="Cambria Math" w:cs="Arial"/>
                      <w:lang w:eastAsia="zh-CN"/>
                    </w:rPr>
                    <m:t>K</m:t>
                  </m:r>
                </m:e>
                <m:sub>
                  <m:r>
                    <m:rPr>
                      <m:nor/>
                    </m:rPr>
                    <w:rPr>
                      <w:rFonts w:cs="Arial"/>
                      <w:bCs/>
                      <w:lang w:eastAsia="zh-CN"/>
                    </w:rPr>
                    <m:t>comb</m:t>
                  </m:r>
                </m:sub>
                <m:sup>
                  <m:r>
                    <m:rPr>
                      <m:nor/>
                    </m:rPr>
                    <w:rPr>
                      <w:rFonts w:cs="Arial"/>
                      <w:bCs/>
                      <w:lang w:eastAsia="zh-CN"/>
                    </w:rPr>
                    <m:t>PRS</m:t>
                  </m:r>
                </m:sup>
              </m:sSubSup>
            </m:oMath>
            <w:r>
              <w:rPr>
                <w:rFonts w:cs="Arial"/>
                <w:lang w:eastAsia="zh-CN"/>
              </w:rPr>
              <w:t xml:space="preserve">)          </w:t>
            </w:r>
            <w:r>
              <w:rPr>
                <w:rFonts w:cs="Arial"/>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3D779FB0" w14:textId="77777777" w:rsidR="001A3ABE" w:rsidRDefault="001A3ABE" w:rsidP="00377818">
            <w:pPr>
              <w:pStyle w:val="TAH"/>
              <w:rPr>
                <w:rFonts w:cs="Arial"/>
              </w:rPr>
            </w:pPr>
            <w:r>
              <w:rPr>
                <w:rFonts w:cs="Arial"/>
              </w:rPr>
              <w:t>Io</w:t>
            </w:r>
            <w:r>
              <w:rPr>
                <w:rFonts w:cs="Arial"/>
                <w:vertAlign w:val="superscript"/>
                <w:lang w:eastAsia="zh-CN"/>
              </w:rPr>
              <w:t xml:space="preserve"> Note 3</w:t>
            </w:r>
            <w:r>
              <w:rPr>
                <w:rFonts w:cs="Arial"/>
              </w:rPr>
              <w:t xml:space="preserve"> range</w:t>
            </w:r>
          </w:p>
        </w:tc>
      </w:tr>
      <w:tr w:rsidR="001A3ABE" w14:paraId="77B6FB04" w14:textId="77777777" w:rsidTr="00377818">
        <w:trPr>
          <w:jc w:val="center"/>
        </w:trPr>
        <w:tc>
          <w:tcPr>
            <w:tcW w:w="0" w:type="auto"/>
            <w:vMerge/>
            <w:tcBorders>
              <w:left w:val="single" w:sz="4" w:space="0" w:color="auto"/>
              <w:bottom w:val="single" w:sz="6" w:space="0" w:color="auto"/>
              <w:right w:val="single" w:sz="6" w:space="0" w:color="auto"/>
            </w:tcBorders>
            <w:vAlign w:val="center"/>
          </w:tcPr>
          <w:p w14:paraId="7B9D1916"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54D866E3"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4" w:space="0" w:color="auto"/>
            </w:tcBorders>
            <w:vAlign w:val="center"/>
          </w:tcPr>
          <w:p w14:paraId="0CF00316" w14:textId="77777777" w:rsidR="001A3ABE" w:rsidRDefault="001A3ABE" w:rsidP="00377818">
            <w:pPr>
              <w:pStyle w:val="TAH"/>
            </w:pPr>
          </w:p>
        </w:tc>
        <w:tc>
          <w:tcPr>
            <w:tcW w:w="0" w:type="auto"/>
            <w:vMerge/>
            <w:tcBorders>
              <w:top w:val="single" w:sz="6" w:space="0" w:color="auto"/>
              <w:left w:val="single" w:sz="4" w:space="0" w:color="auto"/>
              <w:bottom w:val="single" w:sz="6" w:space="0" w:color="auto"/>
              <w:right w:val="single" w:sz="6" w:space="0" w:color="auto"/>
            </w:tcBorders>
            <w:vAlign w:val="center"/>
          </w:tcPr>
          <w:p w14:paraId="6EB316B1" w14:textId="77777777" w:rsidR="001A3ABE" w:rsidRDefault="001A3ABE" w:rsidP="00377818">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77A6AE0"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5E6306D7" w14:textId="77777777" w:rsidR="001A3ABE" w:rsidRDefault="001A3ABE" w:rsidP="00377818">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180A3C6D" w14:textId="77777777" w:rsidR="001A3ABE" w:rsidRDefault="001A3ABE" w:rsidP="00377818">
            <w:pPr>
              <w:pStyle w:val="TAH"/>
              <w:rPr>
                <w:rFonts w:cs="Arial"/>
              </w:rPr>
            </w:pPr>
            <w:r>
              <w:rPr>
                <w:rFonts w:cs="Arial"/>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tcPr>
          <w:p w14:paraId="5BBCDEAA" w14:textId="77777777" w:rsidR="001A3ABE" w:rsidRDefault="001A3ABE" w:rsidP="00377818">
            <w:pPr>
              <w:pStyle w:val="TAH"/>
              <w:rPr>
                <w:rFonts w:cs="Arial"/>
              </w:rPr>
            </w:pPr>
            <w:r>
              <w:rPr>
                <w:rFonts w:cs="Arial"/>
              </w:rPr>
              <w:t>Maximum Io</w:t>
            </w:r>
          </w:p>
        </w:tc>
      </w:tr>
      <w:tr w:rsidR="001A3ABE" w14:paraId="31E483D5" w14:textId="77777777" w:rsidTr="00377818">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1C8D1CC" w14:textId="77777777" w:rsidR="001A3ABE" w:rsidRDefault="001A3ABE" w:rsidP="00377818">
            <w:pPr>
              <w:pStyle w:val="TAH"/>
              <w:rPr>
                <w:rFonts w:cs="Arial"/>
              </w:rPr>
            </w:pPr>
            <w:r>
              <w:rPr>
                <w:rFonts w:cs="Arial"/>
              </w:rPr>
              <w:t>Tc</w:t>
            </w:r>
            <w:r>
              <w:rPr>
                <w:rFonts w:cs="Arial"/>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tcPr>
          <w:p w14:paraId="50255700" w14:textId="77777777" w:rsidR="001A3ABE" w:rsidRDefault="001A3ABE" w:rsidP="00377818">
            <w:pPr>
              <w:pStyle w:val="TAH"/>
              <w:rPr>
                <w:rFonts w:cs="Arial"/>
              </w:rPr>
            </w:pPr>
            <w:r>
              <w:rPr>
                <w:rFonts w:cs="Arial"/>
              </w:rPr>
              <w:t>dB</w:t>
            </w:r>
          </w:p>
        </w:tc>
        <w:tc>
          <w:tcPr>
            <w:tcW w:w="0" w:type="auto"/>
            <w:tcBorders>
              <w:top w:val="single" w:sz="6" w:space="0" w:color="auto"/>
              <w:left w:val="single" w:sz="4" w:space="0" w:color="auto"/>
              <w:bottom w:val="single" w:sz="6" w:space="0" w:color="auto"/>
              <w:right w:val="single" w:sz="6" w:space="0" w:color="auto"/>
            </w:tcBorders>
            <w:vAlign w:val="center"/>
          </w:tcPr>
          <w:p w14:paraId="43877750" w14:textId="77777777" w:rsidR="001A3ABE" w:rsidRDefault="001A3ABE" w:rsidP="00377818">
            <w:pPr>
              <w:pStyle w:val="TAH"/>
              <w:rPr>
                <w:rFonts w:cs="Arial"/>
                <w:lang w:eastAsia="zh-CN"/>
              </w:rPr>
            </w:pPr>
            <w:r>
              <w:rPr>
                <w:rFonts w:cs="Arial"/>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tcPr>
          <w:p w14:paraId="3EF90983" w14:textId="77777777" w:rsidR="001A3ABE" w:rsidRDefault="001A3ABE" w:rsidP="00377818">
            <w:pPr>
              <w:pStyle w:val="TAH"/>
              <w:rPr>
                <w:rFonts w:cs="Arial"/>
              </w:rPr>
            </w:pPr>
            <w:r>
              <w:rPr>
                <w:rFonts w:cs="Arial"/>
              </w:rPr>
              <w:t>PRB</w:t>
            </w:r>
          </w:p>
        </w:tc>
        <w:tc>
          <w:tcPr>
            <w:tcW w:w="0" w:type="auto"/>
            <w:tcBorders>
              <w:top w:val="single" w:sz="6" w:space="0" w:color="auto"/>
              <w:left w:val="single" w:sz="6" w:space="0" w:color="auto"/>
              <w:bottom w:val="single" w:sz="6" w:space="0" w:color="auto"/>
              <w:right w:val="single" w:sz="6" w:space="0" w:color="auto"/>
            </w:tcBorders>
            <w:vAlign w:val="center"/>
          </w:tcPr>
          <w:p w14:paraId="72EEAB12" w14:textId="77777777" w:rsidR="001A3ABE" w:rsidRDefault="001A3ABE" w:rsidP="00377818">
            <w:pPr>
              <w:pStyle w:val="TAH"/>
              <w:rPr>
                <w:rFonts w:cs="Arial"/>
              </w:rPr>
            </w:pPr>
          </w:p>
        </w:tc>
        <w:tc>
          <w:tcPr>
            <w:tcW w:w="0" w:type="auto"/>
            <w:tcBorders>
              <w:top w:val="single" w:sz="6" w:space="0" w:color="auto"/>
              <w:left w:val="single" w:sz="6" w:space="0" w:color="auto"/>
              <w:bottom w:val="single" w:sz="6" w:space="0" w:color="auto"/>
              <w:right w:val="single" w:sz="6" w:space="0" w:color="auto"/>
            </w:tcBorders>
            <w:vAlign w:val="center"/>
          </w:tcPr>
          <w:p w14:paraId="4925D27E" w14:textId="77777777" w:rsidR="001A3ABE" w:rsidRDefault="001A3ABE" w:rsidP="00377818">
            <w:pPr>
              <w:pStyle w:val="TAH"/>
              <w:rPr>
                <w:rFonts w:cs="Arial"/>
              </w:rPr>
            </w:pPr>
            <w:r>
              <w:rPr>
                <w:rFonts w:cs="Arial"/>
              </w:rPr>
              <w:t>dBm/SCS</w:t>
            </w:r>
            <w:r>
              <w:rPr>
                <w:rFonts w:cs="Arial"/>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tcPr>
          <w:p w14:paraId="4B08F67A" w14:textId="77777777" w:rsidR="001A3ABE" w:rsidRDefault="001A3ABE" w:rsidP="00377818">
            <w:pPr>
              <w:pStyle w:val="TAH"/>
              <w:rPr>
                <w:rFonts w:cs="Arial"/>
              </w:rPr>
            </w:pPr>
            <w:r>
              <w:rPr>
                <w:rFonts w:cs="Arial"/>
              </w:rPr>
              <w:t>dBm/BW</w:t>
            </w:r>
            <w:r>
              <w:rPr>
                <w:rFonts w:cs="Arial"/>
                <w:vertAlign w:val="subscript"/>
              </w:rPr>
              <w:t>Channel</w:t>
            </w:r>
          </w:p>
        </w:tc>
      </w:tr>
      <w:tr w:rsidR="001A3ABE" w14:paraId="7710C9E3"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6A2503B" w14:textId="77777777" w:rsidR="001A3ABE" w:rsidRPr="00927D61" w:rsidRDefault="001A3ABE" w:rsidP="00377818">
            <w:pPr>
              <w:pStyle w:val="TAC"/>
              <w:rPr>
                <w:highlight w:val="magenta"/>
                <w:lang w:eastAsia="zh-CN"/>
              </w:rPr>
            </w:pPr>
            <w:r w:rsidRPr="001D3DED">
              <w:rPr>
                <w:lang w:val="sv-SE" w:eastAsia="zh-CN"/>
              </w:rPr>
              <w:t>1</w:t>
            </w:r>
            <w:r>
              <w:rPr>
                <w:lang w:val="sv-SE" w:eastAsia="zh-CN"/>
              </w:rPr>
              <w:t>3</w:t>
            </w:r>
          </w:p>
        </w:tc>
        <w:tc>
          <w:tcPr>
            <w:tcW w:w="0" w:type="auto"/>
            <w:tcBorders>
              <w:top w:val="single" w:sz="6" w:space="0" w:color="auto"/>
              <w:left w:val="single" w:sz="4" w:space="0" w:color="auto"/>
              <w:bottom w:val="single" w:sz="6" w:space="0" w:color="auto"/>
              <w:right w:val="single" w:sz="6" w:space="0" w:color="auto"/>
            </w:tcBorders>
            <w:vAlign w:val="center"/>
          </w:tcPr>
          <w:p w14:paraId="3BECB6B5" w14:textId="77777777" w:rsidR="001A3ABE" w:rsidRPr="00927D61" w:rsidRDefault="001A3ABE" w:rsidP="00377818">
            <w:pPr>
              <w:pStyle w:val="TAC"/>
              <w:rPr>
                <w:highlight w:val="magenta"/>
                <w:lang w:eastAsia="zh-CN"/>
              </w:rPr>
            </w:pPr>
            <w:r w:rsidRPr="001D3DED">
              <w:rPr>
                <w:lang w:val="sv-SE" w:eastAsia="zh-CN"/>
              </w:rPr>
              <w:t>7</w:t>
            </w:r>
          </w:p>
        </w:tc>
        <w:tc>
          <w:tcPr>
            <w:tcW w:w="0" w:type="auto"/>
            <w:vMerge w:val="restart"/>
            <w:tcBorders>
              <w:top w:val="single" w:sz="6" w:space="0" w:color="auto"/>
              <w:left w:val="single" w:sz="6" w:space="0" w:color="auto"/>
              <w:bottom w:val="nil"/>
              <w:right w:val="single" w:sz="4" w:space="0" w:color="auto"/>
            </w:tcBorders>
            <w:vAlign w:val="center"/>
          </w:tcPr>
          <w:p w14:paraId="032A1E57" w14:textId="77777777" w:rsidR="001A3ABE" w:rsidRDefault="001A3ABE" w:rsidP="00377818">
            <w:pPr>
              <w:pStyle w:val="TAC"/>
            </w:pPr>
            <w:r>
              <w:t>(PRS Ês/Iot)</w:t>
            </w:r>
            <w:r>
              <w:rPr>
                <w:vertAlign w:val="subscript"/>
              </w:rPr>
              <w:t xml:space="preserve">ref </w:t>
            </w:r>
            <w:r>
              <w:t>≥-3dB</w:t>
            </w:r>
          </w:p>
          <w:p w14:paraId="01DAA841" w14:textId="77777777" w:rsidR="001A3ABE" w:rsidRDefault="001A3ABE" w:rsidP="00377818">
            <w:pPr>
              <w:pStyle w:val="TAC"/>
            </w:pPr>
          </w:p>
          <w:p w14:paraId="3C758561" w14:textId="4BFE79C0" w:rsidR="001A3ABE" w:rsidRPr="00A11CFD" w:rsidRDefault="001A3ABE" w:rsidP="00377818">
            <w:pPr>
              <w:pStyle w:val="TAC"/>
              <w:rPr>
                <w:b/>
              </w:rPr>
            </w:pPr>
            <w:r w:rsidRPr="00A11CFD">
              <w:t>(PRS Ês/Iot)</w:t>
            </w:r>
            <w:r w:rsidRPr="00A11CFD">
              <w:rPr>
                <w:i/>
                <w:vertAlign w:val="subscript"/>
              </w:rPr>
              <w:t>i</w:t>
            </w:r>
            <w:r w:rsidRPr="00A11CFD">
              <w:t xml:space="preserve"> ≥-6dB</w:t>
            </w:r>
          </w:p>
        </w:tc>
        <w:tc>
          <w:tcPr>
            <w:tcW w:w="0" w:type="auto"/>
            <w:vMerge w:val="restart"/>
            <w:tcBorders>
              <w:top w:val="single" w:sz="6" w:space="0" w:color="auto"/>
              <w:left w:val="single" w:sz="4" w:space="0" w:color="auto"/>
              <w:bottom w:val="nil"/>
              <w:right w:val="single" w:sz="6" w:space="0" w:color="auto"/>
            </w:tcBorders>
            <w:vAlign w:val="center"/>
          </w:tcPr>
          <w:p w14:paraId="038ABAD2" w14:textId="77777777" w:rsidR="001A3ABE" w:rsidRDefault="001A3ABE" w:rsidP="00377818">
            <w:pPr>
              <w:pStyle w:val="TAC"/>
              <w:rPr>
                <w:lang w:eastAsia="zh-CN"/>
              </w:rPr>
            </w:pPr>
            <w:r>
              <w:rPr>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tcPr>
          <w:p w14:paraId="7C2DBB4A" w14:textId="77777777" w:rsidR="001A3ABE" w:rsidRDefault="001A3ABE" w:rsidP="00377818">
            <w:pPr>
              <w:pStyle w:val="TAC"/>
              <w:rPr>
                <w:b/>
              </w:rPr>
            </w:pPr>
            <w:r>
              <w:t>≥ 64</w:t>
            </w:r>
          </w:p>
        </w:tc>
        <w:tc>
          <w:tcPr>
            <w:tcW w:w="0" w:type="auto"/>
            <w:tcBorders>
              <w:top w:val="single" w:sz="6" w:space="0" w:color="auto"/>
              <w:left w:val="single" w:sz="6" w:space="0" w:color="auto"/>
              <w:bottom w:val="single" w:sz="6" w:space="0" w:color="auto"/>
              <w:right w:val="single" w:sz="6" w:space="0" w:color="auto"/>
            </w:tcBorders>
            <w:vAlign w:val="center"/>
          </w:tcPr>
          <w:p w14:paraId="0176FE26"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4D009972"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2B0B999C" w14:textId="77777777" w:rsidR="001A3ABE" w:rsidRDefault="001A3ABE" w:rsidP="00377818">
            <w:pPr>
              <w:pStyle w:val="TAC"/>
              <w:rPr>
                <w:b/>
              </w:rPr>
            </w:pPr>
            <w:r>
              <w:t>Note 5</w:t>
            </w:r>
          </w:p>
        </w:tc>
      </w:tr>
      <w:tr w:rsidR="001A3ABE" w14:paraId="08574C13"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A1E0FF6"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6" w:space="0" w:color="auto"/>
              <w:left w:val="single" w:sz="4" w:space="0" w:color="auto"/>
              <w:bottom w:val="single" w:sz="6" w:space="0" w:color="auto"/>
              <w:right w:val="single" w:sz="6" w:space="0" w:color="auto"/>
            </w:tcBorders>
            <w:vAlign w:val="center"/>
          </w:tcPr>
          <w:p w14:paraId="4E572C01" w14:textId="77777777" w:rsidR="001A3ABE" w:rsidRPr="00927D61" w:rsidRDefault="001A3ABE" w:rsidP="00377818">
            <w:pPr>
              <w:pStyle w:val="TAC"/>
              <w:rPr>
                <w:highlight w:val="magenta"/>
                <w:lang w:eastAsia="zh-CN"/>
              </w:rPr>
            </w:pPr>
            <w:r w:rsidRPr="001D3DED">
              <w:rPr>
                <w:lang w:val="sv-SE" w:eastAsia="zh-CN"/>
              </w:rPr>
              <w:t>5</w:t>
            </w:r>
          </w:p>
        </w:tc>
        <w:tc>
          <w:tcPr>
            <w:tcW w:w="0" w:type="auto"/>
            <w:vMerge/>
            <w:tcBorders>
              <w:top w:val="single" w:sz="6" w:space="0" w:color="auto"/>
              <w:left w:val="single" w:sz="6" w:space="0" w:color="auto"/>
              <w:bottom w:val="nil"/>
              <w:right w:val="single" w:sz="4" w:space="0" w:color="auto"/>
            </w:tcBorders>
            <w:vAlign w:val="center"/>
          </w:tcPr>
          <w:p w14:paraId="014001D3" w14:textId="77777777" w:rsidR="001A3ABE" w:rsidRDefault="001A3ABE" w:rsidP="00377818">
            <w:pPr>
              <w:pStyle w:val="TAC"/>
              <w:rPr>
                <w:b/>
              </w:rPr>
            </w:pPr>
          </w:p>
        </w:tc>
        <w:tc>
          <w:tcPr>
            <w:tcW w:w="0" w:type="auto"/>
            <w:vMerge/>
            <w:tcBorders>
              <w:top w:val="single" w:sz="6" w:space="0" w:color="auto"/>
              <w:left w:val="single" w:sz="4" w:space="0" w:color="auto"/>
              <w:bottom w:val="nil"/>
              <w:right w:val="single" w:sz="6" w:space="0" w:color="auto"/>
            </w:tcBorders>
            <w:vAlign w:val="center"/>
          </w:tcPr>
          <w:p w14:paraId="0F92BEDE" w14:textId="77777777" w:rsidR="001A3ABE" w:rsidRDefault="001A3ABE" w:rsidP="00377818">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BB0FB82" w14:textId="77777777" w:rsidR="001A3ABE" w:rsidRDefault="001A3ABE" w:rsidP="00377818">
            <w:pPr>
              <w:pStyle w:val="TAC"/>
              <w:rPr>
                <w:b/>
              </w:rPr>
            </w:pPr>
            <w:r>
              <w:t>≥ 132</w:t>
            </w:r>
          </w:p>
        </w:tc>
        <w:tc>
          <w:tcPr>
            <w:tcW w:w="0" w:type="auto"/>
            <w:tcBorders>
              <w:top w:val="single" w:sz="6" w:space="0" w:color="auto"/>
              <w:left w:val="single" w:sz="6" w:space="0" w:color="auto"/>
              <w:bottom w:val="single" w:sz="6" w:space="0" w:color="auto"/>
              <w:right w:val="single" w:sz="6" w:space="0" w:color="auto"/>
            </w:tcBorders>
            <w:vAlign w:val="center"/>
          </w:tcPr>
          <w:p w14:paraId="1FAD5354"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576275F9"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7754B958" w14:textId="77777777" w:rsidR="001A3ABE" w:rsidRDefault="001A3ABE" w:rsidP="00377818">
            <w:pPr>
              <w:pStyle w:val="TAC"/>
              <w:rPr>
                <w:b/>
              </w:rPr>
            </w:pPr>
            <w:r>
              <w:t>Note 5</w:t>
            </w:r>
          </w:p>
        </w:tc>
      </w:tr>
      <w:tr w:rsidR="001A3ABE" w14:paraId="74CFD4A3" w14:textId="77777777" w:rsidTr="00377818">
        <w:trPr>
          <w:trHeight w:val="180"/>
          <w:jc w:val="center"/>
        </w:trPr>
        <w:tc>
          <w:tcPr>
            <w:tcW w:w="0" w:type="auto"/>
            <w:tcBorders>
              <w:top w:val="single" w:sz="6" w:space="0" w:color="auto"/>
              <w:left w:val="single" w:sz="4" w:space="0" w:color="auto"/>
              <w:bottom w:val="nil"/>
              <w:right w:val="single" w:sz="6" w:space="0" w:color="auto"/>
            </w:tcBorders>
            <w:vAlign w:val="center"/>
          </w:tcPr>
          <w:p w14:paraId="180E25FC"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6" w:space="0" w:color="auto"/>
              <w:left w:val="single" w:sz="4" w:space="0" w:color="auto"/>
              <w:bottom w:val="nil"/>
              <w:right w:val="single" w:sz="6" w:space="0" w:color="auto"/>
            </w:tcBorders>
            <w:vAlign w:val="center"/>
          </w:tcPr>
          <w:p w14:paraId="71D3E70C" w14:textId="77777777" w:rsidR="001A3ABE" w:rsidRPr="00927D61" w:rsidRDefault="001A3ABE" w:rsidP="00377818">
            <w:pPr>
              <w:pStyle w:val="TAC"/>
              <w:rPr>
                <w:highlight w:val="magenta"/>
                <w:lang w:eastAsia="zh-CN"/>
              </w:rPr>
            </w:pPr>
            <w:r>
              <w:rPr>
                <w:lang w:val="sv-SE" w:eastAsia="zh-CN"/>
              </w:rPr>
              <w:t>4</w:t>
            </w:r>
          </w:p>
        </w:tc>
        <w:tc>
          <w:tcPr>
            <w:tcW w:w="0" w:type="auto"/>
            <w:vMerge/>
            <w:tcBorders>
              <w:top w:val="single" w:sz="6" w:space="0" w:color="auto"/>
              <w:left w:val="single" w:sz="6" w:space="0" w:color="auto"/>
              <w:bottom w:val="nil"/>
              <w:right w:val="single" w:sz="4" w:space="0" w:color="auto"/>
            </w:tcBorders>
            <w:vAlign w:val="center"/>
          </w:tcPr>
          <w:p w14:paraId="6953A188" w14:textId="77777777" w:rsidR="001A3ABE" w:rsidRDefault="001A3ABE" w:rsidP="00377818">
            <w:pPr>
              <w:pStyle w:val="TAC"/>
              <w:rPr>
                <w:b/>
              </w:rPr>
            </w:pPr>
          </w:p>
        </w:tc>
        <w:tc>
          <w:tcPr>
            <w:tcW w:w="0" w:type="auto"/>
            <w:vMerge w:val="restart"/>
            <w:tcBorders>
              <w:top w:val="single" w:sz="4" w:space="0" w:color="auto"/>
              <w:left w:val="single" w:sz="4" w:space="0" w:color="auto"/>
              <w:bottom w:val="single" w:sz="4" w:space="0" w:color="auto"/>
              <w:right w:val="single" w:sz="6" w:space="0" w:color="auto"/>
            </w:tcBorders>
            <w:vAlign w:val="center"/>
          </w:tcPr>
          <w:p w14:paraId="4868C715" w14:textId="77777777" w:rsidR="001A3ABE" w:rsidRDefault="001A3ABE" w:rsidP="00377818">
            <w:pPr>
              <w:pStyle w:val="TAC"/>
              <w:rPr>
                <w:lang w:val="sv-SE" w:eastAsia="zh-CN"/>
              </w:rPr>
            </w:pPr>
            <w:r>
              <w:rPr>
                <w:lang w:val="sv-SE" w:eastAsia="zh-CN"/>
              </w:rPr>
              <w:t>120</w:t>
            </w:r>
          </w:p>
        </w:tc>
        <w:tc>
          <w:tcPr>
            <w:tcW w:w="0" w:type="auto"/>
            <w:tcBorders>
              <w:top w:val="single" w:sz="6" w:space="0" w:color="auto"/>
              <w:left w:val="single" w:sz="6" w:space="0" w:color="auto"/>
              <w:bottom w:val="nil"/>
              <w:right w:val="single" w:sz="6" w:space="0" w:color="auto"/>
            </w:tcBorders>
            <w:vAlign w:val="center"/>
          </w:tcPr>
          <w:p w14:paraId="76AA40F3" w14:textId="77777777" w:rsidR="001A3ABE" w:rsidRDefault="001A3ABE" w:rsidP="00377818">
            <w:pPr>
              <w:pStyle w:val="TAC"/>
            </w:pPr>
            <w:r>
              <w:t>≥ 64</w:t>
            </w:r>
          </w:p>
        </w:tc>
        <w:tc>
          <w:tcPr>
            <w:tcW w:w="0" w:type="auto"/>
            <w:tcBorders>
              <w:top w:val="single" w:sz="6" w:space="0" w:color="auto"/>
              <w:left w:val="single" w:sz="6" w:space="0" w:color="auto"/>
              <w:bottom w:val="nil"/>
              <w:right w:val="single" w:sz="6" w:space="0" w:color="auto"/>
            </w:tcBorders>
            <w:vAlign w:val="center"/>
          </w:tcPr>
          <w:p w14:paraId="7C8A9FB0" w14:textId="77777777" w:rsidR="001A3ABE" w:rsidRDefault="001A3ABE" w:rsidP="00377818">
            <w:pPr>
              <w:pStyle w:val="TAC"/>
            </w:pPr>
            <w:r>
              <w:t>≥ 1</w:t>
            </w:r>
          </w:p>
        </w:tc>
        <w:tc>
          <w:tcPr>
            <w:tcW w:w="0" w:type="auto"/>
            <w:tcBorders>
              <w:top w:val="single" w:sz="6" w:space="0" w:color="auto"/>
              <w:left w:val="single" w:sz="6" w:space="0" w:color="auto"/>
              <w:bottom w:val="nil"/>
              <w:right w:val="single" w:sz="6" w:space="0" w:color="auto"/>
            </w:tcBorders>
            <w:vAlign w:val="center"/>
          </w:tcPr>
          <w:p w14:paraId="6D1D150D" w14:textId="77777777" w:rsidR="001A3ABE" w:rsidRDefault="001A3ABE" w:rsidP="00377818">
            <w:pPr>
              <w:pStyle w:val="TAC"/>
            </w:pPr>
            <w:r>
              <w:t>Note 5</w:t>
            </w:r>
          </w:p>
        </w:tc>
        <w:tc>
          <w:tcPr>
            <w:tcW w:w="0" w:type="auto"/>
            <w:tcBorders>
              <w:top w:val="single" w:sz="6" w:space="0" w:color="auto"/>
              <w:left w:val="single" w:sz="6" w:space="0" w:color="auto"/>
              <w:bottom w:val="nil"/>
              <w:right w:val="single" w:sz="4" w:space="0" w:color="auto"/>
            </w:tcBorders>
            <w:vAlign w:val="center"/>
          </w:tcPr>
          <w:p w14:paraId="0FBD8624" w14:textId="77777777" w:rsidR="001A3ABE" w:rsidRDefault="001A3ABE" w:rsidP="00377818">
            <w:pPr>
              <w:pStyle w:val="TAC"/>
              <w:rPr>
                <w:lang w:eastAsia="zh-CN"/>
              </w:rPr>
            </w:pPr>
            <w:r>
              <w:t>Note 5</w:t>
            </w:r>
          </w:p>
        </w:tc>
      </w:tr>
      <w:tr w:rsidR="001A3ABE" w14:paraId="119A1B3D" w14:textId="77777777" w:rsidTr="00377818">
        <w:trPr>
          <w:trHeight w:val="240"/>
          <w:jc w:val="center"/>
        </w:trPr>
        <w:tc>
          <w:tcPr>
            <w:tcW w:w="0" w:type="auto"/>
            <w:tcBorders>
              <w:top w:val="single" w:sz="6" w:space="0" w:color="auto"/>
              <w:left w:val="single" w:sz="4" w:space="0" w:color="auto"/>
              <w:bottom w:val="single" w:sz="6" w:space="0" w:color="auto"/>
              <w:right w:val="single" w:sz="6" w:space="0" w:color="auto"/>
            </w:tcBorders>
            <w:vAlign w:val="center"/>
          </w:tcPr>
          <w:p w14:paraId="641D6EF1" w14:textId="77777777" w:rsidR="001A3ABE" w:rsidRPr="00927D61" w:rsidRDefault="001A3ABE" w:rsidP="00377818">
            <w:pPr>
              <w:pStyle w:val="TAC"/>
              <w:rPr>
                <w:highlight w:val="magenta"/>
                <w:lang w:eastAsia="zh-CN"/>
              </w:rPr>
            </w:pPr>
            <w:r w:rsidRPr="001D3DED">
              <w:rPr>
                <w:lang w:val="sv-SE" w:eastAsia="zh-CN"/>
              </w:rPr>
              <w:t>3</w:t>
            </w:r>
          </w:p>
        </w:tc>
        <w:tc>
          <w:tcPr>
            <w:tcW w:w="0" w:type="auto"/>
            <w:tcBorders>
              <w:top w:val="single" w:sz="6" w:space="0" w:color="auto"/>
              <w:left w:val="single" w:sz="4" w:space="0" w:color="auto"/>
              <w:bottom w:val="single" w:sz="6" w:space="0" w:color="auto"/>
              <w:right w:val="single" w:sz="6" w:space="0" w:color="auto"/>
            </w:tcBorders>
            <w:vAlign w:val="center"/>
          </w:tcPr>
          <w:p w14:paraId="58360BF6" w14:textId="77777777" w:rsidR="001A3ABE" w:rsidRPr="00927D61" w:rsidRDefault="001A3ABE" w:rsidP="00377818">
            <w:pPr>
              <w:pStyle w:val="TAC"/>
              <w:rPr>
                <w:highlight w:val="magenta"/>
                <w:lang w:eastAsia="zh-CN"/>
              </w:rPr>
            </w:pPr>
            <w:r>
              <w:rPr>
                <w:lang w:val="sv-SE" w:eastAsia="zh-CN"/>
              </w:rPr>
              <w:t>2</w:t>
            </w:r>
          </w:p>
        </w:tc>
        <w:tc>
          <w:tcPr>
            <w:tcW w:w="0" w:type="auto"/>
            <w:vMerge/>
            <w:tcBorders>
              <w:top w:val="single" w:sz="6" w:space="0" w:color="auto"/>
              <w:left w:val="single" w:sz="6" w:space="0" w:color="auto"/>
              <w:bottom w:val="nil"/>
              <w:right w:val="single" w:sz="4" w:space="0" w:color="auto"/>
            </w:tcBorders>
            <w:vAlign w:val="center"/>
          </w:tcPr>
          <w:p w14:paraId="2C75B23D" w14:textId="77777777" w:rsidR="001A3ABE" w:rsidRDefault="001A3ABE" w:rsidP="00377818">
            <w:pPr>
              <w:pStyle w:val="TAC"/>
              <w:rPr>
                <w:b/>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3A4387C8" w14:textId="77777777" w:rsidR="001A3ABE" w:rsidRDefault="001A3ABE" w:rsidP="00377818">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4BBCD148" w14:textId="77777777" w:rsidR="001A3ABE" w:rsidRDefault="001A3ABE" w:rsidP="00377818">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tcPr>
          <w:p w14:paraId="25B597E4" w14:textId="77777777" w:rsidR="001A3ABE" w:rsidRDefault="001A3ABE" w:rsidP="00377818">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4290CC69" w14:textId="77777777" w:rsidR="001A3ABE" w:rsidRDefault="001A3ABE" w:rsidP="00377818">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47FEB608" w14:textId="77777777" w:rsidR="001A3ABE" w:rsidRDefault="001A3ABE" w:rsidP="00377818">
            <w:pPr>
              <w:pStyle w:val="TAC"/>
            </w:pPr>
            <w:r>
              <w:t>Note 5</w:t>
            </w:r>
          </w:p>
        </w:tc>
      </w:tr>
      <w:tr w:rsidR="001A3ABE" w14:paraId="78566ED0" w14:textId="77777777" w:rsidTr="00377818">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tcPr>
          <w:p w14:paraId="6013ADD4"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6E008078" w14:textId="77777777" w:rsidR="001A3ABE" w:rsidRDefault="001A3ABE" w:rsidP="00377818">
            <w:pPr>
              <w:pStyle w:val="TAN"/>
              <w:rPr>
                <w:rFonts w:cs="Arial"/>
                <w:lang w:val="en-US" w:eastAsia="zh-CN"/>
              </w:rPr>
            </w:pPr>
            <w:r>
              <w:rPr>
                <w:rFonts w:cs="Arial"/>
              </w:rPr>
              <w:t xml:space="preserve">NOTE 2: </w:t>
            </w:r>
            <w:r>
              <w:rPr>
                <w:rFonts w:cs="Arial"/>
              </w:rPr>
              <w:tab/>
              <w:t xml:space="preserve">Minimum number of PRS resource repetitions among the reference resource and the measured neighbour resource i. </w:t>
            </w:r>
            <m:oMath>
              <m:sSubSup>
                <m:sSubSupPr>
                  <m:ctrlPr>
                    <w:rPr>
                      <w:rFonts w:ascii="Cambria Math" w:hAnsi="Cambria Math" w:cs="Arial"/>
                      <w:i/>
                    </w:rPr>
                  </m:ctrlPr>
                </m:sSubSupPr>
                <m:e>
                  <m:r>
                    <w:rPr>
                      <w:rFonts w:ascii="Cambria Math" w:hAnsi="Cambria Math" w:cs="Arial"/>
                    </w:rPr>
                    <m:t>T</m:t>
                  </m:r>
                </m:e>
                <m:sub>
                  <m:r>
                    <m:rPr>
                      <m:nor/>
                    </m:rPr>
                    <w:rPr>
                      <w:rFonts w:ascii="Cambria Math" w:hAnsi="Cambria Math" w:cs="Arial"/>
                    </w:rPr>
                    <m:t>rep</m:t>
                  </m:r>
                </m:sub>
                <m:sup>
                  <m:r>
                    <m:rPr>
                      <m:nor/>
                    </m:rPr>
                    <w:rPr>
                      <w:rFonts w:ascii="Cambria Math" w:hAnsi="Cambria Math" w:cs="Arial"/>
                    </w:rPr>
                    <m:t>PRS</m:t>
                  </m:r>
                </m:sup>
              </m:sSubSup>
              <m:r>
                <w:rPr>
                  <w:rFonts w:ascii="Cambria Math" w:hAnsi="Cambria Math" w:cs="Arial"/>
                </w:rPr>
                <m:t xml:space="preserve">, </m:t>
              </m:r>
              <m:sSub>
                <m:sSubPr>
                  <m:ctrlPr>
                    <w:rPr>
                      <w:rFonts w:ascii="Cambria Math" w:hAnsi="Cambria Math" w:cs="Arial"/>
                    </w:rPr>
                  </m:ctrlPr>
                </m:sSubPr>
                <m:e>
                  <m:r>
                    <w:rPr>
                      <w:rFonts w:ascii="Cambria Math" w:hAnsi="Cambria Math" w:cs="Arial"/>
                    </w:rPr>
                    <m:t>L</m:t>
                  </m:r>
                </m:e>
                <m:sub>
                  <m:r>
                    <m:rPr>
                      <m:nor/>
                    </m:rPr>
                    <w:rPr>
                      <w:rFonts w:cs="Arial"/>
                    </w:rPr>
                    <m:t>PRS</m:t>
                  </m:r>
                </m:sub>
              </m:sSub>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K</m:t>
                  </m:r>
                </m:e>
                <m:sub>
                  <m:r>
                    <m:rPr>
                      <m:nor/>
                    </m:rPr>
                    <w:rPr>
                      <w:rFonts w:ascii="Cambria Math" w:hAnsi="Cambria Math" w:cs="Arial"/>
                    </w:rPr>
                    <m:t>comb</m:t>
                  </m:r>
                </m:sub>
                <m:sup>
                  <m:r>
                    <m:rPr>
                      <m:nor/>
                    </m:rPr>
                    <w:rPr>
                      <w:rFonts w:ascii="Cambria Math" w:hAnsi="Cambria Math" w:cs="Arial"/>
                    </w:rPr>
                    <m:t>PRS</m:t>
                  </m:r>
                </m:sup>
              </m:sSubSup>
            </m:oMath>
            <w:r>
              <w:rPr>
                <w:rFonts w:cs="Arial"/>
                <w:b/>
                <w:bCs/>
                <w:lang w:eastAsia="zh-CN"/>
              </w:rPr>
              <w:t xml:space="preserve"> </w:t>
            </w:r>
            <w:r>
              <w:rPr>
                <w:rFonts w:cs="Arial"/>
                <w:szCs w:val="18"/>
              </w:rPr>
              <w:t xml:space="preserve">are configured by higher layer parameter </w:t>
            </w:r>
            <w:r>
              <w:rPr>
                <w:rFonts w:cs="Arial"/>
                <w:i/>
                <w:szCs w:val="18"/>
              </w:rPr>
              <w:t xml:space="preserve">dl-PRS-ResourceRepetitionFactor, dl-PRS-NumSymbols </w:t>
            </w:r>
            <w:r w:rsidRPr="00E76849">
              <w:rPr>
                <w:rFonts w:cs="Arial"/>
                <w:iCs/>
                <w:szCs w:val="18"/>
              </w:rPr>
              <w:t>and</w:t>
            </w:r>
            <w:r>
              <w:rPr>
                <w:rFonts w:cs="Arial"/>
                <w:i/>
                <w:szCs w:val="18"/>
              </w:rPr>
              <w:t xml:space="preserve"> dl-PRS-CombSizeN </w:t>
            </w:r>
            <w:r>
              <w:rPr>
                <w:rFonts w:cs="Arial"/>
                <w:iCs/>
                <w:szCs w:val="18"/>
              </w:rPr>
              <w:t>defined in TS 37.355 [</w:t>
            </w:r>
            <w:r>
              <w:rPr>
                <w:rFonts w:cs="Arial" w:hint="eastAsia"/>
                <w:iCs/>
                <w:szCs w:val="18"/>
                <w:lang w:eastAsia="zh-CN"/>
              </w:rPr>
              <w:t>49</w:t>
            </w:r>
            <w:r>
              <w:rPr>
                <w:rFonts w:cs="Arial"/>
                <w:iCs/>
                <w:szCs w:val="18"/>
              </w:rPr>
              <w:t>], respectively</w:t>
            </w:r>
            <w:r>
              <w:rPr>
                <w:rFonts w:cs="Arial"/>
                <w:iCs/>
                <w:szCs w:val="18"/>
                <w:lang w:val="en-US" w:eastAsia="zh-CN"/>
              </w:rPr>
              <w:t>.</w:t>
            </w:r>
          </w:p>
          <w:p w14:paraId="244D6F5C" w14:textId="77777777" w:rsidR="001A3ABE" w:rsidRDefault="001A3ABE" w:rsidP="00377818">
            <w:pPr>
              <w:pStyle w:val="TAN"/>
              <w:rPr>
                <w:rFonts w:cs="Arial"/>
              </w:rPr>
            </w:pPr>
            <w:r>
              <w:rPr>
                <w:rFonts w:cs="Arial"/>
              </w:rPr>
              <w:t>N</w:t>
            </w:r>
            <w:r>
              <w:rPr>
                <w:rFonts w:cs="Arial"/>
                <w:lang w:eastAsia="zh-CN"/>
              </w:rPr>
              <w:t>OTE</w:t>
            </w:r>
            <w:r>
              <w:rPr>
                <w:rFonts w:cs="Arial"/>
              </w:rPr>
              <w:t xml:space="preserve"> 3:</w:t>
            </w:r>
            <w:r>
              <w:rPr>
                <w:rFonts w:cs="Arial"/>
              </w:rPr>
              <w:tab/>
              <w:t>Io is assumed to have constant EPRE across the bandwidth.</w:t>
            </w:r>
          </w:p>
          <w:p w14:paraId="49B5E853" w14:textId="77777777" w:rsidR="001A3ABE" w:rsidRDefault="001A3ABE" w:rsidP="00377818">
            <w:pPr>
              <w:pStyle w:val="TAN"/>
              <w:rPr>
                <w:rFonts w:cs="Arial"/>
              </w:rPr>
            </w:pPr>
            <w:r>
              <w:rPr>
                <w:rFonts w:cs="Arial"/>
              </w:rPr>
              <w:t>NOTE 4:</w:t>
            </w:r>
            <w:r>
              <w:rPr>
                <w:rFonts w:cs="Arial"/>
              </w:rPr>
              <w:tab/>
              <w:t>Tc is the basic timing unit defined in TS 38.211 [</w:t>
            </w:r>
            <w:r>
              <w:rPr>
                <w:rFonts w:cs="Arial" w:hint="eastAsia"/>
                <w:lang w:eastAsia="zh-CN"/>
              </w:rPr>
              <w:t>53</w:t>
            </w:r>
            <w:r>
              <w:rPr>
                <w:rFonts w:cs="Arial"/>
              </w:rPr>
              <w:t>].</w:t>
            </w:r>
          </w:p>
          <w:p w14:paraId="629E9211" w14:textId="77777777" w:rsidR="001A3ABE" w:rsidRDefault="001A3ABE" w:rsidP="00377818">
            <w:pPr>
              <w:pStyle w:val="TAN"/>
              <w:rPr>
                <w:rFonts w:cs="Arial"/>
              </w:rPr>
            </w:pPr>
            <w:r>
              <w:rPr>
                <w:rFonts w:cs="Arial"/>
              </w:rPr>
              <w:t>NOTE 5:</w:t>
            </w:r>
            <w:r>
              <w:rPr>
                <w:rFonts w:cs="Arial"/>
              </w:rPr>
              <w:tab/>
              <w:t xml:space="preserve">The same bands and the same Io conditions for each band apply for this requirement as for the corresponding requirement with the PRS bandwidth of the smallest PRB number for the corresponding SCS as defined in table </w:t>
            </w:r>
            <w:r>
              <w:rPr>
                <w:rFonts w:cs="Arial" w:hint="eastAsia"/>
                <w:lang w:eastAsia="zh-CN"/>
              </w:rPr>
              <w:t>4.15.5A</w:t>
            </w:r>
            <w:r>
              <w:rPr>
                <w:rFonts w:cs="Arial"/>
              </w:rPr>
              <w:t>-2.</w:t>
            </w:r>
          </w:p>
        </w:tc>
      </w:tr>
    </w:tbl>
    <w:p w14:paraId="26E61D32" w14:textId="77777777" w:rsidR="001A3ABE" w:rsidRDefault="001A3ABE" w:rsidP="001A3ABE"/>
    <w:p w14:paraId="64FAD5E9" w14:textId="77777777" w:rsidR="001A3ABE" w:rsidRPr="008073C1" w:rsidRDefault="001A3ABE" w:rsidP="001A3ABE">
      <w:pPr>
        <w:pStyle w:val="TH"/>
        <w:rPr>
          <w:lang w:val="en-US" w:eastAsia="sv-SE"/>
        </w:rPr>
      </w:pPr>
      <w:r>
        <w:rPr>
          <w:lang w:val="en-US"/>
        </w:rPr>
        <w:lastRenderedPageBreak/>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7</w:t>
      </w:r>
      <w:r>
        <w:rPr>
          <w:lang w:val="en-US"/>
        </w:rPr>
        <w:t>: Margin for RSTD measurement accuracy in FR1</w:t>
      </w:r>
    </w:p>
    <w:tbl>
      <w:tblPr>
        <w:tblStyle w:val="TableGrid61"/>
        <w:tblW w:w="0" w:type="auto"/>
        <w:jc w:val="center"/>
        <w:tblLook w:val="04A0" w:firstRow="1" w:lastRow="0" w:firstColumn="1" w:lastColumn="0" w:noHBand="0" w:noVBand="1"/>
      </w:tblPr>
      <w:tblGrid>
        <w:gridCol w:w="1212"/>
        <w:gridCol w:w="1212"/>
        <w:gridCol w:w="1212"/>
        <w:gridCol w:w="1186"/>
      </w:tblGrid>
      <w:tr w:rsidR="001A3ABE" w14:paraId="66910A9C" w14:textId="77777777" w:rsidTr="00377818">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05ED482E" w14:textId="77777777" w:rsidR="001A3ABE" w:rsidRDefault="001A3ABE" w:rsidP="00377818">
            <w:pPr>
              <w:pStyle w:val="TAH"/>
              <w:rPr>
                <w:rFonts w:eastAsiaTheme="minorEastAsia"/>
              </w:rPr>
            </w:pPr>
            <w:r>
              <w:t>PRS BW (PRB number)</w:t>
            </w:r>
          </w:p>
        </w:tc>
        <w:tc>
          <w:tcPr>
            <w:tcW w:w="0" w:type="auto"/>
            <w:vMerge w:val="restart"/>
            <w:tcBorders>
              <w:top w:val="single" w:sz="4" w:space="0" w:color="auto"/>
              <w:left w:val="single" w:sz="4" w:space="0" w:color="auto"/>
              <w:right w:val="single" w:sz="4" w:space="0" w:color="auto"/>
            </w:tcBorders>
          </w:tcPr>
          <w:p w14:paraId="7AF6BBD6" w14:textId="77777777" w:rsidR="001A3ABE" w:rsidRDefault="001A3ABE" w:rsidP="00377818">
            <w:pPr>
              <w:pStyle w:val="TAH"/>
              <w:rPr>
                <w:rFonts w:eastAsia="Yu Mincho"/>
              </w:rPr>
            </w:pPr>
            <w:r>
              <w:rPr>
                <w:rFonts w:eastAsia="Yu Mincho"/>
              </w:rPr>
              <w:t>Margin (Tc)</w:t>
            </w:r>
          </w:p>
        </w:tc>
      </w:tr>
      <w:tr w:rsidR="001A3ABE" w14:paraId="605223D8" w14:textId="77777777" w:rsidTr="00377818">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6550E4E7" w14:textId="77777777" w:rsidR="001A3ABE" w:rsidRDefault="001A3ABE" w:rsidP="00377818">
            <w:pPr>
              <w:pStyle w:val="TAH"/>
              <w:rPr>
                <w:rFonts w:eastAsiaTheme="minorEastAsia"/>
              </w:rPr>
            </w:pPr>
            <w:r>
              <w:rPr>
                <w:rFonts w:eastAsiaTheme="minorEastAsia" w:hint="eastAsia"/>
              </w:rPr>
              <w:t>S</w:t>
            </w:r>
            <w:r>
              <w:rPr>
                <w:rFonts w:eastAsiaTheme="minorEastAsia"/>
              </w:rPr>
              <w:t>CS=15kHz</w:t>
            </w:r>
          </w:p>
        </w:tc>
        <w:tc>
          <w:tcPr>
            <w:tcW w:w="1212" w:type="dxa"/>
            <w:tcBorders>
              <w:top w:val="single" w:sz="4" w:space="0" w:color="auto"/>
              <w:left w:val="single" w:sz="4" w:space="0" w:color="auto"/>
              <w:bottom w:val="single" w:sz="4" w:space="0" w:color="auto"/>
              <w:right w:val="single" w:sz="4" w:space="0" w:color="auto"/>
            </w:tcBorders>
          </w:tcPr>
          <w:p w14:paraId="6B6A50C6" w14:textId="77777777" w:rsidR="001A3ABE" w:rsidRDefault="001A3ABE" w:rsidP="00377818">
            <w:pPr>
              <w:pStyle w:val="TAH"/>
            </w:pPr>
            <w:r>
              <w:rPr>
                <w:rFonts w:eastAsiaTheme="minorEastAsia" w:hint="eastAsia"/>
              </w:rPr>
              <w:t>S</w:t>
            </w:r>
            <w:r>
              <w:rPr>
                <w:rFonts w:eastAsiaTheme="minorEastAsia"/>
              </w:rPr>
              <w:t>CS=30kHz</w:t>
            </w:r>
          </w:p>
        </w:tc>
        <w:tc>
          <w:tcPr>
            <w:tcW w:w="1212" w:type="dxa"/>
            <w:tcBorders>
              <w:top w:val="single" w:sz="4" w:space="0" w:color="auto"/>
              <w:left w:val="single" w:sz="4" w:space="0" w:color="auto"/>
              <w:bottom w:val="single" w:sz="4" w:space="0" w:color="auto"/>
              <w:right w:val="single" w:sz="4" w:space="0" w:color="auto"/>
            </w:tcBorders>
          </w:tcPr>
          <w:p w14:paraId="68A9BA7B" w14:textId="77777777" w:rsidR="001A3ABE" w:rsidRDefault="001A3ABE" w:rsidP="00377818">
            <w:pPr>
              <w:pStyle w:val="TAH"/>
            </w:pPr>
            <w:r>
              <w:rPr>
                <w:rFonts w:eastAsiaTheme="minorEastAsia" w:hint="eastAsia"/>
              </w:rPr>
              <w:t>S</w:t>
            </w:r>
            <w:r>
              <w:rPr>
                <w:rFonts w:eastAsiaTheme="minorEastAsia"/>
              </w:rPr>
              <w:t>CS=60kHz</w:t>
            </w:r>
          </w:p>
        </w:tc>
        <w:tc>
          <w:tcPr>
            <w:tcW w:w="0" w:type="auto"/>
            <w:vMerge/>
            <w:tcBorders>
              <w:left w:val="single" w:sz="4" w:space="0" w:color="auto"/>
              <w:bottom w:val="single" w:sz="4" w:space="0" w:color="auto"/>
              <w:right w:val="single" w:sz="4" w:space="0" w:color="auto"/>
            </w:tcBorders>
          </w:tcPr>
          <w:p w14:paraId="5263F8F1" w14:textId="77777777" w:rsidR="001A3ABE" w:rsidRDefault="001A3ABE" w:rsidP="00377818">
            <w:pPr>
              <w:pStyle w:val="TAH"/>
              <w:rPr>
                <w:rFonts w:eastAsia="Yu Mincho" w:cs="Arial"/>
                <w:bCs/>
                <w:kern w:val="24"/>
                <w:szCs w:val="18"/>
              </w:rPr>
            </w:pPr>
          </w:p>
        </w:tc>
      </w:tr>
      <w:tr w:rsidR="001A3ABE" w14:paraId="5BA6FE0A"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35FDB2" w14:textId="77777777" w:rsidR="001A3ABE" w:rsidRDefault="001A3ABE" w:rsidP="00377818">
            <w:pPr>
              <w:pStyle w:val="TAC"/>
              <w:rPr>
                <w:rFonts w:eastAsia="Microsoft Sans Serif"/>
              </w:rPr>
            </w:pPr>
            <w:r>
              <w:rPr>
                <w:rFonts w:eastAsia="Microsoft Sans Serif"/>
              </w:rPr>
              <w:t xml:space="preserve">≥ </w:t>
            </w:r>
            <w:r>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452628B" w14:textId="77777777" w:rsidR="001A3ABE" w:rsidRDefault="001A3ABE" w:rsidP="00377818">
            <w:pPr>
              <w:pStyle w:val="TAC"/>
              <w:rPr>
                <w:rFonts w:eastAsia="Microsoft Sans Serif"/>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379B2FE9" w14:textId="77777777" w:rsidR="001A3ABE" w:rsidRDefault="001A3ABE" w:rsidP="00377818">
            <w:pPr>
              <w:pStyle w:val="TAC"/>
              <w:rPr>
                <w:rFonts w:eastAsia="Yu Mincho"/>
                <w:b/>
                <w:bCs/>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5789C713" w14:textId="77777777" w:rsidR="001A3ABE" w:rsidRDefault="001A3ABE" w:rsidP="00377818">
            <w:pPr>
              <w:pStyle w:val="TAC"/>
              <w:rPr>
                <w:rFonts w:eastAsiaTheme="minorEastAsia"/>
                <w:bCs/>
              </w:rPr>
            </w:pPr>
            <w:r>
              <w:rPr>
                <w:rFonts w:eastAsiaTheme="minorEastAsia"/>
                <w:bCs/>
              </w:rPr>
              <w:t>36</w:t>
            </w:r>
          </w:p>
        </w:tc>
      </w:tr>
      <w:tr w:rsidR="001A3ABE" w14:paraId="30097188"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6CB32E" w14:textId="77777777" w:rsidR="001A3ABE" w:rsidRDefault="001A3ABE" w:rsidP="00377818">
            <w:pPr>
              <w:pStyle w:val="TAC"/>
              <w:rPr>
                <w:rFonts w:eastAsiaTheme="minorEastAsia"/>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5522B49D" w14:textId="77777777" w:rsidR="001A3ABE" w:rsidRDefault="001A3ABE" w:rsidP="00377818">
            <w:pPr>
              <w:pStyle w:val="TAC"/>
              <w:rPr>
                <w:rFonts w:eastAsia="Microsoft Sans Serif"/>
              </w:rPr>
            </w:pPr>
            <w:r>
              <w:rPr>
                <w:rFonts w:eastAsia="Microsoft Sans Serif"/>
              </w:rP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F77E120" w14:textId="77777777" w:rsidR="001A3ABE" w:rsidRDefault="001A3ABE" w:rsidP="00377818">
            <w:pPr>
              <w:pStyle w:val="TAC"/>
              <w:rPr>
                <w:rFonts w:eastAsia="Yu Mincho"/>
                <w:b/>
                <w:bCs/>
              </w:rPr>
            </w:pPr>
            <w:r>
              <w:rPr>
                <w:rFonts w:eastAsia="Microsoft Sans Serif"/>
              </w:rP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504464B" w14:textId="77777777" w:rsidR="001A3ABE" w:rsidRDefault="001A3ABE" w:rsidP="00377818">
            <w:pPr>
              <w:pStyle w:val="TAC"/>
              <w:rPr>
                <w:rFonts w:eastAsiaTheme="minorEastAsia"/>
                <w:bCs/>
              </w:rPr>
            </w:pPr>
            <w:r>
              <w:rPr>
                <w:rFonts w:eastAsiaTheme="minorEastAsia"/>
                <w:bCs/>
              </w:rPr>
              <w:t>16</w:t>
            </w:r>
          </w:p>
        </w:tc>
      </w:tr>
      <w:tr w:rsidR="001A3ABE" w14:paraId="0E9A1BCB"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555306A" w14:textId="77777777" w:rsidR="001A3ABE" w:rsidRDefault="001A3ABE" w:rsidP="00377818">
            <w:pPr>
              <w:pStyle w:val="TAC"/>
              <w:rPr>
                <w:rFonts w:eastAsiaTheme="minorEastAsia"/>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602F53AF" w14:textId="77777777" w:rsidR="001A3ABE" w:rsidRDefault="001A3ABE" w:rsidP="00377818">
            <w:pPr>
              <w:pStyle w:val="TAC"/>
              <w:rPr>
                <w:rFonts w:eastAsia="Microsoft Sans Serif"/>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12AA401C" w14:textId="77777777" w:rsidR="001A3ABE" w:rsidRDefault="001A3ABE" w:rsidP="00377818">
            <w:pPr>
              <w:pStyle w:val="TAC"/>
              <w:rPr>
                <w:rFonts w:eastAsia="Microsoft Sans Serif"/>
              </w:rPr>
            </w:pPr>
            <w:r>
              <w:rPr>
                <w:rFonts w:eastAsia="Microsoft Sans Serif"/>
              </w:rP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86A3C5A" w14:textId="77777777" w:rsidR="001A3ABE" w:rsidRDefault="001A3ABE" w:rsidP="00377818">
            <w:pPr>
              <w:pStyle w:val="TAC"/>
              <w:rPr>
                <w:rFonts w:eastAsiaTheme="minorEastAsia"/>
              </w:rPr>
            </w:pPr>
            <w:r>
              <w:rPr>
                <w:rFonts w:eastAsiaTheme="minorEastAsia"/>
              </w:rPr>
              <w:t>12</w:t>
            </w:r>
          </w:p>
        </w:tc>
      </w:tr>
    </w:tbl>
    <w:p w14:paraId="4928FF15" w14:textId="77777777" w:rsidR="001A3ABE" w:rsidRDefault="001A3ABE" w:rsidP="001A3ABE">
      <w:pPr>
        <w:rPr>
          <w:rFonts w:eastAsia="MS Mincho"/>
          <w:lang w:val="en-US"/>
        </w:rPr>
      </w:pPr>
    </w:p>
    <w:p w14:paraId="44CE9548" w14:textId="77777777" w:rsidR="001A3ABE" w:rsidRPr="00045D11" w:rsidRDefault="001A3ABE" w:rsidP="001A3ABE">
      <w:pPr>
        <w:pStyle w:val="TH"/>
        <w:rPr>
          <w:lang w:val="en-US" w:eastAsia="sv-SE"/>
        </w:rPr>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8</w:t>
      </w:r>
      <w:r>
        <w:t xml:space="preserve">: Margin </w:t>
      </w:r>
      <w:bookmarkStart w:id="515" w:name="_Hlk180036832"/>
      <w:r>
        <w:rPr>
          <w:rFonts w:hint="eastAsia"/>
        </w:rPr>
        <w:t>Δ</w:t>
      </w:r>
      <w:r>
        <w:rPr>
          <w:rFonts w:hint="eastAsia"/>
          <w:lang w:eastAsia="zh-CN"/>
        </w:rPr>
        <w:t xml:space="preserve"> </w:t>
      </w:r>
      <w:bookmarkEnd w:id="515"/>
      <w:r>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1A3ABE" w14:paraId="61950441" w14:textId="77777777" w:rsidTr="00377818">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4441BE07" w14:textId="77777777" w:rsidR="001A3ABE" w:rsidRDefault="001A3ABE" w:rsidP="00377818">
            <w:pPr>
              <w:pStyle w:val="TAH"/>
            </w:pPr>
            <w:r>
              <w:t>PRS BW (PRB number)</w:t>
            </w:r>
          </w:p>
        </w:tc>
        <w:tc>
          <w:tcPr>
            <w:tcW w:w="0" w:type="auto"/>
            <w:vMerge w:val="restart"/>
            <w:tcBorders>
              <w:top w:val="single" w:sz="4" w:space="0" w:color="auto"/>
              <w:left w:val="single" w:sz="4" w:space="0" w:color="auto"/>
              <w:right w:val="single" w:sz="4" w:space="0" w:color="auto"/>
            </w:tcBorders>
          </w:tcPr>
          <w:p w14:paraId="2923E856" w14:textId="77777777" w:rsidR="001A3ABE" w:rsidRDefault="001A3ABE" w:rsidP="00377818">
            <w:pPr>
              <w:pStyle w:val="TAH"/>
            </w:pPr>
            <w:r>
              <w:t>Margin (Tc)</w:t>
            </w:r>
          </w:p>
        </w:tc>
      </w:tr>
      <w:tr w:rsidR="001A3ABE" w14:paraId="50F11558" w14:textId="77777777" w:rsidTr="00377818">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2CD129BA" w14:textId="77777777" w:rsidR="001A3ABE" w:rsidRDefault="001A3ABE" w:rsidP="00377818">
            <w:pPr>
              <w:pStyle w:val="TAH"/>
            </w:pPr>
            <w:r>
              <w:rPr>
                <w:rFonts w:hint="eastAsia"/>
              </w:rPr>
              <w:t>S</w:t>
            </w:r>
            <w:r>
              <w:t>CS=15kHz</w:t>
            </w:r>
          </w:p>
        </w:tc>
        <w:tc>
          <w:tcPr>
            <w:tcW w:w="1212" w:type="dxa"/>
            <w:tcBorders>
              <w:top w:val="single" w:sz="4" w:space="0" w:color="auto"/>
              <w:left w:val="single" w:sz="4" w:space="0" w:color="auto"/>
              <w:bottom w:val="single" w:sz="4" w:space="0" w:color="auto"/>
              <w:right w:val="single" w:sz="4" w:space="0" w:color="auto"/>
            </w:tcBorders>
          </w:tcPr>
          <w:p w14:paraId="6F3A7E90" w14:textId="77777777" w:rsidR="001A3ABE" w:rsidRDefault="001A3ABE" w:rsidP="00377818">
            <w:pPr>
              <w:pStyle w:val="TAH"/>
            </w:pPr>
            <w:r>
              <w:rPr>
                <w:rFonts w:hint="eastAsia"/>
              </w:rPr>
              <w:t>S</w:t>
            </w:r>
            <w:r>
              <w:t>CS=30kHz</w:t>
            </w:r>
          </w:p>
        </w:tc>
        <w:tc>
          <w:tcPr>
            <w:tcW w:w="1212" w:type="dxa"/>
            <w:tcBorders>
              <w:top w:val="single" w:sz="4" w:space="0" w:color="auto"/>
              <w:left w:val="single" w:sz="4" w:space="0" w:color="auto"/>
              <w:bottom w:val="single" w:sz="4" w:space="0" w:color="auto"/>
              <w:right w:val="single" w:sz="4" w:space="0" w:color="auto"/>
            </w:tcBorders>
          </w:tcPr>
          <w:p w14:paraId="32164AC8" w14:textId="77777777" w:rsidR="001A3ABE" w:rsidRDefault="001A3ABE" w:rsidP="00377818">
            <w:pPr>
              <w:pStyle w:val="TAH"/>
            </w:pPr>
            <w:r>
              <w:rPr>
                <w:rFonts w:hint="eastAsia"/>
              </w:rPr>
              <w:t>S</w:t>
            </w:r>
            <w:r>
              <w:t>CS=60kHz</w:t>
            </w:r>
          </w:p>
        </w:tc>
        <w:tc>
          <w:tcPr>
            <w:tcW w:w="0" w:type="auto"/>
            <w:vMerge/>
            <w:tcBorders>
              <w:left w:val="single" w:sz="4" w:space="0" w:color="auto"/>
              <w:bottom w:val="single" w:sz="4" w:space="0" w:color="auto"/>
              <w:right w:val="single" w:sz="4" w:space="0" w:color="auto"/>
            </w:tcBorders>
          </w:tcPr>
          <w:p w14:paraId="1C3FA6DC" w14:textId="77777777" w:rsidR="001A3ABE" w:rsidRDefault="001A3ABE" w:rsidP="00377818">
            <w:pPr>
              <w:spacing w:after="0"/>
              <w:rPr>
                <w:rFonts w:ascii="Arial" w:eastAsia="Yu Mincho" w:hAnsi="Arial" w:cs="Arial"/>
                <w:b/>
                <w:bCs/>
                <w:kern w:val="24"/>
                <w:sz w:val="18"/>
                <w:szCs w:val="18"/>
              </w:rPr>
            </w:pPr>
          </w:p>
        </w:tc>
      </w:tr>
      <w:tr w:rsidR="001A3ABE" w14:paraId="29ED3C8A"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BCCBF7D" w14:textId="77777777" w:rsidR="001A3ABE" w:rsidRDefault="001A3ABE" w:rsidP="00377818">
            <w:pPr>
              <w:pStyle w:val="TAC"/>
            </w:pPr>
            <w:r>
              <w:t xml:space="preserve">≥ </w:t>
            </w:r>
            <w:r>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08DAF52E"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52FCA639" w14:textId="77777777" w:rsidR="001A3ABE" w:rsidRDefault="001A3ABE" w:rsidP="00377818">
            <w:pPr>
              <w:pStyle w:val="TAC"/>
              <w:rPr>
                <w:rFonts w:eastAsia="Yu Mincho"/>
                <w:b/>
                <w:bCs/>
              </w:rPr>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4181C19B" w14:textId="77777777" w:rsidR="001A3ABE" w:rsidRDefault="001A3ABE" w:rsidP="00377818">
            <w:pPr>
              <w:pStyle w:val="TAC"/>
              <w:rPr>
                <w:bCs/>
              </w:rPr>
            </w:pPr>
            <w:r>
              <w:rPr>
                <w:bCs/>
              </w:rPr>
              <w:t>32</w:t>
            </w:r>
          </w:p>
        </w:tc>
      </w:tr>
      <w:tr w:rsidR="001A3ABE" w14:paraId="689616F6"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D383CD3"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41821117" w14:textId="77777777" w:rsidR="001A3ABE" w:rsidRDefault="001A3ABE" w:rsidP="00377818">
            <w:pPr>
              <w:pStyle w:val="TAC"/>
            </w:pPr>
            <w: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35D6802A" w14:textId="77777777" w:rsidR="001A3ABE" w:rsidRDefault="001A3ABE" w:rsidP="00377818">
            <w:pPr>
              <w:pStyle w:val="TAC"/>
              <w:rPr>
                <w:rFonts w:eastAsia="Yu Mincho"/>
                <w:b/>
                <w:bCs/>
              </w:rPr>
            </w:pPr>
            <w: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0FF98D0" w14:textId="77777777" w:rsidR="001A3ABE" w:rsidRDefault="001A3ABE" w:rsidP="00377818">
            <w:pPr>
              <w:pStyle w:val="TAC"/>
              <w:rPr>
                <w:bCs/>
              </w:rPr>
            </w:pPr>
            <w:r>
              <w:rPr>
                <w:bCs/>
              </w:rPr>
              <w:t>16</w:t>
            </w:r>
          </w:p>
        </w:tc>
      </w:tr>
      <w:tr w:rsidR="001A3ABE" w14:paraId="4C3C4D61"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0FBCC6F"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36DEA74D"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16C4FACF" w14:textId="77777777" w:rsidR="001A3ABE" w:rsidRDefault="001A3ABE" w:rsidP="00377818">
            <w:pPr>
              <w:pStyle w:val="TAC"/>
            </w:pPr>
            <w: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1DD695C4" w14:textId="77777777" w:rsidR="001A3ABE" w:rsidRDefault="001A3ABE" w:rsidP="00377818">
            <w:pPr>
              <w:pStyle w:val="TAC"/>
            </w:pPr>
            <w:r>
              <w:t>8</w:t>
            </w:r>
          </w:p>
        </w:tc>
      </w:tr>
    </w:tbl>
    <w:p w14:paraId="40715F86" w14:textId="77777777" w:rsidR="001A3ABE" w:rsidRDefault="001A3ABE" w:rsidP="001A3ABE">
      <w:pPr>
        <w:rPr>
          <w:rFonts w:eastAsia="MS Mincho"/>
          <w:lang w:val="en-US"/>
        </w:rPr>
      </w:pPr>
    </w:p>
    <w:p w14:paraId="586A76FD" w14:textId="77777777" w:rsidR="001A3ABE" w:rsidRPr="00045D11" w:rsidRDefault="001A3ABE" w:rsidP="001A3ABE">
      <w:pPr>
        <w:pStyle w:val="TH"/>
        <w:rPr>
          <w:lang w:val="en-US" w:eastAsia="sv-SE"/>
        </w:rPr>
      </w:pP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9</w:t>
      </w:r>
      <w:r>
        <w:rPr>
          <w:lang w:val="en-US"/>
        </w:rPr>
        <w:t>: Margin for RSTD measurement accuracy in FR2</w:t>
      </w:r>
    </w:p>
    <w:tbl>
      <w:tblPr>
        <w:tblStyle w:val="TableGrid71"/>
        <w:tblW w:w="0" w:type="auto"/>
        <w:jc w:val="center"/>
        <w:tblLook w:val="04A0" w:firstRow="1" w:lastRow="0" w:firstColumn="1" w:lastColumn="0" w:noHBand="0" w:noVBand="1"/>
      </w:tblPr>
      <w:tblGrid>
        <w:gridCol w:w="1212"/>
        <w:gridCol w:w="1312"/>
        <w:gridCol w:w="1186"/>
      </w:tblGrid>
      <w:tr w:rsidR="001A3ABE" w14:paraId="765339FF" w14:textId="77777777" w:rsidTr="00377818">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763A38D" w14:textId="77777777" w:rsidR="001A3ABE" w:rsidRDefault="001A3ABE" w:rsidP="00377818">
            <w:pPr>
              <w:pStyle w:val="TAH"/>
              <w:rPr>
                <w:rFonts w:eastAsia="Yu Mincho"/>
              </w:rPr>
            </w:pPr>
            <w:r>
              <w:t>PRS BW (PRB number)</w:t>
            </w:r>
          </w:p>
        </w:tc>
        <w:tc>
          <w:tcPr>
            <w:tcW w:w="0" w:type="auto"/>
            <w:vMerge w:val="restart"/>
            <w:tcBorders>
              <w:top w:val="single" w:sz="4" w:space="0" w:color="auto"/>
              <w:left w:val="single" w:sz="4" w:space="0" w:color="auto"/>
              <w:right w:val="single" w:sz="4" w:space="0" w:color="auto"/>
            </w:tcBorders>
          </w:tcPr>
          <w:p w14:paraId="14861152" w14:textId="77777777" w:rsidR="001A3ABE" w:rsidRDefault="001A3ABE" w:rsidP="00377818">
            <w:pPr>
              <w:pStyle w:val="TAH"/>
              <w:rPr>
                <w:rFonts w:eastAsia="Yu Mincho"/>
              </w:rPr>
            </w:pPr>
            <w:r>
              <w:rPr>
                <w:rFonts w:eastAsia="Yu Mincho"/>
                <w:kern w:val="24"/>
              </w:rPr>
              <w:t>Margin (Tc)</w:t>
            </w:r>
          </w:p>
        </w:tc>
      </w:tr>
      <w:tr w:rsidR="001A3ABE" w14:paraId="6AAEB7A5" w14:textId="77777777" w:rsidTr="00377818">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71E4E937" w14:textId="77777777" w:rsidR="001A3ABE" w:rsidRDefault="001A3ABE" w:rsidP="00377818">
            <w:pPr>
              <w:pStyle w:val="TAH"/>
            </w:pPr>
            <w:r>
              <w:rPr>
                <w:rFonts w:eastAsiaTheme="minorEastAsia" w:hint="eastAsia"/>
              </w:rPr>
              <w:t>S</w:t>
            </w:r>
            <w:r>
              <w:rPr>
                <w:rFonts w:eastAsiaTheme="minorEastAsia"/>
              </w:rPr>
              <w:t>CS=60kHz</w:t>
            </w:r>
          </w:p>
        </w:tc>
        <w:tc>
          <w:tcPr>
            <w:tcW w:w="0" w:type="auto"/>
            <w:tcBorders>
              <w:top w:val="single" w:sz="4" w:space="0" w:color="auto"/>
              <w:left w:val="single" w:sz="4" w:space="0" w:color="auto"/>
              <w:bottom w:val="single" w:sz="4" w:space="0" w:color="auto"/>
              <w:right w:val="single" w:sz="4" w:space="0" w:color="auto"/>
            </w:tcBorders>
          </w:tcPr>
          <w:p w14:paraId="75D3CD4D" w14:textId="77777777" w:rsidR="001A3ABE" w:rsidRDefault="001A3ABE" w:rsidP="00377818">
            <w:pPr>
              <w:pStyle w:val="TAH"/>
            </w:pPr>
            <w:r>
              <w:rPr>
                <w:rFonts w:eastAsiaTheme="minorEastAsia" w:hint="eastAsia"/>
              </w:rPr>
              <w:t>S</w:t>
            </w:r>
            <w:r>
              <w:rPr>
                <w:rFonts w:eastAsiaTheme="minorEastAsia"/>
              </w:rPr>
              <w:t>CS=120kHz</w:t>
            </w:r>
          </w:p>
        </w:tc>
        <w:tc>
          <w:tcPr>
            <w:tcW w:w="0" w:type="auto"/>
            <w:vMerge/>
            <w:tcBorders>
              <w:left w:val="single" w:sz="4" w:space="0" w:color="auto"/>
              <w:bottom w:val="single" w:sz="4" w:space="0" w:color="auto"/>
              <w:right w:val="single" w:sz="4" w:space="0" w:color="auto"/>
            </w:tcBorders>
          </w:tcPr>
          <w:p w14:paraId="5977F995" w14:textId="77777777" w:rsidR="001A3ABE" w:rsidRDefault="001A3ABE" w:rsidP="00377818">
            <w:pPr>
              <w:spacing w:after="0"/>
              <w:rPr>
                <w:rFonts w:ascii="Arial" w:eastAsia="Yu Mincho" w:hAnsi="Arial" w:cs="Arial"/>
                <w:b/>
                <w:bCs/>
                <w:kern w:val="24"/>
                <w:sz w:val="18"/>
                <w:szCs w:val="18"/>
              </w:rPr>
            </w:pPr>
          </w:p>
        </w:tc>
      </w:tr>
      <w:tr w:rsidR="001A3ABE" w14:paraId="3CE15503"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BC83212" w14:textId="77777777" w:rsidR="001A3ABE" w:rsidRDefault="001A3ABE" w:rsidP="00377818">
            <w:pPr>
              <w:pStyle w:val="TAC"/>
              <w:rPr>
                <w:rFonts w:eastAsia="Microsoft Sans Serif"/>
              </w:rPr>
            </w:pPr>
            <w:r>
              <w:rPr>
                <w:rFonts w:eastAsia="Microsoft Sans Serif"/>
              </w:rP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5A35C36A" w14:textId="77777777" w:rsidR="001A3ABE" w:rsidRDefault="001A3ABE" w:rsidP="00377818">
            <w:pPr>
              <w:pStyle w:val="TAC"/>
              <w:rPr>
                <w:rFonts w:eastAsia="Yu Mincho"/>
                <w:b/>
                <w:bCs/>
                <w:lang w:val="sv-SE"/>
              </w:rPr>
            </w:pPr>
            <w:r>
              <w:rPr>
                <w:rFonts w:eastAsia="Microsoft Sans Serif"/>
                <w:lang w:val="sv-SE"/>
              </w:rPr>
              <w:t>N/A</w:t>
            </w:r>
          </w:p>
        </w:tc>
        <w:tc>
          <w:tcPr>
            <w:tcW w:w="0" w:type="auto"/>
            <w:tcBorders>
              <w:top w:val="single" w:sz="4" w:space="0" w:color="auto"/>
              <w:left w:val="single" w:sz="4" w:space="0" w:color="auto"/>
              <w:bottom w:val="single" w:sz="4" w:space="0" w:color="auto"/>
              <w:right w:val="single" w:sz="4" w:space="0" w:color="auto"/>
            </w:tcBorders>
          </w:tcPr>
          <w:p w14:paraId="5B96A268" w14:textId="77777777" w:rsidR="001A3ABE" w:rsidRDefault="001A3ABE" w:rsidP="00377818">
            <w:pPr>
              <w:pStyle w:val="TAC"/>
              <w:rPr>
                <w:rFonts w:eastAsiaTheme="minorEastAsia"/>
                <w:bCs/>
              </w:rPr>
            </w:pPr>
            <w:r>
              <w:rPr>
                <w:rFonts w:eastAsiaTheme="minorEastAsia"/>
                <w:bCs/>
              </w:rPr>
              <w:t>32</w:t>
            </w:r>
          </w:p>
        </w:tc>
      </w:tr>
      <w:tr w:rsidR="001A3ABE" w14:paraId="53C04298"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B8716C7" w14:textId="77777777" w:rsidR="001A3ABE" w:rsidRDefault="001A3ABE" w:rsidP="00377818">
            <w:pPr>
              <w:pStyle w:val="TAC"/>
              <w:rPr>
                <w:rFonts w:eastAsia="Microsoft Sans Serif"/>
              </w:rPr>
            </w:pPr>
            <w:r>
              <w:rPr>
                <w:rFonts w:eastAsia="Microsoft Sans Serif"/>
              </w:rP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78819D17" w14:textId="77777777" w:rsidR="001A3ABE" w:rsidRDefault="001A3ABE" w:rsidP="00377818">
            <w:pPr>
              <w:pStyle w:val="TAC"/>
              <w:rPr>
                <w:rFonts w:eastAsia="Yu Mincho"/>
                <w:b/>
                <w:bCs/>
              </w:rPr>
            </w:pPr>
            <w:r>
              <w:rPr>
                <w:rFonts w:eastAsia="Microsoft Sans Serif"/>
              </w:rP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1F748287" w14:textId="77777777" w:rsidR="001A3ABE" w:rsidRDefault="001A3ABE" w:rsidP="00377818">
            <w:pPr>
              <w:pStyle w:val="TAC"/>
              <w:rPr>
                <w:rFonts w:eastAsiaTheme="minorEastAsia"/>
                <w:bCs/>
              </w:rPr>
            </w:pPr>
            <w:r>
              <w:rPr>
                <w:rFonts w:eastAsiaTheme="minorEastAsia"/>
                <w:bCs/>
              </w:rPr>
              <w:t>16</w:t>
            </w:r>
          </w:p>
        </w:tc>
      </w:tr>
      <w:tr w:rsidR="001A3ABE" w14:paraId="1E47AAB1"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1C79AFC" w14:textId="77777777" w:rsidR="001A3ABE" w:rsidRDefault="001A3ABE" w:rsidP="00377818">
            <w:pPr>
              <w:pStyle w:val="TAC"/>
              <w:rPr>
                <w:rFonts w:eastAsia="Microsoft Sans Serif"/>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31918040" w14:textId="77777777" w:rsidR="001A3ABE" w:rsidRDefault="001A3ABE" w:rsidP="00377818">
            <w:pPr>
              <w:pStyle w:val="TAC"/>
              <w:rPr>
                <w:rFonts w:eastAsia="Microsoft Sans Serif"/>
              </w:rPr>
            </w:pPr>
            <w:r>
              <w:rPr>
                <w:rFonts w:eastAsia="Microsoft Sans Serif"/>
              </w:rPr>
              <w:t xml:space="preserve">≥ </w:t>
            </w:r>
            <w:r>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35F1F4C3" w14:textId="77777777" w:rsidR="001A3ABE" w:rsidRDefault="001A3ABE" w:rsidP="00377818">
            <w:pPr>
              <w:pStyle w:val="TAC"/>
              <w:rPr>
                <w:rFonts w:eastAsiaTheme="minorEastAsia"/>
              </w:rPr>
            </w:pPr>
            <w:r>
              <w:rPr>
                <w:rFonts w:eastAsiaTheme="minorEastAsia"/>
              </w:rPr>
              <w:t>12</w:t>
            </w:r>
          </w:p>
        </w:tc>
      </w:tr>
    </w:tbl>
    <w:p w14:paraId="3E6C1793" w14:textId="77777777" w:rsidR="001A3ABE" w:rsidRDefault="001A3ABE" w:rsidP="001A3ABE">
      <w:pPr>
        <w:rPr>
          <w:highlight w:val="yellow"/>
        </w:rPr>
      </w:pPr>
    </w:p>
    <w:p w14:paraId="53D142FC" w14:textId="77777777" w:rsidR="001A3ABE" w:rsidRPr="00045D11" w:rsidRDefault="001A3ABE" w:rsidP="001A3ABE">
      <w:pPr>
        <w:pStyle w:val="TH"/>
        <w:rPr>
          <w:lang w:val="en-US" w:eastAsia="sv-SE"/>
        </w:rPr>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10</w:t>
      </w:r>
      <w:r>
        <w:t xml:space="preserve">: Margin </w:t>
      </w:r>
      <w:r>
        <w:rPr>
          <w:rFonts w:hint="eastAsia"/>
        </w:rPr>
        <w:t>Δ</w:t>
      </w:r>
      <w:r>
        <w:rPr>
          <w:rFonts w:hint="eastAsia"/>
          <w:lang w:eastAsia="zh-CN"/>
        </w:rPr>
        <w:t xml:space="preserve"> </w:t>
      </w:r>
      <w:r>
        <w:t>for RSTD measurement accuracy in FR2</w:t>
      </w:r>
    </w:p>
    <w:tbl>
      <w:tblPr>
        <w:tblW w:w="0" w:type="auto"/>
        <w:jc w:val="center"/>
        <w:tblLook w:val="04A0" w:firstRow="1" w:lastRow="0" w:firstColumn="1" w:lastColumn="0" w:noHBand="0" w:noVBand="1"/>
      </w:tblPr>
      <w:tblGrid>
        <w:gridCol w:w="1212"/>
        <w:gridCol w:w="1312"/>
        <w:gridCol w:w="1186"/>
      </w:tblGrid>
      <w:tr w:rsidR="001A3ABE" w14:paraId="28420B10" w14:textId="77777777" w:rsidTr="00377818">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1E039C8F" w14:textId="77777777" w:rsidR="001A3ABE" w:rsidRDefault="001A3ABE" w:rsidP="00377818">
            <w:pPr>
              <w:pStyle w:val="TAH"/>
              <w:rPr>
                <w:rFonts w:eastAsia="Yu Mincho"/>
              </w:rPr>
            </w:pPr>
            <w:r>
              <w:t>PRS BW (PRB number)</w:t>
            </w:r>
          </w:p>
        </w:tc>
        <w:tc>
          <w:tcPr>
            <w:tcW w:w="0" w:type="auto"/>
            <w:vMerge w:val="restart"/>
            <w:tcBorders>
              <w:top w:val="single" w:sz="4" w:space="0" w:color="auto"/>
              <w:left w:val="single" w:sz="4" w:space="0" w:color="auto"/>
              <w:right w:val="single" w:sz="4" w:space="0" w:color="auto"/>
            </w:tcBorders>
          </w:tcPr>
          <w:p w14:paraId="0B99D9B7" w14:textId="77777777" w:rsidR="001A3ABE" w:rsidRDefault="001A3ABE" w:rsidP="00377818">
            <w:pPr>
              <w:pStyle w:val="TAH"/>
            </w:pPr>
            <w:r>
              <w:t>Margin (Tc)</w:t>
            </w:r>
          </w:p>
        </w:tc>
      </w:tr>
      <w:tr w:rsidR="001A3ABE" w14:paraId="3C340B92" w14:textId="77777777" w:rsidTr="00377818">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8AF2687" w14:textId="77777777" w:rsidR="001A3ABE" w:rsidRDefault="001A3ABE" w:rsidP="00377818">
            <w:pPr>
              <w:pStyle w:val="TAH"/>
              <w:rPr>
                <w:rFonts w:eastAsia="MS Mincho"/>
              </w:rPr>
            </w:pPr>
            <w:r>
              <w:rPr>
                <w:rFonts w:hint="eastAsia"/>
              </w:rPr>
              <w:t>S</w:t>
            </w:r>
            <w:r>
              <w:t>CS=60kHz</w:t>
            </w:r>
          </w:p>
        </w:tc>
        <w:tc>
          <w:tcPr>
            <w:tcW w:w="0" w:type="auto"/>
            <w:tcBorders>
              <w:top w:val="single" w:sz="4" w:space="0" w:color="auto"/>
              <w:left w:val="single" w:sz="4" w:space="0" w:color="auto"/>
              <w:bottom w:val="single" w:sz="4" w:space="0" w:color="auto"/>
              <w:right w:val="single" w:sz="4" w:space="0" w:color="auto"/>
            </w:tcBorders>
          </w:tcPr>
          <w:p w14:paraId="4265C7FC" w14:textId="77777777" w:rsidR="001A3ABE" w:rsidRDefault="001A3ABE" w:rsidP="00377818">
            <w:pPr>
              <w:pStyle w:val="TAH"/>
              <w:rPr>
                <w:rFonts w:eastAsia="MS Mincho"/>
              </w:rPr>
            </w:pPr>
            <w:r>
              <w:rPr>
                <w:rFonts w:hint="eastAsia"/>
              </w:rPr>
              <w:t>S</w:t>
            </w:r>
            <w:r>
              <w:t>CS=120kHz</w:t>
            </w:r>
          </w:p>
        </w:tc>
        <w:tc>
          <w:tcPr>
            <w:tcW w:w="0" w:type="auto"/>
            <w:vMerge/>
            <w:tcBorders>
              <w:left w:val="single" w:sz="4" w:space="0" w:color="auto"/>
              <w:bottom w:val="single" w:sz="4" w:space="0" w:color="auto"/>
              <w:right w:val="single" w:sz="4" w:space="0" w:color="auto"/>
            </w:tcBorders>
          </w:tcPr>
          <w:p w14:paraId="55B5D833" w14:textId="77777777" w:rsidR="001A3ABE" w:rsidRDefault="001A3ABE" w:rsidP="00377818">
            <w:pPr>
              <w:spacing w:after="0"/>
              <w:rPr>
                <w:rFonts w:ascii="Arial" w:eastAsia="Yu Mincho" w:hAnsi="Arial" w:cs="Arial"/>
                <w:b/>
                <w:bCs/>
                <w:kern w:val="24"/>
                <w:sz w:val="18"/>
                <w:szCs w:val="18"/>
              </w:rPr>
            </w:pPr>
          </w:p>
        </w:tc>
      </w:tr>
      <w:tr w:rsidR="001A3ABE" w14:paraId="4D6E58DE"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3ACC139" w14:textId="77777777" w:rsidR="001A3ABE" w:rsidRDefault="001A3ABE" w:rsidP="00377818">
            <w:pPr>
              <w:pStyle w:val="TAC"/>
            </w:pPr>
            <w: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57D71BD" w14:textId="77777777" w:rsidR="001A3ABE" w:rsidRDefault="001A3ABE" w:rsidP="00377818">
            <w:pPr>
              <w:pStyle w:val="TAC"/>
              <w:rPr>
                <w:rFonts w:eastAsia="Yu Mincho"/>
                <w:b/>
                <w:bCs/>
              </w:rPr>
            </w:pPr>
            <w:r>
              <w:rPr>
                <w:rFonts w:eastAsia="Microsoft Sans Serif"/>
                <w:lang w:val="sv-SE"/>
              </w:rPr>
              <w:t>N/A</w:t>
            </w:r>
          </w:p>
        </w:tc>
        <w:tc>
          <w:tcPr>
            <w:tcW w:w="0" w:type="auto"/>
            <w:tcBorders>
              <w:top w:val="single" w:sz="4" w:space="0" w:color="auto"/>
              <w:left w:val="single" w:sz="4" w:space="0" w:color="auto"/>
              <w:bottom w:val="single" w:sz="4" w:space="0" w:color="auto"/>
              <w:right w:val="single" w:sz="4" w:space="0" w:color="auto"/>
            </w:tcBorders>
          </w:tcPr>
          <w:p w14:paraId="388124D2" w14:textId="77777777" w:rsidR="001A3ABE" w:rsidRDefault="001A3ABE" w:rsidP="00377818">
            <w:pPr>
              <w:pStyle w:val="TAC"/>
              <w:rPr>
                <w:bCs/>
                <w:lang w:eastAsia="zh-CN"/>
              </w:rPr>
            </w:pPr>
            <w:r>
              <w:rPr>
                <w:rFonts w:hint="eastAsia"/>
                <w:bCs/>
                <w:lang w:eastAsia="zh-CN"/>
              </w:rPr>
              <w:t>1</w:t>
            </w:r>
            <w:r>
              <w:rPr>
                <w:bCs/>
                <w:lang w:eastAsia="zh-CN"/>
              </w:rPr>
              <w:t>6</w:t>
            </w:r>
          </w:p>
        </w:tc>
      </w:tr>
      <w:tr w:rsidR="001A3ABE" w14:paraId="19F80E54"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D54088E" w14:textId="77777777" w:rsidR="001A3ABE" w:rsidRDefault="001A3ABE" w:rsidP="00377818">
            <w:pPr>
              <w:pStyle w:val="TAC"/>
            </w:pPr>
            <w: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3BD8E323" w14:textId="77777777" w:rsidR="001A3ABE" w:rsidRDefault="001A3ABE" w:rsidP="00377818">
            <w:pPr>
              <w:pStyle w:val="TAC"/>
              <w:rPr>
                <w:rFonts w:eastAsia="Yu Mincho"/>
                <w:b/>
                <w:bCs/>
              </w:rPr>
            </w:pPr>
            <w: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A8E8E5C" w14:textId="77777777" w:rsidR="001A3ABE" w:rsidRDefault="001A3ABE" w:rsidP="00377818">
            <w:pPr>
              <w:pStyle w:val="TAC"/>
              <w:rPr>
                <w:bCs/>
                <w:lang w:eastAsia="zh-CN"/>
              </w:rPr>
            </w:pPr>
            <w:r>
              <w:rPr>
                <w:rFonts w:hint="eastAsia"/>
                <w:bCs/>
                <w:lang w:eastAsia="zh-CN"/>
              </w:rPr>
              <w:t>8</w:t>
            </w:r>
          </w:p>
        </w:tc>
      </w:tr>
      <w:tr w:rsidR="001A3ABE" w14:paraId="6EE2F4F6"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C4A7B1D"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3061F621" w14:textId="77777777" w:rsidR="001A3ABE" w:rsidRDefault="001A3ABE" w:rsidP="00377818">
            <w:pPr>
              <w:pStyle w:val="TAC"/>
            </w:pPr>
            <w:r>
              <w:t xml:space="preserve">≥ </w:t>
            </w:r>
            <w:r>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392C2DB9" w14:textId="77777777" w:rsidR="001A3ABE" w:rsidRDefault="001A3ABE" w:rsidP="00377818">
            <w:pPr>
              <w:pStyle w:val="TAC"/>
              <w:rPr>
                <w:lang w:eastAsia="zh-CN"/>
              </w:rPr>
            </w:pPr>
            <w:r>
              <w:rPr>
                <w:rFonts w:hint="eastAsia"/>
                <w:lang w:eastAsia="zh-CN"/>
              </w:rPr>
              <w:t>4</w:t>
            </w:r>
          </w:p>
        </w:tc>
      </w:tr>
    </w:tbl>
    <w:p w14:paraId="13DC6AA5" w14:textId="77777777" w:rsidR="001A3ABE" w:rsidRPr="00890130" w:rsidRDefault="001A3ABE" w:rsidP="001A3ABE">
      <w:pPr>
        <w:spacing w:after="0"/>
        <w:rPr>
          <w:noProof/>
          <w:highlight w:val="yellow"/>
          <w:lang w:eastAsia="zh-CN"/>
        </w:rPr>
      </w:pPr>
    </w:p>
    <w:p w14:paraId="27CFC9E8" w14:textId="77777777" w:rsidR="00D65C49" w:rsidRPr="00374636" w:rsidRDefault="00D65C49" w:rsidP="00D65C49">
      <w:pPr>
        <w:pStyle w:val="Heading3"/>
      </w:pPr>
      <w:bookmarkStart w:id="516" w:name="_Toc83678015"/>
      <w:bookmarkStart w:id="517" w:name="_Toc90628736"/>
      <w:r w:rsidRPr="00374636">
        <w:t>4.1</w:t>
      </w:r>
      <w:r w:rsidRPr="00374636">
        <w:rPr>
          <w:lang w:eastAsia="zh-CN"/>
        </w:rPr>
        <w:t>5</w:t>
      </w:r>
      <w:r w:rsidRPr="00374636">
        <w:t>.6</w:t>
      </w:r>
      <w:r w:rsidRPr="00374636">
        <w:tab/>
        <w:t>Reporting mapping</w:t>
      </w:r>
      <w:bookmarkEnd w:id="516"/>
      <w:bookmarkEnd w:id="517"/>
    </w:p>
    <w:p w14:paraId="6981916F" w14:textId="77777777" w:rsidR="00D65C49" w:rsidRPr="00374636" w:rsidRDefault="00D65C49" w:rsidP="00D65C49">
      <w:pPr>
        <w:pStyle w:val="Heading4"/>
        <w:rPr>
          <w:lang w:eastAsia="zh-CN"/>
        </w:rPr>
      </w:pPr>
      <w:bookmarkStart w:id="518" w:name="_Toc83678016"/>
      <w:bookmarkStart w:id="519" w:name="_Toc90628737"/>
      <w:bookmarkStart w:id="520" w:name="_Hlk52369391"/>
      <w:bookmarkEnd w:id="502"/>
      <w:bookmarkEnd w:id="503"/>
      <w:r w:rsidRPr="00374636">
        <w:rPr>
          <w:lang w:eastAsia="zh-CN"/>
        </w:rPr>
        <w:t>4.15.6.1</w:t>
      </w:r>
      <w:r w:rsidRPr="00374636">
        <w:rPr>
          <w:lang w:eastAsia="zh-CN"/>
        </w:rPr>
        <w:tab/>
      </w:r>
      <w:r w:rsidRPr="00374636">
        <w:rPr>
          <w:lang w:eastAsia="zh-CN"/>
        </w:rPr>
        <w:tab/>
        <w:t>Absolute DL RSTD Measurement Reporting</w:t>
      </w:r>
      <w:bookmarkEnd w:id="518"/>
      <w:bookmarkEnd w:id="519"/>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AE568ED" w14:textId="4FC79E62"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tcPr>
          <w:p w14:paraId="5D39E29D" w14:textId="77777777" w:rsidR="00D65C49" w:rsidRPr="00374636" w:rsidRDefault="00D65C49" w:rsidP="007C6871">
            <w:pPr>
              <w:pStyle w:val="TAH"/>
            </w:pPr>
            <w:r w:rsidRPr="00374636">
              <w:t>Reported Quantity Value,</w:t>
            </w:r>
          </w:p>
        </w:tc>
        <w:tc>
          <w:tcPr>
            <w:tcW w:w="2949" w:type="dxa"/>
            <w:tcBorders>
              <w:bottom w:val="nil"/>
            </w:tcBorders>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tcPr>
          <w:p w14:paraId="46CAC0E8" w14:textId="77777777" w:rsidR="00D65C49" w:rsidRPr="00374636" w:rsidRDefault="00D65C49" w:rsidP="007C6871">
            <w:pPr>
              <w:pStyle w:val="TAH"/>
            </w:pPr>
            <w:r w:rsidRPr="00374636">
              <w:t>RSTD_i</w:t>
            </w:r>
          </w:p>
        </w:tc>
        <w:tc>
          <w:tcPr>
            <w:tcW w:w="2949" w:type="dxa"/>
            <w:tcBorders>
              <w:top w:val="nil"/>
            </w:tcBorders>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tcPr>
          <w:p w14:paraId="750AC733" w14:textId="77777777" w:rsidR="00D65C49" w:rsidRPr="00374636" w:rsidRDefault="00D65C49" w:rsidP="007C6871">
            <w:pPr>
              <w:pStyle w:val="TAH"/>
            </w:pPr>
            <w:r w:rsidRPr="00374636">
              <w:t>Reported Quantity Value,</w:t>
            </w:r>
          </w:p>
        </w:tc>
        <w:tc>
          <w:tcPr>
            <w:tcW w:w="2949" w:type="dxa"/>
            <w:tcBorders>
              <w:bottom w:val="nil"/>
            </w:tcBorders>
          </w:tcPr>
          <w:p w14:paraId="3988D61B" w14:textId="77777777" w:rsidR="00D65C49" w:rsidRPr="00374636" w:rsidRDefault="00D65C49" w:rsidP="007C6871">
            <w:pPr>
              <w:pStyle w:val="TAH"/>
            </w:pPr>
            <w:r w:rsidRPr="00374636">
              <w:t>Measured Quantity Value,</w:t>
            </w:r>
          </w:p>
        </w:tc>
        <w:tc>
          <w:tcPr>
            <w:tcW w:w="653" w:type="dxa"/>
            <w:tcBorders>
              <w:bottom w:val="nil"/>
            </w:tcBorders>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tcPr>
          <w:p w14:paraId="529846CC" w14:textId="77777777" w:rsidR="00D65C49" w:rsidRPr="00374636" w:rsidRDefault="00D65C49" w:rsidP="007C6871">
            <w:pPr>
              <w:pStyle w:val="TAH"/>
            </w:pPr>
            <w:r w:rsidRPr="00374636">
              <w:t>RSTD_i</w:t>
            </w:r>
          </w:p>
        </w:tc>
        <w:tc>
          <w:tcPr>
            <w:tcW w:w="2949" w:type="dxa"/>
            <w:tcBorders>
              <w:top w:val="nil"/>
            </w:tcBorders>
          </w:tcPr>
          <w:p w14:paraId="36E0DB5F" w14:textId="77777777" w:rsidR="00D65C49" w:rsidRPr="00374636" w:rsidRDefault="00D65C49" w:rsidP="007C6871">
            <w:pPr>
              <w:pStyle w:val="TAH"/>
            </w:pPr>
            <w:r w:rsidRPr="00374636">
              <w:t>RSTD</w:t>
            </w:r>
          </w:p>
        </w:tc>
        <w:tc>
          <w:tcPr>
            <w:tcW w:w="653" w:type="dxa"/>
            <w:tcBorders>
              <w:top w:val="nil"/>
            </w:tcBorders>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tcPr>
          <w:p w14:paraId="0E3C7AC9" w14:textId="77777777" w:rsidR="00D65C49" w:rsidRPr="00374636" w:rsidRDefault="00D65C49" w:rsidP="007C6871">
            <w:pPr>
              <w:pStyle w:val="TAH"/>
            </w:pPr>
            <w:r w:rsidRPr="00374636">
              <w:t>Reported Quantity Value,</w:t>
            </w:r>
          </w:p>
        </w:tc>
        <w:tc>
          <w:tcPr>
            <w:tcW w:w="2949" w:type="dxa"/>
            <w:tcBorders>
              <w:bottom w:val="nil"/>
            </w:tcBorders>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tcPr>
          <w:p w14:paraId="049351D8" w14:textId="77777777" w:rsidR="00D65C49" w:rsidRPr="00374636" w:rsidRDefault="00D65C49" w:rsidP="007C6871">
            <w:pPr>
              <w:pStyle w:val="TAH"/>
            </w:pPr>
            <w:r w:rsidRPr="00374636">
              <w:t>RSTD_i</w:t>
            </w:r>
          </w:p>
        </w:tc>
        <w:tc>
          <w:tcPr>
            <w:tcW w:w="2949" w:type="dxa"/>
            <w:tcBorders>
              <w:top w:val="nil"/>
            </w:tcBorders>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tcPr>
          <w:p w14:paraId="5A81CDE5" w14:textId="77777777" w:rsidR="00D65C49" w:rsidRPr="00374636" w:rsidRDefault="00D65C49" w:rsidP="007C6871">
            <w:pPr>
              <w:pStyle w:val="TAH"/>
            </w:pPr>
            <w:r w:rsidRPr="00374636">
              <w:t>Reported Quantity Value</w:t>
            </w:r>
          </w:p>
        </w:tc>
        <w:tc>
          <w:tcPr>
            <w:tcW w:w="2949" w:type="dxa"/>
            <w:tcBorders>
              <w:bottom w:val="nil"/>
            </w:tcBorders>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tcPr>
          <w:p w14:paraId="4F438F63" w14:textId="77777777" w:rsidR="00D65C49" w:rsidRPr="00374636" w:rsidRDefault="00D65C49" w:rsidP="007C6871">
            <w:pPr>
              <w:pStyle w:val="TAH"/>
            </w:pPr>
            <w:r w:rsidRPr="00374636">
              <w:t>RSTD_i</w:t>
            </w:r>
          </w:p>
        </w:tc>
        <w:tc>
          <w:tcPr>
            <w:tcW w:w="2949" w:type="dxa"/>
            <w:tcBorders>
              <w:top w:val="nil"/>
            </w:tcBorders>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tcPr>
          <w:p w14:paraId="72E6843F" w14:textId="77777777" w:rsidR="00D65C49" w:rsidRPr="00374636" w:rsidRDefault="00D65C49" w:rsidP="007C6871">
            <w:pPr>
              <w:pStyle w:val="TAH"/>
            </w:pPr>
            <w:r w:rsidRPr="00374636">
              <w:t>Reported Quantity Value,</w:t>
            </w:r>
          </w:p>
        </w:tc>
        <w:tc>
          <w:tcPr>
            <w:tcW w:w="2949" w:type="dxa"/>
            <w:tcBorders>
              <w:bottom w:val="nil"/>
            </w:tcBorders>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tcPr>
          <w:p w14:paraId="6D76DAFE" w14:textId="77777777" w:rsidR="00D65C49" w:rsidRPr="00374636" w:rsidRDefault="00D65C49" w:rsidP="007C6871">
            <w:pPr>
              <w:pStyle w:val="TAH"/>
            </w:pPr>
            <w:r w:rsidRPr="00374636">
              <w:t>RSTD_i</w:t>
            </w:r>
          </w:p>
        </w:tc>
        <w:tc>
          <w:tcPr>
            <w:tcW w:w="2949" w:type="dxa"/>
            <w:tcBorders>
              <w:top w:val="nil"/>
            </w:tcBorders>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tcPr>
          <w:p w14:paraId="09B4C66A" w14:textId="77777777" w:rsidR="00D65C49" w:rsidRPr="00374636" w:rsidRDefault="00D65C49" w:rsidP="007C6871">
            <w:pPr>
              <w:pStyle w:val="TAH"/>
            </w:pPr>
            <w:r w:rsidRPr="00374636">
              <w:t>Reported Quantity Value,</w:t>
            </w:r>
          </w:p>
        </w:tc>
        <w:tc>
          <w:tcPr>
            <w:tcW w:w="2949" w:type="dxa"/>
            <w:tcBorders>
              <w:bottom w:val="nil"/>
            </w:tcBorders>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tcPr>
          <w:p w14:paraId="3F44CA8C" w14:textId="77777777" w:rsidR="00D65C49" w:rsidRPr="00374636" w:rsidRDefault="00D65C49" w:rsidP="007C6871">
            <w:pPr>
              <w:pStyle w:val="TAH"/>
            </w:pPr>
            <w:r w:rsidRPr="00374636">
              <w:t>RSTD_i</w:t>
            </w:r>
          </w:p>
        </w:tc>
        <w:tc>
          <w:tcPr>
            <w:tcW w:w="2949" w:type="dxa"/>
            <w:tcBorders>
              <w:top w:val="nil"/>
            </w:tcBorders>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21" w:name="_Toc83678017"/>
      <w:bookmarkStart w:id="522" w:name="_Toc90628738"/>
      <w:r w:rsidRPr="00374636">
        <w:rPr>
          <w:lang w:eastAsia="zh-CN"/>
        </w:rPr>
        <w:t>4.15.6.2</w:t>
      </w:r>
      <w:r w:rsidRPr="00374636">
        <w:rPr>
          <w:lang w:eastAsia="zh-CN"/>
        </w:rPr>
        <w:tab/>
      </w:r>
      <w:r w:rsidRPr="00374636">
        <w:rPr>
          <w:lang w:eastAsia="zh-CN"/>
        </w:rPr>
        <w:tab/>
        <w:t>Differential Reporting for DL RSTD Measurement</w:t>
      </w:r>
      <w:bookmarkEnd w:id="521"/>
      <w:bookmarkEnd w:id="522"/>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lastRenderedPageBreak/>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8ECEF0D" w14:textId="706DECDE"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r w:rsidRPr="00374636">
              <w:t>DIFFRSTD_i</w:t>
            </w:r>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r w:rsidRPr="00374636">
              <w:t>DIFFRSTD_i</w:t>
            </w:r>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r w:rsidRPr="00374636">
              <w:t>DIFFRSTD_i</w:t>
            </w:r>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r w:rsidRPr="00374636">
              <w:t>DIFFRSTD_i</w:t>
            </w:r>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r w:rsidRPr="00374636">
              <w:t>DIFFRSTD_i</w:t>
            </w:r>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r w:rsidRPr="00374636">
              <w:t>DIFFRSTD_i</w:t>
            </w:r>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3" w:name="_Toc83678018"/>
      <w:bookmarkStart w:id="524" w:name="_Toc90628739"/>
      <w:r w:rsidRPr="00374636">
        <w:rPr>
          <w:lang w:eastAsia="zh-CN"/>
        </w:rPr>
        <w:t>4.15.6.3</w:t>
      </w:r>
      <w:r w:rsidRPr="00374636">
        <w:rPr>
          <w:lang w:eastAsia="zh-CN"/>
        </w:rPr>
        <w:tab/>
        <w:t>Additional Path Report Mapping for DL RSTD</w:t>
      </w:r>
      <w:bookmarkEnd w:id="523"/>
      <w:bookmarkEnd w:id="524"/>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 xml:space="preserve">, </w:t>
      </w:r>
    </w:p>
    <w:p w14:paraId="1733329A" w14:textId="5690CBB4"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lastRenderedPageBreak/>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r w:rsidRPr="00374636">
              <w:t>path_i</w:t>
            </w:r>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DE50E2B" w:rsidR="00D65C49" w:rsidRPr="00374636" w:rsidRDefault="00D65C49" w:rsidP="007C6871">
            <w:pPr>
              <w:pStyle w:val="TAC"/>
            </w:pPr>
            <w:r w:rsidRPr="00374636">
              <w:rPr>
                <w:lang w:eastAsia="zh-CN"/>
              </w:rPr>
              <w:t>path</w:t>
            </w:r>
            <w:r w:rsidR="004923A9">
              <w:rPr>
                <w:lang w:eastAsia="zh-CN"/>
              </w:rPr>
              <w:t>_</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01150683" w:rsidR="00D65C49" w:rsidRPr="00374636" w:rsidRDefault="00D65C49" w:rsidP="007C6871">
            <w:pPr>
              <w:pStyle w:val="TAC"/>
            </w:pPr>
            <w:r w:rsidRPr="00374636">
              <w:rPr>
                <w:lang w:eastAsia="zh-CN"/>
              </w:rPr>
              <w:t>path</w:t>
            </w:r>
            <w:r w:rsidR="004923A9">
              <w:rPr>
                <w:lang w:eastAsia="zh-CN"/>
              </w:rPr>
              <w:t>_</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1B3C5646" w:rsidR="00D65C49" w:rsidRPr="00374636" w:rsidRDefault="00D65C49" w:rsidP="007C6871">
            <w:pPr>
              <w:pStyle w:val="TAC"/>
            </w:pPr>
            <w:r w:rsidRPr="00374636">
              <w:rPr>
                <w:lang w:eastAsia="zh-CN"/>
              </w:rPr>
              <w:t>path</w:t>
            </w:r>
            <w:r w:rsidR="004923A9">
              <w:rPr>
                <w:lang w:eastAsia="zh-CN"/>
              </w:rPr>
              <w:t>_</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r w:rsidRPr="00374636">
              <w:t>path_i</w:t>
            </w:r>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r w:rsidRPr="00374636">
              <w:t>path_i</w:t>
            </w:r>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r w:rsidRPr="00374636">
              <w:t>path_i</w:t>
            </w:r>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lastRenderedPageBreak/>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r w:rsidRPr="00374636">
              <w:t>path_i</w:t>
            </w:r>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r w:rsidRPr="00374636">
              <w:t>path_i</w:t>
            </w:r>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20"/>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DL-AoD test conditions</w:t>
      </w:r>
    </w:p>
    <w:p w14:paraId="16DC8CC6" w14:textId="77777777" w:rsidR="00D65C49" w:rsidRPr="00374636" w:rsidRDefault="00D65C49" w:rsidP="00D65C49">
      <w:pPr>
        <w:pStyle w:val="Heading3"/>
      </w:pPr>
      <w:bookmarkStart w:id="525" w:name="_Toc83678019"/>
      <w:bookmarkStart w:id="526" w:name="_Toc90628740"/>
      <w:r w:rsidRPr="00374636">
        <w:t>4.</w:t>
      </w:r>
      <w:r w:rsidRPr="00374636">
        <w:rPr>
          <w:lang w:eastAsia="zh-CN"/>
        </w:rPr>
        <w:t>16</w:t>
      </w:r>
      <w:r w:rsidRPr="00374636">
        <w:t>.1</w:t>
      </w:r>
      <w:r w:rsidRPr="00374636">
        <w:tab/>
        <w:t>Simulated cells</w:t>
      </w:r>
      <w:bookmarkEnd w:id="525"/>
      <w:bookmarkEnd w:id="526"/>
    </w:p>
    <w:p w14:paraId="261156AE" w14:textId="706ACFC9" w:rsidR="00D65C49" w:rsidRPr="00374636" w:rsidRDefault="00D65C49" w:rsidP="007C6871">
      <w:pPr>
        <w:rPr>
          <w:lang w:eastAsia="zh-CN"/>
        </w:rPr>
      </w:pPr>
      <w:r w:rsidRPr="00374636">
        <w:t xml:space="preserve">For </w:t>
      </w:r>
      <w:r w:rsidRPr="00374636">
        <w:rPr>
          <w:lang w:eastAsia="zh-CN"/>
        </w:rPr>
        <w:t>the DL-AoD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7" w:name="_Toc83678020"/>
      <w:bookmarkStart w:id="528" w:name="_Toc90628741"/>
      <w:r w:rsidRPr="00374636">
        <w:t>4.</w:t>
      </w:r>
      <w:r w:rsidRPr="00374636">
        <w:rPr>
          <w:lang w:eastAsia="zh-CN"/>
        </w:rPr>
        <w:t>16</w:t>
      </w:r>
      <w:r w:rsidRPr="00374636">
        <w:t>.2</w:t>
      </w:r>
      <w:r w:rsidRPr="00374636">
        <w:tab/>
        <w:t>Propagation conditions</w:t>
      </w:r>
      <w:bookmarkEnd w:id="527"/>
      <w:bookmarkEnd w:id="528"/>
    </w:p>
    <w:p w14:paraId="3E6A73DB" w14:textId="372060FD" w:rsidR="00BA1761" w:rsidRDefault="00506475" w:rsidP="00BA1761">
      <w:pPr>
        <w:rPr>
          <w:lang w:eastAsia="zh-CN"/>
        </w:rPr>
      </w:pPr>
      <w:bookmarkStart w:id="529" w:name="_Toc83678021"/>
      <w:bookmarkStart w:id="530" w:name="_Toc90628742"/>
      <w:r>
        <w:rPr>
          <w:rFonts w:hint="eastAsia"/>
          <w:lang w:eastAsia="zh-CN"/>
        </w:rPr>
        <w:t xml:space="preserve">For PRS-RSRP test cases </w:t>
      </w:r>
      <w:r>
        <w:t xml:space="preserve"> see</w:t>
      </w:r>
      <w:r w:rsidR="00B924B7" w:rsidRPr="00374636">
        <w:t xml:space="preserve"> TS 3</w:t>
      </w:r>
      <w:r w:rsidR="00B924B7" w:rsidRPr="00374636">
        <w:rPr>
          <w:lang w:eastAsia="zh-CN"/>
        </w:rPr>
        <w:t>8</w:t>
      </w:r>
      <w:r w:rsidR="00B924B7" w:rsidRPr="00374636">
        <w:t>.5</w:t>
      </w:r>
      <w:r w:rsidR="00B924B7" w:rsidRPr="00374636">
        <w:rPr>
          <w:lang w:eastAsia="zh-CN"/>
        </w:rPr>
        <w:t>33</w:t>
      </w:r>
      <w:r w:rsidR="00B924B7" w:rsidRPr="00374636">
        <w:t xml:space="preserve"> [</w:t>
      </w:r>
      <w:r w:rsidR="00B924B7" w:rsidRPr="00374636">
        <w:rPr>
          <w:lang w:eastAsia="zh-CN"/>
        </w:rPr>
        <w:t>47</w:t>
      </w:r>
      <w:r w:rsidR="00B924B7" w:rsidRPr="00374636">
        <w:t xml:space="preserve">] clause </w:t>
      </w:r>
      <w:r w:rsidR="00B924B7" w:rsidRPr="00374636">
        <w:rPr>
          <w:lang w:eastAsia="zh-CN"/>
        </w:rPr>
        <w:t>C 2</w:t>
      </w:r>
      <w:r w:rsidR="00B924B7" w:rsidRPr="00374636">
        <w:t>.</w:t>
      </w:r>
      <w:r w:rsidR="00BA1761">
        <w:rPr>
          <w:rFonts w:hint="eastAsia"/>
          <w:lang w:eastAsia="zh-CN"/>
        </w:rPr>
        <w:t xml:space="preserve"> </w:t>
      </w:r>
    </w:p>
    <w:p w14:paraId="5E11943E" w14:textId="14EB6297" w:rsidR="00B924B7" w:rsidRPr="00E2579C" w:rsidRDefault="00BA1761" w:rsidP="00BA1761">
      <w:pPr>
        <w:rPr>
          <w:lang w:eastAsia="zh-CN"/>
        </w:rPr>
      </w:pPr>
      <w:r>
        <w:rPr>
          <w:rFonts w:hint="eastAsia"/>
          <w:lang w:eastAsia="zh-CN"/>
        </w:rPr>
        <w:t>For PRS-RSRPP test cases s</w:t>
      </w:r>
      <w:r w:rsidRPr="00374636">
        <w:t>ee TS 3</w:t>
      </w:r>
      <w:r w:rsidRPr="00374636">
        <w:rPr>
          <w:lang w:eastAsia="zh-CN"/>
        </w:rPr>
        <w:t>8</w:t>
      </w:r>
      <w:r w:rsidRPr="00374636">
        <w:t>.</w:t>
      </w:r>
      <w:r>
        <w:rPr>
          <w:rFonts w:hint="eastAsia"/>
          <w:lang w:eastAsia="zh-CN"/>
        </w:rPr>
        <w:t>521-4</w:t>
      </w:r>
      <w:r w:rsidRPr="00374636">
        <w:t xml:space="preserve"> [</w:t>
      </w:r>
      <w:r>
        <w:rPr>
          <w:rFonts w:hint="eastAsia"/>
          <w:lang w:eastAsia="zh-CN"/>
        </w:rPr>
        <w:t>60</w:t>
      </w:r>
      <w:r w:rsidRPr="00374636">
        <w:t xml:space="preserve">] clause </w:t>
      </w:r>
      <w:r w:rsidRPr="00E2579C">
        <w:rPr>
          <w:lang w:eastAsia="zh-CN"/>
        </w:rPr>
        <w:t>B.2.4</w:t>
      </w:r>
      <w:r>
        <w:rPr>
          <w:rFonts w:hint="eastAsia"/>
          <w:lang w:eastAsia="zh-CN"/>
        </w:rPr>
        <w:t>.</w:t>
      </w:r>
    </w:p>
    <w:p w14:paraId="7AD0AD83" w14:textId="77777777" w:rsidR="000668DF" w:rsidRDefault="00D65C49" w:rsidP="000668DF">
      <w:pPr>
        <w:pStyle w:val="Heading3"/>
        <w:rPr>
          <w:lang w:eastAsia="zh-CN"/>
        </w:rPr>
      </w:pPr>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9"/>
      <w:bookmarkEnd w:id="530"/>
    </w:p>
    <w:p w14:paraId="1226AE72" w14:textId="329D6238" w:rsidR="00D65C49" w:rsidRPr="00374636" w:rsidRDefault="000668DF" w:rsidP="000668DF">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0BE617D7" w14:textId="77777777" w:rsidR="00453716" w:rsidRDefault="00D65C49" w:rsidP="00453716">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152D4922" w14:textId="77777777" w:rsidR="00453716" w:rsidRPr="007C0413" w:rsidRDefault="00453716" w:rsidP="00453716">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70FEF7EB" w14:textId="055B4F68" w:rsidR="00D65C49" w:rsidRPr="00374636" w:rsidRDefault="00453716" w:rsidP="00453716">
      <w:pPr>
        <w:rPr>
          <w:lang w:eastAsia="zh-CN"/>
        </w:rPr>
      </w:pPr>
      <w:r w:rsidRPr="001B11FB">
        <w:t>See TS 38.133 [50] clause 5.6.</w:t>
      </w:r>
      <w:r>
        <w:rPr>
          <w:rFonts w:hint="eastAsia"/>
          <w:lang w:eastAsia="zh-CN"/>
        </w:rPr>
        <w:t>3</w:t>
      </w:r>
      <w:r w:rsidRPr="001B11FB">
        <w:t>.4</w:t>
      </w:r>
      <w:r w:rsidRPr="00374636">
        <w:t>.</w:t>
      </w:r>
    </w:p>
    <w:p w14:paraId="15DD508F" w14:textId="653166D9" w:rsidR="00781AD1" w:rsidRDefault="00D65C49" w:rsidP="00781AD1">
      <w:pPr>
        <w:pStyle w:val="Heading3"/>
        <w:rPr>
          <w:lang w:eastAsia="zh-CN"/>
        </w:rPr>
      </w:pPr>
      <w:bookmarkStart w:id="531" w:name="_Toc83678022"/>
      <w:bookmarkStart w:id="532" w:name="_Toc90628743"/>
      <w:r w:rsidRPr="00374636">
        <w:lastRenderedPageBreak/>
        <w:t>4.1</w:t>
      </w:r>
      <w:r w:rsidRPr="00374636">
        <w:rPr>
          <w:lang w:eastAsia="zh-CN"/>
        </w:rPr>
        <w:t>6</w:t>
      </w:r>
      <w:r w:rsidRPr="00374636">
        <w:t>.</w:t>
      </w:r>
      <w:r w:rsidRPr="00374636">
        <w:rPr>
          <w:lang w:eastAsia="zh-CN"/>
        </w:rPr>
        <w:t>4</w:t>
      </w:r>
      <w:r w:rsidRPr="00374636">
        <w:tab/>
      </w:r>
      <w:r w:rsidR="00781AD1" w:rsidRPr="00781AD1">
        <w:t xml:space="preserve">PRS-RSRP </w:t>
      </w:r>
      <w:r w:rsidRPr="00374636">
        <w:rPr>
          <w:lang w:eastAsia="zh-CN"/>
        </w:rPr>
        <w:t>Measurement Period Requirements</w:t>
      </w:r>
      <w:bookmarkEnd w:id="531"/>
      <w:bookmarkEnd w:id="532"/>
    </w:p>
    <w:p w14:paraId="66684A99" w14:textId="77777777" w:rsidR="00781AD1" w:rsidRPr="00BE3772"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4A02C8D1" w14:textId="77777777" w:rsidR="00781AD1" w:rsidRDefault="00781AD1" w:rsidP="00781AD1">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w:t>
      </w:r>
      <w:r>
        <w:rPr>
          <w:rFonts w:hint="eastAsia"/>
          <w:lang w:eastAsia="zh-CN"/>
        </w:rPr>
        <w:t>49</w:t>
      </w:r>
      <w:r>
        <w:t>], the UE shall be able to measure multiple (</w:t>
      </w:r>
      <w:r w:rsidRPr="009F30D6">
        <w:t xml:space="preserve">up to the UE capability specified in </w:t>
      </w:r>
      <w:r>
        <w:rPr>
          <w:rFonts w:hint="eastAsia"/>
          <w:lang w:eastAsia="zh-CN"/>
        </w:rPr>
        <w:t xml:space="preserve">TS 38.133 </w:t>
      </w:r>
      <w:r>
        <w:t>Clause</w:t>
      </w:r>
      <w:r w:rsidRPr="009F30D6">
        <w:t xml:space="preserve"> 9.9.3.3)</w:t>
      </w:r>
      <w:r>
        <w:t xml:space="preserve"> PRS-RSRP measurements, defined in TS 38.215 [</w:t>
      </w:r>
      <w:r>
        <w:rPr>
          <w:rFonts w:hint="eastAsia"/>
          <w:lang w:eastAsia="zh-CN"/>
        </w:rPr>
        <w:t>57</w:t>
      </w:r>
      <w:r>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67DECFB7" w14:textId="77777777" w:rsidR="00781AD1" w:rsidRDefault="00781AD1" w:rsidP="00781AD1">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69D39EDB" w14:textId="55CCF0FD" w:rsidR="00781AD1" w:rsidRDefault="00781AD1" w:rsidP="00781AD1">
      <w:pPr>
        <w:rPr>
          <w:lang w:eastAsia="zh-CN"/>
        </w:rPr>
      </w:pPr>
      <w:r>
        <w:rPr>
          <w:lang w:eastAsia="zh-CN"/>
        </w:rPr>
        <w:t>where</w:t>
      </w:r>
    </w:p>
    <w:p w14:paraId="76822FAA" w14:textId="3245F0FA" w:rsidR="00781AD1" w:rsidRDefault="00781AD1" w:rsidP="00781AD1">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w:t>
      </w:r>
    </w:p>
    <w:p w14:paraId="7B6B937A" w14:textId="403A8335" w:rsidR="00781AD1" w:rsidRDefault="00781AD1" w:rsidP="00781AD1">
      <w:pPr>
        <w:spacing w:before="120" w:after="120"/>
      </w:pPr>
      <w:r>
        <w:t>L is total number of positioning frequency layers,</w:t>
      </w:r>
    </w:p>
    <w:p w14:paraId="17D59454" w14:textId="1FC860AC" w:rsidR="00781AD1" w:rsidRPr="006909B7" w:rsidRDefault="00DA6A24" w:rsidP="006909B7">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781AD1" w:rsidRPr="009D7D7C">
        <w:rPr>
          <w:bCs/>
          <w:iCs/>
          <w:lang w:eastAsia="zh-CN"/>
        </w:rPr>
        <w:t xml:space="preserve"> </w:t>
      </w:r>
      <w:r w:rsidR="00781AD1" w:rsidRPr="009D7D7C">
        <w:t xml:space="preserve">is the periodicity of </w:t>
      </w:r>
      <w:r w:rsidR="00781AD1">
        <w:t xml:space="preserve">the </w:t>
      </w:r>
      <w:r w:rsidR="00781AD1">
        <w:rPr>
          <w:rFonts w:hint="eastAsia"/>
          <w:lang w:eastAsia="zh-CN"/>
        </w:rPr>
        <w:t>PRS</w:t>
      </w:r>
      <w:r w:rsidR="00781AD1">
        <w:rPr>
          <w:lang w:eastAsia="zh-CN"/>
        </w:rPr>
        <w:t>-RSRP</w:t>
      </w:r>
      <w:r w:rsidR="00781AD1" w:rsidRPr="009D7D7C">
        <w:t xml:space="preserve"> measurement </w:t>
      </w:r>
      <w:r w:rsidR="00781AD1">
        <w:t>in</w:t>
      </w:r>
      <w:r w:rsidR="00781AD1" w:rsidRPr="009D7D7C">
        <w:t xml:space="preserve"> </w:t>
      </w:r>
      <w:r w:rsidR="00781AD1">
        <w:rPr>
          <w:lang w:eastAsia="zh-CN"/>
        </w:rPr>
        <w:t xml:space="preserve">positioning </w:t>
      </w:r>
      <w:r w:rsidR="00781AD1" w:rsidRPr="009D7D7C">
        <w:rPr>
          <w:lang w:eastAsia="zh-CN"/>
        </w:rPr>
        <w:t xml:space="preserve">frequency layer </w:t>
      </w:r>
      <w:r w:rsidR="00781AD1" w:rsidRPr="00BC6E8B">
        <w:rPr>
          <w:i/>
          <w:iCs/>
          <w:lang w:eastAsia="zh-CN"/>
        </w:rPr>
        <w:t>i</w:t>
      </w:r>
      <w:r w:rsidR="00781AD1">
        <w:rPr>
          <w:lang w:eastAsia="zh-CN"/>
        </w:rPr>
        <w:t>.</w:t>
      </w:r>
    </w:p>
    <w:p w14:paraId="77A821B2" w14:textId="77777777" w:rsidR="00781AD1" w:rsidRDefault="00781AD1" w:rsidP="00781AD1">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082198F0" w14:textId="77777777" w:rsidR="00781AD1" w:rsidRDefault="00781AD1" w:rsidP="00781AD1">
      <w:pPr>
        <w:spacing w:before="120" w:after="120"/>
        <w:rPr>
          <w:lang w:eastAsia="zh-CN"/>
        </w:rPr>
      </w:pPr>
      <w:r>
        <w:rPr>
          <w:lang w:eastAsia="zh-CN"/>
        </w:rPr>
        <w:t xml:space="preserve">where </w:t>
      </w:r>
    </w:p>
    <w:p w14:paraId="0BF4D8A0" w14:textId="77777777" w:rsidR="00781AD1" w:rsidRPr="00DA0A11" w:rsidRDefault="00781AD1" w:rsidP="00781AD1">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w:t>
      </w:r>
      <w:r>
        <w:rPr>
          <w:rFonts w:hint="eastAsia"/>
          <w:lang w:eastAsia="zh-CN"/>
        </w:rPr>
        <w:t xml:space="preserve">TS 38.133 </w:t>
      </w:r>
      <w:r>
        <w:rPr>
          <w:lang w:eastAsia="zh-CN"/>
        </w:rPr>
        <w:t>clause 9.1.5.2,</w:t>
      </w:r>
    </w:p>
    <w:p w14:paraId="4B2736C2" w14:textId="77777777" w:rsidR="00781AD1" w:rsidRDefault="00781AD1" w:rsidP="00781AD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3A6C9901" w14:textId="504B2C5B" w:rsidR="00781AD1" w:rsidRPr="00344BF5" w:rsidRDefault="00781AD1" w:rsidP="00781AD1">
      <w:pPr>
        <w:pStyle w:val="B2"/>
        <w:rPr>
          <w:lang w:eastAsia="zh-CN"/>
        </w:rPr>
      </w:pPr>
      <w: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972DB7" w:rsidRPr="00972DB7">
        <w:rPr>
          <w:lang w:eastAsia="zh-CN"/>
        </w:rPr>
        <w:t>_</w:t>
      </w:r>
      <w:r w:rsidRPr="00344BF5">
        <w:rPr>
          <w:lang w:eastAsia="zh-CN"/>
        </w:rPr>
        <w:t xml:space="preserve">max is the maximum MGRP across all configured per-UE MG and per-FR MG within the same FR as the </w:t>
      </w:r>
      <w:r>
        <w:rPr>
          <w:lang w:eastAsia="zh-CN"/>
        </w:rPr>
        <w:t>positioining</w:t>
      </w:r>
      <w:r w:rsidRPr="00344BF5">
        <w:rPr>
          <w:lang w:eastAsia="zh-CN"/>
        </w:rPr>
        <w:t xml:space="preserve"> 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3367DBF" w14:textId="77777777" w:rsidR="00781AD1" w:rsidRPr="004B4713" w:rsidRDefault="00781AD1" w:rsidP="00781AD1">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C83060C" w14:textId="77777777" w:rsidR="00781AD1" w:rsidRPr="003E490C" w:rsidRDefault="00781AD1" w:rsidP="00781AD1">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occasions within the window W, after further accounting for MG collisions by applying the selected gap collision rule </w:t>
      </w:r>
    </w:p>
    <w:p w14:paraId="198B9F01" w14:textId="77777777" w:rsidR="00781AD1" w:rsidRDefault="00781AD1" w:rsidP="00781AD1">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5F9606" w14:textId="77777777" w:rsidR="00781AD1" w:rsidRPr="00B33084" w:rsidRDefault="00781AD1" w:rsidP="00781AD1">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1A0B218C" w14:textId="77777777" w:rsidR="00781AD1" w:rsidRPr="00B33084" w:rsidRDefault="00781AD1" w:rsidP="00781AD1">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w:t>
      </w:r>
      <w:r>
        <w:rPr>
          <w:rFonts w:hint="eastAsia"/>
          <w:iCs/>
          <w:lang w:eastAsia="zh-CN"/>
        </w:rPr>
        <w:t xml:space="preserve">TS 38.133 </w:t>
      </w:r>
      <w:r w:rsidRPr="00B33084">
        <w:rPr>
          <w:iCs/>
          <w:lang w:eastAsia="zh-CN"/>
        </w:rPr>
        <w:t>clause 5.1.6.5 of TS 38.214 [</w:t>
      </w:r>
      <w:r>
        <w:rPr>
          <w:rFonts w:hint="eastAsia"/>
          <w:iCs/>
          <w:lang w:eastAsia="zh-CN"/>
        </w:rPr>
        <w:t>5</w:t>
      </w:r>
      <w:r w:rsidRPr="00B33084">
        <w:rPr>
          <w:iCs/>
          <w:lang w:eastAsia="zh-CN"/>
        </w:rPr>
        <w:t xml:space="preserve">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3812C8A2" w14:textId="77777777" w:rsidR="00781AD1" w:rsidRPr="00B33084" w:rsidRDefault="00781AD1" w:rsidP="00781AD1">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43A7C159"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w:t>
      </w:r>
      <w:r>
        <w:rPr>
          <w:rFonts w:hint="eastAsia"/>
          <w:lang w:eastAsia="zh-CN"/>
        </w:rPr>
        <w:t>49</w:t>
      </w:r>
      <w:r w:rsidRPr="00B33084">
        <w:rPr>
          <w:lang w:eastAsia="zh-CN"/>
        </w:rPr>
        <w:t xml:space="preserve">]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in TS 37.355 [</w:t>
      </w:r>
      <w:r>
        <w:rPr>
          <w:rFonts w:hint="eastAsia"/>
          <w:lang w:eastAsia="zh-CN"/>
        </w:rPr>
        <w:t>49</w:t>
      </w:r>
      <w:r w:rsidRPr="00B33084">
        <w:rPr>
          <w:lang w:eastAsia="zh-CN"/>
        </w:rPr>
        <w:t xml:space="preserve">]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w:t>
      </w:r>
      <w:r>
        <w:rPr>
          <w:rFonts w:hint="eastAsia"/>
          <w:lang w:eastAsia="zh-CN"/>
        </w:rPr>
        <w:t>49</w:t>
      </w:r>
      <w:r w:rsidRPr="00B33084">
        <w:rPr>
          <w:lang w:eastAsia="zh-CN"/>
        </w:rPr>
        <w:t>]</w:t>
      </w:r>
      <w:r w:rsidRPr="00B33084">
        <w:rPr>
          <w:lang w:val="en-US" w:eastAsia="zh-CN"/>
        </w:rPr>
        <w:t>,</w:t>
      </w:r>
    </w:p>
    <w:p w14:paraId="15B14CA6" w14:textId="77777777" w:rsidR="00781AD1" w:rsidRPr="00B33084" w:rsidRDefault="00781AD1" w:rsidP="00781AD1">
      <w:pPr>
        <w:ind w:left="568" w:hanging="284"/>
        <w:rPr>
          <w:lang w:val="en-US" w:eastAsia="zh-CN"/>
        </w:rPr>
      </w:pPr>
      <w:r w:rsidRPr="00B33084">
        <w:lastRenderedPageBreak/>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w:t>
      </w:r>
      <w:r>
        <w:rPr>
          <w:rFonts w:hint="eastAsia"/>
          <w:lang w:val="en-US" w:eastAsia="zh-CN"/>
        </w:rPr>
        <w:t>49</w:t>
      </w:r>
      <w:r w:rsidRPr="00B33084">
        <w:rPr>
          <w:lang w:val="en-US" w:eastAsia="zh-CN"/>
        </w:rPr>
        <w:t>],</w:t>
      </w:r>
    </w:p>
    <w:p w14:paraId="4DD64390" w14:textId="6EF18A5A" w:rsidR="00781AD1" w:rsidRPr="00F27EB7" w:rsidRDefault="00781AD1" w:rsidP="00781AD1">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w:t>
      </w:r>
      <w:r w:rsidR="00972DB7" w:rsidRPr="00972DB7">
        <w:t>-</w:t>
      </w:r>
      <w:r>
        <w:t>RSRP</w:t>
      </w:r>
      <w:r w:rsidRPr="00F27EB7">
        <w:t xml:space="preserve"> </w:t>
      </w:r>
      <w:r>
        <w:t xml:space="preserve">measurement </w:t>
      </w:r>
      <w:r w:rsidRPr="00F27EB7">
        <w:t>samples, where</w:t>
      </w:r>
    </w:p>
    <w:p w14:paraId="2FEABB30"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5B1BEC0A"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 </w:t>
      </w:r>
    </w:p>
    <w:p w14:paraId="593B2009"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C48E265"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23221077"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w:t>
      </w:r>
    </w:p>
    <w:p w14:paraId="6CDE5B8D"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96B2483" w14:textId="77777777" w:rsidR="00781AD1" w:rsidRPr="00F27EB7" w:rsidRDefault="00781AD1" w:rsidP="00781AD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48BD6" w14:textId="77777777" w:rsidR="00781AD1" w:rsidRPr="00B33084" w:rsidRDefault="00DA6A24" w:rsidP="00781AD1">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m:t>
            </m:r>
            <m:r>
              <w:rPr>
                <w:rFonts w:ascii="Cambria Math" w:hAnsi="Cambria Math"/>
              </w:rPr>
              <m:t>,</m:t>
            </m:r>
            <m:r>
              <w:rPr>
                <w:rFonts w:ascii="Cambria Math" w:hAnsi="Cambria Math"/>
              </w:rPr>
              <m:t>i</m:t>
            </m:r>
          </m:sub>
        </m:sSub>
      </m:oMath>
      <w:r w:rsidR="00781AD1"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781AD1"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781AD1" w:rsidRPr="00B33084">
        <w:rPr>
          <w:i/>
          <w:lang w:val="en-US" w:eastAsia="zh-CN"/>
        </w:rPr>
        <w:t xml:space="preserve"> </w:t>
      </w:r>
      <w:r w:rsidR="00781AD1" w:rsidRPr="00B33084">
        <w:rPr>
          <w:lang w:val="en-US" w:eastAsia="zh-CN"/>
        </w:rPr>
        <w:t>is the measurement duration for the last PRS-RSRP sample, including the sampling time and processing time,</w:t>
      </w:r>
      <w:r w:rsidR="00781AD1"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781AD1" w:rsidRPr="00B33084">
        <w:rPr>
          <w:rFonts w:hint="eastAsia"/>
          <w:bCs/>
          <w:lang w:eastAsia="zh-CN"/>
        </w:rPr>
        <w:t xml:space="preserve">, </w:t>
      </w:r>
      <w:r w:rsidR="00781AD1"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781AD1"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781AD1" w:rsidRPr="00B33084">
        <w:rPr>
          <w:bCs/>
        </w:rPr>
        <w:t xml:space="preserve"> + </w:t>
      </w:r>
      <m:oMath>
        <m:r>
          <m:rPr>
            <m:sty m:val="p"/>
          </m:rPr>
          <w:rPr>
            <w:rFonts w:ascii="Cambria Math" w:hAnsi="Cambria Math"/>
          </w:rPr>
          <m:t>MGL</m:t>
        </m:r>
      </m:oMath>
      <w:r w:rsidR="00781AD1" w:rsidRPr="00B33084">
        <w:t>,</w:t>
      </w:r>
    </w:p>
    <w:p w14:paraId="425546D7" w14:textId="77777777" w:rsidR="00781AD1" w:rsidRDefault="00DA6A24" w:rsidP="00781AD1">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781AD1">
        <w:rPr>
          <w:lang w:eastAsia="zh-CN"/>
        </w:rPr>
        <w:t xml:space="preserve"> is the </w:t>
      </w:r>
      <w:r w:rsidR="00781AD1">
        <w:t>p</w:t>
      </w:r>
      <w:r w:rsidR="00781AD1" w:rsidRPr="00606D9E">
        <w:t>eriodicity of PRS</w:t>
      </w:r>
      <w:r w:rsidR="00781AD1">
        <w:t>-RSRP</w:t>
      </w:r>
      <w:r w:rsidR="00781AD1" w:rsidRPr="00606D9E">
        <w:t xml:space="preserve"> measurement</w:t>
      </w:r>
      <w:r w:rsidR="00781AD1">
        <w:t xml:space="preserve"> in positioning</w:t>
      </w:r>
      <w:r w:rsidR="00781AD1" w:rsidDel="00474272">
        <w:rPr>
          <w:lang w:eastAsia="zh-CN"/>
        </w:rPr>
        <w:t xml:space="preserve"> </w:t>
      </w:r>
      <w:r w:rsidR="00781AD1">
        <w:rPr>
          <w:lang w:eastAsia="zh-CN"/>
        </w:rPr>
        <w:t xml:space="preserve">frequency layer </w:t>
      </w:r>
      <w:r w:rsidR="00781AD1" w:rsidRPr="00587CD9">
        <w:rPr>
          <w:i/>
          <w:iCs/>
          <w:lang w:eastAsia="zh-CN"/>
        </w:rPr>
        <w:t>i</w:t>
      </w:r>
      <w:r w:rsidR="00781AD1">
        <w:rPr>
          <w:lang w:eastAsia="zh-CN"/>
        </w:rPr>
        <w:t xml:space="preserve">, </w:t>
      </w:r>
    </w:p>
    <w:p w14:paraId="5C8B857D" w14:textId="77777777" w:rsidR="00781AD1" w:rsidRPr="002C4E5B" w:rsidRDefault="00781AD1" w:rsidP="00781AD1">
      <w:pPr>
        <w:pStyle w:val="B2"/>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w:t>
      </w:r>
      <w:r>
        <w:rPr>
          <w:rFonts w:hint="eastAsia"/>
          <w:lang w:eastAsia="zh-CN"/>
        </w:rPr>
        <w:t>49</w:t>
      </w:r>
      <w:r w:rsidRPr="00DB1242">
        <w:t>],</w:t>
      </w:r>
    </w:p>
    <w:p w14:paraId="6F8CEF03" w14:textId="77777777" w:rsidR="00781AD1" w:rsidRPr="001C4683" w:rsidRDefault="00781AD1" w:rsidP="00781AD1">
      <w:pPr>
        <w:pStyle w:val="B2"/>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0CBA47CB" w14:textId="77777777" w:rsidR="00781AD1" w:rsidRPr="001C4683" w:rsidRDefault="00781AD1" w:rsidP="00781AD1">
      <w:pPr>
        <w:pStyle w:val="B2"/>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6160FA68" w14:textId="77777777" w:rsidR="00781AD1" w:rsidRPr="001C4683" w:rsidRDefault="00781AD1" w:rsidP="00781AD1">
      <w:pPr>
        <w:pStyle w:val="B2"/>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60734271" w14:textId="77777777" w:rsidR="00781AD1" w:rsidRDefault="00781AD1" w:rsidP="00781AD1">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40C8E103" w14:textId="77777777" w:rsidR="00781AD1" w:rsidRPr="001C4683" w:rsidRDefault="00DA6A24" w:rsidP="00781AD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781AD1" w:rsidRPr="001C4683">
        <w:rPr>
          <w:lang w:eastAsia="zh-CN"/>
        </w:rPr>
        <w:t xml:space="preserve"> is the periodicity of PRS resource sets given by the higher-layer parameter </w:t>
      </w:r>
      <w:r w:rsidR="00781AD1" w:rsidRPr="001C4683">
        <w:rPr>
          <w:i/>
          <w:lang w:eastAsia="zh-CN"/>
        </w:rPr>
        <w:t>DL-PRS-Periodicity</w:t>
      </w:r>
      <w:r w:rsidR="00781AD1" w:rsidRPr="001C4683">
        <w:rPr>
          <w:lang w:eastAsia="zh-CN"/>
        </w:rPr>
        <w:t>.</w:t>
      </w:r>
    </w:p>
    <w:p w14:paraId="03646637" w14:textId="6C874234" w:rsidR="00781AD1" w:rsidRDefault="00DA6A24" w:rsidP="006909B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781AD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1AD1">
        <w:rPr>
          <w:lang w:eastAsia="zh-CN"/>
        </w:rPr>
        <w:t xml:space="preserve"> is the muting repetition factor given by the higher-layer parameter </w:t>
      </w:r>
      <w:r w:rsidR="00781AD1">
        <w:rPr>
          <w:i/>
          <w:lang w:eastAsia="zh-CN"/>
        </w:rPr>
        <w:t>DL-PRS-MutingBitRepetitionFactor</w:t>
      </w:r>
      <w:r w:rsidR="00781AD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1AD1">
        <w:rPr>
          <w:lang w:eastAsia="zh-CN"/>
        </w:rPr>
        <w:t>.</w:t>
      </w:r>
    </w:p>
    <w:p w14:paraId="3DB20E38" w14:textId="77777777" w:rsidR="00781AD1"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62EE133" w14:textId="77777777" w:rsidR="00A115B1" w:rsidRDefault="00781AD1" w:rsidP="00A115B1">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9.9.3.6</w:t>
      </w:r>
      <w:r w:rsidRPr="00374636">
        <w:t>.</w:t>
      </w:r>
      <w:bookmarkStart w:id="533" w:name="_Toc83678023"/>
      <w:bookmarkStart w:id="534" w:name="_Toc90628744"/>
    </w:p>
    <w:p w14:paraId="1F821ED2" w14:textId="77777777" w:rsidR="00A115B1" w:rsidRPr="007C0413" w:rsidRDefault="00A115B1" w:rsidP="00A115B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3F22BA8F" w14:textId="5DE52818" w:rsidR="006909B7" w:rsidRDefault="00A115B1" w:rsidP="00A115B1">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5.6.3.5</w:t>
      </w:r>
    </w:p>
    <w:p w14:paraId="55801311" w14:textId="7D9B052E" w:rsidR="00D65C49" w:rsidRPr="00374636" w:rsidRDefault="00D65C49" w:rsidP="00D65C49">
      <w:pPr>
        <w:pStyle w:val="Heading3"/>
        <w:rPr>
          <w:lang w:eastAsia="zh-CN"/>
        </w:rPr>
      </w:pPr>
      <w:r w:rsidRPr="00374636">
        <w:lastRenderedPageBreak/>
        <w:t>4.</w:t>
      </w:r>
      <w:r w:rsidRPr="00374636">
        <w:rPr>
          <w:lang w:eastAsia="zh-CN"/>
        </w:rPr>
        <w:t>16</w:t>
      </w:r>
      <w:r w:rsidRPr="00374636">
        <w:t>.</w:t>
      </w:r>
      <w:r w:rsidRPr="00374636">
        <w:rPr>
          <w:lang w:eastAsia="zh-CN"/>
        </w:rPr>
        <w:t>5</w:t>
      </w:r>
      <w:r w:rsidRPr="00374636">
        <w:tab/>
      </w:r>
      <w:r w:rsidR="00781AD1" w:rsidRPr="00781AD1">
        <w:t xml:space="preserve">PRS-RSRP </w:t>
      </w:r>
      <w:r w:rsidRPr="00374636">
        <w:t>Measurement Accuracy Requirements</w:t>
      </w:r>
      <w:bookmarkEnd w:id="533"/>
      <w:bookmarkEnd w:id="534"/>
    </w:p>
    <w:p w14:paraId="6DDE205B" w14:textId="77777777" w:rsidR="005B2C68" w:rsidRPr="00374636" w:rsidRDefault="005B2C68" w:rsidP="005B2C68">
      <w:pPr>
        <w:rPr>
          <w:rFonts w:eastAsiaTheme="minorEastAsia" w:cs="v4.2.0"/>
        </w:rPr>
      </w:pPr>
      <w:bookmarkStart w:id="535" w:name="_Toc83678024"/>
      <w:bookmarkStart w:id="536"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4F50C968" w14:textId="77777777" w:rsidR="00781AD1" w:rsidRDefault="005B2C68" w:rsidP="00781AD1">
      <w:pPr>
        <w:ind w:left="568" w:hanging="284"/>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7090998" w14:textId="694B7E5C" w:rsidR="005B2C68" w:rsidRPr="00374636" w:rsidRDefault="00781AD1" w:rsidP="00781AD1">
      <w:pPr>
        <w:ind w:left="568" w:hanging="284"/>
        <w:rPr>
          <w:lang w:eastAsia="zh-CN"/>
        </w:rPr>
      </w:pPr>
      <w:r>
        <w:t>UE does not support positioning measurements with reduced number of samples, or LMF does not indicate UE to perform positioning measurements with reduced number of samples</w:t>
      </w:r>
    </w:p>
    <w:p w14:paraId="00C1BA74"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dBm/BW</w:t>
            </w:r>
            <w:r w:rsidRPr="00374636">
              <w:rPr>
                <w:vertAlign w:val="subscript"/>
              </w:rPr>
              <w:t>Channel</w:t>
            </w:r>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2BC4D38D"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972DB7">
              <w:rPr>
                <w:rFonts w:ascii="Arial" w:hAnsi="Arial" w:hint="eastAsia"/>
                <w:sz w:val="18"/>
                <w:lang w:eastAsia="zh-CN"/>
              </w:rPr>
              <w:t>P</w:t>
            </w:r>
            <w:r w:rsidRPr="00374636">
              <w:rPr>
                <w:rFonts w:ascii="Arial" w:eastAsiaTheme="minorEastAsia" w:hAnsi="Arial"/>
                <w:sz w:val="18"/>
              </w:rPr>
              <w:t>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lastRenderedPageBreak/>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5D04F9A"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85DD219" w14:textId="038AB9D0"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3251CCD2"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vAlign w:val="center"/>
          </w:tcPr>
          <w:p w14:paraId="3DE483CE"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vAlign w:val="center"/>
          </w:tcPr>
          <w:p w14:paraId="50594B0D" w14:textId="77777777" w:rsidR="005B2C68" w:rsidRPr="00374636" w:rsidRDefault="005B2C68" w:rsidP="001C4517">
            <w:pPr>
              <w:pStyle w:val="TAH"/>
            </w:pPr>
            <w:r w:rsidRPr="00374636">
              <w:t>dBm/BW</w:t>
            </w:r>
            <w:r w:rsidRPr="00374636">
              <w:rPr>
                <w:vertAlign w:val="subscript"/>
              </w:rPr>
              <w:t>Channel</w:t>
            </w:r>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 xml:space="preserve">or DL-AoD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329F5644"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19D4293F" w14:textId="77777777" w:rsidR="003E7F79" w:rsidRDefault="003E7F79" w:rsidP="003E7F79">
      <w:pPr>
        <w:rPr>
          <w:rFonts w:eastAsiaTheme="minorEastAsia"/>
          <w:lang w:eastAsia="zh-CN"/>
        </w:rPr>
      </w:pPr>
    </w:p>
    <w:p w14:paraId="7B3F18F2"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rPr>
          <w:rFonts w:cs="v4.2.0"/>
          <w:lang w:eastAsia="zh-CN"/>
        </w:rPr>
        <w:t xml:space="preserve"> </w:t>
      </w:r>
      <w:r w:rsidRPr="00FA3886">
        <w:rPr>
          <w:rFonts w:cs="v4.2.0"/>
        </w:rPr>
        <w:t>are valid under the following conditions:</w:t>
      </w:r>
    </w:p>
    <w:p w14:paraId="3EACEB8F"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AD5994E"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3F66FC55"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CEB2F27" w14:textId="77777777" w:rsidR="003E7F79" w:rsidRPr="00FA3886" w:rsidRDefault="003E7F79" w:rsidP="003E7F79">
      <w:pPr>
        <w:pStyle w:val="B10"/>
        <w:rPr>
          <w:rFonts w:cs="v4.2.0"/>
        </w:rPr>
      </w:pPr>
      <w:r w:rsidRPr="00FA3886">
        <w:t>-</w:t>
      </w:r>
      <w:r w:rsidRPr="00FA3886">
        <w:tab/>
        <w:t>AWGN channel</w:t>
      </w:r>
    </w:p>
    <w:p w14:paraId="157CE90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rPr>
          <w:rFonts w:cs="v4.2.0"/>
          <w:lang w:eastAsia="zh-CN"/>
        </w:rPr>
        <w:t xml:space="preserve"> </w:t>
      </w:r>
      <w:r w:rsidRPr="00FA3886">
        <w:rPr>
          <w:rFonts w:cs="v4.2.0"/>
        </w:rPr>
        <w:t>are valid under the following conditions:</w:t>
      </w:r>
    </w:p>
    <w:p w14:paraId="740551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B08AADB"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Annex B.</w:t>
      </w:r>
      <w:r w:rsidRPr="00FA3886">
        <w:rPr>
          <w:lang w:eastAsia="zh-CN"/>
        </w:rPr>
        <w:t>2.14</w:t>
      </w:r>
      <w:r w:rsidRPr="00FA3886">
        <w:t xml:space="preserve"> for a corresponding Band</w:t>
      </w:r>
    </w:p>
    <w:p w14:paraId="668F5651" w14:textId="77777777" w:rsidR="003E7F79" w:rsidRPr="00FA3886" w:rsidRDefault="003E7F79" w:rsidP="003E7F79">
      <w:pPr>
        <w:pStyle w:val="B10"/>
      </w:pPr>
      <w:r w:rsidRPr="00FA3886">
        <w:lastRenderedPageBreak/>
        <w:t>-</w:t>
      </w:r>
      <w:r w:rsidRPr="00FA3886">
        <w:tab/>
        <w:t>UE supports positioning measurements with reduced number of samples, and LMF indicates UE to perform positioning measurements with reduced number of samples</w:t>
      </w:r>
    </w:p>
    <w:p w14:paraId="309859A3" w14:textId="5B251A74" w:rsidR="003E7F79" w:rsidRPr="00FA3886" w:rsidRDefault="003E7F79" w:rsidP="003E7F79">
      <w:pPr>
        <w:pStyle w:val="B10"/>
      </w:pPr>
      <w:r w:rsidRPr="00FA3886">
        <w:t>-</w:t>
      </w:r>
      <w:r w:rsidRPr="00FA3886">
        <w:tab/>
        <w:t>AWGN channel</w:t>
      </w:r>
    </w:p>
    <w:p w14:paraId="5FB39023"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t>: PRS</w:t>
      </w:r>
      <w:r w:rsidRPr="00FA3886">
        <w:rPr>
          <w:lang w:eastAsia="zh-CN"/>
        </w:rPr>
        <w:t>-</w:t>
      </w:r>
      <w:r w:rsidRPr="00FA3886">
        <w:t xml:space="preserve">RSRP </w:t>
      </w:r>
      <w:r w:rsidRPr="00FA3886">
        <w:rPr>
          <w:lang w:eastAsia="zh-CN"/>
        </w:rPr>
        <w:t xml:space="preserve">absolute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804"/>
        <w:gridCol w:w="180"/>
        <w:gridCol w:w="1016"/>
        <w:gridCol w:w="1197"/>
        <w:gridCol w:w="1197"/>
      </w:tblGrid>
      <w:tr w:rsidR="003E7F79" w:rsidRPr="00FA3886" w14:paraId="41BE67A2"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06AD8B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9"/>
            <w:tcBorders>
              <w:top w:val="single" w:sz="4" w:space="0" w:color="auto"/>
              <w:left w:val="single" w:sz="4" w:space="0" w:color="auto"/>
              <w:bottom w:val="single" w:sz="6" w:space="0" w:color="auto"/>
              <w:right w:val="single" w:sz="4" w:space="0" w:color="auto"/>
            </w:tcBorders>
            <w:vAlign w:val="center"/>
            <w:hideMark/>
          </w:tcPr>
          <w:p w14:paraId="4AC6A54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76629CC"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409A947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053E27D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3C8B4D0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4717E5C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7AD6FF5F"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250FD7EC"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BDB4EA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15AA3075"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055E6722"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11A725AC"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545CF24D"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0CC8645E"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7EBF2F4E"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0786B64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4"/>
            <w:tcBorders>
              <w:top w:val="single" w:sz="6" w:space="0" w:color="auto"/>
              <w:left w:val="single" w:sz="6" w:space="0" w:color="auto"/>
              <w:bottom w:val="nil"/>
              <w:right w:val="single" w:sz="6" w:space="0" w:color="auto"/>
            </w:tcBorders>
            <w:vAlign w:val="center"/>
            <w:hideMark/>
          </w:tcPr>
          <w:p w14:paraId="560B8DD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144D7F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7C1A3D2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ECE6160"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3D11C010"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6D01EB3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DA8BEA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4DA6A5E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0D380A7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39F5D510" w14:textId="77777777" w:rsidR="003E7F79" w:rsidRPr="00FA3886" w:rsidRDefault="003E7F79" w:rsidP="00AE4DC0">
            <w:pPr>
              <w:keepNext/>
              <w:keepLines/>
              <w:spacing w:after="0"/>
              <w:jc w:val="center"/>
              <w:rPr>
                <w:rFonts w:ascii="Arial" w:hAnsi="Arial" w:cs="Arial"/>
                <w:b/>
                <w:sz w:val="18"/>
              </w:rPr>
            </w:pPr>
          </w:p>
        </w:tc>
        <w:tc>
          <w:tcPr>
            <w:tcW w:w="3197" w:type="dxa"/>
            <w:gridSpan w:val="4"/>
            <w:tcBorders>
              <w:top w:val="single" w:sz="6" w:space="0" w:color="auto"/>
              <w:left w:val="single" w:sz="6" w:space="0" w:color="auto"/>
              <w:bottom w:val="single" w:sz="6" w:space="0" w:color="auto"/>
              <w:right w:val="single" w:sz="6" w:space="0" w:color="auto"/>
            </w:tcBorders>
            <w:vAlign w:val="center"/>
            <w:hideMark/>
          </w:tcPr>
          <w:p w14:paraId="26FBA73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F4BECF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6187FF80"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0E7A68B5"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90FB08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9F35361"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6D27625"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30B5557"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34D5B3A9" w14:textId="77777777" w:rsidR="003E7F79" w:rsidRPr="00FA3886" w:rsidRDefault="003E7F79" w:rsidP="00AE4DC0">
            <w:pPr>
              <w:spacing w:after="0"/>
              <w:rPr>
                <w:rFonts w:ascii="Arial" w:hAnsi="Arial"/>
                <w:b/>
                <w:sz w:val="18"/>
              </w:rPr>
            </w:pPr>
          </w:p>
        </w:tc>
        <w:tc>
          <w:tcPr>
            <w:tcW w:w="984" w:type="dxa"/>
            <w:gridSpan w:val="2"/>
            <w:tcBorders>
              <w:top w:val="single" w:sz="6" w:space="0" w:color="auto"/>
              <w:left w:val="single" w:sz="6" w:space="0" w:color="auto"/>
              <w:bottom w:val="single" w:sz="6" w:space="0" w:color="auto"/>
              <w:right w:val="single" w:sz="6" w:space="0" w:color="auto"/>
            </w:tcBorders>
            <w:vAlign w:val="center"/>
            <w:hideMark/>
          </w:tcPr>
          <w:p w14:paraId="055A380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016" w:type="dxa"/>
            <w:tcBorders>
              <w:top w:val="single" w:sz="6" w:space="0" w:color="auto"/>
              <w:left w:val="single" w:sz="6" w:space="0" w:color="auto"/>
              <w:bottom w:val="single" w:sz="6" w:space="0" w:color="auto"/>
              <w:right w:val="single" w:sz="6" w:space="0" w:color="auto"/>
            </w:tcBorders>
            <w:vAlign w:val="center"/>
            <w:hideMark/>
          </w:tcPr>
          <w:p w14:paraId="71254CD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tcBorders>
              <w:top w:val="nil"/>
              <w:left w:val="single" w:sz="6" w:space="0" w:color="auto"/>
              <w:bottom w:val="single" w:sz="6" w:space="0" w:color="auto"/>
              <w:right w:val="single" w:sz="6" w:space="0" w:color="auto"/>
            </w:tcBorders>
            <w:hideMark/>
          </w:tcPr>
          <w:p w14:paraId="3F02F46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6F671B1C" w14:textId="77777777" w:rsidR="003E7F79" w:rsidRPr="00FA3886" w:rsidRDefault="003E7F79" w:rsidP="00AE4DC0">
            <w:pPr>
              <w:spacing w:after="0"/>
              <w:rPr>
                <w:rFonts w:ascii="Arial" w:hAnsi="Arial"/>
                <w:b/>
                <w:sz w:val="18"/>
              </w:rPr>
            </w:pPr>
          </w:p>
        </w:tc>
      </w:tr>
      <w:tr w:rsidR="003E7F79" w:rsidRPr="00FA3886" w14:paraId="6CBA544D" w14:textId="77777777" w:rsidTr="00AE4DC0">
        <w:trPr>
          <w:trHeight w:val="37"/>
          <w:jc w:val="center"/>
        </w:trPr>
        <w:tc>
          <w:tcPr>
            <w:tcW w:w="965" w:type="dxa"/>
            <w:vMerge w:val="restart"/>
            <w:tcBorders>
              <w:top w:val="single" w:sz="6" w:space="0" w:color="auto"/>
              <w:left w:val="single" w:sz="6" w:space="0" w:color="auto"/>
              <w:bottom w:val="single" w:sz="6" w:space="0" w:color="auto"/>
              <w:right w:val="single" w:sz="6" w:space="0" w:color="auto"/>
            </w:tcBorders>
            <w:vAlign w:val="center"/>
            <w:hideMark/>
          </w:tcPr>
          <w:p w14:paraId="3961B4EE" w14:textId="77777777" w:rsidR="003E7F79" w:rsidRPr="00FA3886" w:rsidRDefault="003E7F79" w:rsidP="00AE4DC0">
            <w:pPr>
              <w:pStyle w:val="TAC"/>
              <w:rPr>
                <w:lang w:eastAsia="zh-CN"/>
              </w:rPr>
            </w:pPr>
            <w:r w:rsidRPr="00FA3886">
              <w:rPr>
                <w:rFonts w:hint="eastAsia"/>
                <w:lang w:eastAsia="zh-CN"/>
              </w:rPr>
              <w:t>±</w:t>
            </w:r>
            <w:r w:rsidRPr="00FA3886">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7466E9B9" w14:textId="77777777" w:rsidR="003E7F79" w:rsidRPr="00FA3886" w:rsidRDefault="003E7F79" w:rsidP="00AE4DC0">
            <w:pPr>
              <w:pStyle w:val="TAC"/>
              <w:rPr>
                <w:lang w:eastAsia="zh-CN"/>
              </w:rPr>
            </w:pPr>
            <w:r w:rsidRPr="00FA3886">
              <w:rPr>
                <w:rFonts w:hint="eastAsia"/>
                <w:lang w:eastAsia="zh-CN"/>
              </w:rPr>
              <w:t>±</w:t>
            </w:r>
            <w:r w:rsidRPr="00FA3886">
              <w:rPr>
                <w:lang w:eastAsia="zh-CN"/>
              </w:rPr>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B214130"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5CEA654"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3CFC0D4"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6" w:space="0" w:color="auto"/>
            </w:tcBorders>
            <w:vAlign w:val="center"/>
            <w:hideMark/>
          </w:tcPr>
          <w:p w14:paraId="64255676"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804" w:type="dxa"/>
            <w:tcBorders>
              <w:top w:val="single" w:sz="6" w:space="0" w:color="auto"/>
              <w:left w:val="single" w:sz="6" w:space="0" w:color="auto"/>
              <w:bottom w:val="single" w:sz="6" w:space="0" w:color="auto"/>
              <w:right w:val="single" w:sz="6" w:space="0" w:color="auto"/>
            </w:tcBorders>
            <w:vAlign w:val="center"/>
            <w:hideMark/>
          </w:tcPr>
          <w:p w14:paraId="0772D7B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5BCA621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E2117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682A3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935D54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43410A34"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1314D0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B64BAB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25CE38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091064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6AAF55E"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NR_FDD_FR1_B</w:t>
            </w:r>
          </w:p>
        </w:tc>
        <w:tc>
          <w:tcPr>
            <w:tcW w:w="804" w:type="dxa"/>
            <w:tcBorders>
              <w:top w:val="single" w:sz="6" w:space="0" w:color="auto"/>
              <w:left w:val="single" w:sz="6" w:space="0" w:color="auto"/>
              <w:bottom w:val="single" w:sz="6" w:space="0" w:color="auto"/>
              <w:right w:val="single" w:sz="6" w:space="0" w:color="auto"/>
            </w:tcBorders>
            <w:vAlign w:val="center"/>
            <w:hideMark/>
          </w:tcPr>
          <w:p w14:paraId="6793B85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913CD5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7B9D7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F80BF4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62B6F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214445F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33CAC55"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9AC1B0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A96002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7910135"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0E81FB5"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NR_TDD_FR1_C</w:t>
            </w:r>
          </w:p>
        </w:tc>
        <w:tc>
          <w:tcPr>
            <w:tcW w:w="804" w:type="dxa"/>
            <w:tcBorders>
              <w:top w:val="single" w:sz="6" w:space="0" w:color="auto"/>
              <w:left w:val="single" w:sz="6" w:space="0" w:color="auto"/>
              <w:bottom w:val="single" w:sz="6" w:space="0" w:color="auto"/>
              <w:right w:val="single" w:sz="6" w:space="0" w:color="auto"/>
            </w:tcBorders>
            <w:vAlign w:val="center"/>
            <w:hideMark/>
          </w:tcPr>
          <w:p w14:paraId="641500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4CF6BF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46DB8D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058452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21C725F"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712504F"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149FEF7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6B1AEEC"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9906AA6"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458571E"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C12FAA2"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NR_FDD_FR1_D, NR_TDD_FR1_D</w:t>
            </w:r>
          </w:p>
        </w:tc>
        <w:tc>
          <w:tcPr>
            <w:tcW w:w="804" w:type="dxa"/>
            <w:tcBorders>
              <w:top w:val="single" w:sz="6" w:space="0" w:color="auto"/>
              <w:left w:val="single" w:sz="6" w:space="0" w:color="auto"/>
              <w:bottom w:val="single" w:sz="6" w:space="0" w:color="auto"/>
              <w:right w:val="single" w:sz="6" w:space="0" w:color="auto"/>
            </w:tcBorders>
            <w:vAlign w:val="center"/>
            <w:hideMark/>
          </w:tcPr>
          <w:p w14:paraId="3F25DF6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AF9833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412B78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BCBBC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0B6FED04"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685C73E9"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DD7A3D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4B51BB1"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2F40BB4"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771A6E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E1D7DDD"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NR_FDD_FR1_E, NR_TDD_FR1_E</w:t>
            </w:r>
          </w:p>
        </w:tc>
        <w:tc>
          <w:tcPr>
            <w:tcW w:w="804" w:type="dxa"/>
            <w:tcBorders>
              <w:top w:val="single" w:sz="6" w:space="0" w:color="auto"/>
              <w:left w:val="single" w:sz="6" w:space="0" w:color="auto"/>
              <w:bottom w:val="single" w:sz="6" w:space="0" w:color="auto"/>
              <w:right w:val="single" w:sz="6" w:space="0" w:color="auto"/>
            </w:tcBorders>
            <w:vAlign w:val="center"/>
            <w:hideMark/>
          </w:tcPr>
          <w:p w14:paraId="1C722E6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36AD1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401670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4DA07F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D8EEA8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FE46FF8"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9A85BCD"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AD6B817"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A61246C"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BBF0373"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79F41FCD"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NR_FDD_FR1_F</w:t>
            </w:r>
          </w:p>
        </w:tc>
        <w:tc>
          <w:tcPr>
            <w:tcW w:w="804" w:type="dxa"/>
            <w:tcBorders>
              <w:top w:val="single" w:sz="6" w:space="0" w:color="auto"/>
              <w:left w:val="single" w:sz="6" w:space="0" w:color="auto"/>
              <w:bottom w:val="single" w:sz="6" w:space="0" w:color="auto"/>
              <w:right w:val="single" w:sz="6" w:space="0" w:color="auto"/>
            </w:tcBorders>
            <w:vAlign w:val="center"/>
            <w:hideMark/>
          </w:tcPr>
          <w:p w14:paraId="2574F13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2557FB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510D7E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236DB7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4A8BA4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EC9208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F0C35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381B4B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1FEDCD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96A464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D179B91" w14:textId="77777777" w:rsidR="003E7F79" w:rsidRPr="00FA3886" w:rsidRDefault="003E7F79" w:rsidP="00AE4DC0">
            <w:pPr>
              <w:keepNext/>
              <w:keepLines/>
              <w:spacing w:after="0"/>
              <w:jc w:val="center"/>
              <w:rPr>
                <w:rFonts w:ascii="Arial" w:hAnsi="Arial" w:cs="Arial"/>
                <w:sz w:val="16"/>
                <w:szCs w:val="16"/>
              </w:rPr>
            </w:pPr>
            <w:r>
              <w:rPr>
                <w:rFonts w:ascii="Arial" w:hAnsi="Arial" w:cs="Arial"/>
                <w:sz w:val="16"/>
                <w:szCs w:val="16"/>
                <w:lang w:val="sv-SE"/>
              </w:rPr>
              <w:t>NR_FDD_FR1_G</w:t>
            </w:r>
            <w:r w:rsidRPr="00837887">
              <w:rPr>
                <w:rFonts w:ascii="Arial" w:hAnsi="Arial" w:cs="Arial"/>
                <w:sz w:val="16"/>
                <w:szCs w:val="16"/>
                <w:lang w:val="sv-SE"/>
              </w:rPr>
              <w:t>, NR_TDD_FR1_G</w:t>
            </w:r>
          </w:p>
        </w:tc>
        <w:tc>
          <w:tcPr>
            <w:tcW w:w="804" w:type="dxa"/>
            <w:tcBorders>
              <w:top w:val="single" w:sz="6" w:space="0" w:color="auto"/>
              <w:left w:val="single" w:sz="6" w:space="0" w:color="auto"/>
              <w:bottom w:val="single" w:sz="6" w:space="0" w:color="auto"/>
              <w:right w:val="single" w:sz="6" w:space="0" w:color="auto"/>
            </w:tcBorders>
            <w:vAlign w:val="center"/>
            <w:hideMark/>
          </w:tcPr>
          <w:p w14:paraId="5DB7C7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E7B6058"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E2C01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950325B"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16BBD6E0"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80015BA"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64E8724"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A3529B"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DA4FF0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DD910D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4B685C87"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NR_FDD_FR1_H</w:t>
            </w:r>
          </w:p>
        </w:tc>
        <w:tc>
          <w:tcPr>
            <w:tcW w:w="804" w:type="dxa"/>
            <w:tcBorders>
              <w:top w:val="single" w:sz="6" w:space="0" w:color="auto"/>
              <w:left w:val="single" w:sz="6" w:space="0" w:color="auto"/>
              <w:bottom w:val="single" w:sz="6" w:space="0" w:color="auto"/>
              <w:right w:val="single" w:sz="6" w:space="0" w:color="auto"/>
            </w:tcBorders>
            <w:vAlign w:val="center"/>
            <w:hideMark/>
          </w:tcPr>
          <w:p w14:paraId="7DB27F0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43BF530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DE0412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F2F5AD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D26B58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3F2F05C6"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09FD51D4"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638DDC6"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5EA0D1C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5A9C281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33B9E2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7D9E432"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110074A"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6EF481B7"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10.5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5212F89"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55295D88"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2EF5FE2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2E24E10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B2D1CE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D142868"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695EFA3E"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BB2FBE7"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C76D5E4"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15F840C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FDAE26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D878D48" w14:textId="77777777" w:rsidTr="00AE4DC0">
        <w:trPr>
          <w:jc w:val="center"/>
        </w:trPr>
        <w:tc>
          <w:tcPr>
            <w:tcW w:w="11055" w:type="dxa"/>
            <w:gridSpan w:val="11"/>
            <w:tcBorders>
              <w:top w:val="single" w:sz="6" w:space="0" w:color="auto"/>
              <w:left w:val="single" w:sz="4" w:space="0" w:color="auto"/>
              <w:bottom w:val="single" w:sz="4" w:space="0" w:color="auto"/>
              <w:right w:val="single" w:sz="4" w:space="0" w:color="auto"/>
            </w:tcBorders>
            <w:hideMark/>
          </w:tcPr>
          <w:p w14:paraId="4CBBAC41"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CC12A1"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6DF37C3C" w14:textId="43FCD259"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30F1EA28"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4BB0CAC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8605B15"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03931B3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1443D282" w14:textId="77777777" w:rsidR="003E7F79" w:rsidRPr="00FA3886" w:rsidRDefault="003E7F79" w:rsidP="003E7F79">
      <w:pPr>
        <w:rPr>
          <w:lang w:eastAsia="zh-CN"/>
        </w:rPr>
      </w:pPr>
    </w:p>
    <w:p w14:paraId="08EF866B"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t>: PRS</w:t>
      </w:r>
      <w:r w:rsidRPr="00FA3886">
        <w:rPr>
          <w:lang w:eastAsia="zh-CN"/>
        </w:rPr>
        <w:t>-</w:t>
      </w:r>
      <w:r w:rsidRPr="00FA3886">
        <w:t>RSRP</w:t>
      </w:r>
      <w:r w:rsidRPr="00FA3886">
        <w:rPr>
          <w:lang w:eastAsia="zh-CN"/>
        </w:rPr>
        <w:t xml:space="preserve"> absolute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61108C38"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68046B6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0C98E83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200C426E"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52E03A2D"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7F24B78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A16E1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52093D19"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4779D2A1" w14:textId="01FA6FB3"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Repetition factor</w:t>
            </w:r>
          </w:p>
          <w:p w14:paraId="27924F9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330348CA"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5945353A" w14:textId="77777777" w:rsidTr="00AE4DC0">
        <w:trPr>
          <w:trHeight w:val="742"/>
          <w:jc w:val="center"/>
        </w:trPr>
        <w:tc>
          <w:tcPr>
            <w:tcW w:w="1045" w:type="dxa"/>
            <w:vMerge/>
            <w:tcBorders>
              <w:top w:val="single" w:sz="4" w:space="0" w:color="auto"/>
              <w:left w:val="single" w:sz="4" w:space="0" w:color="auto"/>
              <w:bottom w:val="nil"/>
              <w:right w:val="single" w:sz="6" w:space="0" w:color="auto"/>
            </w:tcBorders>
            <w:vAlign w:val="center"/>
            <w:hideMark/>
          </w:tcPr>
          <w:p w14:paraId="115D2FA9" w14:textId="77777777" w:rsidR="003E7F79" w:rsidRPr="00FA3886" w:rsidRDefault="003E7F79" w:rsidP="00AE4DC0">
            <w:pPr>
              <w:spacing w:after="0"/>
              <w:rPr>
                <w:rFonts w:ascii="Arial" w:hAnsi="Arial"/>
                <w:b/>
                <w:sz w:val="18"/>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3EFA14A0" w14:textId="77777777" w:rsidR="003E7F79" w:rsidRPr="00FA3886" w:rsidRDefault="003E7F79" w:rsidP="00AE4DC0">
            <w:pPr>
              <w:spacing w:after="0"/>
              <w:rPr>
                <w:rFonts w:ascii="Arial" w:hAnsi="Arial"/>
                <w:b/>
                <w:sz w:val="18"/>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1AF61ABD"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6E6C8B9D" w14:textId="77777777" w:rsidR="003E7F79" w:rsidRPr="00FA3886" w:rsidRDefault="003E7F79" w:rsidP="00AE4DC0">
            <w:pPr>
              <w:spacing w:after="0"/>
              <w:rPr>
                <w:rFonts w:ascii="Arial" w:hAnsi="Arial"/>
                <w:b/>
                <w:sz w:val="18"/>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53506C3" w14:textId="77777777" w:rsidR="003E7F79" w:rsidRPr="00FA3886" w:rsidRDefault="003E7F79" w:rsidP="00AE4DC0">
            <w:pPr>
              <w:spacing w:after="0"/>
              <w:rPr>
                <w:rFonts w:ascii="Arial" w:hAnsi="Arial"/>
                <w:b/>
                <w:sz w:val="18"/>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6E51431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3E8720B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6100082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1560F99B" w14:textId="77777777" w:rsidTr="00AE4DC0">
        <w:trPr>
          <w:trHeight w:val="236"/>
          <w:jc w:val="center"/>
        </w:trPr>
        <w:tc>
          <w:tcPr>
            <w:tcW w:w="1045" w:type="dxa"/>
            <w:vMerge w:val="restart"/>
            <w:tcBorders>
              <w:top w:val="single" w:sz="6" w:space="0" w:color="auto"/>
              <w:left w:val="single" w:sz="4" w:space="0" w:color="auto"/>
              <w:bottom w:val="single" w:sz="6" w:space="0" w:color="auto"/>
              <w:right w:val="single" w:sz="6" w:space="0" w:color="auto"/>
            </w:tcBorders>
            <w:vAlign w:val="center"/>
            <w:hideMark/>
          </w:tcPr>
          <w:p w14:paraId="4F17DE5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61B99B8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288F6C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568" w:type="dxa"/>
            <w:vMerge w:val="restart"/>
            <w:tcBorders>
              <w:top w:val="single" w:sz="6" w:space="0" w:color="auto"/>
              <w:left w:val="single" w:sz="6" w:space="0" w:color="auto"/>
              <w:bottom w:val="nil"/>
              <w:right w:val="single" w:sz="6" w:space="0" w:color="auto"/>
            </w:tcBorders>
            <w:vAlign w:val="center"/>
            <w:hideMark/>
          </w:tcPr>
          <w:p w14:paraId="2152510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487" w:type="dxa"/>
            <w:vMerge w:val="restart"/>
            <w:tcBorders>
              <w:top w:val="single" w:sz="6" w:space="0" w:color="auto"/>
              <w:left w:val="single" w:sz="6" w:space="0" w:color="auto"/>
              <w:bottom w:val="nil"/>
              <w:right w:val="single" w:sz="6" w:space="0" w:color="auto"/>
            </w:tcBorders>
            <w:vAlign w:val="center"/>
            <w:hideMark/>
          </w:tcPr>
          <w:p w14:paraId="6DFB7BB1"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63C522B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rPr>
              <w:t>dBm / SCS</w:t>
            </w:r>
            <w:r w:rsidRPr="00FA3886">
              <w:rPr>
                <w:rFonts w:ascii="Arial" w:hAnsi="Arial" w:cs="Arial"/>
                <w:b/>
                <w:sz w:val="18"/>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1CD0E80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0F76DA58" w14:textId="77777777" w:rsidTr="00AE4DC0">
        <w:trPr>
          <w:trHeight w:val="236"/>
          <w:jc w:val="center"/>
        </w:trPr>
        <w:tc>
          <w:tcPr>
            <w:tcW w:w="1045" w:type="dxa"/>
            <w:vMerge/>
            <w:tcBorders>
              <w:top w:val="single" w:sz="6" w:space="0" w:color="auto"/>
              <w:left w:val="single" w:sz="4" w:space="0" w:color="auto"/>
              <w:bottom w:val="single" w:sz="6" w:space="0" w:color="auto"/>
              <w:right w:val="single" w:sz="6" w:space="0" w:color="auto"/>
            </w:tcBorders>
            <w:vAlign w:val="center"/>
            <w:hideMark/>
          </w:tcPr>
          <w:p w14:paraId="44546C3A" w14:textId="77777777" w:rsidR="003E7F79" w:rsidRPr="00FA3886" w:rsidRDefault="003E7F79" w:rsidP="00AE4DC0">
            <w:pPr>
              <w:spacing w:after="0"/>
              <w:rPr>
                <w:rFonts w:ascii="Arial" w:hAnsi="Arial"/>
                <w:b/>
                <w:sz w:val="18"/>
              </w:rPr>
            </w:pPr>
          </w:p>
        </w:tc>
        <w:tc>
          <w:tcPr>
            <w:tcW w:w="1048" w:type="dxa"/>
            <w:vMerge/>
            <w:tcBorders>
              <w:top w:val="single" w:sz="6" w:space="0" w:color="auto"/>
              <w:left w:val="single" w:sz="4" w:space="0" w:color="auto"/>
              <w:bottom w:val="nil"/>
              <w:right w:val="single" w:sz="6" w:space="0" w:color="auto"/>
            </w:tcBorders>
            <w:vAlign w:val="center"/>
            <w:hideMark/>
          </w:tcPr>
          <w:p w14:paraId="75C8BA65" w14:textId="77777777" w:rsidR="003E7F79" w:rsidRPr="00FA3886" w:rsidRDefault="003E7F79" w:rsidP="00AE4DC0">
            <w:pPr>
              <w:spacing w:after="0"/>
              <w:rPr>
                <w:rFonts w:ascii="Arial" w:hAnsi="Arial"/>
                <w:b/>
                <w:sz w:val="18"/>
              </w:rPr>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30A39FEA"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103AAB27" w14:textId="77777777" w:rsidR="003E7F79" w:rsidRPr="00FA3886" w:rsidRDefault="003E7F79" w:rsidP="00AE4DC0">
            <w:pPr>
              <w:spacing w:after="0"/>
              <w:rPr>
                <w:rFonts w:ascii="Arial" w:hAnsi="Arial"/>
                <w:b/>
                <w:sz w:val="18"/>
              </w:rPr>
            </w:pPr>
          </w:p>
        </w:tc>
        <w:tc>
          <w:tcPr>
            <w:tcW w:w="1487" w:type="dxa"/>
            <w:vMerge/>
            <w:tcBorders>
              <w:top w:val="single" w:sz="6" w:space="0" w:color="auto"/>
              <w:left w:val="single" w:sz="6" w:space="0" w:color="auto"/>
              <w:bottom w:val="nil"/>
              <w:right w:val="single" w:sz="6" w:space="0" w:color="auto"/>
            </w:tcBorders>
            <w:vAlign w:val="center"/>
            <w:hideMark/>
          </w:tcPr>
          <w:p w14:paraId="35C4B429" w14:textId="77777777" w:rsidR="003E7F79" w:rsidRPr="00FA3886" w:rsidRDefault="003E7F79" w:rsidP="00AE4DC0">
            <w:pPr>
              <w:spacing w:after="0"/>
              <w:rPr>
                <w:rFonts w:ascii="Arial" w:hAnsi="Arial"/>
                <w:b/>
                <w:sz w:val="18"/>
                <w:lang w:eastAsia="zh-CN"/>
              </w:rPr>
            </w:pPr>
          </w:p>
        </w:tc>
        <w:tc>
          <w:tcPr>
            <w:tcW w:w="1260" w:type="dxa"/>
            <w:tcBorders>
              <w:top w:val="single" w:sz="6" w:space="0" w:color="auto"/>
              <w:left w:val="single" w:sz="6" w:space="0" w:color="auto"/>
              <w:bottom w:val="nil"/>
              <w:right w:val="single" w:sz="6" w:space="0" w:color="auto"/>
            </w:tcBorders>
            <w:vAlign w:val="center"/>
            <w:hideMark/>
          </w:tcPr>
          <w:p w14:paraId="56405D3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120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60" w:type="dxa"/>
            <w:tcBorders>
              <w:top w:val="single" w:sz="6" w:space="0" w:color="auto"/>
              <w:left w:val="single" w:sz="6" w:space="0" w:color="auto"/>
              <w:bottom w:val="nil"/>
              <w:right w:val="single" w:sz="4" w:space="0" w:color="auto"/>
            </w:tcBorders>
            <w:vAlign w:val="center"/>
            <w:hideMark/>
          </w:tcPr>
          <w:p w14:paraId="7E43E18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0D304294" w14:textId="77777777" w:rsidR="003E7F79" w:rsidRPr="00FA3886" w:rsidRDefault="003E7F79" w:rsidP="00AE4DC0">
            <w:pPr>
              <w:spacing w:after="0"/>
              <w:rPr>
                <w:rFonts w:ascii="Arial" w:hAnsi="Arial"/>
                <w:b/>
                <w:sz w:val="18"/>
              </w:rPr>
            </w:pPr>
          </w:p>
        </w:tc>
      </w:tr>
      <w:tr w:rsidR="003E7F79" w:rsidRPr="00FA3886" w14:paraId="0A46810D" w14:textId="77777777" w:rsidTr="00AE4DC0">
        <w:trPr>
          <w:trHeight w:val="226"/>
          <w:jc w:val="center"/>
        </w:trPr>
        <w:tc>
          <w:tcPr>
            <w:tcW w:w="1045" w:type="dxa"/>
            <w:tcBorders>
              <w:top w:val="single" w:sz="6" w:space="0" w:color="auto"/>
              <w:left w:val="single" w:sz="6" w:space="0" w:color="auto"/>
              <w:bottom w:val="nil"/>
              <w:right w:val="single" w:sz="6" w:space="0" w:color="auto"/>
            </w:tcBorders>
            <w:vAlign w:val="center"/>
            <w:hideMark/>
          </w:tcPr>
          <w:p w14:paraId="5DA32CBF" w14:textId="77777777" w:rsidR="003E7F79" w:rsidRPr="00FA3886" w:rsidRDefault="003E7F79" w:rsidP="00AE4DC0">
            <w:pPr>
              <w:pStyle w:val="TAC"/>
              <w:rPr>
                <w:lang w:eastAsia="zh-CN"/>
              </w:rPr>
            </w:pPr>
            <w:r w:rsidRPr="00FA3886">
              <w:rPr>
                <w:rFonts w:cs="Calibri"/>
              </w:rPr>
              <w:lastRenderedPageBreak/>
              <w:t>±</w:t>
            </w:r>
            <w:r w:rsidRPr="00FA3886">
              <w:rPr>
                <w:lang w:eastAsia="zh-CN"/>
              </w:rPr>
              <w:t>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57F87FDD" w14:textId="77777777" w:rsidR="003E7F79" w:rsidRPr="00FA3886" w:rsidRDefault="003E7F79" w:rsidP="00AE4DC0">
            <w:pPr>
              <w:pStyle w:val="TAC"/>
              <w:rPr>
                <w:lang w:eastAsia="zh-CN"/>
              </w:rPr>
            </w:pPr>
            <w:r w:rsidRPr="00FA3886">
              <w:rPr>
                <w:rFonts w:cs="Calibri"/>
              </w:rPr>
              <w:t>±</w:t>
            </w:r>
            <w:r w:rsidRPr="00FA3886">
              <w:rPr>
                <w:lang w:eastAsia="zh-CN"/>
              </w:rPr>
              <w:t>8</w:t>
            </w:r>
          </w:p>
        </w:tc>
        <w:tc>
          <w:tcPr>
            <w:tcW w:w="907" w:type="dxa"/>
            <w:tcBorders>
              <w:top w:val="single" w:sz="6" w:space="0" w:color="auto"/>
              <w:left w:val="single" w:sz="6" w:space="0" w:color="auto"/>
              <w:bottom w:val="single" w:sz="6" w:space="0" w:color="auto"/>
              <w:right w:val="single" w:sz="6" w:space="0" w:color="auto"/>
            </w:tcBorders>
            <w:hideMark/>
          </w:tcPr>
          <w:p w14:paraId="734E3160"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19C925E4" w14:textId="77777777" w:rsidR="003E7F79" w:rsidRPr="00FA3886" w:rsidRDefault="003E7F79" w:rsidP="00AE4DC0">
            <w:pPr>
              <w:pStyle w:val="TAC"/>
              <w:rPr>
                <w:lang w:eastAsia="zh-CN"/>
              </w:rPr>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54BF529A"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4AD0AF5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 xml:space="preserve">RP in </w:t>
            </w:r>
            <w:r>
              <w:rPr>
                <w:rFonts w:ascii="Arial" w:hAnsi="Arial" w:cs="Arial" w:hint="eastAsia"/>
                <w:sz w:val="18"/>
                <w:lang w:eastAsia="zh-CN"/>
              </w:rPr>
              <w:t xml:space="preserve">TS 38.133 </w:t>
            </w:r>
            <w:r w:rsidRPr="00FA3886">
              <w:rPr>
                <w:rFonts w:ascii="Arial" w:hAnsi="Arial" w:cs="Arial"/>
                <w:sz w:val="18"/>
              </w:rPr>
              <w:t>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42E29A4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FD1784D"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4DD1739D"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774D2819"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11.5</w:t>
            </w:r>
          </w:p>
        </w:tc>
        <w:tc>
          <w:tcPr>
            <w:tcW w:w="907" w:type="dxa"/>
            <w:vMerge w:val="restart"/>
            <w:tcBorders>
              <w:top w:val="single" w:sz="6" w:space="0" w:color="auto"/>
              <w:left w:val="single" w:sz="6" w:space="0" w:color="auto"/>
              <w:bottom w:val="single" w:sz="6" w:space="0" w:color="auto"/>
              <w:right w:val="single" w:sz="6" w:space="0" w:color="auto"/>
            </w:tcBorders>
            <w:hideMark/>
          </w:tcPr>
          <w:p w14:paraId="66082DA8"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62CC797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595DD37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7F85EC9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EEE02FE"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3201051B"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C2D9C32"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2CCE1DA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7A537FE1"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705DC522"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860A6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90B93B2"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5BF57F2C"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741C9D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 xml:space="preserve">or DL-AoD </w:t>
            </w:r>
            <w:r w:rsidRPr="00FA3886">
              <w:rPr>
                <w:rFonts w:ascii="Arial" w:hAnsi="Arial" w:cs="v4.2.0"/>
                <w:sz w:val="18"/>
              </w:rPr>
              <w:t>assistance data defined in [</w:t>
            </w:r>
            <w:r>
              <w:rPr>
                <w:rFonts w:ascii="Arial" w:hAnsi="Arial" w:cs="v4.2.0" w:hint="eastAsia"/>
                <w:sz w:val="18"/>
                <w:lang w:eastAsia="zh-CN"/>
              </w:rPr>
              <w:t>49</w:t>
            </w:r>
            <w:r w:rsidRPr="00FA3886">
              <w:rPr>
                <w:rFonts w:ascii="Arial" w:hAnsi="Arial" w:cs="v4.2.0"/>
                <w:sz w:val="18"/>
              </w:rPr>
              <w:t>].</w:t>
            </w:r>
          </w:p>
          <w:p w14:paraId="08E4E48D" w14:textId="1962B37A"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5020A43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0F48347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601156FA"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44292E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76813C4D" w14:textId="77777777" w:rsidR="005B2C68" w:rsidRPr="00374636" w:rsidRDefault="005B2C68" w:rsidP="005B2C68">
      <w:pPr>
        <w:rPr>
          <w:rFonts w:eastAsiaTheme="minorEastAsia"/>
          <w:lang w:eastAsia="zh-CN"/>
        </w:rPr>
      </w:pPr>
    </w:p>
    <w:p w14:paraId="56F33A60" w14:textId="4355A318" w:rsidR="005B2C68" w:rsidRPr="00374636" w:rsidRDefault="005B2C68" w:rsidP="005B2C68">
      <w:pPr>
        <w:rPr>
          <w:rFonts w:eastAsiaTheme="minorEastAsia"/>
          <w:lang w:eastAsia="zh-CN"/>
        </w:rPr>
      </w:pPr>
      <w:r w:rsidRPr="00374636">
        <w:rPr>
          <w:rFonts w:eastAsiaTheme="minorEastAsia"/>
        </w:rPr>
        <w:t xml:space="preserve">The relative </w:t>
      </w:r>
      <w:r w:rsidRPr="00374636">
        <w:rPr>
          <w:rFonts w:eastAsiaTheme="minorEastAsia"/>
          <w:lang w:eastAsia="zh-CN"/>
        </w:rPr>
        <w:t>PRS-RSRP</w:t>
      </w:r>
      <w:r w:rsidR="00CF3D0F" w:rsidRPr="00CF3D0F">
        <w:rPr>
          <w:rFonts w:eastAsiaTheme="minorEastAsia"/>
          <w:lang w:eastAsia="zh-CN"/>
        </w:rPr>
        <w:t xml:space="preserve"> accuracy</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3CC1079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DB1A689" w14:textId="544BF9D3"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234ED261"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vAlign w:val="center"/>
          </w:tcPr>
          <w:p w14:paraId="773F790D"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right w:val="single" w:sz="6" w:space="0" w:color="auto"/>
            </w:tcBorders>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dBm/BW</w:t>
            </w:r>
            <w:r w:rsidRPr="00374636">
              <w:rPr>
                <w:vertAlign w:val="subscript"/>
              </w:rPr>
              <w:t>Channel</w:t>
            </w:r>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7" w:name="OLE_LINK15"/>
            <w:bookmarkStart w:id="538" w:name="OLE_LINK14"/>
            <w:r w:rsidRPr="00374636">
              <w:rPr>
                <w:rFonts w:ascii="Arial" w:hAnsi="Arial" w:cs="Arial"/>
                <w:sz w:val="18"/>
                <w:lang w:eastAsia="zh-CN"/>
              </w:rPr>
              <w:t>±6.5</w:t>
            </w:r>
            <w:bookmarkEnd w:id="537"/>
            <w:bookmarkEnd w:id="538"/>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1B93DF2" w14:textId="449FFE39"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A5C5F6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6E84E264" w14:textId="74C3CAF3" w:rsidR="005B2C68" w:rsidRPr="00374636" w:rsidRDefault="003E7F79" w:rsidP="003E7F79">
      <w:pPr>
        <w:ind w:left="568" w:hanging="284"/>
      </w:pPr>
      <w:r>
        <w:t>UE does not support positioning measurements with reduced number of samples, or LMF does not indicate UE to perform positioning measurements with reduced number of samples</w:t>
      </w:r>
    </w:p>
    <w:p w14:paraId="7AEE0FA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vAlign w:val="center"/>
          </w:tcPr>
          <w:p w14:paraId="242B7B3F"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vAlign w:val="center"/>
          </w:tcPr>
          <w:p w14:paraId="39381CD5" w14:textId="77777777" w:rsidR="005B2C68" w:rsidRPr="00374636" w:rsidRDefault="005B2C68" w:rsidP="001C4517">
            <w:pPr>
              <w:pStyle w:val="TAH"/>
            </w:pPr>
            <w:r w:rsidRPr="00374636">
              <w:t>dBm/BW</w:t>
            </w:r>
            <w:r w:rsidRPr="00374636">
              <w:rPr>
                <w:vertAlign w:val="subscript"/>
              </w:rPr>
              <w:t>Channel</w:t>
            </w:r>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8F096C1" w14:textId="589FB696"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0B14470D" w14:textId="77777777" w:rsidR="003E7F79" w:rsidRDefault="003E7F79" w:rsidP="003E7F79">
      <w:pPr>
        <w:rPr>
          <w:lang w:eastAsia="zh-CN"/>
        </w:rPr>
      </w:pPr>
    </w:p>
    <w:p w14:paraId="23F67FB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566966">
        <w:rPr>
          <w:rFonts w:cs="v4.2.0"/>
        </w:rPr>
        <w:t>4.16.5-</w:t>
      </w:r>
      <w:r>
        <w:rPr>
          <w:rFonts w:cs="v4.2.0" w:hint="eastAsia"/>
          <w:lang w:eastAsia="zh-CN"/>
        </w:rPr>
        <w:t>5</w:t>
      </w:r>
      <w:r w:rsidRPr="00FA3886">
        <w:rPr>
          <w:rFonts w:cs="v4.2.0"/>
          <w:lang w:eastAsia="zh-CN"/>
        </w:rPr>
        <w:t xml:space="preserve"> </w:t>
      </w:r>
      <w:r w:rsidRPr="00FA3886">
        <w:rPr>
          <w:rFonts w:cs="v4.2.0"/>
        </w:rPr>
        <w:t>are valid under the following conditions:</w:t>
      </w:r>
    </w:p>
    <w:p w14:paraId="428F2A1C"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94F53B6"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434B10EF"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1D573EC" w14:textId="77777777" w:rsidR="003E7F79" w:rsidRPr="00FA3886" w:rsidRDefault="003E7F79" w:rsidP="003E7F79">
      <w:pPr>
        <w:pStyle w:val="B10"/>
        <w:rPr>
          <w:rFonts w:cs="v4.2.0"/>
        </w:rPr>
      </w:pPr>
      <w:r w:rsidRPr="00FA3886">
        <w:t>-</w:t>
      </w:r>
      <w:r w:rsidRPr="00FA3886">
        <w:tab/>
        <w:t>AWGN channel</w:t>
      </w:r>
    </w:p>
    <w:p w14:paraId="64CCE911"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734021">
        <w:rPr>
          <w:rFonts w:cs="v4.2.0"/>
        </w:rPr>
        <w:t>4.16.5-</w:t>
      </w:r>
      <w:r>
        <w:rPr>
          <w:rFonts w:cs="v4.2.0" w:hint="eastAsia"/>
          <w:lang w:eastAsia="zh-CN"/>
        </w:rPr>
        <w:t>6</w:t>
      </w:r>
      <w:r w:rsidRPr="00FA3886">
        <w:rPr>
          <w:rFonts w:cs="v4.2.0"/>
          <w:lang w:eastAsia="zh-CN"/>
        </w:rPr>
        <w:t xml:space="preserve"> </w:t>
      </w:r>
      <w:r w:rsidRPr="00FA3886">
        <w:rPr>
          <w:rFonts w:cs="v4.2.0"/>
        </w:rPr>
        <w:t>are valid under the following conditions:</w:t>
      </w:r>
    </w:p>
    <w:p w14:paraId="241624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0773EAD"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79AC2246"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A5CA07C" w14:textId="5E38BD46" w:rsidR="003E7F79" w:rsidRPr="003E7F79" w:rsidRDefault="003E7F79" w:rsidP="003E7F79">
      <w:pPr>
        <w:pStyle w:val="B10"/>
      </w:pPr>
      <w:r w:rsidRPr="00FA3886">
        <w:t>-</w:t>
      </w:r>
      <w:r w:rsidRPr="00FA3886">
        <w:tab/>
        <w:t>AWGN channel</w:t>
      </w:r>
    </w:p>
    <w:p w14:paraId="7E85945A"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5</w:t>
      </w:r>
      <w:r w:rsidRPr="00FA3886">
        <w:t>: PRS</w:t>
      </w:r>
      <w:r w:rsidRPr="00FA3886">
        <w:rPr>
          <w:lang w:eastAsia="zh-CN"/>
        </w:rPr>
        <w:t>-</w:t>
      </w:r>
      <w:r w:rsidRPr="00FA3886">
        <w:t xml:space="preserve">RSRP </w:t>
      </w:r>
      <w:r w:rsidRPr="00FA3886">
        <w:rPr>
          <w:lang w:eastAsia="zh-CN"/>
        </w:rPr>
        <w:t xml:space="preserve">relative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992"/>
        <w:gridCol w:w="1134"/>
        <w:gridCol w:w="1071"/>
        <w:gridCol w:w="1197"/>
      </w:tblGrid>
      <w:tr w:rsidR="003E7F79" w:rsidRPr="00FA3886" w14:paraId="00491CB6"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659942B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8"/>
            <w:tcBorders>
              <w:top w:val="single" w:sz="4" w:space="0" w:color="auto"/>
              <w:left w:val="single" w:sz="4" w:space="0" w:color="auto"/>
              <w:bottom w:val="single" w:sz="6" w:space="0" w:color="auto"/>
              <w:right w:val="single" w:sz="4" w:space="0" w:color="auto"/>
            </w:tcBorders>
            <w:vAlign w:val="center"/>
            <w:hideMark/>
          </w:tcPr>
          <w:p w14:paraId="43A0863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D2306BA"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0FDF1ED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7DAF5587"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4A711D6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7082B48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6154F915"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13E48AA6"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41A7CAF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2802965B"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23C5FDF7"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7DACB1E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65314467"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2E1A15D6"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39C4743B"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40ABCBD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3"/>
            <w:tcBorders>
              <w:top w:val="single" w:sz="6" w:space="0" w:color="auto"/>
              <w:left w:val="single" w:sz="6" w:space="0" w:color="auto"/>
              <w:bottom w:val="nil"/>
              <w:right w:val="single" w:sz="6" w:space="0" w:color="auto"/>
            </w:tcBorders>
            <w:vAlign w:val="center"/>
            <w:hideMark/>
          </w:tcPr>
          <w:p w14:paraId="19B7806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2FC5909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49499C6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5FF8C09"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064EE09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1B0B289F"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62229D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7ABDA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6FA63F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5ED967C6" w14:textId="77777777" w:rsidR="003E7F79" w:rsidRPr="00FA3886" w:rsidRDefault="003E7F79" w:rsidP="00AE4DC0">
            <w:pPr>
              <w:keepNext/>
              <w:keepLines/>
              <w:spacing w:after="0"/>
              <w:jc w:val="center"/>
              <w:rPr>
                <w:rFonts w:ascii="Arial" w:hAnsi="Arial" w:cs="Arial"/>
                <w:b/>
                <w:sz w:val="18"/>
              </w:rPr>
            </w:pPr>
          </w:p>
        </w:tc>
        <w:tc>
          <w:tcPr>
            <w:tcW w:w="3197" w:type="dxa"/>
            <w:gridSpan w:val="3"/>
            <w:tcBorders>
              <w:top w:val="single" w:sz="6" w:space="0" w:color="auto"/>
              <w:left w:val="single" w:sz="6" w:space="0" w:color="auto"/>
              <w:bottom w:val="single" w:sz="6" w:space="0" w:color="auto"/>
              <w:right w:val="single" w:sz="6" w:space="0" w:color="auto"/>
            </w:tcBorders>
            <w:vAlign w:val="center"/>
            <w:hideMark/>
          </w:tcPr>
          <w:p w14:paraId="556EF27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C59A44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51274014"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27AC0C1D"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E597C05"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9F78A3C"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87EDF09"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63F41CC"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03CC0DAC" w14:textId="77777777" w:rsidR="003E7F79" w:rsidRPr="00FA3886" w:rsidRDefault="003E7F79" w:rsidP="00AE4DC0">
            <w:pPr>
              <w:spacing w:after="0"/>
              <w:rPr>
                <w:rFonts w:ascii="Arial" w:hAnsi="Arial"/>
                <w:b/>
                <w:sz w:val="18"/>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46353BC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4409C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071" w:type="dxa"/>
            <w:tcBorders>
              <w:top w:val="nil"/>
              <w:left w:val="single" w:sz="6" w:space="0" w:color="auto"/>
              <w:bottom w:val="single" w:sz="6" w:space="0" w:color="auto"/>
              <w:right w:val="single" w:sz="6" w:space="0" w:color="auto"/>
            </w:tcBorders>
            <w:hideMark/>
          </w:tcPr>
          <w:p w14:paraId="6437FD1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52F66255" w14:textId="77777777" w:rsidR="003E7F79" w:rsidRPr="00FA3886" w:rsidRDefault="003E7F79" w:rsidP="00AE4DC0">
            <w:pPr>
              <w:spacing w:after="0"/>
              <w:rPr>
                <w:rFonts w:ascii="Arial" w:hAnsi="Arial"/>
                <w:b/>
                <w:sz w:val="18"/>
              </w:rPr>
            </w:pPr>
          </w:p>
        </w:tc>
      </w:tr>
      <w:tr w:rsidR="003E7F79" w:rsidRPr="00FA3886" w14:paraId="4060B430" w14:textId="77777777" w:rsidTr="00AE4DC0">
        <w:trPr>
          <w:trHeight w:val="37"/>
          <w:jc w:val="center"/>
        </w:trPr>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69D21A00" w14:textId="77777777" w:rsidR="003E7F79" w:rsidRPr="00FA3886" w:rsidRDefault="003E7F79" w:rsidP="00AE4DC0">
            <w:pPr>
              <w:pStyle w:val="TAC"/>
              <w:rPr>
                <w:lang w:eastAsia="zh-CN"/>
              </w:rPr>
            </w:pPr>
            <w:r w:rsidRPr="00FA3886">
              <w:rPr>
                <w:rFonts w:hint="eastAsia"/>
                <w:lang w:eastAsia="zh-CN"/>
              </w:rPr>
              <w:t>±</w:t>
            </w:r>
            <w:r>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3C3C70EE"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5C528C2"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7B99390"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155EC32C"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4" w:space="0" w:color="auto"/>
            </w:tcBorders>
            <w:vAlign w:val="center"/>
            <w:hideMark/>
          </w:tcPr>
          <w:p w14:paraId="6F7229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992" w:type="dxa"/>
            <w:tcBorders>
              <w:top w:val="single" w:sz="6" w:space="0" w:color="auto"/>
              <w:left w:val="single" w:sz="6" w:space="0" w:color="auto"/>
              <w:bottom w:val="single" w:sz="6" w:space="0" w:color="auto"/>
              <w:right w:val="single" w:sz="4" w:space="0" w:color="auto"/>
            </w:tcBorders>
            <w:vAlign w:val="center"/>
            <w:hideMark/>
          </w:tcPr>
          <w:p w14:paraId="09BD6DB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327ACC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41BFB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0999E7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EE69CF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8ED6C6E"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7658D6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ED9EC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FF0F84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A71C0C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8FDEF0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NR_FDD_FR1_B</w:t>
            </w:r>
          </w:p>
        </w:tc>
        <w:tc>
          <w:tcPr>
            <w:tcW w:w="992" w:type="dxa"/>
            <w:tcBorders>
              <w:top w:val="single" w:sz="6" w:space="0" w:color="auto"/>
              <w:left w:val="single" w:sz="6" w:space="0" w:color="auto"/>
              <w:bottom w:val="single" w:sz="6" w:space="0" w:color="auto"/>
              <w:right w:val="single" w:sz="4" w:space="0" w:color="auto"/>
            </w:tcBorders>
            <w:vAlign w:val="center"/>
            <w:hideMark/>
          </w:tcPr>
          <w:p w14:paraId="40C7E43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F8BEC6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5F7EE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378086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3ADD4F"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3020E29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8A15E1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1A2C09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BC42C6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FE8AF21"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4C936FE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NR_TDD_FR1_C</w:t>
            </w:r>
          </w:p>
        </w:tc>
        <w:tc>
          <w:tcPr>
            <w:tcW w:w="992" w:type="dxa"/>
            <w:tcBorders>
              <w:top w:val="single" w:sz="6" w:space="0" w:color="auto"/>
              <w:left w:val="single" w:sz="6" w:space="0" w:color="auto"/>
              <w:bottom w:val="single" w:sz="6" w:space="0" w:color="auto"/>
              <w:right w:val="single" w:sz="4" w:space="0" w:color="auto"/>
            </w:tcBorders>
            <w:vAlign w:val="center"/>
            <w:hideMark/>
          </w:tcPr>
          <w:p w14:paraId="4F391F4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D71B44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1D8DD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ED8261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79A802D"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7E48F12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F58034A"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E83089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3EE9455"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2BD28F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5DD96C63"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NR_FDD_FR1_D, NR_TDD_FR1_D</w:t>
            </w:r>
          </w:p>
        </w:tc>
        <w:tc>
          <w:tcPr>
            <w:tcW w:w="992" w:type="dxa"/>
            <w:tcBorders>
              <w:top w:val="single" w:sz="6" w:space="0" w:color="auto"/>
              <w:left w:val="single" w:sz="6" w:space="0" w:color="auto"/>
              <w:bottom w:val="single" w:sz="6" w:space="0" w:color="auto"/>
              <w:right w:val="single" w:sz="4" w:space="0" w:color="auto"/>
            </w:tcBorders>
            <w:vAlign w:val="center"/>
            <w:hideMark/>
          </w:tcPr>
          <w:p w14:paraId="791FF81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A7D7A4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1AC99DD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3B8E79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7095FBB"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D3407C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01B377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F2A649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861780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E45985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EF2944D"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NR_FDD_FR1_E, NR_TDD_FR1_E</w:t>
            </w:r>
          </w:p>
        </w:tc>
        <w:tc>
          <w:tcPr>
            <w:tcW w:w="992" w:type="dxa"/>
            <w:tcBorders>
              <w:top w:val="single" w:sz="6" w:space="0" w:color="auto"/>
              <w:left w:val="single" w:sz="6" w:space="0" w:color="auto"/>
              <w:bottom w:val="single" w:sz="6" w:space="0" w:color="auto"/>
              <w:right w:val="single" w:sz="4" w:space="0" w:color="auto"/>
            </w:tcBorders>
            <w:vAlign w:val="center"/>
            <w:hideMark/>
          </w:tcPr>
          <w:p w14:paraId="6B3045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5E6751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5270BD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5FDDCB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CE80D8A"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DAA3717"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61042FF"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8E7221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613334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9A2243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C546F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NR_FDD_FR1_F</w:t>
            </w:r>
          </w:p>
        </w:tc>
        <w:tc>
          <w:tcPr>
            <w:tcW w:w="992" w:type="dxa"/>
            <w:tcBorders>
              <w:top w:val="single" w:sz="6" w:space="0" w:color="auto"/>
              <w:left w:val="single" w:sz="6" w:space="0" w:color="auto"/>
              <w:bottom w:val="single" w:sz="6" w:space="0" w:color="auto"/>
              <w:right w:val="single" w:sz="4" w:space="0" w:color="auto"/>
            </w:tcBorders>
            <w:vAlign w:val="center"/>
            <w:hideMark/>
          </w:tcPr>
          <w:p w14:paraId="0E53F38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5B293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D09ED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469763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B2D7EDC"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1D5C5BE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B3D53D9"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AC6A3D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189553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C95EEA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1EF22D54" w14:textId="77777777" w:rsidR="003E7F79" w:rsidRPr="00FA3886" w:rsidRDefault="003E7F79" w:rsidP="00AE4DC0">
            <w:pPr>
              <w:keepNext/>
              <w:keepLines/>
              <w:spacing w:after="0"/>
              <w:jc w:val="center"/>
              <w:rPr>
                <w:rFonts w:ascii="Arial" w:hAnsi="Arial" w:cs="Arial"/>
                <w:sz w:val="18"/>
              </w:rPr>
            </w:pPr>
            <w:r>
              <w:rPr>
                <w:rFonts w:ascii="Arial" w:hAnsi="Arial" w:cs="Arial"/>
                <w:sz w:val="16"/>
                <w:szCs w:val="16"/>
                <w:lang w:val="sv-SE"/>
              </w:rPr>
              <w:t>NR_FDD_FR1_G</w:t>
            </w:r>
            <w:r w:rsidRPr="00837887">
              <w:rPr>
                <w:rFonts w:ascii="Arial" w:hAnsi="Arial" w:cs="Arial"/>
                <w:sz w:val="16"/>
                <w:szCs w:val="16"/>
                <w:lang w:val="sv-SE"/>
              </w:rPr>
              <w:t>, NR_TDD_FR1_G</w:t>
            </w:r>
          </w:p>
        </w:tc>
        <w:tc>
          <w:tcPr>
            <w:tcW w:w="992" w:type="dxa"/>
            <w:tcBorders>
              <w:top w:val="single" w:sz="6" w:space="0" w:color="auto"/>
              <w:left w:val="single" w:sz="6" w:space="0" w:color="auto"/>
              <w:bottom w:val="single" w:sz="6" w:space="0" w:color="auto"/>
              <w:right w:val="single" w:sz="4" w:space="0" w:color="auto"/>
            </w:tcBorders>
            <w:vAlign w:val="center"/>
            <w:hideMark/>
          </w:tcPr>
          <w:p w14:paraId="4BC1B845"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34" w:type="dxa"/>
            <w:tcBorders>
              <w:top w:val="single" w:sz="6" w:space="0" w:color="auto"/>
              <w:left w:val="single" w:sz="6" w:space="0" w:color="auto"/>
              <w:bottom w:val="single" w:sz="6" w:space="0" w:color="auto"/>
              <w:right w:val="single" w:sz="4" w:space="0" w:color="auto"/>
            </w:tcBorders>
            <w:vAlign w:val="center"/>
            <w:hideMark/>
          </w:tcPr>
          <w:p w14:paraId="61C7173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DD28541"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004ED42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4773B96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4B689B9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7258D4E"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6AAAB93"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C84EFC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2EEB8A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0B2E839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NR_FDD_FR1_H</w:t>
            </w:r>
          </w:p>
        </w:tc>
        <w:tc>
          <w:tcPr>
            <w:tcW w:w="992" w:type="dxa"/>
            <w:tcBorders>
              <w:top w:val="single" w:sz="6" w:space="0" w:color="auto"/>
              <w:left w:val="single" w:sz="6" w:space="0" w:color="auto"/>
              <w:bottom w:val="single" w:sz="6" w:space="0" w:color="auto"/>
              <w:right w:val="single" w:sz="4" w:space="0" w:color="auto"/>
            </w:tcBorders>
            <w:vAlign w:val="center"/>
            <w:hideMark/>
          </w:tcPr>
          <w:p w14:paraId="127BC03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0895E2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0ED36F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7634C5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1FC83FF"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D9CBFE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hideMark/>
          </w:tcPr>
          <w:p w14:paraId="417A8A5C"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11.0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51AC0EB"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3E67B48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52</w:t>
            </w:r>
          </w:p>
        </w:tc>
        <w:tc>
          <w:tcPr>
            <w:tcW w:w="1178" w:type="dxa"/>
            <w:tcBorders>
              <w:top w:val="single" w:sz="6" w:space="0" w:color="auto"/>
              <w:left w:val="single" w:sz="6" w:space="0" w:color="auto"/>
              <w:bottom w:val="single" w:sz="6" w:space="0" w:color="auto"/>
              <w:right w:val="single" w:sz="6" w:space="0" w:color="auto"/>
            </w:tcBorders>
            <w:hideMark/>
          </w:tcPr>
          <w:p w14:paraId="2B84E7D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4BE42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3AA92C8"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F609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965" w:type="dxa"/>
            <w:tcBorders>
              <w:top w:val="single" w:sz="4" w:space="0" w:color="auto"/>
              <w:left w:val="single" w:sz="4" w:space="0" w:color="auto"/>
              <w:bottom w:val="single" w:sz="4" w:space="0" w:color="auto"/>
              <w:right w:val="single" w:sz="4" w:space="0" w:color="auto"/>
            </w:tcBorders>
            <w:vAlign w:val="center"/>
            <w:hideMark/>
          </w:tcPr>
          <w:p w14:paraId="78D232D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8.0</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2F4DB5D"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76904B6F"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18AADA9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6D8F75E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48D9F49"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1CDCC5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hideMark/>
          </w:tcPr>
          <w:p w14:paraId="3F23E1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E981734"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0BBF1649"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3CC6B3A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DE7E6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7EE0859C" w14:textId="77777777" w:rsidTr="00AE4DC0">
        <w:trPr>
          <w:jc w:val="center"/>
        </w:trPr>
        <w:tc>
          <w:tcPr>
            <w:tcW w:w="11055" w:type="dxa"/>
            <w:gridSpan w:val="10"/>
            <w:tcBorders>
              <w:top w:val="single" w:sz="6" w:space="0" w:color="auto"/>
              <w:left w:val="single" w:sz="4" w:space="0" w:color="auto"/>
              <w:bottom w:val="single" w:sz="4" w:space="0" w:color="auto"/>
              <w:right w:val="single" w:sz="4" w:space="0" w:color="auto"/>
            </w:tcBorders>
            <w:hideMark/>
          </w:tcPr>
          <w:p w14:paraId="38248D6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6D52B3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18CEE000" w14:textId="6C4D2424"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The same bands and the same Io conditions for each band apply for this requirement as for the corresponding requirement with the PRS bandwidth ≥</w:t>
            </w:r>
            <w:r w:rsidRPr="00FA3886">
              <w:rPr>
                <w:rFonts w:ascii="Arial" w:hAnsi="Arial" w:cs="Arial"/>
                <w:sz w:val="18"/>
                <w:lang w:eastAsia="zh-CN"/>
              </w:rPr>
              <w:t xml:space="preserve"> 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53742EC0"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B3251EB"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447D79DD"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CB8F6CB"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0672B6E6" w14:textId="77777777" w:rsidR="003E7F79" w:rsidRPr="00FA3886" w:rsidRDefault="003E7F79" w:rsidP="003E7F79">
      <w:pPr>
        <w:rPr>
          <w:lang w:eastAsia="zh-CN"/>
        </w:rPr>
      </w:pPr>
    </w:p>
    <w:p w14:paraId="79DF4787"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6</w:t>
      </w:r>
      <w:r w:rsidRPr="00FA3886">
        <w:t>: PRS</w:t>
      </w:r>
      <w:r w:rsidRPr="00FA3886">
        <w:rPr>
          <w:lang w:eastAsia="zh-CN"/>
        </w:rPr>
        <w:t>-</w:t>
      </w:r>
      <w:r w:rsidRPr="00FA3886">
        <w:t>RSRP</w:t>
      </w:r>
      <w:r w:rsidRPr="00FA3886">
        <w:rPr>
          <w:lang w:eastAsia="zh-CN"/>
        </w:rPr>
        <w:t xml:space="preserve"> relative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783F6470"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05C80C2B" w14:textId="77777777" w:rsidR="003E7F79" w:rsidRPr="00FA3886" w:rsidRDefault="003E7F79" w:rsidP="00AE4DC0">
            <w:pPr>
              <w:pStyle w:val="TAH"/>
            </w:pPr>
            <w:r w:rsidRPr="00FA3886">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6687867D" w14:textId="77777777" w:rsidR="003E7F79" w:rsidRPr="00FA3886" w:rsidRDefault="003E7F79" w:rsidP="00AE4DC0">
            <w:pPr>
              <w:pStyle w:val="TAH"/>
            </w:pPr>
            <w:r w:rsidRPr="00FA3886">
              <w:t>Conditions</w:t>
            </w:r>
          </w:p>
        </w:tc>
      </w:tr>
      <w:tr w:rsidR="003E7F79" w:rsidRPr="00FA3886" w14:paraId="33A87845"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32FD26A2" w14:textId="77777777" w:rsidR="003E7F79" w:rsidRPr="00FA3886" w:rsidRDefault="003E7F79" w:rsidP="00AE4DC0">
            <w:pPr>
              <w:pStyle w:val="TAH"/>
              <w:rPr>
                <w:lang w:eastAsia="zh-CN"/>
              </w:rPr>
            </w:pPr>
            <w:r w:rsidRPr="00FA3886">
              <w:rPr>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34BFD7C3" w14:textId="77777777" w:rsidR="003E7F79" w:rsidRPr="00FA3886" w:rsidRDefault="003E7F79" w:rsidP="00AE4DC0">
            <w:pPr>
              <w:pStyle w:val="TAH"/>
              <w:rPr>
                <w:lang w:eastAsia="zh-CN"/>
              </w:rPr>
            </w:pPr>
            <w:r w:rsidRPr="00FA3886">
              <w:rPr>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C5358C" w14:textId="77777777" w:rsidR="003E7F79" w:rsidRPr="00FA3886" w:rsidRDefault="003E7F79" w:rsidP="00AE4DC0">
            <w:pPr>
              <w:pStyle w:val="TAH"/>
            </w:pPr>
            <w:r w:rsidRPr="00FA3886">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2EA4104E" w14:textId="77777777" w:rsidR="003E7F79" w:rsidRPr="00FA3886" w:rsidRDefault="003E7F79" w:rsidP="00AE4DC0">
            <w:pPr>
              <w:pStyle w:val="TAH"/>
              <w:rPr>
                <w:lang w:eastAsia="zh-CN"/>
              </w:rPr>
            </w:pPr>
            <w:r w:rsidRPr="00FA3886">
              <w:rPr>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67124F02" w14:textId="77777777" w:rsidR="003E7F79" w:rsidRPr="00FA3886" w:rsidRDefault="003E7F79" w:rsidP="00AE4DC0">
            <w:pPr>
              <w:pStyle w:val="TAH"/>
              <w:rPr>
                <w:lang w:val="en-US" w:eastAsia="zh-CN"/>
              </w:rPr>
            </w:pPr>
            <w:r w:rsidRPr="00FA3886">
              <w:rPr>
                <w:bCs/>
                <w:lang w:eastAsia="zh-CN"/>
              </w:rPr>
              <w:t xml:space="preserve">Repetition factor </w:t>
            </w:r>
          </w:p>
          <w:p w14:paraId="446DF54A" w14:textId="77777777" w:rsidR="003E7F79" w:rsidRPr="00FA3886" w:rsidRDefault="003E7F79" w:rsidP="00AE4DC0">
            <w:pPr>
              <w:pStyle w:val="TAH"/>
              <w:rPr>
                <w:lang w:eastAsia="zh-CN"/>
              </w:rPr>
            </w:pPr>
            <w:r w:rsidRPr="00FA3886">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r>
                <m:rPr>
                  <m:sty m:val="b"/>
                </m:rPr>
                <w:rPr>
                  <w:rFonts w:ascii="Cambria Math" w:hAnsi="Cambria Math"/>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4967F17F" w14:textId="77777777" w:rsidR="003E7F79" w:rsidRPr="00FA3886" w:rsidRDefault="003E7F79" w:rsidP="00AE4DC0">
            <w:pPr>
              <w:pStyle w:val="TAH"/>
            </w:pPr>
            <w:r w:rsidRPr="00FA3886">
              <w:t>Io</w:t>
            </w:r>
            <w:r w:rsidRPr="00FA3886">
              <w:rPr>
                <w:vertAlign w:val="superscript"/>
                <w:lang w:eastAsia="zh-CN"/>
              </w:rPr>
              <w:t xml:space="preserve"> Note 6</w:t>
            </w:r>
            <w:r w:rsidRPr="00FA3886">
              <w:t xml:space="preserve"> range</w:t>
            </w:r>
          </w:p>
        </w:tc>
      </w:tr>
      <w:tr w:rsidR="003E7F79" w:rsidRPr="00FA3886" w14:paraId="71F5FFC5" w14:textId="77777777" w:rsidTr="00AE4DC0">
        <w:trPr>
          <w:trHeight w:val="883"/>
          <w:jc w:val="center"/>
        </w:trPr>
        <w:tc>
          <w:tcPr>
            <w:tcW w:w="1045" w:type="dxa"/>
            <w:vMerge/>
            <w:tcBorders>
              <w:top w:val="single" w:sz="4" w:space="0" w:color="auto"/>
              <w:left w:val="single" w:sz="4" w:space="0" w:color="auto"/>
              <w:bottom w:val="nil"/>
              <w:right w:val="single" w:sz="6" w:space="0" w:color="auto"/>
            </w:tcBorders>
            <w:vAlign w:val="center"/>
            <w:hideMark/>
          </w:tcPr>
          <w:p w14:paraId="611AAE74" w14:textId="77777777" w:rsidR="003E7F79" w:rsidRPr="00FA3886" w:rsidRDefault="003E7F79" w:rsidP="00AE4DC0">
            <w:pPr>
              <w:pStyle w:val="TAH"/>
              <w:rPr>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57A38B9B" w14:textId="77777777" w:rsidR="003E7F79" w:rsidRPr="00FA3886" w:rsidRDefault="003E7F79" w:rsidP="00AE4DC0">
            <w:pPr>
              <w:pStyle w:val="TAH"/>
              <w:rPr>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382F8FA0"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13A5D08F" w14:textId="77777777" w:rsidR="003E7F79" w:rsidRPr="00FA3886" w:rsidRDefault="003E7F79" w:rsidP="00AE4DC0">
            <w:pPr>
              <w:pStyle w:val="TAH"/>
              <w:rPr>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B3EB2D9" w14:textId="77777777" w:rsidR="003E7F79" w:rsidRPr="00FA3886" w:rsidRDefault="003E7F79" w:rsidP="00AE4DC0">
            <w:pPr>
              <w:pStyle w:val="TAH"/>
              <w:rPr>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0F6011D1" w14:textId="77777777" w:rsidR="003E7F79" w:rsidRPr="00FA3886" w:rsidRDefault="003E7F79" w:rsidP="00AE4DC0">
            <w:pPr>
              <w:pStyle w:val="TAH"/>
            </w:pPr>
            <w:r w:rsidRPr="00FA3886">
              <w:t>Minimum</w:t>
            </w:r>
            <w:r w:rsidRPr="00FA3886">
              <w:br/>
              <w:t xml:space="preserve">Io </w:t>
            </w:r>
            <w:r w:rsidRPr="00FA3886">
              <w:rPr>
                <w:vertAlign w:val="superscript"/>
              </w:rPr>
              <w:t>Note 1</w:t>
            </w:r>
          </w:p>
          <w:p w14:paraId="73983060" w14:textId="77777777" w:rsidR="003E7F79" w:rsidRPr="00FA3886" w:rsidRDefault="003E7F79" w:rsidP="00AE4DC0">
            <w:pPr>
              <w:pStyle w:val="TAH"/>
            </w:pPr>
            <w:r w:rsidRPr="00FA3886">
              <w:t>dBm / SCS</w:t>
            </w:r>
            <w:r w:rsidRPr="00FA3886">
              <w:rPr>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3084CE95" w14:textId="77777777" w:rsidR="003E7F79" w:rsidRPr="00FA3886" w:rsidRDefault="003E7F79" w:rsidP="00AE4DC0">
            <w:pPr>
              <w:pStyle w:val="TAH"/>
            </w:pPr>
            <w:r w:rsidRPr="00FA3886">
              <w:t>Maximum</w:t>
            </w:r>
            <w:r w:rsidRPr="00FA3886">
              <w:br/>
              <w:t>Io</w:t>
            </w:r>
          </w:p>
        </w:tc>
      </w:tr>
      <w:tr w:rsidR="003E7F79" w:rsidRPr="00FA3886" w14:paraId="3B780F3A" w14:textId="77777777" w:rsidTr="00AE4DC0">
        <w:trPr>
          <w:trHeight w:val="236"/>
          <w:jc w:val="center"/>
        </w:trPr>
        <w:tc>
          <w:tcPr>
            <w:tcW w:w="1045" w:type="dxa"/>
            <w:vMerge w:val="restart"/>
            <w:tcBorders>
              <w:top w:val="single" w:sz="6" w:space="0" w:color="auto"/>
              <w:left w:val="single" w:sz="4" w:space="0" w:color="auto"/>
              <w:bottom w:val="nil"/>
              <w:right w:val="single" w:sz="6" w:space="0" w:color="auto"/>
            </w:tcBorders>
            <w:vAlign w:val="center"/>
            <w:hideMark/>
          </w:tcPr>
          <w:p w14:paraId="05621A03" w14:textId="77777777" w:rsidR="003E7F79" w:rsidRPr="00FA3886" w:rsidRDefault="003E7F79" w:rsidP="00AE4DC0">
            <w:pPr>
              <w:pStyle w:val="TAH"/>
            </w:pPr>
            <w:r w:rsidRPr="00FA3886">
              <w:rPr>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1F8C98DE" w14:textId="77777777" w:rsidR="003E7F79" w:rsidRPr="00FA3886" w:rsidRDefault="003E7F79" w:rsidP="00AE4DC0">
            <w:pPr>
              <w:pStyle w:val="TAH"/>
            </w:pPr>
            <w:r w:rsidRPr="00FA3886">
              <w:rPr>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6FD143D4" w14:textId="77777777" w:rsidR="003E7F79" w:rsidRPr="00FA3886" w:rsidRDefault="003E7F79" w:rsidP="00AE4DC0">
            <w:pPr>
              <w:pStyle w:val="TAH"/>
            </w:pPr>
            <w:r w:rsidRPr="00FA3886">
              <w:t>dB</w:t>
            </w:r>
          </w:p>
        </w:tc>
        <w:tc>
          <w:tcPr>
            <w:tcW w:w="1568" w:type="dxa"/>
            <w:vMerge w:val="restart"/>
            <w:tcBorders>
              <w:top w:val="single" w:sz="6" w:space="0" w:color="auto"/>
              <w:left w:val="single" w:sz="6" w:space="0" w:color="auto"/>
              <w:bottom w:val="nil"/>
              <w:right w:val="single" w:sz="6" w:space="0" w:color="auto"/>
            </w:tcBorders>
            <w:vAlign w:val="center"/>
            <w:hideMark/>
          </w:tcPr>
          <w:p w14:paraId="4A240B49" w14:textId="77777777" w:rsidR="003E7F79" w:rsidRPr="00FA3886" w:rsidRDefault="003E7F79" w:rsidP="00AE4DC0">
            <w:pPr>
              <w:pStyle w:val="TAH"/>
            </w:pPr>
            <w:r w:rsidRPr="00FA3886">
              <w:rPr>
                <w:lang w:eastAsia="zh-CN"/>
              </w:rPr>
              <w:t>P</w:t>
            </w:r>
            <w:r w:rsidRPr="00FA3886">
              <w:t>RB</w:t>
            </w:r>
          </w:p>
        </w:tc>
        <w:tc>
          <w:tcPr>
            <w:tcW w:w="1487" w:type="dxa"/>
            <w:vMerge w:val="restart"/>
            <w:tcBorders>
              <w:top w:val="single" w:sz="6" w:space="0" w:color="auto"/>
              <w:left w:val="single" w:sz="6" w:space="0" w:color="auto"/>
              <w:bottom w:val="nil"/>
              <w:right w:val="single" w:sz="6" w:space="0" w:color="auto"/>
            </w:tcBorders>
            <w:vAlign w:val="center"/>
            <w:hideMark/>
          </w:tcPr>
          <w:p w14:paraId="63D1BF51" w14:textId="77777777" w:rsidR="003E7F79" w:rsidRPr="00FA3886" w:rsidRDefault="003E7F79" w:rsidP="00AE4DC0">
            <w:pPr>
              <w:pStyle w:val="TAH"/>
              <w:rPr>
                <w:lang w:eastAsia="zh-CN"/>
              </w:rPr>
            </w:pPr>
            <w:r w:rsidRPr="00FA3886">
              <w:rPr>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00A5716D" w14:textId="77777777" w:rsidR="003E7F79" w:rsidRPr="00FA3886" w:rsidRDefault="003E7F79" w:rsidP="00AE4DC0">
            <w:pPr>
              <w:pStyle w:val="TAH"/>
              <w:rPr>
                <w:lang w:eastAsia="zh-CN"/>
              </w:rPr>
            </w:pPr>
            <w:r w:rsidRPr="00FA3886">
              <w:t>dBm / SCS</w:t>
            </w:r>
            <w:r w:rsidRPr="00FA3886">
              <w:rPr>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65FD24C2" w14:textId="77777777" w:rsidR="003E7F79" w:rsidRPr="00FA3886" w:rsidRDefault="003E7F79" w:rsidP="00AE4DC0">
            <w:pPr>
              <w:pStyle w:val="TAH"/>
              <w:rPr>
                <w:rFonts w:cs="Arial"/>
              </w:rPr>
            </w:pPr>
            <w:r w:rsidRPr="00FA3886">
              <w:rPr>
                <w:rFonts w:cs="Arial"/>
              </w:rPr>
              <w:t>dBm/BW</w:t>
            </w:r>
            <w:r w:rsidRPr="00FA3886">
              <w:rPr>
                <w:rFonts w:cs="Arial"/>
                <w:vertAlign w:val="subscript"/>
              </w:rPr>
              <w:t>Channel</w:t>
            </w:r>
          </w:p>
        </w:tc>
      </w:tr>
      <w:tr w:rsidR="003E7F79" w:rsidRPr="00FA3886" w14:paraId="3082DDE7" w14:textId="77777777" w:rsidTr="00AE4DC0">
        <w:trPr>
          <w:trHeight w:val="236"/>
          <w:jc w:val="center"/>
        </w:trPr>
        <w:tc>
          <w:tcPr>
            <w:tcW w:w="1045" w:type="dxa"/>
            <w:vMerge/>
            <w:tcBorders>
              <w:top w:val="single" w:sz="6" w:space="0" w:color="auto"/>
              <w:left w:val="single" w:sz="4" w:space="0" w:color="auto"/>
              <w:bottom w:val="nil"/>
              <w:right w:val="single" w:sz="6" w:space="0" w:color="auto"/>
            </w:tcBorders>
            <w:vAlign w:val="center"/>
            <w:hideMark/>
          </w:tcPr>
          <w:p w14:paraId="07ED06D4" w14:textId="77777777" w:rsidR="003E7F79" w:rsidRPr="00FA3886" w:rsidRDefault="003E7F79" w:rsidP="00AE4DC0">
            <w:pPr>
              <w:pStyle w:val="TAH"/>
            </w:pPr>
          </w:p>
        </w:tc>
        <w:tc>
          <w:tcPr>
            <w:tcW w:w="1048" w:type="dxa"/>
            <w:vMerge/>
            <w:tcBorders>
              <w:top w:val="single" w:sz="6" w:space="0" w:color="auto"/>
              <w:left w:val="single" w:sz="4" w:space="0" w:color="auto"/>
              <w:bottom w:val="nil"/>
              <w:right w:val="single" w:sz="6" w:space="0" w:color="auto"/>
            </w:tcBorders>
            <w:vAlign w:val="center"/>
            <w:hideMark/>
          </w:tcPr>
          <w:p w14:paraId="2B2BB5EE" w14:textId="77777777" w:rsidR="003E7F79" w:rsidRPr="00FA3886" w:rsidRDefault="003E7F79" w:rsidP="00AE4DC0">
            <w:pPr>
              <w:pStyle w:val="TAH"/>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46EF26CE"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5FB08147" w14:textId="77777777" w:rsidR="003E7F79" w:rsidRPr="00FA3886" w:rsidRDefault="003E7F79" w:rsidP="00AE4DC0">
            <w:pPr>
              <w:pStyle w:val="TAH"/>
            </w:pPr>
          </w:p>
        </w:tc>
        <w:tc>
          <w:tcPr>
            <w:tcW w:w="1487" w:type="dxa"/>
            <w:vMerge/>
            <w:tcBorders>
              <w:top w:val="single" w:sz="6" w:space="0" w:color="auto"/>
              <w:left w:val="single" w:sz="6" w:space="0" w:color="auto"/>
              <w:bottom w:val="nil"/>
              <w:right w:val="single" w:sz="6" w:space="0" w:color="auto"/>
            </w:tcBorders>
            <w:vAlign w:val="center"/>
            <w:hideMark/>
          </w:tcPr>
          <w:p w14:paraId="115C75D6" w14:textId="77777777" w:rsidR="003E7F79" w:rsidRPr="00FA3886" w:rsidRDefault="003E7F79" w:rsidP="00AE4DC0">
            <w:pPr>
              <w:pStyle w:val="TAH"/>
              <w:rPr>
                <w:lang w:eastAsia="zh-CN"/>
              </w:rPr>
            </w:pPr>
          </w:p>
        </w:tc>
        <w:tc>
          <w:tcPr>
            <w:tcW w:w="1260" w:type="dxa"/>
            <w:tcBorders>
              <w:top w:val="single" w:sz="6" w:space="0" w:color="auto"/>
              <w:left w:val="single" w:sz="6" w:space="0" w:color="auto"/>
              <w:bottom w:val="nil"/>
              <w:right w:val="single" w:sz="6" w:space="0" w:color="auto"/>
            </w:tcBorders>
            <w:vAlign w:val="center"/>
            <w:hideMark/>
          </w:tcPr>
          <w:p w14:paraId="23213B95" w14:textId="77777777" w:rsidR="003E7F79" w:rsidRPr="00FA3886" w:rsidRDefault="003E7F79" w:rsidP="00AE4DC0">
            <w:pPr>
              <w:pStyle w:val="TAH"/>
            </w:pPr>
            <w:r w:rsidRPr="00FA3886">
              <w:t>dBm/</w:t>
            </w:r>
            <w:r w:rsidRPr="00FA3886">
              <w:rPr>
                <w:lang w:eastAsia="zh-CN"/>
              </w:rPr>
              <w:t>120</w:t>
            </w:r>
            <w:r w:rsidRPr="00FA3886">
              <w:t>kHz</w:t>
            </w:r>
            <w:r w:rsidRPr="00FA3886">
              <w:rPr>
                <w:vertAlign w:val="superscript"/>
                <w:lang w:eastAsia="zh-CN"/>
              </w:rPr>
              <w:t xml:space="preserve"> Note 5</w:t>
            </w:r>
          </w:p>
        </w:tc>
        <w:tc>
          <w:tcPr>
            <w:tcW w:w="1260" w:type="dxa"/>
            <w:tcBorders>
              <w:top w:val="single" w:sz="6" w:space="0" w:color="auto"/>
              <w:left w:val="single" w:sz="6" w:space="0" w:color="auto"/>
              <w:bottom w:val="nil"/>
              <w:right w:val="single" w:sz="6" w:space="0" w:color="auto"/>
            </w:tcBorders>
            <w:vAlign w:val="center"/>
            <w:hideMark/>
          </w:tcPr>
          <w:p w14:paraId="4CF77661" w14:textId="77777777" w:rsidR="003E7F79" w:rsidRPr="00FA3886" w:rsidRDefault="003E7F79" w:rsidP="00AE4DC0">
            <w:pPr>
              <w:pStyle w:val="TAH"/>
            </w:pPr>
            <w:r w:rsidRPr="00FA3886">
              <w:t>dBm/</w:t>
            </w:r>
            <w:r w:rsidRPr="00FA3886">
              <w:rPr>
                <w:lang w:eastAsia="zh-CN"/>
              </w:rPr>
              <w:t>60</w:t>
            </w:r>
            <w:r w:rsidRPr="00FA3886">
              <w:t>kHz</w:t>
            </w:r>
            <w:r w:rsidRPr="00FA3886">
              <w:rPr>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4C854A5E" w14:textId="77777777" w:rsidR="003E7F79" w:rsidRPr="00FA3886" w:rsidRDefault="003E7F79" w:rsidP="00AE4DC0">
            <w:pPr>
              <w:spacing w:after="0"/>
              <w:rPr>
                <w:rFonts w:ascii="Arial" w:hAnsi="Arial"/>
                <w:b/>
                <w:sz w:val="18"/>
              </w:rPr>
            </w:pPr>
          </w:p>
        </w:tc>
      </w:tr>
      <w:tr w:rsidR="003E7F79" w:rsidRPr="00FA3886" w14:paraId="0C0510B1" w14:textId="77777777" w:rsidTr="00AE4DC0">
        <w:trPr>
          <w:trHeight w:val="226"/>
          <w:jc w:val="center"/>
        </w:trPr>
        <w:tc>
          <w:tcPr>
            <w:tcW w:w="1045" w:type="dxa"/>
            <w:tcBorders>
              <w:top w:val="single" w:sz="6" w:space="0" w:color="auto"/>
              <w:left w:val="single" w:sz="4" w:space="0" w:color="auto"/>
              <w:bottom w:val="single" w:sz="4" w:space="0" w:color="auto"/>
              <w:right w:val="single" w:sz="6" w:space="0" w:color="auto"/>
            </w:tcBorders>
            <w:vAlign w:val="center"/>
            <w:hideMark/>
          </w:tcPr>
          <w:p w14:paraId="2787B405"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1C11FA23" w14:textId="77777777" w:rsidR="003E7F79" w:rsidRPr="00FA3886" w:rsidRDefault="003E7F79" w:rsidP="00AE4DC0">
            <w:pPr>
              <w:pStyle w:val="TAC"/>
              <w:rPr>
                <w:lang w:eastAsia="zh-CN"/>
              </w:rPr>
            </w:pPr>
            <w:r w:rsidRPr="00FA3886">
              <w:rPr>
                <w:rFonts w:hint="eastAsia"/>
                <w:lang w:eastAsia="zh-CN"/>
              </w:rPr>
              <w:t>±</w:t>
            </w:r>
            <w:r w:rsidRPr="00FA3886">
              <w:rPr>
                <w:lang w:eastAsia="zh-CN"/>
              </w:rPr>
              <w:t>8.0</w:t>
            </w:r>
          </w:p>
        </w:tc>
        <w:tc>
          <w:tcPr>
            <w:tcW w:w="907" w:type="dxa"/>
            <w:tcBorders>
              <w:top w:val="single" w:sz="6" w:space="0" w:color="auto"/>
              <w:left w:val="single" w:sz="6" w:space="0" w:color="auto"/>
              <w:bottom w:val="single" w:sz="6" w:space="0" w:color="auto"/>
              <w:right w:val="single" w:sz="6" w:space="0" w:color="auto"/>
            </w:tcBorders>
            <w:hideMark/>
          </w:tcPr>
          <w:p w14:paraId="78B5CDC7"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71A44CEB" w14:textId="77777777" w:rsidR="003E7F79" w:rsidRPr="00FA3886" w:rsidRDefault="003E7F79" w:rsidP="00AE4DC0">
            <w:pPr>
              <w:pStyle w:val="TAC"/>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4727B680" w14:textId="77777777" w:rsidR="003E7F79" w:rsidRPr="00FA3886" w:rsidRDefault="003E7F79" w:rsidP="00AE4DC0">
            <w:pPr>
              <w:pStyle w:val="TAC"/>
              <w:rPr>
                <w:lang w:eastAsia="zh-CN"/>
              </w:rPr>
            </w:pPr>
            <w:r w:rsidRPr="00FA3886">
              <w:rPr>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5991325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RP in 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32449496"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81E8139"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395E13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92837C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13</w:t>
            </w:r>
          </w:p>
        </w:tc>
        <w:tc>
          <w:tcPr>
            <w:tcW w:w="907" w:type="dxa"/>
            <w:vMerge w:val="restart"/>
            <w:tcBorders>
              <w:top w:val="single" w:sz="6" w:space="0" w:color="auto"/>
              <w:left w:val="single" w:sz="6" w:space="0" w:color="auto"/>
              <w:bottom w:val="single" w:sz="6" w:space="0" w:color="auto"/>
              <w:right w:val="single" w:sz="6" w:space="0" w:color="auto"/>
            </w:tcBorders>
            <w:hideMark/>
          </w:tcPr>
          <w:p w14:paraId="46F02894"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06518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01F93F3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1FBE8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2A3179B6"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5550518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7.5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0553ADF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10.5</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76467A8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08D69E87"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2C8C57AB"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1F0BFE8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6D0CEA6"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4716F2B7"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6A27C7"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sidRPr="00FA3886">
              <w:rPr>
                <w:rFonts w:ascii="Arial" w:hAnsi="Arial" w:cs="v4.2.0"/>
                <w:sz w:val="18"/>
                <w:lang w:eastAsia="zh-CN"/>
              </w:rPr>
              <w:t>3</w:t>
            </w:r>
            <w:r w:rsidRPr="00FA3886">
              <w:rPr>
                <w:rFonts w:ascii="Arial" w:hAnsi="Arial" w:cs="v4.2.0"/>
                <w:sz w:val="18"/>
              </w:rPr>
              <w:t>4].</w:t>
            </w:r>
          </w:p>
          <w:p w14:paraId="4184DA34" w14:textId="131DD972"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24</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20B3DFB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F9A861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616D79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45591D96"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8:</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6B1DC7FF" w14:textId="77777777" w:rsidR="005B2C68" w:rsidRPr="00374636" w:rsidRDefault="005B2C68" w:rsidP="006010F4"/>
    <w:p w14:paraId="17732C34" w14:textId="08B2B021" w:rsidR="00D65C49" w:rsidRPr="00374636" w:rsidRDefault="00D65C49" w:rsidP="00D65C49">
      <w:pPr>
        <w:pStyle w:val="Heading3"/>
        <w:rPr>
          <w:lang w:eastAsia="zh-CN"/>
        </w:rPr>
      </w:pPr>
      <w:r w:rsidRPr="00374636">
        <w:t>4.1</w:t>
      </w:r>
      <w:r w:rsidRPr="00374636">
        <w:rPr>
          <w:lang w:eastAsia="zh-CN"/>
        </w:rPr>
        <w:t>6</w:t>
      </w:r>
      <w:r w:rsidRPr="00374636">
        <w:t>.6</w:t>
      </w:r>
      <w:r w:rsidRPr="00374636">
        <w:tab/>
      </w:r>
      <w:r w:rsidR="003E7F79" w:rsidRPr="003E7F79">
        <w:t xml:space="preserve">PRS-RSRP </w:t>
      </w:r>
      <w:r w:rsidRPr="00374636">
        <w:t>Reporting mapping</w:t>
      </w:r>
      <w:bookmarkEnd w:id="535"/>
      <w:bookmarkEnd w:id="536"/>
    </w:p>
    <w:p w14:paraId="38737ECA" w14:textId="77777777" w:rsidR="00D65C49" w:rsidRPr="00374636" w:rsidRDefault="00D65C49" w:rsidP="00D65C49">
      <w:pPr>
        <w:pStyle w:val="Heading4"/>
        <w:rPr>
          <w:lang w:eastAsia="zh-CN"/>
        </w:rPr>
      </w:pPr>
      <w:bookmarkStart w:id="539" w:name="_Toc83678025"/>
      <w:bookmarkStart w:id="540"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9"/>
      <w:bookmarkEnd w:id="540"/>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lastRenderedPageBreak/>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noWrap/>
            <w:hideMark/>
          </w:tcPr>
          <w:p w14:paraId="4A752896" w14:textId="57A47210" w:rsidR="00D65C49" w:rsidRPr="00374636" w:rsidRDefault="00D65C49" w:rsidP="00491AC2">
            <w:pPr>
              <w:pStyle w:val="TAC"/>
              <w:rPr>
                <w:lang w:eastAsia="ko-KR"/>
              </w:rPr>
            </w:pPr>
            <w:r w:rsidRPr="00374636">
              <w:rPr>
                <w:lang w:eastAsia="ko-KR"/>
              </w:rPr>
              <w:t>-156</w:t>
            </w:r>
            <w:r w:rsidR="00CF3D0F" w:rsidRPr="009C5807">
              <w:sym w:font="Symbol" w:char="F0A3"/>
            </w:r>
            <w:r w:rsidRPr="00374636">
              <w:rPr>
                <w:lang w:eastAsia="zh-CN"/>
              </w:rPr>
              <w:t>PRS</w:t>
            </w:r>
            <w:r w:rsidRPr="00374636">
              <w:rPr>
                <w:lang w:eastAsia="ko-KR"/>
              </w:rPr>
              <w:t>-RSRP&lt;-155</w:t>
            </w:r>
          </w:p>
        </w:tc>
        <w:tc>
          <w:tcPr>
            <w:tcW w:w="863" w:type="dxa"/>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noWrap/>
            <w:hideMark/>
          </w:tcPr>
          <w:p w14:paraId="29D25152" w14:textId="5AB8B843" w:rsidR="00D65C49" w:rsidRPr="00374636" w:rsidRDefault="00D65C49" w:rsidP="00491AC2">
            <w:pPr>
              <w:pStyle w:val="TAC"/>
              <w:rPr>
                <w:lang w:eastAsia="ko-KR"/>
              </w:rPr>
            </w:pPr>
            <w:r w:rsidRPr="00374636">
              <w:rPr>
                <w:lang w:eastAsia="ko-KR"/>
              </w:rPr>
              <w:t>-155</w:t>
            </w:r>
            <w:r w:rsidR="00CF3D0F" w:rsidRPr="009C5807">
              <w:sym w:font="Symbol" w:char="F0A3"/>
            </w:r>
            <w:r w:rsidRPr="00374636">
              <w:rPr>
                <w:lang w:eastAsia="zh-CN"/>
              </w:rPr>
              <w:t>PRS</w:t>
            </w:r>
            <w:r w:rsidRPr="00374636">
              <w:rPr>
                <w:lang w:eastAsia="ko-KR"/>
              </w:rPr>
              <w:t>-RSRP&lt;-154</w:t>
            </w:r>
          </w:p>
        </w:tc>
        <w:tc>
          <w:tcPr>
            <w:tcW w:w="863" w:type="dxa"/>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noWrap/>
            <w:hideMark/>
          </w:tcPr>
          <w:p w14:paraId="23F53570" w14:textId="7B81C41E" w:rsidR="00D65C49" w:rsidRPr="00374636" w:rsidRDefault="00D65C49" w:rsidP="00491AC2">
            <w:pPr>
              <w:pStyle w:val="TAC"/>
              <w:rPr>
                <w:lang w:eastAsia="ko-KR"/>
              </w:rPr>
            </w:pPr>
            <w:r w:rsidRPr="00374636">
              <w:rPr>
                <w:lang w:eastAsia="ko-KR"/>
              </w:rPr>
              <w:t>-154</w:t>
            </w:r>
            <w:r w:rsidR="00CF3D0F" w:rsidRPr="009C5807">
              <w:sym w:font="Symbol" w:char="F0A3"/>
            </w:r>
            <w:r w:rsidRPr="00374636">
              <w:rPr>
                <w:lang w:eastAsia="zh-CN"/>
              </w:rPr>
              <w:t>PRS</w:t>
            </w:r>
            <w:r w:rsidRPr="00374636">
              <w:rPr>
                <w:lang w:eastAsia="ko-KR"/>
              </w:rPr>
              <w:t>-RSRP&lt;-153</w:t>
            </w:r>
          </w:p>
        </w:tc>
        <w:tc>
          <w:tcPr>
            <w:tcW w:w="863" w:type="dxa"/>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noWrap/>
            <w:hideMark/>
          </w:tcPr>
          <w:p w14:paraId="458DDB73" w14:textId="3C4DB4AD" w:rsidR="00D65C49" w:rsidRPr="00374636" w:rsidRDefault="00D65C49" w:rsidP="00491AC2">
            <w:pPr>
              <w:pStyle w:val="TAC"/>
              <w:rPr>
                <w:lang w:eastAsia="ko-KR"/>
              </w:rPr>
            </w:pPr>
            <w:r w:rsidRPr="00374636">
              <w:rPr>
                <w:lang w:eastAsia="ko-KR"/>
              </w:rPr>
              <w:t>-153</w:t>
            </w:r>
            <w:r w:rsidR="00CF3D0F" w:rsidRPr="009C5807">
              <w:sym w:font="Symbol" w:char="F0A3"/>
            </w:r>
            <w:r w:rsidRPr="00374636">
              <w:rPr>
                <w:lang w:eastAsia="zh-CN"/>
              </w:rPr>
              <w:t>PRS</w:t>
            </w:r>
            <w:r w:rsidRPr="00374636">
              <w:rPr>
                <w:lang w:eastAsia="ko-KR"/>
              </w:rPr>
              <w:t>-RSRP&lt;-152</w:t>
            </w:r>
          </w:p>
        </w:tc>
        <w:tc>
          <w:tcPr>
            <w:tcW w:w="863" w:type="dxa"/>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noWrap/>
            <w:hideMark/>
          </w:tcPr>
          <w:p w14:paraId="7983DD43" w14:textId="0C191B68" w:rsidR="00D65C49" w:rsidRPr="00374636" w:rsidRDefault="00D65C49" w:rsidP="00491AC2">
            <w:pPr>
              <w:pStyle w:val="TAC"/>
              <w:rPr>
                <w:lang w:eastAsia="ko-KR"/>
              </w:rPr>
            </w:pPr>
            <w:r w:rsidRPr="00374636">
              <w:rPr>
                <w:lang w:eastAsia="ko-KR"/>
              </w:rPr>
              <w:t>-152</w:t>
            </w:r>
            <w:r w:rsidR="00CF3D0F" w:rsidRPr="009C5807">
              <w:sym w:font="Symbol" w:char="F0A3"/>
            </w:r>
            <w:r w:rsidRPr="00374636">
              <w:rPr>
                <w:lang w:eastAsia="zh-CN"/>
              </w:rPr>
              <w:t>PRS</w:t>
            </w:r>
            <w:r w:rsidRPr="00374636">
              <w:rPr>
                <w:lang w:eastAsia="ko-KR"/>
              </w:rPr>
              <w:t>-RSRP&lt;-151</w:t>
            </w:r>
          </w:p>
        </w:tc>
        <w:tc>
          <w:tcPr>
            <w:tcW w:w="863" w:type="dxa"/>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noWrap/>
            <w:hideMark/>
          </w:tcPr>
          <w:p w14:paraId="487BC2C8" w14:textId="3A3D0DFE" w:rsidR="00D65C49" w:rsidRPr="00374636" w:rsidRDefault="00D65C49" w:rsidP="00491AC2">
            <w:pPr>
              <w:pStyle w:val="TAC"/>
              <w:rPr>
                <w:lang w:eastAsia="ko-KR"/>
              </w:rPr>
            </w:pPr>
            <w:r w:rsidRPr="00374636">
              <w:rPr>
                <w:lang w:eastAsia="ko-KR"/>
              </w:rPr>
              <w:t>-151</w:t>
            </w:r>
            <w:r w:rsidR="00CF3D0F" w:rsidRPr="009C5807">
              <w:sym w:font="Symbol" w:char="F0A3"/>
            </w:r>
            <w:r w:rsidRPr="00374636">
              <w:rPr>
                <w:lang w:eastAsia="zh-CN"/>
              </w:rPr>
              <w:t>PRS</w:t>
            </w:r>
            <w:r w:rsidRPr="00374636">
              <w:rPr>
                <w:lang w:eastAsia="ko-KR"/>
              </w:rPr>
              <w:t>-RSRP&lt;-150</w:t>
            </w:r>
          </w:p>
        </w:tc>
        <w:tc>
          <w:tcPr>
            <w:tcW w:w="863" w:type="dxa"/>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noWrap/>
            <w:hideMark/>
          </w:tcPr>
          <w:p w14:paraId="794E69F7" w14:textId="534E9F5D" w:rsidR="00D65C49" w:rsidRPr="00374636" w:rsidRDefault="00D65C49" w:rsidP="00491AC2">
            <w:pPr>
              <w:pStyle w:val="TAC"/>
              <w:rPr>
                <w:lang w:eastAsia="ko-KR"/>
              </w:rPr>
            </w:pPr>
            <w:r w:rsidRPr="00374636">
              <w:rPr>
                <w:lang w:eastAsia="ko-KR"/>
              </w:rPr>
              <w:t>-150</w:t>
            </w:r>
            <w:r w:rsidR="00CF3D0F" w:rsidRPr="009C5807">
              <w:sym w:font="Symbol" w:char="F0A3"/>
            </w:r>
            <w:r w:rsidRPr="00374636">
              <w:rPr>
                <w:lang w:eastAsia="zh-CN"/>
              </w:rPr>
              <w:t>PRS</w:t>
            </w:r>
            <w:r w:rsidRPr="00374636">
              <w:rPr>
                <w:lang w:eastAsia="ko-KR"/>
              </w:rPr>
              <w:t>-RSRP&lt;-149</w:t>
            </w:r>
          </w:p>
        </w:tc>
        <w:tc>
          <w:tcPr>
            <w:tcW w:w="863" w:type="dxa"/>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noWrap/>
            <w:hideMark/>
          </w:tcPr>
          <w:p w14:paraId="094109CB" w14:textId="0A44A7AD" w:rsidR="00D65C49" w:rsidRPr="00374636" w:rsidRDefault="00D65C49" w:rsidP="00491AC2">
            <w:pPr>
              <w:pStyle w:val="TAC"/>
              <w:rPr>
                <w:lang w:eastAsia="ko-KR"/>
              </w:rPr>
            </w:pPr>
            <w:r w:rsidRPr="00374636">
              <w:rPr>
                <w:lang w:eastAsia="ko-KR"/>
              </w:rPr>
              <w:t>-149</w:t>
            </w:r>
            <w:r w:rsidR="00CF3D0F" w:rsidRPr="009C5807">
              <w:sym w:font="Symbol" w:char="F0A3"/>
            </w:r>
            <w:r w:rsidRPr="00374636">
              <w:rPr>
                <w:lang w:eastAsia="zh-CN"/>
              </w:rPr>
              <w:t>PRS</w:t>
            </w:r>
            <w:r w:rsidRPr="00374636">
              <w:rPr>
                <w:lang w:eastAsia="ko-KR"/>
              </w:rPr>
              <w:t>-RSRP&lt;-148</w:t>
            </w:r>
          </w:p>
        </w:tc>
        <w:tc>
          <w:tcPr>
            <w:tcW w:w="863" w:type="dxa"/>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noWrap/>
            <w:hideMark/>
          </w:tcPr>
          <w:p w14:paraId="6F4B6A2B" w14:textId="06E1591D" w:rsidR="00D65C49" w:rsidRPr="00374636" w:rsidRDefault="00D65C49" w:rsidP="00491AC2">
            <w:pPr>
              <w:pStyle w:val="TAC"/>
              <w:rPr>
                <w:lang w:eastAsia="ko-KR"/>
              </w:rPr>
            </w:pPr>
            <w:r w:rsidRPr="00374636">
              <w:rPr>
                <w:lang w:eastAsia="ko-KR"/>
              </w:rPr>
              <w:t>-148</w:t>
            </w:r>
            <w:r w:rsidR="00CF3D0F" w:rsidRPr="009C5807">
              <w:sym w:font="Symbol" w:char="F0A3"/>
            </w:r>
            <w:r w:rsidRPr="00374636">
              <w:rPr>
                <w:lang w:eastAsia="zh-CN"/>
              </w:rPr>
              <w:t>PRS</w:t>
            </w:r>
            <w:r w:rsidRPr="00374636">
              <w:rPr>
                <w:lang w:eastAsia="ko-KR"/>
              </w:rPr>
              <w:t>-RSRP&lt;-147</w:t>
            </w:r>
          </w:p>
        </w:tc>
        <w:tc>
          <w:tcPr>
            <w:tcW w:w="863" w:type="dxa"/>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noWrap/>
            <w:hideMark/>
          </w:tcPr>
          <w:p w14:paraId="5435718B" w14:textId="0E246908" w:rsidR="00D65C49" w:rsidRPr="00374636" w:rsidRDefault="00D65C49" w:rsidP="00491AC2">
            <w:pPr>
              <w:pStyle w:val="TAC"/>
              <w:rPr>
                <w:lang w:eastAsia="ko-KR"/>
              </w:rPr>
            </w:pPr>
            <w:r w:rsidRPr="00374636">
              <w:rPr>
                <w:lang w:eastAsia="ko-KR"/>
              </w:rPr>
              <w:t>-147</w:t>
            </w:r>
            <w:r w:rsidR="00CF3D0F" w:rsidRPr="009C5807">
              <w:sym w:font="Symbol" w:char="F0A3"/>
            </w:r>
            <w:r w:rsidRPr="00374636">
              <w:rPr>
                <w:lang w:eastAsia="zh-CN"/>
              </w:rPr>
              <w:t>PRS</w:t>
            </w:r>
            <w:r w:rsidRPr="00374636">
              <w:rPr>
                <w:lang w:eastAsia="ko-KR"/>
              </w:rPr>
              <w:t>-RSRP&lt;-146</w:t>
            </w:r>
          </w:p>
        </w:tc>
        <w:tc>
          <w:tcPr>
            <w:tcW w:w="863" w:type="dxa"/>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noWrap/>
            <w:hideMark/>
          </w:tcPr>
          <w:p w14:paraId="312D52AD" w14:textId="25DE13ED" w:rsidR="00D65C49" w:rsidRPr="00374636" w:rsidRDefault="00D65C49" w:rsidP="00491AC2">
            <w:pPr>
              <w:pStyle w:val="TAC"/>
              <w:rPr>
                <w:lang w:eastAsia="ko-KR"/>
              </w:rPr>
            </w:pPr>
            <w:r w:rsidRPr="00374636">
              <w:rPr>
                <w:lang w:eastAsia="ko-KR"/>
              </w:rPr>
              <w:t>-146</w:t>
            </w:r>
            <w:r w:rsidR="00CF3D0F" w:rsidRPr="009C5807">
              <w:sym w:font="Symbol" w:char="F0A3"/>
            </w:r>
            <w:r w:rsidRPr="00374636">
              <w:rPr>
                <w:lang w:eastAsia="zh-CN"/>
              </w:rPr>
              <w:t>PRS</w:t>
            </w:r>
            <w:r w:rsidRPr="00374636">
              <w:rPr>
                <w:lang w:eastAsia="ko-KR"/>
              </w:rPr>
              <w:t>-RSRP&lt;-145</w:t>
            </w:r>
          </w:p>
        </w:tc>
        <w:tc>
          <w:tcPr>
            <w:tcW w:w="863" w:type="dxa"/>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noWrap/>
            <w:hideMark/>
          </w:tcPr>
          <w:p w14:paraId="10CD0B01" w14:textId="53AF3188" w:rsidR="00D65C49" w:rsidRPr="00374636" w:rsidRDefault="00D65C49" w:rsidP="00491AC2">
            <w:pPr>
              <w:pStyle w:val="TAC"/>
              <w:rPr>
                <w:lang w:eastAsia="ko-KR"/>
              </w:rPr>
            </w:pPr>
            <w:r w:rsidRPr="00374636">
              <w:rPr>
                <w:lang w:eastAsia="ko-KR"/>
              </w:rPr>
              <w:t>-145</w:t>
            </w:r>
            <w:r w:rsidR="00CF3D0F" w:rsidRPr="009C5807">
              <w:sym w:font="Symbol" w:char="F0A3"/>
            </w:r>
            <w:r w:rsidRPr="00374636">
              <w:rPr>
                <w:lang w:eastAsia="zh-CN"/>
              </w:rPr>
              <w:t>PRS</w:t>
            </w:r>
            <w:r w:rsidRPr="00374636">
              <w:rPr>
                <w:lang w:eastAsia="ko-KR"/>
              </w:rPr>
              <w:t>-RSRP&lt;-144</w:t>
            </w:r>
          </w:p>
        </w:tc>
        <w:tc>
          <w:tcPr>
            <w:tcW w:w="863" w:type="dxa"/>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noWrap/>
            <w:hideMark/>
          </w:tcPr>
          <w:p w14:paraId="0CBC364F" w14:textId="030BFE5C" w:rsidR="00D65C49" w:rsidRPr="00374636" w:rsidRDefault="00D65C49" w:rsidP="00491AC2">
            <w:pPr>
              <w:pStyle w:val="TAC"/>
              <w:rPr>
                <w:lang w:eastAsia="ko-KR"/>
              </w:rPr>
            </w:pPr>
            <w:r w:rsidRPr="00374636">
              <w:rPr>
                <w:lang w:eastAsia="ko-KR"/>
              </w:rPr>
              <w:t>-144</w:t>
            </w:r>
            <w:r w:rsidR="00CF3D0F" w:rsidRPr="009C5807">
              <w:sym w:font="Symbol" w:char="F0A3"/>
            </w:r>
            <w:r w:rsidRPr="00374636">
              <w:rPr>
                <w:lang w:eastAsia="zh-CN"/>
              </w:rPr>
              <w:t>PRS</w:t>
            </w:r>
            <w:r w:rsidRPr="00374636">
              <w:rPr>
                <w:lang w:eastAsia="ko-KR"/>
              </w:rPr>
              <w:t>-RSRP&lt;-143</w:t>
            </w:r>
          </w:p>
        </w:tc>
        <w:tc>
          <w:tcPr>
            <w:tcW w:w="863" w:type="dxa"/>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noWrap/>
            <w:hideMark/>
          </w:tcPr>
          <w:p w14:paraId="54BF4A82" w14:textId="7E29BBA0" w:rsidR="00D65C49" w:rsidRPr="00374636" w:rsidRDefault="00D65C49" w:rsidP="00491AC2">
            <w:pPr>
              <w:pStyle w:val="TAC"/>
              <w:rPr>
                <w:lang w:eastAsia="ko-KR"/>
              </w:rPr>
            </w:pPr>
            <w:r w:rsidRPr="00374636">
              <w:rPr>
                <w:lang w:eastAsia="ko-KR"/>
              </w:rPr>
              <w:t>-143</w:t>
            </w:r>
            <w:r w:rsidR="00CF3D0F" w:rsidRPr="009C5807">
              <w:sym w:font="Symbol" w:char="F0A3"/>
            </w:r>
            <w:r w:rsidRPr="00374636">
              <w:rPr>
                <w:lang w:eastAsia="zh-CN"/>
              </w:rPr>
              <w:t>PRS</w:t>
            </w:r>
            <w:r w:rsidRPr="00374636">
              <w:rPr>
                <w:lang w:eastAsia="ko-KR"/>
              </w:rPr>
              <w:t>-RSRP&lt;-142</w:t>
            </w:r>
          </w:p>
        </w:tc>
        <w:tc>
          <w:tcPr>
            <w:tcW w:w="863" w:type="dxa"/>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noWrap/>
            <w:hideMark/>
          </w:tcPr>
          <w:p w14:paraId="15EBB1A5" w14:textId="220FEFC7" w:rsidR="00D65C49" w:rsidRPr="00374636" w:rsidRDefault="00D65C49" w:rsidP="00491AC2">
            <w:pPr>
              <w:pStyle w:val="TAC"/>
              <w:rPr>
                <w:lang w:eastAsia="ko-KR"/>
              </w:rPr>
            </w:pPr>
            <w:r w:rsidRPr="00374636">
              <w:rPr>
                <w:lang w:eastAsia="ko-KR"/>
              </w:rPr>
              <w:t>-142</w:t>
            </w:r>
            <w:r w:rsidR="00CF3D0F" w:rsidRPr="009C5807">
              <w:sym w:font="Symbol" w:char="F0A3"/>
            </w:r>
            <w:r w:rsidRPr="00374636">
              <w:rPr>
                <w:lang w:eastAsia="zh-CN"/>
              </w:rPr>
              <w:t>PRS</w:t>
            </w:r>
            <w:r w:rsidRPr="00374636">
              <w:rPr>
                <w:lang w:eastAsia="ko-KR"/>
              </w:rPr>
              <w:t>-RSRP&lt;-141</w:t>
            </w:r>
          </w:p>
        </w:tc>
        <w:tc>
          <w:tcPr>
            <w:tcW w:w="863" w:type="dxa"/>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noWrap/>
            <w:hideMark/>
          </w:tcPr>
          <w:p w14:paraId="72A703DF" w14:textId="586E5911" w:rsidR="00D65C49" w:rsidRPr="00374636" w:rsidRDefault="00D65C49" w:rsidP="00491AC2">
            <w:pPr>
              <w:pStyle w:val="TAC"/>
              <w:rPr>
                <w:lang w:eastAsia="ko-KR"/>
              </w:rPr>
            </w:pPr>
            <w:r w:rsidRPr="00374636">
              <w:rPr>
                <w:lang w:eastAsia="ko-KR"/>
              </w:rPr>
              <w:t>-141</w:t>
            </w:r>
            <w:r w:rsidR="00CF3D0F" w:rsidRPr="009C5807">
              <w:sym w:font="Symbol" w:char="F0A3"/>
            </w:r>
            <w:r w:rsidRPr="00374636">
              <w:rPr>
                <w:lang w:eastAsia="zh-CN"/>
              </w:rPr>
              <w:t>PRS</w:t>
            </w:r>
            <w:r w:rsidRPr="00374636">
              <w:rPr>
                <w:lang w:eastAsia="ko-KR"/>
              </w:rPr>
              <w:t>-RSRP&lt;-140</w:t>
            </w:r>
          </w:p>
        </w:tc>
        <w:tc>
          <w:tcPr>
            <w:tcW w:w="863" w:type="dxa"/>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noWrap/>
          </w:tcPr>
          <w:p w14:paraId="46E8356D" w14:textId="1C5BCEB9" w:rsidR="00D65C49" w:rsidRPr="00374636" w:rsidRDefault="00D65C49" w:rsidP="00491AC2">
            <w:pPr>
              <w:pStyle w:val="TAC"/>
              <w:rPr>
                <w:lang w:eastAsia="ko-KR"/>
              </w:rPr>
            </w:pPr>
            <w:r w:rsidRPr="00374636">
              <w:rPr>
                <w:lang w:eastAsia="ko-KR"/>
              </w:rPr>
              <w:t>-140</w:t>
            </w:r>
            <w:r w:rsidR="00CF3D0F" w:rsidRPr="009C5807">
              <w:sym w:font="Symbol" w:char="F0A3"/>
            </w:r>
            <w:r w:rsidRPr="00374636">
              <w:rPr>
                <w:lang w:eastAsia="zh-CN"/>
              </w:rPr>
              <w:t>PRS</w:t>
            </w:r>
            <w:r w:rsidRPr="00374636">
              <w:rPr>
                <w:lang w:eastAsia="ko-KR"/>
              </w:rPr>
              <w:t>-RSRP&lt;-139</w:t>
            </w:r>
          </w:p>
        </w:tc>
        <w:tc>
          <w:tcPr>
            <w:tcW w:w="863" w:type="dxa"/>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noWrap/>
          </w:tcPr>
          <w:p w14:paraId="57561BF6" w14:textId="0916581E" w:rsidR="00D65C49" w:rsidRPr="00374636" w:rsidRDefault="00D65C49" w:rsidP="00491AC2">
            <w:pPr>
              <w:pStyle w:val="TAC"/>
              <w:rPr>
                <w:lang w:eastAsia="ko-KR"/>
              </w:rPr>
            </w:pPr>
            <w:r w:rsidRPr="00374636">
              <w:rPr>
                <w:lang w:eastAsia="ko-KR"/>
              </w:rPr>
              <w:t>-139</w:t>
            </w:r>
            <w:r w:rsidR="00CF3D0F" w:rsidRPr="009C5807">
              <w:sym w:font="Symbol" w:char="F0A3"/>
            </w:r>
            <w:r w:rsidRPr="00374636">
              <w:rPr>
                <w:lang w:eastAsia="zh-CN"/>
              </w:rPr>
              <w:t>PRS</w:t>
            </w:r>
            <w:r w:rsidRPr="00374636">
              <w:rPr>
                <w:lang w:eastAsia="ko-KR"/>
              </w:rPr>
              <w:t>-RSRP&lt;-138</w:t>
            </w:r>
          </w:p>
        </w:tc>
        <w:tc>
          <w:tcPr>
            <w:tcW w:w="863" w:type="dxa"/>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noWrap/>
          </w:tcPr>
          <w:p w14:paraId="131441CC" w14:textId="77777777" w:rsidR="00D65C49" w:rsidRPr="00374636" w:rsidRDefault="00D65C49" w:rsidP="00491AC2">
            <w:pPr>
              <w:pStyle w:val="TAC"/>
              <w:rPr>
                <w:lang w:eastAsia="ko-KR"/>
              </w:rPr>
            </w:pPr>
            <w:r w:rsidRPr="00374636">
              <w:rPr>
                <w:lang w:eastAsia="ko-KR"/>
              </w:rPr>
              <w:t>…</w:t>
            </w:r>
          </w:p>
        </w:tc>
        <w:tc>
          <w:tcPr>
            <w:tcW w:w="2608" w:type="dxa"/>
            <w:noWrap/>
          </w:tcPr>
          <w:p w14:paraId="0B2CE24A" w14:textId="77777777" w:rsidR="00D65C49" w:rsidRPr="00374636" w:rsidRDefault="00D65C49" w:rsidP="00491AC2">
            <w:pPr>
              <w:pStyle w:val="TAC"/>
              <w:rPr>
                <w:lang w:eastAsia="ko-KR"/>
              </w:rPr>
            </w:pPr>
            <w:r w:rsidRPr="00374636">
              <w:rPr>
                <w:lang w:eastAsia="ko-KR"/>
              </w:rPr>
              <w:t>…</w:t>
            </w:r>
          </w:p>
        </w:tc>
        <w:tc>
          <w:tcPr>
            <w:tcW w:w="863" w:type="dxa"/>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noWrap/>
          </w:tcPr>
          <w:p w14:paraId="626047AF" w14:textId="393F2042" w:rsidR="00D65C49" w:rsidRPr="00374636" w:rsidRDefault="00D65C49" w:rsidP="00491AC2">
            <w:pPr>
              <w:pStyle w:val="TAC"/>
              <w:rPr>
                <w:lang w:eastAsia="ko-KR"/>
              </w:rPr>
            </w:pPr>
            <w:r w:rsidRPr="00374636">
              <w:rPr>
                <w:lang w:eastAsia="ko-KR"/>
              </w:rPr>
              <w:t>-46</w:t>
            </w:r>
            <w:r w:rsidR="00CF3D0F" w:rsidRPr="009C5807">
              <w:sym w:font="Symbol" w:char="F0A3"/>
            </w:r>
            <w:r w:rsidRPr="00374636">
              <w:rPr>
                <w:lang w:eastAsia="zh-CN"/>
              </w:rPr>
              <w:t>PRS</w:t>
            </w:r>
            <w:r w:rsidRPr="00374636">
              <w:rPr>
                <w:lang w:eastAsia="ko-KR"/>
              </w:rPr>
              <w:t>-RSRP&lt;-45</w:t>
            </w:r>
          </w:p>
        </w:tc>
        <w:tc>
          <w:tcPr>
            <w:tcW w:w="863" w:type="dxa"/>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noWrap/>
          </w:tcPr>
          <w:p w14:paraId="57AA6BD1" w14:textId="45C56801" w:rsidR="00D65C49" w:rsidRPr="00374636" w:rsidRDefault="00D65C49" w:rsidP="00491AC2">
            <w:pPr>
              <w:pStyle w:val="TAC"/>
              <w:rPr>
                <w:lang w:eastAsia="ko-KR"/>
              </w:rPr>
            </w:pPr>
            <w:r w:rsidRPr="00374636">
              <w:rPr>
                <w:lang w:eastAsia="ko-KR"/>
              </w:rPr>
              <w:t>-45</w:t>
            </w:r>
            <w:r w:rsidR="00CF3D0F" w:rsidRPr="009C5807">
              <w:sym w:font="Symbol" w:char="F0A3"/>
            </w:r>
            <w:r w:rsidRPr="00374636">
              <w:rPr>
                <w:lang w:eastAsia="zh-CN"/>
              </w:rPr>
              <w:t>PRS</w:t>
            </w:r>
            <w:r w:rsidRPr="00374636">
              <w:rPr>
                <w:lang w:eastAsia="ko-KR"/>
              </w:rPr>
              <w:t>-RSRP&lt;-44</w:t>
            </w:r>
          </w:p>
        </w:tc>
        <w:tc>
          <w:tcPr>
            <w:tcW w:w="863" w:type="dxa"/>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noWrap/>
          </w:tcPr>
          <w:p w14:paraId="6827DD4F" w14:textId="4133DB02" w:rsidR="00D65C49" w:rsidRPr="00374636" w:rsidRDefault="00D65C49" w:rsidP="00491AC2">
            <w:pPr>
              <w:pStyle w:val="TAC"/>
              <w:rPr>
                <w:lang w:eastAsia="ko-KR"/>
              </w:rPr>
            </w:pPr>
            <w:r w:rsidRPr="00374636">
              <w:rPr>
                <w:lang w:eastAsia="ko-KR"/>
              </w:rPr>
              <w:t>-44</w:t>
            </w:r>
            <w:r w:rsidR="00CF3D0F" w:rsidRPr="009C5807">
              <w:sym w:font="Symbol" w:char="F0A3"/>
            </w:r>
            <w:r w:rsidRPr="00374636">
              <w:rPr>
                <w:lang w:eastAsia="zh-CN"/>
              </w:rPr>
              <w:t>PRS</w:t>
            </w:r>
            <w:r w:rsidRPr="00374636">
              <w:rPr>
                <w:lang w:eastAsia="ko-KR"/>
              </w:rPr>
              <w:t>-RSRP&lt;-43</w:t>
            </w:r>
          </w:p>
        </w:tc>
        <w:tc>
          <w:tcPr>
            <w:tcW w:w="863" w:type="dxa"/>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noWrap/>
          </w:tcPr>
          <w:p w14:paraId="51BD0AE8" w14:textId="7D65C419" w:rsidR="00D65C49" w:rsidRPr="00374636" w:rsidRDefault="00D65C49" w:rsidP="00491AC2">
            <w:pPr>
              <w:pStyle w:val="TAC"/>
              <w:rPr>
                <w:lang w:eastAsia="ko-KR"/>
              </w:rPr>
            </w:pPr>
            <w:r w:rsidRPr="00374636">
              <w:rPr>
                <w:lang w:eastAsia="ko-KR"/>
              </w:rPr>
              <w:t>-43</w:t>
            </w:r>
            <w:r w:rsidR="00CF3D0F" w:rsidRPr="009C5807">
              <w:sym w:font="Symbol" w:char="F0A3"/>
            </w:r>
            <w:r w:rsidRPr="00374636">
              <w:rPr>
                <w:lang w:eastAsia="zh-CN"/>
              </w:rPr>
              <w:t>PRS</w:t>
            </w:r>
            <w:r w:rsidRPr="00374636">
              <w:rPr>
                <w:lang w:eastAsia="ko-KR"/>
              </w:rPr>
              <w:t>-RSRP&lt;-42</w:t>
            </w:r>
          </w:p>
        </w:tc>
        <w:tc>
          <w:tcPr>
            <w:tcW w:w="863" w:type="dxa"/>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noWrap/>
          </w:tcPr>
          <w:p w14:paraId="1CB23ECF" w14:textId="4420F442" w:rsidR="00D65C49" w:rsidRPr="00374636" w:rsidRDefault="00D65C49" w:rsidP="00491AC2">
            <w:pPr>
              <w:pStyle w:val="TAC"/>
              <w:rPr>
                <w:lang w:eastAsia="ko-KR"/>
              </w:rPr>
            </w:pPr>
            <w:r w:rsidRPr="00374636">
              <w:rPr>
                <w:lang w:eastAsia="ko-KR"/>
              </w:rPr>
              <w:t>-42</w:t>
            </w:r>
            <w:r w:rsidR="00CF3D0F" w:rsidRPr="009C5807">
              <w:sym w:font="Symbol" w:char="F0A3"/>
            </w:r>
            <w:r w:rsidRPr="00374636">
              <w:rPr>
                <w:lang w:eastAsia="zh-CN"/>
              </w:rPr>
              <w:t>PRS</w:t>
            </w:r>
            <w:r w:rsidRPr="00374636">
              <w:rPr>
                <w:lang w:eastAsia="ko-KR"/>
              </w:rPr>
              <w:t>-RSRP&lt;-41</w:t>
            </w:r>
          </w:p>
        </w:tc>
        <w:tc>
          <w:tcPr>
            <w:tcW w:w="863" w:type="dxa"/>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noWrap/>
          </w:tcPr>
          <w:p w14:paraId="6F7587ED" w14:textId="3F476783" w:rsidR="00D65C49" w:rsidRPr="00374636" w:rsidRDefault="00D65C49" w:rsidP="00491AC2">
            <w:pPr>
              <w:pStyle w:val="TAC"/>
              <w:rPr>
                <w:lang w:eastAsia="ko-KR"/>
              </w:rPr>
            </w:pPr>
            <w:r w:rsidRPr="00374636">
              <w:rPr>
                <w:lang w:eastAsia="ko-KR"/>
              </w:rPr>
              <w:t>-41</w:t>
            </w:r>
            <w:r w:rsidR="00CF3D0F" w:rsidRPr="009C5807">
              <w:sym w:font="Symbol" w:char="F0A3"/>
            </w:r>
            <w:r w:rsidRPr="00374636">
              <w:rPr>
                <w:lang w:eastAsia="zh-CN"/>
              </w:rPr>
              <w:t>PRS</w:t>
            </w:r>
            <w:r w:rsidRPr="00374636">
              <w:rPr>
                <w:lang w:eastAsia="ko-KR"/>
              </w:rPr>
              <w:t>-RSRP&lt;-40</w:t>
            </w:r>
          </w:p>
        </w:tc>
        <w:tc>
          <w:tcPr>
            <w:tcW w:w="863" w:type="dxa"/>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noWrap/>
          </w:tcPr>
          <w:p w14:paraId="60019855" w14:textId="315AD6C5" w:rsidR="00D65C49" w:rsidRPr="00374636" w:rsidRDefault="00D65C49" w:rsidP="00491AC2">
            <w:pPr>
              <w:pStyle w:val="TAC"/>
              <w:rPr>
                <w:lang w:eastAsia="ko-KR"/>
              </w:rPr>
            </w:pPr>
            <w:r w:rsidRPr="00374636">
              <w:rPr>
                <w:lang w:eastAsia="ko-KR"/>
              </w:rPr>
              <w:t>-40</w:t>
            </w:r>
            <w:r w:rsidR="00CF3D0F" w:rsidRPr="009C5807">
              <w:sym w:font="Symbol" w:char="F0A3"/>
            </w:r>
            <w:r w:rsidRPr="00374636">
              <w:rPr>
                <w:lang w:eastAsia="zh-CN"/>
              </w:rPr>
              <w:t>PRS</w:t>
            </w:r>
            <w:r w:rsidRPr="00374636">
              <w:rPr>
                <w:lang w:eastAsia="ko-KR"/>
              </w:rPr>
              <w:t>-RSRP&lt;-39</w:t>
            </w:r>
          </w:p>
        </w:tc>
        <w:tc>
          <w:tcPr>
            <w:tcW w:w="863" w:type="dxa"/>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noWrap/>
          </w:tcPr>
          <w:p w14:paraId="0D47A0D9" w14:textId="04EE16AA" w:rsidR="00D65C49" w:rsidRPr="00374636" w:rsidRDefault="00D65C49" w:rsidP="00491AC2">
            <w:pPr>
              <w:pStyle w:val="TAC"/>
              <w:rPr>
                <w:lang w:eastAsia="ko-KR"/>
              </w:rPr>
            </w:pPr>
            <w:r w:rsidRPr="00374636">
              <w:rPr>
                <w:lang w:eastAsia="ko-KR"/>
              </w:rPr>
              <w:t>-39</w:t>
            </w:r>
            <w:r w:rsidR="00CF3D0F" w:rsidRPr="009C5807">
              <w:sym w:font="Symbol" w:char="F0A3"/>
            </w:r>
            <w:r w:rsidRPr="00374636">
              <w:rPr>
                <w:lang w:eastAsia="zh-CN"/>
              </w:rPr>
              <w:t>PRS</w:t>
            </w:r>
            <w:r w:rsidRPr="00374636">
              <w:rPr>
                <w:lang w:eastAsia="ko-KR"/>
              </w:rPr>
              <w:t>-RSRP&lt;-38</w:t>
            </w:r>
          </w:p>
        </w:tc>
        <w:tc>
          <w:tcPr>
            <w:tcW w:w="863" w:type="dxa"/>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noWrap/>
          </w:tcPr>
          <w:p w14:paraId="657A3BBE" w14:textId="3CE83C18" w:rsidR="00D65C49" w:rsidRPr="00374636" w:rsidRDefault="00D65C49" w:rsidP="00491AC2">
            <w:pPr>
              <w:pStyle w:val="TAC"/>
              <w:rPr>
                <w:lang w:eastAsia="ko-KR"/>
              </w:rPr>
            </w:pPr>
            <w:r w:rsidRPr="00374636">
              <w:rPr>
                <w:lang w:eastAsia="ko-KR"/>
              </w:rPr>
              <w:t>-38</w:t>
            </w:r>
            <w:r w:rsidR="00CF3D0F" w:rsidRPr="009C5807">
              <w:sym w:font="Symbol" w:char="F0A3"/>
            </w:r>
            <w:r w:rsidRPr="00374636">
              <w:rPr>
                <w:lang w:eastAsia="zh-CN"/>
              </w:rPr>
              <w:t>PRS</w:t>
            </w:r>
            <w:r w:rsidRPr="00374636">
              <w:rPr>
                <w:lang w:eastAsia="ko-KR"/>
              </w:rPr>
              <w:t>-RSRP&lt;-37</w:t>
            </w:r>
          </w:p>
        </w:tc>
        <w:tc>
          <w:tcPr>
            <w:tcW w:w="863" w:type="dxa"/>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noWrap/>
          </w:tcPr>
          <w:p w14:paraId="5CFA6F59" w14:textId="3456315F" w:rsidR="00D65C49" w:rsidRPr="00374636" w:rsidRDefault="00D65C49" w:rsidP="00491AC2">
            <w:pPr>
              <w:pStyle w:val="TAC"/>
              <w:rPr>
                <w:lang w:eastAsia="ko-KR"/>
              </w:rPr>
            </w:pPr>
            <w:r w:rsidRPr="00374636">
              <w:rPr>
                <w:lang w:eastAsia="ko-KR"/>
              </w:rPr>
              <w:t>-37</w:t>
            </w:r>
            <w:r w:rsidR="00CF3D0F" w:rsidRPr="009C5807">
              <w:sym w:font="Symbol" w:char="F0A3"/>
            </w:r>
            <w:r w:rsidRPr="00374636">
              <w:rPr>
                <w:lang w:eastAsia="zh-CN"/>
              </w:rPr>
              <w:t>PRS</w:t>
            </w:r>
            <w:r w:rsidRPr="00374636">
              <w:rPr>
                <w:lang w:eastAsia="ko-KR"/>
              </w:rPr>
              <w:t>-RSRP&lt;-36</w:t>
            </w:r>
          </w:p>
        </w:tc>
        <w:tc>
          <w:tcPr>
            <w:tcW w:w="863" w:type="dxa"/>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noWrap/>
          </w:tcPr>
          <w:p w14:paraId="23C9629D" w14:textId="69B0DC61" w:rsidR="00D65C49" w:rsidRPr="00374636" w:rsidRDefault="00D65C49" w:rsidP="00491AC2">
            <w:pPr>
              <w:pStyle w:val="TAC"/>
              <w:rPr>
                <w:lang w:eastAsia="ko-KR"/>
              </w:rPr>
            </w:pPr>
            <w:r w:rsidRPr="00374636">
              <w:rPr>
                <w:lang w:eastAsia="ko-KR"/>
              </w:rPr>
              <w:t>-36</w:t>
            </w:r>
            <w:r w:rsidR="00CF3D0F" w:rsidRPr="009C5807">
              <w:sym w:font="Symbol" w:char="F0A3"/>
            </w:r>
            <w:r w:rsidRPr="00374636">
              <w:rPr>
                <w:lang w:eastAsia="zh-CN"/>
              </w:rPr>
              <w:t>PRS</w:t>
            </w:r>
            <w:r w:rsidRPr="00374636">
              <w:rPr>
                <w:lang w:eastAsia="ko-KR"/>
              </w:rPr>
              <w:t>-RSRP&lt;-35</w:t>
            </w:r>
          </w:p>
        </w:tc>
        <w:tc>
          <w:tcPr>
            <w:tcW w:w="863" w:type="dxa"/>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noWrap/>
          </w:tcPr>
          <w:p w14:paraId="68C8FED7" w14:textId="41037165" w:rsidR="00D65C49" w:rsidRPr="00374636" w:rsidRDefault="00D65C49" w:rsidP="00491AC2">
            <w:pPr>
              <w:pStyle w:val="TAC"/>
              <w:rPr>
                <w:lang w:eastAsia="ko-KR"/>
              </w:rPr>
            </w:pPr>
            <w:r w:rsidRPr="00374636">
              <w:rPr>
                <w:lang w:eastAsia="ko-KR"/>
              </w:rPr>
              <w:t>-35</w:t>
            </w:r>
            <w:r w:rsidR="00CF3D0F" w:rsidRPr="009C5807">
              <w:sym w:font="Symbol" w:char="F0A3"/>
            </w:r>
            <w:r w:rsidRPr="00374636">
              <w:rPr>
                <w:lang w:eastAsia="zh-CN"/>
              </w:rPr>
              <w:t>PRS</w:t>
            </w:r>
            <w:r w:rsidRPr="00374636">
              <w:rPr>
                <w:lang w:eastAsia="ko-KR"/>
              </w:rPr>
              <w:t>-RSRP&lt;-34</w:t>
            </w:r>
          </w:p>
        </w:tc>
        <w:tc>
          <w:tcPr>
            <w:tcW w:w="863" w:type="dxa"/>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noWrap/>
          </w:tcPr>
          <w:p w14:paraId="3E6C4FD3" w14:textId="3C2208B5" w:rsidR="00D65C49" w:rsidRPr="00374636" w:rsidRDefault="00D65C49" w:rsidP="00491AC2">
            <w:pPr>
              <w:pStyle w:val="TAC"/>
              <w:rPr>
                <w:lang w:eastAsia="ko-KR"/>
              </w:rPr>
            </w:pPr>
            <w:r w:rsidRPr="00374636">
              <w:rPr>
                <w:lang w:eastAsia="ko-KR"/>
              </w:rPr>
              <w:t>-34</w:t>
            </w:r>
            <w:r w:rsidR="00CF3D0F" w:rsidRPr="009C5807">
              <w:sym w:font="Symbol" w:char="F0A3"/>
            </w:r>
            <w:r w:rsidRPr="00374636">
              <w:rPr>
                <w:lang w:eastAsia="zh-CN"/>
              </w:rPr>
              <w:t>PRS</w:t>
            </w:r>
            <w:r w:rsidRPr="00374636">
              <w:rPr>
                <w:lang w:eastAsia="ko-KR"/>
              </w:rPr>
              <w:t>-RSRP&lt;-33</w:t>
            </w:r>
          </w:p>
        </w:tc>
        <w:tc>
          <w:tcPr>
            <w:tcW w:w="863" w:type="dxa"/>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noWrap/>
          </w:tcPr>
          <w:p w14:paraId="0A43F28B" w14:textId="00B4D981" w:rsidR="00D65C49" w:rsidRPr="00374636" w:rsidRDefault="00D65C49" w:rsidP="00491AC2">
            <w:pPr>
              <w:pStyle w:val="TAC"/>
              <w:rPr>
                <w:lang w:eastAsia="ko-KR"/>
              </w:rPr>
            </w:pPr>
            <w:r w:rsidRPr="00374636">
              <w:rPr>
                <w:lang w:eastAsia="ko-KR"/>
              </w:rPr>
              <w:t>-33</w:t>
            </w:r>
            <w:r w:rsidR="00CF3D0F" w:rsidRPr="009C5807">
              <w:sym w:font="Symbol" w:char="F0A3"/>
            </w:r>
            <w:r w:rsidRPr="00374636">
              <w:rPr>
                <w:lang w:eastAsia="zh-CN"/>
              </w:rPr>
              <w:t>PRS</w:t>
            </w:r>
            <w:r w:rsidRPr="00374636">
              <w:rPr>
                <w:lang w:eastAsia="ko-KR"/>
              </w:rPr>
              <w:t>-RSRP&lt;-32</w:t>
            </w:r>
          </w:p>
        </w:tc>
        <w:tc>
          <w:tcPr>
            <w:tcW w:w="863" w:type="dxa"/>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noWrap/>
            <w:hideMark/>
          </w:tcPr>
          <w:p w14:paraId="4056AD80" w14:textId="3508E3DC" w:rsidR="00D65C49" w:rsidRPr="00374636" w:rsidRDefault="00D65C49" w:rsidP="00491AC2">
            <w:pPr>
              <w:pStyle w:val="TAC"/>
              <w:rPr>
                <w:lang w:eastAsia="ko-KR"/>
              </w:rPr>
            </w:pPr>
            <w:r w:rsidRPr="00374636">
              <w:rPr>
                <w:lang w:eastAsia="ko-KR"/>
              </w:rPr>
              <w:t>-32</w:t>
            </w:r>
            <w:r w:rsidR="00CF3D0F" w:rsidRPr="009C5807">
              <w:sym w:font="Symbol" w:char="F0A3"/>
            </w:r>
            <w:r w:rsidRPr="00374636">
              <w:rPr>
                <w:lang w:eastAsia="zh-CN"/>
              </w:rPr>
              <w:t>PRS</w:t>
            </w:r>
            <w:r w:rsidRPr="00374636">
              <w:rPr>
                <w:lang w:eastAsia="ko-KR"/>
              </w:rPr>
              <w:t>-RSRP&lt;-31</w:t>
            </w:r>
          </w:p>
        </w:tc>
        <w:tc>
          <w:tcPr>
            <w:tcW w:w="863" w:type="dxa"/>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noWrap/>
            <w:hideMark/>
          </w:tcPr>
          <w:p w14:paraId="74DA93CF" w14:textId="311A3907" w:rsidR="00D65C49" w:rsidRPr="00374636" w:rsidRDefault="00D65C49" w:rsidP="00491AC2">
            <w:pPr>
              <w:pStyle w:val="TAC"/>
              <w:rPr>
                <w:lang w:eastAsia="ko-KR"/>
              </w:rPr>
            </w:pPr>
            <w:r w:rsidRPr="00374636">
              <w:rPr>
                <w:lang w:eastAsia="ko-KR"/>
              </w:rPr>
              <w:t>-31</w:t>
            </w:r>
            <w:r w:rsidR="00CF3D0F" w:rsidRPr="009C5807">
              <w:sym w:font="Symbol" w:char="F0A3"/>
            </w:r>
            <w:r w:rsidRPr="00374636">
              <w:rPr>
                <w:lang w:eastAsia="zh-CN"/>
              </w:rPr>
              <w:t>PRS</w:t>
            </w:r>
            <w:r w:rsidRPr="00374636">
              <w:rPr>
                <w:lang w:eastAsia="ko-KR"/>
              </w:rPr>
              <w:t>-RSRP</w:t>
            </w:r>
          </w:p>
        </w:tc>
        <w:tc>
          <w:tcPr>
            <w:tcW w:w="863" w:type="dxa"/>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41" w:name="_Toc83678026"/>
      <w:bookmarkStart w:id="542"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41"/>
      <w:bookmarkEnd w:id="542"/>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nr-DL-AoD-RequestLocationInformation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5BE0B315"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w:t>
      </w:r>
      <w:r w:rsidR="00CF3D0F" w:rsidRPr="00CF3D0F">
        <w:t>i</w:t>
      </w:r>
      <w:r w:rsidRPr="00374636">
        <w:t>al RSRP measured on different PRS resources in frequency domain at the same time.</w:t>
      </w:r>
    </w:p>
    <w:p w14:paraId="004CA2AF"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56430678" w:rsidR="00D65C49" w:rsidRPr="00374636" w:rsidRDefault="00D65C49" w:rsidP="007C6871">
            <w:pPr>
              <w:pStyle w:val="TAL"/>
              <w:rPr>
                <w:lang w:eastAsia="zh-CN"/>
              </w:rPr>
            </w:pPr>
            <w:r w:rsidRPr="00374636">
              <w:rPr>
                <w:lang w:eastAsia="zh-CN"/>
              </w:rPr>
              <w:t>-30</w:t>
            </w:r>
            <w:r w:rsidR="00CF3D0F" w:rsidRPr="00101346">
              <w:rPr>
                <w:rFonts w:cs="Arial"/>
                <w:lang w:eastAsia="zh-CN"/>
              </w:rPr>
              <w:t>≥</w:t>
            </w:r>
            <w:r w:rsidRPr="00374636">
              <w:rPr>
                <w:lang w:eastAsia="zh-CN"/>
              </w:rPr>
              <w:t>ΔRSRP</w:t>
            </w:r>
          </w:p>
        </w:tc>
        <w:tc>
          <w:tcPr>
            <w:tcW w:w="713" w:type="dxa"/>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645BFB44" w:rsidR="00D65C49" w:rsidRPr="00374636" w:rsidRDefault="00D65C49" w:rsidP="007C6871">
            <w:pPr>
              <w:pStyle w:val="TAL"/>
              <w:rPr>
                <w:lang w:eastAsia="zh-CN"/>
              </w:rPr>
            </w:pPr>
            <w:r w:rsidRPr="00374636">
              <w:rPr>
                <w:lang w:eastAsia="zh-CN"/>
              </w:rPr>
              <w:t>-29</w:t>
            </w:r>
            <w:r w:rsidR="00CF3D0F" w:rsidRPr="00101346">
              <w:rPr>
                <w:rFonts w:cs="Arial"/>
                <w:lang w:eastAsia="zh-CN"/>
              </w:rPr>
              <w:t>≥</w:t>
            </w:r>
            <w:r w:rsidRPr="00374636">
              <w:rPr>
                <w:lang w:eastAsia="zh-CN"/>
              </w:rPr>
              <w:t>ΔRSRP&gt;-30</w:t>
            </w:r>
          </w:p>
        </w:tc>
        <w:tc>
          <w:tcPr>
            <w:tcW w:w="713" w:type="dxa"/>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37C33918" w:rsidR="00D65C49" w:rsidRPr="00374636" w:rsidRDefault="00D65C49" w:rsidP="007C6871">
            <w:pPr>
              <w:pStyle w:val="TAL"/>
              <w:rPr>
                <w:lang w:eastAsia="zh-CN"/>
              </w:rPr>
            </w:pPr>
            <w:r w:rsidRPr="00374636">
              <w:rPr>
                <w:lang w:eastAsia="zh-CN"/>
              </w:rPr>
              <w:t>-28</w:t>
            </w:r>
            <w:r w:rsidR="00CF3D0F" w:rsidRPr="00101346">
              <w:rPr>
                <w:rFonts w:cs="Arial"/>
                <w:lang w:eastAsia="zh-CN"/>
              </w:rPr>
              <w:t>≥</w:t>
            </w:r>
            <w:r w:rsidRPr="00374636">
              <w:rPr>
                <w:lang w:eastAsia="zh-CN"/>
              </w:rPr>
              <w:t>ΔRSRP&gt;-29</w:t>
            </w:r>
          </w:p>
        </w:tc>
        <w:tc>
          <w:tcPr>
            <w:tcW w:w="713" w:type="dxa"/>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57721BF1" w:rsidR="00D65C49" w:rsidRPr="00374636" w:rsidRDefault="00D65C49" w:rsidP="007C6871">
            <w:pPr>
              <w:pStyle w:val="TAL"/>
              <w:rPr>
                <w:lang w:eastAsia="zh-CN"/>
              </w:rPr>
            </w:pPr>
            <w:r w:rsidRPr="00374636">
              <w:rPr>
                <w:lang w:eastAsia="zh-CN"/>
              </w:rPr>
              <w:t>-27</w:t>
            </w:r>
            <w:r w:rsidR="00CF3D0F" w:rsidRPr="00101346">
              <w:rPr>
                <w:rFonts w:cs="Arial"/>
                <w:lang w:eastAsia="zh-CN"/>
              </w:rPr>
              <w:t>≥</w:t>
            </w:r>
            <w:r w:rsidRPr="00374636">
              <w:rPr>
                <w:lang w:eastAsia="zh-CN"/>
              </w:rPr>
              <w:t>ΔRSRP&gt;-28</w:t>
            </w:r>
          </w:p>
        </w:tc>
        <w:tc>
          <w:tcPr>
            <w:tcW w:w="713" w:type="dxa"/>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4FA6DEAA" w:rsidR="00D65C49" w:rsidRPr="00374636" w:rsidRDefault="00D65C49" w:rsidP="007C6871">
            <w:pPr>
              <w:pStyle w:val="TAL"/>
              <w:rPr>
                <w:lang w:eastAsia="zh-CN"/>
              </w:rPr>
            </w:pPr>
            <w:r w:rsidRPr="00374636">
              <w:rPr>
                <w:lang w:eastAsia="zh-CN"/>
              </w:rPr>
              <w:t>-26</w:t>
            </w:r>
            <w:r w:rsidR="00CF3D0F" w:rsidRPr="00101346">
              <w:rPr>
                <w:rFonts w:cs="Arial"/>
                <w:lang w:eastAsia="zh-CN"/>
              </w:rPr>
              <w:t>≥</w:t>
            </w:r>
            <w:r w:rsidRPr="00374636">
              <w:rPr>
                <w:lang w:eastAsia="zh-CN"/>
              </w:rPr>
              <w:t>ΔRSRP&gt;-27</w:t>
            </w:r>
          </w:p>
        </w:tc>
        <w:tc>
          <w:tcPr>
            <w:tcW w:w="713" w:type="dxa"/>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4FB91219" w:rsidR="00D65C49" w:rsidRPr="00374636" w:rsidRDefault="00D65C49" w:rsidP="007C6871">
            <w:pPr>
              <w:pStyle w:val="TAL"/>
              <w:rPr>
                <w:lang w:eastAsia="zh-CN"/>
              </w:rPr>
            </w:pPr>
            <w:r w:rsidRPr="00374636">
              <w:rPr>
                <w:lang w:eastAsia="zh-CN"/>
              </w:rPr>
              <w:t>-25</w:t>
            </w:r>
            <w:r w:rsidR="00CF3D0F" w:rsidRPr="00101346">
              <w:rPr>
                <w:rFonts w:cs="Arial"/>
                <w:lang w:eastAsia="zh-CN"/>
              </w:rPr>
              <w:t>≥</w:t>
            </w:r>
            <w:r w:rsidRPr="00374636">
              <w:rPr>
                <w:lang w:eastAsia="zh-CN"/>
              </w:rPr>
              <w:t>ΔRSRP&gt;-26</w:t>
            </w:r>
          </w:p>
        </w:tc>
        <w:tc>
          <w:tcPr>
            <w:tcW w:w="713" w:type="dxa"/>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09F829F8" w:rsidR="00D65C49" w:rsidRPr="00374636" w:rsidRDefault="00D65C49" w:rsidP="007C6871">
            <w:pPr>
              <w:pStyle w:val="TAL"/>
              <w:rPr>
                <w:lang w:eastAsia="zh-CN"/>
              </w:rPr>
            </w:pPr>
            <w:r w:rsidRPr="00374636">
              <w:rPr>
                <w:lang w:eastAsia="zh-CN"/>
              </w:rPr>
              <w:t>-24</w:t>
            </w:r>
            <w:r w:rsidR="00CF3D0F" w:rsidRPr="00101346">
              <w:rPr>
                <w:rFonts w:cs="Arial"/>
                <w:lang w:eastAsia="zh-CN"/>
              </w:rPr>
              <w:t>≥</w:t>
            </w:r>
            <w:r w:rsidRPr="00374636">
              <w:rPr>
                <w:lang w:eastAsia="zh-CN"/>
              </w:rPr>
              <w:t>ΔRSRP&gt;-25</w:t>
            </w:r>
          </w:p>
        </w:tc>
        <w:tc>
          <w:tcPr>
            <w:tcW w:w="713" w:type="dxa"/>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106EBD41" w:rsidR="00D65C49" w:rsidRPr="00374636" w:rsidRDefault="00D65C49" w:rsidP="007C6871">
            <w:pPr>
              <w:pStyle w:val="TAL"/>
              <w:rPr>
                <w:lang w:eastAsia="zh-CN"/>
              </w:rPr>
            </w:pPr>
            <w:r w:rsidRPr="00374636">
              <w:rPr>
                <w:lang w:eastAsia="zh-CN"/>
              </w:rPr>
              <w:t>-23</w:t>
            </w:r>
            <w:r w:rsidR="00CF3D0F" w:rsidRPr="00101346">
              <w:rPr>
                <w:rFonts w:cs="Arial"/>
                <w:lang w:eastAsia="zh-CN"/>
              </w:rPr>
              <w:t>≥</w:t>
            </w:r>
            <w:r w:rsidRPr="00374636">
              <w:rPr>
                <w:lang w:eastAsia="zh-CN"/>
              </w:rPr>
              <w:t>ΔRSRP&gt;-24</w:t>
            </w:r>
          </w:p>
        </w:tc>
        <w:tc>
          <w:tcPr>
            <w:tcW w:w="713" w:type="dxa"/>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035F15E6" w:rsidR="00D65C49" w:rsidRPr="00374636" w:rsidRDefault="00D65C49" w:rsidP="007C6871">
            <w:pPr>
              <w:pStyle w:val="TAL"/>
              <w:rPr>
                <w:lang w:eastAsia="zh-CN"/>
              </w:rPr>
            </w:pPr>
            <w:r w:rsidRPr="00374636">
              <w:rPr>
                <w:lang w:eastAsia="zh-CN"/>
              </w:rPr>
              <w:t>-22</w:t>
            </w:r>
            <w:r w:rsidR="00CF3D0F" w:rsidRPr="00101346">
              <w:rPr>
                <w:rFonts w:cs="Arial"/>
                <w:lang w:eastAsia="zh-CN"/>
              </w:rPr>
              <w:t>≥</w:t>
            </w:r>
            <w:r w:rsidRPr="00374636">
              <w:rPr>
                <w:lang w:eastAsia="zh-CN"/>
              </w:rPr>
              <w:t>ΔRSRP&gt;-23</w:t>
            </w:r>
          </w:p>
        </w:tc>
        <w:tc>
          <w:tcPr>
            <w:tcW w:w="713" w:type="dxa"/>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1D7BD44" w:rsidR="00D65C49" w:rsidRPr="00374636" w:rsidRDefault="00D65C49" w:rsidP="007C6871">
            <w:pPr>
              <w:pStyle w:val="TAL"/>
              <w:rPr>
                <w:lang w:eastAsia="zh-CN"/>
              </w:rPr>
            </w:pPr>
            <w:r w:rsidRPr="00374636">
              <w:rPr>
                <w:lang w:eastAsia="zh-CN"/>
              </w:rPr>
              <w:t>-21</w:t>
            </w:r>
            <w:r w:rsidR="00CF3D0F" w:rsidRPr="00101346">
              <w:rPr>
                <w:rFonts w:cs="Arial"/>
                <w:lang w:eastAsia="zh-CN"/>
              </w:rPr>
              <w:t>≥</w:t>
            </w:r>
            <w:r w:rsidRPr="00374636">
              <w:rPr>
                <w:lang w:eastAsia="zh-CN"/>
              </w:rPr>
              <w:t>ΔRSRP&gt;-22</w:t>
            </w:r>
          </w:p>
        </w:tc>
        <w:tc>
          <w:tcPr>
            <w:tcW w:w="713" w:type="dxa"/>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C84DA0D" w:rsidR="00D65C49" w:rsidRPr="00374636" w:rsidRDefault="00D65C49" w:rsidP="007C6871">
            <w:pPr>
              <w:pStyle w:val="TAL"/>
              <w:rPr>
                <w:lang w:eastAsia="zh-CN"/>
              </w:rPr>
            </w:pPr>
            <w:r w:rsidRPr="00374636">
              <w:rPr>
                <w:lang w:eastAsia="zh-CN"/>
              </w:rPr>
              <w:t>-20</w:t>
            </w:r>
            <w:r w:rsidR="00CF3D0F" w:rsidRPr="00101346">
              <w:rPr>
                <w:rFonts w:cs="Arial"/>
                <w:lang w:eastAsia="zh-CN"/>
              </w:rPr>
              <w:t>≥</w:t>
            </w:r>
            <w:r w:rsidRPr="00374636">
              <w:rPr>
                <w:lang w:eastAsia="zh-CN"/>
              </w:rPr>
              <w:t>ΔRSRP&gt;-21</w:t>
            </w:r>
          </w:p>
        </w:tc>
        <w:tc>
          <w:tcPr>
            <w:tcW w:w="713" w:type="dxa"/>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0FAE2AC6" w:rsidR="00D65C49" w:rsidRPr="00374636" w:rsidRDefault="00D65C49" w:rsidP="007C6871">
            <w:pPr>
              <w:pStyle w:val="TAL"/>
              <w:rPr>
                <w:lang w:eastAsia="zh-CN"/>
              </w:rPr>
            </w:pPr>
            <w:r w:rsidRPr="00374636">
              <w:rPr>
                <w:lang w:eastAsia="zh-CN"/>
              </w:rPr>
              <w:t>-19</w:t>
            </w:r>
            <w:r w:rsidR="00CF3D0F" w:rsidRPr="00101346">
              <w:rPr>
                <w:rFonts w:cs="Arial"/>
                <w:lang w:eastAsia="zh-CN"/>
              </w:rPr>
              <w:t>≥</w:t>
            </w:r>
            <w:r w:rsidRPr="00374636">
              <w:rPr>
                <w:lang w:eastAsia="zh-CN"/>
              </w:rPr>
              <w:t>ΔRSRP&gt;-20</w:t>
            </w:r>
          </w:p>
        </w:tc>
        <w:tc>
          <w:tcPr>
            <w:tcW w:w="713" w:type="dxa"/>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27AB9FC2" w:rsidR="00D65C49" w:rsidRPr="00374636" w:rsidRDefault="00D65C49" w:rsidP="007C6871">
            <w:pPr>
              <w:pStyle w:val="TAL"/>
              <w:rPr>
                <w:lang w:eastAsia="zh-CN"/>
              </w:rPr>
            </w:pPr>
            <w:r w:rsidRPr="00374636">
              <w:rPr>
                <w:lang w:eastAsia="zh-CN"/>
              </w:rPr>
              <w:t>-18</w:t>
            </w:r>
            <w:r w:rsidR="00CF3D0F" w:rsidRPr="00101346">
              <w:rPr>
                <w:rFonts w:cs="Arial"/>
                <w:lang w:eastAsia="zh-CN"/>
              </w:rPr>
              <w:t>≥</w:t>
            </w:r>
            <w:r w:rsidRPr="00374636">
              <w:rPr>
                <w:lang w:eastAsia="zh-CN"/>
              </w:rPr>
              <w:t>ΔRSRP&gt;-19</w:t>
            </w:r>
          </w:p>
        </w:tc>
        <w:tc>
          <w:tcPr>
            <w:tcW w:w="713" w:type="dxa"/>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E1CA74B" w:rsidR="00D65C49" w:rsidRPr="00374636" w:rsidRDefault="00D65C49" w:rsidP="007C6871">
            <w:pPr>
              <w:pStyle w:val="TAL"/>
              <w:rPr>
                <w:lang w:eastAsia="zh-CN"/>
              </w:rPr>
            </w:pPr>
            <w:r w:rsidRPr="00374636">
              <w:rPr>
                <w:lang w:eastAsia="zh-CN"/>
              </w:rPr>
              <w:t>-17</w:t>
            </w:r>
            <w:r w:rsidR="00CF3D0F" w:rsidRPr="00101346">
              <w:rPr>
                <w:rFonts w:cs="Arial"/>
                <w:lang w:eastAsia="zh-CN"/>
              </w:rPr>
              <w:t>≥</w:t>
            </w:r>
            <w:r w:rsidRPr="00374636">
              <w:rPr>
                <w:lang w:eastAsia="zh-CN"/>
              </w:rPr>
              <w:t>ΔRSRP&gt;-18</w:t>
            </w:r>
          </w:p>
        </w:tc>
        <w:tc>
          <w:tcPr>
            <w:tcW w:w="713" w:type="dxa"/>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2C4AF5F0" w:rsidR="00D65C49" w:rsidRPr="00374636" w:rsidRDefault="00D65C49" w:rsidP="007C6871">
            <w:pPr>
              <w:pStyle w:val="TAL"/>
              <w:rPr>
                <w:lang w:eastAsia="zh-CN"/>
              </w:rPr>
            </w:pPr>
            <w:r w:rsidRPr="00374636">
              <w:rPr>
                <w:lang w:eastAsia="zh-CN"/>
              </w:rPr>
              <w:t>-16</w:t>
            </w:r>
            <w:r w:rsidR="00CF3D0F" w:rsidRPr="00101346">
              <w:rPr>
                <w:rFonts w:cs="Arial"/>
                <w:lang w:eastAsia="zh-CN"/>
              </w:rPr>
              <w:t>≥</w:t>
            </w:r>
            <w:r w:rsidRPr="00374636">
              <w:rPr>
                <w:lang w:eastAsia="zh-CN"/>
              </w:rPr>
              <w:t>ΔRSRP&gt;-17</w:t>
            </w:r>
          </w:p>
        </w:tc>
        <w:tc>
          <w:tcPr>
            <w:tcW w:w="713" w:type="dxa"/>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52C9BE3F" w:rsidR="00D65C49" w:rsidRPr="00374636" w:rsidRDefault="00D65C49" w:rsidP="007C6871">
            <w:pPr>
              <w:pStyle w:val="TAL"/>
              <w:rPr>
                <w:lang w:eastAsia="zh-CN"/>
              </w:rPr>
            </w:pPr>
            <w:r w:rsidRPr="00374636">
              <w:rPr>
                <w:lang w:eastAsia="zh-CN"/>
              </w:rPr>
              <w:t>-15</w:t>
            </w:r>
            <w:r w:rsidR="00CF3D0F" w:rsidRPr="00101346">
              <w:rPr>
                <w:rFonts w:cs="Arial"/>
                <w:lang w:eastAsia="zh-CN"/>
              </w:rPr>
              <w:t>≥</w:t>
            </w:r>
            <w:r w:rsidRPr="00374636">
              <w:rPr>
                <w:lang w:eastAsia="zh-CN"/>
              </w:rPr>
              <w:t>ΔRSRP&gt;-16</w:t>
            </w:r>
          </w:p>
        </w:tc>
        <w:tc>
          <w:tcPr>
            <w:tcW w:w="713" w:type="dxa"/>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20944A5C" w:rsidR="00D65C49" w:rsidRPr="00374636" w:rsidRDefault="00D65C49" w:rsidP="007C6871">
            <w:pPr>
              <w:pStyle w:val="TAL"/>
              <w:rPr>
                <w:lang w:eastAsia="zh-CN"/>
              </w:rPr>
            </w:pPr>
            <w:r w:rsidRPr="00374636">
              <w:rPr>
                <w:lang w:eastAsia="zh-CN"/>
              </w:rPr>
              <w:t>-14</w:t>
            </w:r>
            <w:r w:rsidR="00CF3D0F" w:rsidRPr="00101346">
              <w:rPr>
                <w:rFonts w:cs="Arial"/>
                <w:lang w:eastAsia="zh-CN"/>
              </w:rPr>
              <w:t>≥</w:t>
            </w:r>
            <w:r w:rsidRPr="00374636">
              <w:rPr>
                <w:lang w:eastAsia="zh-CN"/>
              </w:rPr>
              <w:t>ΔRSRP&gt;-15</w:t>
            </w:r>
          </w:p>
        </w:tc>
        <w:tc>
          <w:tcPr>
            <w:tcW w:w="713" w:type="dxa"/>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3F56C3B" w:rsidR="00D65C49" w:rsidRPr="00374636" w:rsidRDefault="00D65C49" w:rsidP="007C6871">
            <w:pPr>
              <w:pStyle w:val="TAL"/>
              <w:rPr>
                <w:lang w:eastAsia="zh-CN"/>
              </w:rPr>
            </w:pPr>
            <w:r w:rsidRPr="00374636">
              <w:rPr>
                <w:lang w:eastAsia="zh-CN"/>
              </w:rPr>
              <w:t>-13</w:t>
            </w:r>
            <w:r w:rsidR="00CF3D0F" w:rsidRPr="00101346">
              <w:rPr>
                <w:rFonts w:cs="Arial"/>
                <w:lang w:eastAsia="zh-CN"/>
              </w:rPr>
              <w:t>≥</w:t>
            </w:r>
            <w:r w:rsidRPr="00374636">
              <w:rPr>
                <w:lang w:eastAsia="zh-CN"/>
              </w:rPr>
              <w:t>ΔRSRP&gt;-14</w:t>
            </w:r>
          </w:p>
        </w:tc>
        <w:tc>
          <w:tcPr>
            <w:tcW w:w="713" w:type="dxa"/>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29461835" w:rsidR="00D65C49" w:rsidRPr="00374636" w:rsidRDefault="00D65C49" w:rsidP="007C6871">
            <w:pPr>
              <w:pStyle w:val="TAL"/>
              <w:rPr>
                <w:lang w:eastAsia="zh-CN"/>
              </w:rPr>
            </w:pPr>
            <w:r w:rsidRPr="00374636">
              <w:rPr>
                <w:lang w:eastAsia="zh-CN"/>
              </w:rPr>
              <w:t>-12</w:t>
            </w:r>
            <w:r w:rsidR="00CF3D0F" w:rsidRPr="00101346">
              <w:rPr>
                <w:rFonts w:cs="Arial"/>
                <w:lang w:eastAsia="zh-CN"/>
              </w:rPr>
              <w:t>≥</w:t>
            </w:r>
            <w:r w:rsidRPr="00374636">
              <w:rPr>
                <w:lang w:eastAsia="zh-CN"/>
              </w:rPr>
              <w:t>ΔRSRP&gt;-13</w:t>
            </w:r>
          </w:p>
        </w:tc>
        <w:tc>
          <w:tcPr>
            <w:tcW w:w="713" w:type="dxa"/>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011B7E01" w:rsidR="00D65C49" w:rsidRPr="00374636" w:rsidRDefault="00D65C49" w:rsidP="007C6871">
            <w:pPr>
              <w:pStyle w:val="TAL"/>
              <w:rPr>
                <w:lang w:eastAsia="zh-CN"/>
              </w:rPr>
            </w:pPr>
            <w:r w:rsidRPr="00374636">
              <w:rPr>
                <w:lang w:eastAsia="zh-CN"/>
              </w:rPr>
              <w:t>-11</w:t>
            </w:r>
            <w:r w:rsidR="00CF3D0F" w:rsidRPr="00101346">
              <w:rPr>
                <w:rFonts w:cs="Arial"/>
                <w:lang w:eastAsia="zh-CN"/>
              </w:rPr>
              <w:t>≥</w:t>
            </w:r>
            <w:r w:rsidRPr="00374636">
              <w:rPr>
                <w:lang w:eastAsia="zh-CN"/>
              </w:rPr>
              <w:t>ΔRSRP&gt;-12</w:t>
            </w:r>
          </w:p>
        </w:tc>
        <w:tc>
          <w:tcPr>
            <w:tcW w:w="713" w:type="dxa"/>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16BD8A30" w:rsidR="00D65C49" w:rsidRPr="00374636" w:rsidRDefault="00D65C49" w:rsidP="007C6871">
            <w:pPr>
              <w:pStyle w:val="TAL"/>
              <w:rPr>
                <w:lang w:eastAsia="zh-CN"/>
              </w:rPr>
            </w:pPr>
            <w:r w:rsidRPr="00374636">
              <w:rPr>
                <w:lang w:eastAsia="zh-CN"/>
              </w:rPr>
              <w:t>-10</w:t>
            </w:r>
            <w:r w:rsidR="00CF3D0F" w:rsidRPr="00101346">
              <w:rPr>
                <w:rFonts w:cs="Arial"/>
                <w:lang w:eastAsia="zh-CN"/>
              </w:rPr>
              <w:t>≥</w:t>
            </w:r>
            <w:r w:rsidRPr="00374636">
              <w:rPr>
                <w:lang w:eastAsia="zh-CN"/>
              </w:rPr>
              <w:t>ΔRSRP&gt;-11</w:t>
            </w:r>
          </w:p>
        </w:tc>
        <w:tc>
          <w:tcPr>
            <w:tcW w:w="713" w:type="dxa"/>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006B1228" w:rsidR="00D65C49" w:rsidRPr="00374636" w:rsidRDefault="00D65C49" w:rsidP="007C6871">
            <w:pPr>
              <w:pStyle w:val="TAL"/>
              <w:rPr>
                <w:lang w:eastAsia="zh-CN"/>
              </w:rPr>
            </w:pPr>
            <w:r w:rsidRPr="00374636">
              <w:rPr>
                <w:lang w:eastAsia="zh-CN"/>
              </w:rPr>
              <w:t>-9</w:t>
            </w:r>
            <w:r w:rsidR="00CF3D0F" w:rsidRPr="00101346">
              <w:rPr>
                <w:rFonts w:cs="Arial"/>
                <w:lang w:eastAsia="zh-CN"/>
              </w:rPr>
              <w:t>≥</w:t>
            </w:r>
            <w:r w:rsidRPr="00374636">
              <w:rPr>
                <w:lang w:eastAsia="zh-CN"/>
              </w:rPr>
              <w:t>ΔRSRP&gt;-10</w:t>
            </w:r>
          </w:p>
        </w:tc>
        <w:tc>
          <w:tcPr>
            <w:tcW w:w="713" w:type="dxa"/>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26A448C9" w:rsidR="00D65C49" w:rsidRPr="00374636" w:rsidRDefault="00D65C49" w:rsidP="007C6871">
            <w:pPr>
              <w:pStyle w:val="TAL"/>
              <w:rPr>
                <w:lang w:eastAsia="zh-CN"/>
              </w:rPr>
            </w:pPr>
            <w:r w:rsidRPr="00374636">
              <w:rPr>
                <w:lang w:eastAsia="zh-CN"/>
              </w:rPr>
              <w:t>-8</w:t>
            </w:r>
            <w:r w:rsidR="00CF3D0F" w:rsidRPr="00101346">
              <w:rPr>
                <w:rFonts w:cs="Arial"/>
                <w:lang w:eastAsia="zh-CN"/>
              </w:rPr>
              <w:t>≥</w:t>
            </w:r>
            <w:r w:rsidRPr="00374636">
              <w:rPr>
                <w:lang w:eastAsia="zh-CN"/>
              </w:rPr>
              <w:t>ΔRSRP&gt;-9</w:t>
            </w:r>
          </w:p>
        </w:tc>
        <w:tc>
          <w:tcPr>
            <w:tcW w:w="713" w:type="dxa"/>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0789045A" w:rsidR="00D65C49" w:rsidRPr="00374636" w:rsidRDefault="00D65C49" w:rsidP="007C6871">
            <w:pPr>
              <w:pStyle w:val="TAL"/>
              <w:rPr>
                <w:lang w:eastAsia="zh-CN"/>
              </w:rPr>
            </w:pPr>
            <w:r w:rsidRPr="00374636">
              <w:rPr>
                <w:lang w:eastAsia="zh-CN"/>
              </w:rPr>
              <w:t>-7</w:t>
            </w:r>
            <w:r w:rsidR="00CF3D0F" w:rsidRPr="00101346">
              <w:rPr>
                <w:rFonts w:cs="Arial"/>
                <w:lang w:eastAsia="zh-CN"/>
              </w:rPr>
              <w:t>≥</w:t>
            </w:r>
            <w:r w:rsidRPr="00374636">
              <w:rPr>
                <w:lang w:eastAsia="zh-CN"/>
              </w:rPr>
              <w:t>ΔRSRP&gt;-8</w:t>
            </w:r>
          </w:p>
        </w:tc>
        <w:tc>
          <w:tcPr>
            <w:tcW w:w="713" w:type="dxa"/>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2E78B64E" w:rsidR="00D65C49" w:rsidRPr="00374636" w:rsidRDefault="00D65C49" w:rsidP="007C6871">
            <w:pPr>
              <w:pStyle w:val="TAL"/>
              <w:rPr>
                <w:lang w:eastAsia="zh-CN"/>
              </w:rPr>
            </w:pPr>
            <w:r w:rsidRPr="00374636">
              <w:rPr>
                <w:lang w:eastAsia="zh-CN"/>
              </w:rPr>
              <w:t>-6</w:t>
            </w:r>
            <w:r w:rsidR="00CF3D0F" w:rsidRPr="00101346">
              <w:rPr>
                <w:rFonts w:cs="Arial"/>
                <w:lang w:eastAsia="zh-CN"/>
              </w:rPr>
              <w:t>≥</w:t>
            </w:r>
            <w:r w:rsidRPr="00374636">
              <w:rPr>
                <w:lang w:eastAsia="zh-CN"/>
              </w:rPr>
              <w:t>ΔRSRP&gt;-7</w:t>
            </w:r>
          </w:p>
        </w:tc>
        <w:tc>
          <w:tcPr>
            <w:tcW w:w="713" w:type="dxa"/>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67F69E5B" w:rsidR="00D65C49" w:rsidRPr="00374636" w:rsidRDefault="00D65C49" w:rsidP="007C6871">
            <w:pPr>
              <w:pStyle w:val="TAL"/>
              <w:rPr>
                <w:lang w:eastAsia="zh-CN"/>
              </w:rPr>
            </w:pPr>
            <w:r w:rsidRPr="00374636">
              <w:rPr>
                <w:lang w:eastAsia="zh-CN"/>
              </w:rPr>
              <w:t>-5</w:t>
            </w:r>
            <w:r w:rsidR="00CF3D0F" w:rsidRPr="00101346">
              <w:rPr>
                <w:rFonts w:cs="Arial"/>
                <w:lang w:eastAsia="zh-CN"/>
              </w:rPr>
              <w:t>≥</w:t>
            </w:r>
            <w:r w:rsidRPr="00374636">
              <w:rPr>
                <w:lang w:eastAsia="zh-CN"/>
              </w:rPr>
              <w:t>ΔRSRP&gt;-6</w:t>
            </w:r>
          </w:p>
        </w:tc>
        <w:tc>
          <w:tcPr>
            <w:tcW w:w="713" w:type="dxa"/>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B2608F5" w:rsidR="00D65C49" w:rsidRPr="00374636" w:rsidRDefault="00D65C49" w:rsidP="007C6871">
            <w:pPr>
              <w:pStyle w:val="TAL"/>
              <w:rPr>
                <w:lang w:eastAsia="zh-CN"/>
              </w:rPr>
            </w:pPr>
            <w:r w:rsidRPr="00374636">
              <w:rPr>
                <w:lang w:eastAsia="zh-CN"/>
              </w:rPr>
              <w:t>-4</w:t>
            </w:r>
            <w:r w:rsidR="00CF3D0F" w:rsidRPr="00101346">
              <w:rPr>
                <w:rFonts w:cs="Arial"/>
                <w:lang w:eastAsia="zh-CN"/>
              </w:rPr>
              <w:t>≥</w:t>
            </w:r>
            <w:r w:rsidRPr="00374636">
              <w:rPr>
                <w:lang w:eastAsia="zh-CN"/>
              </w:rPr>
              <w:t>ΔRSRP&gt;-5</w:t>
            </w:r>
          </w:p>
        </w:tc>
        <w:tc>
          <w:tcPr>
            <w:tcW w:w="713" w:type="dxa"/>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D32A187" w:rsidR="00D65C49" w:rsidRPr="00374636" w:rsidRDefault="00D65C49" w:rsidP="007C6871">
            <w:pPr>
              <w:pStyle w:val="TAL"/>
              <w:rPr>
                <w:lang w:eastAsia="zh-CN"/>
              </w:rPr>
            </w:pPr>
            <w:r w:rsidRPr="00374636">
              <w:rPr>
                <w:lang w:eastAsia="zh-CN"/>
              </w:rPr>
              <w:t>-3</w:t>
            </w:r>
            <w:r w:rsidR="00CF3D0F" w:rsidRPr="00101346">
              <w:rPr>
                <w:rFonts w:cs="Arial"/>
                <w:lang w:eastAsia="zh-CN"/>
              </w:rPr>
              <w:t>≥</w:t>
            </w:r>
            <w:r w:rsidRPr="00374636">
              <w:rPr>
                <w:lang w:eastAsia="zh-CN"/>
              </w:rPr>
              <w:t>ΔRSRP&gt;-4</w:t>
            </w:r>
          </w:p>
        </w:tc>
        <w:tc>
          <w:tcPr>
            <w:tcW w:w="713" w:type="dxa"/>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1A6BA212" w:rsidR="00D65C49" w:rsidRPr="00374636" w:rsidRDefault="00D65C49" w:rsidP="007C6871">
            <w:pPr>
              <w:pStyle w:val="TAL"/>
              <w:rPr>
                <w:lang w:eastAsia="zh-CN"/>
              </w:rPr>
            </w:pPr>
            <w:r w:rsidRPr="00374636">
              <w:rPr>
                <w:lang w:eastAsia="zh-CN"/>
              </w:rPr>
              <w:t>-2</w:t>
            </w:r>
            <w:r w:rsidR="00CF3D0F" w:rsidRPr="00101346">
              <w:rPr>
                <w:rFonts w:cs="Arial"/>
                <w:lang w:eastAsia="zh-CN"/>
              </w:rPr>
              <w:t>≥</w:t>
            </w:r>
            <w:r w:rsidRPr="00374636">
              <w:rPr>
                <w:lang w:eastAsia="zh-CN"/>
              </w:rPr>
              <w:t>ΔRSRP&gt;-3</w:t>
            </w:r>
          </w:p>
        </w:tc>
        <w:tc>
          <w:tcPr>
            <w:tcW w:w="713" w:type="dxa"/>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2E3540EA" w:rsidR="00D65C49" w:rsidRPr="00374636" w:rsidRDefault="00D65C49" w:rsidP="007C6871">
            <w:pPr>
              <w:pStyle w:val="TAL"/>
              <w:rPr>
                <w:lang w:eastAsia="zh-CN"/>
              </w:rPr>
            </w:pPr>
            <w:r w:rsidRPr="00374636">
              <w:rPr>
                <w:lang w:eastAsia="zh-CN"/>
              </w:rPr>
              <w:t>-1</w:t>
            </w:r>
            <w:r w:rsidR="00CF3D0F" w:rsidRPr="00101346">
              <w:rPr>
                <w:rFonts w:cs="Arial"/>
                <w:lang w:eastAsia="zh-CN"/>
              </w:rPr>
              <w:t>≥</w:t>
            </w:r>
            <w:r w:rsidRPr="00374636">
              <w:rPr>
                <w:lang w:eastAsia="zh-CN"/>
              </w:rPr>
              <w:t>ΔRSRP&gt;-2</w:t>
            </w:r>
          </w:p>
        </w:tc>
        <w:tc>
          <w:tcPr>
            <w:tcW w:w="713" w:type="dxa"/>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4C082993" w:rsidR="00D65C49" w:rsidRPr="00374636" w:rsidRDefault="00D65C49" w:rsidP="007C6871">
            <w:pPr>
              <w:pStyle w:val="TAL"/>
              <w:rPr>
                <w:lang w:eastAsia="zh-CN"/>
              </w:rPr>
            </w:pPr>
            <w:r w:rsidRPr="00374636">
              <w:rPr>
                <w:lang w:eastAsia="zh-CN"/>
              </w:rPr>
              <w:t>0</w:t>
            </w:r>
            <w:r w:rsidR="00CF3D0F" w:rsidRPr="00101346">
              <w:rPr>
                <w:rFonts w:cs="Arial"/>
                <w:lang w:eastAsia="zh-CN"/>
              </w:rPr>
              <w:t>≥</w:t>
            </w:r>
            <w:r w:rsidRPr="00374636">
              <w:rPr>
                <w:lang w:eastAsia="zh-CN"/>
              </w:rPr>
              <w:t>ΔRSRP&gt;-1</w:t>
            </w:r>
          </w:p>
        </w:tc>
        <w:tc>
          <w:tcPr>
            <w:tcW w:w="713" w:type="dxa"/>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02FBAB3" w:rsidR="00D65C49" w:rsidRPr="00374636" w:rsidRDefault="00D65C49" w:rsidP="007C6871">
            <w:pPr>
              <w:pStyle w:val="TAL"/>
              <w:rPr>
                <w:lang w:eastAsia="zh-CN"/>
              </w:rPr>
            </w:pPr>
            <w:r w:rsidRPr="00374636">
              <w:rPr>
                <w:lang w:eastAsia="zh-CN"/>
              </w:rPr>
              <w:t>-30</w:t>
            </w:r>
            <w:r w:rsidR="00CF3D0F">
              <w:rPr>
                <w:lang w:eastAsia="zh-CN"/>
              </w:rPr>
              <w:t>≥</w:t>
            </w:r>
            <w:r w:rsidRPr="00374636">
              <w:rPr>
                <w:lang w:eastAsia="zh-CN"/>
              </w:rPr>
              <w:t>ΔRSRP</w:t>
            </w:r>
          </w:p>
        </w:tc>
        <w:tc>
          <w:tcPr>
            <w:tcW w:w="713" w:type="dxa"/>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21A5E1C" w:rsidR="00D65C49" w:rsidRPr="00374636" w:rsidRDefault="00D65C49" w:rsidP="007C6871">
            <w:pPr>
              <w:pStyle w:val="TAL"/>
              <w:rPr>
                <w:lang w:eastAsia="zh-CN"/>
              </w:rPr>
            </w:pPr>
            <w:r w:rsidRPr="00374636">
              <w:rPr>
                <w:lang w:eastAsia="zh-CN"/>
              </w:rPr>
              <w:t>-29</w:t>
            </w:r>
            <w:r w:rsidR="00CF3D0F">
              <w:rPr>
                <w:lang w:eastAsia="zh-CN"/>
              </w:rPr>
              <w:t>≥</w:t>
            </w:r>
            <w:r w:rsidRPr="00374636">
              <w:rPr>
                <w:lang w:eastAsia="zh-CN"/>
              </w:rPr>
              <w:t>ΔRSRP&gt;-30</w:t>
            </w:r>
          </w:p>
        </w:tc>
        <w:tc>
          <w:tcPr>
            <w:tcW w:w="713" w:type="dxa"/>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8994663" w:rsidR="00D65C49" w:rsidRPr="00374636" w:rsidRDefault="00D65C49" w:rsidP="007C6871">
            <w:pPr>
              <w:pStyle w:val="TAL"/>
              <w:rPr>
                <w:lang w:eastAsia="zh-CN"/>
              </w:rPr>
            </w:pPr>
            <w:r w:rsidRPr="00374636">
              <w:rPr>
                <w:lang w:eastAsia="zh-CN"/>
              </w:rPr>
              <w:t>-28</w:t>
            </w:r>
            <w:r w:rsidR="00CF3D0F">
              <w:rPr>
                <w:lang w:eastAsia="zh-CN"/>
              </w:rPr>
              <w:t>≥</w:t>
            </w:r>
            <w:r w:rsidRPr="00374636">
              <w:rPr>
                <w:lang w:eastAsia="zh-CN"/>
              </w:rPr>
              <w:t>ΔRSRP&gt;-29</w:t>
            </w:r>
          </w:p>
        </w:tc>
        <w:tc>
          <w:tcPr>
            <w:tcW w:w="713" w:type="dxa"/>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2B2E4BA9" w:rsidR="00D65C49" w:rsidRPr="00374636" w:rsidRDefault="00D65C49" w:rsidP="007C6871">
            <w:pPr>
              <w:pStyle w:val="TAL"/>
              <w:rPr>
                <w:lang w:eastAsia="zh-CN"/>
              </w:rPr>
            </w:pPr>
            <w:r w:rsidRPr="00374636">
              <w:rPr>
                <w:lang w:eastAsia="zh-CN"/>
              </w:rPr>
              <w:t>-27</w:t>
            </w:r>
            <w:r w:rsidR="00CF3D0F">
              <w:rPr>
                <w:lang w:eastAsia="zh-CN"/>
              </w:rPr>
              <w:t>≥</w:t>
            </w:r>
            <w:r w:rsidRPr="00374636">
              <w:rPr>
                <w:lang w:eastAsia="zh-CN"/>
              </w:rPr>
              <w:t>ΔRSRP&gt;-28</w:t>
            </w:r>
          </w:p>
        </w:tc>
        <w:tc>
          <w:tcPr>
            <w:tcW w:w="713" w:type="dxa"/>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2A196A70" w:rsidR="00D65C49" w:rsidRPr="00374636" w:rsidRDefault="00D65C49" w:rsidP="007C6871">
            <w:pPr>
              <w:pStyle w:val="TAL"/>
              <w:rPr>
                <w:lang w:eastAsia="zh-CN"/>
              </w:rPr>
            </w:pPr>
            <w:r w:rsidRPr="00374636">
              <w:rPr>
                <w:lang w:eastAsia="zh-CN"/>
              </w:rPr>
              <w:t>-26</w:t>
            </w:r>
            <w:r w:rsidR="00CF3D0F">
              <w:rPr>
                <w:lang w:eastAsia="zh-CN"/>
              </w:rPr>
              <w:t>≥</w:t>
            </w:r>
            <w:r w:rsidRPr="00374636">
              <w:rPr>
                <w:lang w:eastAsia="zh-CN"/>
              </w:rPr>
              <w:t>ΔRSRP&gt;-27</w:t>
            </w:r>
          </w:p>
        </w:tc>
        <w:tc>
          <w:tcPr>
            <w:tcW w:w="713" w:type="dxa"/>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2C150E93" w:rsidR="00D65C49" w:rsidRPr="00374636" w:rsidRDefault="00D65C49" w:rsidP="007C6871">
            <w:pPr>
              <w:pStyle w:val="TAL"/>
              <w:rPr>
                <w:lang w:eastAsia="zh-CN"/>
              </w:rPr>
            </w:pPr>
            <w:r w:rsidRPr="00374636">
              <w:rPr>
                <w:lang w:eastAsia="zh-CN"/>
              </w:rPr>
              <w:t>-25</w:t>
            </w:r>
            <w:r w:rsidR="00CF3D0F">
              <w:rPr>
                <w:lang w:eastAsia="zh-CN"/>
              </w:rPr>
              <w:t>≥</w:t>
            </w:r>
            <w:r w:rsidRPr="00374636">
              <w:rPr>
                <w:lang w:eastAsia="zh-CN"/>
              </w:rPr>
              <w:t>ΔRSRP&gt;-26</w:t>
            </w:r>
          </w:p>
        </w:tc>
        <w:tc>
          <w:tcPr>
            <w:tcW w:w="713" w:type="dxa"/>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3EDCE69C" w:rsidR="00D65C49" w:rsidRPr="00374636" w:rsidRDefault="00D65C49" w:rsidP="007C6871">
            <w:pPr>
              <w:pStyle w:val="TAL"/>
              <w:rPr>
                <w:lang w:eastAsia="zh-CN"/>
              </w:rPr>
            </w:pPr>
            <w:r w:rsidRPr="00374636">
              <w:rPr>
                <w:lang w:eastAsia="zh-CN"/>
              </w:rPr>
              <w:t>-24</w:t>
            </w:r>
            <w:r w:rsidR="00CF3D0F">
              <w:rPr>
                <w:lang w:eastAsia="zh-CN"/>
              </w:rPr>
              <w:t>≥</w:t>
            </w:r>
            <w:r w:rsidRPr="00374636">
              <w:rPr>
                <w:lang w:eastAsia="zh-CN"/>
              </w:rPr>
              <w:t>ΔRSRP&gt;-25</w:t>
            </w:r>
          </w:p>
        </w:tc>
        <w:tc>
          <w:tcPr>
            <w:tcW w:w="713" w:type="dxa"/>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3B87B3E8" w:rsidR="00D65C49" w:rsidRPr="00374636" w:rsidRDefault="00D65C49" w:rsidP="007C6871">
            <w:pPr>
              <w:pStyle w:val="TAL"/>
              <w:rPr>
                <w:lang w:eastAsia="zh-CN"/>
              </w:rPr>
            </w:pPr>
            <w:r w:rsidRPr="00374636">
              <w:rPr>
                <w:lang w:eastAsia="zh-CN"/>
              </w:rPr>
              <w:t>-23</w:t>
            </w:r>
            <w:r w:rsidR="00CF3D0F">
              <w:rPr>
                <w:lang w:eastAsia="zh-CN"/>
              </w:rPr>
              <w:t>≥</w:t>
            </w:r>
            <w:r w:rsidRPr="00374636">
              <w:rPr>
                <w:lang w:eastAsia="zh-CN"/>
              </w:rPr>
              <w:t>ΔRSRP&gt;-24</w:t>
            </w:r>
          </w:p>
        </w:tc>
        <w:tc>
          <w:tcPr>
            <w:tcW w:w="713" w:type="dxa"/>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600D9ED3" w:rsidR="00D65C49" w:rsidRPr="00374636" w:rsidRDefault="00D65C49" w:rsidP="007C6871">
            <w:pPr>
              <w:pStyle w:val="TAL"/>
              <w:rPr>
                <w:lang w:eastAsia="zh-CN"/>
              </w:rPr>
            </w:pPr>
            <w:r w:rsidRPr="00374636">
              <w:rPr>
                <w:lang w:eastAsia="zh-CN"/>
              </w:rPr>
              <w:t>-22</w:t>
            </w:r>
            <w:r w:rsidR="00CF3D0F">
              <w:rPr>
                <w:lang w:eastAsia="zh-CN"/>
              </w:rPr>
              <w:t>≥</w:t>
            </w:r>
            <w:r w:rsidRPr="00374636">
              <w:rPr>
                <w:lang w:eastAsia="zh-CN"/>
              </w:rPr>
              <w:t>ΔRSRP&gt;-23</w:t>
            </w:r>
          </w:p>
        </w:tc>
        <w:tc>
          <w:tcPr>
            <w:tcW w:w="713" w:type="dxa"/>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0592F2CD" w:rsidR="00D65C49" w:rsidRPr="00374636" w:rsidRDefault="00D65C49" w:rsidP="007C6871">
            <w:pPr>
              <w:pStyle w:val="TAL"/>
              <w:rPr>
                <w:lang w:eastAsia="zh-CN"/>
              </w:rPr>
            </w:pPr>
            <w:r w:rsidRPr="00374636">
              <w:rPr>
                <w:lang w:eastAsia="zh-CN"/>
              </w:rPr>
              <w:t>-21</w:t>
            </w:r>
            <w:r w:rsidR="00CF3D0F">
              <w:rPr>
                <w:lang w:eastAsia="zh-CN"/>
              </w:rPr>
              <w:t>≥</w:t>
            </w:r>
            <w:r w:rsidRPr="00374636">
              <w:rPr>
                <w:lang w:eastAsia="zh-CN"/>
              </w:rPr>
              <w:t>ΔRSRP&gt;-22</w:t>
            </w:r>
          </w:p>
        </w:tc>
        <w:tc>
          <w:tcPr>
            <w:tcW w:w="713" w:type="dxa"/>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1795665" w:rsidR="00D65C49" w:rsidRPr="00374636" w:rsidRDefault="00D65C49" w:rsidP="007C6871">
            <w:pPr>
              <w:pStyle w:val="TAL"/>
              <w:rPr>
                <w:lang w:eastAsia="zh-CN"/>
              </w:rPr>
            </w:pPr>
            <w:r w:rsidRPr="00374636">
              <w:rPr>
                <w:lang w:eastAsia="zh-CN"/>
              </w:rPr>
              <w:t>-20</w:t>
            </w:r>
            <w:r w:rsidR="00CF3D0F">
              <w:rPr>
                <w:lang w:eastAsia="zh-CN"/>
              </w:rPr>
              <w:t>≥</w:t>
            </w:r>
            <w:r w:rsidRPr="00374636">
              <w:rPr>
                <w:lang w:eastAsia="zh-CN"/>
              </w:rPr>
              <w:t>ΔRSRP&gt;-21</w:t>
            </w:r>
          </w:p>
        </w:tc>
        <w:tc>
          <w:tcPr>
            <w:tcW w:w="713" w:type="dxa"/>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56F45C2C" w:rsidR="00D65C49" w:rsidRPr="00374636" w:rsidRDefault="00D65C49" w:rsidP="007C6871">
            <w:pPr>
              <w:pStyle w:val="TAL"/>
              <w:rPr>
                <w:lang w:eastAsia="zh-CN"/>
              </w:rPr>
            </w:pPr>
            <w:r w:rsidRPr="00374636">
              <w:rPr>
                <w:lang w:eastAsia="zh-CN"/>
              </w:rPr>
              <w:t>-19</w:t>
            </w:r>
            <w:r w:rsidR="00CF3D0F">
              <w:rPr>
                <w:lang w:eastAsia="zh-CN"/>
              </w:rPr>
              <w:t>≥</w:t>
            </w:r>
            <w:r w:rsidRPr="00374636">
              <w:rPr>
                <w:lang w:eastAsia="zh-CN"/>
              </w:rPr>
              <w:t>ΔRSRP&gt;-20</w:t>
            </w:r>
          </w:p>
        </w:tc>
        <w:tc>
          <w:tcPr>
            <w:tcW w:w="713" w:type="dxa"/>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80EB02" w:rsidR="00D65C49" w:rsidRPr="00374636" w:rsidRDefault="00D65C49" w:rsidP="007C6871">
            <w:pPr>
              <w:pStyle w:val="TAL"/>
              <w:rPr>
                <w:lang w:eastAsia="zh-CN"/>
              </w:rPr>
            </w:pPr>
            <w:r w:rsidRPr="00374636">
              <w:rPr>
                <w:lang w:eastAsia="zh-CN"/>
              </w:rPr>
              <w:t>-18</w:t>
            </w:r>
            <w:r w:rsidR="00CF3D0F">
              <w:rPr>
                <w:lang w:eastAsia="zh-CN"/>
              </w:rPr>
              <w:t>≥</w:t>
            </w:r>
            <w:r w:rsidRPr="00374636">
              <w:rPr>
                <w:lang w:eastAsia="zh-CN"/>
              </w:rPr>
              <w:t>ΔRSRP&gt;-19</w:t>
            </w:r>
          </w:p>
        </w:tc>
        <w:tc>
          <w:tcPr>
            <w:tcW w:w="713" w:type="dxa"/>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27C4A291" w:rsidR="00D65C49" w:rsidRPr="00374636" w:rsidRDefault="00D65C49" w:rsidP="007C6871">
            <w:pPr>
              <w:pStyle w:val="TAL"/>
              <w:rPr>
                <w:lang w:eastAsia="zh-CN"/>
              </w:rPr>
            </w:pPr>
            <w:r w:rsidRPr="00374636">
              <w:rPr>
                <w:lang w:eastAsia="zh-CN"/>
              </w:rPr>
              <w:t>-17</w:t>
            </w:r>
            <w:r w:rsidR="00CF3D0F">
              <w:rPr>
                <w:lang w:eastAsia="zh-CN"/>
              </w:rPr>
              <w:t>≥</w:t>
            </w:r>
            <w:r w:rsidRPr="00374636">
              <w:rPr>
                <w:lang w:eastAsia="zh-CN"/>
              </w:rPr>
              <w:t>ΔRSRP&gt;-18</w:t>
            </w:r>
          </w:p>
        </w:tc>
        <w:tc>
          <w:tcPr>
            <w:tcW w:w="713" w:type="dxa"/>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3D9D4B73" w:rsidR="00D65C49" w:rsidRPr="00374636" w:rsidRDefault="00D65C49" w:rsidP="007C6871">
            <w:pPr>
              <w:pStyle w:val="TAL"/>
              <w:rPr>
                <w:lang w:eastAsia="zh-CN"/>
              </w:rPr>
            </w:pPr>
            <w:r w:rsidRPr="00374636">
              <w:rPr>
                <w:lang w:eastAsia="zh-CN"/>
              </w:rPr>
              <w:t>-16</w:t>
            </w:r>
            <w:r w:rsidR="00CF3D0F">
              <w:rPr>
                <w:lang w:eastAsia="zh-CN"/>
              </w:rPr>
              <w:t>≥</w:t>
            </w:r>
            <w:r w:rsidRPr="00374636">
              <w:rPr>
                <w:lang w:eastAsia="zh-CN"/>
              </w:rPr>
              <w:t>ΔRSRP&gt;-17</w:t>
            </w:r>
          </w:p>
        </w:tc>
        <w:tc>
          <w:tcPr>
            <w:tcW w:w="713" w:type="dxa"/>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56644C26" w:rsidR="00D65C49" w:rsidRPr="00374636" w:rsidRDefault="00D65C49" w:rsidP="007C6871">
            <w:pPr>
              <w:pStyle w:val="TAL"/>
              <w:rPr>
                <w:lang w:eastAsia="zh-CN"/>
              </w:rPr>
            </w:pPr>
            <w:r w:rsidRPr="00374636">
              <w:rPr>
                <w:lang w:eastAsia="zh-CN"/>
              </w:rPr>
              <w:t>-5</w:t>
            </w:r>
            <w:r w:rsidR="00CF3D0F">
              <w:rPr>
                <w:lang w:eastAsia="zh-CN"/>
              </w:rPr>
              <w:t>≥</w:t>
            </w:r>
            <w:r w:rsidRPr="00374636">
              <w:rPr>
                <w:lang w:eastAsia="zh-CN"/>
              </w:rPr>
              <w:t>ΔRSRP&gt;-6</w:t>
            </w:r>
          </w:p>
        </w:tc>
        <w:tc>
          <w:tcPr>
            <w:tcW w:w="713" w:type="dxa"/>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60CA31AF" w:rsidR="00D65C49" w:rsidRPr="00374636" w:rsidRDefault="00D65C49" w:rsidP="007C6871">
            <w:pPr>
              <w:pStyle w:val="TAL"/>
              <w:rPr>
                <w:lang w:eastAsia="zh-CN"/>
              </w:rPr>
            </w:pPr>
            <w:r w:rsidRPr="00374636">
              <w:rPr>
                <w:lang w:eastAsia="zh-CN"/>
              </w:rPr>
              <w:t>-4</w:t>
            </w:r>
            <w:r w:rsidR="00CF3D0F">
              <w:rPr>
                <w:lang w:eastAsia="zh-CN"/>
              </w:rPr>
              <w:t>≥</w:t>
            </w:r>
            <w:r w:rsidRPr="00374636">
              <w:rPr>
                <w:lang w:eastAsia="zh-CN"/>
              </w:rPr>
              <w:t>ΔRSRP&gt;-5</w:t>
            </w:r>
          </w:p>
        </w:tc>
        <w:tc>
          <w:tcPr>
            <w:tcW w:w="713" w:type="dxa"/>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47E0E549" w:rsidR="00D65C49" w:rsidRPr="00374636" w:rsidRDefault="00D65C49" w:rsidP="007C6871">
            <w:pPr>
              <w:pStyle w:val="TAL"/>
              <w:rPr>
                <w:lang w:eastAsia="zh-CN"/>
              </w:rPr>
            </w:pPr>
            <w:r w:rsidRPr="00374636">
              <w:rPr>
                <w:lang w:eastAsia="zh-CN"/>
              </w:rPr>
              <w:t>-3</w:t>
            </w:r>
            <w:r w:rsidR="00CF3D0F">
              <w:rPr>
                <w:lang w:eastAsia="zh-CN"/>
              </w:rPr>
              <w:t>≥</w:t>
            </w:r>
            <w:r w:rsidRPr="00374636">
              <w:rPr>
                <w:lang w:eastAsia="zh-CN"/>
              </w:rPr>
              <w:t>ΔRSRP&gt;-4</w:t>
            </w:r>
          </w:p>
        </w:tc>
        <w:tc>
          <w:tcPr>
            <w:tcW w:w="713" w:type="dxa"/>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19C8EBC7" w:rsidR="00D65C49" w:rsidRPr="00374636" w:rsidRDefault="00D65C49" w:rsidP="007C6871">
            <w:pPr>
              <w:pStyle w:val="TAL"/>
              <w:rPr>
                <w:lang w:eastAsia="zh-CN"/>
              </w:rPr>
            </w:pPr>
            <w:r w:rsidRPr="00374636">
              <w:rPr>
                <w:lang w:eastAsia="zh-CN"/>
              </w:rPr>
              <w:t>-2</w:t>
            </w:r>
            <w:r w:rsidR="00CF3D0F">
              <w:rPr>
                <w:lang w:eastAsia="zh-CN"/>
              </w:rPr>
              <w:t>≥</w:t>
            </w:r>
            <w:r w:rsidRPr="00374636">
              <w:rPr>
                <w:lang w:eastAsia="zh-CN"/>
              </w:rPr>
              <w:t>ΔRSRP&gt;-3</w:t>
            </w:r>
          </w:p>
        </w:tc>
        <w:tc>
          <w:tcPr>
            <w:tcW w:w="713" w:type="dxa"/>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4C09E4FE" w:rsidR="00D65C49" w:rsidRPr="00374636" w:rsidRDefault="00D65C49" w:rsidP="007C6871">
            <w:pPr>
              <w:pStyle w:val="TAL"/>
              <w:rPr>
                <w:lang w:eastAsia="zh-CN"/>
              </w:rPr>
            </w:pPr>
            <w:r w:rsidRPr="00374636">
              <w:rPr>
                <w:lang w:eastAsia="zh-CN"/>
              </w:rPr>
              <w:t>-1</w:t>
            </w:r>
            <w:r w:rsidR="00CF3D0F">
              <w:rPr>
                <w:lang w:eastAsia="zh-CN"/>
              </w:rPr>
              <w:t>≥</w:t>
            </w:r>
            <w:r w:rsidRPr="00374636">
              <w:rPr>
                <w:lang w:eastAsia="zh-CN"/>
              </w:rPr>
              <w:t>ΔRSRP&gt;-2</w:t>
            </w:r>
          </w:p>
        </w:tc>
        <w:tc>
          <w:tcPr>
            <w:tcW w:w="713" w:type="dxa"/>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32A2CADA" w:rsidR="00D65C49" w:rsidRPr="00374636" w:rsidRDefault="00D65C49" w:rsidP="007C6871">
            <w:pPr>
              <w:pStyle w:val="TAL"/>
              <w:rPr>
                <w:lang w:eastAsia="zh-CN"/>
              </w:rPr>
            </w:pPr>
            <w:r w:rsidRPr="00374636">
              <w:rPr>
                <w:lang w:eastAsia="zh-CN"/>
              </w:rPr>
              <w:t>0</w:t>
            </w:r>
            <w:r w:rsidR="00CF3D0F">
              <w:rPr>
                <w:lang w:eastAsia="zh-CN"/>
              </w:rPr>
              <w:t>≥</w:t>
            </w:r>
            <w:r w:rsidRPr="00374636">
              <w:rPr>
                <w:lang w:eastAsia="zh-CN"/>
              </w:rPr>
              <w:t>ΔRSRP&gt;-1</w:t>
            </w:r>
          </w:p>
        </w:tc>
        <w:tc>
          <w:tcPr>
            <w:tcW w:w="713" w:type="dxa"/>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2A4CDA39" w:rsidR="00D65C49" w:rsidRPr="00374636" w:rsidRDefault="00D65C49" w:rsidP="007C6871">
            <w:pPr>
              <w:pStyle w:val="TAL"/>
              <w:rPr>
                <w:lang w:eastAsia="zh-CN"/>
              </w:rPr>
            </w:pPr>
            <w:r w:rsidRPr="00374636">
              <w:rPr>
                <w:lang w:eastAsia="zh-CN"/>
              </w:rPr>
              <w:t>1</w:t>
            </w:r>
            <w:r w:rsidR="00CF3D0F">
              <w:rPr>
                <w:lang w:eastAsia="zh-CN"/>
              </w:rPr>
              <w:t>≥</w:t>
            </w:r>
            <w:r w:rsidRPr="00374636">
              <w:rPr>
                <w:lang w:eastAsia="zh-CN"/>
              </w:rPr>
              <w:t>ΔRSRP&gt;0</w:t>
            </w:r>
          </w:p>
        </w:tc>
        <w:tc>
          <w:tcPr>
            <w:tcW w:w="713" w:type="dxa"/>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615C8C0E" w:rsidR="00D65C49" w:rsidRPr="00374636" w:rsidRDefault="00D65C49" w:rsidP="007C6871">
            <w:pPr>
              <w:pStyle w:val="TAL"/>
              <w:rPr>
                <w:lang w:eastAsia="zh-CN"/>
              </w:rPr>
            </w:pPr>
            <w:r w:rsidRPr="00374636">
              <w:rPr>
                <w:lang w:eastAsia="zh-CN"/>
              </w:rPr>
              <w:t>2</w:t>
            </w:r>
            <w:r w:rsidR="00CF3D0F">
              <w:rPr>
                <w:lang w:eastAsia="zh-CN"/>
              </w:rPr>
              <w:t>≥</w:t>
            </w:r>
            <w:r w:rsidRPr="00374636">
              <w:rPr>
                <w:lang w:eastAsia="zh-CN"/>
              </w:rPr>
              <w:t>ΔRSRP&gt;1</w:t>
            </w:r>
          </w:p>
        </w:tc>
        <w:tc>
          <w:tcPr>
            <w:tcW w:w="713" w:type="dxa"/>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3675DCA3" w:rsidR="00D65C49" w:rsidRPr="00374636" w:rsidRDefault="00D65C49" w:rsidP="007C6871">
            <w:pPr>
              <w:pStyle w:val="TAL"/>
              <w:rPr>
                <w:lang w:eastAsia="zh-CN"/>
              </w:rPr>
            </w:pPr>
            <w:r w:rsidRPr="00374636">
              <w:rPr>
                <w:lang w:eastAsia="zh-CN"/>
              </w:rPr>
              <w:t>3</w:t>
            </w:r>
            <w:r w:rsidR="00CF3D0F">
              <w:rPr>
                <w:lang w:eastAsia="zh-CN"/>
              </w:rPr>
              <w:t>≥</w:t>
            </w:r>
            <w:r w:rsidRPr="00374636">
              <w:rPr>
                <w:lang w:eastAsia="zh-CN"/>
              </w:rPr>
              <w:t>ΔRSRP&gt;2</w:t>
            </w:r>
          </w:p>
        </w:tc>
        <w:tc>
          <w:tcPr>
            <w:tcW w:w="713" w:type="dxa"/>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629E341A" w:rsidR="00D65C49" w:rsidRPr="00374636" w:rsidRDefault="00D65C49" w:rsidP="007C6871">
            <w:pPr>
              <w:pStyle w:val="TAL"/>
              <w:rPr>
                <w:lang w:eastAsia="zh-CN"/>
              </w:rPr>
            </w:pPr>
            <w:r w:rsidRPr="00374636">
              <w:rPr>
                <w:lang w:eastAsia="zh-CN"/>
              </w:rPr>
              <w:t>4</w:t>
            </w:r>
            <w:r w:rsidR="00CF3D0F">
              <w:rPr>
                <w:lang w:eastAsia="zh-CN"/>
              </w:rPr>
              <w:t>≥</w:t>
            </w:r>
            <w:r w:rsidRPr="00374636">
              <w:rPr>
                <w:lang w:eastAsia="zh-CN"/>
              </w:rPr>
              <w:t>ΔRSRP&gt;3</w:t>
            </w:r>
          </w:p>
        </w:tc>
        <w:tc>
          <w:tcPr>
            <w:tcW w:w="713" w:type="dxa"/>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6A41AFF2" w:rsidR="00D65C49" w:rsidRPr="00374636" w:rsidRDefault="00D65C49" w:rsidP="007C6871">
            <w:pPr>
              <w:pStyle w:val="TAL"/>
              <w:rPr>
                <w:lang w:eastAsia="zh-CN"/>
              </w:rPr>
            </w:pPr>
            <w:r w:rsidRPr="00374636">
              <w:rPr>
                <w:lang w:eastAsia="zh-CN"/>
              </w:rPr>
              <w:t>5</w:t>
            </w:r>
            <w:r w:rsidR="00CF3D0F">
              <w:rPr>
                <w:lang w:eastAsia="zh-CN"/>
              </w:rPr>
              <w:t>≥</w:t>
            </w:r>
            <w:r w:rsidRPr="00374636">
              <w:rPr>
                <w:lang w:eastAsia="zh-CN"/>
              </w:rPr>
              <w:t>ΔRSRP&gt;4</w:t>
            </w:r>
          </w:p>
        </w:tc>
        <w:tc>
          <w:tcPr>
            <w:tcW w:w="713" w:type="dxa"/>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507C355" w:rsidR="00D65C49" w:rsidRPr="00374636" w:rsidRDefault="00D65C49" w:rsidP="007C6871">
            <w:pPr>
              <w:pStyle w:val="TAL"/>
              <w:rPr>
                <w:lang w:eastAsia="zh-CN"/>
              </w:rPr>
            </w:pPr>
            <w:r w:rsidRPr="00374636">
              <w:rPr>
                <w:lang w:eastAsia="zh-CN"/>
              </w:rPr>
              <w:t>6</w:t>
            </w:r>
            <w:r w:rsidR="00CF3D0F">
              <w:rPr>
                <w:lang w:eastAsia="zh-CN"/>
              </w:rPr>
              <w:t>≥</w:t>
            </w:r>
            <w:r w:rsidRPr="00374636">
              <w:rPr>
                <w:lang w:eastAsia="zh-CN"/>
              </w:rPr>
              <w:t>ΔRSRP&gt;5</w:t>
            </w:r>
          </w:p>
        </w:tc>
        <w:tc>
          <w:tcPr>
            <w:tcW w:w="713" w:type="dxa"/>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45DD8DB6" w:rsidR="00D65C49" w:rsidRPr="00374636" w:rsidRDefault="00D65C49" w:rsidP="007C6871">
            <w:pPr>
              <w:pStyle w:val="TAL"/>
              <w:rPr>
                <w:lang w:eastAsia="zh-CN"/>
              </w:rPr>
            </w:pPr>
            <w:r w:rsidRPr="00374636">
              <w:rPr>
                <w:lang w:eastAsia="zh-CN"/>
              </w:rPr>
              <w:t>17</w:t>
            </w:r>
            <w:r w:rsidR="00CF3D0F">
              <w:rPr>
                <w:lang w:eastAsia="zh-CN"/>
              </w:rPr>
              <w:t>≥</w:t>
            </w:r>
            <w:r w:rsidRPr="00374636">
              <w:rPr>
                <w:lang w:eastAsia="zh-CN"/>
              </w:rPr>
              <w:t>ΔRSRP&gt;16</w:t>
            </w:r>
          </w:p>
        </w:tc>
        <w:tc>
          <w:tcPr>
            <w:tcW w:w="713" w:type="dxa"/>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5F926671" w:rsidR="00D65C49" w:rsidRPr="00374636" w:rsidRDefault="00D65C49" w:rsidP="007C6871">
            <w:pPr>
              <w:pStyle w:val="TAL"/>
              <w:rPr>
                <w:lang w:eastAsia="zh-CN"/>
              </w:rPr>
            </w:pPr>
            <w:r w:rsidRPr="00374636">
              <w:rPr>
                <w:lang w:eastAsia="zh-CN"/>
              </w:rPr>
              <w:t>18</w:t>
            </w:r>
            <w:r w:rsidR="00CF3D0F">
              <w:rPr>
                <w:lang w:eastAsia="zh-CN"/>
              </w:rPr>
              <w:t>≥</w:t>
            </w:r>
            <w:r w:rsidRPr="00374636">
              <w:rPr>
                <w:lang w:eastAsia="zh-CN"/>
              </w:rPr>
              <w:t>ΔRSRP&gt;17</w:t>
            </w:r>
          </w:p>
        </w:tc>
        <w:tc>
          <w:tcPr>
            <w:tcW w:w="713" w:type="dxa"/>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0E70E967" w:rsidR="00D65C49" w:rsidRPr="00374636" w:rsidRDefault="00D65C49" w:rsidP="007C6871">
            <w:pPr>
              <w:pStyle w:val="TAL"/>
              <w:rPr>
                <w:lang w:eastAsia="zh-CN"/>
              </w:rPr>
            </w:pPr>
            <w:r w:rsidRPr="00374636">
              <w:rPr>
                <w:lang w:eastAsia="zh-CN"/>
              </w:rPr>
              <w:t>19</w:t>
            </w:r>
            <w:r w:rsidR="00CF3D0F">
              <w:rPr>
                <w:lang w:eastAsia="zh-CN"/>
              </w:rPr>
              <w:t>≥</w:t>
            </w:r>
            <w:r w:rsidRPr="00374636">
              <w:rPr>
                <w:lang w:eastAsia="zh-CN"/>
              </w:rPr>
              <w:t>ΔRSRP&gt;18</w:t>
            </w:r>
          </w:p>
        </w:tc>
        <w:tc>
          <w:tcPr>
            <w:tcW w:w="713" w:type="dxa"/>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1CB6BA8F" w:rsidR="00D65C49" w:rsidRPr="00374636" w:rsidRDefault="00D65C49" w:rsidP="007C6871">
            <w:pPr>
              <w:pStyle w:val="TAL"/>
              <w:rPr>
                <w:lang w:eastAsia="zh-CN"/>
              </w:rPr>
            </w:pPr>
            <w:r w:rsidRPr="00374636">
              <w:rPr>
                <w:lang w:eastAsia="zh-CN"/>
              </w:rPr>
              <w:t>20</w:t>
            </w:r>
            <w:r w:rsidR="00CF3D0F">
              <w:rPr>
                <w:lang w:eastAsia="zh-CN"/>
              </w:rPr>
              <w:t>≥</w:t>
            </w:r>
            <w:r w:rsidRPr="00374636">
              <w:rPr>
                <w:lang w:eastAsia="zh-CN"/>
              </w:rPr>
              <w:t>ΔRSRP&gt;19</w:t>
            </w:r>
          </w:p>
        </w:tc>
        <w:tc>
          <w:tcPr>
            <w:tcW w:w="713" w:type="dxa"/>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291FC4E3" w:rsidR="00D65C49" w:rsidRPr="00374636" w:rsidRDefault="00D65C49" w:rsidP="007C6871">
            <w:pPr>
              <w:pStyle w:val="TAL"/>
              <w:rPr>
                <w:lang w:eastAsia="zh-CN"/>
              </w:rPr>
            </w:pPr>
            <w:r w:rsidRPr="00374636">
              <w:rPr>
                <w:lang w:eastAsia="zh-CN"/>
              </w:rPr>
              <w:t>21</w:t>
            </w:r>
            <w:r w:rsidR="00CF3D0F">
              <w:rPr>
                <w:lang w:eastAsia="zh-CN"/>
              </w:rPr>
              <w:t>≥</w:t>
            </w:r>
            <w:r w:rsidRPr="00374636">
              <w:rPr>
                <w:lang w:eastAsia="zh-CN"/>
              </w:rPr>
              <w:t>ΔRSRP&gt;20</w:t>
            </w:r>
          </w:p>
        </w:tc>
        <w:tc>
          <w:tcPr>
            <w:tcW w:w="713" w:type="dxa"/>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42D0F023" w:rsidR="00D65C49" w:rsidRPr="00374636" w:rsidRDefault="00D65C49" w:rsidP="007C6871">
            <w:pPr>
              <w:pStyle w:val="TAL"/>
              <w:rPr>
                <w:lang w:eastAsia="zh-CN"/>
              </w:rPr>
            </w:pPr>
            <w:r w:rsidRPr="00374636">
              <w:rPr>
                <w:lang w:eastAsia="zh-CN"/>
              </w:rPr>
              <w:t>22</w:t>
            </w:r>
            <w:r w:rsidR="00CF3D0F">
              <w:rPr>
                <w:lang w:eastAsia="zh-CN"/>
              </w:rPr>
              <w:t>≥</w:t>
            </w:r>
            <w:r w:rsidRPr="00374636">
              <w:rPr>
                <w:lang w:eastAsia="zh-CN"/>
              </w:rPr>
              <w:t>ΔRSRP&gt;21</w:t>
            </w:r>
          </w:p>
        </w:tc>
        <w:tc>
          <w:tcPr>
            <w:tcW w:w="713" w:type="dxa"/>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649946FA" w:rsidR="00D65C49" w:rsidRPr="00374636" w:rsidRDefault="00D65C49" w:rsidP="007C6871">
            <w:pPr>
              <w:pStyle w:val="TAL"/>
              <w:rPr>
                <w:lang w:eastAsia="zh-CN"/>
              </w:rPr>
            </w:pPr>
            <w:r w:rsidRPr="00374636">
              <w:rPr>
                <w:lang w:eastAsia="zh-CN"/>
              </w:rPr>
              <w:t>23</w:t>
            </w:r>
            <w:r w:rsidR="00CF3D0F">
              <w:rPr>
                <w:lang w:eastAsia="zh-CN"/>
              </w:rPr>
              <w:t>≥</w:t>
            </w:r>
            <w:r w:rsidRPr="00374636">
              <w:rPr>
                <w:lang w:eastAsia="zh-CN"/>
              </w:rPr>
              <w:t>ΔRSRP&gt;-22</w:t>
            </w:r>
          </w:p>
        </w:tc>
        <w:tc>
          <w:tcPr>
            <w:tcW w:w="713" w:type="dxa"/>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6744E3F9" w:rsidR="00D65C49" w:rsidRPr="00374636" w:rsidRDefault="00D65C49" w:rsidP="007C6871">
            <w:pPr>
              <w:pStyle w:val="TAL"/>
              <w:rPr>
                <w:lang w:eastAsia="zh-CN"/>
              </w:rPr>
            </w:pPr>
            <w:r w:rsidRPr="00374636">
              <w:rPr>
                <w:lang w:eastAsia="zh-CN"/>
              </w:rPr>
              <w:t>24</w:t>
            </w:r>
            <w:r w:rsidR="00CF3D0F">
              <w:rPr>
                <w:lang w:eastAsia="zh-CN"/>
              </w:rPr>
              <w:t>≥</w:t>
            </w:r>
            <w:r w:rsidRPr="00374636">
              <w:rPr>
                <w:lang w:eastAsia="zh-CN"/>
              </w:rPr>
              <w:t>ΔRSRP&gt;23</w:t>
            </w:r>
          </w:p>
        </w:tc>
        <w:tc>
          <w:tcPr>
            <w:tcW w:w="713" w:type="dxa"/>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58EAAAA9" w:rsidR="00D65C49" w:rsidRPr="00374636" w:rsidRDefault="00D65C49" w:rsidP="007C6871">
            <w:pPr>
              <w:pStyle w:val="TAL"/>
              <w:rPr>
                <w:lang w:eastAsia="zh-CN"/>
              </w:rPr>
            </w:pPr>
            <w:r w:rsidRPr="00374636">
              <w:rPr>
                <w:lang w:eastAsia="zh-CN"/>
              </w:rPr>
              <w:t>25</w:t>
            </w:r>
            <w:r w:rsidR="00CF3D0F">
              <w:rPr>
                <w:lang w:eastAsia="zh-CN"/>
              </w:rPr>
              <w:t>≥</w:t>
            </w:r>
            <w:r w:rsidRPr="00374636">
              <w:rPr>
                <w:lang w:eastAsia="zh-CN"/>
              </w:rPr>
              <w:t>ΔRSRP&gt;24</w:t>
            </w:r>
          </w:p>
        </w:tc>
        <w:tc>
          <w:tcPr>
            <w:tcW w:w="713" w:type="dxa"/>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3DA2021E" w:rsidR="00D65C49" w:rsidRPr="00374636" w:rsidRDefault="00D65C49" w:rsidP="007C6871">
            <w:pPr>
              <w:pStyle w:val="TAL"/>
              <w:rPr>
                <w:lang w:eastAsia="zh-CN"/>
              </w:rPr>
            </w:pPr>
            <w:r w:rsidRPr="00374636">
              <w:rPr>
                <w:lang w:eastAsia="zh-CN"/>
              </w:rPr>
              <w:t>26</w:t>
            </w:r>
            <w:r w:rsidR="00CF3D0F">
              <w:rPr>
                <w:lang w:eastAsia="zh-CN"/>
              </w:rPr>
              <w:t>≥</w:t>
            </w:r>
            <w:r w:rsidRPr="00374636">
              <w:rPr>
                <w:lang w:eastAsia="zh-CN"/>
              </w:rPr>
              <w:t>ΔRSRP&gt;25</w:t>
            </w:r>
          </w:p>
        </w:tc>
        <w:tc>
          <w:tcPr>
            <w:tcW w:w="713" w:type="dxa"/>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0B3801E2" w:rsidR="00D65C49" w:rsidRPr="00374636" w:rsidRDefault="00D65C49" w:rsidP="007C6871">
            <w:pPr>
              <w:pStyle w:val="TAL"/>
              <w:rPr>
                <w:lang w:eastAsia="zh-CN"/>
              </w:rPr>
            </w:pPr>
            <w:r w:rsidRPr="00374636">
              <w:rPr>
                <w:lang w:eastAsia="zh-CN"/>
              </w:rPr>
              <w:t>27</w:t>
            </w:r>
            <w:r w:rsidR="00CF3D0F">
              <w:rPr>
                <w:lang w:eastAsia="zh-CN"/>
              </w:rPr>
              <w:t>≥</w:t>
            </w:r>
            <w:r w:rsidRPr="00374636">
              <w:rPr>
                <w:lang w:eastAsia="zh-CN"/>
              </w:rPr>
              <w:t>ΔRSRP&gt;26</w:t>
            </w:r>
          </w:p>
        </w:tc>
        <w:tc>
          <w:tcPr>
            <w:tcW w:w="713" w:type="dxa"/>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EACEB6D" w:rsidR="00D65C49" w:rsidRPr="00374636" w:rsidRDefault="00D65C49" w:rsidP="007C6871">
            <w:pPr>
              <w:pStyle w:val="TAL"/>
              <w:rPr>
                <w:lang w:eastAsia="zh-CN"/>
              </w:rPr>
            </w:pPr>
            <w:r w:rsidRPr="00374636">
              <w:rPr>
                <w:lang w:eastAsia="zh-CN"/>
              </w:rPr>
              <w:t>28</w:t>
            </w:r>
            <w:r w:rsidR="00CF3D0F">
              <w:rPr>
                <w:lang w:eastAsia="zh-CN"/>
              </w:rPr>
              <w:t>≥</w:t>
            </w:r>
            <w:r w:rsidRPr="00374636">
              <w:rPr>
                <w:lang w:eastAsia="zh-CN"/>
              </w:rPr>
              <w:t>ΔRSRP&gt;27</w:t>
            </w:r>
          </w:p>
        </w:tc>
        <w:tc>
          <w:tcPr>
            <w:tcW w:w="713" w:type="dxa"/>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4AD0BADE" w:rsidR="00D65C49" w:rsidRPr="00374636" w:rsidRDefault="00D65C49" w:rsidP="007C6871">
            <w:pPr>
              <w:pStyle w:val="TAL"/>
              <w:rPr>
                <w:lang w:eastAsia="zh-CN"/>
              </w:rPr>
            </w:pPr>
            <w:r w:rsidRPr="00374636">
              <w:rPr>
                <w:lang w:eastAsia="zh-CN"/>
              </w:rPr>
              <w:t>29</w:t>
            </w:r>
            <w:r w:rsidR="00CF3D0F">
              <w:rPr>
                <w:lang w:eastAsia="zh-CN"/>
              </w:rPr>
              <w:t>≥</w:t>
            </w:r>
            <w:r w:rsidRPr="00374636">
              <w:rPr>
                <w:lang w:eastAsia="zh-CN"/>
              </w:rPr>
              <w:t>ΔRSRP&gt;28</w:t>
            </w:r>
          </w:p>
        </w:tc>
        <w:tc>
          <w:tcPr>
            <w:tcW w:w="713" w:type="dxa"/>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449DC3AB" w:rsidR="00D65C49" w:rsidRPr="00374636" w:rsidRDefault="00D65C49" w:rsidP="007C6871">
            <w:pPr>
              <w:pStyle w:val="TAL"/>
              <w:rPr>
                <w:lang w:eastAsia="zh-CN"/>
              </w:rPr>
            </w:pPr>
            <w:r w:rsidRPr="00374636">
              <w:rPr>
                <w:lang w:eastAsia="zh-CN"/>
              </w:rPr>
              <w:t>30</w:t>
            </w:r>
            <w:r w:rsidR="00CF3D0F">
              <w:rPr>
                <w:lang w:eastAsia="zh-CN"/>
              </w:rPr>
              <w:t>≥</w:t>
            </w:r>
            <w:r w:rsidRPr="00374636">
              <w:rPr>
                <w:lang w:eastAsia="zh-CN"/>
              </w:rPr>
              <w:t>ΔRSRP&gt;29</w:t>
            </w:r>
          </w:p>
        </w:tc>
        <w:tc>
          <w:tcPr>
            <w:tcW w:w="713" w:type="dxa"/>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Default="00D65C49" w:rsidP="007C6871"/>
    <w:p w14:paraId="1695975C" w14:textId="77777777" w:rsidR="003E7F79" w:rsidRPr="007E7E51" w:rsidRDefault="003E7F79" w:rsidP="003E7F79">
      <w:pPr>
        <w:pStyle w:val="Heading3"/>
        <w:rPr>
          <w:lang w:eastAsia="zh-CN"/>
        </w:rPr>
      </w:pPr>
      <w:r w:rsidRPr="007C0413">
        <w:t>4.1</w:t>
      </w:r>
      <w:r w:rsidRPr="007C0413">
        <w:rPr>
          <w:lang w:eastAsia="zh-CN"/>
        </w:rPr>
        <w:t>6</w:t>
      </w:r>
      <w:r w:rsidRPr="007C0413">
        <w:t>.</w:t>
      </w:r>
      <w:r w:rsidRPr="007C0413">
        <w:rPr>
          <w:rFonts w:hint="eastAsia"/>
          <w:lang w:eastAsia="zh-CN"/>
        </w:rPr>
        <w:t>7</w:t>
      </w:r>
      <w:r w:rsidRPr="007E7E51">
        <w:tab/>
      </w:r>
      <w:r w:rsidRPr="007E7E51">
        <w:rPr>
          <w:rFonts w:hint="eastAsia"/>
          <w:lang w:eastAsia="zh-CN"/>
        </w:rPr>
        <w:t xml:space="preserve">PRS-RSRPP </w:t>
      </w:r>
      <w:r w:rsidRPr="007E7E51">
        <w:rPr>
          <w:lang w:eastAsia="zh-CN"/>
        </w:rPr>
        <w:t>Measurement Period Requirements</w:t>
      </w:r>
    </w:p>
    <w:p w14:paraId="03DC4F0F" w14:textId="76D97C7B" w:rsidR="003E7F79" w:rsidRPr="007C0413" w:rsidRDefault="003E7F79" w:rsidP="003E7F79">
      <w:pPr>
        <w:rPr>
          <w:lang w:eastAsia="zh-CN"/>
        </w:rPr>
      </w:pPr>
      <w:r w:rsidRPr="00653F03">
        <w:rPr>
          <w:lang w:eastAsia="zh-CN"/>
        </w:rPr>
        <w:t>For PRS measurement within MG configured to UE, m</w:t>
      </w:r>
      <w:r w:rsidRPr="005B03CC">
        <w:rPr>
          <w:lang w:eastAsia="zh-CN"/>
        </w:rPr>
        <w:t xml:space="preserve">easurement period requirements for PRS-RSRP </w:t>
      </w:r>
      <w:r w:rsidRPr="007C0413">
        <w:rPr>
          <w:lang w:eastAsia="zh-CN"/>
        </w:rPr>
        <w:t xml:space="preserve">defined in </w:t>
      </w:r>
      <w:r w:rsidR="00C4426E" w:rsidRPr="00C4426E">
        <w:rPr>
          <w:lang w:eastAsia="zh-CN"/>
        </w:rPr>
        <w:t xml:space="preserve">clause </w:t>
      </w:r>
      <w:r w:rsidRPr="007C0413">
        <w:rPr>
          <w:rFonts w:hint="eastAsia"/>
          <w:lang w:eastAsia="zh-CN"/>
        </w:rPr>
        <w:t>4.16.4.1</w:t>
      </w:r>
      <w:r w:rsidRPr="007C0413">
        <w:rPr>
          <w:lang w:eastAsia="zh-CN"/>
        </w:rPr>
        <w:t xml:space="preserve"> is re-used for PRS-RSRPP.</w:t>
      </w:r>
    </w:p>
    <w:p w14:paraId="604D4177" w14:textId="27537268" w:rsidR="00EE37E7" w:rsidRDefault="003E7F79" w:rsidP="00EE37E7">
      <w:pPr>
        <w:rPr>
          <w:lang w:eastAsia="zh-CN"/>
        </w:rPr>
      </w:pPr>
      <w:r w:rsidRPr="007E7E51">
        <w:rPr>
          <w:lang w:eastAsia="zh-CN"/>
        </w:rPr>
        <w:t xml:space="preserve">For PRS measurement </w:t>
      </w:r>
      <w:r w:rsidRPr="007E7E51">
        <w:rPr>
          <w:rFonts w:hint="eastAsia"/>
          <w:lang w:eastAsia="zh-CN"/>
        </w:rPr>
        <w:t>without</w:t>
      </w:r>
      <w:r w:rsidRPr="007E7E51">
        <w:rPr>
          <w:lang w:eastAsia="zh-CN"/>
        </w:rPr>
        <w:t xml:space="preserve"> MG configured to UE, measurement period requirements for PRS-RSRP defined in </w:t>
      </w:r>
      <w:r w:rsidR="00C4426E" w:rsidRPr="00C4426E">
        <w:rPr>
          <w:lang w:eastAsia="zh-CN"/>
        </w:rPr>
        <w:t xml:space="preserve">clause </w:t>
      </w:r>
      <w:r w:rsidRPr="007C0413">
        <w:rPr>
          <w:rFonts w:hint="eastAsia"/>
          <w:lang w:eastAsia="zh-CN"/>
        </w:rPr>
        <w:t>4.16.4.2</w:t>
      </w:r>
      <w:r w:rsidRPr="007C0413">
        <w:rPr>
          <w:lang w:eastAsia="zh-CN"/>
        </w:rPr>
        <w:t xml:space="preserve"> is re-used for PRS-RSRPP.</w:t>
      </w:r>
    </w:p>
    <w:p w14:paraId="35D1B37D" w14:textId="0ED556B6" w:rsidR="003E7F79" w:rsidRPr="00CC373F" w:rsidRDefault="00EE37E7" w:rsidP="00EE37E7">
      <w:pPr>
        <w:rPr>
          <w:lang w:eastAsia="zh-CN"/>
        </w:rPr>
      </w:pPr>
      <w:r w:rsidRPr="007E7E51">
        <w:rPr>
          <w:lang w:eastAsia="zh-CN"/>
        </w:rPr>
        <w:t xml:space="preserve">For PRS measurement </w:t>
      </w:r>
      <w:r w:rsidRPr="0097169D">
        <w:rPr>
          <w:lang w:eastAsia="zh-CN"/>
        </w:rPr>
        <w:t>in RRC_INACTIVE state</w:t>
      </w:r>
      <w:r w:rsidRPr="007E7E51">
        <w:rPr>
          <w:lang w:eastAsia="zh-CN"/>
        </w:rPr>
        <w:t xml:space="preserve">, measurement period requirements for PRS-RSRP defined in </w:t>
      </w:r>
      <w:r w:rsidRPr="007C0413">
        <w:rPr>
          <w:rFonts w:hint="eastAsia"/>
          <w:lang w:eastAsia="zh-CN"/>
        </w:rPr>
        <w:t>4.16.4.2</w:t>
      </w:r>
      <w:r w:rsidRPr="007C0413">
        <w:rPr>
          <w:lang w:eastAsia="zh-CN"/>
        </w:rPr>
        <w:t xml:space="preserve"> is re-used for PRS-RSRPP.</w:t>
      </w:r>
    </w:p>
    <w:p w14:paraId="48DF8F5C" w14:textId="77777777" w:rsidR="003E7F79" w:rsidRPr="00374636" w:rsidRDefault="003E7F79" w:rsidP="003E7F79">
      <w:pPr>
        <w:pStyle w:val="Heading3"/>
        <w:rPr>
          <w:lang w:eastAsia="zh-CN"/>
        </w:rPr>
      </w:pPr>
      <w:r w:rsidRPr="00374636">
        <w:t>4.</w:t>
      </w:r>
      <w:r w:rsidRPr="00374636">
        <w:rPr>
          <w:lang w:eastAsia="zh-CN"/>
        </w:rPr>
        <w:t>16</w:t>
      </w:r>
      <w:r w:rsidRPr="00374636">
        <w:t>.</w:t>
      </w:r>
      <w:r>
        <w:rPr>
          <w:rFonts w:hint="eastAsia"/>
          <w:lang w:eastAsia="zh-CN"/>
        </w:rPr>
        <w:t>8</w:t>
      </w:r>
      <w:r w:rsidRPr="00374636">
        <w:tab/>
      </w:r>
      <w:r>
        <w:rPr>
          <w:rFonts w:hint="eastAsia"/>
          <w:lang w:eastAsia="zh-CN"/>
        </w:rPr>
        <w:t xml:space="preserve">PRS-RSRPP </w:t>
      </w:r>
      <w:r w:rsidRPr="00374636">
        <w:t>Measurement Accuracy Requirements</w:t>
      </w:r>
    </w:p>
    <w:p w14:paraId="6BDD26BB" w14:textId="77777777" w:rsidR="00AD4D70" w:rsidRPr="00374636" w:rsidRDefault="00AD4D70" w:rsidP="00AD4D70">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10.1.38.2.</w:t>
      </w:r>
    </w:p>
    <w:p w14:paraId="438BAB2A" w14:textId="29D74EB4" w:rsidR="003E7F79" w:rsidRPr="001C49B0" w:rsidRDefault="003E7F79" w:rsidP="003E7F79">
      <w:pPr>
        <w:rPr>
          <w:lang w:eastAsia="zh-CN"/>
        </w:rPr>
      </w:pPr>
    </w:p>
    <w:p w14:paraId="603255EE" w14:textId="77777777" w:rsidR="003E7F79" w:rsidRPr="00374636" w:rsidRDefault="003E7F79" w:rsidP="003E7F79">
      <w:pPr>
        <w:pStyle w:val="Heading3"/>
        <w:rPr>
          <w:lang w:eastAsia="zh-CN"/>
        </w:rPr>
      </w:pPr>
      <w:r w:rsidRPr="00374636">
        <w:t>4.1</w:t>
      </w:r>
      <w:r w:rsidRPr="00374636">
        <w:rPr>
          <w:lang w:eastAsia="zh-CN"/>
        </w:rPr>
        <w:t>6</w:t>
      </w:r>
      <w:r w:rsidRPr="00374636">
        <w:t>.</w:t>
      </w:r>
      <w:r>
        <w:rPr>
          <w:rFonts w:hint="eastAsia"/>
          <w:lang w:eastAsia="zh-CN"/>
        </w:rPr>
        <w:t>9</w:t>
      </w:r>
      <w:r w:rsidRPr="00374636">
        <w:tab/>
      </w:r>
      <w:r>
        <w:rPr>
          <w:rFonts w:hint="eastAsia"/>
          <w:lang w:eastAsia="zh-CN"/>
        </w:rPr>
        <w:t xml:space="preserve">PRS-RSRPP </w:t>
      </w:r>
      <w:r w:rsidRPr="00374636">
        <w:t>Reporting mapping</w:t>
      </w:r>
    </w:p>
    <w:p w14:paraId="061765FA" w14:textId="77777777" w:rsidR="003E7F79" w:rsidRPr="00374636"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.1</w:t>
      </w:r>
      <w:r w:rsidRPr="00374636">
        <w:rPr>
          <w:lang w:eastAsia="zh-CN"/>
        </w:rPr>
        <w:tab/>
      </w:r>
      <w:r w:rsidRPr="00374636">
        <w:rPr>
          <w:lang w:eastAsia="zh-CN"/>
        </w:rPr>
        <w:tab/>
      </w:r>
      <w:r w:rsidRPr="007E7E51">
        <w:rPr>
          <w:lang w:eastAsia="zh-CN"/>
        </w:rPr>
        <w:t>Absolute PRS-RSRPP Measurement Report Mapping</w:t>
      </w:r>
    </w:p>
    <w:p w14:paraId="4AAFEB7B" w14:textId="77777777" w:rsidR="003E7F79" w:rsidRPr="00956E6E" w:rsidRDefault="003E7F79" w:rsidP="003E7F79">
      <w:pPr>
        <w:rPr>
          <w:rFonts w:eastAsiaTheme="minorEastAsia"/>
        </w:rPr>
      </w:pPr>
      <w:r w:rsidRPr="00956E6E">
        <w:rPr>
          <w:rFonts w:eastAsiaTheme="minorEastAsia"/>
        </w:rPr>
        <w:t>The</w:t>
      </w:r>
      <w:r w:rsidRPr="00956E6E">
        <w:rPr>
          <w:rFonts w:eastAsiaTheme="minorEastAsia" w:hint="eastAsia"/>
          <w:lang w:eastAsia="zh-CN"/>
        </w:rPr>
        <w:t xml:space="preserve"> </w:t>
      </w:r>
      <w:r w:rsidRPr="00956E6E">
        <w:rPr>
          <w:rFonts w:eastAsiaTheme="minorEastAsia"/>
        </w:rPr>
        <w:t xml:space="preserve">reporting range of </w:t>
      </w:r>
      <w:r w:rsidRPr="00956E6E">
        <w:rPr>
          <w:rFonts w:eastAsiaTheme="minorEastAsia" w:hint="eastAsia"/>
          <w:lang w:eastAsia="zh-CN"/>
        </w:rPr>
        <w:t xml:space="preserve">absolute </w:t>
      </w:r>
      <w:r w:rsidRPr="00956E6E">
        <w:rPr>
          <w:rFonts w:eastAsiaTheme="minorEastAsia"/>
        </w:rPr>
        <w:t xml:space="preserve">PRS-RSRPP </w:t>
      </w:r>
      <w:r w:rsidRPr="00956E6E">
        <w:rPr>
          <w:rFonts w:eastAsiaTheme="minorEastAsia" w:hint="eastAsia"/>
          <w:lang w:eastAsia="zh-CN"/>
        </w:rPr>
        <w:t xml:space="preserve">measurement </w:t>
      </w:r>
      <w:r w:rsidRPr="00956E6E">
        <w:rPr>
          <w:rFonts w:eastAsiaTheme="minorEastAsia"/>
        </w:rPr>
        <w:t>is defined from -1</w:t>
      </w:r>
      <w:r w:rsidRPr="00956E6E">
        <w:rPr>
          <w:rFonts w:eastAsiaTheme="minorEastAsia"/>
          <w:lang w:eastAsia="zh-CN"/>
        </w:rPr>
        <w:t>56</w:t>
      </w:r>
      <w:r w:rsidRPr="00956E6E">
        <w:rPr>
          <w:rFonts w:eastAsiaTheme="minorEastAsia"/>
        </w:rPr>
        <w:t xml:space="preserve"> dBm to -31 dBm with 1 dB resolution.</w:t>
      </w:r>
    </w:p>
    <w:p w14:paraId="59E9A858" w14:textId="77777777" w:rsidR="003E7F79" w:rsidRDefault="003E7F79" w:rsidP="003E7F79">
      <w:pPr>
        <w:rPr>
          <w:rFonts w:eastAsiaTheme="minorEastAsia"/>
        </w:rPr>
      </w:pPr>
      <w:r w:rsidRPr="00956E6E">
        <w:rPr>
          <w:rFonts w:eastAsiaTheme="minorEastAsia"/>
        </w:rPr>
        <w:t xml:space="preserve">The mapping of measured quantity is defined in Table </w:t>
      </w:r>
      <w:r w:rsidRPr="00F07882">
        <w:rPr>
          <w:rFonts w:eastAsiaTheme="minorEastAsia"/>
        </w:rPr>
        <w:t>4.16.9.1-1</w:t>
      </w:r>
      <w:r w:rsidRPr="00956E6E">
        <w:rPr>
          <w:rFonts w:eastAsiaTheme="minorEastAsia"/>
        </w:rPr>
        <w:t>. The range in the signalling may be larger than the guaranteed accuracy range.</w:t>
      </w:r>
    </w:p>
    <w:p w14:paraId="73EC2FED" w14:textId="77777777" w:rsidR="003E7F79" w:rsidRPr="00956E6E" w:rsidRDefault="003E7F79" w:rsidP="003E7F79">
      <w:pPr>
        <w:rPr>
          <w:rFonts w:eastAsiaTheme="minorEastAsia"/>
          <w:lang w:eastAsia="zh-CN"/>
        </w:rPr>
      </w:pPr>
      <w:r w:rsidRPr="0018642A">
        <w:rPr>
          <w:lang w:val="en-US" w:eastAsia="ja-JP"/>
        </w:rPr>
        <w:t xml:space="preserve">The UE capable of </w:t>
      </w:r>
      <w:r w:rsidRPr="0018642A">
        <w:rPr>
          <w:i/>
          <w:iCs/>
        </w:rPr>
        <w:t>additionalPathsExtSupport-r17</w:t>
      </w:r>
      <w:r w:rsidRPr="0018642A">
        <w:rPr>
          <w:lang w:val="en-US" w:eastAsia="ja-JP"/>
        </w:rPr>
        <w:t xml:space="preserve"> can report the </w:t>
      </w:r>
      <w:r>
        <w:rPr>
          <w:lang w:val="en-US" w:eastAsia="ja-JP"/>
        </w:rPr>
        <w:t>PRS-RSRPP</w:t>
      </w:r>
      <w:r w:rsidRPr="0018642A">
        <w:rPr>
          <w:lang w:val="en-US" w:eastAsia="ja-JP"/>
        </w:rPr>
        <w:t xml:space="preserve"> </w:t>
      </w:r>
      <w:r>
        <w:rPr>
          <w:lang w:val="en-US" w:eastAsia="ja-JP"/>
        </w:rPr>
        <w:t xml:space="preserve">measurement </w:t>
      </w:r>
      <w:r w:rsidRPr="0018642A">
        <w:rPr>
          <w:lang w:val="en-US" w:eastAsia="ja-JP"/>
        </w:rPr>
        <w:t>of up to its supported number of additional paths.</w:t>
      </w:r>
    </w:p>
    <w:p w14:paraId="46F78FE2" w14:textId="77777777" w:rsidR="003E7F79" w:rsidRPr="00956E6E" w:rsidRDefault="003E7F79" w:rsidP="003E7F79">
      <w:pPr>
        <w:pStyle w:val="TH"/>
        <w:rPr>
          <w:rFonts w:eastAsiaTheme="minorEastAsia"/>
          <w:lang w:eastAsia="zh-CN"/>
        </w:rPr>
      </w:pPr>
      <w:r w:rsidRPr="00956E6E">
        <w:rPr>
          <w:rFonts w:eastAsiaTheme="minorEastAsia"/>
        </w:rPr>
        <w:t xml:space="preserve">Table </w:t>
      </w:r>
      <w:r w:rsidRPr="00F07882">
        <w:rPr>
          <w:rFonts w:eastAsiaTheme="minorEastAsia"/>
        </w:rPr>
        <w:t>4.16.9.1</w:t>
      </w:r>
      <w:r w:rsidRPr="00956E6E">
        <w:rPr>
          <w:rFonts w:eastAsiaTheme="minorEastAsia" w:cs="v4.2.0"/>
        </w:rPr>
        <w:t>-1</w:t>
      </w:r>
      <w:r w:rsidRPr="00956E6E">
        <w:rPr>
          <w:rFonts w:eastAsiaTheme="minorEastAsia"/>
        </w:rPr>
        <w:t>: Measurement report mapping for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2608"/>
        <w:gridCol w:w="863"/>
      </w:tblGrid>
      <w:tr w:rsidR="003E7F79" w:rsidRPr="00956E6E" w14:paraId="66438607" w14:textId="77777777" w:rsidTr="00AE4DC0">
        <w:trPr>
          <w:trHeight w:val="187"/>
          <w:jc w:val="center"/>
        </w:trPr>
        <w:tc>
          <w:tcPr>
            <w:tcW w:w="2225" w:type="dxa"/>
            <w:noWrap/>
            <w:hideMark/>
          </w:tcPr>
          <w:p w14:paraId="2257A373" w14:textId="77777777" w:rsidR="003E7F79" w:rsidRPr="00956E6E" w:rsidRDefault="003E7F79" w:rsidP="003E7F79">
            <w:pPr>
              <w:pStyle w:val="TAH"/>
              <w:rPr>
                <w:rFonts w:eastAsiaTheme="minorEastAsia"/>
                <w:lang w:eastAsia="ko-KR"/>
              </w:rPr>
            </w:pPr>
            <w:r w:rsidRPr="00956E6E">
              <w:rPr>
                <w:rFonts w:eastAsiaTheme="minorEastAsia"/>
                <w:lang w:eastAsia="ko-KR"/>
              </w:rPr>
              <w:t>Reported value</w:t>
            </w:r>
          </w:p>
        </w:tc>
        <w:tc>
          <w:tcPr>
            <w:tcW w:w="2608" w:type="dxa"/>
            <w:noWrap/>
            <w:hideMark/>
          </w:tcPr>
          <w:p w14:paraId="17263E28" w14:textId="77777777" w:rsidR="003E7F79" w:rsidRPr="00956E6E" w:rsidRDefault="003E7F79" w:rsidP="003E7F79">
            <w:pPr>
              <w:pStyle w:val="TAH"/>
              <w:rPr>
                <w:rFonts w:eastAsiaTheme="minorEastAsia"/>
                <w:lang w:eastAsia="ko-KR"/>
              </w:rPr>
            </w:pPr>
            <w:r w:rsidRPr="00956E6E">
              <w:rPr>
                <w:rFonts w:eastAsiaTheme="minorEastAsia"/>
                <w:lang w:eastAsia="ko-KR"/>
              </w:rPr>
              <w:t>Measured quantity value</w:t>
            </w:r>
          </w:p>
        </w:tc>
        <w:tc>
          <w:tcPr>
            <w:tcW w:w="863" w:type="dxa"/>
            <w:noWrap/>
            <w:hideMark/>
          </w:tcPr>
          <w:p w14:paraId="312B5408" w14:textId="77777777" w:rsidR="003E7F79" w:rsidRPr="00956E6E" w:rsidRDefault="003E7F79" w:rsidP="003E7F79">
            <w:pPr>
              <w:pStyle w:val="TAH"/>
              <w:rPr>
                <w:rFonts w:eastAsiaTheme="minorEastAsia"/>
                <w:lang w:eastAsia="ko-KR"/>
              </w:rPr>
            </w:pPr>
            <w:r w:rsidRPr="00956E6E">
              <w:rPr>
                <w:rFonts w:eastAsiaTheme="minorEastAsia"/>
                <w:lang w:eastAsia="ko-KR"/>
              </w:rPr>
              <w:t>Unit</w:t>
            </w:r>
          </w:p>
        </w:tc>
      </w:tr>
      <w:tr w:rsidR="003E7F79" w:rsidRPr="00956E6E" w14:paraId="784205DD" w14:textId="77777777" w:rsidTr="00AE4DC0">
        <w:trPr>
          <w:trHeight w:val="187"/>
          <w:jc w:val="center"/>
        </w:trPr>
        <w:tc>
          <w:tcPr>
            <w:tcW w:w="2225" w:type="dxa"/>
            <w:noWrap/>
            <w:hideMark/>
          </w:tcPr>
          <w:p w14:paraId="4779B38D"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_0</w:t>
            </w:r>
          </w:p>
        </w:tc>
        <w:tc>
          <w:tcPr>
            <w:tcW w:w="2608" w:type="dxa"/>
            <w:noWrap/>
            <w:hideMark/>
          </w:tcPr>
          <w:p w14:paraId="22EA0F7A" w14:textId="77777777" w:rsidR="003E7F79" w:rsidRPr="00956E6E" w:rsidRDefault="003E7F79" w:rsidP="003E7F79">
            <w:pPr>
              <w:pStyle w:val="TAL"/>
              <w:rPr>
                <w:rFonts w:eastAsiaTheme="minorEastAsia"/>
                <w:lang w:eastAsia="ko-KR"/>
              </w:rPr>
            </w:pPr>
            <w:r w:rsidRPr="00956E6E">
              <w:rPr>
                <w:rFonts w:eastAsiaTheme="minorEastAsia"/>
                <w:lang w:eastAsia="zh-CN"/>
              </w:rPr>
              <w:t>PRS-RSRPP</w:t>
            </w:r>
            <w:r w:rsidRPr="00956E6E">
              <w:rPr>
                <w:rFonts w:eastAsiaTheme="minorEastAsia"/>
                <w:lang w:eastAsia="ko-KR"/>
              </w:rPr>
              <w:t>&lt;-156</w:t>
            </w:r>
          </w:p>
        </w:tc>
        <w:tc>
          <w:tcPr>
            <w:tcW w:w="863" w:type="dxa"/>
            <w:noWrap/>
            <w:hideMark/>
          </w:tcPr>
          <w:p w14:paraId="08607A5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673015A" w14:textId="77777777" w:rsidTr="00AE4DC0">
        <w:trPr>
          <w:trHeight w:val="187"/>
          <w:jc w:val="center"/>
        </w:trPr>
        <w:tc>
          <w:tcPr>
            <w:tcW w:w="2225" w:type="dxa"/>
            <w:noWrap/>
            <w:hideMark/>
          </w:tcPr>
          <w:p w14:paraId="17E7DA36"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w:t>
            </w:r>
          </w:p>
        </w:tc>
        <w:tc>
          <w:tcPr>
            <w:tcW w:w="2608" w:type="dxa"/>
            <w:noWrap/>
            <w:hideMark/>
          </w:tcPr>
          <w:p w14:paraId="34AB04E3" w14:textId="77777777" w:rsidR="003E7F79" w:rsidRPr="00956E6E" w:rsidRDefault="003E7F79" w:rsidP="003E7F79">
            <w:pPr>
              <w:pStyle w:val="TAL"/>
              <w:rPr>
                <w:rFonts w:eastAsiaTheme="minorEastAsia"/>
                <w:lang w:eastAsia="ko-KR"/>
              </w:rPr>
            </w:pPr>
            <w:r w:rsidRPr="00956E6E">
              <w:rPr>
                <w:rFonts w:eastAsiaTheme="minorEastAsia"/>
                <w:lang w:eastAsia="ko-KR"/>
              </w:rPr>
              <w:t>-156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&lt;-155</w:t>
            </w:r>
          </w:p>
        </w:tc>
        <w:tc>
          <w:tcPr>
            <w:tcW w:w="863" w:type="dxa"/>
            <w:noWrap/>
            <w:hideMark/>
          </w:tcPr>
          <w:p w14:paraId="1FE745F1"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C0F4FA7" w14:textId="77777777" w:rsidTr="00AE4DC0">
        <w:trPr>
          <w:trHeight w:val="187"/>
          <w:jc w:val="center"/>
        </w:trPr>
        <w:tc>
          <w:tcPr>
            <w:tcW w:w="2225" w:type="dxa"/>
            <w:noWrap/>
            <w:hideMark/>
          </w:tcPr>
          <w:p w14:paraId="0507822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_2</w:t>
            </w:r>
          </w:p>
        </w:tc>
        <w:tc>
          <w:tcPr>
            <w:tcW w:w="2608" w:type="dxa"/>
            <w:noWrap/>
            <w:hideMark/>
          </w:tcPr>
          <w:p w14:paraId="0C1915AC" w14:textId="77777777" w:rsidR="003E7F79" w:rsidRPr="00956E6E" w:rsidRDefault="003E7F79" w:rsidP="003E7F79">
            <w:pPr>
              <w:pStyle w:val="TAL"/>
              <w:rPr>
                <w:rFonts w:eastAsiaTheme="minorEastAsia"/>
                <w:lang w:eastAsia="ko-KR"/>
              </w:rPr>
            </w:pPr>
            <w:r w:rsidRPr="00956E6E">
              <w:rPr>
                <w:rFonts w:eastAsiaTheme="minorEastAsia"/>
                <w:lang w:eastAsia="ko-KR"/>
              </w:rPr>
              <w:t>-155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&lt;-154</w:t>
            </w:r>
          </w:p>
        </w:tc>
        <w:tc>
          <w:tcPr>
            <w:tcW w:w="863" w:type="dxa"/>
            <w:noWrap/>
            <w:hideMark/>
          </w:tcPr>
          <w:p w14:paraId="3961127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01F0A52" w14:textId="77777777" w:rsidTr="00AE4DC0">
        <w:trPr>
          <w:trHeight w:val="187"/>
          <w:jc w:val="center"/>
        </w:trPr>
        <w:tc>
          <w:tcPr>
            <w:tcW w:w="2225" w:type="dxa"/>
            <w:noWrap/>
            <w:hideMark/>
          </w:tcPr>
          <w:p w14:paraId="526F986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_3</w:t>
            </w:r>
          </w:p>
        </w:tc>
        <w:tc>
          <w:tcPr>
            <w:tcW w:w="2608" w:type="dxa"/>
            <w:noWrap/>
            <w:hideMark/>
          </w:tcPr>
          <w:p w14:paraId="1E358B7F" w14:textId="77777777" w:rsidR="003E7F79" w:rsidRPr="00956E6E" w:rsidRDefault="003E7F79" w:rsidP="003E7F79">
            <w:pPr>
              <w:pStyle w:val="TAL"/>
              <w:rPr>
                <w:rFonts w:eastAsiaTheme="minorEastAsia"/>
                <w:lang w:eastAsia="ko-KR"/>
              </w:rPr>
            </w:pPr>
            <w:r w:rsidRPr="00956E6E">
              <w:rPr>
                <w:rFonts w:eastAsiaTheme="minorEastAsia"/>
                <w:lang w:eastAsia="ko-KR"/>
              </w:rPr>
              <w:t>-154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&lt;-153</w:t>
            </w:r>
          </w:p>
        </w:tc>
        <w:tc>
          <w:tcPr>
            <w:tcW w:w="863" w:type="dxa"/>
            <w:noWrap/>
            <w:hideMark/>
          </w:tcPr>
          <w:p w14:paraId="07353AD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D974D13" w14:textId="77777777" w:rsidTr="00AE4DC0">
        <w:trPr>
          <w:trHeight w:val="187"/>
          <w:jc w:val="center"/>
        </w:trPr>
        <w:tc>
          <w:tcPr>
            <w:tcW w:w="2225" w:type="dxa"/>
            <w:noWrap/>
            <w:hideMark/>
          </w:tcPr>
          <w:p w14:paraId="61DBB8D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_4</w:t>
            </w:r>
          </w:p>
        </w:tc>
        <w:tc>
          <w:tcPr>
            <w:tcW w:w="2608" w:type="dxa"/>
            <w:noWrap/>
            <w:hideMark/>
          </w:tcPr>
          <w:p w14:paraId="454DF946" w14:textId="77777777" w:rsidR="003E7F79" w:rsidRPr="00956E6E" w:rsidRDefault="003E7F79" w:rsidP="003E7F79">
            <w:pPr>
              <w:pStyle w:val="TAL"/>
              <w:rPr>
                <w:rFonts w:eastAsiaTheme="minorEastAsia"/>
                <w:lang w:eastAsia="ko-KR"/>
              </w:rPr>
            </w:pPr>
            <w:r w:rsidRPr="00956E6E">
              <w:rPr>
                <w:rFonts w:eastAsiaTheme="minorEastAsia"/>
                <w:lang w:eastAsia="ko-KR"/>
              </w:rPr>
              <w:t>-153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&lt;-152</w:t>
            </w:r>
          </w:p>
        </w:tc>
        <w:tc>
          <w:tcPr>
            <w:tcW w:w="863" w:type="dxa"/>
            <w:noWrap/>
            <w:hideMark/>
          </w:tcPr>
          <w:p w14:paraId="5B60D9FB"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8FB90C4" w14:textId="77777777" w:rsidTr="00AE4DC0">
        <w:trPr>
          <w:trHeight w:val="187"/>
          <w:jc w:val="center"/>
        </w:trPr>
        <w:tc>
          <w:tcPr>
            <w:tcW w:w="2225" w:type="dxa"/>
            <w:noWrap/>
            <w:hideMark/>
          </w:tcPr>
          <w:p w14:paraId="2074920B"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_5</w:t>
            </w:r>
          </w:p>
        </w:tc>
        <w:tc>
          <w:tcPr>
            <w:tcW w:w="2608" w:type="dxa"/>
            <w:noWrap/>
            <w:hideMark/>
          </w:tcPr>
          <w:p w14:paraId="3313760E" w14:textId="77777777" w:rsidR="003E7F79" w:rsidRPr="00956E6E" w:rsidRDefault="003E7F79" w:rsidP="003E7F79">
            <w:pPr>
              <w:pStyle w:val="TAL"/>
              <w:rPr>
                <w:rFonts w:eastAsiaTheme="minorEastAsia"/>
                <w:lang w:eastAsia="ko-KR"/>
              </w:rPr>
            </w:pPr>
            <w:r w:rsidRPr="00956E6E">
              <w:rPr>
                <w:rFonts w:eastAsiaTheme="minorEastAsia"/>
                <w:lang w:eastAsia="ko-KR"/>
              </w:rPr>
              <w:t>-152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&lt;-151</w:t>
            </w:r>
          </w:p>
        </w:tc>
        <w:tc>
          <w:tcPr>
            <w:tcW w:w="863" w:type="dxa"/>
            <w:noWrap/>
            <w:hideMark/>
          </w:tcPr>
          <w:p w14:paraId="0CA4CA8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81355E" w14:textId="77777777" w:rsidTr="00AE4DC0">
        <w:trPr>
          <w:trHeight w:val="187"/>
          <w:jc w:val="center"/>
        </w:trPr>
        <w:tc>
          <w:tcPr>
            <w:tcW w:w="2225" w:type="dxa"/>
            <w:noWrap/>
            <w:hideMark/>
          </w:tcPr>
          <w:p w14:paraId="55ED674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_6</w:t>
            </w:r>
          </w:p>
        </w:tc>
        <w:tc>
          <w:tcPr>
            <w:tcW w:w="2608" w:type="dxa"/>
            <w:noWrap/>
            <w:hideMark/>
          </w:tcPr>
          <w:p w14:paraId="0F9ED6FF" w14:textId="77777777" w:rsidR="003E7F79" w:rsidRPr="00956E6E" w:rsidRDefault="003E7F79" w:rsidP="003E7F79">
            <w:pPr>
              <w:pStyle w:val="TAL"/>
              <w:rPr>
                <w:rFonts w:eastAsiaTheme="minorEastAsia"/>
                <w:lang w:eastAsia="ko-KR"/>
              </w:rPr>
            </w:pPr>
            <w:r w:rsidRPr="00956E6E">
              <w:rPr>
                <w:rFonts w:eastAsiaTheme="minorEastAsia"/>
                <w:lang w:eastAsia="ko-KR"/>
              </w:rPr>
              <w:t>-151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&lt;-150</w:t>
            </w:r>
          </w:p>
        </w:tc>
        <w:tc>
          <w:tcPr>
            <w:tcW w:w="863" w:type="dxa"/>
            <w:noWrap/>
            <w:hideMark/>
          </w:tcPr>
          <w:p w14:paraId="5BAAB8D2"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992BFD" w14:textId="77777777" w:rsidTr="00AE4DC0">
        <w:trPr>
          <w:trHeight w:val="187"/>
          <w:jc w:val="center"/>
        </w:trPr>
        <w:tc>
          <w:tcPr>
            <w:tcW w:w="2225" w:type="dxa"/>
            <w:noWrap/>
            <w:hideMark/>
          </w:tcPr>
          <w:p w14:paraId="5AE93243"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_7</w:t>
            </w:r>
          </w:p>
        </w:tc>
        <w:tc>
          <w:tcPr>
            <w:tcW w:w="2608" w:type="dxa"/>
            <w:noWrap/>
            <w:hideMark/>
          </w:tcPr>
          <w:p w14:paraId="3F3A0962" w14:textId="77777777" w:rsidR="003E7F79" w:rsidRPr="00956E6E" w:rsidRDefault="003E7F79" w:rsidP="003E7F79">
            <w:pPr>
              <w:pStyle w:val="TAL"/>
              <w:rPr>
                <w:rFonts w:eastAsiaTheme="minorEastAsia"/>
                <w:lang w:eastAsia="ko-KR"/>
              </w:rPr>
            </w:pPr>
            <w:r w:rsidRPr="00956E6E">
              <w:rPr>
                <w:rFonts w:eastAsiaTheme="minorEastAsia"/>
                <w:lang w:eastAsia="ko-KR"/>
              </w:rPr>
              <w:t>-150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&lt;-149</w:t>
            </w:r>
          </w:p>
        </w:tc>
        <w:tc>
          <w:tcPr>
            <w:tcW w:w="863" w:type="dxa"/>
            <w:noWrap/>
            <w:hideMark/>
          </w:tcPr>
          <w:p w14:paraId="3086D4A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4BCA0B9" w14:textId="77777777" w:rsidTr="00AE4DC0">
        <w:trPr>
          <w:trHeight w:val="187"/>
          <w:jc w:val="center"/>
        </w:trPr>
        <w:tc>
          <w:tcPr>
            <w:tcW w:w="2225" w:type="dxa"/>
            <w:noWrap/>
            <w:hideMark/>
          </w:tcPr>
          <w:p w14:paraId="72396585"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_8</w:t>
            </w:r>
          </w:p>
        </w:tc>
        <w:tc>
          <w:tcPr>
            <w:tcW w:w="2608" w:type="dxa"/>
            <w:noWrap/>
            <w:hideMark/>
          </w:tcPr>
          <w:p w14:paraId="1EF88CA4" w14:textId="77777777" w:rsidR="003E7F79" w:rsidRPr="00956E6E" w:rsidRDefault="003E7F79" w:rsidP="003E7F79">
            <w:pPr>
              <w:pStyle w:val="TAL"/>
              <w:rPr>
                <w:rFonts w:eastAsiaTheme="minorEastAsia"/>
                <w:lang w:eastAsia="ko-KR"/>
              </w:rPr>
            </w:pPr>
            <w:r w:rsidRPr="00956E6E">
              <w:rPr>
                <w:rFonts w:eastAsiaTheme="minorEastAsia"/>
                <w:lang w:eastAsia="ko-KR"/>
              </w:rPr>
              <w:t>-149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&lt;-148</w:t>
            </w:r>
          </w:p>
        </w:tc>
        <w:tc>
          <w:tcPr>
            <w:tcW w:w="863" w:type="dxa"/>
            <w:noWrap/>
            <w:hideMark/>
          </w:tcPr>
          <w:p w14:paraId="403823A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C8C838" w14:textId="77777777" w:rsidTr="00AE4DC0">
        <w:trPr>
          <w:trHeight w:val="187"/>
          <w:jc w:val="center"/>
        </w:trPr>
        <w:tc>
          <w:tcPr>
            <w:tcW w:w="2225" w:type="dxa"/>
            <w:noWrap/>
            <w:hideMark/>
          </w:tcPr>
          <w:p w14:paraId="136EB7F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_9</w:t>
            </w:r>
          </w:p>
        </w:tc>
        <w:tc>
          <w:tcPr>
            <w:tcW w:w="2608" w:type="dxa"/>
            <w:noWrap/>
            <w:hideMark/>
          </w:tcPr>
          <w:p w14:paraId="19955C80" w14:textId="77777777" w:rsidR="003E7F79" w:rsidRPr="00956E6E" w:rsidRDefault="003E7F79" w:rsidP="003E7F79">
            <w:pPr>
              <w:pStyle w:val="TAL"/>
              <w:rPr>
                <w:rFonts w:eastAsiaTheme="minorEastAsia"/>
                <w:lang w:eastAsia="ko-KR"/>
              </w:rPr>
            </w:pPr>
            <w:r w:rsidRPr="00956E6E">
              <w:rPr>
                <w:rFonts w:eastAsiaTheme="minorEastAsia"/>
                <w:lang w:eastAsia="ko-KR"/>
              </w:rPr>
              <w:t>-148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&lt;-147</w:t>
            </w:r>
          </w:p>
        </w:tc>
        <w:tc>
          <w:tcPr>
            <w:tcW w:w="863" w:type="dxa"/>
            <w:noWrap/>
            <w:hideMark/>
          </w:tcPr>
          <w:p w14:paraId="120A4A1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502650" w14:textId="77777777" w:rsidTr="00AE4DC0">
        <w:trPr>
          <w:trHeight w:val="187"/>
          <w:jc w:val="center"/>
        </w:trPr>
        <w:tc>
          <w:tcPr>
            <w:tcW w:w="2225" w:type="dxa"/>
            <w:noWrap/>
            <w:hideMark/>
          </w:tcPr>
          <w:p w14:paraId="44B5D5D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_10</w:t>
            </w:r>
          </w:p>
        </w:tc>
        <w:tc>
          <w:tcPr>
            <w:tcW w:w="2608" w:type="dxa"/>
            <w:noWrap/>
            <w:hideMark/>
          </w:tcPr>
          <w:p w14:paraId="0ED9C6F1" w14:textId="77777777" w:rsidR="003E7F79" w:rsidRPr="00956E6E" w:rsidRDefault="003E7F79" w:rsidP="003E7F79">
            <w:pPr>
              <w:pStyle w:val="TAL"/>
              <w:rPr>
                <w:rFonts w:eastAsiaTheme="minorEastAsia"/>
                <w:lang w:eastAsia="ko-KR"/>
              </w:rPr>
            </w:pPr>
            <w:r w:rsidRPr="00956E6E">
              <w:rPr>
                <w:rFonts w:eastAsiaTheme="minorEastAsia"/>
                <w:lang w:eastAsia="ko-KR"/>
              </w:rPr>
              <w:t>-147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&lt;-146</w:t>
            </w:r>
          </w:p>
        </w:tc>
        <w:tc>
          <w:tcPr>
            <w:tcW w:w="863" w:type="dxa"/>
            <w:noWrap/>
            <w:hideMark/>
          </w:tcPr>
          <w:p w14:paraId="53B1CE9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20B4F06" w14:textId="77777777" w:rsidTr="00AE4DC0">
        <w:trPr>
          <w:trHeight w:val="187"/>
          <w:jc w:val="center"/>
        </w:trPr>
        <w:tc>
          <w:tcPr>
            <w:tcW w:w="2225" w:type="dxa"/>
            <w:noWrap/>
            <w:hideMark/>
          </w:tcPr>
          <w:p w14:paraId="08DABDA2"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_11</w:t>
            </w:r>
          </w:p>
        </w:tc>
        <w:tc>
          <w:tcPr>
            <w:tcW w:w="2608" w:type="dxa"/>
            <w:noWrap/>
            <w:hideMark/>
          </w:tcPr>
          <w:p w14:paraId="4AA998E9" w14:textId="77777777" w:rsidR="003E7F79" w:rsidRPr="00956E6E" w:rsidRDefault="003E7F79" w:rsidP="003E7F79">
            <w:pPr>
              <w:pStyle w:val="TAL"/>
              <w:rPr>
                <w:rFonts w:eastAsiaTheme="minorEastAsia"/>
                <w:lang w:eastAsia="ko-KR"/>
              </w:rPr>
            </w:pPr>
            <w:r w:rsidRPr="00956E6E">
              <w:rPr>
                <w:rFonts w:eastAsiaTheme="minorEastAsia"/>
                <w:lang w:eastAsia="ko-KR"/>
              </w:rPr>
              <w:t>-146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&lt;-145</w:t>
            </w:r>
          </w:p>
        </w:tc>
        <w:tc>
          <w:tcPr>
            <w:tcW w:w="863" w:type="dxa"/>
            <w:noWrap/>
            <w:hideMark/>
          </w:tcPr>
          <w:p w14:paraId="675C112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177E5FB" w14:textId="77777777" w:rsidTr="00AE4DC0">
        <w:trPr>
          <w:trHeight w:val="187"/>
          <w:jc w:val="center"/>
        </w:trPr>
        <w:tc>
          <w:tcPr>
            <w:tcW w:w="2225" w:type="dxa"/>
            <w:noWrap/>
            <w:hideMark/>
          </w:tcPr>
          <w:p w14:paraId="16E3800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_12</w:t>
            </w:r>
          </w:p>
        </w:tc>
        <w:tc>
          <w:tcPr>
            <w:tcW w:w="2608" w:type="dxa"/>
            <w:noWrap/>
            <w:hideMark/>
          </w:tcPr>
          <w:p w14:paraId="30B481FD" w14:textId="77777777" w:rsidR="003E7F79" w:rsidRPr="00956E6E" w:rsidRDefault="003E7F79" w:rsidP="003E7F79">
            <w:pPr>
              <w:pStyle w:val="TAL"/>
              <w:rPr>
                <w:rFonts w:eastAsiaTheme="minorEastAsia"/>
                <w:lang w:eastAsia="ko-KR"/>
              </w:rPr>
            </w:pPr>
            <w:r w:rsidRPr="00956E6E">
              <w:rPr>
                <w:rFonts w:eastAsiaTheme="minorEastAsia"/>
                <w:lang w:eastAsia="ko-KR"/>
              </w:rPr>
              <w:t>-145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&lt;-144</w:t>
            </w:r>
          </w:p>
        </w:tc>
        <w:tc>
          <w:tcPr>
            <w:tcW w:w="863" w:type="dxa"/>
            <w:noWrap/>
            <w:hideMark/>
          </w:tcPr>
          <w:p w14:paraId="17EB85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3EB070" w14:textId="77777777" w:rsidTr="00AE4DC0">
        <w:trPr>
          <w:trHeight w:val="187"/>
          <w:jc w:val="center"/>
        </w:trPr>
        <w:tc>
          <w:tcPr>
            <w:tcW w:w="2225" w:type="dxa"/>
            <w:noWrap/>
            <w:hideMark/>
          </w:tcPr>
          <w:p w14:paraId="2FBE9AFD"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_13</w:t>
            </w:r>
          </w:p>
        </w:tc>
        <w:tc>
          <w:tcPr>
            <w:tcW w:w="2608" w:type="dxa"/>
            <w:noWrap/>
            <w:hideMark/>
          </w:tcPr>
          <w:p w14:paraId="3E4C965B" w14:textId="77777777" w:rsidR="003E7F79" w:rsidRPr="00956E6E" w:rsidRDefault="003E7F79" w:rsidP="003E7F79">
            <w:pPr>
              <w:pStyle w:val="TAL"/>
              <w:rPr>
                <w:rFonts w:eastAsiaTheme="minorEastAsia"/>
                <w:lang w:eastAsia="ko-KR"/>
              </w:rPr>
            </w:pPr>
            <w:r w:rsidRPr="00956E6E">
              <w:rPr>
                <w:rFonts w:eastAsiaTheme="minorEastAsia"/>
                <w:lang w:eastAsia="ko-KR"/>
              </w:rPr>
              <w:t>-144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&lt;-143</w:t>
            </w:r>
          </w:p>
        </w:tc>
        <w:tc>
          <w:tcPr>
            <w:tcW w:w="863" w:type="dxa"/>
            <w:noWrap/>
            <w:hideMark/>
          </w:tcPr>
          <w:p w14:paraId="1B30EE9D"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EC64748" w14:textId="77777777" w:rsidTr="00AE4DC0">
        <w:trPr>
          <w:trHeight w:val="187"/>
          <w:jc w:val="center"/>
        </w:trPr>
        <w:tc>
          <w:tcPr>
            <w:tcW w:w="2225" w:type="dxa"/>
            <w:noWrap/>
            <w:hideMark/>
          </w:tcPr>
          <w:p w14:paraId="63038364"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_14</w:t>
            </w:r>
          </w:p>
        </w:tc>
        <w:tc>
          <w:tcPr>
            <w:tcW w:w="2608" w:type="dxa"/>
            <w:noWrap/>
            <w:hideMark/>
          </w:tcPr>
          <w:p w14:paraId="18D470D7" w14:textId="77777777" w:rsidR="003E7F79" w:rsidRPr="00956E6E" w:rsidRDefault="003E7F79" w:rsidP="003E7F79">
            <w:pPr>
              <w:pStyle w:val="TAL"/>
              <w:rPr>
                <w:rFonts w:eastAsiaTheme="minorEastAsia"/>
                <w:lang w:eastAsia="ko-KR"/>
              </w:rPr>
            </w:pPr>
            <w:r w:rsidRPr="00956E6E">
              <w:rPr>
                <w:rFonts w:eastAsiaTheme="minorEastAsia"/>
                <w:lang w:eastAsia="ko-KR"/>
              </w:rPr>
              <w:t>-143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&lt;-142</w:t>
            </w:r>
          </w:p>
        </w:tc>
        <w:tc>
          <w:tcPr>
            <w:tcW w:w="863" w:type="dxa"/>
            <w:noWrap/>
            <w:hideMark/>
          </w:tcPr>
          <w:p w14:paraId="28F9B5F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B946904" w14:textId="77777777" w:rsidTr="00AE4DC0">
        <w:trPr>
          <w:trHeight w:val="187"/>
          <w:jc w:val="center"/>
        </w:trPr>
        <w:tc>
          <w:tcPr>
            <w:tcW w:w="2225" w:type="dxa"/>
            <w:noWrap/>
            <w:hideMark/>
          </w:tcPr>
          <w:p w14:paraId="67A94F60"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_15</w:t>
            </w:r>
          </w:p>
        </w:tc>
        <w:tc>
          <w:tcPr>
            <w:tcW w:w="2608" w:type="dxa"/>
            <w:noWrap/>
            <w:hideMark/>
          </w:tcPr>
          <w:p w14:paraId="6556F4E2" w14:textId="77777777" w:rsidR="003E7F79" w:rsidRPr="00956E6E" w:rsidRDefault="003E7F79" w:rsidP="003E7F79">
            <w:pPr>
              <w:pStyle w:val="TAL"/>
              <w:rPr>
                <w:rFonts w:eastAsiaTheme="minorEastAsia"/>
                <w:lang w:eastAsia="ko-KR"/>
              </w:rPr>
            </w:pPr>
            <w:r w:rsidRPr="00956E6E">
              <w:rPr>
                <w:rFonts w:eastAsiaTheme="minorEastAsia"/>
                <w:lang w:eastAsia="ko-KR"/>
              </w:rPr>
              <w:t>-142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&lt;-141</w:t>
            </w:r>
          </w:p>
        </w:tc>
        <w:tc>
          <w:tcPr>
            <w:tcW w:w="863" w:type="dxa"/>
            <w:noWrap/>
            <w:hideMark/>
          </w:tcPr>
          <w:p w14:paraId="53FD683A"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EBFEBC6" w14:textId="77777777" w:rsidTr="00AE4DC0">
        <w:trPr>
          <w:trHeight w:val="187"/>
          <w:jc w:val="center"/>
        </w:trPr>
        <w:tc>
          <w:tcPr>
            <w:tcW w:w="2225" w:type="dxa"/>
            <w:noWrap/>
            <w:hideMark/>
          </w:tcPr>
          <w:p w14:paraId="478D802A"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_16</w:t>
            </w:r>
          </w:p>
        </w:tc>
        <w:tc>
          <w:tcPr>
            <w:tcW w:w="2608" w:type="dxa"/>
            <w:noWrap/>
            <w:hideMark/>
          </w:tcPr>
          <w:p w14:paraId="1A7AB090" w14:textId="77777777" w:rsidR="003E7F79" w:rsidRPr="00956E6E" w:rsidRDefault="003E7F79" w:rsidP="003E7F79">
            <w:pPr>
              <w:pStyle w:val="TAL"/>
              <w:rPr>
                <w:rFonts w:eastAsiaTheme="minorEastAsia"/>
                <w:lang w:eastAsia="ko-KR"/>
              </w:rPr>
            </w:pPr>
            <w:r w:rsidRPr="00956E6E">
              <w:rPr>
                <w:rFonts w:eastAsiaTheme="minorEastAsia"/>
                <w:lang w:eastAsia="ko-KR"/>
              </w:rPr>
              <w:t>-141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&lt;-140</w:t>
            </w:r>
          </w:p>
        </w:tc>
        <w:tc>
          <w:tcPr>
            <w:tcW w:w="863" w:type="dxa"/>
            <w:noWrap/>
            <w:hideMark/>
          </w:tcPr>
          <w:p w14:paraId="6FD44D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EDEFBA" w14:textId="77777777" w:rsidTr="00AE4DC0">
        <w:trPr>
          <w:trHeight w:val="187"/>
          <w:jc w:val="center"/>
        </w:trPr>
        <w:tc>
          <w:tcPr>
            <w:tcW w:w="2225" w:type="dxa"/>
            <w:noWrap/>
          </w:tcPr>
          <w:p w14:paraId="63C4EC4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_17</w:t>
            </w:r>
          </w:p>
        </w:tc>
        <w:tc>
          <w:tcPr>
            <w:tcW w:w="2608" w:type="dxa"/>
            <w:noWrap/>
          </w:tcPr>
          <w:p w14:paraId="14A89E4F" w14:textId="77777777" w:rsidR="003E7F79" w:rsidRPr="00956E6E" w:rsidRDefault="003E7F79" w:rsidP="003E7F79">
            <w:pPr>
              <w:pStyle w:val="TAL"/>
              <w:rPr>
                <w:rFonts w:eastAsiaTheme="minorEastAsia"/>
                <w:lang w:eastAsia="ko-KR"/>
              </w:rPr>
            </w:pPr>
            <w:r w:rsidRPr="00956E6E">
              <w:rPr>
                <w:rFonts w:eastAsiaTheme="minorEastAsia"/>
                <w:lang w:eastAsia="ko-KR"/>
              </w:rPr>
              <w:t>-140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&lt;-139</w:t>
            </w:r>
          </w:p>
        </w:tc>
        <w:tc>
          <w:tcPr>
            <w:tcW w:w="863" w:type="dxa"/>
            <w:noWrap/>
          </w:tcPr>
          <w:p w14:paraId="23CDF99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D4F48E1" w14:textId="77777777" w:rsidTr="00AE4DC0">
        <w:trPr>
          <w:trHeight w:val="187"/>
          <w:jc w:val="center"/>
        </w:trPr>
        <w:tc>
          <w:tcPr>
            <w:tcW w:w="2225" w:type="dxa"/>
            <w:noWrap/>
          </w:tcPr>
          <w:p w14:paraId="5612776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_18</w:t>
            </w:r>
          </w:p>
        </w:tc>
        <w:tc>
          <w:tcPr>
            <w:tcW w:w="2608" w:type="dxa"/>
            <w:noWrap/>
          </w:tcPr>
          <w:p w14:paraId="1D7C8E08" w14:textId="77777777" w:rsidR="003E7F79" w:rsidRPr="00956E6E" w:rsidRDefault="003E7F79" w:rsidP="003E7F79">
            <w:pPr>
              <w:pStyle w:val="TAL"/>
              <w:rPr>
                <w:rFonts w:eastAsiaTheme="minorEastAsia"/>
                <w:lang w:eastAsia="ko-KR"/>
              </w:rPr>
            </w:pPr>
            <w:r w:rsidRPr="00956E6E">
              <w:rPr>
                <w:rFonts w:eastAsiaTheme="minorEastAsia"/>
                <w:lang w:eastAsia="ko-KR"/>
              </w:rPr>
              <w:t>-139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&lt;-138</w:t>
            </w:r>
          </w:p>
        </w:tc>
        <w:tc>
          <w:tcPr>
            <w:tcW w:w="863" w:type="dxa"/>
            <w:noWrap/>
          </w:tcPr>
          <w:p w14:paraId="4E617EE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F24F68E" w14:textId="77777777" w:rsidTr="00AE4DC0">
        <w:trPr>
          <w:trHeight w:val="187"/>
          <w:jc w:val="center"/>
        </w:trPr>
        <w:tc>
          <w:tcPr>
            <w:tcW w:w="2225" w:type="dxa"/>
            <w:noWrap/>
          </w:tcPr>
          <w:p w14:paraId="35ABA01A"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2608" w:type="dxa"/>
            <w:noWrap/>
          </w:tcPr>
          <w:p w14:paraId="1429E069"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863" w:type="dxa"/>
            <w:noWrap/>
          </w:tcPr>
          <w:p w14:paraId="2592E341"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r>
      <w:tr w:rsidR="003E7F79" w:rsidRPr="00956E6E" w14:paraId="0C7968B2" w14:textId="77777777" w:rsidTr="00AE4DC0">
        <w:trPr>
          <w:trHeight w:val="187"/>
          <w:jc w:val="center"/>
        </w:trPr>
        <w:tc>
          <w:tcPr>
            <w:tcW w:w="2225" w:type="dxa"/>
            <w:noWrap/>
          </w:tcPr>
          <w:p w14:paraId="1813531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_111</w:t>
            </w:r>
          </w:p>
        </w:tc>
        <w:tc>
          <w:tcPr>
            <w:tcW w:w="2608" w:type="dxa"/>
            <w:noWrap/>
          </w:tcPr>
          <w:p w14:paraId="386696D5" w14:textId="77777777" w:rsidR="003E7F79" w:rsidRPr="00956E6E" w:rsidRDefault="003E7F79" w:rsidP="003E7F79">
            <w:pPr>
              <w:pStyle w:val="TAL"/>
              <w:rPr>
                <w:rFonts w:eastAsiaTheme="minorEastAsia"/>
                <w:lang w:eastAsia="ko-KR"/>
              </w:rPr>
            </w:pPr>
            <w:r w:rsidRPr="00956E6E">
              <w:rPr>
                <w:rFonts w:eastAsiaTheme="minorEastAsia"/>
                <w:lang w:eastAsia="ko-KR"/>
              </w:rPr>
              <w:t>-46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&lt;-45</w:t>
            </w:r>
          </w:p>
        </w:tc>
        <w:tc>
          <w:tcPr>
            <w:tcW w:w="863" w:type="dxa"/>
            <w:noWrap/>
          </w:tcPr>
          <w:p w14:paraId="52B5332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F1C61DE" w14:textId="77777777" w:rsidTr="00AE4DC0">
        <w:trPr>
          <w:trHeight w:val="187"/>
          <w:jc w:val="center"/>
        </w:trPr>
        <w:tc>
          <w:tcPr>
            <w:tcW w:w="2225" w:type="dxa"/>
            <w:noWrap/>
          </w:tcPr>
          <w:p w14:paraId="28B2273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_112</w:t>
            </w:r>
          </w:p>
        </w:tc>
        <w:tc>
          <w:tcPr>
            <w:tcW w:w="2608" w:type="dxa"/>
            <w:noWrap/>
          </w:tcPr>
          <w:p w14:paraId="5598404D" w14:textId="77777777" w:rsidR="003E7F79" w:rsidRPr="00956E6E" w:rsidRDefault="003E7F79" w:rsidP="003E7F79">
            <w:pPr>
              <w:pStyle w:val="TAL"/>
              <w:rPr>
                <w:rFonts w:eastAsiaTheme="minorEastAsia"/>
                <w:lang w:eastAsia="ko-KR"/>
              </w:rPr>
            </w:pPr>
            <w:r w:rsidRPr="00956E6E">
              <w:rPr>
                <w:rFonts w:eastAsiaTheme="minorEastAsia"/>
                <w:lang w:eastAsia="ko-KR"/>
              </w:rPr>
              <w:t>-45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&lt;-44</w:t>
            </w:r>
          </w:p>
        </w:tc>
        <w:tc>
          <w:tcPr>
            <w:tcW w:w="863" w:type="dxa"/>
            <w:noWrap/>
          </w:tcPr>
          <w:p w14:paraId="4CE7AE73"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A7AE32C" w14:textId="77777777" w:rsidTr="00AE4DC0">
        <w:trPr>
          <w:trHeight w:val="187"/>
          <w:jc w:val="center"/>
        </w:trPr>
        <w:tc>
          <w:tcPr>
            <w:tcW w:w="2225" w:type="dxa"/>
            <w:noWrap/>
          </w:tcPr>
          <w:p w14:paraId="2EE377A9"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_113</w:t>
            </w:r>
          </w:p>
        </w:tc>
        <w:tc>
          <w:tcPr>
            <w:tcW w:w="2608" w:type="dxa"/>
            <w:noWrap/>
          </w:tcPr>
          <w:p w14:paraId="67726B87" w14:textId="77777777" w:rsidR="003E7F79" w:rsidRPr="00956E6E" w:rsidRDefault="003E7F79" w:rsidP="003E7F79">
            <w:pPr>
              <w:pStyle w:val="TAL"/>
              <w:rPr>
                <w:rFonts w:eastAsiaTheme="minorEastAsia"/>
                <w:lang w:eastAsia="ko-KR"/>
              </w:rPr>
            </w:pPr>
            <w:r w:rsidRPr="00956E6E">
              <w:rPr>
                <w:rFonts w:eastAsiaTheme="minorEastAsia"/>
                <w:lang w:eastAsia="ko-KR"/>
              </w:rPr>
              <w:t>-44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&lt;-43</w:t>
            </w:r>
          </w:p>
        </w:tc>
        <w:tc>
          <w:tcPr>
            <w:tcW w:w="863" w:type="dxa"/>
            <w:noWrap/>
          </w:tcPr>
          <w:p w14:paraId="2B9411C8"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96CFCE6" w14:textId="77777777" w:rsidTr="00AE4DC0">
        <w:trPr>
          <w:trHeight w:val="187"/>
          <w:jc w:val="center"/>
        </w:trPr>
        <w:tc>
          <w:tcPr>
            <w:tcW w:w="2225" w:type="dxa"/>
            <w:noWrap/>
          </w:tcPr>
          <w:p w14:paraId="0769EDB3"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_114</w:t>
            </w:r>
          </w:p>
        </w:tc>
        <w:tc>
          <w:tcPr>
            <w:tcW w:w="2608" w:type="dxa"/>
            <w:noWrap/>
          </w:tcPr>
          <w:p w14:paraId="05D08FEC" w14:textId="77777777" w:rsidR="003E7F79" w:rsidRPr="00956E6E" w:rsidRDefault="003E7F79" w:rsidP="003E7F79">
            <w:pPr>
              <w:pStyle w:val="TAL"/>
              <w:rPr>
                <w:rFonts w:eastAsiaTheme="minorEastAsia"/>
                <w:lang w:eastAsia="ko-KR"/>
              </w:rPr>
            </w:pPr>
            <w:r w:rsidRPr="00956E6E">
              <w:rPr>
                <w:rFonts w:eastAsiaTheme="minorEastAsia"/>
                <w:lang w:eastAsia="ko-KR"/>
              </w:rPr>
              <w:t>-43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&lt;-42</w:t>
            </w:r>
          </w:p>
        </w:tc>
        <w:tc>
          <w:tcPr>
            <w:tcW w:w="863" w:type="dxa"/>
            <w:noWrap/>
          </w:tcPr>
          <w:p w14:paraId="2D2E047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F44BB7" w14:textId="77777777" w:rsidTr="00AE4DC0">
        <w:trPr>
          <w:trHeight w:val="187"/>
          <w:jc w:val="center"/>
        </w:trPr>
        <w:tc>
          <w:tcPr>
            <w:tcW w:w="2225" w:type="dxa"/>
            <w:noWrap/>
          </w:tcPr>
          <w:p w14:paraId="452EF6F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_115</w:t>
            </w:r>
          </w:p>
        </w:tc>
        <w:tc>
          <w:tcPr>
            <w:tcW w:w="2608" w:type="dxa"/>
            <w:noWrap/>
          </w:tcPr>
          <w:p w14:paraId="35C47144" w14:textId="77777777" w:rsidR="003E7F79" w:rsidRPr="00956E6E" w:rsidRDefault="003E7F79" w:rsidP="003E7F79">
            <w:pPr>
              <w:pStyle w:val="TAL"/>
              <w:rPr>
                <w:rFonts w:eastAsiaTheme="minorEastAsia"/>
                <w:lang w:eastAsia="ko-KR"/>
              </w:rPr>
            </w:pPr>
            <w:r w:rsidRPr="00956E6E">
              <w:rPr>
                <w:rFonts w:eastAsiaTheme="minorEastAsia"/>
                <w:lang w:eastAsia="ko-KR"/>
              </w:rPr>
              <w:t>-42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&lt;-41</w:t>
            </w:r>
          </w:p>
        </w:tc>
        <w:tc>
          <w:tcPr>
            <w:tcW w:w="863" w:type="dxa"/>
            <w:noWrap/>
          </w:tcPr>
          <w:p w14:paraId="4C39FEE4"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87BD878" w14:textId="77777777" w:rsidTr="00AE4DC0">
        <w:trPr>
          <w:trHeight w:val="187"/>
          <w:jc w:val="center"/>
        </w:trPr>
        <w:tc>
          <w:tcPr>
            <w:tcW w:w="2225" w:type="dxa"/>
            <w:noWrap/>
          </w:tcPr>
          <w:p w14:paraId="220991FC"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_116</w:t>
            </w:r>
          </w:p>
        </w:tc>
        <w:tc>
          <w:tcPr>
            <w:tcW w:w="2608" w:type="dxa"/>
            <w:noWrap/>
          </w:tcPr>
          <w:p w14:paraId="6432369A" w14:textId="77777777" w:rsidR="003E7F79" w:rsidRPr="00956E6E" w:rsidRDefault="003E7F79" w:rsidP="003E7F79">
            <w:pPr>
              <w:pStyle w:val="TAL"/>
              <w:rPr>
                <w:rFonts w:eastAsiaTheme="minorEastAsia"/>
                <w:lang w:eastAsia="ko-KR"/>
              </w:rPr>
            </w:pPr>
            <w:r w:rsidRPr="00956E6E">
              <w:rPr>
                <w:rFonts w:eastAsiaTheme="minorEastAsia"/>
                <w:lang w:eastAsia="ko-KR"/>
              </w:rPr>
              <w:t>-41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&lt;-40</w:t>
            </w:r>
          </w:p>
        </w:tc>
        <w:tc>
          <w:tcPr>
            <w:tcW w:w="863" w:type="dxa"/>
            <w:noWrap/>
          </w:tcPr>
          <w:p w14:paraId="7565AB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81E356" w14:textId="77777777" w:rsidTr="00AE4DC0">
        <w:trPr>
          <w:trHeight w:val="187"/>
          <w:jc w:val="center"/>
        </w:trPr>
        <w:tc>
          <w:tcPr>
            <w:tcW w:w="2225" w:type="dxa"/>
            <w:noWrap/>
          </w:tcPr>
          <w:p w14:paraId="222C521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_117</w:t>
            </w:r>
          </w:p>
        </w:tc>
        <w:tc>
          <w:tcPr>
            <w:tcW w:w="2608" w:type="dxa"/>
            <w:noWrap/>
          </w:tcPr>
          <w:p w14:paraId="1955A4FB" w14:textId="77777777" w:rsidR="003E7F79" w:rsidRPr="00956E6E" w:rsidRDefault="003E7F79" w:rsidP="003E7F79">
            <w:pPr>
              <w:pStyle w:val="TAL"/>
              <w:rPr>
                <w:rFonts w:eastAsiaTheme="minorEastAsia"/>
                <w:lang w:eastAsia="ko-KR"/>
              </w:rPr>
            </w:pPr>
            <w:r w:rsidRPr="00956E6E">
              <w:rPr>
                <w:rFonts w:eastAsiaTheme="minorEastAsia"/>
                <w:lang w:eastAsia="ko-KR"/>
              </w:rPr>
              <w:t>-40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&lt;-39</w:t>
            </w:r>
          </w:p>
        </w:tc>
        <w:tc>
          <w:tcPr>
            <w:tcW w:w="863" w:type="dxa"/>
            <w:noWrap/>
          </w:tcPr>
          <w:p w14:paraId="05A6F14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E0A13A2" w14:textId="77777777" w:rsidTr="00AE4DC0">
        <w:trPr>
          <w:trHeight w:val="187"/>
          <w:jc w:val="center"/>
        </w:trPr>
        <w:tc>
          <w:tcPr>
            <w:tcW w:w="2225" w:type="dxa"/>
            <w:noWrap/>
          </w:tcPr>
          <w:p w14:paraId="41FB583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_118</w:t>
            </w:r>
          </w:p>
        </w:tc>
        <w:tc>
          <w:tcPr>
            <w:tcW w:w="2608" w:type="dxa"/>
            <w:noWrap/>
          </w:tcPr>
          <w:p w14:paraId="62735D0A" w14:textId="77777777" w:rsidR="003E7F79" w:rsidRPr="00956E6E" w:rsidRDefault="003E7F79" w:rsidP="003E7F79">
            <w:pPr>
              <w:pStyle w:val="TAL"/>
              <w:rPr>
                <w:rFonts w:eastAsiaTheme="minorEastAsia"/>
                <w:lang w:eastAsia="ko-KR"/>
              </w:rPr>
            </w:pPr>
            <w:r w:rsidRPr="00956E6E">
              <w:rPr>
                <w:rFonts w:eastAsiaTheme="minorEastAsia"/>
                <w:lang w:eastAsia="ko-KR"/>
              </w:rPr>
              <w:t>-39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&lt;-38</w:t>
            </w:r>
          </w:p>
        </w:tc>
        <w:tc>
          <w:tcPr>
            <w:tcW w:w="863" w:type="dxa"/>
            <w:noWrap/>
          </w:tcPr>
          <w:p w14:paraId="7EC5318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48FD76" w14:textId="77777777" w:rsidTr="00AE4DC0">
        <w:trPr>
          <w:trHeight w:val="187"/>
          <w:jc w:val="center"/>
        </w:trPr>
        <w:tc>
          <w:tcPr>
            <w:tcW w:w="2225" w:type="dxa"/>
            <w:noWrap/>
          </w:tcPr>
          <w:p w14:paraId="13A016FB"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_119</w:t>
            </w:r>
          </w:p>
        </w:tc>
        <w:tc>
          <w:tcPr>
            <w:tcW w:w="2608" w:type="dxa"/>
            <w:noWrap/>
          </w:tcPr>
          <w:p w14:paraId="7F9E48A9" w14:textId="77777777" w:rsidR="003E7F79" w:rsidRPr="00956E6E" w:rsidRDefault="003E7F79" w:rsidP="003E7F79">
            <w:pPr>
              <w:pStyle w:val="TAL"/>
              <w:rPr>
                <w:rFonts w:eastAsiaTheme="minorEastAsia"/>
                <w:lang w:eastAsia="ko-KR"/>
              </w:rPr>
            </w:pPr>
            <w:r w:rsidRPr="00956E6E">
              <w:rPr>
                <w:rFonts w:eastAsiaTheme="minorEastAsia"/>
                <w:lang w:eastAsia="ko-KR"/>
              </w:rPr>
              <w:t>-38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&lt;-37</w:t>
            </w:r>
          </w:p>
        </w:tc>
        <w:tc>
          <w:tcPr>
            <w:tcW w:w="863" w:type="dxa"/>
            <w:noWrap/>
          </w:tcPr>
          <w:p w14:paraId="7656856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4576339" w14:textId="77777777" w:rsidTr="00AE4DC0">
        <w:trPr>
          <w:trHeight w:val="187"/>
          <w:jc w:val="center"/>
        </w:trPr>
        <w:tc>
          <w:tcPr>
            <w:tcW w:w="2225" w:type="dxa"/>
            <w:noWrap/>
          </w:tcPr>
          <w:p w14:paraId="3B307C7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_120</w:t>
            </w:r>
          </w:p>
        </w:tc>
        <w:tc>
          <w:tcPr>
            <w:tcW w:w="2608" w:type="dxa"/>
            <w:noWrap/>
          </w:tcPr>
          <w:p w14:paraId="4E24EBE1" w14:textId="77777777" w:rsidR="003E7F79" w:rsidRPr="00956E6E" w:rsidRDefault="003E7F79" w:rsidP="003E7F79">
            <w:pPr>
              <w:pStyle w:val="TAL"/>
              <w:rPr>
                <w:rFonts w:eastAsiaTheme="minorEastAsia"/>
                <w:lang w:eastAsia="ko-KR"/>
              </w:rPr>
            </w:pPr>
            <w:r w:rsidRPr="00956E6E">
              <w:rPr>
                <w:rFonts w:eastAsiaTheme="minorEastAsia"/>
                <w:lang w:eastAsia="ko-KR"/>
              </w:rPr>
              <w:t>-37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&lt;-36</w:t>
            </w:r>
          </w:p>
        </w:tc>
        <w:tc>
          <w:tcPr>
            <w:tcW w:w="863" w:type="dxa"/>
            <w:noWrap/>
          </w:tcPr>
          <w:p w14:paraId="7979E51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6B2B18A" w14:textId="77777777" w:rsidTr="00AE4DC0">
        <w:trPr>
          <w:trHeight w:val="187"/>
          <w:jc w:val="center"/>
        </w:trPr>
        <w:tc>
          <w:tcPr>
            <w:tcW w:w="2225" w:type="dxa"/>
            <w:noWrap/>
          </w:tcPr>
          <w:p w14:paraId="37866BE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_121</w:t>
            </w:r>
          </w:p>
        </w:tc>
        <w:tc>
          <w:tcPr>
            <w:tcW w:w="2608" w:type="dxa"/>
            <w:noWrap/>
          </w:tcPr>
          <w:p w14:paraId="3AE57F57" w14:textId="77777777" w:rsidR="003E7F79" w:rsidRPr="00956E6E" w:rsidRDefault="003E7F79" w:rsidP="003E7F79">
            <w:pPr>
              <w:pStyle w:val="TAL"/>
              <w:rPr>
                <w:rFonts w:eastAsiaTheme="minorEastAsia"/>
                <w:lang w:eastAsia="ko-KR"/>
              </w:rPr>
            </w:pPr>
            <w:r w:rsidRPr="00956E6E">
              <w:rPr>
                <w:rFonts w:eastAsiaTheme="minorEastAsia"/>
                <w:lang w:eastAsia="ko-KR"/>
              </w:rPr>
              <w:t>-36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&lt;-35</w:t>
            </w:r>
          </w:p>
        </w:tc>
        <w:tc>
          <w:tcPr>
            <w:tcW w:w="863" w:type="dxa"/>
            <w:noWrap/>
          </w:tcPr>
          <w:p w14:paraId="1152F5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B8F3382" w14:textId="77777777" w:rsidTr="00AE4DC0">
        <w:trPr>
          <w:trHeight w:val="187"/>
          <w:jc w:val="center"/>
        </w:trPr>
        <w:tc>
          <w:tcPr>
            <w:tcW w:w="2225" w:type="dxa"/>
            <w:noWrap/>
          </w:tcPr>
          <w:p w14:paraId="0051C67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_122</w:t>
            </w:r>
          </w:p>
        </w:tc>
        <w:tc>
          <w:tcPr>
            <w:tcW w:w="2608" w:type="dxa"/>
            <w:noWrap/>
          </w:tcPr>
          <w:p w14:paraId="5C367F37" w14:textId="77777777" w:rsidR="003E7F79" w:rsidRPr="00956E6E" w:rsidRDefault="003E7F79" w:rsidP="003E7F79">
            <w:pPr>
              <w:pStyle w:val="TAL"/>
              <w:rPr>
                <w:rFonts w:eastAsiaTheme="minorEastAsia"/>
                <w:lang w:eastAsia="ko-KR"/>
              </w:rPr>
            </w:pPr>
            <w:r w:rsidRPr="00956E6E">
              <w:rPr>
                <w:rFonts w:eastAsiaTheme="minorEastAsia"/>
                <w:lang w:eastAsia="ko-KR"/>
              </w:rPr>
              <w:t>-35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&lt;-34</w:t>
            </w:r>
          </w:p>
        </w:tc>
        <w:tc>
          <w:tcPr>
            <w:tcW w:w="863" w:type="dxa"/>
            <w:noWrap/>
          </w:tcPr>
          <w:p w14:paraId="31BB5A9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3E6627E" w14:textId="77777777" w:rsidTr="00AE4DC0">
        <w:trPr>
          <w:trHeight w:val="187"/>
          <w:jc w:val="center"/>
        </w:trPr>
        <w:tc>
          <w:tcPr>
            <w:tcW w:w="2225" w:type="dxa"/>
            <w:noWrap/>
          </w:tcPr>
          <w:p w14:paraId="3FB80E9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_123</w:t>
            </w:r>
          </w:p>
        </w:tc>
        <w:tc>
          <w:tcPr>
            <w:tcW w:w="2608" w:type="dxa"/>
            <w:noWrap/>
          </w:tcPr>
          <w:p w14:paraId="1313B2C3" w14:textId="77777777" w:rsidR="003E7F79" w:rsidRPr="00956E6E" w:rsidRDefault="003E7F79" w:rsidP="003E7F79">
            <w:pPr>
              <w:pStyle w:val="TAL"/>
              <w:rPr>
                <w:rFonts w:eastAsiaTheme="minorEastAsia"/>
                <w:lang w:eastAsia="ko-KR"/>
              </w:rPr>
            </w:pPr>
            <w:r w:rsidRPr="00956E6E">
              <w:rPr>
                <w:rFonts w:eastAsiaTheme="minorEastAsia"/>
                <w:lang w:eastAsia="ko-KR"/>
              </w:rPr>
              <w:t>-34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&lt;-33</w:t>
            </w:r>
          </w:p>
        </w:tc>
        <w:tc>
          <w:tcPr>
            <w:tcW w:w="863" w:type="dxa"/>
            <w:noWrap/>
          </w:tcPr>
          <w:p w14:paraId="75BD8D6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014D055" w14:textId="77777777" w:rsidTr="00AE4DC0">
        <w:trPr>
          <w:trHeight w:val="187"/>
          <w:jc w:val="center"/>
        </w:trPr>
        <w:tc>
          <w:tcPr>
            <w:tcW w:w="2225" w:type="dxa"/>
            <w:noWrap/>
          </w:tcPr>
          <w:p w14:paraId="385D268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_124</w:t>
            </w:r>
          </w:p>
        </w:tc>
        <w:tc>
          <w:tcPr>
            <w:tcW w:w="2608" w:type="dxa"/>
            <w:noWrap/>
          </w:tcPr>
          <w:p w14:paraId="689D0AEC" w14:textId="77777777" w:rsidR="003E7F79" w:rsidRPr="00956E6E" w:rsidRDefault="003E7F79" w:rsidP="003E7F79">
            <w:pPr>
              <w:pStyle w:val="TAL"/>
              <w:rPr>
                <w:rFonts w:eastAsiaTheme="minorEastAsia"/>
                <w:lang w:eastAsia="ko-KR"/>
              </w:rPr>
            </w:pPr>
            <w:r w:rsidRPr="00956E6E">
              <w:rPr>
                <w:rFonts w:eastAsiaTheme="minorEastAsia"/>
                <w:lang w:eastAsia="ko-KR"/>
              </w:rPr>
              <w:t>-33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&lt;-32</w:t>
            </w:r>
          </w:p>
        </w:tc>
        <w:tc>
          <w:tcPr>
            <w:tcW w:w="863" w:type="dxa"/>
            <w:noWrap/>
          </w:tcPr>
          <w:p w14:paraId="6BB8EAC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180F7294" w14:textId="77777777" w:rsidTr="00AE4DC0">
        <w:trPr>
          <w:trHeight w:val="187"/>
          <w:jc w:val="center"/>
        </w:trPr>
        <w:tc>
          <w:tcPr>
            <w:tcW w:w="2225" w:type="dxa"/>
            <w:noWrap/>
            <w:hideMark/>
          </w:tcPr>
          <w:p w14:paraId="29890B2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_125</w:t>
            </w:r>
          </w:p>
        </w:tc>
        <w:tc>
          <w:tcPr>
            <w:tcW w:w="2608" w:type="dxa"/>
            <w:noWrap/>
            <w:hideMark/>
          </w:tcPr>
          <w:p w14:paraId="097D621C" w14:textId="77777777" w:rsidR="003E7F79" w:rsidRPr="00956E6E" w:rsidRDefault="003E7F79" w:rsidP="003E7F79">
            <w:pPr>
              <w:pStyle w:val="TAL"/>
              <w:rPr>
                <w:rFonts w:eastAsiaTheme="minorEastAsia"/>
                <w:lang w:eastAsia="ko-KR"/>
              </w:rPr>
            </w:pPr>
            <w:r w:rsidRPr="00956E6E">
              <w:rPr>
                <w:rFonts w:eastAsiaTheme="minorEastAsia"/>
                <w:lang w:eastAsia="ko-KR"/>
              </w:rPr>
              <w:t>-32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&lt;-31</w:t>
            </w:r>
          </w:p>
        </w:tc>
        <w:tc>
          <w:tcPr>
            <w:tcW w:w="863" w:type="dxa"/>
            <w:noWrap/>
            <w:hideMark/>
          </w:tcPr>
          <w:p w14:paraId="2A29939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29A8EE0" w14:textId="77777777" w:rsidTr="00AE4DC0">
        <w:trPr>
          <w:trHeight w:val="187"/>
          <w:jc w:val="center"/>
        </w:trPr>
        <w:tc>
          <w:tcPr>
            <w:tcW w:w="2225" w:type="dxa"/>
            <w:noWrap/>
            <w:hideMark/>
          </w:tcPr>
          <w:p w14:paraId="23AB5B2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_126</w:t>
            </w:r>
          </w:p>
        </w:tc>
        <w:tc>
          <w:tcPr>
            <w:tcW w:w="2608" w:type="dxa"/>
            <w:noWrap/>
            <w:hideMark/>
          </w:tcPr>
          <w:p w14:paraId="7FD3BFC6" w14:textId="77777777" w:rsidR="003E7F79" w:rsidRPr="00956E6E" w:rsidRDefault="003E7F79" w:rsidP="003E7F79">
            <w:pPr>
              <w:pStyle w:val="TAL"/>
              <w:rPr>
                <w:rFonts w:eastAsiaTheme="minorEastAsia"/>
                <w:lang w:eastAsia="ko-KR"/>
              </w:rPr>
            </w:pPr>
            <w:r w:rsidRPr="00956E6E">
              <w:rPr>
                <w:rFonts w:eastAsiaTheme="minorEastAsia"/>
                <w:lang w:eastAsia="ko-KR"/>
              </w:rPr>
              <w:t>-31</w:t>
            </w:r>
            <w:r w:rsidRPr="00956E6E">
              <w:rPr>
                <w:rFonts w:eastAsiaTheme="minorEastAsia" w:hint="eastAsia"/>
                <w:lang w:eastAsia="ko-KR"/>
              </w:rPr>
              <w:t>≤</w:t>
            </w:r>
            <w:r w:rsidRPr="00956E6E">
              <w:rPr>
                <w:rFonts w:eastAsiaTheme="minorEastAsia"/>
                <w:lang w:eastAsia="zh-CN"/>
              </w:rPr>
              <w:t>PRS-RSRPP</w:t>
            </w:r>
          </w:p>
        </w:tc>
        <w:tc>
          <w:tcPr>
            <w:tcW w:w="863" w:type="dxa"/>
            <w:noWrap/>
            <w:hideMark/>
          </w:tcPr>
          <w:p w14:paraId="7971175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bl>
    <w:p w14:paraId="7E67E87C" w14:textId="77777777" w:rsidR="003E7F79" w:rsidRPr="00956E6E" w:rsidRDefault="003E7F79" w:rsidP="003E7F79">
      <w:pPr>
        <w:rPr>
          <w:rFonts w:eastAsiaTheme="minorEastAsia"/>
          <w:lang w:eastAsia="zh-CN"/>
        </w:rPr>
      </w:pPr>
    </w:p>
    <w:p w14:paraId="734ED754" w14:textId="77777777" w:rsidR="003E7F79"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w:t>
      </w:r>
      <w:r>
        <w:rPr>
          <w:rFonts w:hint="eastAsia"/>
          <w:lang w:eastAsia="zh-CN"/>
        </w:rPr>
        <w:t>2</w:t>
      </w:r>
      <w:r w:rsidRPr="00374636">
        <w:rPr>
          <w:lang w:eastAsia="zh-CN"/>
        </w:rPr>
        <w:tab/>
      </w:r>
      <w:r w:rsidRPr="00374636">
        <w:rPr>
          <w:lang w:eastAsia="zh-CN"/>
        </w:rPr>
        <w:tab/>
      </w:r>
      <w:r w:rsidRPr="00956E6E">
        <w:t>Differential Repor</w:t>
      </w:r>
      <w:r w:rsidRPr="00956E6E">
        <w:rPr>
          <w:rFonts w:hint="eastAsia"/>
          <w:lang w:eastAsia="zh-CN"/>
        </w:rPr>
        <w:t xml:space="preserve">t Mapping </w:t>
      </w:r>
      <w:r w:rsidRPr="00956E6E">
        <w:t>for PRS-RSRPP Measurement</w:t>
      </w:r>
    </w:p>
    <w:p w14:paraId="32A7B338" w14:textId="58933EC5" w:rsidR="003E7F79" w:rsidRPr="00956E6E" w:rsidRDefault="003E7F79" w:rsidP="003E7F79">
      <w:pPr>
        <w:rPr>
          <w:rFonts w:eastAsiaTheme="minorEastAsia" w:cs="v4.2.0"/>
          <w:lang w:eastAsia="zh-CN"/>
        </w:rPr>
      </w:pPr>
      <w:r w:rsidRPr="00956E6E">
        <w:rPr>
          <w:rFonts w:eastAsiaTheme="minorEastAsia" w:cs="v4.2.0"/>
        </w:rPr>
        <w:t xml:space="preserve">The reporting range of differential PRS-RSRPP is defined from </w:t>
      </w:r>
      <w:r w:rsidRPr="00956E6E">
        <w:rPr>
          <w:rFonts w:eastAsiaTheme="minorEastAsia" w:cs="v4.2.0" w:hint="eastAsia"/>
          <w:lang w:eastAsia="zh-CN"/>
        </w:rPr>
        <w:t>-3</w:t>
      </w:r>
      <w:r w:rsidRPr="00956E6E">
        <w:rPr>
          <w:rFonts w:eastAsiaTheme="minorEastAsia" w:cs="v4.2.0"/>
        </w:rPr>
        <w:t xml:space="preserve">0 dB to </w:t>
      </w:r>
      <w:r>
        <w:rPr>
          <w:rFonts w:eastAsiaTheme="minorEastAsia" w:cs="v4.2.0"/>
        </w:rPr>
        <w:t>3</w:t>
      </w:r>
      <w:r w:rsidRPr="00956E6E">
        <w:rPr>
          <w:rFonts w:eastAsiaTheme="minorEastAsia" w:cs="v4.2.0"/>
        </w:rPr>
        <w:t>0 dB with 1 dB resolution.</w:t>
      </w:r>
    </w:p>
    <w:p w14:paraId="66932F01" w14:textId="0ABCF479" w:rsidR="003E7F79" w:rsidRPr="00956E6E" w:rsidRDefault="003E7F79" w:rsidP="003E7F79">
      <w:pPr>
        <w:rPr>
          <w:rFonts w:eastAsiaTheme="minorEastAsia" w:cs="v4.2.0"/>
          <w:lang w:eastAsia="zh-CN"/>
        </w:rPr>
      </w:pPr>
      <w:r w:rsidRPr="00956E6E">
        <w:rPr>
          <w:rFonts w:eastAsiaTheme="minorEastAsia" w:cs="v4.2.0"/>
        </w:rPr>
        <w:lastRenderedPageBreak/>
        <w:t xml:space="preserve">The mapping of measured quantity is defined in Table </w:t>
      </w:r>
      <w:r w:rsidRPr="00F07882">
        <w:rPr>
          <w:rFonts w:eastAsiaTheme="minorEastAsia"/>
        </w:rPr>
        <w:t>4.16.9.2-1</w:t>
      </w:r>
      <w:r w:rsidRPr="00956E6E">
        <w:rPr>
          <w:rFonts w:eastAsiaTheme="minorEastAsia" w:cs="v4.2.0"/>
        </w:rPr>
        <w:t>. The range in the signalling may be larger than the guaranteed accuracy range.</w:t>
      </w:r>
    </w:p>
    <w:p w14:paraId="377F1407" w14:textId="77777777" w:rsidR="003E7F79" w:rsidRPr="00956E6E" w:rsidRDefault="003E7F79" w:rsidP="003E7F79">
      <w:pPr>
        <w:rPr>
          <w:rFonts w:eastAsiaTheme="minorEastAsia" w:cs="v4.2.0"/>
          <w:lang w:eastAsia="zh-CN"/>
        </w:rPr>
      </w:pPr>
      <w:r w:rsidRPr="00956E6E">
        <w:rPr>
          <w:rFonts w:eastAsiaTheme="minorEastAsia" w:cs="v4.2.0"/>
          <w:lang w:eastAsia="zh-CN"/>
        </w:rPr>
        <w:t xml:space="preserve">For differential reporting, PRS-RSRPP is reported as the difference in dB with respect to the first </w:t>
      </w:r>
      <w:r w:rsidRPr="00F25D91">
        <w:rPr>
          <w:rFonts w:eastAsiaTheme="minorEastAsia" w:cs="v4.2.0"/>
          <w:lang w:eastAsia="zh-CN"/>
        </w:rPr>
        <w:t xml:space="preserve">reported </w:t>
      </w:r>
      <w:r w:rsidRPr="00956E6E">
        <w:rPr>
          <w:rFonts w:eastAsiaTheme="minorEastAsia" w:cs="v4.2.0"/>
          <w:lang w:eastAsia="zh-CN"/>
        </w:rPr>
        <w:t>PRS-RSRPP.</w:t>
      </w:r>
    </w:p>
    <w:p w14:paraId="21302224" w14:textId="77777777" w:rsidR="003E7F79" w:rsidRDefault="003E7F79" w:rsidP="003E7F79">
      <w:pPr>
        <w:pStyle w:val="TH"/>
        <w:rPr>
          <w:rFonts w:eastAsia="Malgun Gothic"/>
        </w:rPr>
      </w:pPr>
      <w:r w:rsidRPr="00956E6E">
        <w:rPr>
          <w:rFonts w:eastAsiaTheme="minorEastAsia"/>
        </w:rPr>
        <w:t xml:space="preserve">Table </w:t>
      </w:r>
      <w:r w:rsidRPr="00F07882">
        <w:rPr>
          <w:rFonts w:eastAsiaTheme="minorEastAsia"/>
        </w:rPr>
        <w:t>4.16.9.2</w:t>
      </w:r>
      <w:r w:rsidRPr="00956E6E">
        <w:rPr>
          <w:rFonts w:eastAsiaTheme="minorEastAsia" w:cs="v4.2.0"/>
        </w:rPr>
        <w:t>-</w:t>
      </w:r>
      <w:r w:rsidRPr="00956E6E">
        <w:rPr>
          <w:rFonts w:eastAsiaTheme="minorEastAsia" w:cs="v4.2.0" w:hint="eastAsia"/>
          <w:lang w:eastAsia="zh-CN"/>
        </w:rPr>
        <w:t>1</w:t>
      </w:r>
      <w:r w:rsidRPr="00956E6E">
        <w:rPr>
          <w:rFonts w:eastAsiaTheme="minorEastAsia"/>
        </w:rPr>
        <w:t>: Measurement report mapping for differential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3E7F79" w:rsidRPr="008B35A5" w14:paraId="6DD7CC1D" w14:textId="77777777" w:rsidTr="00AE4DC0">
        <w:trPr>
          <w:trHeight w:val="187"/>
          <w:jc w:val="center"/>
        </w:trPr>
        <w:tc>
          <w:tcPr>
            <w:tcW w:w="1817" w:type="dxa"/>
            <w:noWrap/>
            <w:hideMark/>
          </w:tcPr>
          <w:p w14:paraId="4E9A9180" w14:textId="77777777" w:rsidR="003E7F79" w:rsidRPr="008B35A5" w:rsidRDefault="003E7F79" w:rsidP="003E7F79">
            <w:pPr>
              <w:pStyle w:val="TAH"/>
              <w:rPr>
                <w:lang w:eastAsia="zh-CN"/>
              </w:rPr>
            </w:pPr>
            <w:r w:rsidRPr="008B35A5">
              <w:rPr>
                <w:lang w:eastAsia="zh-CN"/>
              </w:rPr>
              <w:t>Reported value</w:t>
            </w:r>
          </w:p>
        </w:tc>
        <w:tc>
          <w:tcPr>
            <w:tcW w:w="3204" w:type="dxa"/>
          </w:tcPr>
          <w:p w14:paraId="1ACCADD9" w14:textId="77777777" w:rsidR="003E7F79" w:rsidRPr="008B35A5" w:rsidRDefault="003E7F79" w:rsidP="003E7F79">
            <w:pPr>
              <w:pStyle w:val="TAH"/>
              <w:rPr>
                <w:lang w:eastAsia="zh-CN"/>
              </w:rPr>
            </w:pPr>
            <w:r w:rsidRPr="008B35A5">
              <w:rPr>
                <w:lang w:eastAsia="zh-CN"/>
              </w:rPr>
              <w:t>Measured quantity value</w:t>
            </w:r>
          </w:p>
        </w:tc>
        <w:tc>
          <w:tcPr>
            <w:tcW w:w="713" w:type="dxa"/>
            <w:noWrap/>
            <w:hideMark/>
          </w:tcPr>
          <w:p w14:paraId="39362936" w14:textId="77777777" w:rsidR="003E7F79" w:rsidRPr="008B35A5" w:rsidRDefault="003E7F79" w:rsidP="003E7F79">
            <w:pPr>
              <w:pStyle w:val="TAH"/>
              <w:rPr>
                <w:lang w:eastAsia="zh-CN"/>
              </w:rPr>
            </w:pPr>
            <w:r w:rsidRPr="008B35A5">
              <w:rPr>
                <w:lang w:eastAsia="zh-CN"/>
              </w:rPr>
              <w:t>Unit</w:t>
            </w:r>
          </w:p>
        </w:tc>
      </w:tr>
      <w:tr w:rsidR="003E7F79" w:rsidRPr="008B35A5" w14:paraId="133F5E4D" w14:textId="77777777" w:rsidTr="00AE4DC0">
        <w:trPr>
          <w:trHeight w:val="187"/>
          <w:jc w:val="center"/>
        </w:trPr>
        <w:tc>
          <w:tcPr>
            <w:tcW w:w="1817" w:type="dxa"/>
            <w:noWrap/>
            <w:hideMark/>
          </w:tcPr>
          <w:p w14:paraId="0ABE6A07" w14:textId="77777777" w:rsidR="003E7F79" w:rsidRPr="008B35A5" w:rsidRDefault="003E7F79" w:rsidP="003E7F79">
            <w:pPr>
              <w:pStyle w:val="TAL"/>
              <w:rPr>
                <w:lang w:eastAsia="zh-CN"/>
              </w:rPr>
            </w:pPr>
            <w:r w:rsidRPr="008B35A5">
              <w:rPr>
                <w:lang w:eastAsia="zh-CN"/>
              </w:rPr>
              <w:t>DIFFRSRPP_0</w:t>
            </w:r>
          </w:p>
        </w:tc>
        <w:tc>
          <w:tcPr>
            <w:tcW w:w="3204" w:type="dxa"/>
          </w:tcPr>
          <w:p w14:paraId="45F63AD3" w14:textId="77777777" w:rsidR="003E7F79" w:rsidRPr="008B35A5" w:rsidRDefault="003E7F79" w:rsidP="003E7F79">
            <w:pPr>
              <w:pStyle w:val="TAL"/>
              <w:rPr>
                <w:lang w:eastAsia="zh-CN"/>
              </w:rPr>
            </w:pPr>
            <w:r w:rsidRPr="008B35A5">
              <w:rPr>
                <w:rFonts w:hint="eastAsia"/>
                <w:lang w:eastAsia="zh-CN"/>
              </w:rPr>
              <w:t>-</w:t>
            </w:r>
            <w:r w:rsidRPr="008B35A5">
              <w:rPr>
                <w:lang w:eastAsia="zh-CN"/>
              </w:rPr>
              <w:t>30</w:t>
            </w:r>
            <w:r w:rsidRPr="008B35A5">
              <w:rPr>
                <w:rFonts w:hint="eastAsia"/>
                <w:lang w:eastAsia="zh-CN"/>
              </w:rPr>
              <w:t>≥ΔRSRPP</w:t>
            </w:r>
          </w:p>
        </w:tc>
        <w:tc>
          <w:tcPr>
            <w:tcW w:w="713" w:type="dxa"/>
            <w:noWrap/>
            <w:hideMark/>
          </w:tcPr>
          <w:p w14:paraId="123B97E8" w14:textId="77777777" w:rsidR="003E7F79" w:rsidRPr="008B35A5" w:rsidRDefault="003E7F79" w:rsidP="003E7F79">
            <w:pPr>
              <w:pStyle w:val="TAL"/>
              <w:rPr>
                <w:lang w:eastAsia="zh-CN"/>
              </w:rPr>
            </w:pPr>
            <w:r w:rsidRPr="008B35A5">
              <w:rPr>
                <w:lang w:eastAsia="zh-CN"/>
              </w:rPr>
              <w:t>dB</w:t>
            </w:r>
          </w:p>
        </w:tc>
      </w:tr>
      <w:tr w:rsidR="003E7F79" w:rsidRPr="008B35A5" w14:paraId="37548769" w14:textId="77777777" w:rsidTr="00AE4DC0">
        <w:trPr>
          <w:trHeight w:val="187"/>
          <w:jc w:val="center"/>
        </w:trPr>
        <w:tc>
          <w:tcPr>
            <w:tcW w:w="1817" w:type="dxa"/>
            <w:noWrap/>
          </w:tcPr>
          <w:p w14:paraId="01115A3D" w14:textId="77777777" w:rsidR="003E7F79" w:rsidRPr="008B35A5" w:rsidRDefault="003E7F79" w:rsidP="003E7F79">
            <w:pPr>
              <w:pStyle w:val="TAL"/>
              <w:rPr>
                <w:lang w:eastAsia="zh-CN"/>
              </w:rPr>
            </w:pPr>
            <w:r w:rsidRPr="008B35A5">
              <w:rPr>
                <w:lang w:eastAsia="zh-CN"/>
              </w:rPr>
              <w:t>DIFFRSRPP_1</w:t>
            </w:r>
          </w:p>
        </w:tc>
        <w:tc>
          <w:tcPr>
            <w:tcW w:w="3204" w:type="dxa"/>
          </w:tcPr>
          <w:p w14:paraId="11BF745C" w14:textId="77777777" w:rsidR="003E7F79" w:rsidRPr="008B35A5" w:rsidRDefault="003E7F79" w:rsidP="003E7F79">
            <w:pPr>
              <w:pStyle w:val="TAL"/>
              <w:rPr>
                <w:lang w:eastAsia="zh-CN"/>
              </w:rPr>
            </w:pPr>
            <w:r w:rsidRPr="008B35A5">
              <w:rPr>
                <w:lang w:eastAsia="zh-CN"/>
              </w:rPr>
              <w:t>-29</w:t>
            </w:r>
            <w:r w:rsidRPr="008B35A5">
              <w:rPr>
                <w:rFonts w:hint="eastAsia"/>
                <w:lang w:eastAsia="zh-CN"/>
              </w:rPr>
              <w:t>≥ΔRSRPP</w:t>
            </w:r>
            <w:r w:rsidRPr="008B35A5">
              <w:rPr>
                <w:lang w:eastAsia="zh-CN"/>
              </w:rPr>
              <w:t>&gt;-30</w:t>
            </w:r>
          </w:p>
        </w:tc>
        <w:tc>
          <w:tcPr>
            <w:tcW w:w="713" w:type="dxa"/>
            <w:noWrap/>
          </w:tcPr>
          <w:p w14:paraId="78DFA89D" w14:textId="77777777" w:rsidR="003E7F79" w:rsidRPr="008B35A5" w:rsidRDefault="003E7F79" w:rsidP="003E7F79">
            <w:pPr>
              <w:pStyle w:val="TAL"/>
              <w:rPr>
                <w:lang w:eastAsia="zh-CN"/>
              </w:rPr>
            </w:pPr>
            <w:r w:rsidRPr="008B35A5">
              <w:rPr>
                <w:lang w:eastAsia="zh-CN"/>
              </w:rPr>
              <w:t>dB</w:t>
            </w:r>
          </w:p>
        </w:tc>
      </w:tr>
      <w:tr w:rsidR="003E7F79" w:rsidRPr="008B35A5" w14:paraId="206958BF" w14:textId="77777777" w:rsidTr="00AE4DC0">
        <w:trPr>
          <w:trHeight w:val="187"/>
          <w:jc w:val="center"/>
        </w:trPr>
        <w:tc>
          <w:tcPr>
            <w:tcW w:w="1817" w:type="dxa"/>
            <w:noWrap/>
          </w:tcPr>
          <w:p w14:paraId="40DB8676" w14:textId="77777777" w:rsidR="003E7F79" w:rsidRPr="008B35A5" w:rsidRDefault="003E7F79" w:rsidP="003E7F79">
            <w:pPr>
              <w:pStyle w:val="TAL"/>
              <w:rPr>
                <w:lang w:eastAsia="zh-CN"/>
              </w:rPr>
            </w:pPr>
            <w:r w:rsidRPr="008B35A5">
              <w:rPr>
                <w:lang w:eastAsia="zh-CN"/>
              </w:rPr>
              <w:t>DIFFRSRPP_2</w:t>
            </w:r>
          </w:p>
        </w:tc>
        <w:tc>
          <w:tcPr>
            <w:tcW w:w="3204" w:type="dxa"/>
          </w:tcPr>
          <w:p w14:paraId="40C22300" w14:textId="77777777" w:rsidR="003E7F79" w:rsidRPr="008B35A5" w:rsidRDefault="003E7F79" w:rsidP="003E7F79">
            <w:pPr>
              <w:pStyle w:val="TAL"/>
              <w:rPr>
                <w:lang w:eastAsia="zh-CN"/>
              </w:rPr>
            </w:pPr>
            <w:r w:rsidRPr="008B35A5">
              <w:rPr>
                <w:lang w:eastAsia="zh-CN"/>
              </w:rPr>
              <w:t>-28</w:t>
            </w:r>
            <w:r w:rsidRPr="008B35A5">
              <w:rPr>
                <w:rFonts w:hint="eastAsia"/>
                <w:lang w:eastAsia="zh-CN"/>
              </w:rPr>
              <w:t>≥ΔRSRPP</w:t>
            </w:r>
            <w:r w:rsidRPr="008B35A5">
              <w:rPr>
                <w:lang w:eastAsia="zh-CN"/>
              </w:rPr>
              <w:t>&gt;-29</w:t>
            </w:r>
          </w:p>
        </w:tc>
        <w:tc>
          <w:tcPr>
            <w:tcW w:w="713" w:type="dxa"/>
            <w:noWrap/>
          </w:tcPr>
          <w:p w14:paraId="72C59170" w14:textId="77777777" w:rsidR="003E7F79" w:rsidRPr="008B35A5" w:rsidRDefault="003E7F79" w:rsidP="003E7F79">
            <w:pPr>
              <w:pStyle w:val="TAL"/>
              <w:rPr>
                <w:lang w:eastAsia="zh-CN"/>
              </w:rPr>
            </w:pPr>
            <w:r w:rsidRPr="008B35A5">
              <w:rPr>
                <w:lang w:eastAsia="zh-CN"/>
              </w:rPr>
              <w:t>dB</w:t>
            </w:r>
          </w:p>
        </w:tc>
      </w:tr>
      <w:tr w:rsidR="003E7F79" w:rsidRPr="008B35A5" w14:paraId="078DA7C9" w14:textId="77777777" w:rsidTr="00AE4DC0">
        <w:trPr>
          <w:trHeight w:val="187"/>
          <w:jc w:val="center"/>
        </w:trPr>
        <w:tc>
          <w:tcPr>
            <w:tcW w:w="1817" w:type="dxa"/>
            <w:noWrap/>
          </w:tcPr>
          <w:p w14:paraId="047E4FF6" w14:textId="77777777" w:rsidR="003E7F79" w:rsidRPr="008B35A5" w:rsidRDefault="003E7F79" w:rsidP="003E7F79">
            <w:pPr>
              <w:pStyle w:val="TAL"/>
              <w:rPr>
                <w:lang w:eastAsia="zh-CN"/>
              </w:rPr>
            </w:pPr>
            <w:r w:rsidRPr="008B35A5">
              <w:rPr>
                <w:lang w:eastAsia="zh-CN"/>
              </w:rPr>
              <w:t>DIFFRSRPP_3</w:t>
            </w:r>
          </w:p>
        </w:tc>
        <w:tc>
          <w:tcPr>
            <w:tcW w:w="3204" w:type="dxa"/>
          </w:tcPr>
          <w:p w14:paraId="7CCE4929" w14:textId="77777777" w:rsidR="003E7F79" w:rsidRPr="008B35A5" w:rsidRDefault="003E7F79" w:rsidP="003E7F79">
            <w:pPr>
              <w:pStyle w:val="TAL"/>
              <w:rPr>
                <w:lang w:eastAsia="zh-CN"/>
              </w:rPr>
            </w:pPr>
            <w:r w:rsidRPr="008B35A5">
              <w:rPr>
                <w:lang w:eastAsia="zh-CN"/>
              </w:rPr>
              <w:t>-27</w:t>
            </w:r>
            <w:r w:rsidRPr="008B35A5">
              <w:rPr>
                <w:rFonts w:hint="eastAsia"/>
                <w:lang w:eastAsia="zh-CN"/>
              </w:rPr>
              <w:t>≥ΔRSRPP</w:t>
            </w:r>
            <w:r w:rsidRPr="008B35A5">
              <w:rPr>
                <w:lang w:eastAsia="zh-CN"/>
              </w:rPr>
              <w:t>&gt;-28</w:t>
            </w:r>
          </w:p>
        </w:tc>
        <w:tc>
          <w:tcPr>
            <w:tcW w:w="713" w:type="dxa"/>
            <w:noWrap/>
          </w:tcPr>
          <w:p w14:paraId="10D99DF6" w14:textId="77777777" w:rsidR="003E7F79" w:rsidRPr="008B35A5" w:rsidRDefault="003E7F79" w:rsidP="003E7F79">
            <w:pPr>
              <w:pStyle w:val="TAL"/>
              <w:rPr>
                <w:lang w:eastAsia="zh-CN"/>
              </w:rPr>
            </w:pPr>
            <w:r w:rsidRPr="008B35A5">
              <w:rPr>
                <w:lang w:eastAsia="zh-CN"/>
              </w:rPr>
              <w:t>dB</w:t>
            </w:r>
          </w:p>
        </w:tc>
      </w:tr>
      <w:tr w:rsidR="003E7F79" w:rsidRPr="008B35A5" w14:paraId="7BB14AD2" w14:textId="77777777" w:rsidTr="00AE4DC0">
        <w:trPr>
          <w:trHeight w:val="187"/>
          <w:jc w:val="center"/>
        </w:trPr>
        <w:tc>
          <w:tcPr>
            <w:tcW w:w="1817" w:type="dxa"/>
            <w:noWrap/>
          </w:tcPr>
          <w:p w14:paraId="606A6D16" w14:textId="77777777" w:rsidR="003E7F79" w:rsidRPr="008B35A5" w:rsidRDefault="003E7F79" w:rsidP="003E7F79">
            <w:pPr>
              <w:pStyle w:val="TAL"/>
              <w:rPr>
                <w:lang w:eastAsia="zh-CN"/>
              </w:rPr>
            </w:pPr>
            <w:r w:rsidRPr="008B35A5">
              <w:rPr>
                <w:lang w:eastAsia="zh-CN"/>
              </w:rPr>
              <w:t>DIFFRSRPP_4</w:t>
            </w:r>
          </w:p>
        </w:tc>
        <w:tc>
          <w:tcPr>
            <w:tcW w:w="3204" w:type="dxa"/>
          </w:tcPr>
          <w:p w14:paraId="6DE7BF21" w14:textId="77777777" w:rsidR="003E7F79" w:rsidRPr="008B35A5" w:rsidRDefault="003E7F79" w:rsidP="003E7F79">
            <w:pPr>
              <w:pStyle w:val="TAL"/>
              <w:rPr>
                <w:lang w:eastAsia="zh-CN"/>
              </w:rPr>
            </w:pPr>
            <w:r w:rsidRPr="008B35A5">
              <w:rPr>
                <w:lang w:eastAsia="zh-CN"/>
              </w:rPr>
              <w:t>-26</w:t>
            </w:r>
            <w:r w:rsidRPr="008B35A5">
              <w:rPr>
                <w:rFonts w:hint="eastAsia"/>
                <w:lang w:eastAsia="zh-CN"/>
              </w:rPr>
              <w:t>≥ΔRSRPP</w:t>
            </w:r>
            <w:r w:rsidRPr="008B35A5">
              <w:rPr>
                <w:lang w:eastAsia="zh-CN"/>
              </w:rPr>
              <w:t>&gt;-27</w:t>
            </w:r>
          </w:p>
        </w:tc>
        <w:tc>
          <w:tcPr>
            <w:tcW w:w="713" w:type="dxa"/>
            <w:noWrap/>
          </w:tcPr>
          <w:p w14:paraId="6E9C4288" w14:textId="77777777" w:rsidR="003E7F79" w:rsidRPr="008B35A5" w:rsidRDefault="003E7F79" w:rsidP="003E7F79">
            <w:pPr>
              <w:pStyle w:val="TAL"/>
              <w:rPr>
                <w:lang w:eastAsia="zh-CN"/>
              </w:rPr>
            </w:pPr>
            <w:r w:rsidRPr="008B35A5">
              <w:rPr>
                <w:lang w:eastAsia="zh-CN"/>
              </w:rPr>
              <w:t>dB</w:t>
            </w:r>
          </w:p>
        </w:tc>
      </w:tr>
      <w:tr w:rsidR="003E7F79" w:rsidRPr="008B35A5" w14:paraId="7E52247E" w14:textId="77777777" w:rsidTr="00AE4DC0">
        <w:trPr>
          <w:trHeight w:val="187"/>
          <w:jc w:val="center"/>
        </w:trPr>
        <w:tc>
          <w:tcPr>
            <w:tcW w:w="1817" w:type="dxa"/>
            <w:noWrap/>
          </w:tcPr>
          <w:p w14:paraId="5B905E63" w14:textId="77777777" w:rsidR="003E7F79" w:rsidRPr="008B35A5" w:rsidRDefault="003E7F79" w:rsidP="003E7F79">
            <w:pPr>
              <w:pStyle w:val="TAL"/>
              <w:rPr>
                <w:lang w:eastAsia="zh-CN"/>
              </w:rPr>
            </w:pPr>
            <w:r w:rsidRPr="008B35A5">
              <w:rPr>
                <w:lang w:eastAsia="zh-CN"/>
              </w:rPr>
              <w:t>DIFFRSRPP_5</w:t>
            </w:r>
          </w:p>
        </w:tc>
        <w:tc>
          <w:tcPr>
            <w:tcW w:w="3204" w:type="dxa"/>
          </w:tcPr>
          <w:p w14:paraId="4C81DECB" w14:textId="77777777" w:rsidR="003E7F79" w:rsidRPr="008B35A5" w:rsidRDefault="003E7F79" w:rsidP="003E7F79">
            <w:pPr>
              <w:pStyle w:val="TAL"/>
              <w:rPr>
                <w:lang w:eastAsia="zh-CN"/>
              </w:rPr>
            </w:pPr>
            <w:r w:rsidRPr="008B35A5">
              <w:rPr>
                <w:lang w:eastAsia="zh-CN"/>
              </w:rPr>
              <w:t>-25</w:t>
            </w:r>
            <w:r w:rsidRPr="008B35A5">
              <w:rPr>
                <w:rFonts w:hint="eastAsia"/>
                <w:lang w:eastAsia="zh-CN"/>
              </w:rPr>
              <w:t>≥ΔRSRPP</w:t>
            </w:r>
            <w:r w:rsidRPr="008B35A5">
              <w:rPr>
                <w:lang w:eastAsia="zh-CN"/>
              </w:rPr>
              <w:t>&gt;-26</w:t>
            </w:r>
          </w:p>
        </w:tc>
        <w:tc>
          <w:tcPr>
            <w:tcW w:w="713" w:type="dxa"/>
            <w:noWrap/>
          </w:tcPr>
          <w:p w14:paraId="2D4D01FD" w14:textId="77777777" w:rsidR="003E7F79" w:rsidRPr="008B35A5" w:rsidRDefault="003E7F79" w:rsidP="003E7F79">
            <w:pPr>
              <w:pStyle w:val="TAL"/>
              <w:rPr>
                <w:lang w:eastAsia="zh-CN"/>
              </w:rPr>
            </w:pPr>
            <w:r w:rsidRPr="008B35A5">
              <w:rPr>
                <w:lang w:eastAsia="zh-CN"/>
              </w:rPr>
              <w:t>dB</w:t>
            </w:r>
          </w:p>
        </w:tc>
      </w:tr>
      <w:tr w:rsidR="003E7F79" w:rsidRPr="008B35A5" w14:paraId="0FF85BE7" w14:textId="77777777" w:rsidTr="00AE4DC0">
        <w:trPr>
          <w:trHeight w:val="187"/>
          <w:jc w:val="center"/>
        </w:trPr>
        <w:tc>
          <w:tcPr>
            <w:tcW w:w="1817" w:type="dxa"/>
            <w:noWrap/>
          </w:tcPr>
          <w:p w14:paraId="304EF0F5" w14:textId="77777777" w:rsidR="003E7F79" w:rsidRPr="008B35A5" w:rsidRDefault="003E7F79" w:rsidP="003E7F79">
            <w:pPr>
              <w:pStyle w:val="TAL"/>
              <w:rPr>
                <w:lang w:eastAsia="zh-CN"/>
              </w:rPr>
            </w:pPr>
            <w:r w:rsidRPr="008B35A5">
              <w:rPr>
                <w:lang w:eastAsia="zh-CN"/>
              </w:rPr>
              <w:t>DIFFRSRPP_6</w:t>
            </w:r>
          </w:p>
        </w:tc>
        <w:tc>
          <w:tcPr>
            <w:tcW w:w="3204" w:type="dxa"/>
          </w:tcPr>
          <w:p w14:paraId="5F7EB228" w14:textId="77777777" w:rsidR="003E7F79" w:rsidRPr="008B35A5" w:rsidRDefault="003E7F79" w:rsidP="003E7F79">
            <w:pPr>
              <w:pStyle w:val="TAL"/>
              <w:rPr>
                <w:lang w:eastAsia="zh-CN"/>
              </w:rPr>
            </w:pPr>
            <w:r w:rsidRPr="008B35A5">
              <w:rPr>
                <w:lang w:eastAsia="zh-CN"/>
              </w:rPr>
              <w:t>-24</w:t>
            </w:r>
            <w:r w:rsidRPr="008B35A5">
              <w:rPr>
                <w:rFonts w:hint="eastAsia"/>
                <w:lang w:eastAsia="zh-CN"/>
              </w:rPr>
              <w:t>≥ΔRSRPP</w:t>
            </w:r>
            <w:r w:rsidRPr="008B35A5">
              <w:rPr>
                <w:lang w:eastAsia="zh-CN"/>
              </w:rPr>
              <w:t>&gt;-25</w:t>
            </w:r>
          </w:p>
        </w:tc>
        <w:tc>
          <w:tcPr>
            <w:tcW w:w="713" w:type="dxa"/>
            <w:noWrap/>
          </w:tcPr>
          <w:p w14:paraId="1A85897E" w14:textId="77777777" w:rsidR="003E7F79" w:rsidRPr="008B35A5" w:rsidRDefault="003E7F79" w:rsidP="003E7F79">
            <w:pPr>
              <w:pStyle w:val="TAL"/>
              <w:rPr>
                <w:lang w:eastAsia="zh-CN"/>
              </w:rPr>
            </w:pPr>
            <w:r w:rsidRPr="008B35A5">
              <w:rPr>
                <w:lang w:eastAsia="zh-CN"/>
              </w:rPr>
              <w:t>dB</w:t>
            </w:r>
          </w:p>
        </w:tc>
      </w:tr>
      <w:tr w:rsidR="003E7F79" w:rsidRPr="008B35A5" w14:paraId="10383F12" w14:textId="77777777" w:rsidTr="00AE4DC0">
        <w:trPr>
          <w:trHeight w:val="187"/>
          <w:jc w:val="center"/>
        </w:trPr>
        <w:tc>
          <w:tcPr>
            <w:tcW w:w="1817" w:type="dxa"/>
            <w:noWrap/>
          </w:tcPr>
          <w:p w14:paraId="45EA5814" w14:textId="77777777" w:rsidR="003E7F79" w:rsidRPr="008B35A5" w:rsidRDefault="003E7F79" w:rsidP="003E7F79">
            <w:pPr>
              <w:pStyle w:val="TAL"/>
              <w:rPr>
                <w:lang w:eastAsia="zh-CN"/>
              </w:rPr>
            </w:pPr>
            <w:r w:rsidRPr="008B35A5">
              <w:rPr>
                <w:lang w:eastAsia="zh-CN"/>
              </w:rPr>
              <w:t>DIFFRSRPP_7</w:t>
            </w:r>
          </w:p>
        </w:tc>
        <w:tc>
          <w:tcPr>
            <w:tcW w:w="3204" w:type="dxa"/>
          </w:tcPr>
          <w:p w14:paraId="4A41C2B8" w14:textId="77777777" w:rsidR="003E7F79" w:rsidRPr="008B35A5" w:rsidRDefault="003E7F79" w:rsidP="003E7F79">
            <w:pPr>
              <w:pStyle w:val="TAL"/>
              <w:rPr>
                <w:lang w:eastAsia="zh-CN"/>
              </w:rPr>
            </w:pPr>
            <w:r w:rsidRPr="008B35A5">
              <w:rPr>
                <w:lang w:eastAsia="zh-CN"/>
              </w:rPr>
              <w:t>-23</w:t>
            </w:r>
            <w:r w:rsidRPr="008B35A5">
              <w:rPr>
                <w:rFonts w:hint="eastAsia"/>
                <w:lang w:eastAsia="zh-CN"/>
              </w:rPr>
              <w:t>≥ΔRSRPP</w:t>
            </w:r>
            <w:r w:rsidRPr="008B35A5">
              <w:rPr>
                <w:lang w:eastAsia="zh-CN"/>
              </w:rPr>
              <w:t>&gt;-24</w:t>
            </w:r>
          </w:p>
        </w:tc>
        <w:tc>
          <w:tcPr>
            <w:tcW w:w="713" w:type="dxa"/>
            <w:noWrap/>
          </w:tcPr>
          <w:p w14:paraId="57D7E34F" w14:textId="77777777" w:rsidR="003E7F79" w:rsidRPr="008B35A5" w:rsidRDefault="003E7F79" w:rsidP="003E7F79">
            <w:pPr>
              <w:pStyle w:val="TAL"/>
              <w:rPr>
                <w:lang w:eastAsia="zh-CN"/>
              </w:rPr>
            </w:pPr>
            <w:r w:rsidRPr="008B35A5">
              <w:rPr>
                <w:lang w:eastAsia="zh-CN"/>
              </w:rPr>
              <w:t>dB</w:t>
            </w:r>
          </w:p>
        </w:tc>
      </w:tr>
      <w:tr w:rsidR="003E7F79" w:rsidRPr="008B35A5" w14:paraId="3D9D4660" w14:textId="77777777" w:rsidTr="00AE4DC0">
        <w:trPr>
          <w:trHeight w:val="187"/>
          <w:jc w:val="center"/>
        </w:trPr>
        <w:tc>
          <w:tcPr>
            <w:tcW w:w="1817" w:type="dxa"/>
            <w:noWrap/>
          </w:tcPr>
          <w:p w14:paraId="58D84232" w14:textId="77777777" w:rsidR="003E7F79" w:rsidRPr="008B35A5" w:rsidRDefault="003E7F79" w:rsidP="003E7F79">
            <w:pPr>
              <w:pStyle w:val="TAL"/>
              <w:rPr>
                <w:lang w:eastAsia="zh-CN"/>
              </w:rPr>
            </w:pPr>
            <w:r w:rsidRPr="008B35A5">
              <w:rPr>
                <w:lang w:eastAsia="zh-CN"/>
              </w:rPr>
              <w:t>DIFFRSRPP_8</w:t>
            </w:r>
          </w:p>
        </w:tc>
        <w:tc>
          <w:tcPr>
            <w:tcW w:w="3204" w:type="dxa"/>
          </w:tcPr>
          <w:p w14:paraId="7B705BE4" w14:textId="77777777" w:rsidR="003E7F79" w:rsidRPr="008B35A5" w:rsidRDefault="003E7F79" w:rsidP="003E7F79">
            <w:pPr>
              <w:pStyle w:val="TAL"/>
              <w:rPr>
                <w:lang w:eastAsia="zh-CN"/>
              </w:rPr>
            </w:pPr>
            <w:r w:rsidRPr="008B35A5">
              <w:rPr>
                <w:lang w:eastAsia="zh-CN"/>
              </w:rPr>
              <w:t>-22</w:t>
            </w:r>
            <w:r w:rsidRPr="008B35A5">
              <w:rPr>
                <w:rFonts w:hint="eastAsia"/>
                <w:lang w:eastAsia="zh-CN"/>
              </w:rPr>
              <w:t>≥ΔRSRPP</w:t>
            </w:r>
            <w:r w:rsidRPr="008B35A5">
              <w:rPr>
                <w:lang w:eastAsia="zh-CN"/>
              </w:rPr>
              <w:t>&gt;-23</w:t>
            </w:r>
          </w:p>
        </w:tc>
        <w:tc>
          <w:tcPr>
            <w:tcW w:w="713" w:type="dxa"/>
            <w:noWrap/>
          </w:tcPr>
          <w:p w14:paraId="208230F7" w14:textId="77777777" w:rsidR="003E7F79" w:rsidRPr="008B35A5" w:rsidRDefault="003E7F79" w:rsidP="003E7F79">
            <w:pPr>
              <w:pStyle w:val="TAL"/>
              <w:rPr>
                <w:lang w:eastAsia="zh-CN"/>
              </w:rPr>
            </w:pPr>
            <w:r w:rsidRPr="008B35A5">
              <w:rPr>
                <w:lang w:eastAsia="zh-CN"/>
              </w:rPr>
              <w:t>dB</w:t>
            </w:r>
          </w:p>
        </w:tc>
      </w:tr>
      <w:tr w:rsidR="003E7F79" w:rsidRPr="008B35A5" w14:paraId="66E59D78" w14:textId="77777777" w:rsidTr="00AE4DC0">
        <w:trPr>
          <w:trHeight w:val="187"/>
          <w:jc w:val="center"/>
        </w:trPr>
        <w:tc>
          <w:tcPr>
            <w:tcW w:w="1817" w:type="dxa"/>
            <w:noWrap/>
          </w:tcPr>
          <w:p w14:paraId="55A1B820" w14:textId="77777777" w:rsidR="003E7F79" w:rsidRPr="008B35A5" w:rsidRDefault="003E7F79" w:rsidP="003E7F79">
            <w:pPr>
              <w:pStyle w:val="TAL"/>
              <w:rPr>
                <w:lang w:eastAsia="zh-CN"/>
              </w:rPr>
            </w:pPr>
            <w:r w:rsidRPr="008B35A5">
              <w:rPr>
                <w:lang w:eastAsia="zh-CN"/>
              </w:rPr>
              <w:t>DIFFRSRPP_9</w:t>
            </w:r>
          </w:p>
        </w:tc>
        <w:tc>
          <w:tcPr>
            <w:tcW w:w="3204" w:type="dxa"/>
          </w:tcPr>
          <w:p w14:paraId="38218901" w14:textId="77777777" w:rsidR="003E7F79" w:rsidRPr="008B35A5" w:rsidRDefault="003E7F79" w:rsidP="003E7F79">
            <w:pPr>
              <w:pStyle w:val="TAL"/>
              <w:rPr>
                <w:lang w:eastAsia="zh-CN"/>
              </w:rPr>
            </w:pPr>
            <w:r w:rsidRPr="008B35A5">
              <w:rPr>
                <w:lang w:eastAsia="zh-CN"/>
              </w:rPr>
              <w:t>-21</w:t>
            </w:r>
            <w:r w:rsidRPr="008B35A5">
              <w:rPr>
                <w:rFonts w:hint="eastAsia"/>
                <w:lang w:eastAsia="zh-CN"/>
              </w:rPr>
              <w:t>≥ΔRSRPP</w:t>
            </w:r>
            <w:r w:rsidRPr="008B35A5">
              <w:rPr>
                <w:lang w:eastAsia="zh-CN"/>
              </w:rPr>
              <w:t>&gt;-22</w:t>
            </w:r>
          </w:p>
        </w:tc>
        <w:tc>
          <w:tcPr>
            <w:tcW w:w="713" w:type="dxa"/>
            <w:noWrap/>
          </w:tcPr>
          <w:p w14:paraId="7991BBFC" w14:textId="77777777" w:rsidR="003E7F79" w:rsidRPr="008B35A5" w:rsidRDefault="003E7F79" w:rsidP="003E7F79">
            <w:pPr>
              <w:pStyle w:val="TAL"/>
              <w:rPr>
                <w:lang w:eastAsia="zh-CN"/>
              </w:rPr>
            </w:pPr>
            <w:r w:rsidRPr="008B35A5">
              <w:rPr>
                <w:lang w:eastAsia="zh-CN"/>
              </w:rPr>
              <w:t>dB</w:t>
            </w:r>
          </w:p>
        </w:tc>
      </w:tr>
      <w:tr w:rsidR="003E7F79" w:rsidRPr="008B35A5" w14:paraId="6DA3E0EE" w14:textId="77777777" w:rsidTr="00AE4DC0">
        <w:trPr>
          <w:trHeight w:val="187"/>
          <w:jc w:val="center"/>
        </w:trPr>
        <w:tc>
          <w:tcPr>
            <w:tcW w:w="1817" w:type="dxa"/>
            <w:noWrap/>
          </w:tcPr>
          <w:p w14:paraId="11D6E63A" w14:textId="77777777" w:rsidR="003E7F79" w:rsidRPr="008B35A5" w:rsidRDefault="003E7F79" w:rsidP="003E7F79">
            <w:pPr>
              <w:pStyle w:val="TAL"/>
              <w:rPr>
                <w:lang w:eastAsia="zh-CN"/>
              </w:rPr>
            </w:pPr>
            <w:r w:rsidRPr="008B35A5">
              <w:rPr>
                <w:lang w:eastAsia="zh-CN"/>
              </w:rPr>
              <w:t>DIFFRSRPP_10</w:t>
            </w:r>
          </w:p>
        </w:tc>
        <w:tc>
          <w:tcPr>
            <w:tcW w:w="3204" w:type="dxa"/>
          </w:tcPr>
          <w:p w14:paraId="7C4B0C8B" w14:textId="77777777" w:rsidR="003E7F79" w:rsidRPr="008B35A5" w:rsidRDefault="003E7F79" w:rsidP="003E7F79">
            <w:pPr>
              <w:pStyle w:val="TAL"/>
              <w:rPr>
                <w:lang w:eastAsia="zh-CN"/>
              </w:rPr>
            </w:pPr>
            <w:r w:rsidRPr="008B35A5">
              <w:rPr>
                <w:lang w:eastAsia="zh-CN"/>
              </w:rPr>
              <w:t>-20</w:t>
            </w:r>
            <w:r w:rsidRPr="008B35A5">
              <w:rPr>
                <w:rFonts w:hint="eastAsia"/>
                <w:lang w:eastAsia="zh-CN"/>
              </w:rPr>
              <w:t>≥ΔRSRPP</w:t>
            </w:r>
            <w:r w:rsidRPr="008B35A5">
              <w:rPr>
                <w:lang w:eastAsia="zh-CN"/>
              </w:rPr>
              <w:t>&gt;-21</w:t>
            </w:r>
          </w:p>
        </w:tc>
        <w:tc>
          <w:tcPr>
            <w:tcW w:w="713" w:type="dxa"/>
            <w:noWrap/>
          </w:tcPr>
          <w:p w14:paraId="662D29A7" w14:textId="77777777" w:rsidR="003E7F79" w:rsidRPr="008B35A5" w:rsidRDefault="003E7F79" w:rsidP="003E7F79">
            <w:pPr>
              <w:pStyle w:val="TAL"/>
              <w:rPr>
                <w:lang w:eastAsia="zh-CN"/>
              </w:rPr>
            </w:pPr>
            <w:r w:rsidRPr="008B35A5">
              <w:rPr>
                <w:lang w:eastAsia="zh-CN"/>
              </w:rPr>
              <w:t>dB</w:t>
            </w:r>
          </w:p>
        </w:tc>
      </w:tr>
      <w:tr w:rsidR="003E7F79" w:rsidRPr="008B35A5" w14:paraId="22B3C4E3" w14:textId="77777777" w:rsidTr="00AE4DC0">
        <w:trPr>
          <w:trHeight w:val="187"/>
          <w:jc w:val="center"/>
        </w:trPr>
        <w:tc>
          <w:tcPr>
            <w:tcW w:w="1817" w:type="dxa"/>
            <w:noWrap/>
          </w:tcPr>
          <w:p w14:paraId="42F8EE91" w14:textId="77777777" w:rsidR="003E7F79" w:rsidRPr="008B35A5" w:rsidRDefault="003E7F79" w:rsidP="003E7F79">
            <w:pPr>
              <w:pStyle w:val="TAL"/>
              <w:rPr>
                <w:lang w:eastAsia="zh-CN"/>
              </w:rPr>
            </w:pPr>
            <w:r w:rsidRPr="008B35A5">
              <w:rPr>
                <w:lang w:eastAsia="zh-CN"/>
              </w:rPr>
              <w:t>DIFFRSRPP_11</w:t>
            </w:r>
          </w:p>
        </w:tc>
        <w:tc>
          <w:tcPr>
            <w:tcW w:w="3204" w:type="dxa"/>
          </w:tcPr>
          <w:p w14:paraId="62E4FDED" w14:textId="77777777" w:rsidR="003E7F79" w:rsidRPr="008B35A5" w:rsidRDefault="003E7F79" w:rsidP="003E7F79">
            <w:pPr>
              <w:pStyle w:val="TAL"/>
              <w:rPr>
                <w:lang w:eastAsia="zh-CN"/>
              </w:rPr>
            </w:pPr>
            <w:r w:rsidRPr="008B35A5">
              <w:rPr>
                <w:lang w:eastAsia="zh-CN"/>
              </w:rPr>
              <w:t>-19</w:t>
            </w:r>
            <w:r w:rsidRPr="008B35A5">
              <w:rPr>
                <w:rFonts w:hint="eastAsia"/>
                <w:lang w:eastAsia="zh-CN"/>
              </w:rPr>
              <w:t>≥ΔRSRPP</w:t>
            </w:r>
            <w:r w:rsidRPr="008B35A5">
              <w:rPr>
                <w:lang w:eastAsia="zh-CN"/>
              </w:rPr>
              <w:t>&gt;-20</w:t>
            </w:r>
          </w:p>
        </w:tc>
        <w:tc>
          <w:tcPr>
            <w:tcW w:w="713" w:type="dxa"/>
            <w:noWrap/>
          </w:tcPr>
          <w:p w14:paraId="05EE515B" w14:textId="77777777" w:rsidR="003E7F79" w:rsidRPr="008B35A5" w:rsidRDefault="003E7F79" w:rsidP="003E7F79">
            <w:pPr>
              <w:pStyle w:val="TAL"/>
              <w:rPr>
                <w:lang w:eastAsia="zh-CN"/>
              </w:rPr>
            </w:pPr>
            <w:r w:rsidRPr="008B35A5">
              <w:rPr>
                <w:lang w:eastAsia="zh-CN"/>
              </w:rPr>
              <w:t>dB</w:t>
            </w:r>
          </w:p>
        </w:tc>
      </w:tr>
      <w:tr w:rsidR="003E7F79" w:rsidRPr="008B35A5" w14:paraId="4DB23530" w14:textId="77777777" w:rsidTr="00AE4DC0">
        <w:trPr>
          <w:trHeight w:val="187"/>
          <w:jc w:val="center"/>
        </w:trPr>
        <w:tc>
          <w:tcPr>
            <w:tcW w:w="1817" w:type="dxa"/>
            <w:noWrap/>
          </w:tcPr>
          <w:p w14:paraId="6594EE1D" w14:textId="77777777" w:rsidR="003E7F79" w:rsidRPr="008B35A5" w:rsidRDefault="003E7F79" w:rsidP="003E7F79">
            <w:pPr>
              <w:pStyle w:val="TAL"/>
              <w:rPr>
                <w:lang w:eastAsia="zh-CN"/>
              </w:rPr>
            </w:pPr>
            <w:r w:rsidRPr="008B35A5">
              <w:rPr>
                <w:lang w:eastAsia="zh-CN"/>
              </w:rPr>
              <w:t>DIFFRSRPP_12</w:t>
            </w:r>
          </w:p>
        </w:tc>
        <w:tc>
          <w:tcPr>
            <w:tcW w:w="3204" w:type="dxa"/>
          </w:tcPr>
          <w:p w14:paraId="1D7FAA79" w14:textId="77777777" w:rsidR="003E7F79" w:rsidRPr="008B35A5" w:rsidRDefault="003E7F79" w:rsidP="003E7F79">
            <w:pPr>
              <w:pStyle w:val="TAL"/>
              <w:rPr>
                <w:lang w:eastAsia="zh-CN"/>
              </w:rPr>
            </w:pPr>
            <w:r w:rsidRPr="008B35A5">
              <w:rPr>
                <w:lang w:eastAsia="zh-CN"/>
              </w:rPr>
              <w:t>-18</w:t>
            </w:r>
            <w:r w:rsidRPr="008B35A5">
              <w:rPr>
                <w:rFonts w:hint="eastAsia"/>
                <w:lang w:eastAsia="zh-CN"/>
              </w:rPr>
              <w:t>≥ΔRSRPP</w:t>
            </w:r>
            <w:r w:rsidRPr="008B35A5">
              <w:rPr>
                <w:lang w:eastAsia="zh-CN"/>
              </w:rPr>
              <w:t>&gt;-19</w:t>
            </w:r>
          </w:p>
        </w:tc>
        <w:tc>
          <w:tcPr>
            <w:tcW w:w="713" w:type="dxa"/>
            <w:noWrap/>
          </w:tcPr>
          <w:p w14:paraId="45BBB8ED" w14:textId="77777777" w:rsidR="003E7F79" w:rsidRPr="008B35A5" w:rsidRDefault="003E7F79" w:rsidP="003E7F79">
            <w:pPr>
              <w:pStyle w:val="TAL"/>
              <w:rPr>
                <w:lang w:eastAsia="zh-CN"/>
              </w:rPr>
            </w:pPr>
            <w:r w:rsidRPr="008B35A5">
              <w:rPr>
                <w:lang w:eastAsia="zh-CN"/>
              </w:rPr>
              <w:t>dB</w:t>
            </w:r>
          </w:p>
        </w:tc>
      </w:tr>
      <w:tr w:rsidR="003E7F79" w:rsidRPr="008B35A5" w14:paraId="363D7DF2" w14:textId="77777777" w:rsidTr="00AE4DC0">
        <w:trPr>
          <w:trHeight w:val="187"/>
          <w:jc w:val="center"/>
        </w:trPr>
        <w:tc>
          <w:tcPr>
            <w:tcW w:w="1817" w:type="dxa"/>
            <w:noWrap/>
          </w:tcPr>
          <w:p w14:paraId="48AF4B27" w14:textId="77777777" w:rsidR="003E7F79" w:rsidRPr="008B35A5" w:rsidRDefault="003E7F79" w:rsidP="003E7F79">
            <w:pPr>
              <w:pStyle w:val="TAL"/>
              <w:rPr>
                <w:lang w:eastAsia="zh-CN"/>
              </w:rPr>
            </w:pPr>
            <w:r w:rsidRPr="008B35A5">
              <w:rPr>
                <w:lang w:eastAsia="zh-CN"/>
              </w:rPr>
              <w:t>DIFFRSRPP_13</w:t>
            </w:r>
          </w:p>
        </w:tc>
        <w:tc>
          <w:tcPr>
            <w:tcW w:w="3204" w:type="dxa"/>
          </w:tcPr>
          <w:p w14:paraId="07E2F369" w14:textId="77777777" w:rsidR="003E7F79" w:rsidRPr="008B35A5" w:rsidRDefault="003E7F79" w:rsidP="003E7F79">
            <w:pPr>
              <w:pStyle w:val="TAL"/>
              <w:rPr>
                <w:lang w:eastAsia="zh-CN"/>
              </w:rPr>
            </w:pPr>
            <w:r w:rsidRPr="008B35A5">
              <w:rPr>
                <w:lang w:eastAsia="zh-CN"/>
              </w:rPr>
              <w:t>-17</w:t>
            </w:r>
            <w:r w:rsidRPr="008B35A5">
              <w:rPr>
                <w:rFonts w:hint="eastAsia"/>
                <w:lang w:eastAsia="zh-CN"/>
              </w:rPr>
              <w:t>≥ΔRSRPP</w:t>
            </w:r>
            <w:r w:rsidRPr="008B35A5">
              <w:rPr>
                <w:lang w:eastAsia="zh-CN"/>
              </w:rPr>
              <w:t>&gt;-18</w:t>
            </w:r>
          </w:p>
        </w:tc>
        <w:tc>
          <w:tcPr>
            <w:tcW w:w="713" w:type="dxa"/>
            <w:noWrap/>
          </w:tcPr>
          <w:p w14:paraId="28A0A743" w14:textId="77777777" w:rsidR="003E7F79" w:rsidRPr="008B35A5" w:rsidRDefault="003E7F79" w:rsidP="003E7F79">
            <w:pPr>
              <w:pStyle w:val="TAL"/>
              <w:rPr>
                <w:lang w:eastAsia="zh-CN"/>
              </w:rPr>
            </w:pPr>
            <w:r w:rsidRPr="008B35A5">
              <w:rPr>
                <w:lang w:eastAsia="zh-CN"/>
              </w:rPr>
              <w:t>dB</w:t>
            </w:r>
          </w:p>
        </w:tc>
      </w:tr>
      <w:tr w:rsidR="003E7F79" w:rsidRPr="008B35A5" w14:paraId="05731642" w14:textId="77777777" w:rsidTr="00AE4DC0">
        <w:trPr>
          <w:trHeight w:val="187"/>
          <w:jc w:val="center"/>
        </w:trPr>
        <w:tc>
          <w:tcPr>
            <w:tcW w:w="1817" w:type="dxa"/>
            <w:noWrap/>
          </w:tcPr>
          <w:p w14:paraId="70158720" w14:textId="77777777" w:rsidR="003E7F79" w:rsidRPr="008B35A5" w:rsidRDefault="003E7F79" w:rsidP="003E7F79">
            <w:pPr>
              <w:pStyle w:val="TAL"/>
              <w:rPr>
                <w:lang w:eastAsia="zh-CN"/>
              </w:rPr>
            </w:pPr>
            <w:r w:rsidRPr="008B35A5">
              <w:rPr>
                <w:lang w:eastAsia="zh-CN"/>
              </w:rPr>
              <w:t>DIFFRSRPP_14</w:t>
            </w:r>
          </w:p>
        </w:tc>
        <w:tc>
          <w:tcPr>
            <w:tcW w:w="3204" w:type="dxa"/>
          </w:tcPr>
          <w:p w14:paraId="04EDCB24" w14:textId="77777777" w:rsidR="003E7F79" w:rsidRPr="008B35A5" w:rsidRDefault="003E7F79" w:rsidP="003E7F79">
            <w:pPr>
              <w:pStyle w:val="TAL"/>
              <w:rPr>
                <w:lang w:eastAsia="zh-CN"/>
              </w:rPr>
            </w:pPr>
            <w:r w:rsidRPr="008B35A5">
              <w:rPr>
                <w:lang w:eastAsia="zh-CN"/>
              </w:rPr>
              <w:t>-16</w:t>
            </w:r>
            <w:r w:rsidRPr="008B35A5">
              <w:rPr>
                <w:rFonts w:hint="eastAsia"/>
                <w:lang w:eastAsia="zh-CN"/>
              </w:rPr>
              <w:t>≥ΔRSRPP</w:t>
            </w:r>
            <w:r w:rsidRPr="008B35A5">
              <w:rPr>
                <w:lang w:eastAsia="zh-CN"/>
              </w:rPr>
              <w:t>&gt;-17</w:t>
            </w:r>
          </w:p>
        </w:tc>
        <w:tc>
          <w:tcPr>
            <w:tcW w:w="713" w:type="dxa"/>
            <w:noWrap/>
          </w:tcPr>
          <w:p w14:paraId="3196E8F0" w14:textId="77777777" w:rsidR="003E7F79" w:rsidRPr="008B35A5" w:rsidRDefault="003E7F79" w:rsidP="003E7F79">
            <w:pPr>
              <w:pStyle w:val="TAL"/>
              <w:rPr>
                <w:lang w:eastAsia="zh-CN"/>
              </w:rPr>
            </w:pPr>
            <w:r w:rsidRPr="008B35A5">
              <w:rPr>
                <w:lang w:eastAsia="zh-CN"/>
              </w:rPr>
              <w:t>dB</w:t>
            </w:r>
          </w:p>
        </w:tc>
      </w:tr>
      <w:tr w:rsidR="003E7F79" w:rsidRPr="008B35A5" w14:paraId="397E6DD6" w14:textId="77777777" w:rsidTr="00AE4DC0">
        <w:trPr>
          <w:trHeight w:val="187"/>
          <w:jc w:val="center"/>
        </w:trPr>
        <w:tc>
          <w:tcPr>
            <w:tcW w:w="1817" w:type="dxa"/>
            <w:noWrap/>
          </w:tcPr>
          <w:p w14:paraId="2B299800" w14:textId="77777777" w:rsidR="003E7F79" w:rsidRPr="008B35A5" w:rsidRDefault="003E7F79" w:rsidP="003E7F79">
            <w:pPr>
              <w:pStyle w:val="TAL"/>
              <w:rPr>
                <w:lang w:eastAsia="zh-CN"/>
              </w:rPr>
            </w:pPr>
            <w:r w:rsidRPr="008B35A5">
              <w:rPr>
                <w:lang w:eastAsia="zh-CN"/>
              </w:rPr>
              <w:t>…</w:t>
            </w:r>
          </w:p>
        </w:tc>
        <w:tc>
          <w:tcPr>
            <w:tcW w:w="3204" w:type="dxa"/>
          </w:tcPr>
          <w:p w14:paraId="75B9106A" w14:textId="77777777" w:rsidR="003E7F79" w:rsidRPr="008B35A5" w:rsidRDefault="003E7F79" w:rsidP="003E7F79">
            <w:pPr>
              <w:pStyle w:val="TAL"/>
              <w:rPr>
                <w:lang w:eastAsia="zh-CN"/>
              </w:rPr>
            </w:pPr>
            <w:r w:rsidRPr="008B35A5">
              <w:rPr>
                <w:lang w:eastAsia="zh-CN"/>
              </w:rPr>
              <w:t>…</w:t>
            </w:r>
          </w:p>
        </w:tc>
        <w:tc>
          <w:tcPr>
            <w:tcW w:w="713" w:type="dxa"/>
            <w:noWrap/>
          </w:tcPr>
          <w:p w14:paraId="57B7993C" w14:textId="77777777" w:rsidR="003E7F79" w:rsidRPr="008B35A5" w:rsidRDefault="003E7F79" w:rsidP="003E7F79">
            <w:pPr>
              <w:pStyle w:val="TAL"/>
              <w:rPr>
                <w:lang w:eastAsia="zh-CN"/>
              </w:rPr>
            </w:pPr>
            <w:r w:rsidRPr="008B35A5">
              <w:rPr>
                <w:lang w:eastAsia="zh-CN"/>
              </w:rPr>
              <w:t>…</w:t>
            </w:r>
          </w:p>
        </w:tc>
      </w:tr>
      <w:tr w:rsidR="003E7F79" w:rsidRPr="008B35A5" w14:paraId="062E0AAE" w14:textId="77777777" w:rsidTr="00AE4DC0">
        <w:trPr>
          <w:trHeight w:val="187"/>
          <w:jc w:val="center"/>
        </w:trPr>
        <w:tc>
          <w:tcPr>
            <w:tcW w:w="1817" w:type="dxa"/>
            <w:noWrap/>
          </w:tcPr>
          <w:p w14:paraId="424878D1" w14:textId="77777777" w:rsidR="003E7F79" w:rsidRPr="008B35A5" w:rsidRDefault="003E7F79" w:rsidP="003E7F79">
            <w:pPr>
              <w:pStyle w:val="TAL"/>
              <w:rPr>
                <w:lang w:eastAsia="zh-CN"/>
              </w:rPr>
            </w:pPr>
            <w:r w:rsidRPr="008B35A5">
              <w:rPr>
                <w:lang w:eastAsia="zh-CN"/>
              </w:rPr>
              <w:t>DIFFRSRPP_25</w:t>
            </w:r>
          </w:p>
        </w:tc>
        <w:tc>
          <w:tcPr>
            <w:tcW w:w="3204" w:type="dxa"/>
          </w:tcPr>
          <w:p w14:paraId="714FCE1A"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&gt;-6</w:t>
            </w:r>
          </w:p>
        </w:tc>
        <w:tc>
          <w:tcPr>
            <w:tcW w:w="713" w:type="dxa"/>
            <w:noWrap/>
          </w:tcPr>
          <w:p w14:paraId="1DA2B608" w14:textId="77777777" w:rsidR="003E7F79" w:rsidRPr="008B35A5" w:rsidRDefault="003E7F79" w:rsidP="003E7F79">
            <w:pPr>
              <w:pStyle w:val="TAL"/>
              <w:rPr>
                <w:lang w:eastAsia="zh-CN"/>
              </w:rPr>
            </w:pPr>
            <w:r w:rsidRPr="008B35A5">
              <w:rPr>
                <w:lang w:eastAsia="zh-CN"/>
              </w:rPr>
              <w:t>dB</w:t>
            </w:r>
          </w:p>
        </w:tc>
      </w:tr>
      <w:tr w:rsidR="003E7F79" w:rsidRPr="008B35A5" w14:paraId="49AFFBB3" w14:textId="77777777" w:rsidTr="00AE4DC0">
        <w:trPr>
          <w:trHeight w:val="187"/>
          <w:jc w:val="center"/>
        </w:trPr>
        <w:tc>
          <w:tcPr>
            <w:tcW w:w="1817" w:type="dxa"/>
            <w:noWrap/>
          </w:tcPr>
          <w:p w14:paraId="2F5C6A69" w14:textId="77777777" w:rsidR="003E7F79" w:rsidRPr="008B35A5" w:rsidRDefault="003E7F79" w:rsidP="003E7F79">
            <w:pPr>
              <w:pStyle w:val="TAL"/>
              <w:rPr>
                <w:lang w:eastAsia="zh-CN"/>
              </w:rPr>
            </w:pPr>
            <w:r w:rsidRPr="008B35A5">
              <w:rPr>
                <w:lang w:eastAsia="zh-CN"/>
              </w:rPr>
              <w:t>DIFFRSRPP_26</w:t>
            </w:r>
          </w:p>
        </w:tc>
        <w:tc>
          <w:tcPr>
            <w:tcW w:w="3204" w:type="dxa"/>
          </w:tcPr>
          <w:p w14:paraId="076B16A3" w14:textId="77777777" w:rsidR="003E7F79" w:rsidRPr="008B35A5" w:rsidRDefault="003E7F79" w:rsidP="003E7F79">
            <w:pPr>
              <w:pStyle w:val="TAL"/>
              <w:rPr>
                <w:lang w:eastAsia="zh-CN"/>
              </w:rPr>
            </w:pPr>
            <w:r w:rsidRPr="008B35A5">
              <w:rPr>
                <w:lang w:eastAsia="zh-CN"/>
              </w:rPr>
              <w:t>-4</w:t>
            </w:r>
            <w:r w:rsidRPr="008B35A5">
              <w:rPr>
                <w:rFonts w:hint="eastAsia"/>
                <w:lang w:eastAsia="zh-CN"/>
              </w:rPr>
              <w:t>≥ΔRSRPP</w:t>
            </w:r>
            <w:r w:rsidRPr="008B35A5">
              <w:rPr>
                <w:lang w:eastAsia="zh-CN"/>
              </w:rPr>
              <w:t>&gt;-5</w:t>
            </w:r>
          </w:p>
        </w:tc>
        <w:tc>
          <w:tcPr>
            <w:tcW w:w="713" w:type="dxa"/>
            <w:noWrap/>
          </w:tcPr>
          <w:p w14:paraId="3250328C" w14:textId="77777777" w:rsidR="003E7F79" w:rsidRPr="008B35A5" w:rsidRDefault="003E7F79" w:rsidP="003E7F79">
            <w:pPr>
              <w:pStyle w:val="TAL"/>
              <w:rPr>
                <w:lang w:eastAsia="zh-CN"/>
              </w:rPr>
            </w:pPr>
            <w:r w:rsidRPr="008B35A5">
              <w:rPr>
                <w:lang w:eastAsia="zh-CN"/>
              </w:rPr>
              <w:t>dB</w:t>
            </w:r>
          </w:p>
        </w:tc>
      </w:tr>
      <w:tr w:rsidR="003E7F79" w:rsidRPr="008B35A5" w14:paraId="073E7D06" w14:textId="77777777" w:rsidTr="00AE4DC0">
        <w:trPr>
          <w:trHeight w:val="187"/>
          <w:jc w:val="center"/>
        </w:trPr>
        <w:tc>
          <w:tcPr>
            <w:tcW w:w="1817" w:type="dxa"/>
            <w:noWrap/>
          </w:tcPr>
          <w:p w14:paraId="7F57EFDE" w14:textId="77777777" w:rsidR="003E7F79" w:rsidRPr="008B35A5" w:rsidRDefault="003E7F79" w:rsidP="003E7F79">
            <w:pPr>
              <w:pStyle w:val="TAL"/>
              <w:rPr>
                <w:lang w:eastAsia="zh-CN"/>
              </w:rPr>
            </w:pPr>
            <w:r w:rsidRPr="008B35A5">
              <w:rPr>
                <w:lang w:eastAsia="zh-CN"/>
              </w:rPr>
              <w:t>DIFFRSRPP_27</w:t>
            </w:r>
          </w:p>
        </w:tc>
        <w:tc>
          <w:tcPr>
            <w:tcW w:w="3204" w:type="dxa"/>
          </w:tcPr>
          <w:p w14:paraId="6B9A22CA" w14:textId="77777777" w:rsidR="003E7F79" w:rsidRPr="008B35A5" w:rsidRDefault="003E7F79" w:rsidP="003E7F79">
            <w:pPr>
              <w:pStyle w:val="TAL"/>
              <w:rPr>
                <w:lang w:eastAsia="zh-CN"/>
              </w:rPr>
            </w:pPr>
            <w:r w:rsidRPr="008B35A5">
              <w:rPr>
                <w:lang w:eastAsia="zh-CN"/>
              </w:rPr>
              <w:t>-3</w:t>
            </w:r>
            <w:r w:rsidRPr="008B35A5">
              <w:rPr>
                <w:rFonts w:hint="eastAsia"/>
                <w:lang w:eastAsia="zh-CN"/>
              </w:rPr>
              <w:t>≥ΔRSRPP</w:t>
            </w:r>
            <w:r w:rsidRPr="008B35A5">
              <w:rPr>
                <w:lang w:eastAsia="zh-CN"/>
              </w:rPr>
              <w:t>&gt;-4</w:t>
            </w:r>
          </w:p>
        </w:tc>
        <w:tc>
          <w:tcPr>
            <w:tcW w:w="713" w:type="dxa"/>
            <w:noWrap/>
          </w:tcPr>
          <w:p w14:paraId="13358510" w14:textId="77777777" w:rsidR="003E7F79" w:rsidRPr="008B35A5" w:rsidRDefault="003E7F79" w:rsidP="003E7F79">
            <w:pPr>
              <w:pStyle w:val="TAL"/>
              <w:rPr>
                <w:lang w:eastAsia="zh-CN"/>
              </w:rPr>
            </w:pPr>
            <w:r w:rsidRPr="008B35A5">
              <w:rPr>
                <w:lang w:eastAsia="zh-CN"/>
              </w:rPr>
              <w:t>dB</w:t>
            </w:r>
          </w:p>
        </w:tc>
      </w:tr>
      <w:tr w:rsidR="003E7F79" w:rsidRPr="008B35A5" w14:paraId="7E5F445A" w14:textId="77777777" w:rsidTr="00AE4DC0">
        <w:trPr>
          <w:trHeight w:val="187"/>
          <w:jc w:val="center"/>
        </w:trPr>
        <w:tc>
          <w:tcPr>
            <w:tcW w:w="1817" w:type="dxa"/>
            <w:noWrap/>
          </w:tcPr>
          <w:p w14:paraId="034F0A3A" w14:textId="77777777" w:rsidR="003E7F79" w:rsidRPr="008B35A5" w:rsidRDefault="003E7F79" w:rsidP="003E7F79">
            <w:pPr>
              <w:pStyle w:val="TAL"/>
              <w:rPr>
                <w:lang w:eastAsia="zh-CN"/>
              </w:rPr>
            </w:pPr>
            <w:r w:rsidRPr="008B35A5">
              <w:rPr>
                <w:lang w:eastAsia="zh-CN"/>
              </w:rPr>
              <w:t>DIFFRSRPP_28</w:t>
            </w:r>
          </w:p>
        </w:tc>
        <w:tc>
          <w:tcPr>
            <w:tcW w:w="3204" w:type="dxa"/>
          </w:tcPr>
          <w:p w14:paraId="0A480BA5" w14:textId="77777777" w:rsidR="003E7F79" w:rsidRPr="008B35A5" w:rsidRDefault="003E7F79" w:rsidP="003E7F79">
            <w:pPr>
              <w:pStyle w:val="TAL"/>
              <w:rPr>
                <w:lang w:eastAsia="zh-CN"/>
              </w:rPr>
            </w:pPr>
            <w:r w:rsidRPr="008B35A5">
              <w:rPr>
                <w:lang w:eastAsia="zh-CN"/>
              </w:rPr>
              <w:t>-2</w:t>
            </w:r>
            <w:r w:rsidRPr="008B35A5">
              <w:rPr>
                <w:rFonts w:hint="eastAsia"/>
                <w:lang w:eastAsia="zh-CN"/>
              </w:rPr>
              <w:t>≥ΔRSRPP</w:t>
            </w:r>
            <w:r w:rsidRPr="008B35A5">
              <w:rPr>
                <w:lang w:eastAsia="zh-CN"/>
              </w:rPr>
              <w:t>&gt;-3</w:t>
            </w:r>
          </w:p>
        </w:tc>
        <w:tc>
          <w:tcPr>
            <w:tcW w:w="713" w:type="dxa"/>
            <w:noWrap/>
          </w:tcPr>
          <w:p w14:paraId="08F371BE" w14:textId="77777777" w:rsidR="003E7F79" w:rsidRPr="008B35A5" w:rsidRDefault="003E7F79" w:rsidP="003E7F79">
            <w:pPr>
              <w:pStyle w:val="TAL"/>
              <w:rPr>
                <w:lang w:eastAsia="zh-CN"/>
              </w:rPr>
            </w:pPr>
            <w:r w:rsidRPr="008B35A5">
              <w:rPr>
                <w:lang w:eastAsia="zh-CN"/>
              </w:rPr>
              <w:t>dB</w:t>
            </w:r>
          </w:p>
        </w:tc>
      </w:tr>
      <w:tr w:rsidR="003E7F79" w:rsidRPr="008B35A5" w14:paraId="7A436F04" w14:textId="77777777" w:rsidTr="00AE4DC0">
        <w:trPr>
          <w:trHeight w:val="187"/>
          <w:jc w:val="center"/>
        </w:trPr>
        <w:tc>
          <w:tcPr>
            <w:tcW w:w="1817" w:type="dxa"/>
            <w:noWrap/>
          </w:tcPr>
          <w:p w14:paraId="27CE2670" w14:textId="77777777" w:rsidR="003E7F79" w:rsidRPr="008B35A5" w:rsidRDefault="003E7F79" w:rsidP="003E7F79">
            <w:pPr>
              <w:pStyle w:val="TAL"/>
              <w:rPr>
                <w:lang w:eastAsia="zh-CN"/>
              </w:rPr>
            </w:pPr>
            <w:r w:rsidRPr="008B35A5">
              <w:rPr>
                <w:lang w:eastAsia="zh-CN"/>
              </w:rPr>
              <w:t>DIFFRSRPP_29</w:t>
            </w:r>
          </w:p>
        </w:tc>
        <w:tc>
          <w:tcPr>
            <w:tcW w:w="3204" w:type="dxa"/>
          </w:tcPr>
          <w:p w14:paraId="2AA55F4B" w14:textId="77777777" w:rsidR="003E7F79" w:rsidRPr="008B35A5" w:rsidRDefault="003E7F79" w:rsidP="003E7F79">
            <w:pPr>
              <w:pStyle w:val="TAL"/>
              <w:rPr>
                <w:lang w:eastAsia="zh-CN"/>
              </w:rPr>
            </w:pPr>
            <w:r w:rsidRPr="008B35A5">
              <w:rPr>
                <w:lang w:eastAsia="zh-CN"/>
              </w:rPr>
              <w:t>-1</w:t>
            </w:r>
            <w:r w:rsidRPr="008B35A5">
              <w:rPr>
                <w:rFonts w:hint="eastAsia"/>
                <w:lang w:eastAsia="zh-CN"/>
              </w:rPr>
              <w:t>≥ΔRSRPP</w:t>
            </w:r>
            <w:r w:rsidRPr="008B35A5">
              <w:rPr>
                <w:lang w:eastAsia="zh-CN"/>
              </w:rPr>
              <w:t>&gt;-2</w:t>
            </w:r>
          </w:p>
        </w:tc>
        <w:tc>
          <w:tcPr>
            <w:tcW w:w="713" w:type="dxa"/>
            <w:noWrap/>
          </w:tcPr>
          <w:p w14:paraId="25459A76" w14:textId="77777777" w:rsidR="003E7F79" w:rsidRPr="008B35A5" w:rsidRDefault="003E7F79" w:rsidP="003E7F79">
            <w:pPr>
              <w:pStyle w:val="TAL"/>
              <w:rPr>
                <w:lang w:eastAsia="zh-CN"/>
              </w:rPr>
            </w:pPr>
            <w:r w:rsidRPr="008B35A5">
              <w:rPr>
                <w:lang w:eastAsia="zh-CN"/>
              </w:rPr>
              <w:t>dB</w:t>
            </w:r>
          </w:p>
        </w:tc>
      </w:tr>
      <w:tr w:rsidR="003E7F79" w:rsidRPr="008B35A5" w14:paraId="1373E5B0" w14:textId="77777777" w:rsidTr="00AE4DC0">
        <w:trPr>
          <w:trHeight w:val="187"/>
          <w:jc w:val="center"/>
        </w:trPr>
        <w:tc>
          <w:tcPr>
            <w:tcW w:w="1817" w:type="dxa"/>
            <w:noWrap/>
          </w:tcPr>
          <w:p w14:paraId="0806D79B" w14:textId="77777777" w:rsidR="003E7F79" w:rsidRPr="008B35A5" w:rsidRDefault="003E7F79" w:rsidP="003E7F79">
            <w:pPr>
              <w:pStyle w:val="TAL"/>
              <w:rPr>
                <w:lang w:eastAsia="zh-CN"/>
              </w:rPr>
            </w:pPr>
            <w:r w:rsidRPr="008B35A5">
              <w:rPr>
                <w:lang w:eastAsia="zh-CN"/>
              </w:rPr>
              <w:t>DIFFRSRPP_30</w:t>
            </w:r>
          </w:p>
        </w:tc>
        <w:tc>
          <w:tcPr>
            <w:tcW w:w="3204" w:type="dxa"/>
          </w:tcPr>
          <w:p w14:paraId="0989FF32" w14:textId="77777777" w:rsidR="003E7F79" w:rsidRPr="008B35A5" w:rsidRDefault="003E7F79" w:rsidP="003E7F79">
            <w:pPr>
              <w:pStyle w:val="TAL"/>
              <w:rPr>
                <w:lang w:eastAsia="zh-CN"/>
              </w:rPr>
            </w:pPr>
            <w:r w:rsidRPr="008B35A5">
              <w:rPr>
                <w:lang w:eastAsia="zh-CN"/>
              </w:rPr>
              <w:t>0</w:t>
            </w:r>
            <w:r w:rsidRPr="008B35A5">
              <w:rPr>
                <w:rFonts w:hint="eastAsia"/>
                <w:lang w:eastAsia="zh-CN"/>
              </w:rPr>
              <w:t>≥ΔRSRPP</w:t>
            </w:r>
            <w:r w:rsidRPr="008B35A5">
              <w:rPr>
                <w:lang w:eastAsia="zh-CN"/>
              </w:rPr>
              <w:t>&gt;-1</w:t>
            </w:r>
          </w:p>
        </w:tc>
        <w:tc>
          <w:tcPr>
            <w:tcW w:w="713" w:type="dxa"/>
            <w:noWrap/>
          </w:tcPr>
          <w:p w14:paraId="0E0FE940" w14:textId="77777777" w:rsidR="003E7F79" w:rsidRPr="008B35A5" w:rsidRDefault="003E7F79" w:rsidP="003E7F79">
            <w:pPr>
              <w:pStyle w:val="TAL"/>
              <w:rPr>
                <w:lang w:eastAsia="zh-CN"/>
              </w:rPr>
            </w:pPr>
            <w:r w:rsidRPr="008B35A5">
              <w:rPr>
                <w:lang w:eastAsia="zh-CN"/>
              </w:rPr>
              <w:t>dB</w:t>
            </w:r>
          </w:p>
        </w:tc>
      </w:tr>
      <w:tr w:rsidR="003E7F79" w:rsidRPr="008B35A5" w14:paraId="737E2040" w14:textId="77777777" w:rsidTr="00AE4DC0">
        <w:trPr>
          <w:trHeight w:val="187"/>
          <w:jc w:val="center"/>
        </w:trPr>
        <w:tc>
          <w:tcPr>
            <w:tcW w:w="1817" w:type="dxa"/>
            <w:noWrap/>
          </w:tcPr>
          <w:p w14:paraId="603F559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31</w:t>
            </w:r>
          </w:p>
        </w:tc>
        <w:tc>
          <w:tcPr>
            <w:tcW w:w="3204" w:type="dxa"/>
          </w:tcPr>
          <w:p w14:paraId="78C2AA90" w14:textId="77777777" w:rsidR="003E7F79" w:rsidRPr="008B35A5" w:rsidRDefault="003E7F79" w:rsidP="003E7F79">
            <w:pPr>
              <w:pStyle w:val="TAL"/>
              <w:rPr>
                <w:lang w:eastAsia="zh-CN"/>
              </w:rPr>
            </w:pPr>
            <w:r w:rsidRPr="008B35A5">
              <w:rPr>
                <w:rFonts w:hint="eastAsia"/>
                <w:lang w:eastAsia="zh-CN"/>
              </w:rPr>
              <w:t>1≥ΔRSRPP</w:t>
            </w:r>
            <w:r w:rsidRPr="008B35A5">
              <w:rPr>
                <w:lang w:eastAsia="zh-CN"/>
              </w:rPr>
              <w:t>&gt;</w:t>
            </w:r>
            <w:r w:rsidRPr="008B35A5">
              <w:rPr>
                <w:rFonts w:hint="eastAsia"/>
                <w:lang w:eastAsia="zh-CN"/>
              </w:rPr>
              <w:t>0</w:t>
            </w:r>
          </w:p>
        </w:tc>
        <w:tc>
          <w:tcPr>
            <w:tcW w:w="713" w:type="dxa"/>
            <w:noWrap/>
          </w:tcPr>
          <w:p w14:paraId="5F163F10" w14:textId="77777777" w:rsidR="003E7F79" w:rsidRPr="008B35A5" w:rsidRDefault="003E7F79" w:rsidP="003E7F79">
            <w:pPr>
              <w:pStyle w:val="TAL"/>
              <w:rPr>
                <w:lang w:eastAsia="zh-CN"/>
              </w:rPr>
            </w:pPr>
            <w:r w:rsidRPr="008B35A5">
              <w:rPr>
                <w:lang w:eastAsia="zh-CN"/>
              </w:rPr>
              <w:t>dB</w:t>
            </w:r>
          </w:p>
        </w:tc>
      </w:tr>
      <w:tr w:rsidR="003E7F79" w:rsidRPr="008B35A5" w14:paraId="0311B22A" w14:textId="77777777" w:rsidTr="00AE4DC0">
        <w:trPr>
          <w:trHeight w:val="187"/>
          <w:jc w:val="center"/>
        </w:trPr>
        <w:tc>
          <w:tcPr>
            <w:tcW w:w="1817" w:type="dxa"/>
            <w:noWrap/>
          </w:tcPr>
          <w:p w14:paraId="48A836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32</w:t>
            </w:r>
          </w:p>
        </w:tc>
        <w:tc>
          <w:tcPr>
            <w:tcW w:w="3204" w:type="dxa"/>
          </w:tcPr>
          <w:p w14:paraId="783ED0A4" w14:textId="77777777" w:rsidR="003E7F79" w:rsidRPr="008B35A5" w:rsidRDefault="003E7F79" w:rsidP="003E7F79">
            <w:pPr>
              <w:pStyle w:val="TAL"/>
              <w:rPr>
                <w:lang w:eastAsia="zh-CN"/>
              </w:rPr>
            </w:pPr>
            <w:r w:rsidRPr="008B35A5">
              <w:rPr>
                <w:rFonts w:hint="eastAsia"/>
                <w:lang w:eastAsia="zh-CN"/>
              </w:rPr>
              <w:t>2≥ΔRSRPP</w:t>
            </w:r>
            <w:r w:rsidRPr="008B35A5">
              <w:rPr>
                <w:lang w:eastAsia="zh-CN"/>
              </w:rPr>
              <w:t>&gt;</w:t>
            </w:r>
            <w:r w:rsidRPr="008B35A5">
              <w:rPr>
                <w:rFonts w:hint="eastAsia"/>
                <w:lang w:eastAsia="zh-CN"/>
              </w:rPr>
              <w:t>1</w:t>
            </w:r>
          </w:p>
        </w:tc>
        <w:tc>
          <w:tcPr>
            <w:tcW w:w="713" w:type="dxa"/>
            <w:noWrap/>
          </w:tcPr>
          <w:p w14:paraId="1CD71A1E" w14:textId="77777777" w:rsidR="003E7F79" w:rsidRPr="008B35A5" w:rsidRDefault="003E7F79" w:rsidP="003E7F79">
            <w:pPr>
              <w:pStyle w:val="TAL"/>
              <w:rPr>
                <w:lang w:eastAsia="zh-CN"/>
              </w:rPr>
            </w:pPr>
            <w:r w:rsidRPr="008B35A5">
              <w:rPr>
                <w:lang w:eastAsia="zh-CN"/>
              </w:rPr>
              <w:t>dB</w:t>
            </w:r>
          </w:p>
        </w:tc>
      </w:tr>
      <w:tr w:rsidR="003E7F79" w:rsidRPr="008B35A5" w14:paraId="3DEB6544" w14:textId="77777777" w:rsidTr="00AE4DC0">
        <w:trPr>
          <w:trHeight w:val="187"/>
          <w:jc w:val="center"/>
        </w:trPr>
        <w:tc>
          <w:tcPr>
            <w:tcW w:w="1817" w:type="dxa"/>
            <w:noWrap/>
          </w:tcPr>
          <w:p w14:paraId="58ECB0C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33</w:t>
            </w:r>
          </w:p>
        </w:tc>
        <w:tc>
          <w:tcPr>
            <w:tcW w:w="3204" w:type="dxa"/>
          </w:tcPr>
          <w:p w14:paraId="0B459823" w14:textId="77777777" w:rsidR="003E7F79" w:rsidRPr="008B35A5" w:rsidRDefault="003E7F79" w:rsidP="003E7F79">
            <w:pPr>
              <w:pStyle w:val="TAL"/>
              <w:rPr>
                <w:lang w:eastAsia="zh-CN"/>
              </w:rPr>
            </w:pPr>
            <w:r w:rsidRPr="008B35A5">
              <w:rPr>
                <w:rFonts w:hint="eastAsia"/>
                <w:lang w:eastAsia="zh-CN"/>
              </w:rPr>
              <w:t>3≥ΔRSRPP</w:t>
            </w:r>
            <w:r w:rsidRPr="008B35A5">
              <w:rPr>
                <w:lang w:eastAsia="zh-CN"/>
              </w:rPr>
              <w:t>&gt;</w:t>
            </w:r>
            <w:r w:rsidRPr="008B35A5">
              <w:rPr>
                <w:rFonts w:hint="eastAsia"/>
                <w:lang w:eastAsia="zh-CN"/>
              </w:rPr>
              <w:t>2</w:t>
            </w:r>
          </w:p>
        </w:tc>
        <w:tc>
          <w:tcPr>
            <w:tcW w:w="713" w:type="dxa"/>
            <w:noWrap/>
          </w:tcPr>
          <w:p w14:paraId="07EA2DCA" w14:textId="77777777" w:rsidR="003E7F79" w:rsidRPr="008B35A5" w:rsidRDefault="003E7F79" w:rsidP="003E7F79">
            <w:pPr>
              <w:pStyle w:val="TAL"/>
              <w:rPr>
                <w:lang w:eastAsia="zh-CN"/>
              </w:rPr>
            </w:pPr>
            <w:r w:rsidRPr="008B35A5">
              <w:rPr>
                <w:lang w:eastAsia="zh-CN"/>
              </w:rPr>
              <w:t>dB</w:t>
            </w:r>
          </w:p>
        </w:tc>
      </w:tr>
      <w:tr w:rsidR="003E7F79" w:rsidRPr="008B35A5" w14:paraId="599B8BE0" w14:textId="77777777" w:rsidTr="00AE4DC0">
        <w:trPr>
          <w:trHeight w:val="187"/>
          <w:jc w:val="center"/>
        </w:trPr>
        <w:tc>
          <w:tcPr>
            <w:tcW w:w="1817" w:type="dxa"/>
            <w:noWrap/>
          </w:tcPr>
          <w:p w14:paraId="0A98B51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34</w:t>
            </w:r>
          </w:p>
        </w:tc>
        <w:tc>
          <w:tcPr>
            <w:tcW w:w="3204" w:type="dxa"/>
          </w:tcPr>
          <w:p w14:paraId="1F68604B" w14:textId="77777777" w:rsidR="003E7F79" w:rsidRPr="008B35A5" w:rsidRDefault="003E7F79" w:rsidP="003E7F79">
            <w:pPr>
              <w:pStyle w:val="TAL"/>
              <w:rPr>
                <w:lang w:eastAsia="zh-CN"/>
              </w:rPr>
            </w:pPr>
            <w:r w:rsidRPr="008B35A5">
              <w:rPr>
                <w:rFonts w:hint="eastAsia"/>
                <w:lang w:eastAsia="zh-CN"/>
              </w:rPr>
              <w:t>4≥ΔRSRPP</w:t>
            </w:r>
            <w:r w:rsidRPr="008B35A5">
              <w:rPr>
                <w:lang w:eastAsia="zh-CN"/>
              </w:rPr>
              <w:t>&gt;</w:t>
            </w:r>
            <w:r w:rsidRPr="008B35A5">
              <w:rPr>
                <w:rFonts w:hint="eastAsia"/>
                <w:lang w:eastAsia="zh-CN"/>
              </w:rPr>
              <w:t>3</w:t>
            </w:r>
          </w:p>
        </w:tc>
        <w:tc>
          <w:tcPr>
            <w:tcW w:w="713" w:type="dxa"/>
            <w:noWrap/>
          </w:tcPr>
          <w:p w14:paraId="0242D96B" w14:textId="77777777" w:rsidR="003E7F79" w:rsidRPr="008B35A5" w:rsidRDefault="003E7F79" w:rsidP="003E7F79">
            <w:pPr>
              <w:pStyle w:val="TAL"/>
              <w:rPr>
                <w:lang w:eastAsia="zh-CN"/>
              </w:rPr>
            </w:pPr>
            <w:r w:rsidRPr="008B35A5">
              <w:rPr>
                <w:lang w:eastAsia="zh-CN"/>
              </w:rPr>
              <w:t>dB</w:t>
            </w:r>
          </w:p>
        </w:tc>
      </w:tr>
      <w:tr w:rsidR="003E7F79" w:rsidRPr="008B35A5" w14:paraId="6A0459DA" w14:textId="77777777" w:rsidTr="00AE4DC0">
        <w:trPr>
          <w:trHeight w:val="187"/>
          <w:jc w:val="center"/>
        </w:trPr>
        <w:tc>
          <w:tcPr>
            <w:tcW w:w="1817" w:type="dxa"/>
            <w:noWrap/>
          </w:tcPr>
          <w:p w14:paraId="3F51FE7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35</w:t>
            </w:r>
          </w:p>
        </w:tc>
        <w:tc>
          <w:tcPr>
            <w:tcW w:w="3204" w:type="dxa"/>
          </w:tcPr>
          <w:p w14:paraId="479B45BD"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w:t>
            </w:r>
            <w:r w:rsidRPr="008B35A5">
              <w:rPr>
                <w:rFonts w:hint="eastAsia"/>
                <w:lang w:eastAsia="zh-CN"/>
              </w:rPr>
              <w:t>4</w:t>
            </w:r>
          </w:p>
        </w:tc>
        <w:tc>
          <w:tcPr>
            <w:tcW w:w="713" w:type="dxa"/>
            <w:noWrap/>
          </w:tcPr>
          <w:p w14:paraId="2ACF33D6" w14:textId="77777777" w:rsidR="003E7F79" w:rsidRPr="008B35A5" w:rsidRDefault="003E7F79" w:rsidP="003E7F79">
            <w:pPr>
              <w:pStyle w:val="TAL"/>
              <w:rPr>
                <w:lang w:eastAsia="zh-CN"/>
              </w:rPr>
            </w:pPr>
            <w:r w:rsidRPr="008B35A5">
              <w:rPr>
                <w:lang w:eastAsia="zh-CN"/>
              </w:rPr>
              <w:t>dB</w:t>
            </w:r>
          </w:p>
        </w:tc>
      </w:tr>
      <w:tr w:rsidR="003E7F79" w:rsidRPr="008B35A5" w14:paraId="01DA2D94" w14:textId="77777777" w:rsidTr="00AE4DC0">
        <w:trPr>
          <w:trHeight w:val="187"/>
          <w:jc w:val="center"/>
        </w:trPr>
        <w:tc>
          <w:tcPr>
            <w:tcW w:w="1817" w:type="dxa"/>
            <w:noWrap/>
          </w:tcPr>
          <w:p w14:paraId="43F7FA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w:t>
            </w:r>
            <w:r w:rsidRPr="008B35A5">
              <w:rPr>
                <w:lang w:eastAsia="zh-CN"/>
              </w:rPr>
              <w:t>6</w:t>
            </w:r>
          </w:p>
        </w:tc>
        <w:tc>
          <w:tcPr>
            <w:tcW w:w="3204" w:type="dxa"/>
          </w:tcPr>
          <w:p w14:paraId="1B5104F2" w14:textId="77777777" w:rsidR="003E7F79" w:rsidRPr="008B35A5" w:rsidRDefault="003E7F79" w:rsidP="003E7F79">
            <w:pPr>
              <w:pStyle w:val="TAL"/>
              <w:rPr>
                <w:lang w:eastAsia="zh-CN"/>
              </w:rPr>
            </w:pPr>
            <w:r w:rsidRPr="008B35A5">
              <w:rPr>
                <w:rFonts w:hint="eastAsia"/>
                <w:lang w:eastAsia="zh-CN"/>
              </w:rPr>
              <w:t>6≥ΔRSRPP</w:t>
            </w:r>
            <w:r w:rsidRPr="008B35A5">
              <w:rPr>
                <w:lang w:eastAsia="zh-CN"/>
              </w:rPr>
              <w:t>&gt;5</w:t>
            </w:r>
          </w:p>
        </w:tc>
        <w:tc>
          <w:tcPr>
            <w:tcW w:w="713" w:type="dxa"/>
            <w:noWrap/>
          </w:tcPr>
          <w:p w14:paraId="0E377D9A" w14:textId="77777777" w:rsidR="003E7F79" w:rsidRPr="008B35A5" w:rsidRDefault="003E7F79" w:rsidP="003E7F79">
            <w:pPr>
              <w:pStyle w:val="TAL"/>
              <w:rPr>
                <w:lang w:eastAsia="zh-CN"/>
              </w:rPr>
            </w:pPr>
            <w:r w:rsidRPr="008B35A5">
              <w:rPr>
                <w:lang w:eastAsia="zh-CN"/>
              </w:rPr>
              <w:t>dB</w:t>
            </w:r>
          </w:p>
        </w:tc>
      </w:tr>
      <w:tr w:rsidR="003E7F79" w:rsidRPr="008B35A5" w14:paraId="5803CB25" w14:textId="77777777" w:rsidTr="00AE4DC0">
        <w:trPr>
          <w:trHeight w:val="187"/>
          <w:jc w:val="center"/>
        </w:trPr>
        <w:tc>
          <w:tcPr>
            <w:tcW w:w="1817" w:type="dxa"/>
            <w:noWrap/>
          </w:tcPr>
          <w:p w14:paraId="2A1335D2" w14:textId="77777777" w:rsidR="003E7F79" w:rsidRPr="008B35A5" w:rsidRDefault="003E7F79" w:rsidP="003E7F79">
            <w:pPr>
              <w:pStyle w:val="TAL"/>
              <w:rPr>
                <w:lang w:eastAsia="zh-CN"/>
              </w:rPr>
            </w:pPr>
            <w:r w:rsidRPr="008B35A5">
              <w:rPr>
                <w:lang w:eastAsia="zh-CN"/>
              </w:rPr>
              <w:t>…</w:t>
            </w:r>
          </w:p>
        </w:tc>
        <w:tc>
          <w:tcPr>
            <w:tcW w:w="3204" w:type="dxa"/>
          </w:tcPr>
          <w:p w14:paraId="3E0495D4" w14:textId="77777777" w:rsidR="003E7F79" w:rsidRPr="008B35A5" w:rsidRDefault="003E7F79" w:rsidP="003E7F79">
            <w:pPr>
              <w:pStyle w:val="TAL"/>
              <w:rPr>
                <w:lang w:eastAsia="zh-CN"/>
              </w:rPr>
            </w:pPr>
            <w:r w:rsidRPr="008B35A5">
              <w:rPr>
                <w:lang w:eastAsia="zh-CN"/>
              </w:rPr>
              <w:t>…</w:t>
            </w:r>
          </w:p>
        </w:tc>
        <w:tc>
          <w:tcPr>
            <w:tcW w:w="713" w:type="dxa"/>
            <w:noWrap/>
          </w:tcPr>
          <w:p w14:paraId="50F4BD02" w14:textId="77777777" w:rsidR="003E7F79" w:rsidRPr="008B35A5" w:rsidRDefault="003E7F79" w:rsidP="003E7F79">
            <w:pPr>
              <w:pStyle w:val="TAL"/>
              <w:rPr>
                <w:lang w:eastAsia="zh-CN"/>
              </w:rPr>
            </w:pPr>
            <w:r w:rsidRPr="008B35A5">
              <w:rPr>
                <w:lang w:eastAsia="zh-CN"/>
              </w:rPr>
              <w:t>…</w:t>
            </w:r>
          </w:p>
        </w:tc>
      </w:tr>
      <w:tr w:rsidR="003E7F79" w:rsidRPr="008B35A5" w14:paraId="4F82784E" w14:textId="77777777" w:rsidTr="00AE4DC0">
        <w:trPr>
          <w:trHeight w:val="187"/>
          <w:jc w:val="center"/>
        </w:trPr>
        <w:tc>
          <w:tcPr>
            <w:tcW w:w="1817" w:type="dxa"/>
            <w:noWrap/>
          </w:tcPr>
          <w:p w14:paraId="249526F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47</w:t>
            </w:r>
          </w:p>
        </w:tc>
        <w:tc>
          <w:tcPr>
            <w:tcW w:w="3204" w:type="dxa"/>
          </w:tcPr>
          <w:p w14:paraId="09052B2D" w14:textId="77777777" w:rsidR="003E7F79" w:rsidRPr="008B35A5" w:rsidRDefault="003E7F79" w:rsidP="003E7F79">
            <w:pPr>
              <w:pStyle w:val="TAL"/>
              <w:rPr>
                <w:lang w:eastAsia="zh-CN"/>
              </w:rPr>
            </w:pPr>
            <w:r w:rsidRPr="008B35A5">
              <w:rPr>
                <w:rFonts w:hint="eastAsia"/>
                <w:lang w:eastAsia="zh-CN"/>
              </w:rPr>
              <w:t>17≥ΔRSRPP</w:t>
            </w:r>
            <w:r w:rsidRPr="008B35A5">
              <w:rPr>
                <w:lang w:eastAsia="zh-CN"/>
              </w:rPr>
              <w:t>&gt;</w:t>
            </w:r>
            <w:r w:rsidRPr="008B35A5">
              <w:rPr>
                <w:rFonts w:hint="eastAsia"/>
                <w:lang w:eastAsia="zh-CN"/>
              </w:rPr>
              <w:t>16</w:t>
            </w:r>
          </w:p>
        </w:tc>
        <w:tc>
          <w:tcPr>
            <w:tcW w:w="713" w:type="dxa"/>
            <w:noWrap/>
          </w:tcPr>
          <w:p w14:paraId="26561579" w14:textId="77777777" w:rsidR="003E7F79" w:rsidRPr="008B35A5" w:rsidRDefault="003E7F79" w:rsidP="003E7F79">
            <w:pPr>
              <w:pStyle w:val="TAL"/>
              <w:rPr>
                <w:lang w:eastAsia="zh-CN"/>
              </w:rPr>
            </w:pPr>
            <w:r w:rsidRPr="008B35A5">
              <w:rPr>
                <w:lang w:eastAsia="zh-CN"/>
              </w:rPr>
              <w:t>dB</w:t>
            </w:r>
          </w:p>
        </w:tc>
      </w:tr>
      <w:tr w:rsidR="003E7F79" w:rsidRPr="008B35A5" w14:paraId="1A92B08C" w14:textId="77777777" w:rsidTr="00AE4DC0">
        <w:trPr>
          <w:trHeight w:val="187"/>
          <w:jc w:val="center"/>
        </w:trPr>
        <w:tc>
          <w:tcPr>
            <w:tcW w:w="1817" w:type="dxa"/>
            <w:noWrap/>
          </w:tcPr>
          <w:p w14:paraId="5B4E2EC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48</w:t>
            </w:r>
          </w:p>
        </w:tc>
        <w:tc>
          <w:tcPr>
            <w:tcW w:w="3204" w:type="dxa"/>
          </w:tcPr>
          <w:p w14:paraId="6164D44B" w14:textId="77777777" w:rsidR="003E7F79" w:rsidRPr="008B35A5" w:rsidRDefault="003E7F79" w:rsidP="003E7F79">
            <w:pPr>
              <w:pStyle w:val="TAL"/>
              <w:rPr>
                <w:lang w:eastAsia="zh-CN"/>
              </w:rPr>
            </w:pPr>
            <w:r w:rsidRPr="008B35A5">
              <w:rPr>
                <w:rFonts w:hint="eastAsia"/>
                <w:lang w:eastAsia="zh-CN"/>
              </w:rPr>
              <w:t>18≥ΔRSRPP</w:t>
            </w:r>
            <w:r w:rsidRPr="008B35A5">
              <w:rPr>
                <w:lang w:eastAsia="zh-CN"/>
              </w:rPr>
              <w:t>&gt;</w:t>
            </w:r>
            <w:r w:rsidRPr="008B35A5">
              <w:rPr>
                <w:rFonts w:hint="eastAsia"/>
                <w:lang w:eastAsia="zh-CN"/>
              </w:rPr>
              <w:t>17</w:t>
            </w:r>
          </w:p>
        </w:tc>
        <w:tc>
          <w:tcPr>
            <w:tcW w:w="713" w:type="dxa"/>
            <w:noWrap/>
          </w:tcPr>
          <w:p w14:paraId="743118D6" w14:textId="77777777" w:rsidR="003E7F79" w:rsidRPr="008B35A5" w:rsidRDefault="003E7F79" w:rsidP="003E7F79">
            <w:pPr>
              <w:pStyle w:val="TAL"/>
              <w:rPr>
                <w:lang w:eastAsia="zh-CN"/>
              </w:rPr>
            </w:pPr>
            <w:r w:rsidRPr="008B35A5">
              <w:rPr>
                <w:lang w:eastAsia="zh-CN"/>
              </w:rPr>
              <w:t>dB</w:t>
            </w:r>
          </w:p>
        </w:tc>
      </w:tr>
      <w:tr w:rsidR="003E7F79" w:rsidRPr="008B35A5" w14:paraId="01AE5942" w14:textId="77777777" w:rsidTr="00AE4DC0">
        <w:trPr>
          <w:trHeight w:val="187"/>
          <w:jc w:val="center"/>
        </w:trPr>
        <w:tc>
          <w:tcPr>
            <w:tcW w:w="1817" w:type="dxa"/>
            <w:noWrap/>
          </w:tcPr>
          <w:p w14:paraId="088BA66E"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49</w:t>
            </w:r>
          </w:p>
        </w:tc>
        <w:tc>
          <w:tcPr>
            <w:tcW w:w="3204" w:type="dxa"/>
          </w:tcPr>
          <w:p w14:paraId="707C8CF2" w14:textId="77777777" w:rsidR="003E7F79" w:rsidRPr="008B35A5" w:rsidRDefault="003E7F79" w:rsidP="003E7F79">
            <w:pPr>
              <w:pStyle w:val="TAL"/>
              <w:rPr>
                <w:lang w:eastAsia="zh-CN"/>
              </w:rPr>
            </w:pPr>
            <w:r w:rsidRPr="008B35A5">
              <w:rPr>
                <w:rFonts w:hint="eastAsia"/>
                <w:lang w:eastAsia="zh-CN"/>
              </w:rPr>
              <w:t>19≥ΔRSRPP</w:t>
            </w:r>
            <w:r w:rsidRPr="008B35A5">
              <w:rPr>
                <w:lang w:eastAsia="zh-CN"/>
              </w:rPr>
              <w:t>&gt;</w:t>
            </w:r>
            <w:r w:rsidRPr="008B35A5">
              <w:rPr>
                <w:rFonts w:hint="eastAsia"/>
                <w:lang w:eastAsia="zh-CN"/>
              </w:rPr>
              <w:t>18</w:t>
            </w:r>
          </w:p>
        </w:tc>
        <w:tc>
          <w:tcPr>
            <w:tcW w:w="713" w:type="dxa"/>
            <w:noWrap/>
          </w:tcPr>
          <w:p w14:paraId="75380896" w14:textId="77777777" w:rsidR="003E7F79" w:rsidRPr="008B35A5" w:rsidRDefault="003E7F79" w:rsidP="003E7F79">
            <w:pPr>
              <w:pStyle w:val="TAL"/>
              <w:rPr>
                <w:lang w:eastAsia="zh-CN"/>
              </w:rPr>
            </w:pPr>
            <w:r w:rsidRPr="008B35A5">
              <w:rPr>
                <w:lang w:eastAsia="zh-CN"/>
              </w:rPr>
              <w:t>dB</w:t>
            </w:r>
          </w:p>
        </w:tc>
      </w:tr>
      <w:tr w:rsidR="003E7F79" w:rsidRPr="008B35A5" w14:paraId="4C3D4806" w14:textId="77777777" w:rsidTr="00AE4DC0">
        <w:trPr>
          <w:trHeight w:val="187"/>
          <w:jc w:val="center"/>
        </w:trPr>
        <w:tc>
          <w:tcPr>
            <w:tcW w:w="1817" w:type="dxa"/>
            <w:noWrap/>
          </w:tcPr>
          <w:p w14:paraId="18A2E8B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50</w:t>
            </w:r>
          </w:p>
        </w:tc>
        <w:tc>
          <w:tcPr>
            <w:tcW w:w="3204" w:type="dxa"/>
          </w:tcPr>
          <w:p w14:paraId="3CC63648" w14:textId="77777777" w:rsidR="003E7F79" w:rsidRPr="008B35A5" w:rsidRDefault="003E7F79" w:rsidP="003E7F79">
            <w:pPr>
              <w:pStyle w:val="TAL"/>
              <w:rPr>
                <w:lang w:eastAsia="zh-CN"/>
              </w:rPr>
            </w:pPr>
            <w:r w:rsidRPr="008B35A5">
              <w:rPr>
                <w:rFonts w:hint="eastAsia"/>
                <w:lang w:eastAsia="zh-CN"/>
              </w:rPr>
              <w:t>20≥ΔRSRPP</w:t>
            </w:r>
            <w:r w:rsidRPr="008B35A5">
              <w:rPr>
                <w:lang w:eastAsia="zh-CN"/>
              </w:rPr>
              <w:t>&gt;</w:t>
            </w:r>
            <w:r w:rsidRPr="008B35A5">
              <w:rPr>
                <w:rFonts w:hint="eastAsia"/>
                <w:lang w:eastAsia="zh-CN"/>
              </w:rPr>
              <w:t>19</w:t>
            </w:r>
          </w:p>
        </w:tc>
        <w:tc>
          <w:tcPr>
            <w:tcW w:w="713" w:type="dxa"/>
            <w:noWrap/>
          </w:tcPr>
          <w:p w14:paraId="1B1D406D" w14:textId="77777777" w:rsidR="003E7F79" w:rsidRPr="008B35A5" w:rsidRDefault="003E7F79" w:rsidP="003E7F79">
            <w:pPr>
              <w:pStyle w:val="TAL"/>
              <w:rPr>
                <w:lang w:eastAsia="zh-CN"/>
              </w:rPr>
            </w:pPr>
            <w:r w:rsidRPr="008B35A5">
              <w:rPr>
                <w:lang w:eastAsia="zh-CN"/>
              </w:rPr>
              <w:t>dB</w:t>
            </w:r>
          </w:p>
        </w:tc>
      </w:tr>
      <w:tr w:rsidR="003E7F79" w:rsidRPr="008B35A5" w14:paraId="1DD7D50C" w14:textId="77777777" w:rsidTr="00AE4DC0">
        <w:trPr>
          <w:trHeight w:val="187"/>
          <w:jc w:val="center"/>
        </w:trPr>
        <w:tc>
          <w:tcPr>
            <w:tcW w:w="1817" w:type="dxa"/>
            <w:noWrap/>
          </w:tcPr>
          <w:p w14:paraId="6600F162" w14:textId="77777777" w:rsidR="003E7F79" w:rsidRPr="008B35A5" w:rsidRDefault="003E7F79" w:rsidP="003E7F79">
            <w:pPr>
              <w:pStyle w:val="TAL"/>
              <w:rPr>
                <w:lang w:eastAsia="zh-CN"/>
              </w:rPr>
            </w:pPr>
            <w:r w:rsidRPr="008B35A5">
              <w:rPr>
                <w:lang w:eastAsia="zh-CN"/>
              </w:rPr>
              <w:t>DIFFRSRPP_5</w:t>
            </w:r>
            <w:r w:rsidRPr="008B35A5">
              <w:rPr>
                <w:rFonts w:hint="eastAsia"/>
                <w:lang w:eastAsia="zh-CN"/>
              </w:rPr>
              <w:t>1</w:t>
            </w:r>
          </w:p>
        </w:tc>
        <w:tc>
          <w:tcPr>
            <w:tcW w:w="3204" w:type="dxa"/>
          </w:tcPr>
          <w:p w14:paraId="4D392952" w14:textId="77777777" w:rsidR="003E7F79" w:rsidRPr="008B35A5" w:rsidRDefault="003E7F79" w:rsidP="003E7F79">
            <w:pPr>
              <w:pStyle w:val="TAL"/>
              <w:rPr>
                <w:lang w:eastAsia="zh-CN"/>
              </w:rPr>
            </w:pPr>
            <w:r w:rsidRPr="008B35A5">
              <w:rPr>
                <w:rFonts w:hint="eastAsia"/>
                <w:lang w:eastAsia="zh-CN"/>
              </w:rPr>
              <w:t>21≥ΔRSRPP</w:t>
            </w:r>
            <w:r w:rsidRPr="008B35A5">
              <w:rPr>
                <w:lang w:eastAsia="zh-CN"/>
              </w:rPr>
              <w:t>&gt;</w:t>
            </w:r>
            <w:r w:rsidRPr="008B35A5">
              <w:rPr>
                <w:rFonts w:hint="eastAsia"/>
                <w:lang w:eastAsia="zh-CN"/>
              </w:rPr>
              <w:t>20</w:t>
            </w:r>
          </w:p>
        </w:tc>
        <w:tc>
          <w:tcPr>
            <w:tcW w:w="713" w:type="dxa"/>
            <w:noWrap/>
          </w:tcPr>
          <w:p w14:paraId="24F31E22" w14:textId="77777777" w:rsidR="003E7F79" w:rsidRPr="008B35A5" w:rsidRDefault="003E7F79" w:rsidP="003E7F79">
            <w:pPr>
              <w:pStyle w:val="TAL"/>
              <w:rPr>
                <w:lang w:eastAsia="zh-CN"/>
              </w:rPr>
            </w:pPr>
            <w:r w:rsidRPr="008B35A5">
              <w:rPr>
                <w:lang w:eastAsia="zh-CN"/>
              </w:rPr>
              <w:t>dB</w:t>
            </w:r>
          </w:p>
        </w:tc>
      </w:tr>
      <w:tr w:rsidR="003E7F79" w:rsidRPr="008B35A5" w14:paraId="75C71012" w14:textId="77777777" w:rsidTr="00AE4DC0">
        <w:trPr>
          <w:trHeight w:val="187"/>
          <w:jc w:val="center"/>
        </w:trPr>
        <w:tc>
          <w:tcPr>
            <w:tcW w:w="1817" w:type="dxa"/>
            <w:noWrap/>
          </w:tcPr>
          <w:p w14:paraId="7C14E6E7"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52</w:t>
            </w:r>
          </w:p>
        </w:tc>
        <w:tc>
          <w:tcPr>
            <w:tcW w:w="3204" w:type="dxa"/>
          </w:tcPr>
          <w:p w14:paraId="48EB18F0" w14:textId="77777777" w:rsidR="003E7F79" w:rsidRPr="008B35A5" w:rsidRDefault="003E7F79" w:rsidP="003E7F79">
            <w:pPr>
              <w:pStyle w:val="TAL"/>
              <w:rPr>
                <w:lang w:eastAsia="zh-CN"/>
              </w:rPr>
            </w:pPr>
            <w:r w:rsidRPr="008B35A5">
              <w:rPr>
                <w:rFonts w:hint="eastAsia"/>
                <w:lang w:eastAsia="zh-CN"/>
              </w:rPr>
              <w:t>22≥ΔRSRPP</w:t>
            </w:r>
            <w:r w:rsidRPr="008B35A5">
              <w:rPr>
                <w:lang w:eastAsia="zh-CN"/>
              </w:rPr>
              <w:t>&gt;</w:t>
            </w:r>
            <w:r w:rsidRPr="008B35A5">
              <w:rPr>
                <w:rFonts w:hint="eastAsia"/>
                <w:lang w:eastAsia="zh-CN"/>
              </w:rPr>
              <w:t>21</w:t>
            </w:r>
          </w:p>
        </w:tc>
        <w:tc>
          <w:tcPr>
            <w:tcW w:w="713" w:type="dxa"/>
            <w:noWrap/>
          </w:tcPr>
          <w:p w14:paraId="7E28941D" w14:textId="77777777" w:rsidR="003E7F79" w:rsidRPr="008B35A5" w:rsidRDefault="003E7F79" w:rsidP="003E7F79">
            <w:pPr>
              <w:pStyle w:val="TAL"/>
              <w:rPr>
                <w:lang w:eastAsia="zh-CN"/>
              </w:rPr>
            </w:pPr>
            <w:r w:rsidRPr="008B35A5">
              <w:rPr>
                <w:lang w:eastAsia="zh-CN"/>
              </w:rPr>
              <w:t>dB</w:t>
            </w:r>
          </w:p>
        </w:tc>
      </w:tr>
      <w:tr w:rsidR="003E7F79" w:rsidRPr="008B35A5" w14:paraId="27468CCF" w14:textId="77777777" w:rsidTr="00AE4DC0">
        <w:trPr>
          <w:trHeight w:val="187"/>
          <w:jc w:val="center"/>
        </w:trPr>
        <w:tc>
          <w:tcPr>
            <w:tcW w:w="1817" w:type="dxa"/>
            <w:noWrap/>
          </w:tcPr>
          <w:p w14:paraId="70C08656"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53</w:t>
            </w:r>
          </w:p>
        </w:tc>
        <w:tc>
          <w:tcPr>
            <w:tcW w:w="3204" w:type="dxa"/>
          </w:tcPr>
          <w:p w14:paraId="24EE7E91" w14:textId="77777777" w:rsidR="003E7F79" w:rsidRPr="008B35A5" w:rsidRDefault="003E7F79" w:rsidP="003E7F79">
            <w:pPr>
              <w:pStyle w:val="TAL"/>
              <w:rPr>
                <w:lang w:eastAsia="zh-CN"/>
              </w:rPr>
            </w:pPr>
            <w:r w:rsidRPr="008B35A5">
              <w:rPr>
                <w:rFonts w:hint="eastAsia"/>
                <w:lang w:eastAsia="zh-CN"/>
              </w:rPr>
              <w:t>23≥ΔRSRPP</w:t>
            </w:r>
            <w:r w:rsidRPr="008B35A5">
              <w:rPr>
                <w:lang w:eastAsia="zh-CN"/>
              </w:rPr>
              <w:t>&gt;-</w:t>
            </w:r>
            <w:r w:rsidRPr="008B35A5">
              <w:rPr>
                <w:rFonts w:hint="eastAsia"/>
                <w:lang w:eastAsia="zh-CN"/>
              </w:rPr>
              <w:t>22</w:t>
            </w:r>
          </w:p>
        </w:tc>
        <w:tc>
          <w:tcPr>
            <w:tcW w:w="713" w:type="dxa"/>
            <w:noWrap/>
          </w:tcPr>
          <w:p w14:paraId="6C7A34C0" w14:textId="77777777" w:rsidR="003E7F79" w:rsidRPr="008B35A5" w:rsidRDefault="003E7F79" w:rsidP="003E7F79">
            <w:pPr>
              <w:pStyle w:val="TAL"/>
              <w:rPr>
                <w:lang w:eastAsia="zh-CN"/>
              </w:rPr>
            </w:pPr>
            <w:r w:rsidRPr="008B35A5">
              <w:rPr>
                <w:lang w:eastAsia="zh-CN"/>
              </w:rPr>
              <w:t>dB</w:t>
            </w:r>
          </w:p>
        </w:tc>
      </w:tr>
      <w:tr w:rsidR="003E7F79" w:rsidRPr="008B35A5" w14:paraId="2C1798C5" w14:textId="77777777" w:rsidTr="00AE4DC0">
        <w:trPr>
          <w:trHeight w:val="187"/>
          <w:jc w:val="center"/>
        </w:trPr>
        <w:tc>
          <w:tcPr>
            <w:tcW w:w="1817" w:type="dxa"/>
            <w:noWrap/>
          </w:tcPr>
          <w:p w14:paraId="589499C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54</w:t>
            </w:r>
          </w:p>
        </w:tc>
        <w:tc>
          <w:tcPr>
            <w:tcW w:w="3204" w:type="dxa"/>
          </w:tcPr>
          <w:p w14:paraId="57DBF9B9" w14:textId="77777777" w:rsidR="003E7F79" w:rsidRPr="008B35A5" w:rsidRDefault="003E7F79" w:rsidP="003E7F79">
            <w:pPr>
              <w:pStyle w:val="TAL"/>
              <w:rPr>
                <w:lang w:eastAsia="zh-CN"/>
              </w:rPr>
            </w:pPr>
            <w:r w:rsidRPr="008B35A5">
              <w:rPr>
                <w:rFonts w:hint="eastAsia"/>
                <w:lang w:eastAsia="zh-CN"/>
              </w:rPr>
              <w:t>24≥ΔRSRPP</w:t>
            </w:r>
            <w:r w:rsidRPr="008B35A5">
              <w:rPr>
                <w:lang w:eastAsia="zh-CN"/>
              </w:rPr>
              <w:t>&gt;</w:t>
            </w:r>
            <w:r w:rsidRPr="008B35A5">
              <w:rPr>
                <w:rFonts w:hint="eastAsia"/>
                <w:lang w:eastAsia="zh-CN"/>
              </w:rPr>
              <w:t>23</w:t>
            </w:r>
          </w:p>
        </w:tc>
        <w:tc>
          <w:tcPr>
            <w:tcW w:w="713" w:type="dxa"/>
            <w:noWrap/>
          </w:tcPr>
          <w:p w14:paraId="2D082246" w14:textId="77777777" w:rsidR="003E7F79" w:rsidRPr="008B35A5" w:rsidRDefault="003E7F79" w:rsidP="003E7F79">
            <w:pPr>
              <w:pStyle w:val="TAL"/>
              <w:rPr>
                <w:lang w:eastAsia="zh-CN"/>
              </w:rPr>
            </w:pPr>
            <w:r w:rsidRPr="008B35A5">
              <w:rPr>
                <w:lang w:eastAsia="zh-CN"/>
              </w:rPr>
              <w:t>dB</w:t>
            </w:r>
          </w:p>
        </w:tc>
      </w:tr>
      <w:tr w:rsidR="003E7F79" w:rsidRPr="008B35A5" w14:paraId="73ABB15E" w14:textId="77777777" w:rsidTr="00AE4DC0">
        <w:trPr>
          <w:trHeight w:val="187"/>
          <w:jc w:val="center"/>
        </w:trPr>
        <w:tc>
          <w:tcPr>
            <w:tcW w:w="1817" w:type="dxa"/>
            <w:noWrap/>
          </w:tcPr>
          <w:p w14:paraId="204C8008"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55</w:t>
            </w:r>
          </w:p>
        </w:tc>
        <w:tc>
          <w:tcPr>
            <w:tcW w:w="3204" w:type="dxa"/>
          </w:tcPr>
          <w:p w14:paraId="31D86ACE" w14:textId="77777777" w:rsidR="003E7F79" w:rsidRPr="008B35A5" w:rsidRDefault="003E7F79" w:rsidP="003E7F79">
            <w:pPr>
              <w:pStyle w:val="TAL"/>
              <w:rPr>
                <w:lang w:eastAsia="zh-CN"/>
              </w:rPr>
            </w:pPr>
            <w:r w:rsidRPr="008B35A5">
              <w:rPr>
                <w:rFonts w:hint="eastAsia"/>
                <w:lang w:eastAsia="zh-CN"/>
              </w:rPr>
              <w:t>25≥ΔRSRPP</w:t>
            </w:r>
            <w:r w:rsidRPr="008B35A5">
              <w:rPr>
                <w:lang w:eastAsia="zh-CN"/>
              </w:rPr>
              <w:t>&gt;</w:t>
            </w:r>
            <w:r w:rsidRPr="008B35A5">
              <w:rPr>
                <w:rFonts w:hint="eastAsia"/>
                <w:lang w:eastAsia="zh-CN"/>
              </w:rPr>
              <w:t>24</w:t>
            </w:r>
          </w:p>
        </w:tc>
        <w:tc>
          <w:tcPr>
            <w:tcW w:w="713" w:type="dxa"/>
            <w:noWrap/>
          </w:tcPr>
          <w:p w14:paraId="568627A4" w14:textId="77777777" w:rsidR="003E7F79" w:rsidRPr="008B35A5" w:rsidRDefault="003E7F79" w:rsidP="003E7F79">
            <w:pPr>
              <w:pStyle w:val="TAL"/>
              <w:rPr>
                <w:lang w:eastAsia="zh-CN"/>
              </w:rPr>
            </w:pPr>
            <w:r w:rsidRPr="008B35A5">
              <w:rPr>
                <w:lang w:eastAsia="zh-CN"/>
              </w:rPr>
              <w:t>dB</w:t>
            </w:r>
          </w:p>
        </w:tc>
      </w:tr>
      <w:tr w:rsidR="003E7F79" w:rsidRPr="008B35A5" w14:paraId="721D5AD1" w14:textId="77777777" w:rsidTr="00AE4DC0">
        <w:trPr>
          <w:trHeight w:val="187"/>
          <w:jc w:val="center"/>
        </w:trPr>
        <w:tc>
          <w:tcPr>
            <w:tcW w:w="1817" w:type="dxa"/>
            <w:noWrap/>
          </w:tcPr>
          <w:p w14:paraId="1CC0477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56</w:t>
            </w:r>
          </w:p>
        </w:tc>
        <w:tc>
          <w:tcPr>
            <w:tcW w:w="3204" w:type="dxa"/>
          </w:tcPr>
          <w:p w14:paraId="1782F58E" w14:textId="77777777" w:rsidR="003E7F79" w:rsidRPr="008B35A5" w:rsidRDefault="003E7F79" w:rsidP="003E7F79">
            <w:pPr>
              <w:pStyle w:val="TAL"/>
              <w:rPr>
                <w:lang w:eastAsia="zh-CN"/>
              </w:rPr>
            </w:pPr>
            <w:r w:rsidRPr="008B35A5">
              <w:rPr>
                <w:rFonts w:hint="eastAsia"/>
                <w:lang w:eastAsia="zh-CN"/>
              </w:rPr>
              <w:t>26≥ΔRSRPP</w:t>
            </w:r>
            <w:r w:rsidRPr="008B35A5">
              <w:rPr>
                <w:lang w:eastAsia="zh-CN"/>
              </w:rPr>
              <w:t>&gt;</w:t>
            </w:r>
            <w:r w:rsidRPr="008B35A5">
              <w:rPr>
                <w:rFonts w:hint="eastAsia"/>
                <w:lang w:eastAsia="zh-CN"/>
              </w:rPr>
              <w:t>25</w:t>
            </w:r>
          </w:p>
        </w:tc>
        <w:tc>
          <w:tcPr>
            <w:tcW w:w="713" w:type="dxa"/>
            <w:noWrap/>
          </w:tcPr>
          <w:p w14:paraId="16130116" w14:textId="77777777" w:rsidR="003E7F79" w:rsidRPr="008B35A5" w:rsidRDefault="003E7F79" w:rsidP="003E7F79">
            <w:pPr>
              <w:pStyle w:val="TAL"/>
              <w:rPr>
                <w:lang w:eastAsia="zh-CN"/>
              </w:rPr>
            </w:pPr>
            <w:r w:rsidRPr="008B35A5">
              <w:rPr>
                <w:lang w:eastAsia="zh-CN"/>
              </w:rPr>
              <w:t>dB</w:t>
            </w:r>
          </w:p>
        </w:tc>
      </w:tr>
      <w:tr w:rsidR="003E7F79" w:rsidRPr="008B35A5" w14:paraId="13B1727F" w14:textId="77777777" w:rsidTr="00AE4DC0">
        <w:trPr>
          <w:trHeight w:val="187"/>
          <w:jc w:val="center"/>
        </w:trPr>
        <w:tc>
          <w:tcPr>
            <w:tcW w:w="1817" w:type="dxa"/>
            <w:noWrap/>
          </w:tcPr>
          <w:p w14:paraId="6B31FC1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57</w:t>
            </w:r>
          </w:p>
        </w:tc>
        <w:tc>
          <w:tcPr>
            <w:tcW w:w="3204" w:type="dxa"/>
          </w:tcPr>
          <w:p w14:paraId="77A1A57F" w14:textId="77777777" w:rsidR="003E7F79" w:rsidRPr="008B35A5" w:rsidRDefault="003E7F79" w:rsidP="003E7F79">
            <w:pPr>
              <w:pStyle w:val="TAL"/>
              <w:rPr>
                <w:lang w:eastAsia="zh-CN"/>
              </w:rPr>
            </w:pPr>
            <w:r w:rsidRPr="008B35A5">
              <w:rPr>
                <w:rFonts w:hint="eastAsia"/>
                <w:lang w:eastAsia="zh-CN"/>
              </w:rPr>
              <w:t>27≥ΔRSRPP</w:t>
            </w:r>
            <w:r w:rsidRPr="008B35A5">
              <w:rPr>
                <w:lang w:eastAsia="zh-CN"/>
              </w:rPr>
              <w:t>&gt;</w:t>
            </w:r>
            <w:r w:rsidRPr="008B35A5">
              <w:rPr>
                <w:rFonts w:hint="eastAsia"/>
                <w:lang w:eastAsia="zh-CN"/>
              </w:rPr>
              <w:t>26</w:t>
            </w:r>
          </w:p>
        </w:tc>
        <w:tc>
          <w:tcPr>
            <w:tcW w:w="713" w:type="dxa"/>
            <w:noWrap/>
          </w:tcPr>
          <w:p w14:paraId="0F56E590" w14:textId="77777777" w:rsidR="003E7F79" w:rsidRPr="008B35A5" w:rsidRDefault="003E7F79" w:rsidP="003E7F79">
            <w:pPr>
              <w:pStyle w:val="TAL"/>
              <w:rPr>
                <w:lang w:eastAsia="zh-CN"/>
              </w:rPr>
            </w:pPr>
            <w:r w:rsidRPr="008B35A5">
              <w:rPr>
                <w:lang w:eastAsia="zh-CN"/>
              </w:rPr>
              <w:t>dB</w:t>
            </w:r>
          </w:p>
        </w:tc>
      </w:tr>
      <w:tr w:rsidR="003E7F79" w:rsidRPr="008B35A5" w14:paraId="5D4A869D" w14:textId="77777777" w:rsidTr="00AE4DC0">
        <w:trPr>
          <w:trHeight w:val="187"/>
          <w:jc w:val="center"/>
        </w:trPr>
        <w:tc>
          <w:tcPr>
            <w:tcW w:w="1817" w:type="dxa"/>
            <w:noWrap/>
          </w:tcPr>
          <w:p w14:paraId="198239E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58</w:t>
            </w:r>
          </w:p>
        </w:tc>
        <w:tc>
          <w:tcPr>
            <w:tcW w:w="3204" w:type="dxa"/>
          </w:tcPr>
          <w:p w14:paraId="33F4C6A9" w14:textId="77777777" w:rsidR="003E7F79" w:rsidRPr="008B35A5" w:rsidRDefault="003E7F79" w:rsidP="003E7F79">
            <w:pPr>
              <w:pStyle w:val="TAL"/>
              <w:rPr>
                <w:lang w:eastAsia="zh-CN"/>
              </w:rPr>
            </w:pPr>
            <w:r w:rsidRPr="008B35A5">
              <w:rPr>
                <w:rFonts w:hint="eastAsia"/>
                <w:lang w:eastAsia="zh-CN"/>
              </w:rPr>
              <w:t>28≥ΔRSRPP</w:t>
            </w:r>
            <w:r w:rsidRPr="008B35A5">
              <w:rPr>
                <w:lang w:eastAsia="zh-CN"/>
              </w:rPr>
              <w:t>&gt;</w:t>
            </w:r>
            <w:r w:rsidRPr="008B35A5">
              <w:rPr>
                <w:rFonts w:hint="eastAsia"/>
                <w:lang w:eastAsia="zh-CN"/>
              </w:rPr>
              <w:t>27</w:t>
            </w:r>
          </w:p>
        </w:tc>
        <w:tc>
          <w:tcPr>
            <w:tcW w:w="713" w:type="dxa"/>
            <w:noWrap/>
          </w:tcPr>
          <w:p w14:paraId="50761683" w14:textId="77777777" w:rsidR="003E7F79" w:rsidRPr="008B35A5" w:rsidRDefault="003E7F79" w:rsidP="003E7F79">
            <w:pPr>
              <w:pStyle w:val="TAL"/>
              <w:rPr>
                <w:lang w:eastAsia="zh-CN"/>
              </w:rPr>
            </w:pPr>
            <w:r w:rsidRPr="008B35A5">
              <w:rPr>
                <w:lang w:eastAsia="zh-CN"/>
              </w:rPr>
              <w:t>dB</w:t>
            </w:r>
          </w:p>
        </w:tc>
      </w:tr>
      <w:tr w:rsidR="003E7F79" w:rsidRPr="008B35A5" w14:paraId="0450C473" w14:textId="77777777" w:rsidTr="00AE4DC0">
        <w:trPr>
          <w:trHeight w:val="187"/>
          <w:jc w:val="center"/>
        </w:trPr>
        <w:tc>
          <w:tcPr>
            <w:tcW w:w="1817" w:type="dxa"/>
            <w:noWrap/>
          </w:tcPr>
          <w:p w14:paraId="0F1B2BE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59</w:t>
            </w:r>
          </w:p>
        </w:tc>
        <w:tc>
          <w:tcPr>
            <w:tcW w:w="3204" w:type="dxa"/>
          </w:tcPr>
          <w:p w14:paraId="206EE700" w14:textId="77777777" w:rsidR="003E7F79" w:rsidRPr="008B35A5" w:rsidRDefault="003E7F79" w:rsidP="003E7F79">
            <w:pPr>
              <w:pStyle w:val="TAL"/>
              <w:rPr>
                <w:lang w:eastAsia="zh-CN"/>
              </w:rPr>
            </w:pPr>
            <w:r w:rsidRPr="008B35A5">
              <w:rPr>
                <w:rFonts w:hint="eastAsia"/>
                <w:lang w:eastAsia="zh-CN"/>
              </w:rPr>
              <w:t>29≥ΔRSRPP</w:t>
            </w:r>
            <w:r w:rsidRPr="008B35A5">
              <w:rPr>
                <w:lang w:eastAsia="zh-CN"/>
              </w:rPr>
              <w:t>&gt;</w:t>
            </w:r>
            <w:r w:rsidRPr="008B35A5">
              <w:rPr>
                <w:rFonts w:hint="eastAsia"/>
                <w:lang w:eastAsia="zh-CN"/>
              </w:rPr>
              <w:t>28</w:t>
            </w:r>
          </w:p>
        </w:tc>
        <w:tc>
          <w:tcPr>
            <w:tcW w:w="713" w:type="dxa"/>
            <w:noWrap/>
          </w:tcPr>
          <w:p w14:paraId="59A0AE6F" w14:textId="77777777" w:rsidR="003E7F79" w:rsidRPr="008B35A5" w:rsidRDefault="003E7F79" w:rsidP="003E7F79">
            <w:pPr>
              <w:pStyle w:val="TAL"/>
              <w:rPr>
                <w:lang w:eastAsia="zh-CN"/>
              </w:rPr>
            </w:pPr>
            <w:r w:rsidRPr="008B35A5">
              <w:rPr>
                <w:lang w:eastAsia="zh-CN"/>
              </w:rPr>
              <w:t>dB</w:t>
            </w:r>
          </w:p>
        </w:tc>
      </w:tr>
      <w:tr w:rsidR="003E7F79" w:rsidRPr="008B35A5" w14:paraId="3971EF06" w14:textId="77777777" w:rsidTr="00AE4DC0">
        <w:trPr>
          <w:trHeight w:val="187"/>
          <w:jc w:val="center"/>
        </w:trPr>
        <w:tc>
          <w:tcPr>
            <w:tcW w:w="1817" w:type="dxa"/>
            <w:noWrap/>
          </w:tcPr>
          <w:p w14:paraId="298D276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60</w:t>
            </w:r>
          </w:p>
        </w:tc>
        <w:tc>
          <w:tcPr>
            <w:tcW w:w="3204" w:type="dxa"/>
          </w:tcPr>
          <w:p w14:paraId="272C5F2D" w14:textId="77777777" w:rsidR="003E7F79" w:rsidRPr="008B35A5" w:rsidRDefault="003E7F79" w:rsidP="003E7F79">
            <w:pPr>
              <w:pStyle w:val="TAL"/>
              <w:rPr>
                <w:lang w:eastAsia="zh-CN"/>
              </w:rPr>
            </w:pPr>
            <w:r w:rsidRPr="008B35A5">
              <w:rPr>
                <w:rFonts w:hint="eastAsia"/>
                <w:lang w:eastAsia="zh-CN"/>
              </w:rPr>
              <w:t>30≥ΔRSRPP</w:t>
            </w:r>
            <w:r w:rsidRPr="008B35A5">
              <w:rPr>
                <w:lang w:eastAsia="zh-CN"/>
              </w:rPr>
              <w:t>&gt;</w:t>
            </w:r>
            <w:r w:rsidRPr="008B35A5">
              <w:rPr>
                <w:rFonts w:hint="eastAsia"/>
                <w:lang w:eastAsia="zh-CN"/>
              </w:rPr>
              <w:t>29</w:t>
            </w:r>
          </w:p>
        </w:tc>
        <w:tc>
          <w:tcPr>
            <w:tcW w:w="713" w:type="dxa"/>
            <w:noWrap/>
          </w:tcPr>
          <w:p w14:paraId="6C4BF7E5" w14:textId="77777777" w:rsidR="003E7F79" w:rsidRPr="008B35A5" w:rsidRDefault="003E7F79" w:rsidP="003E7F79">
            <w:pPr>
              <w:pStyle w:val="TAL"/>
              <w:rPr>
                <w:lang w:eastAsia="zh-CN"/>
              </w:rPr>
            </w:pPr>
            <w:r w:rsidRPr="008B35A5">
              <w:rPr>
                <w:lang w:eastAsia="zh-CN"/>
              </w:rPr>
              <w:t>dB</w:t>
            </w:r>
          </w:p>
        </w:tc>
      </w:tr>
      <w:tr w:rsidR="003E7F79" w:rsidRPr="008B35A5" w14:paraId="7D8F97B6" w14:textId="77777777" w:rsidTr="00AE4DC0">
        <w:trPr>
          <w:trHeight w:val="187"/>
          <w:jc w:val="center"/>
        </w:trPr>
        <w:tc>
          <w:tcPr>
            <w:tcW w:w="1817" w:type="dxa"/>
            <w:noWrap/>
          </w:tcPr>
          <w:p w14:paraId="62EB832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61</w:t>
            </w:r>
          </w:p>
        </w:tc>
        <w:tc>
          <w:tcPr>
            <w:tcW w:w="3204" w:type="dxa"/>
          </w:tcPr>
          <w:p w14:paraId="001293E9" w14:textId="77777777" w:rsidR="003E7F79" w:rsidRPr="008B35A5" w:rsidRDefault="003E7F79" w:rsidP="003E7F79">
            <w:pPr>
              <w:pStyle w:val="TAL"/>
              <w:rPr>
                <w:lang w:eastAsia="zh-CN"/>
              </w:rPr>
            </w:pPr>
            <w:r w:rsidRPr="008B35A5">
              <w:rPr>
                <w:rFonts w:hint="eastAsia"/>
                <w:lang w:eastAsia="zh-CN"/>
              </w:rPr>
              <w:t>ΔRSRPP</w:t>
            </w:r>
            <w:r w:rsidRPr="008B35A5">
              <w:rPr>
                <w:lang w:eastAsia="zh-CN"/>
              </w:rPr>
              <w:t>&gt;</w:t>
            </w:r>
            <w:r w:rsidRPr="008B35A5">
              <w:rPr>
                <w:rFonts w:hint="eastAsia"/>
                <w:lang w:eastAsia="zh-CN"/>
              </w:rPr>
              <w:t>30</w:t>
            </w:r>
          </w:p>
        </w:tc>
        <w:tc>
          <w:tcPr>
            <w:tcW w:w="713" w:type="dxa"/>
            <w:noWrap/>
          </w:tcPr>
          <w:p w14:paraId="63C0FBFA" w14:textId="77777777" w:rsidR="003E7F79" w:rsidRPr="008B35A5" w:rsidRDefault="003E7F79" w:rsidP="003E7F79">
            <w:pPr>
              <w:pStyle w:val="TAL"/>
              <w:rPr>
                <w:lang w:eastAsia="zh-CN"/>
              </w:rPr>
            </w:pPr>
            <w:r w:rsidRPr="008B35A5">
              <w:rPr>
                <w:lang w:eastAsia="zh-CN"/>
              </w:rPr>
              <w:t>dB</w:t>
            </w:r>
          </w:p>
        </w:tc>
      </w:tr>
    </w:tbl>
    <w:p w14:paraId="6602DAED" w14:textId="77777777" w:rsidR="003E7F79" w:rsidRPr="00374636" w:rsidRDefault="003E7F79" w:rsidP="007C6871"/>
    <w:p w14:paraId="09F692D9" w14:textId="77777777" w:rsidR="00D65C49" w:rsidRPr="00374636" w:rsidRDefault="00D65C49" w:rsidP="00D65C49">
      <w:pPr>
        <w:pStyle w:val="Heading1"/>
      </w:pPr>
      <w:bookmarkStart w:id="543" w:name="_Toc27481369"/>
      <w:bookmarkStart w:id="544" w:name="_Toc68182619"/>
      <w:bookmarkStart w:id="545" w:name="_Toc75461463"/>
      <w:bookmarkStart w:id="546" w:name="_Toc76023584"/>
      <w:bookmarkStart w:id="547" w:name="_Toc83678027"/>
      <w:bookmarkStart w:id="548" w:name="_Toc90628748"/>
      <w:r w:rsidRPr="00374636">
        <w:t>4A</w:t>
      </w:r>
      <w:r w:rsidRPr="00374636">
        <w:tab/>
        <w:t>Support of 4 Rx capable UEs</w:t>
      </w:r>
      <w:bookmarkEnd w:id="543"/>
      <w:bookmarkEnd w:id="544"/>
      <w:bookmarkEnd w:id="545"/>
      <w:bookmarkEnd w:id="546"/>
      <w:bookmarkEnd w:id="547"/>
      <w:bookmarkEnd w:id="548"/>
    </w:p>
    <w:p w14:paraId="536C4FB8" w14:textId="77777777" w:rsidR="00D65C49" w:rsidRPr="00374636" w:rsidRDefault="00D65C49" w:rsidP="00D65C49">
      <w:pPr>
        <w:pStyle w:val="Heading2"/>
      </w:pPr>
      <w:bookmarkStart w:id="549" w:name="_Toc27481370"/>
      <w:bookmarkStart w:id="550" w:name="_Toc68182620"/>
      <w:bookmarkStart w:id="551" w:name="_Toc75461464"/>
      <w:bookmarkStart w:id="552" w:name="_Toc76023585"/>
      <w:bookmarkStart w:id="553" w:name="_Toc83678028"/>
      <w:bookmarkStart w:id="554" w:name="_Toc90628749"/>
      <w:r w:rsidRPr="00374636">
        <w:t>4A.0</w:t>
      </w:r>
      <w:r w:rsidRPr="00374636">
        <w:tab/>
        <w:t>Introduction</w:t>
      </w:r>
      <w:bookmarkEnd w:id="549"/>
      <w:bookmarkEnd w:id="550"/>
      <w:bookmarkEnd w:id="551"/>
      <w:bookmarkEnd w:id="552"/>
      <w:bookmarkEnd w:id="553"/>
      <w:bookmarkEnd w:id="554"/>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5" w:name="_Toc27481371"/>
      <w:bookmarkStart w:id="556" w:name="_Toc68182621"/>
      <w:bookmarkStart w:id="557" w:name="_Toc75461465"/>
      <w:bookmarkStart w:id="558" w:name="_Toc76023586"/>
      <w:bookmarkStart w:id="559" w:name="_Toc83678029"/>
      <w:bookmarkStart w:id="560" w:name="_Toc90628750"/>
      <w:r w:rsidRPr="00374636">
        <w:lastRenderedPageBreak/>
        <w:t>4A.1</w:t>
      </w:r>
      <w:r w:rsidRPr="00374636">
        <w:tab/>
        <w:t>RAT Independent Tests</w:t>
      </w:r>
      <w:bookmarkEnd w:id="555"/>
      <w:bookmarkEnd w:id="556"/>
      <w:bookmarkEnd w:id="557"/>
      <w:bookmarkEnd w:id="558"/>
      <w:bookmarkEnd w:id="559"/>
      <w:bookmarkEnd w:id="560"/>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61" w:name="_Toc27481372"/>
      <w:bookmarkStart w:id="562" w:name="_Toc68182622"/>
      <w:bookmarkStart w:id="563" w:name="_Toc75461466"/>
      <w:bookmarkStart w:id="564" w:name="_Toc76023587"/>
      <w:bookmarkStart w:id="565" w:name="_Toc83678030"/>
      <w:bookmarkStart w:id="566" w:name="_Toc90628751"/>
      <w:r w:rsidRPr="00374636">
        <w:t>4A.2</w:t>
      </w:r>
      <w:r w:rsidRPr="00374636">
        <w:tab/>
        <w:t>RAT Dependent Tests</w:t>
      </w:r>
      <w:bookmarkEnd w:id="561"/>
      <w:bookmarkEnd w:id="562"/>
      <w:bookmarkEnd w:id="563"/>
      <w:bookmarkEnd w:id="564"/>
      <w:bookmarkEnd w:id="565"/>
      <w:bookmarkEnd w:id="566"/>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7" w:name="_Toc27481373"/>
      <w:bookmarkStart w:id="568" w:name="_Toc68182623"/>
      <w:bookmarkStart w:id="569" w:name="_Toc75461467"/>
      <w:bookmarkStart w:id="570" w:name="_Toc76023588"/>
      <w:bookmarkStart w:id="571" w:name="_Toc83678031"/>
      <w:bookmarkStart w:id="572" w:name="_Toc90628752"/>
      <w:r w:rsidRPr="00374636">
        <w:t>4A.2.1</w:t>
      </w:r>
      <w:r w:rsidRPr="00374636">
        <w:tab/>
        <w:t>Principle of testing</w:t>
      </w:r>
      <w:bookmarkEnd w:id="567"/>
      <w:bookmarkEnd w:id="568"/>
      <w:bookmarkEnd w:id="569"/>
      <w:bookmarkEnd w:id="570"/>
      <w:bookmarkEnd w:id="571"/>
      <w:bookmarkEnd w:id="572"/>
    </w:p>
    <w:p w14:paraId="64BDE81F" w14:textId="77777777" w:rsidR="00D65C49" w:rsidRPr="00374636" w:rsidRDefault="00D65C49" w:rsidP="00D65C49">
      <w:pPr>
        <w:pStyle w:val="Heading4"/>
      </w:pPr>
      <w:bookmarkStart w:id="573" w:name="_Toc27481374"/>
      <w:bookmarkStart w:id="574" w:name="_Toc68182624"/>
      <w:bookmarkStart w:id="575" w:name="_Toc75461468"/>
      <w:bookmarkStart w:id="576" w:name="_Toc76023589"/>
      <w:bookmarkStart w:id="577" w:name="_Toc83678032"/>
      <w:bookmarkStart w:id="578" w:name="_Toc90628753"/>
      <w:r w:rsidRPr="00374636">
        <w:t>4A.2.1.1</w:t>
      </w:r>
      <w:r w:rsidRPr="00374636">
        <w:tab/>
        <w:t>Single carrier tests</w:t>
      </w:r>
      <w:bookmarkEnd w:id="573"/>
      <w:bookmarkEnd w:id="574"/>
      <w:bookmarkEnd w:id="575"/>
      <w:bookmarkEnd w:id="576"/>
      <w:bookmarkEnd w:id="577"/>
      <w:bookmarkEnd w:id="578"/>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9" w:name="_Toc27481375"/>
      <w:bookmarkStart w:id="580" w:name="_Toc68182625"/>
      <w:bookmarkStart w:id="581" w:name="_Toc75461469"/>
      <w:bookmarkStart w:id="582" w:name="_Toc76023590"/>
      <w:bookmarkStart w:id="583" w:name="_Toc83678033"/>
      <w:bookmarkStart w:id="584" w:name="_Toc90628754"/>
      <w:r w:rsidRPr="00374636">
        <w:t>4A.2.1.2</w:t>
      </w:r>
      <w:r w:rsidRPr="00374636">
        <w:tab/>
        <w:t>Carrier Aggregation tests</w:t>
      </w:r>
      <w:bookmarkEnd w:id="579"/>
      <w:bookmarkEnd w:id="580"/>
      <w:bookmarkEnd w:id="581"/>
      <w:bookmarkEnd w:id="582"/>
      <w:bookmarkEnd w:id="583"/>
      <w:bookmarkEnd w:id="584"/>
    </w:p>
    <w:p w14:paraId="56C1F18F" w14:textId="77777777" w:rsidR="00D65C49" w:rsidRPr="00374636" w:rsidRDefault="00D65C49" w:rsidP="007C6871">
      <w:r w:rsidRPr="00374636">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5" w:name="_Toc27481376"/>
      <w:bookmarkStart w:id="586" w:name="_Toc68182626"/>
      <w:bookmarkStart w:id="587" w:name="_Toc75461470"/>
      <w:bookmarkStart w:id="588" w:name="_Toc76023591"/>
      <w:bookmarkStart w:id="589" w:name="_Toc83678034"/>
      <w:bookmarkStart w:id="590" w:name="_Toc90628755"/>
      <w:r w:rsidRPr="00374636">
        <w:t>4A</w:t>
      </w:r>
      <w:r w:rsidRPr="00374636">
        <w:rPr>
          <w:snapToGrid w:val="0"/>
        </w:rPr>
        <w:t>.2.1.3</w:t>
      </w:r>
      <w:r w:rsidRPr="00374636">
        <w:rPr>
          <w:snapToGrid w:val="0"/>
        </w:rPr>
        <w:tab/>
        <w:t>Antenna connection for bands where 2RX is supported</w:t>
      </w:r>
      <w:bookmarkEnd w:id="585"/>
      <w:bookmarkEnd w:id="586"/>
      <w:bookmarkEnd w:id="587"/>
      <w:bookmarkEnd w:id="588"/>
      <w:bookmarkEnd w:id="589"/>
      <w:bookmarkEnd w:id="590"/>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91" w:name="_Toc27481377"/>
      <w:bookmarkStart w:id="592" w:name="_Toc68182627"/>
      <w:bookmarkStart w:id="593" w:name="_Toc75461471"/>
      <w:bookmarkStart w:id="594" w:name="_Toc76023592"/>
      <w:bookmarkStart w:id="595" w:name="_Toc83678035"/>
      <w:bookmarkStart w:id="596" w:name="_Toc90628756"/>
      <w:r w:rsidRPr="00374636">
        <w:t>4A</w:t>
      </w:r>
      <w:r w:rsidRPr="00374636">
        <w:rPr>
          <w:snapToGrid w:val="0"/>
        </w:rPr>
        <w:t>.2.1.4</w:t>
      </w:r>
      <w:r w:rsidRPr="00374636">
        <w:rPr>
          <w:snapToGrid w:val="0"/>
        </w:rPr>
        <w:tab/>
        <w:t>Antenna connection for bands where 4RX is supported</w:t>
      </w:r>
      <w:bookmarkEnd w:id="591"/>
      <w:bookmarkEnd w:id="592"/>
      <w:bookmarkEnd w:id="593"/>
      <w:bookmarkEnd w:id="594"/>
      <w:bookmarkEnd w:id="595"/>
      <w:bookmarkEnd w:id="596"/>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7" w:name="_Toc27481378"/>
      <w:bookmarkStart w:id="598" w:name="_Toc68182628"/>
      <w:bookmarkStart w:id="599" w:name="_Toc75461472"/>
      <w:bookmarkStart w:id="600" w:name="_Toc76023593"/>
      <w:bookmarkStart w:id="601" w:name="_Toc83678036"/>
      <w:bookmarkStart w:id="602" w:name="_Toc90628757"/>
      <w:r w:rsidRPr="00374636">
        <w:t>4B</w:t>
      </w:r>
      <w:r w:rsidRPr="00374636">
        <w:tab/>
        <w:t>Applicability of tests for types and Categories of UE</w:t>
      </w:r>
      <w:bookmarkEnd w:id="597"/>
      <w:bookmarkEnd w:id="598"/>
      <w:bookmarkEnd w:id="599"/>
      <w:bookmarkEnd w:id="600"/>
      <w:bookmarkEnd w:id="601"/>
      <w:bookmarkEnd w:id="602"/>
    </w:p>
    <w:p w14:paraId="70FCABA1" w14:textId="77777777" w:rsidR="00D65C49" w:rsidRPr="00374636" w:rsidRDefault="00D65C49" w:rsidP="00D65C49">
      <w:pPr>
        <w:pStyle w:val="Heading2"/>
      </w:pPr>
      <w:bookmarkStart w:id="603" w:name="_Toc27481379"/>
      <w:bookmarkStart w:id="604" w:name="_Toc68182629"/>
      <w:bookmarkStart w:id="605" w:name="_Toc75461473"/>
      <w:bookmarkStart w:id="606" w:name="_Toc76023594"/>
      <w:bookmarkStart w:id="607" w:name="_Toc83678037"/>
      <w:bookmarkStart w:id="608" w:name="_Toc90628758"/>
      <w:r w:rsidRPr="00374636">
        <w:t>4B.1</w:t>
      </w:r>
      <w:r w:rsidRPr="00374636">
        <w:tab/>
        <w:t>Introduction</w:t>
      </w:r>
      <w:bookmarkEnd w:id="603"/>
      <w:bookmarkEnd w:id="604"/>
      <w:bookmarkEnd w:id="605"/>
      <w:bookmarkEnd w:id="606"/>
      <w:bookmarkEnd w:id="607"/>
      <w:bookmarkEnd w:id="608"/>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9" w:name="_Toc27481380"/>
      <w:bookmarkStart w:id="610" w:name="_Toc68182630"/>
      <w:bookmarkStart w:id="611" w:name="_Toc75461474"/>
      <w:bookmarkStart w:id="612" w:name="_Toc76023595"/>
      <w:bookmarkStart w:id="613" w:name="_Toc83678038"/>
      <w:bookmarkStart w:id="614" w:name="_Toc90628759"/>
      <w:r w:rsidRPr="00374636">
        <w:t>4B.2</w:t>
      </w:r>
      <w:r w:rsidRPr="00374636">
        <w:tab/>
        <w:t>Applicability of requirements and tests</w:t>
      </w:r>
      <w:bookmarkEnd w:id="609"/>
      <w:bookmarkEnd w:id="610"/>
      <w:bookmarkEnd w:id="611"/>
      <w:bookmarkEnd w:id="612"/>
      <w:bookmarkEnd w:id="613"/>
      <w:bookmarkEnd w:id="614"/>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applicabilities are defined in TS 36.171 [3] clauses 4.1 and 4.1.1 </w:t>
      </w:r>
    </w:p>
    <w:p w14:paraId="55510791" w14:textId="77777777" w:rsidR="00D65C49" w:rsidRPr="00374636" w:rsidRDefault="00D65C49" w:rsidP="007C6871">
      <w:pPr>
        <w:pStyle w:val="B10"/>
      </w:pPr>
      <w:r w:rsidRPr="00374636">
        <w:lastRenderedPageBreak/>
        <w:t>-</w:t>
      </w:r>
      <w:r w:rsidRPr="00374636">
        <w:tab/>
        <w:t xml:space="preserve">for the tests in clauses 8 (E-UTRA ECID), 9 (E-UTRA OTDOA), 10 (E-UTRA OTDOA for Carrier Aggregation): applicabilities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applicabilities are defined in TS 37.171 [39] </w:t>
      </w:r>
    </w:p>
    <w:p w14:paraId="205ADDA9" w14:textId="77777777" w:rsidR="00D65C49" w:rsidRPr="00374636" w:rsidRDefault="00D65C49" w:rsidP="007C6871">
      <w:pPr>
        <w:pStyle w:val="B10"/>
      </w:pPr>
      <w:r w:rsidRPr="00374636">
        <w:t>-</w:t>
      </w:r>
      <w:r w:rsidRPr="00374636">
        <w:tab/>
        <w:t>for the tests in clause 13 (NR A-GNSS): applicabilities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applicabilities are defined in TS 38.133 [23] clause 3.6 </w:t>
      </w:r>
    </w:p>
    <w:p w14:paraId="0142778F" w14:textId="77777777" w:rsidR="00D65C49" w:rsidRPr="00374636" w:rsidRDefault="00D65C49" w:rsidP="007C6871">
      <w:pPr>
        <w:pStyle w:val="B10"/>
      </w:pPr>
      <w:r w:rsidRPr="00374636">
        <w:t>-</w:t>
      </w:r>
      <w:r w:rsidRPr="00374636">
        <w:tab/>
        <w:t>for the tests in clauses 15 (NR WLAN), 16 (NR BLE): applicabilities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lastRenderedPageBreak/>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tcPr>
          <w:p w14:paraId="0BCBB34C" w14:textId="77777777" w:rsidR="00D65C49" w:rsidRPr="00374636" w:rsidRDefault="00D65C49" w:rsidP="007C6871">
            <w:pPr>
              <w:pStyle w:val="TAL"/>
              <w:rPr>
                <w:lang w:eastAsia="en-US"/>
              </w:rPr>
            </w:pPr>
          </w:p>
        </w:tc>
        <w:tc>
          <w:tcPr>
            <w:tcW w:w="1087" w:type="dxa"/>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tcPr>
          <w:p w14:paraId="12E8D670" w14:textId="77777777" w:rsidR="00D65C49" w:rsidRPr="00374636" w:rsidRDefault="00D65C49" w:rsidP="007C6871">
            <w:pPr>
              <w:pStyle w:val="TAL"/>
              <w:rPr>
                <w:lang w:eastAsia="en-US"/>
              </w:rPr>
            </w:pPr>
            <w:r w:rsidRPr="00374636">
              <w:rPr>
                <w:lang w:eastAsia="en-US"/>
              </w:rPr>
              <w:t>All</w:t>
            </w:r>
          </w:p>
        </w:tc>
        <w:tc>
          <w:tcPr>
            <w:tcW w:w="947" w:type="dxa"/>
          </w:tcPr>
          <w:p w14:paraId="09773DEA" w14:textId="77777777" w:rsidR="00D65C49" w:rsidRPr="00374636" w:rsidRDefault="00D65C49" w:rsidP="007C6871">
            <w:pPr>
              <w:pStyle w:val="TAL"/>
              <w:rPr>
                <w:lang w:eastAsia="en-US"/>
              </w:rPr>
            </w:pPr>
            <w:r w:rsidRPr="00374636">
              <w:rPr>
                <w:lang w:eastAsia="en-US"/>
              </w:rPr>
              <w:t>All</w:t>
            </w:r>
          </w:p>
        </w:tc>
        <w:tc>
          <w:tcPr>
            <w:tcW w:w="947" w:type="dxa"/>
          </w:tcPr>
          <w:p w14:paraId="3E8EE877" w14:textId="77777777" w:rsidR="00D65C49" w:rsidRPr="00374636" w:rsidRDefault="00D65C49" w:rsidP="007C6871">
            <w:pPr>
              <w:pStyle w:val="TAL"/>
              <w:rPr>
                <w:lang w:eastAsia="en-US"/>
              </w:rPr>
            </w:pPr>
            <w:r w:rsidRPr="00374636">
              <w:rPr>
                <w:lang w:eastAsia="en-US"/>
              </w:rPr>
              <w:t>All</w:t>
            </w:r>
          </w:p>
        </w:tc>
        <w:tc>
          <w:tcPr>
            <w:tcW w:w="947" w:type="dxa"/>
          </w:tcPr>
          <w:p w14:paraId="0B78E863" w14:textId="77777777" w:rsidR="00D65C49" w:rsidRPr="00374636" w:rsidRDefault="00D65C49" w:rsidP="007C6871">
            <w:pPr>
              <w:pStyle w:val="TAL"/>
              <w:rPr>
                <w:lang w:eastAsia="en-US"/>
              </w:rPr>
            </w:pPr>
            <w:r w:rsidRPr="00374636">
              <w:rPr>
                <w:lang w:eastAsia="en-US"/>
              </w:rPr>
              <w:t>All</w:t>
            </w:r>
          </w:p>
        </w:tc>
        <w:tc>
          <w:tcPr>
            <w:tcW w:w="947" w:type="dxa"/>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tcPr>
          <w:p w14:paraId="05F8B737" w14:textId="77777777" w:rsidR="00D65C49" w:rsidRPr="00374636" w:rsidRDefault="00D65C49" w:rsidP="007C6871">
            <w:pPr>
              <w:pStyle w:val="TAL"/>
              <w:rPr>
                <w:lang w:eastAsia="en-US"/>
              </w:rPr>
            </w:pPr>
            <w:r w:rsidRPr="00374636">
              <w:rPr>
                <w:lang w:eastAsia="en-US"/>
              </w:rPr>
              <w:t>None</w:t>
            </w:r>
          </w:p>
        </w:tc>
        <w:tc>
          <w:tcPr>
            <w:tcW w:w="1337" w:type="dxa"/>
          </w:tcPr>
          <w:p w14:paraId="31995E12" w14:textId="77777777" w:rsidR="00D65C49" w:rsidRPr="00374636" w:rsidRDefault="00D65C49" w:rsidP="007C6871">
            <w:pPr>
              <w:pStyle w:val="TAL"/>
              <w:rPr>
                <w:lang w:eastAsia="en-US"/>
              </w:rPr>
            </w:pPr>
            <w:r w:rsidRPr="00374636">
              <w:rPr>
                <w:lang w:eastAsia="en-US"/>
              </w:rPr>
              <w:t>N/A</w:t>
            </w:r>
          </w:p>
        </w:tc>
        <w:tc>
          <w:tcPr>
            <w:tcW w:w="1337" w:type="dxa"/>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tcPr>
          <w:p w14:paraId="13DF1B4A" w14:textId="77777777" w:rsidR="00D65C49" w:rsidRPr="00374636" w:rsidRDefault="00D65C49" w:rsidP="007C6871">
            <w:pPr>
              <w:pStyle w:val="TAL"/>
              <w:rPr>
                <w:lang w:eastAsia="en-US"/>
              </w:rPr>
            </w:pPr>
            <w:r w:rsidRPr="00374636">
              <w:rPr>
                <w:lang w:eastAsia="en-US"/>
              </w:rPr>
              <w:t>All</w:t>
            </w:r>
          </w:p>
        </w:tc>
        <w:tc>
          <w:tcPr>
            <w:tcW w:w="947" w:type="dxa"/>
          </w:tcPr>
          <w:p w14:paraId="71269203" w14:textId="77777777" w:rsidR="00D65C49" w:rsidRPr="00374636" w:rsidRDefault="00D65C49" w:rsidP="007C6871">
            <w:pPr>
              <w:pStyle w:val="TAL"/>
              <w:rPr>
                <w:lang w:eastAsia="en-US"/>
              </w:rPr>
            </w:pPr>
            <w:r w:rsidRPr="00374636">
              <w:rPr>
                <w:lang w:eastAsia="en-US"/>
              </w:rPr>
              <w:t>All</w:t>
            </w:r>
          </w:p>
        </w:tc>
        <w:tc>
          <w:tcPr>
            <w:tcW w:w="947" w:type="dxa"/>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tcPr>
          <w:p w14:paraId="787BF483" w14:textId="77777777" w:rsidR="00D65C49" w:rsidRPr="00374636" w:rsidRDefault="00D65C49" w:rsidP="007C6871">
            <w:pPr>
              <w:pStyle w:val="TAL"/>
              <w:rPr>
                <w:lang w:eastAsia="en-US"/>
              </w:rPr>
            </w:pPr>
            <w:r w:rsidRPr="00374636">
              <w:rPr>
                <w:lang w:eastAsia="en-US"/>
              </w:rPr>
              <w:t>None</w:t>
            </w:r>
          </w:p>
        </w:tc>
        <w:tc>
          <w:tcPr>
            <w:tcW w:w="1337" w:type="dxa"/>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tcPr>
          <w:p w14:paraId="0BB2F744" w14:textId="77777777" w:rsidR="00D65C49" w:rsidRPr="00374636" w:rsidRDefault="00D65C49" w:rsidP="007C6871">
            <w:pPr>
              <w:pStyle w:val="TAL"/>
              <w:rPr>
                <w:lang w:eastAsia="en-US"/>
              </w:rPr>
            </w:pPr>
            <w:r w:rsidRPr="00374636">
              <w:rPr>
                <w:lang w:eastAsia="en-US"/>
              </w:rPr>
              <w:t>All</w:t>
            </w:r>
          </w:p>
        </w:tc>
        <w:tc>
          <w:tcPr>
            <w:tcW w:w="947" w:type="dxa"/>
          </w:tcPr>
          <w:p w14:paraId="6BC4A4C2" w14:textId="77777777" w:rsidR="00D65C49" w:rsidRPr="00374636" w:rsidRDefault="00D65C49" w:rsidP="007C6871">
            <w:pPr>
              <w:pStyle w:val="TAL"/>
              <w:rPr>
                <w:lang w:eastAsia="en-US"/>
              </w:rPr>
            </w:pPr>
            <w:r w:rsidRPr="00374636">
              <w:rPr>
                <w:lang w:eastAsia="en-US"/>
              </w:rPr>
              <w:t>All</w:t>
            </w:r>
          </w:p>
        </w:tc>
        <w:tc>
          <w:tcPr>
            <w:tcW w:w="947" w:type="dxa"/>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tcPr>
          <w:p w14:paraId="5E40A318" w14:textId="77777777" w:rsidR="00D65C49" w:rsidRPr="00374636" w:rsidRDefault="00D65C49" w:rsidP="007C6871">
            <w:pPr>
              <w:pStyle w:val="TAL"/>
              <w:rPr>
                <w:lang w:eastAsia="en-US"/>
              </w:rPr>
            </w:pPr>
            <w:r w:rsidRPr="00374636">
              <w:rPr>
                <w:lang w:eastAsia="en-US"/>
              </w:rPr>
              <w:t>All</w:t>
            </w:r>
          </w:p>
        </w:tc>
        <w:tc>
          <w:tcPr>
            <w:tcW w:w="947" w:type="dxa"/>
          </w:tcPr>
          <w:p w14:paraId="70BDAB47" w14:textId="77777777" w:rsidR="00D65C49" w:rsidRPr="00374636" w:rsidRDefault="00D65C49" w:rsidP="007C6871">
            <w:pPr>
              <w:pStyle w:val="TAL"/>
              <w:rPr>
                <w:lang w:eastAsia="en-US"/>
              </w:rPr>
            </w:pPr>
            <w:r w:rsidRPr="00374636">
              <w:rPr>
                <w:lang w:eastAsia="en-US"/>
              </w:rPr>
              <w:t>All</w:t>
            </w:r>
          </w:p>
        </w:tc>
        <w:tc>
          <w:tcPr>
            <w:tcW w:w="947" w:type="dxa"/>
          </w:tcPr>
          <w:p w14:paraId="3760C1A6" w14:textId="77777777" w:rsidR="00D65C49" w:rsidRPr="00374636" w:rsidRDefault="00D65C49" w:rsidP="007C6871">
            <w:pPr>
              <w:pStyle w:val="TAL"/>
              <w:rPr>
                <w:lang w:eastAsia="en-US"/>
              </w:rPr>
            </w:pPr>
            <w:r w:rsidRPr="00374636">
              <w:rPr>
                <w:lang w:eastAsia="en-US"/>
              </w:rPr>
              <w:t>All</w:t>
            </w:r>
          </w:p>
        </w:tc>
        <w:tc>
          <w:tcPr>
            <w:tcW w:w="947" w:type="dxa"/>
          </w:tcPr>
          <w:p w14:paraId="15F1C4B7" w14:textId="77777777" w:rsidR="00D65C49" w:rsidRPr="00374636" w:rsidRDefault="00D65C49" w:rsidP="007C6871">
            <w:pPr>
              <w:pStyle w:val="TAL"/>
              <w:rPr>
                <w:lang w:eastAsia="en-US"/>
              </w:rPr>
            </w:pPr>
            <w:r w:rsidRPr="00374636">
              <w:rPr>
                <w:lang w:eastAsia="en-US"/>
              </w:rPr>
              <w:t>None</w:t>
            </w:r>
          </w:p>
        </w:tc>
        <w:tc>
          <w:tcPr>
            <w:tcW w:w="947" w:type="dxa"/>
          </w:tcPr>
          <w:p w14:paraId="771457ED" w14:textId="77777777" w:rsidR="00D65C49" w:rsidRPr="00374636" w:rsidRDefault="00D65C49" w:rsidP="007C6871">
            <w:pPr>
              <w:pStyle w:val="TAL"/>
              <w:rPr>
                <w:lang w:eastAsia="en-US"/>
              </w:rPr>
            </w:pPr>
            <w:r w:rsidRPr="00374636">
              <w:rPr>
                <w:lang w:eastAsia="en-US"/>
              </w:rPr>
              <w:t>None</w:t>
            </w:r>
          </w:p>
        </w:tc>
        <w:tc>
          <w:tcPr>
            <w:tcW w:w="947" w:type="dxa"/>
          </w:tcPr>
          <w:p w14:paraId="627E08D2" w14:textId="77777777" w:rsidR="00D65C49" w:rsidRPr="00374636" w:rsidRDefault="00D65C49" w:rsidP="007C6871">
            <w:pPr>
              <w:pStyle w:val="TAL"/>
              <w:rPr>
                <w:lang w:eastAsia="en-US"/>
              </w:rPr>
            </w:pPr>
            <w:r w:rsidRPr="00374636">
              <w:rPr>
                <w:lang w:eastAsia="en-US"/>
              </w:rPr>
              <w:t>None</w:t>
            </w:r>
          </w:p>
        </w:tc>
        <w:tc>
          <w:tcPr>
            <w:tcW w:w="947" w:type="dxa"/>
          </w:tcPr>
          <w:p w14:paraId="18254585" w14:textId="77777777" w:rsidR="00D65C49" w:rsidRPr="00374636" w:rsidRDefault="00D65C49" w:rsidP="007C6871">
            <w:pPr>
              <w:pStyle w:val="TAL"/>
              <w:rPr>
                <w:lang w:eastAsia="en-US"/>
              </w:rPr>
            </w:pPr>
            <w:r w:rsidRPr="00374636">
              <w:rPr>
                <w:lang w:eastAsia="en-US"/>
              </w:rPr>
              <w:t>None</w:t>
            </w:r>
          </w:p>
        </w:tc>
        <w:tc>
          <w:tcPr>
            <w:tcW w:w="1337" w:type="dxa"/>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27ABBCB7" w14:textId="77777777" w:rsidR="00D65C49" w:rsidRPr="00374636" w:rsidRDefault="00D65C49" w:rsidP="007C6871">
            <w:pPr>
              <w:pStyle w:val="TAL"/>
              <w:rPr>
                <w:lang w:eastAsia="en-US"/>
              </w:rPr>
            </w:pPr>
            <w:r w:rsidRPr="00374636">
              <w:rPr>
                <w:lang w:eastAsia="en-US"/>
              </w:rPr>
              <w:t>FFS</w:t>
            </w:r>
          </w:p>
        </w:tc>
        <w:tc>
          <w:tcPr>
            <w:tcW w:w="1337" w:type="dxa"/>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tcPr>
          <w:p w14:paraId="6E23AF6C" w14:textId="77777777" w:rsidR="00D65C49" w:rsidRPr="00374636" w:rsidRDefault="00D65C49" w:rsidP="007C6871">
            <w:pPr>
              <w:pStyle w:val="TAL"/>
              <w:rPr>
                <w:lang w:eastAsia="en-US"/>
              </w:rPr>
            </w:pPr>
            <w:r w:rsidRPr="00374636">
              <w:rPr>
                <w:lang w:eastAsia="en-US"/>
              </w:rPr>
              <w:t>All</w:t>
            </w:r>
          </w:p>
        </w:tc>
        <w:tc>
          <w:tcPr>
            <w:tcW w:w="947" w:type="dxa"/>
          </w:tcPr>
          <w:p w14:paraId="6A0DBF83" w14:textId="77777777" w:rsidR="00D65C49" w:rsidRPr="00374636" w:rsidRDefault="00D65C49" w:rsidP="007C6871">
            <w:pPr>
              <w:pStyle w:val="TAL"/>
              <w:rPr>
                <w:lang w:eastAsia="en-US"/>
              </w:rPr>
            </w:pPr>
            <w:r w:rsidRPr="00374636">
              <w:rPr>
                <w:lang w:eastAsia="en-US"/>
              </w:rPr>
              <w:t>All</w:t>
            </w:r>
          </w:p>
        </w:tc>
        <w:tc>
          <w:tcPr>
            <w:tcW w:w="947" w:type="dxa"/>
          </w:tcPr>
          <w:p w14:paraId="2C78F968" w14:textId="77777777" w:rsidR="00D65C49" w:rsidRPr="00374636" w:rsidRDefault="00D65C49" w:rsidP="007C6871">
            <w:pPr>
              <w:pStyle w:val="TAL"/>
              <w:rPr>
                <w:lang w:eastAsia="en-US"/>
              </w:rPr>
            </w:pPr>
            <w:r w:rsidRPr="00374636">
              <w:rPr>
                <w:lang w:eastAsia="en-US"/>
              </w:rPr>
              <w:t>All</w:t>
            </w:r>
          </w:p>
        </w:tc>
        <w:tc>
          <w:tcPr>
            <w:tcW w:w="947" w:type="dxa"/>
          </w:tcPr>
          <w:p w14:paraId="3804C514" w14:textId="77777777" w:rsidR="00D65C49" w:rsidRPr="00374636" w:rsidRDefault="00D65C49" w:rsidP="007C6871">
            <w:pPr>
              <w:pStyle w:val="TAL"/>
              <w:rPr>
                <w:lang w:eastAsia="en-US"/>
              </w:rPr>
            </w:pPr>
            <w:r w:rsidRPr="00374636">
              <w:rPr>
                <w:lang w:eastAsia="en-US"/>
              </w:rPr>
              <w:t>All</w:t>
            </w:r>
          </w:p>
        </w:tc>
        <w:tc>
          <w:tcPr>
            <w:tcW w:w="947" w:type="dxa"/>
          </w:tcPr>
          <w:p w14:paraId="2A094FE2" w14:textId="77777777" w:rsidR="00D65C49" w:rsidRPr="00374636" w:rsidRDefault="00D65C49" w:rsidP="007C6871">
            <w:pPr>
              <w:pStyle w:val="TAL"/>
              <w:rPr>
                <w:lang w:eastAsia="en-US"/>
              </w:rPr>
            </w:pPr>
            <w:r w:rsidRPr="00374636">
              <w:rPr>
                <w:lang w:eastAsia="en-US"/>
              </w:rPr>
              <w:t>All</w:t>
            </w:r>
          </w:p>
        </w:tc>
        <w:tc>
          <w:tcPr>
            <w:tcW w:w="947" w:type="dxa"/>
          </w:tcPr>
          <w:p w14:paraId="424A4CBF" w14:textId="77777777" w:rsidR="00D65C49" w:rsidRPr="00374636" w:rsidRDefault="00D65C49" w:rsidP="007C6871">
            <w:pPr>
              <w:pStyle w:val="TAL"/>
              <w:rPr>
                <w:lang w:eastAsia="en-US"/>
              </w:rPr>
            </w:pPr>
            <w:r w:rsidRPr="00374636">
              <w:rPr>
                <w:lang w:eastAsia="en-US"/>
              </w:rPr>
              <w:t>All</w:t>
            </w:r>
          </w:p>
        </w:tc>
        <w:tc>
          <w:tcPr>
            <w:tcW w:w="947" w:type="dxa"/>
          </w:tcPr>
          <w:p w14:paraId="376F0557" w14:textId="77777777" w:rsidR="00D65C49" w:rsidRPr="00374636" w:rsidRDefault="00D65C49" w:rsidP="007C6871">
            <w:pPr>
              <w:pStyle w:val="TAL"/>
              <w:rPr>
                <w:lang w:eastAsia="en-US"/>
              </w:rPr>
            </w:pPr>
            <w:r w:rsidRPr="00374636">
              <w:rPr>
                <w:lang w:eastAsia="en-US"/>
              </w:rPr>
              <w:t>FFS</w:t>
            </w:r>
          </w:p>
        </w:tc>
        <w:tc>
          <w:tcPr>
            <w:tcW w:w="1337" w:type="dxa"/>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tcPr>
          <w:p w14:paraId="7585CB88" w14:textId="77777777" w:rsidR="00D65C49" w:rsidRPr="00374636" w:rsidRDefault="00D65C49" w:rsidP="007C6871">
            <w:pPr>
              <w:pStyle w:val="TAL"/>
              <w:rPr>
                <w:lang w:eastAsia="en-US"/>
              </w:rPr>
            </w:pPr>
            <w:r w:rsidRPr="00374636">
              <w:rPr>
                <w:lang w:eastAsia="en-US"/>
              </w:rPr>
              <w:t>N/A</w:t>
            </w:r>
          </w:p>
        </w:tc>
        <w:tc>
          <w:tcPr>
            <w:tcW w:w="947" w:type="dxa"/>
          </w:tcPr>
          <w:p w14:paraId="28DE1A2B" w14:textId="77777777" w:rsidR="00D65C49" w:rsidRPr="00374636" w:rsidRDefault="00D65C49" w:rsidP="007C6871">
            <w:pPr>
              <w:pStyle w:val="TAL"/>
              <w:rPr>
                <w:lang w:eastAsia="en-US"/>
              </w:rPr>
            </w:pPr>
            <w:r w:rsidRPr="00374636">
              <w:rPr>
                <w:lang w:eastAsia="en-US"/>
              </w:rPr>
              <w:t>N/A</w:t>
            </w:r>
          </w:p>
        </w:tc>
        <w:tc>
          <w:tcPr>
            <w:tcW w:w="947" w:type="dxa"/>
          </w:tcPr>
          <w:p w14:paraId="6B9E9D8A" w14:textId="77777777" w:rsidR="00D65C49" w:rsidRPr="00374636" w:rsidRDefault="00D65C49" w:rsidP="007C6871">
            <w:pPr>
              <w:pStyle w:val="TAL"/>
              <w:rPr>
                <w:lang w:eastAsia="en-US"/>
              </w:rPr>
            </w:pPr>
            <w:r w:rsidRPr="00374636">
              <w:rPr>
                <w:lang w:eastAsia="en-US"/>
              </w:rPr>
              <w:t>N/A</w:t>
            </w:r>
          </w:p>
        </w:tc>
        <w:tc>
          <w:tcPr>
            <w:tcW w:w="947" w:type="dxa"/>
          </w:tcPr>
          <w:p w14:paraId="3F0EA0A2" w14:textId="77777777" w:rsidR="00D65C49" w:rsidRPr="00374636" w:rsidRDefault="00D65C49" w:rsidP="007C6871">
            <w:pPr>
              <w:pStyle w:val="TAL"/>
              <w:rPr>
                <w:lang w:eastAsia="en-US"/>
              </w:rPr>
            </w:pPr>
            <w:r w:rsidRPr="00374636">
              <w:rPr>
                <w:lang w:eastAsia="en-US"/>
              </w:rPr>
              <w:t>N/A</w:t>
            </w:r>
          </w:p>
        </w:tc>
        <w:tc>
          <w:tcPr>
            <w:tcW w:w="947" w:type="dxa"/>
          </w:tcPr>
          <w:p w14:paraId="2F35371A" w14:textId="77777777" w:rsidR="00D65C49" w:rsidRPr="00374636" w:rsidRDefault="00D65C49" w:rsidP="007C6871">
            <w:pPr>
              <w:pStyle w:val="TAL"/>
              <w:rPr>
                <w:lang w:eastAsia="en-US"/>
              </w:rPr>
            </w:pPr>
            <w:r w:rsidRPr="00374636">
              <w:rPr>
                <w:lang w:eastAsia="en-US"/>
              </w:rPr>
              <w:t>N/A</w:t>
            </w:r>
          </w:p>
        </w:tc>
        <w:tc>
          <w:tcPr>
            <w:tcW w:w="947" w:type="dxa"/>
          </w:tcPr>
          <w:p w14:paraId="278FA887" w14:textId="77777777" w:rsidR="00D65C49" w:rsidRPr="00374636" w:rsidRDefault="00D65C49" w:rsidP="007C6871">
            <w:pPr>
              <w:pStyle w:val="TAL"/>
              <w:rPr>
                <w:lang w:eastAsia="en-US"/>
              </w:rPr>
            </w:pPr>
            <w:r w:rsidRPr="00374636">
              <w:rPr>
                <w:lang w:eastAsia="en-US"/>
              </w:rPr>
              <w:t>N/A</w:t>
            </w:r>
          </w:p>
        </w:tc>
        <w:tc>
          <w:tcPr>
            <w:tcW w:w="947" w:type="dxa"/>
          </w:tcPr>
          <w:p w14:paraId="4D4112D7" w14:textId="77777777" w:rsidR="00D65C49" w:rsidRPr="00374636" w:rsidRDefault="00D65C49" w:rsidP="007C6871">
            <w:pPr>
              <w:pStyle w:val="TAL"/>
              <w:rPr>
                <w:lang w:eastAsia="en-US"/>
              </w:rPr>
            </w:pPr>
            <w:r w:rsidRPr="00374636">
              <w:rPr>
                <w:lang w:eastAsia="en-US"/>
              </w:rPr>
              <w:t>N/A</w:t>
            </w:r>
          </w:p>
        </w:tc>
        <w:tc>
          <w:tcPr>
            <w:tcW w:w="1337" w:type="dxa"/>
          </w:tcPr>
          <w:p w14:paraId="547CAD1A" w14:textId="77777777" w:rsidR="00D65C49" w:rsidRPr="00374636" w:rsidRDefault="00D65C49" w:rsidP="007C6871">
            <w:pPr>
              <w:pStyle w:val="TAL"/>
              <w:rPr>
                <w:lang w:eastAsia="en-US"/>
              </w:rPr>
            </w:pPr>
            <w:r w:rsidRPr="00374636">
              <w:rPr>
                <w:lang w:eastAsia="en-US"/>
              </w:rPr>
              <w:t>All</w:t>
            </w:r>
          </w:p>
        </w:tc>
        <w:tc>
          <w:tcPr>
            <w:tcW w:w="1337" w:type="dxa"/>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tcPr>
          <w:p w14:paraId="51EEA4C4" w14:textId="77777777" w:rsidR="00D65C49" w:rsidRPr="00374636" w:rsidRDefault="00D65C49" w:rsidP="007C6871">
            <w:pPr>
              <w:pStyle w:val="TAL"/>
              <w:rPr>
                <w:lang w:eastAsia="en-US"/>
              </w:rPr>
            </w:pPr>
            <w:r w:rsidRPr="00374636">
              <w:rPr>
                <w:lang w:eastAsia="en-US"/>
              </w:rPr>
              <w:t>N/A</w:t>
            </w:r>
          </w:p>
        </w:tc>
        <w:tc>
          <w:tcPr>
            <w:tcW w:w="947" w:type="dxa"/>
          </w:tcPr>
          <w:p w14:paraId="4B33E59E" w14:textId="77777777" w:rsidR="00D65C49" w:rsidRPr="00374636" w:rsidRDefault="00D65C49" w:rsidP="007C6871">
            <w:pPr>
              <w:pStyle w:val="TAL"/>
              <w:rPr>
                <w:lang w:eastAsia="en-US"/>
              </w:rPr>
            </w:pPr>
            <w:r w:rsidRPr="00374636">
              <w:rPr>
                <w:lang w:eastAsia="en-US"/>
              </w:rPr>
              <w:t>N/A</w:t>
            </w:r>
          </w:p>
        </w:tc>
        <w:tc>
          <w:tcPr>
            <w:tcW w:w="947" w:type="dxa"/>
          </w:tcPr>
          <w:p w14:paraId="20FCC640" w14:textId="77777777" w:rsidR="00D65C49" w:rsidRPr="00374636" w:rsidRDefault="00D65C49" w:rsidP="007C6871">
            <w:pPr>
              <w:pStyle w:val="TAL"/>
              <w:rPr>
                <w:lang w:eastAsia="en-US"/>
              </w:rPr>
            </w:pPr>
            <w:r w:rsidRPr="00374636">
              <w:rPr>
                <w:lang w:eastAsia="en-US"/>
              </w:rPr>
              <w:t>N/A</w:t>
            </w:r>
          </w:p>
        </w:tc>
        <w:tc>
          <w:tcPr>
            <w:tcW w:w="947" w:type="dxa"/>
          </w:tcPr>
          <w:p w14:paraId="1C4E55A7" w14:textId="77777777" w:rsidR="00D65C49" w:rsidRPr="00374636" w:rsidRDefault="00D65C49" w:rsidP="007C6871">
            <w:pPr>
              <w:pStyle w:val="TAL"/>
              <w:rPr>
                <w:lang w:eastAsia="en-US"/>
              </w:rPr>
            </w:pPr>
            <w:r w:rsidRPr="00374636">
              <w:rPr>
                <w:lang w:eastAsia="en-US"/>
              </w:rPr>
              <w:t>N/A</w:t>
            </w:r>
          </w:p>
        </w:tc>
        <w:tc>
          <w:tcPr>
            <w:tcW w:w="947" w:type="dxa"/>
          </w:tcPr>
          <w:p w14:paraId="04389754" w14:textId="77777777" w:rsidR="00D65C49" w:rsidRPr="00374636" w:rsidRDefault="00D65C49" w:rsidP="007C6871">
            <w:pPr>
              <w:pStyle w:val="TAL"/>
              <w:rPr>
                <w:lang w:eastAsia="en-US"/>
              </w:rPr>
            </w:pPr>
            <w:r w:rsidRPr="00374636">
              <w:rPr>
                <w:lang w:eastAsia="en-US"/>
              </w:rPr>
              <w:t>N/A</w:t>
            </w:r>
          </w:p>
        </w:tc>
        <w:tc>
          <w:tcPr>
            <w:tcW w:w="947" w:type="dxa"/>
          </w:tcPr>
          <w:p w14:paraId="0A1212B6" w14:textId="77777777" w:rsidR="00D65C49" w:rsidRPr="00374636" w:rsidRDefault="00D65C49" w:rsidP="007C6871">
            <w:pPr>
              <w:pStyle w:val="TAL"/>
              <w:rPr>
                <w:lang w:eastAsia="en-US"/>
              </w:rPr>
            </w:pPr>
            <w:r w:rsidRPr="00374636">
              <w:rPr>
                <w:lang w:eastAsia="en-US"/>
              </w:rPr>
              <w:t>N/A</w:t>
            </w:r>
          </w:p>
        </w:tc>
        <w:tc>
          <w:tcPr>
            <w:tcW w:w="947" w:type="dxa"/>
          </w:tcPr>
          <w:p w14:paraId="7264957F" w14:textId="77777777" w:rsidR="00D65C49" w:rsidRPr="00374636" w:rsidRDefault="00D65C49" w:rsidP="007C6871">
            <w:pPr>
              <w:pStyle w:val="TAL"/>
              <w:rPr>
                <w:lang w:eastAsia="en-US"/>
              </w:rPr>
            </w:pPr>
            <w:r w:rsidRPr="00374636">
              <w:rPr>
                <w:lang w:eastAsia="en-US"/>
              </w:rPr>
              <w:t>N/A</w:t>
            </w:r>
          </w:p>
        </w:tc>
        <w:tc>
          <w:tcPr>
            <w:tcW w:w="1337" w:type="dxa"/>
          </w:tcPr>
          <w:p w14:paraId="17C830FC" w14:textId="77777777" w:rsidR="00D65C49" w:rsidRPr="00374636" w:rsidRDefault="00D65C49" w:rsidP="007C6871">
            <w:pPr>
              <w:pStyle w:val="TAL"/>
              <w:rPr>
                <w:lang w:eastAsia="en-US"/>
              </w:rPr>
            </w:pPr>
            <w:r w:rsidRPr="00374636">
              <w:rPr>
                <w:lang w:eastAsia="en-US"/>
              </w:rPr>
              <w:t>N/A.</w:t>
            </w:r>
          </w:p>
        </w:tc>
        <w:tc>
          <w:tcPr>
            <w:tcW w:w="1337" w:type="dxa"/>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tcPr>
          <w:p w14:paraId="39222F91" w14:textId="77777777" w:rsidR="00D65C49" w:rsidRPr="00374636" w:rsidRDefault="00D65C49" w:rsidP="007C6871">
            <w:pPr>
              <w:pStyle w:val="TAL"/>
              <w:rPr>
                <w:lang w:eastAsia="en-US"/>
              </w:rPr>
            </w:pPr>
            <w:r w:rsidRPr="00374636">
              <w:rPr>
                <w:lang w:eastAsia="en-US"/>
              </w:rPr>
              <w:t>N/A</w:t>
            </w:r>
          </w:p>
        </w:tc>
        <w:tc>
          <w:tcPr>
            <w:tcW w:w="947" w:type="dxa"/>
          </w:tcPr>
          <w:p w14:paraId="6F879E5F" w14:textId="77777777" w:rsidR="00D65C49" w:rsidRPr="00374636" w:rsidRDefault="00D65C49" w:rsidP="007C6871">
            <w:pPr>
              <w:pStyle w:val="TAL"/>
              <w:rPr>
                <w:lang w:eastAsia="en-US"/>
              </w:rPr>
            </w:pPr>
            <w:r w:rsidRPr="00374636">
              <w:rPr>
                <w:lang w:eastAsia="en-US"/>
              </w:rPr>
              <w:t>N/A</w:t>
            </w:r>
          </w:p>
        </w:tc>
        <w:tc>
          <w:tcPr>
            <w:tcW w:w="947" w:type="dxa"/>
          </w:tcPr>
          <w:p w14:paraId="40D39467" w14:textId="77777777" w:rsidR="00D65C49" w:rsidRPr="00374636" w:rsidRDefault="00D65C49" w:rsidP="007C6871">
            <w:pPr>
              <w:pStyle w:val="TAL"/>
              <w:rPr>
                <w:lang w:eastAsia="en-US"/>
              </w:rPr>
            </w:pPr>
            <w:r w:rsidRPr="00374636">
              <w:rPr>
                <w:lang w:eastAsia="en-US"/>
              </w:rPr>
              <w:t>N/A</w:t>
            </w:r>
          </w:p>
        </w:tc>
        <w:tc>
          <w:tcPr>
            <w:tcW w:w="947" w:type="dxa"/>
          </w:tcPr>
          <w:p w14:paraId="0FF110DB" w14:textId="77777777" w:rsidR="00D65C49" w:rsidRPr="00374636" w:rsidRDefault="00D65C49" w:rsidP="007C6871">
            <w:pPr>
              <w:pStyle w:val="TAL"/>
              <w:rPr>
                <w:lang w:eastAsia="en-US"/>
              </w:rPr>
            </w:pPr>
            <w:r w:rsidRPr="00374636">
              <w:rPr>
                <w:lang w:eastAsia="en-US"/>
              </w:rPr>
              <w:t>N/A</w:t>
            </w:r>
          </w:p>
        </w:tc>
        <w:tc>
          <w:tcPr>
            <w:tcW w:w="947" w:type="dxa"/>
          </w:tcPr>
          <w:p w14:paraId="2E206871" w14:textId="77777777" w:rsidR="00D65C49" w:rsidRPr="00374636" w:rsidRDefault="00D65C49" w:rsidP="007C6871">
            <w:pPr>
              <w:pStyle w:val="TAL"/>
              <w:rPr>
                <w:lang w:eastAsia="en-US"/>
              </w:rPr>
            </w:pPr>
            <w:r w:rsidRPr="00374636">
              <w:rPr>
                <w:lang w:eastAsia="en-US"/>
              </w:rPr>
              <w:t>N/A</w:t>
            </w:r>
          </w:p>
        </w:tc>
        <w:tc>
          <w:tcPr>
            <w:tcW w:w="947" w:type="dxa"/>
          </w:tcPr>
          <w:p w14:paraId="2C538A73" w14:textId="77777777" w:rsidR="00D65C49" w:rsidRPr="00374636" w:rsidRDefault="00D65C49" w:rsidP="007C6871">
            <w:pPr>
              <w:pStyle w:val="TAL"/>
              <w:rPr>
                <w:lang w:eastAsia="en-US"/>
              </w:rPr>
            </w:pPr>
            <w:r w:rsidRPr="00374636">
              <w:rPr>
                <w:lang w:eastAsia="en-US"/>
              </w:rPr>
              <w:t>N/A</w:t>
            </w:r>
          </w:p>
        </w:tc>
        <w:tc>
          <w:tcPr>
            <w:tcW w:w="947" w:type="dxa"/>
          </w:tcPr>
          <w:p w14:paraId="1BF317A0" w14:textId="77777777" w:rsidR="00D65C49" w:rsidRPr="00374636" w:rsidRDefault="00D65C49" w:rsidP="007C6871">
            <w:pPr>
              <w:pStyle w:val="TAL"/>
              <w:rPr>
                <w:lang w:eastAsia="en-US"/>
              </w:rPr>
            </w:pPr>
            <w:r w:rsidRPr="00374636">
              <w:rPr>
                <w:lang w:eastAsia="en-US"/>
              </w:rPr>
              <w:t>N/A</w:t>
            </w:r>
          </w:p>
        </w:tc>
        <w:tc>
          <w:tcPr>
            <w:tcW w:w="1337" w:type="dxa"/>
          </w:tcPr>
          <w:p w14:paraId="57DE114B" w14:textId="77777777" w:rsidR="00D65C49" w:rsidRPr="00374636" w:rsidRDefault="00D65C49" w:rsidP="007C6871">
            <w:pPr>
              <w:pStyle w:val="TAL"/>
              <w:rPr>
                <w:lang w:eastAsia="en-US"/>
              </w:rPr>
            </w:pPr>
            <w:r w:rsidRPr="00374636">
              <w:rPr>
                <w:lang w:eastAsia="en-US"/>
              </w:rPr>
              <w:t>FFS</w:t>
            </w:r>
          </w:p>
        </w:tc>
        <w:tc>
          <w:tcPr>
            <w:tcW w:w="1337" w:type="dxa"/>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tcPr>
          <w:p w14:paraId="0333C11A" w14:textId="77777777" w:rsidR="00D65C49" w:rsidRPr="00374636" w:rsidRDefault="00D65C49" w:rsidP="007C6871">
            <w:pPr>
              <w:pStyle w:val="TAL"/>
              <w:rPr>
                <w:lang w:eastAsia="en-US"/>
              </w:rPr>
            </w:pPr>
            <w:r w:rsidRPr="00374636">
              <w:rPr>
                <w:lang w:eastAsia="en-US"/>
              </w:rPr>
              <w:t>N/A</w:t>
            </w:r>
          </w:p>
        </w:tc>
        <w:tc>
          <w:tcPr>
            <w:tcW w:w="947" w:type="dxa"/>
          </w:tcPr>
          <w:p w14:paraId="7383BE9C" w14:textId="77777777" w:rsidR="00D65C49" w:rsidRPr="00374636" w:rsidRDefault="00D65C49" w:rsidP="007C6871">
            <w:pPr>
              <w:pStyle w:val="TAL"/>
              <w:rPr>
                <w:lang w:eastAsia="en-US"/>
              </w:rPr>
            </w:pPr>
            <w:r w:rsidRPr="00374636">
              <w:rPr>
                <w:lang w:eastAsia="en-US"/>
              </w:rPr>
              <w:t>N/A</w:t>
            </w:r>
          </w:p>
        </w:tc>
        <w:tc>
          <w:tcPr>
            <w:tcW w:w="947" w:type="dxa"/>
          </w:tcPr>
          <w:p w14:paraId="20346169" w14:textId="77777777" w:rsidR="00D65C49" w:rsidRPr="00374636" w:rsidRDefault="00D65C49" w:rsidP="007C6871">
            <w:pPr>
              <w:pStyle w:val="TAL"/>
              <w:rPr>
                <w:lang w:eastAsia="en-US"/>
              </w:rPr>
            </w:pPr>
            <w:r w:rsidRPr="00374636">
              <w:rPr>
                <w:lang w:eastAsia="en-US"/>
              </w:rPr>
              <w:t>N/A</w:t>
            </w:r>
          </w:p>
        </w:tc>
        <w:tc>
          <w:tcPr>
            <w:tcW w:w="947" w:type="dxa"/>
          </w:tcPr>
          <w:p w14:paraId="1489B192" w14:textId="77777777" w:rsidR="00D65C49" w:rsidRPr="00374636" w:rsidRDefault="00D65C49" w:rsidP="007C6871">
            <w:pPr>
              <w:pStyle w:val="TAL"/>
              <w:rPr>
                <w:lang w:eastAsia="en-US"/>
              </w:rPr>
            </w:pPr>
            <w:r w:rsidRPr="00374636">
              <w:rPr>
                <w:lang w:eastAsia="en-US"/>
              </w:rPr>
              <w:t>N/A</w:t>
            </w:r>
          </w:p>
        </w:tc>
        <w:tc>
          <w:tcPr>
            <w:tcW w:w="947" w:type="dxa"/>
          </w:tcPr>
          <w:p w14:paraId="016DD8E7" w14:textId="77777777" w:rsidR="00D65C49" w:rsidRPr="00374636" w:rsidRDefault="00D65C49" w:rsidP="007C6871">
            <w:pPr>
              <w:pStyle w:val="TAL"/>
              <w:rPr>
                <w:lang w:eastAsia="en-US"/>
              </w:rPr>
            </w:pPr>
            <w:r w:rsidRPr="00374636">
              <w:rPr>
                <w:lang w:eastAsia="en-US"/>
              </w:rPr>
              <w:t>N/A</w:t>
            </w:r>
          </w:p>
        </w:tc>
        <w:tc>
          <w:tcPr>
            <w:tcW w:w="947" w:type="dxa"/>
          </w:tcPr>
          <w:p w14:paraId="6E26C57F" w14:textId="77777777" w:rsidR="00D65C49" w:rsidRPr="00374636" w:rsidRDefault="00D65C49" w:rsidP="007C6871">
            <w:pPr>
              <w:pStyle w:val="TAL"/>
              <w:rPr>
                <w:lang w:eastAsia="en-US"/>
              </w:rPr>
            </w:pPr>
            <w:r w:rsidRPr="00374636">
              <w:rPr>
                <w:lang w:eastAsia="en-US"/>
              </w:rPr>
              <w:t>N/A</w:t>
            </w:r>
          </w:p>
        </w:tc>
        <w:tc>
          <w:tcPr>
            <w:tcW w:w="947" w:type="dxa"/>
          </w:tcPr>
          <w:p w14:paraId="60738016" w14:textId="77777777" w:rsidR="00D65C49" w:rsidRPr="00374636" w:rsidRDefault="00D65C49" w:rsidP="007C6871">
            <w:pPr>
              <w:pStyle w:val="TAL"/>
              <w:rPr>
                <w:lang w:eastAsia="en-US"/>
              </w:rPr>
            </w:pPr>
            <w:r w:rsidRPr="00374636">
              <w:rPr>
                <w:lang w:eastAsia="en-US"/>
              </w:rPr>
              <w:t>N/A</w:t>
            </w:r>
          </w:p>
        </w:tc>
        <w:tc>
          <w:tcPr>
            <w:tcW w:w="1337" w:type="dxa"/>
          </w:tcPr>
          <w:p w14:paraId="4A05C766" w14:textId="77777777" w:rsidR="00D65C49" w:rsidRPr="00374636" w:rsidRDefault="00D65C49" w:rsidP="007C6871">
            <w:pPr>
              <w:pStyle w:val="TAL"/>
              <w:rPr>
                <w:lang w:eastAsia="en-US"/>
              </w:rPr>
            </w:pPr>
            <w:r w:rsidRPr="00374636">
              <w:rPr>
                <w:lang w:eastAsia="en-US"/>
              </w:rPr>
              <w:t>FFS</w:t>
            </w:r>
          </w:p>
        </w:tc>
        <w:tc>
          <w:tcPr>
            <w:tcW w:w="1337" w:type="dxa"/>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374636" w:rsidRDefault="00D65C49" w:rsidP="00D65C49">
      <w:pPr>
        <w:pStyle w:val="Heading1"/>
      </w:pPr>
      <w:r w:rsidRPr="00374636">
        <w:br w:type="page"/>
      </w:r>
      <w:bookmarkStart w:id="615" w:name="_Toc27481381"/>
      <w:bookmarkStart w:id="616" w:name="_Toc68182631"/>
      <w:bookmarkStart w:id="617" w:name="_Toc75461475"/>
      <w:bookmarkStart w:id="618" w:name="_Toc76023596"/>
      <w:bookmarkStart w:id="619" w:name="_Toc83678039"/>
      <w:bookmarkStart w:id="620" w:name="_Toc90628760"/>
      <w:r w:rsidRPr="00374636">
        <w:lastRenderedPageBreak/>
        <w:t>5</w:t>
      </w:r>
      <w:r w:rsidRPr="00374636">
        <w:tab/>
        <w:t>UTRA A-GPS Minimum Performance requirements</w:t>
      </w:r>
      <w:bookmarkEnd w:id="615"/>
      <w:bookmarkEnd w:id="616"/>
      <w:bookmarkEnd w:id="617"/>
      <w:bookmarkEnd w:id="618"/>
      <w:bookmarkEnd w:id="619"/>
      <w:bookmarkEnd w:id="620"/>
    </w:p>
    <w:p w14:paraId="68B140F3" w14:textId="77777777" w:rsidR="00D65C49" w:rsidRPr="00374636" w:rsidRDefault="00D65C49" w:rsidP="00D65C49">
      <w:pPr>
        <w:pStyle w:val="Heading2"/>
      </w:pPr>
      <w:bookmarkStart w:id="621" w:name="_Toc27481382"/>
      <w:bookmarkStart w:id="622" w:name="_Toc68182632"/>
      <w:bookmarkStart w:id="623" w:name="_Toc75461476"/>
      <w:bookmarkStart w:id="624" w:name="_Toc76023597"/>
      <w:bookmarkStart w:id="625" w:name="_Toc83678040"/>
      <w:bookmarkStart w:id="626" w:name="_Toc90628761"/>
      <w:r w:rsidRPr="00374636">
        <w:t>5.1</w:t>
      </w:r>
      <w:r w:rsidRPr="00374636">
        <w:tab/>
        <w:t>General</w:t>
      </w:r>
      <w:bookmarkEnd w:id="621"/>
      <w:bookmarkEnd w:id="622"/>
      <w:bookmarkEnd w:id="623"/>
      <w:bookmarkEnd w:id="624"/>
      <w:bookmarkEnd w:id="625"/>
      <w:bookmarkEnd w:id="626"/>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7" w:name="_Toc27481383"/>
      <w:bookmarkStart w:id="628" w:name="_Toc68182633"/>
      <w:bookmarkStart w:id="629" w:name="_Toc75461477"/>
      <w:bookmarkStart w:id="630" w:name="_Toc76023598"/>
      <w:bookmarkStart w:id="631" w:name="_Toc83678041"/>
      <w:bookmarkStart w:id="632" w:name="_Toc90628762"/>
      <w:r w:rsidRPr="00374636">
        <w:t>5.2</w:t>
      </w:r>
      <w:r w:rsidRPr="00374636">
        <w:tab/>
        <w:t>Sensitivity</w:t>
      </w:r>
      <w:bookmarkEnd w:id="627"/>
      <w:bookmarkEnd w:id="628"/>
      <w:bookmarkEnd w:id="629"/>
      <w:bookmarkEnd w:id="630"/>
      <w:bookmarkEnd w:id="631"/>
      <w:bookmarkEnd w:id="632"/>
    </w:p>
    <w:p w14:paraId="0515F558" w14:textId="77777777" w:rsidR="00D65C49" w:rsidRPr="00374636" w:rsidRDefault="00D65C49" w:rsidP="00D65C49">
      <w:pPr>
        <w:pStyle w:val="Heading3"/>
      </w:pPr>
      <w:bookmarkStart w:id="633" w:name="_Toc27481384"/>
      <w:bookmarkStart w:id="634" w:name="_Toc68182634"/>
      <w:bookmarkStart w:id="635" w:name="_Toc75461478"/>
      <w:bookmarkStart w:id="636" w:name="_Toc76023599"/>
      <w:bookmarkStart w:id="637" w:name="_Toc83678042"/>
      <w:bookmarkStart w:id="638" w:name="_Toc90628763"/>
      <w:r w:rsidRPr="00374636">
        <w:t>5.2.1</w:t>
      </w:r>
      <w:r w:rsidRPr="00374636">
        <w:tab/>
        <w:t>Sensitivity Coarse Time Assistance</w:t>
      </w:r>
      <w:bookmarkEnd w:id="633"/>
      <w:bookmarkEnd w:id="634"/>
      <w:bookmarkEnd w:id="635"/>
      <w:bookmarkEnd w:id="636"/>
      <w:bookmarkEnd w:id="637"/>
      <w:bookmarkEnd w:id="638"/>
    </w:p>
    <w:p w14:paraId="3671EAD0" w14:textId="77777777" w:rsidR="00D65C49" w:rsidRPr="00374636" w:rsidRDefault="00D65C49" w:rsidP="00D65C49">
      <w:pPr>
        <w:pStyle w:val="Heading4"/>
      </w:pPr>
      <w:bookmarkStart w:id="639" w:name="_Toc27481385"/>
      <w:bookmarkStart w:id="640" w:name="_Toc68182635"/>
      <w:bookmarkStart w:id="641" w:name="_Toc75461479"/>
      <w:bookmarkStart w:id="642" w:name="_Toc76023600"/>
      <w:bookmarkStart w:id="643" w:name="_Toc83678043"/>
      <w:bookmarkStart w:id="644" w:name="_Toc90628764"/>
      <w:r w:rsidRPr="00374636">
        <w:t>5.2.1.1</w:t>
      </w:r>
      <w:r w:rsidRPr="00374636">
        <w:tab/>
        <w:t>Definition and applicability</w:t>
      </w:r>
      <w:bookmarkEnd w:id="639"/>
      <w:bookmarkEnd w:id="640"/>
      <w:bookmarkEnd w:id="641"/>
      <w:bookmarkEnd w:id="642"/>
      <w:bookmarkEnd w:id="643"/>
      <w:bookmarkEnd w:id="644"/>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5" w:name="_Toc27481386"/>
      <w:bookmarkStart w:id="646" w:name="_Toc68182636"/>
      <w:bookmarkStart w:id="647" w:name="_Toc75461480"/>
      <w:bookmarkStart w:id="648" w:name="_Toc76023601"/>
      <w:bookmarkStart w:id="649" w:name="_Toc83678044"/>
      <w:bookmarkStart w:id="650" w:name="_Toc90628765"/>
      <w:r w:rsidRPr="00374636">
        <w:t>5.2.1.2</w:t>
      </w:r>
      <w:r w:rsidRPr="00374636">
        <w:tab/>
        <w:t>Minimum requirements</w:t>
      </w:r>
      <w:bookmarkEnd w:id="645"/>
      <w:bookmarkEnd w:id="646"/>
      <w:bookmarkEnd w:id="647"/>
      <w:bookmarkEnd w:id="648"/>
      <w:bookmarkEnd w:id="649"/>
      <w:bookmarkEnd w:id="650"/>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51" w:name="_Toc27481387"/>
      <w:bookmarkStart w:id="652" w:name="_Toc68182637"/>
      <w:bookmarkStart w:id="653" w:name="_Toc75461481"/>
      <w:bookmarkStart w:id="654" w:name="_Toc76023602"/>
      <w:bookmarkStart w:id="655" w:name="_Toc83678045"/>
      <w:bookmarkStart w:id="656" w:name="_Toc90628766"/>
      <w:r w:rsidRPr="00374636">
        <w:t>5.2.1.3</w:t>
      </w:r>
      <w:r w:rsidRPr="00374636">
        <w:tab/>
        <w:t>Test purpose</w:t>
      </w:r>
      <w:bookmarkEnd w:id="651"/>
      <w:bookmarkEnd w:id="652"/>
      <w:bookmarkEnd w:id="653"/>
      <w:bookmarkEnd w:id="654"/>
      <w:bookmarkEnd w:id="655"/>
      <w:bookmarkEnd w:id="656"/>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7" w:name="_Toc27481388"/>
      <w:bookmarkStart w:id="658" w:name="_Toc68182638"/>
      <w:bookmarkStart w:id="659" w:name="_Toc75461482"/>
      <w:bookmarkStart w:id="660" w:name="_Toc76023603"/>
      <w:bookmarkStart w:id="661" w:name="_Toc83678046"/>
      <w:bookmarkStart w:id="662" w:name="_Toc90628767"/>
      <w:r w:rsidRPr="00374636">
        <w:lastRenderedPageBreak/>
        <w:t>5.2.1.4</w:t>
      </w:r>
      <w:r w:rsidRPr="00374636">
        <w:tab/>
        <w:t>Method of test</w:t>
      </w:r>
      <w:bookmarkEnd w:id="657"/>
      <w:bookmarkEnd w:id="658"/>
      <w:bookmarkEnd w:id="659"/>
      <w:bookmarkEnd w:id="660"/>
      <w:bookmarkEnd w:id="661"/>
      <w:bookmarkEnd w:id="662"/>
    </w:p>
    <w:p w14:paraId="4F208C47" w14:textId="77777777" w:rsidR="00D65C49" w:rsidRPr="00374636" w:rsidRDefault="00D65C49" w:rsidP="00D65C49">
      <w:pPr>
        <w:pStyle w:val="Heading5"/>
      </w:pPr>
      <w:bookmarkStart w:id="663" w:name="_Toc27481389"/>
      <w:bookmarkStart w:id="664" w:name="_Toc68182639"/>
      <w:bookmarkStart w:id="665" w:name="_Toc75461483"/>
      <w:bookmarkStart w:id="666" w:name="_Toc76023604"/>
      <w:bookmarkStart w:id="667" w:name="_Toc83678047"/>
      <w:bookmarkStart w:id="668" w:name="_Toc90628768"/>
      <w:r w:rsidRPr="00374636">
        <w:t>5.2.1.4.1</w:t>
      </w:r>
      <w:r w:rsidRPr="00374636">
        <w:tab/>
        <w:t>Initial conditions</w:t>
      </w:r>
      <w:bookmarkEnd w:id="663"/>
      <w:bookmarkEnd w:id="664"/>
      <w:bookmarkEnd w:id="665"/>
      <w:bookmarkEnd w:id="666"/>
      <w:bookmarkEnd w:id="667"/>
      <w:bookmarkEnd w:id="668"/>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9" w:name="_Toc27481390"/>
      <w:bookmarkStart w:id="670" w:name="_Toc68182640"/>
      <w:bookmarkStart w:id="671" w:name="_Toc75461484"/>
      <w:bookmarkStart w:id="672" w:name="_Toc76023605"/>
      <w:bookmarkStart w:id="673" w:name="_Toc83678048"/>
      <w:bookmarkStart w:id="674" w:name="_Toc90628769"/>
      <w:r w:rsidRPr="00374636">
        <w:t>5.2.1.4.2</w:t>
      </w:r>
      <w:r w:rsidRPr="00374636">
        <w:tab/>
        <w:t>Procedure</w:t>
      </w:r>
      <w:bookmarkEnd w:id="669"/>
      <w:bookmarkEnd w:id="670"/>
      <w:bookmarkEnd w:id="671"/>
      <w:bookmarkEnd w:id="672"/>
      <w:bookmarkEnd w:id="673"/>
      <w:bookmarkEnd w:id="674"/>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5" w:name="_Toc27481391"/>
      <w:bookmarkStart w:id="676" w:name="_Toc68182641"/>
      <w:bookmarkStart w:id="677" w:name="_Toc75461485"/>
      <w:bookmarkStart w:id="678" w:name="_Toc76023606"/>
      <w:bookmarkStart w:id="679" w:name="_Toc83678049"/>
      <w:bookmarkStart w:id="680" w:name="_Toc90628770"/>
      <w:r w:rsidRPr="00374636">
        <w:t>5.2.1.5</w:t>
      </w:r>
      <w:r w:rsidRPr="00374636">
        <w:tab/>
        <w:t>Test Requirements</w:t>
      </w:r>
      <w:bookmarkEnd w:id="675"/>
      <w:bookmarkEnd w:id="676"/>
      <w:bookmarkEnd w:id="677"/>
      <w:bookmarkEnd w:id="678"/>
      <w:bookmarkEnd w:id="679"/>
      <w:bookmarkEnd w:id="680"/>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lastRenderedPageBreak/>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81" w:name="_Toc27481392"/>
      <w:bookmarkStart w:id="682" w:name="_Toc68182642"/>
      <w:bookmarkStart w:id="683" w:name="_Toc75461486"/>
      <w:bookmarkStart w:id="684" w:name="_Toc76023607"/>
      <w:bookmarkStart w:id="685" w:name="_Toc83678050"/>
      <w:bookmarkStart w:id="686" w:name="_Toc90628771"/>
      <w:r w:rsidRPr="00374636">
        <w:t>5.2.2</w:t>
      </w:r>
      <w:r w:rsidRPr="00374636">
        <w:tab/>
        <w:t>Sensitivity Fine Time Assistance</w:t>
      </w:r>
      <w:bookmarkEnd w:id="681"/>
      <w:bookmarkEnd w:id="682"/>
      <w:bookmarkEnd w:id="683"/>
      <w:bookmarkEnd w:id="684"/>
      <w:bookmarkEnd w:id="685"/>
      <w:bookmarkEnd w:id="686"/>
    </w:p>
    <w:p w14:paraId="5997AF46" w14:textId="77777777" w:rsidR="00D65C49" w:rsidRPr="00374636" w:rsidRDefault="00D65C49" w:rsidP="00D65C49">
      <w:pPr>
        <w:pStyle w:val="Heading4"/>
      </w:pPr>
      <w:bookmarkStart w:id="687" w:name="_Toc27481393"/>
      <w:bookmarkStart w:id="688" w:name="_Toc68182643"/>
      <w:bookmarkStart w:id="689" w:name="_Toc75461487"/>
      <w:bookmarkStart w:id="690" w:name="_Toc76023608"/>
      <w:bookmarkStart w:id="691" w:name="_Toc83678051"/>
      <w:bookmarkStart w:id="692" w:name="_Toc90628772"/>
      <w:r w:rsidRPr="00374636">
        <w:t>5.2.2.1</w:t>
      </w:r>
      <w:r w:rsidRPr="00374636">
        <w:tab/>
        <w:t>Definition and applicability</w:t>
      </w:r>
      <w:bookmarkEnd w:id="687"/>
      <w:bookmarkEnd w:id="688"/>
      <w:bookmarkEnd w:id="689"/>
      <w:bookmarkEnd w:id="690"/>
      <w:bookmarkEnd w:id="691"/>
      <w:bookmarkEnd w:id="692"/>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3" w:name="_Toc27481394"/>
      <w:bookmarkStart w:id="694" w:name="_Toc68182644"/>
      <w:bookmarkStart w:id="695" w:name="_Toc75461488"/>
      <w:bookmarkStart w:id="696" w:name="_Toc76023609"/>
      <w:bookmarkStart w:id="697" w:name="_Toc83678052"/>
      <w:bookmarkStart w:id="698" w:name="_Toc90628773"/>
      <w:r w:rsidRPr="00374636">
        <w:t>5.2.2.2</w:t>
      </w:r>
      <w:r w:rsidRPr="00374636">
        <w:tab/>
        <w:t>Minimum requirements</w:t>
      </w:r>
      <w:bookmarkEnd w:id="693"/>
      <w:bookmarkEnd w:id="694"/>
      <w:bookmarkEnd w:id="695"/>
      <w:bookmarkEnd w:id="696"/>
      <w:bookmarkEnd w:id="697"/>
      <w:bookmarkEnd w:id="698"/>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9" w:name="_Toc27481395"/>
      <w:bookmarkStart w:id="700" w:name="_Toc68182645"/>
      <w:bookmarkStart w:id="701" w:name="_Toc75461489"/>
      <w:bookmarkStart w:id="702" w:name="_Toc76023610"/>
      <w:bookmarkStart w:id="703" w:name="_Toc83678053"/>
      <w:bookmarkStart w:id="704" w:name="_Toc90628774"/>
      <w:r w:rsidRPr="00374636">
        <w:lastRenderedPageBreak/>
        <w:t>5.2.2.3</w:t>
      </w:r>
      <w:r w:rsidRPr="00374636">
        <w:tab/>
        <w:t>Test purpose</w:t>
      </w:r>
      <w:bookmarkEnd w:id="699"/>
      <w:bookmarkEnd w:id="700"/>
      <w:bookmarkEnd w:id="701"/>
      <w:bookmarkEnd w:id="702"/>
      <w:bookmarkEnd w:id="703"/>
      <w:bookmarkEnd w:id="704"/>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5" w:name="_Toc27481396"/>
      <w:bookmarkStart w:id="706" w:name="_Toc68182646"/>
      <w:bookmarkStart w:id="707" w:name="_Toc75461490"/>
      <w:bookmarkStart w:id="708" w:name="_Toc76023611"/>
      <w:bookmarkStart w:id="709" w:name="_Toc83678054"/>
      <w:bookmarkStart w:id="710" w:name="_Toc90628775"/>
      <w:r w:rsidRPr="00374636">
        <w:t>5.2.2.4</w:t>
      </w:r>
      <w:r w:rsidRPr="00374636">
        <w:tab/>
        <w:t>Method of test</w:t>
      </w:r>
      <w:bookmarkEnd w:id="705"/>
      <w:bookmarkEnd w:id="706"/>
      <w:bookmarkEnd w:id="707"/>
      <w:bookmarkEnd w:id="708"/>
      <w:bookmarkEnd w:id="709"/>
      <w:bookmarkEnd w:id="710"/>
    </w:p>
    <w:p w14:paraId="26487E29" w14:textId="77777777" w:rsidR="00D65C49" w:rsidRPr="00374636" w:rsidRDefault="00D65C49" w:rsidP="00D65C49">
      <w:pPr>
        <w:pStyle w:val="Heading5"/>
      </w:pPr>
      <w:bookmarkStart w:id="711" w:name="_Toc27481397"/>
      <w:bookmarkStart w:id="712" w:name="_Toc68182647"/>
      <w:bookmarkStart w:id="713" w:name="_Toc75461491"/>
      <w:bookmarkStart w:id="714" w:name="_Toc76023612"/>
      <w:bookmarkStart w:id="715" w:name="_Toc83678055"/>
      <w:bookmarkStart w:id="716" w:name="_Toc90628776"/>
      <w:r w:rsidRPr="00374636">
        <w:t>5.2.2.4.1</w:t>
      </w:r>
      <w:r w:rsidRPr="00374636">
        <w:tab/>
        <w:t>Initial conditions</w:t>
      </w:r>
      <w:bookmarkEnd w:id="711"/>
      <w:bookmarkEnd w:id="712"/>
      <w:bookmarkEnd w:id="713"/>
      <w:bookmarkEnd w:id="714"/>
      <w:bookmarkEnd w:id="715"/>
      <w:bookmarkEnd w:id="716"/>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7" w:name="_Toc27481398"/>
      <w:bookmarkStart w:id="718" w:name="_Toc68182648"/>
      <w:bookmarkStart w:id="719" w:name="_Toc75461492"/>
      <w:bookmarkStart w:id="720" w:name="_Toc76023613"/>
      <w:bookmarkStart w:id="721" w:name="_Toc83678056"/>
      <w:bookmarkStart w:id="722" w:name="_Toc90628777"/>
      <w:r w:rsidRPr="00374636">
        <w:t>5.2.2.4.2</w:t>
      </w:r>
      <w:r w:rsidRPr="00374636">
        <w:tab/>
        <w:t>Procedure</w:t>
      </w:r>
      <w:bookmarkEnd w:id="717"/>
      <w:bookmarkEnd w:id="718"/>
      <w:bookmarkEnd w:id="719"/>
      <w:bookmarkEnd w:id="720"/>
      <w:bookmarkEnd w:id="721"/>
      <w:bookmarkEnd w:id="722"/>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3" w:name="_Toc27481399"/>
      <w:bookmarkStart w:id="724" w:name="_Toc68182649"/>
      <w:bookmarkStart w:id="725" w:name="_Toc75461493"/>
      <w:bookmarkStart w:id="726" w:name="_Toc76023614"/>
      <w:bookmarkStart w:id="727" w:name="_Toc83678057"/>
      <w:bookmarkStart w:id="728" w:name="_Toc90628778"/>
      <w:r w:rsidRPr="00374636">
        <w:t>5.2.2.5</w:t>
      </w:r>
      <w:r w:rsidRPr="00374636">
        <w:tab/>
        <w:t>Test Requirements</w:t>
      </w:r>
      <w:bookmarkEnd w:id="723"/>
      <w:bookmarkEnd w:id="724"/>
      <w:bookmarkEnd w:id="725"/>
      <w:bookmarkEnd w:id="726"/>
      <w:bookmarkEnd w:id="727"/>
      <w:bookmarkEnd w:id="728"/>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lastRenderedPageBreak/>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9" w:name="_Toc27481400"/>
      <w:bookmarkStart w:id="730" w:name="_Toc68182650"/>
      <w:bookmarkStart w:id="731" w:name="_Toc75461494"/>
      <w:bookmarkStart w:id="732" w:name="_Toc76023615"/>
      <w:bookmarkStart w:id="733" w:name="_Toc83678058"/>
      <w:bookmarkStart w:id="734" w:name="_Toc90628779"/>
      <w:r w:rsidRPr="00374636">
        <w:t>5.3</w:t>
      </w:r>
      <w:r w:rsidRPr="00374636">
        <w:tab/>
        <w:t>Nominal Accuracy</w:t>
      </w:r>
      <w:bookmarkEnd w:id="729"/>
      <w:bookmarkEnd w:id="730"/>
      <w:bookmarkEnd w:id="731"/>
      <w:bookmarkEnd w:id="732"/>
      <w:bookmarkEnd w:id="733"/>
      <w:bookmarkEnd w:id="734"/>
    </w:p>
    <w:p w14:paraId="31BE1407" w14:textId="77777777" w:rsidR="00D65C49" w:rsidRPr="00374636" w:rsidRDefault="00D65C49" w:rsidP="00D65C49">
      <w:pPr>
        <w:pStyle w:val="Heading3"/>
      </w:pPr>
      <w:bookmarkStart w:id="735" w:name="_Toc27481401"/>
      <w:bookmarkStart w:id="736" w:name="_Toc68182651"/>
      <w:bookmarkStart w:id="737" w:name="_Toc75461495"/>
      <w:bookmarkStart w:id="738" w:name="_Toc76023616"/>
      <w:bookmarkStart w:id="739" w:name="_Toc83678059"/>
      <w:bookmarkStart w:id="740" w:name="_Toc90628780"/>
      <w:r w:rsidRPr="00374636">
        <w:t>5.3.1</w:t>
      </w:r>
      <w:r w:rsidRPr="00374636">
        <w:tab/>
        <w:t>Definition and applicability</w:t>
      </w:r>
      <w:bookmarkEnd w:id="735"/>
      <w:bookmarkEnd w:id="736"/>
      <w:bookmarkEnd w:id="737"/>
      <w:bookmarkEnd w:id="738"/>
      <w:bookmarkEnd w:id="739"/>
      <w:bookmarkEnd w:id="740"/>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41" w:name="_Toc27481402"/>
      <w:bookmarkStart w:id="742" w:name="_Toc68182652"/>
      <w:bookmarkStart w:id="743" w:name="_Toc75461496"/>
      <w:bookmarkStart w:id="744" w:name="_Toc76023617"/>
      <w:bookmarkStart w:id="745" w:name="_Toc83678060"/>
      <w:bookmarkStart w:id="746" w:name="_Toc90628781"/>
      <w:r w:rsidRPr="00374636">
        <w:t>5.3.2</w:t>
      </w:r>
      <w:r w:rsidRPr="00374636">
        <w:tab/>
        <w:t>Minimum requirements</w:t>
      </w:r>
      <w:bookmarkEnd w:id="741"/>
      <w:bookmarkEnd w:id="742"/>
      <w:bookmarkEnd w:id="743"/>
      <w:bookmarkEnd w:id="744"/>
      <w:bookmarkEnd w:id="745"/>
      <w:bookmarkEnd w:id="746"/>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7" w:name="_Toc27481403"/>
      <w:bookmarkStart w:id="748" w:name="_Toc68182653"/>
      <w:bookmarkStart w:id="749" w:name="_Toc75461497"/>
      <w:bookmarkStart w:id="750" w:name="_Toc76023618"/>
      <w:bookmarkStart w:id="751" w:name="_Toc83678061"/>
      <w:bookmarkStart w:id="752" w:name="_Toc90628782"/>
      <w:r w:rsidRPr="00374636">
        <w:t>5.3.3</w:t>
      </w:r>
      <w:r w:rsidRPr="00374636">
        <w:tab/>
        <w:t>Test purpose</w:t>
      </w:r>
      <w:bookmarkEnd w:id="747"/>
      <w:bookmarkEnd w:id="748"/>
      <w:bookmarkEnd w:id="749"/>
      <w:bookmarkEnd w:id="750"/>
      <w:bookmarkEnd w:id="751"/>
      <w:bookmarkEnd w:id="752"/>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3" w:name="_Toc27481404"/>
      <w:bookmarkStart w:id="754" w:name="_Toc68182654"/>
      <w:bookmarkStart w:id="755" w:name="_Toc75461498"/>
      <w:bookmarkStart w:id="756" w:name="_Toc76023619"/>
      <w:bookmarkStart w:id="757" w:name="_Toc83678062"/>
      <w:bookmarkStart w:id="758" w:name="_Toc90628783"/>
      <w:r w:rsidRPr="00374636">
        <w:lastRenderedPageBreak/>
        <w:t>5.3.4</w:t>
      </w:r>
      <w:r w:rsidRPr="00374636">
        <w:tab/>
        <w:t>Method of test</w:t>
      </w:r>
      <w:bookmarkEnd w:id="753"/>
      <w:bookmarkEnd w:id="754"/>
      <w:bookmarkEnd w:id="755"/>
      <w:bookmarkEnd w:id="756"/>
      <w:bookmarkEnd w:id="757"/>
      <w:bookmarkEnd w:id="758"/>
    </w:p>
    <w:p w14:paraId="7C2A62B1" w14:textId="77777777" w:rsidR="00D65C49" w:rsidRPr="00374636" w:rsidRDefault="00D65C49" w:rsidP="00D65C49">
      <w:pPr>
        <w:pStyle w:val="Heading4"/>
      </w:pPr>
      <w:bookmarkStart w:id="759" w:name="_Toc27481405"/>
      <w:bookmarkStart w:id="760" w:name="_Toc68182655"/>
      <w:bookmarkStart w:id="761" w:name="_Toc75461499"/>
      <w:bookmarkStart w:id="762" w:name="_Toc76023620"/>
      <w:bookmarkStart w:id="763" w:name="_Toc83678063"/>
      <w:bookmarkStart w:id="764" w:name="_Toc90628784"/>
      <w:r w:rsidRPr="00374636">
        <w:t>5.3.4.1</w:t>
      </w:r>
      <w:r w:rsidRPr="00374636">
        <w:tab/>
        <w:t>Initial conditions</w:t>
      </w:r>
      <w:bookmarkEnd w:id="759"/>
      <w:bookmarkEnd w:id="760"/>
      <w:bookmarkEnd w:id="761"/>
      <w:bookmarkEnd w:id="762"/>
      <w:bookmarkEnd w:id="763"/>
      <w:bookmarkEnd w:id="764"/>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5" w:name="_Toc27481406"/>
      <w:bookmarkStart w:id="766" w:name="_Toc68182656"/>
      <w:bookmarkStart w:id="767" w:name="_Toc75461500"/>
      <w:bookmarkStart w:id="768" w:name="_Toc76023621"/>
      <w:bookmarkStart w:id="769" w:name="_Toc83678064"/>
      <w:bookmarkStart w:id="770" w:name="_Toc90628785"/>
      <w:r w:rsidRPr="00374636">
        <w:t>5.3.4.2</w:t>
      </w:r>
      <w:r w:rsidRPr="00374636">
        <w:tab/>
        <w:t>Procedure</w:t>
      </w:r>
      <w:bookmarkEnd w:id="765"/>
      <w:bookmarkEnd w:id="766"/>
      <w:bookmarkEnd w:id="767"/>
      <w:bookmarkEnd w:id="768"/>
      <w:bookmarkEnd w:id="769"/>
      <w:bookmarkEnd w:id="770"/>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71" w:name="_Toc27481407"/>
      <w:bookmarkStart w:id="772" w:name="_Toc68182657"/>
      <w:bookmarkStart w:id="773" w:name="_Toc75461501"/>
      <w:bookmarkStart w:id="774" w:name="_Toc76023622"/>
      <w:bookmarkStart w:id="775" w:name="_Toc83678065"/>
      <w:bookmarkStart w:id="776" w:name="_Toc90628786"/>
      <w:r w:rsidRPr="00374636">
        <w:lastRenderedPageBreak/>
        <w:t>5.3.5</w:t>
      </w:r>
      <w:r w:rsidRPr="00374636">
        <w:tab/>
        <w:t>Test Requirements</w:t>
      </w:r>
      <w:bookmarkEnd w:id="771"/>
      <w:bookmarkEnd w:id="772"/>
      <w:bookmarkEnd w:id="773"/>
      <w:bookmarkEnd w:id="774"/>
      <w:bookmarkEnd w:id="775"/>
      <w:bookmarkEnd w:id="776"/>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7" w:name="_Toc27481408"/>
      <w:bookmarkStart w:id="778" w:name="_Toc68182658"/>
      <w:bookmarkStart w:id="779" w:name="_Toc75461502"/>
      <w:bookmarkStart w:id="780" w:name="_Toc76023623"/>
      <w:bookmarkStart w:id="781" w:name="_Toc83678066"/>
      <w:bookmarkStart w:id="782" w:name="_Toc90628787"/>
      <w:r w:rsidRPr="00374636">
        <w:t>5.4</w:t>
      </w:r>
      <w:r w:rsidRPr="00374636">
        <w:tab/>
        <w:t>Dynamic Range</w:t>
      </w:r>
      <w:bookmarkEnd w:id="777"/>
      <w:bookmarkEnd w:id="778"/>
      <w:bookmarkEnd w:id="779"/>
      <w:bookmarkEnd w:id="780"/>
      <w:bookmarkEnd w:id="781"/>
      <w:bookmarkEnd w:id="782"/>
    </w:p>
    <w:p w14:paraId="13CC9B06" w14:textId="77777777" w:rsidR="00D65C49" w:rsidRPr="00374636" w:rsidRDefault="00D65C49" w:rsidP="00D65C49">
      <w:pPr>
        <w:pStyle w:val="Heading3"/>
      </w:pPr>
      <w:bookmarkStart w:id="783" w:name="_Toc27481409"/>
      <w:bookmarkStart w:id="784" w:name="_Toc68182659"/>
      <w:bookmarkStart w:id="785" w:name="_Toc75461503"/>
      <w:bookmarkStart w:id="786" w:name="_Toc76023624"/>
      <w:bookmarkStart w:id="787" w:name="_Toc83678067"/>
      <w:bookmarkStart w:id="788" w:name="_Toc90628788"/>
      <w:r w:rsidRPr="00374636">
        <w:t>5.4.1</w:t>
      </w:r>
      <w:r w:rsidRPr="00374636">
        <w:tab/>
        <w:t>Definition and applicability</w:t>
      </w:r>
      <w:bookmarkEnd w:id="783"/>
      <w:bookmarkEnd w:id="784"/>
      <w:bookmarkEnd w:id="785"/>
      <w:bookmarkEnd w:id="786"/>
      <w:bookmarkEnd w:id="787"/>
      <w:bookmarkEnd w:id="788"/>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9" w:name="_Toc27481410"/>
      <w:bookmarkStart w:id="790" w:name="_Toc68182660"/>
      <w:bookmarkStart w:id="791" w:name="_Toc75461504"/>
      <w:bookmarkStart w:id="792" w:name="_Toc76023625"/>
      <w:bookmarkStart w:id="793" w:name="_Toc83678068"/>
      <w:bookmarkStart w:id="794" w:name="_Toc90628789"/>
      <w:r w:rsidRPr="00374636">
        <w:t>5.4.2</w:t>
      </w:r>
      <w:r w:rsidRPr="00374636">
        <w:tab/>
        <w:t>Minimum requirements</w:t>
      </w:r>
      <w:bookmarkEnd w:id="789"/>
      <w:bookmarkEnd w:id="790"/>
      <w:bookmarkEnd w:id="791"/>
      <w:bookmarkEnd w:id="792"/>
      <w:bookmarkEnd w:id="793"/>
      <w:bookmarkEnd w:id="794"/>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lastRenderedPageBreak/>
        <w:t>The reference for this requirement is 3GPP TS 25.171 [31], clause 5.3.1.</w:t>
      </w:r>
    </w:p>
    <w:p w14:paraId="792DFB90" w14:textId="77777777" w:rsidR="00D65C49" w:rsidRPr="00374636" w:rsidRDefault="00D65C49" w:rsidP="00D65C49">
      <w:pPr>
        <w:pStyle w:val="Heading3"/>
      </w:pPr>
      <w:bookmarkStart w:id="795" w:name="_Toc27481411"/>
      <w:bookmarkStart w:id="796" w:name="_Toc68182661"/>
      <w:bookmarkStart w:id="797" w:name="_Toc75461505"/>
      <w:bookmarkStart w:id="798" w:name="_Toc76023626"/>
      <w:bookmarkStart w:id="799" w:name="_Toc83678069"/>
      <w:bookmarkStart w:id="800" w:name="_Toc90628790"/>
      <w:r w:rsidRPr="00374636">
        <w:t>5.4.3</w:t>
      </w:r>
      <w:r w:rsidRPr="00374636">
        <w:tab/>
        <w:t>Test purpose</w:t>
      </w:r>
      <w:bookmarkEnd w:id="795"/>
      <w:bookmarkEnd w:id="796"/>
      <w:bookmarkEnd w:id="797"/>
      <w:bookmarkEnd w:id="798"/>
      <w:bookmarkEnd w:id="799"/>
      <w:bookmarkEnd w:id="800"/>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801" w:name="_Toc27481412"/>
      <w:bookmarkStart w:id="802" w:name="_Toc68182662"/>
      <w:bookmarkStart w:id="803" w:name="_Toc75461506"/>
      <w:bookmarkStart w:id="804" w:name="_Toc76023627"/>
      <w:bookmarkStart w:id="805" w:name="_Toc83678070"/>
      <w:bookmarkStart w:id="806" w:name="_Toc90628791"/>
      <w:r w:rsidRPr="00374636">
        <w:t>5.4.4</w:t>
      </w:r>
      <w:r w:rsidRPr="00374636">
        <w:tab/>
        <w:t>Method of test</w:t>
      </w:r>
      <w:bookmarkEnd w:id="801"/>
      <w:bookmarkEnd w:id="802"/>
      <w:bookmarkEnd w:id="803"/>
      <w:bookmarkEnd w:id="804"/>
      <w:bookmarkEnd w:id="805"/>
      <w:bookmarkEnd w:id="806"/>
    </w:p>
    <w:p w14:paraId="5922FEBE" w14:textId="77777777" w:rsidR="00D65C49" w:rsidRPr="00374636" w:rsidRDefault="00D65C49" w:rsidP="00D65C49">
      <w:pPr>
        <w:pStyle w:val="Heading4"/>
      </w:pPr>
      <w:bookmarkStart w:id="807" w:name="_Toc27481413"/>
      <w:bookmarkStart w:id="808" w:name="_Toc68182663"/>
      <w:bookmarkStart w:id="809" w:name="_Toc75461507"/>
      <w:bookmarkStart w:id="810" w:name="_Toc76023628"/>
      <w:bookmarkStart w:id="811" w:name="_Toc83678071"/>
      <w:bookmarkStart w:id="812" w:name="_Toc90628792"/>
      <w:r w:rsidRPr="00374636">
        <w:t>5.4.4.1</w:t>
      </w:r>
      <w:r w:rsidRPr="00374636">
        <w:tab/>
        <w:t>Initial conditions</w:t>
      </w:r>
      <w:bookmarkEnd w:id="807"/>
      <w:bookmarkEnd w:id="808"/>
      <w:bookmarkEnd w:id="809"/>
      <w:bookmarkEnd w:id="810"/>
      <w:bookmarkEnd w:id="811"/>
      <w:bookmarkEnd w:id="812"/>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3" w:name="_Toc27481414"/>
      <w:bookmarkStart w:id="814" w:name="_Toc68182664"/>
      <w:bookmarkStart w:id="815" w:name="_Toc75461508"/>
      <w:bookmarkStart w:id="816" w:name="_Toc76023629"/>
      <w:bookmarkStart w:id="817" w:name="_Toc83678072"/>
      <w:bookmarkStart w:id="818" w:name="_Toc90628793"/>
      <w:r w:rsidRPr="00374636">
        <w:t>5.4.4.2</w:t>
      </w:r>
      <w:r w:rsidRPr="00374636">
        <w:tab/>
        <w:t>Procedure</w:t>
      </w:r>
      <w:bookmarkEnd w:id="813"/>
      <w:bookmarkEnd w:id="814"/>
      <w:bookmarkEnd w:id="815"/>
      <w:bookmarkEnd w:id="816"/>
      <w:bookmarkEnd w:id="817"/>
      <w:bookmarkEnd w:id="818"/>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w:t>
      </w:r>
      <w:r w:rsidRPr="00374636">
        <w:lastRenderedPageBreak/>
        <w:t xml:space="preserve">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9" w:name="_Toc27481415"/>
      <w:bookmarkStart w:id="820" w:name="_Toc68182665"/>
      <w:bookmarkStart w:id="821" w:name="_Toc75461509"/>
      <w:bookmarkStart w:id="822" w:name="_Toc76023630"/>
      <w:bookmarkStart w:id="823" w:name="_Toc83678073"/>
      <w:bookmarkStart w:id="824" w:name="_Toc90628794"/>
      <w:r w:rsidRPr="00374636">
        <w:t>5.4.5</w:t>
      </w:r>
      <w:r w:rsidRPr="00374636">
        <w:tab/>
        <w:t>Test Requirements</w:t>
      </w:r>
      <w:bookmarkEnd w:id="819"/>
      <w:bookmarkEnd w:id="820"/>
      <w:bookmarkEnd w:id="821"/>
      <w:bookmarkEnd w:id="822"/>
      <w:bookmarkEnd w:id="823"/>
      <w:bookmarkEnd w:id="824"/>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5" w:name="_Toc27481416"/>
      <w:bookmarkStart w:id="826" w:name="_Toc68182666"/>
      <w:bookmarkStart w:id="827" w:name="_Toc75461510"/>
      <w:bookmarkStart w:id="828" w:name="_Toc76023631"/>
      <w:bookmarkStart w:id="829" w:name="_Toc83678074"/>
      <w:bookmarkStart w:id="830" w:name="_Toc90628795"/>
      <w:r w:rsidRPr="00374636">
        <w:t>5.5</w:t>
      </w:r>
      <w:r w:rsidRPr="00374636">
        <w:tab/>
        <w:t>Multi-path Performance</w:t>
      </w:r>
      <w:bookmarkEnd w:id="825"/>
      <w:bookmarkEnd w:id="826"/>
      <w:bookmarkEnd w:id="827"/>
      <w:bookmarkEnd w:id="828"/>
      <w:bookmarkEnd w:id="829"/>
      <w:bookmarkEnd w:id="830"/>
    </w:p>
    <w:p w14:paraId="682E134B" w14:textId="77777777" w:rsidR="00D65C49" w:rsidRPr="00374636" w:rsidRDefault="00D65C49" w:rsidP="00D65C49">
      <w:pPr>
        <w:pStyle w:val="Heading3"/>
      </w:pPr>
      <w:bookmarkStart w:id="831" w:name="_Toc27481417"/>
      <w:bookmarkStart w:id="832" w:name="_Toc68182667"/>
      <w:bookmarkStart w:id="833" w:name="_Toc75461511"/>
      <w:bookmarkStart w:id="834" w:name="_Toc76023632"/>
      <w:bookmarkStart w:id="835" w:name="_Toc83678075"/>
      <w:bookmarkStart w:id="836" w:name="_Toc90628796"/>
      <w:r w:rsidRPr="00374636">
        <w:t>5.5.1</w:t>
      </w:r>
      <w:r w:rsidRPr="00374636">
        <w:tab/>
        <w:t>Definition and applicability</w:t>
      </w:r>
      <w:bookmarkEnd w:id="831"/>
      <w:bookmarkEnd w:id="832"/>
      <w:bookmarkEnd w:id="833"/>
      <w:bookmarkEnd w:id="834"/>
      <w:bookmarkEnd w:id="835"/>
      <w:bookmarkEnd w:id="836"/>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7" w:name="_Toc27481418"/>
      <w:bookmarkStart w:id="838" w:name="_Toc68182668"/>
      <w:bookmarkStart w:id="839" w:name="_Toc75461512"/>
      <w:bookmarkStart w:id="840" w:name="_Toc76023633"/>
      <w:bookmarkStart w:id="841" w:name="_Toc83678076"/>
      <w:bookmarkStart w:id="842" w:name="_Toc90628797"/>
      <w:r w:rsidRPr="00374636">
        <w:t>5.5.2</w:t>
      </w:r>
      <w:r w:rsidRPr="00374636">
        <w:tab/>
        <w:t>Minimum requirements</w:t>
      </w:r>
      <w:bookmarkEnd w:id="837"/>
      <w:bookmarkEnd w:id="838"/>
      <w:bookmarkEnd w:id="839"/>
      <w:bookmarkEnd w:id="840"/>
      <w:bookmarkEnd w:id="841"/>
      <w:bookmarkEnd w:id="842"/>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lastRenderedPageBreak/>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3" w:name="_Toc27481419"/>
      <w:bookmarkStart w:id="844" w:name="_Toc68182669"/>
      <w:bookmarkStart w:id="845" w:name="_Toc75461513"/>
      <w:bookmarkStart w:id="846" w:name="_Toc76023634"/>
      <w:bookmarkStart w:id="847" w:name="_Toc83678077"/>
      <w:bookmarkStart w:id="848" w:name="_Toc90628798"/>
      <w:r w:rsidRPr="00374636">
        <w:t>5.5.3</w:t>
      </w:r>
      <w:r w:rsidRPr="00374636">
        <w:tab/>
        <w:t>Test purpose</w:t>
      </w:r>
      <w:bookmarkEnd w:id="843"/>
      <w:bookmarkEnd w:id="844"/>
      <w:bookmarkEnd w:id="845"/>
      <w:bookmarkEnd w:id="846"/>
      <w:bookmarkEnd w:id="847"/>
      <w:bookmarkEnd w:id="848"/>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9" w:name="_Toc27481420"/>
      <w:bookmarkStart w:id="850" w:name="_Toc68182670"/>
      <w:bookmarkStart w:id="851" w:name="_Toc75461514"/>
      <w:bookmarkStart w:id="852" w:name="_Toc76023635"/>
      <w:bookmarkStart w:id="853" w:name="_Toc83678078"/>
      <w:bookmarkStart w:id="854" w:name="_Toc90628799"/>
      <w:r w:rsidRPr="00374636">
        <w:t>5.5.4</w:t>
      </w:r>
      <w:r w:rsidRPr="00374636">
        <w:tab/>
        <w:t>Method of test</w:t>
      </w:r>
      <w:bookmarkEnd w:id="849"/>
      <w:bookmarkEnd w:id="850"/>
      <w:bookmarkEnd w:id="851"/>
      <w:bookmarkEnd w:id="852"/>
      <w:bookmarkEnd w:id="853"/>
      <w:bookmarkEnd w:id="854"/>
    </w:p>
    <w:p w14:paraId="08F3CFC3" w14:textId="77777777" w:rsidR="00D65C49" w:rsidRPr="00374636" w:rsidRDefault="00D65C49" w:rsidP="00D65C49">
      <w:pPr>
        <w:pStyle w:val="Heading4"/>
      </w:pPr>
      <w:bookmarkStart w:id="855" w:name="_Toc27481421"/>
      <w:bookmarkStart w:id="856" w:name="_Toc68182671"/>
      <w:bookmarkStart w:id="857" w:name="_Toc75461515"/>
      <w:bookmarkStart w:id="858" w:name="_Toc76023636"/>
      <w:bookmarkStart w:id="859" w:name="_Toc83678079"/>
      <w:bookmarkStart w:id="860" w:name="_Toc90628800"/>
      <w:r w:rsidRPr="00374636">
        <w:t>5.5.4.1</w:t>
      </w:r>
      <w:r w:rsidRPr="00374636">
        <w:tab/>
        <w:t>Initial conditions</w:t>
      </w:r>
      <w:bookmarkEnd w:id="855"/>
      <w:bookmarkEnd w:id="856"/>
      <w:bookmarkEnd w:id="857"/>
      <w:bookmarkEnd w:id="858"/>
      <w:bookmarkEnd w:id="859"/>
      <w:bookmarkEnd w:id="860"/>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61" w:name="_Toc27481422"/>
      <w:bookmarkStart w:id="862" w:name="_Toc68182672"/>
      <w:bookmarkStart w:id="863" w:name="_Toc75461516"/>
      <w:bookmarkStart w:id="864" w:name="_Toc76023637"/>
      <w:bookmarkStart w:id="865" w:name="_Toc83678080"/>
      <w:bookmarkStart w:id="866" w:name="_Toc90628801"/>
      <w:r w:rsidRPr="00374636">
        <w:t>5.5.4.2</w:t>
      </w:r>
      <w:r w:rsidRPr="00374636">
        <w:tab/>
        <w:t>Procedure</w:t>
      </w:r>
      <w:bookmarkEnd w:id="861"/>
      <w:bookmarkEnd w:id="862"/>
      <w:bookmarkEnd w:id="863"/>
      <w:bookmarkEnd w:id="864"/>
      <w:bookmarkEnd w:id="865"/>
      <w:bookmarkEnd w:id="866"/>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 xml:space="preserve">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w:t>
      </w:r>
      <w:r w:rsidRPr="00374636">
        <w:lastRenderedPageBreak/>
        <w:t>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7" w:name="_Toc27481423"/>
      <w:bookmarkStart w:id="868" w:name="_Toc68182673"/>
      <w:bookmarkStart w:id="869" w:name="_Toc75461517"/>
      <w:bookmarkStart w:id="870" w:name="_Toc76023638"/>
      <w:bookmarkStart w:id="871" w:name="_Toc83678081"/>
      <w:bookmarkStart w:id="872" w:name="_Toc90628802"/>
      <w:r w:rsidRPr="00374636">
        <w:t>5.5.5</w:t>
      </w:r>
      <w:r w:rsidRPr="00374636">
        <w:tab/>
        <w:t>Test Requirements</w:t>
      </w:r>
      <w:bookmarkEnd w:id="867"/>
      <w:bookmarkEnd w:id="868"/>
      <w:bookmarkEnd w:id="869"/>
      <w:bookmarkEnd w:id="870"/>
      <w:bookmarkEnd w:id="871"/>
      <w:bookmarkEnd w:id="872"/>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3" w:name="_Toc27481424"/>
      <w:bookmarkStart w:id="874" w:name="_Toc68182674"/>
      <w:bookmarkStart w:id="875" w:name="_Toc75461518"/>
      <w:bookmarkStart w:id="876" w:name="_Toc76023639"/>
      <w:bookmarkStart w:id="877" w:name="_Toc83678082"/>
      <w:bookmarkStart w:id="878" w:name="_Toc90628803"/>
      <w:r w:rsidRPr="00374636">
        <w:t>5.6</w:t>
      </w:r>
      <w:r w:rsidRPr="00374636">
        <w:tab/>
        <w:t>Moving Scenario and Periodic Update Performance</w:t>
      </w:r>
      <w:bookmarkEnd w:id="873"/>
      <w:bookmarkEnd w:id="874"/>
      <w:bookmarkEnd w:id="875"/>
      <w:bookmarkEnd w:id="876"/>
      <w:bookmarkEnd w:id="877"/>
      <w:bookmarkEnd w:id="878"/>
    </w:p>
    <w:p w14:paraId="5E88324E" w14:textId="77777777" w:rsidR="00D65C49" w:rsidRPr="00374636" w:rsidRDefault="00D65C49" w:rsidP="00D65C49">
      <w:pPr>
        <w:pStyle w:val="Heading3"/>
      </w:pPr>
      <w:bookmarkStart w:id="879" w:name="_Toc27481425"/>
      <w:bookmarkStart w:id="880" w:name="_Toc68182675"/>
      <w:bookmarkStart w:id="881" w:name="_Toc75461519"/>
      <w:bookmarkStart w:id="882" w:name="_Toc76023640"/>
      <w:bookmarkStart w:id="883" w:name="_Toc83678083"/>
      <w:bookmarkStart w:id="884" w:name="_Toc90628804"/>
      <w:r w:rsidRPr="00374636">
        <w:t>5.6.1</w:t>
      </w:r>
      <w:r w:rsidRPr="00374636">
        <w:tab/>
        <w:t>Definition and applicability</w:t>
      </w:r>
      <w:bookmarkEnd w:id="879"/>
      <w:bookmarkEnd w:id="880"/>
      <w:bookmarkEnd w:id="881"/>
      <w:bookmarkEnd w:id="882"/>
      <w:bookmarkEnd w:id="883"/>
      <w:bookmarkEnd w:id="884"/>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5" w:name="_Toc27481426"/>
      <w:bookmarkStart w:id="886" w:name="_Toc68182676"/>
      <w:bookmarkStart w:id="887" w:name="_Toc75461520"/>
      <w:bookmarkStart w:id="888" w:name="_Toc76023641"/>
      <w:bookmarkStart w:id="889" w:name="_Toc83678084"/>
      <w:bookmarkStart w:id="890" w:name="_Toc90628805"/>
      <w:r w:rsidRPr="00374636">
        <w:t>5.6.2</w:t>
      </w:r>
      <w:r w:rsidRPr="00374636">
        <w:tab/>
        <w:t>Minimum requirements</w:t>
      </w:r>
      <w:bookmarkEnd w:id="885"/>
      <w:bookmarkEnd w:id="886"/>
      <w:bookmarkEnd w:id="887"/>
      <w:bookmarkEnd w:id="888"/>
      <w:bookmarkEnd w:id="889"/>
      <w:bookmarkEnd w:id="890"/>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lastRenderedPageBreak/>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91" w:name="_Toc27481427"/>
      <w:bookmarkStart w:id="892" w:name="_Toc68182677"/>
      <w:bookmarkStart w:id="893" w:name="_Toc75461521"/>
      <w:bookmarkStart w:id="894" w:name="_Toc76023642"/>
      <w:bookmarkStart w:id="895" w:name="_Toc83678085"/>
      <w:bookmarkStart w:id="896" w:name="_Toc90628806"/>
      <w:r w:rsidRPr="00374636">
        <w:t>5.6.3</w:t>
      </w:r>
      <w:r w:rsidRPr="00374636">
        <w:tab/>
        <w:t>Test purpose</w:t>
      </w:r>
      <w:bookmarkEnd w:id="891"/>
      <w:bookmarkEnd w:id="892"/>
      <w:bookmarkEnd w:id="893"/>
      <w:bookmarkEnd w:id="894"/>
      <w:bookmarkEnd w:id="895"/>
      <w:bookmarkEnd w:id="896"/>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7" w:name="_Toc27481428"/>
      <w:bookmarkStart w:id="898" w:name="_Toc68182678"/>
      <w:bookmarkStart w:id="899" w:name="_Toc75461522"/>
      <w:bookmarkStart w:id="900" w:name="_Toc76023643"/>
      <w:bookmarkStart w:id="901" w:name="_Toc83678086"/>
      <w:bookmarkStart w:id="902" w:name="_Toc90628807"/>
      <w:r w:rsidRPr="00374636">
        <w:t>5.6.4</w:t>
      </w:r>
      <w:r w:rsidRPr="00374636">
        <w:tab/>
        <w:t>Method of test</w:t>
      </w:r>
      <w:bookmarkEnd w:id="897"/>
      <w:bookmarkEnd w:id="898"/>
      <w:bookmarkEnd w:id="899"/>
      <w:bookmarkEnd w:id="900"/>
      <w:bookmarkEnd w:id="901"/>
      <w:bookmarkEnd w:id="902"/>
    </w:p>
    <w:p w14:paraId="3F8640DF" w14:textId="77777777" w:rsidR="00D65C49" w:rsidRPr="00374636" w:rsidRDefault="00D65C49" w:rsidP="00D65C49">
      <w:pPr>
        <w:pStyle w:val="Heading4"/>
      </w:pPr>
      <w:bookmarkStart w:id="903" w:name="_Toc27481429"/>
      <w:bookmarkStart w:id="904" w:name="_Toc68182679"/>
      <w:bookmarkStart w:id="905" w:name="_Toc75461523"/>
      <w:bookmarkStart w:id="906" w:name="_Toc76023644"/>
      <w:bookmarkStart w:id="907" w:name="_Toc83678087"/>
      <w:bookmarkStart w:id="908" w:name="_Toc90628808"/>
      <w:r w:rsidRPr="00374636">
        <w:t>5.6.4.1</w:t>
      </w:r>
      <w:r w:rsidRPr="00374636">
        <w:tab/>
        <w:t>Initial conditions</w:t>
      </w:r>
      <w:bookmarkEnd w:id="903"/>
      <w:bookmarkEnd w:id="904"/>
      <w:bookmarkEnd w:id="905"/>
      <w:bookmarkEnd w:id="906"/>
      <w:bookmarkEnd w:id="907"/>
      <w:bookmarkEnd w:id="908"/>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lastRenderedPageBreak/>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9" w:name="_Toc27481430"/>
      <w:bookmarkStart w:id="910" w:name="_Toc68182680"/>
      <w:bookmarkStart w:id="911" w:name="_Toc75461524"/>
      <w:bookmarkStart w:id="912" w:name="_Toc76023645"/>
      <w:bookmarkStart w:id="913" w:name="_Toc83678088"/>
      <w:bookmarkStart w:id="914" w:name="_Toc90628809"/>
      <w:r w:rsidRPr="00374636">
        <w:t>5.6.4.2</w:t>
      </w:r>
      <w:r w:rsidRPr="00374636">
        <w:tab/>
        <w:t>Procedure</w:t>
      </w:r>
      <w:bookmarkEnd w:id="909"/>
      <w:bookmarkEnd w:id="910"/>
      <w:bookmarkEnd w:id="911"/>
      <w:bookmarkEnd w:id="912"/>
      <w:bookmarkEnd w:id="913"/>
      <w:bookmarkEnd w:id="914"/>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lastRenderedPageBreak/>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5" w:name="_Toc27481431"/>
      <w:bookmarkStart w:id="916" w:name="_Toc68182681"/>
      <w:bookmarkStart w:id="917" w:name="_Toc75461525"/>
      <w:bookmarkStart w:id="918" w:name="_Toc76023646"/>
      <w:bookmarkStart w:id="919" w:name="_Toc83678089"/>
      <w:bookmarkStart w:id="920" w:name="_Toc90628810"/>
      <w:r w:rsidRPr="00374636">
        <w:t>5.6.5</w:t>
      </w:r>
      <w:r w:rsidRPr="00374636">
        <w:tab/>
        <w:t>Test Requirements</w:t>
      </w:r>
      <w:bookmarkEnd w:id="915"/>
      <w:bookmarkEnd w:id="916"/>
      <w:bookmarkEnd w:id="917"/>
      <w:bookmarkEnd w:id="918"/>
      <w:bookmarkEnd w:id="919"/>
      <w:bookmarkEnd w:id="920"/>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21" w:name="_Toc27481432"/>
      <w:bookmarkStart w:id="922" w:name="_Toc68182682"/>
      <w:bookmarkStart w:id="923" w:name="_Toc75461526"/>
      <w:bookmarkStart w:id="924" w:name="_Toc76023647"/>
      <w:bookmarkStart w:id="925" w:name="_Toc83678090"/>
      <w:bookmarkStart w:id="926" w:name="_Toc90628811"/>
      <w:r w:rsidRPr="00374636">
        <w:lastRenderedPageBreak/>
        <w:t>6</w:t>
      </w:r>
      <w:r w:rsidRPr="00374636">
        <w:tab/>
        <w:t>UTRA A-GNSS Minimum Performance requirements</w:t>
      </w:r>
      <w:bookmarkEnd w:id="921"/>
      <w:bookmarkEnd w:id="922"/>
      <w:bookmarkEnd w:id="923"/>
      <w:bookmarkEnd w:id="924"/>
      <w:bookmarkEnd w:id="925"/>
      <w:bookmarkEnd w:id="926"/>
    </w:p>
    <w:p w14:paraId="0E525ED7" w14:textId="77777777" w:rsidR="00D65C49" w:rsidRPr="00374636" w:rsidRDefault="00D65C49" w:rsidP="00D65C49">
      <w:pPr>
        <w:pStyle w:val="Heading2"/>
      </w:pPr>
      <w:bookmarkStart w:id="927" w:name="_Toc27481433"/>
      <w:bookmarkStart w:id="928" w:name="_Toc68182683"/>
      <w:bookmarkStart w:id="929" w:name="_Toc75461527"/>
      <w:bookmarkStart w:id="930" w:name="_Toc76023648"/>
      <w:bookmarkStart w:id="931" w:name="_Toc83678091"/>
      <w:bookmarkStart w:id="932" w:name="_Toc90628812"/>
      <w:r w:rsidRPr="00374636">
        <w:t>6.1</w:t>
      </w:r>
      <w:r w:rsidRPr="00374636">
        <w:tab/>
        <w:t>General</w:t>
      </w:r>
      <w:bookmarkEnd w:id="927"/>
      <w:bookmarkEnd w:id="928"/>
      <w:bookmarkEnd w:id="929"/>
      <w:bookmarkEnd w:id="930"/>
      <w:bookmarkEnd w:id="931"/>
      <w:bookmarkEnd w:id="932"/>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3" w:name="_Toc27481434"/>
      <w:bookmarkStart w:id="934" w:name="_Toc68182684"/>
      <w:bookmarkStart w:id="935" w:name="_Toc75461528"/>
      <w:bookmarkStart w:id="936" w:name="_Toc76023649"/>
      <w:bookmarkStart w:id="937" w:name="_Toc83678092"/>
      <w:bookmarkStart w:id="938" w:name="_Toc90628813"/>
      <w:r w:rsidRPr="00374636">
        <w:t>6.2</w:t>
      </w:r>
      <w:r w:rsidRPr="00374636">
        <w:tab/>
        <w:t>Sensitivity</w:t>
      </w:r>
      <w:bookmarkEnd w:id="933"/>
      <w:bookmarkEnd w:id="934"/>
      <w:bookmarkEnd w:id="935"/>
      <w:bookmarkEnd w:id="936"/>
      <w:bookmarkEnd w:id="937"/>
      <w:bookmarkEnd w:id="938"/>
    </w:p>
    <w:p w14:paraId="55D5C543" w14:textId="77777777" w:rsidR="00D65C49" w:rsidRPr="00374636" w:rsidRDefault="00D65C49" w:rsidP="00D65C49">
      <w:pPr>
        <w:pStyle w:val="Heading3"/>
      </w:pPr>
      <w:bookmarkStart w:id="939" w:name="_Toc27481435"/>
      <w:bookmarkStart w:id="940" w:name="_Toc68182685"/>
      <w:bookmarkStart w:id="941" w:name="_Toc75461529"/>
      <w:bookmarkStart w:id="942" w:name="_Toc76023650"/>
      <w:bookmarkStart w:id="943" w:name="_Toc83678093"/>
      <w:bookmarkStart w:id="944" w:name="_Toc90628814"/>
      <w:r w:rsidRPr="00374636">
        <w:t>6.2.1</w:t>
      </w:r>
      <w:r w:rsidRPr="00374636">
        <w:tab/>
        <w:t>Sensitivity Coarse Time Assistance</w:t>
      </w:r>
      <w:bookmarkEnd w:id="939"/>
      <w:bookmarkEnd w:id="940"/>
      <w:bookmarkEnd w:id="941"/>
      <w:bookmarkEnd w:id="942"/>
      <w:bookmarkEnd w:id="943"/>
      <w:bookmarkEnd w:id="944"/>
    </w:p>
    <w:p w14:paraId="04FD7435" w14:textId="77777777" w:rsidR="00D65C49" w:rsidRPr="00374636" w:rsidRDefault="00D65C49" w:rsidP="00D65C49">
      <w:pPr>
        <w:pStyle w:val="Heading4"/>
      </w:pPr>
      <w:bookmarkStart w:id="945" w:name="_Toc27481436"/>
      <w:bookmarkStart w:id="946" w:name="_Toc68182686"/>
      <w:bookmarkStart w:id="947" w:name="_Toc75461530"/>
      <w:bookmarkStart w:id="948" w:name="_Toc76023651"/>
      <w:bookmarkStart w:id="949" w:name="_Toc83678094"/>
      <w:bookmarkStart w:id="950" w:name="_Toc90628815"/>
      <w:r w:rsidRPr="00374636">
        <w:t>6.2.1.1</w:t>
      </w:r>
      <w:r w:rsidRPr="00374636">
        <w:tab/>
        <w:t>Definition and applicability</w:t>
      </w:r>
      <w:bookmarkEnd w:id="945"/>
      <w:bookmarkEnd w:id="946"/>
      <w:bookmarkEnd w:id="947"/>
      <w:bookmarkEnd w:id="948"/>
      <w:bookmarkEnd w:id="949"/>
      <w:bookmarkEnd w:id="950"/>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51" w:name="_Toc27481437"/>
      <w:bookmarkStart w:id="952" w:name="_Toc68182687"/>
      <w:bookmarkStart w:id="953" w:name="_Toc75461531"/>
      <w:bookmarkStart w:id="954" w:name="_Toc76023652"/>
      <w:bookmarkStart w:id="955" w:name="_Toc83678095"/>
      <w:bookmarkStart w:id="956" w:name="_Toc90628816"/>
      <w:r w:rsidRPr="00374636">
        <w:t>6.2.1.2</w:t>
      </w:r>
      <w:r w:rsidRPr="00374636">
        <w:tab/>
        <w:t>Minimum requirements</w:t>
      </w:r>
      <w:bookmarkEnd w:id="951"/>
      <w:bookmarkEnd w:id="952"/>
      <w:bookmarkEnd w:id="953"/>
      <w:bookmarkEnd w:id="954"/>
      <w:bookmarkEnd w:id="955"/>
      <w:bookmarkEnd w:id="956"/>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lastRenderedPageBreak/>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7" w:name="_Toc27481438"/>
      <w:bookmarkStart w:id="958" w:name="_Toc68182688"/>
      <w:bookmarkStart w:id="959" w:name="_Toc75461532"/>
      <w:bookmarkStart w:id="960" w:name="_Toc76023653"/>
      <w:bookmarkStart w:id="961" w:name="_Toc83678096"/>
      <w:bookmarkStart w:id="962" w:name="_Toc90628817"/>
      <w:r w:rsidRPr="00374636">
        <w:t>6.2.1.3</w:t>
      </w:r>
      <w:r w:rsidRPr="00374636">
        <w:tab/>
        <w:t>Test purpose</w:t>
      </w:r>
      <w:bookmarkEnd w:id="957"/>
      <w:bookmarkEnd w:id="958"/>
      <w:bookmarkEnd w:id="959"/>
      <w:bookmarkEnd w:id="960"/>
      <w:bookmarkEnd w:id="961"/>
      <w:bookmarkEnd w:id="962"/>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3" w:name="_Toc27481439"/>
      <w:bookmarkStart w:id="964" w:name="_Toc68182689"/>
      <w:bookmarkStart w:id="965" w:name="_Toc75461533"/>
      <w:bookmarkStart w:id="966" w:name="_Toc76023654"/>
      <w:bookmarkStart w:id="967" w:name="_Toc83678097"/>
      <w:bookmarkStart w:id="968" w:name="_Toc90628818"/>
      <w:r w:rsidRPr="00374636">
        <w:t>6.2.1.4</w:t>
      </w:r>
      <w:r w:rsidRPr="00374636">
        <w:tab/>
        <w:t>Method of test</w:t>
      </w:r>
      <w:bookmarkEnd w:id="963"/>
      <w:bookmarkEnd w:id="964"/>
      <w:bookmarkEnd w:id="965"/>
      <w:bookmarkEnd w:id="966"/>
      <w:bookmarkEnd w:id="967"/>
      <w:bookmarkEnd w:id="968"/>
    </w:p>
    <w:p w14:paraId="18610A85" w14:textId="77777777" w:rsidR="00D65C49" w:rsidRPr="00374636" w:rsidRDefault="00D65C49" w:rsidP="00D65C49">
      <w:pPr>
        <w:pStyle w:val="Heading5"/>
      </w:pPr>
      <w:bookmarkStart w:id="969" w:name="_Toc27481440"/>
      <w:bookmarkStart w:id="970" w:name="_Toc68182690"/>
      <w:bookmarkStart w:id="971" w:name="_Toc75461534"/>
      <w:bookmarkStart w:id="972" w:name="_Toc76023655"/>
      <w:bookmarkStart w:id="973" w:name="_Toc83678098"/>
      <w:bookmarkStart w:id="974" w:name="_Toc90628819"/>
      <w:r w:rsidRPr="00374636">
        <w:t>6.2.1.4.1</w:t>
      </w:r>
      <w:r w:rsidRPr="00374636">
        <w:tab/>
        <w:t>Initial conditions</w:t>
      </w:r>
      <w:bookmarkEnd w:id="969"/>
      <w:bookmarkEnd w:id="970"/>
      <w:bookmarkEnd w:id="971"/>
      <w:bookmarkEnd w:id="972"/>
      <w:bookmarkEnd w:id="973"/>
      <w:bookmarkEnd w:id="974"/>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5" w:name="_Toc27481441"/>
      <w:bookmarkStart w:id="976" w:name="_Toc68182691"/>
      <w:bookmarkStart w:id="977" w:name="_Toc75461535"/>
      <w:bookmarkStart w:id="978" w:name="_Toc76023656"/>
      <w:bookmarkStart w:id="979" w:name="_Toc83678099"/>
      <w:bookmarkStart w:id="980" w:name="_Toc90628820"/>
      <w:r w:rsidRPr="00374636">
        <w:lastRenderedPageBreak/>
        <w:t>6.2.1.4.2</w:t>
      </w:r>
      <w:r w:rsidRPr="00374636">
        <w:tab/>
        <w:t>Procedure</w:t>
      </w:r>
      <w:bookmarkEnd w:id="975"/>
      <w:bookmarkEnd w:id="976"/>
      <w:bookmarkEnd w:id="977"/>
      <w:bookmarkEnd w:id="978"/>
      <w:bookmarkEnd w:id="979"/>
      <w:bookmarkEnd w:id="980"/>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81" w:name="_Toc27481442"/>
      <w:bookmarkStart w:id="982" w:name="_Toc68182692"/>
      <w:bookmarkStart w:id="983" w:name="_Toc75461536"/>
      <w:bookmarkStart w:id="984" w:name="_Toc76023657"/>
      <w:bookmarkStart w:id="985" w:name="_Toc83678100"/>
      <w:bookmarkStart w:id="986" w:name="_Toc90628821"/>
      <w:r w:rsidRPr="00374636">
        <w:t>6.2.1.5</w:t>
      </w:r>
      <w:r w:rsidRPr="00374636">
        <w:tab/>
        <w:t>Test Requirements</w:t>
      </w:r>
      <w:bookmarkEnd w:id="981"/>
      <w:bookmarkEnd w:id="982"/>
      <w:bookmarkEnd w:id="983"/>
      <w:bookmarkEnd w:id="984"/>
      <w:bookmarkEnd w:id="985"/>
      <w:bookmarkEnd w:id="986"/>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lastRenderedPageBreak/>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7" w:name="_Toc27481443"/>
      <w:bookmarkStart w:id="988" w:name="_Toc68182693"/>
      <w:bookmarkStart w:id="989" w:name="_Toc75461537"/>
      <w:bookmarkStart w:id="990" w:name="_Toc76023658"/>
      <w:bookmarkStart w:id="991" w:name="_Toc83678101"/>
      <w:bookmarkStart w:id="992" w:name="_Toc90628822"/>
      <w:r w:rsidRPr="00374636">
        <w:t>6.2.2</w:t>
      </w:r>
      <w:r w:rsidRPr="00374636">
        <w:tab/>
        <w:t>Sensitivity Fine Time Assistance</w:t>
      </w:r>
      <w:bookmarkEnd w:id="987"/>
      <w:bookmarkEnd w:id="988"/>
      <w:bookmarkEnd w:id="989"/>
      <w:bookmarkEnd w:id="990"/>
      <w:bookmarkEnd w:id="991"/>
      <w:bookmarkEnd w:id="992"/>
    </w:p>
    <w:p w14:paraId="05718713" w14:textId="77777777" w:rsidR="00D65C49" w:rsidRPr="00374636" w:rsidRDefault="00D65C49" w:rsidP="00D65C49">
      <w:pPr>
        <w:pStyle w:val="Heading4"/>
      </w:pPr>
      <w:bookmarkStart w:id="993" w:name="_Toc27481444"/>
      <w:bookmarkStart w:id="994" w:name="_Toc68182694"/>
      <w:bookmarkStart w:id="995" w:name="_Toc75461538"/>
      <w:bookmarkStart w:id="996" w:name="_Toc76023659"/>
      <w:bookmarkStart w:id="997" w:name="_Toc83678102"/>
      <w:bookmarkStart w:id="998" w:name="_Toc90628823"/>
      <w:r w:rsidRPr="00374636">
        <w:t>6.2.2.1</w:t>
      </w:r>
      <w:r w:rsidRPr="00374636">
        <w:tab/>
        <w:t>Definition and applicability</w:t>
      </w:r>
      <w:bookmarkEnd w:id="993"/>
      <w:bookmarkEnd w:id="994"/>
      <w:bookmarkEnd w:id="995"/>
      <w:bookmarkEnd w:id="996"/>
      <w:bookmarkEnd w:id="997"/>
      <w:bookmarkEnd w:id="998"/>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lastRenderedPageBreak/>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9" w:name="_Toc27481445"/>
      <w:bookmarkStart w:id="1000" w:name="_Toc68182695"/>
      <w:bookmarkStart w:id="1001" w:name="_Toc75461539"/>
      <w:bookmarkStart w:id="1002" w:name="_Toc76023660"/>
      <w:bookmarkStart w:id="1003" w:name="_Toc83678103"/>
      <w:bookmarkStart w:id="1004" w:name="_Toc90628824"/>
      <w:r w:rsidRPr="00374636">
        <w:t>6.2.2.2</w:t>
      </w:r>
      <w:r w:rsidRPr="00374636">
        <w:tab/>
        <w:t>Minimum requirements</w:t>
      </w:r>
      <w:bookmarkEnd w:id="999"/>
      <w:bookmarkEnd w:id="1000"/>
      <w:bookmarkEnd w:id="1001"/>
      <w:bookmarkEnd w:id="1002"/>
      <w:bookmarkEnd w:id="1003"/>
      <w:bookmarkEnd w:id="1004"/>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5" w:name="_Toc27481446"/>
      <w:bookmarkStart w:id="1006" w:name="_Toc68182696"/>
      <w:bookmarkStart w:id="1007" w:name="_Toc75461540"/>
      <w:bookmarkStart w:id="1008" w:name="_Toc76023661"/>
      <w:bookmarkStart w:id="1009" w:name="_Toc83678104"/>
      <w:bookmarkStart w:id="1010" w:name="_Toc90628825"/>
      <w:r w:rsidRPr="00374636">
        <w:t>6.2.2.3</w:t>
      </w:r>
      <w:r w:rsidRPr="00374636">
        <w:tab/>
        <w:t>Test purpose</w:t>
      </w:r>
      <w:bookmarkEnd w:id="1005"/>
      <w:bookmarkEnd w:id="1006"/>
      <w:bookmarkEnd w:id="1007"/>
      <w:bookmarkEnd w:id="1008"/>
      <w:bookmarkEnd w:id="1009"/>
      <w:bookmarkEnd w:id="1010"/>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11" w:name="_Toc27481447"/>
      <w:bookmarkStart w:id="1012" w:name="_Toc68182697"/>
      <w:bookmarkStart w:id="1013" w:name="_Toc75461541"/>
      <w:bookmarkStart w:id="1014" w:name="_Toc76023662"/>
      <w:bookmarkStart w:id="1015" w:name="_Toc83678105"/>
      <w:bookmarkStart w:id="1016" w:name="_Toc90628826"/>
      <w:r w:rsidRPr="00374636">
        <w:lastRenderedPageBreak/>
        <w:t>6.2.2.4</w:t>
      </w:r>
      <w:r w:rsidRPr="00374636">
        <w:tab/>
        <w:t>Method of test</w:t>
      </w:r>
      <w:bookmarkEnd w:id="1011"/>
      <w:bookmarkEnd w:id="1012"/>
      <w:bookmarkEnd w:id="1013"/>
      <w:bookmarkEnd w:id="1014"/>
      <w:bookmarkEnd w:id="1015"/>
      <w:bookmarkEnd w:id="1016"/>
    </w:p>
    <w:p w14:paraId="67042EC1" w14:textId="77777777" w:rsidR="00D65C49" w:rsidRPr="00374636" w:rsidRDefault="00D65C49" w:rsidP="00D65C49">
      <w:pPr>
        <w:pStyle w:val="Heading5"/>
      </w:pPr>
      <w:bookmarkStart w:id="1017" w:name="_Toc27481448"/>
      <w:bookmarkStart w:id="1018" w:name="_Toc68182698"/>
      <w:bookmarkStart w:id="1019" w:name="_Toc75461542"/>
      <w:bookmarkStart w:id="1020" w:name="_Toc76023663"/>
      <w:bookmarkStart w:id="1021" w:name="_Toc83678106"/>
      <w:bookmarkStart w:id="1022" w:name="_Toc90628827"/>
      <w:r w:rsidRPr="00374636">
        <w:t>6.2.2.4.1</w:t>
      </w:r>
      <w:r w:rsidRPr="00374636">
        <w:tab/>
        <w:t>Initial conditions</w:t>
      </w:r>
      <w:bookmarkEnd w:id="1017"/>
      <w:bookmarkEnd w:id="1018"/>
      <w:bookmarkEnd w:id="1019"/>
      <w:bookmarkEnd w:id="1020"/>
      <w:bookmarkEnd w:id="1021"/>
      <w:bookmarkEnd w:id="1022"/>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3" w:name="_Toc27481449"/>
      <w:bookmarkStart w:id="1024" w:name="_Toc68182699"/>
      <w:bookmarkStart w:id="1025" w:name="_Toc75461543"/>
      <w:bookmarkStart w:id="1026" w:name="_Toc76023664"/>
      <w:bookmarkStart w:id="1027" w:name="_Toc83678107"/>
      <w:bookmarkStart w:id="1028" w:name="_Toc90628828"/>
      <w:r w:rsidRPr="00374636">
        <w:t>6.2.2.4.2</w:t>
      </w:r>
      <w:r w:rsidRPr="00374636">
        <w:tab/>
        <w:t>Procedure</w:t>
      </w:r>
      <w:bookmarkEnd w:id="1023"/>
      <w:bookmarkEnd w:id="1024"/>
      <w:bookmarkEnd w:id="1025"/>
      <w:bookmarkEnd w:id="1026"/>
      <w:bookmarkEnd w:id="1027"/>
      <w:bookmarkEnd w:id="1028"/>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9" w:name="_Toc27481450"/>
      <w:bookmarkStart w:id="1030" w:name="_Toc68182700"/>
      <w:bookmarkStart w:id="1031" w:name="_Toc75461544"/>
      <w:bookmarkStart w:id="1032" w:name="_Toc76023665"/>
      <w:bookmarkStart w:id="1033" w:name="_Toc83678108"/>
      <w:bookmarkStart w:id="1034" w:name="_Toc90628829"/>
      <w:r w:rsidRPr="00374636">
        <w:t>6.2.2.5</w:t>
      </w:r>
      <w:r w:rsidRPr="00374636">
        <w:tab/>
        <w:t>Test Requirements</w:t>
      </w:r>
      <w:bookmarkEnd w:id="1029"/>
      <w:bookmarkEnd w:id="1030"/>
      <w:bookmarkEnd w:id="1031"/>
      <w:bookmarkEnd w:id="1032"/>
      <w:bookmarkEnd w:id="1033"/>
      <w:bookmarkEnd w:id="1034"/>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lastRenderedPageBreak/>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5" w:name="_Toc27481451"/>
      <w:bookmarkStart w:id="1036" w:name="_Toc68182701"/>
      <w:bookmarkStart w:id="1037" w:name="_Toc75461545"/>
      <w:bookmarkStart w:id="1038" w:name="_Toc76023666"/>
      <w:bookmarkStart w:id="1039" w:name="_Toc83678109"/>
      <w:bookmarkStart w:id="1040" w:name="_Toc90628830"/>
      <w:r w:rsidRPr="00374636">
        <w:t>6.3</w:t>
      </w:r>
      <w:r w:rsidRPr="00374636">
        <w:tab/>
        <w:t>Nominal Accuracy</w:t>
      </w:r>
      <w:bookmarkEnd w:id="1035"/>
      <w:bookmarkEnd w:id="1036"/>
      <w:bookmarkEnd w:id="1037"/>
      <w:bookmarkEnd w:id="1038"/>
      <w:bookmarkEnd w:id="1039"/>
      <w:bookmarkEnd w:id="1040"/>
    </w:p>
    <w:p w14:paraId="540FD20F" w14:textId="77777777" w:rsidR="00D65C49" w:rsidRPr="00374636" w:rsidRDefault="00D65C49" w:rsidP="00D65C49">
      <w:pPr>
        <w:pStyle w:val="Heading3"/>
      </w:pPr>
      <w:bookmarkStart w:id="1041" w:name="_Toc27481452"/>
      <w:bookmarkStart w:id="1042" w:name="_Toc68182702"/>
      <w:bookmarkStart w:id="1043" w:name="_Toc75461546"/>
      <w:bookmarkStart w:id="1044" w:name="_Toc76023667"/>
      <w:bookmarkStart w:id="1045" w:name="_Toc83678110"/>
      <w:bookmarkStart w:id="1046" w:name="_Toc90628831"/>
      <w:r w:rsidRPr="00374636">
        <w:t>6.3.1</w:t>
      </w:r>
      <w:r w:rsidRPr="00374636">
        <w:tab/>
        <w:t>Definition and applicability</w:t>
      </w:r>
      <w:bookmarkEnd w:id="1041"/>
      <w:bookmarkEnd w:id="1042"/>
      <w:bookmarkEnd w:id="1043"/>
      <w:bookmarkEnd w:id="1044"/>
      <w:bookmarkEnd w:id="1045"/>
      <w:bookmarkEnd w:id="1046"/>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7" w:name="_Toc27481453"/>
      <w:bookmarkStart w:id="1048" w:name="_Toc68182703"/>
      <w:bookmarkStart w:id="1049" w:name="_Toc75461547"/>
      <w:bookmarkStart w:id="1050" w:name="_Toc76023668"/>
      <w:bookmarkStart w:id="1051" w:name="_Toc83678111"/>
      <w:bookmarkStart w:id="1052" w:name="_Toc90628832"/>
      <w:r w:rsidRPr="00374636">
        <w:lastRenderedPageBreak/>
        <w:t>6.3.2</w:t>
      </w:r>
      <w:r w:rsidRPr="00374636">
        <w:tab/>
        <w:t>Minimum requirements</w:t>
      </w:r>
      <w:bookmarkEnd w:id="1047"/>
      <w:bookmarkEnd w:id="1048"/>
      <w:bookmarkEnd w:id="1049"/>
      <w:bookmarkEnd w:id="1050"/>
      <w:bookmarkEnd w:id="1051"/>
      <w:bookmarkEnd w:id="1052"/>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3" w:name="_Toc27481454"/>
      <w:bookmarkStart w:id="1054" w:name="_Toc68182704"/>
      <w:bookmarkStart w:id="1055" w:name="_Toc75461548"/>
      <w:bookmarkStart w:id="1056" w:name="_Toc76023669"/>
      <w:bookmarkStart w:id="1057" w:name="_Toc83678112"/>
      <w:bookmarkStart w:id="1058" w:name="_Toc90628833"/>
      <w:r w:rsidRPr="00374636">
        <w:t>6.3.3</w:t>
      </w:r>
      <w:r w:rsidRPr="00374636">
        <w:tab/>
        <w:t>Test purpose</w:t>
      </w:r>
      <w:bookmarkEnd w:id="1053"/>
      <w:bookmarkEnd w:id="1054"/>
      <w:bookmarkEnd w:id="1055"/>
      <w:bookmarkEnd w:id="1056"/>
      <w:bookmarkEnd w:id="1057"/>
      <w:bookmarkEnd w:id="1058"/>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9" w:name="_Toc27481455"/>
      <w:bookmarkStart w:id="1060" w:name="_Toc68182705"/>
      <w:bookmarkStart w:id="1061" w:name="_Toc75461549"/>
      <w:bookmarkStart w:id="1062" w:name="_Toc76023670"/>
      <w:bookmarkStart w:id="1063" w:name="_Toc83678113"/>
      <w:bookmarkStart w:id="1064" w:name="_Toc90628834"/>
      <w:r w:rsidRPr="00374636">
        <w:t>6.3.4</w:t>
      </w:r>
      <w:r w:rsidRPr="00374636">
        <w:tab/>
        <w:t>Method of test</w:t>
      </w:r>
      <w:bookmarkEnd w:id="1059"/>
      <w:bookmarkEnd w:id="1060"/>
      <w:bookmarkEnd w:id="1061"/>
      <w:bookmarkEnd w:id="1062"/>
      <w:bookmarkEnd w:id="1063"/>
      <w:bookmarkEnd w:id="1064"/>
    </w:p>
    <w:p w14:paraId="1880429F" w14:textId="77777777" w:rsidR="00D65C49" w:rsidRPr="00374636" w:rsidRDefault="00D65C49" w:rsidP="00D65C49">
      <w:pPr>
        <w:pStyle w:val="Heading4"/>
      </w:pPr>
      <w:bookmarkStart w:id="1065" w:name="_Toc27481456"/>
      <w:bookmarkStart w:id="1066" w:name="_Toc68182706"/>
      <w:bookmarkStart w:id="1067" w:name="_Toc75461550"/>
      <w:bookmarkStart w:id="1068" w:name="_Toc76023671"/>
      <w:bookmarkStart w:id="1069" w:name="_Toc83678114"/>
      <w:bookmarkStart w:id="1070" w:name="_Toc90628835"/>
      <w:r w:rsidRPr="00374636">
        <w:t>6.3.4.1</w:t>
      </w:r>
      <w:r w:rsidRPr="00374636">
        <w:tab/>
        <w:t>Initial conditions</w:t>
      </w:r>
      <w:bookmarkEnd w:id="1065"/>
      <w:bookmarkEnd w:id="1066"/>
      <w:bookmarkEnd w:id="1067"/>
      <w:bookmarkEnd w:id="1068"/>
      <w:bookmarkEnd w:id="1069"/>
      <w:bookmarkEnd w:id="1070"/>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t>4.</w:t>
      </w:r>
      <w:r w:rsidRPr="00374636">
        <w:tab/>
        <w:t>Set up a connection using the procedure in clause F.2.</w:t>
      </w:r>
    </w:p>
    <w:p w14:paraId="5917CE2D" w14:textId="77777777" w:rsidR="00D65C49" w:rsidRPr="00374636" w:rsidRDefault="00D65C49" w:rsidP="00D65C49">
      <w:pPr>
        <w:pStyle w:val="Heading4"/>
      </w:pPr>
      <w:bookmarkStart w:id="1071" w:name="_Toc27481457"/>
      <w:bookmarkStart w:id="1072" w:name="_Toc68182707"/>
      <w:bookmarkStart w:id="1073" w:name="_Toc75461551"/>
      <w:bookmarkStart w:id="1074" w:name="_Toc76023672"/>
      <w:bookmarkStart w:id="1075" w:name="_Toc83678115"/>
      <w:bookmarkStart w:id="1076" w:name="_Toc90628836"/>
      <w:r w:rsidRPr="00374636">
        <w:lastRenderedPageBreak/>
        <w:t>6.3.4.2</w:t>
      </w:r>
      <w:r w:rsidRPr="00374636">
        <w:tab/>
        <w:t>Procedure</w:t>
      </w:r>
      <w:bookmarkEnd w:id="1071"/>
      <w:bookmarkEnd w:id="1072"/>
      <w:bookmarkEnd w:id="1073"/>
      <w:bookmarkEnd w:id="1074"/>
      <w:bookmarkEnd w:id="1075"/>
      <w:bookmarkEnd w:id="1076"/>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7" w:name="_Toc27481458"/>
      <w:bookmarkStart w:id="1078" w:name="_Toc68182708"/>
      <w:bookmarkStart w:id="1079" w:name="_Toc75461552"/>
      <w:bookmarkStart w:id="1080" w:name="_Toc76023673"/>
      <w:bookmarkStart w:id="1081" w:name="_Toc83678116"/>
      <w:bookmarkStart w:id="1082" w:name="_Toc90628837"/>
      <w:r w:rsidRPr="00374636">
        <w:t>6.3.5</w:t>
      </w:r>
      <w:r w:rsidRPr="00374636">
        <w:tab/>
        <w:t>Test Requirements</w:t>
      </w:r>
      <w:bookmarkEnd w:id="1077"/>
      <w:bookmarkEnd w:id="1078"/>
      <w:bookmarkEnd w:id="1079"/>
      <w:bookmarkEnd w:id="1080"/>
      <w:bookmarkEnd w:id="1081"/>
      <w:bookmarkEnd w:id="1082"/>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lastRenderedPageBreak/>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3" w:name="_Toc27481459"/>
      <w:bookmarkStart w:id="1084" w:name="_Toc68182709"/>
      <w:bookmarkStart w:id="1085" w:name="_Toc75461553"/>
      <w:bookmarkStart w:id="1086" w:name="_Toc76023674"/>
      <w:bookmarkStart w:id="1087" w:name="_Toc83678117"/>
      <w:bookmarkStart w:id="1088" w:name="_Toc90628838"/>
      <w:r w:rsidRPr="00374636">
        <w:t>6.4</w:t>
      </w:r>
      <w:r w:rsidRPr="00374636">
        <w:tab/>
        <w:t>Dynamic Range</w:t>
      </w:r>
      <w:bookmarkEnd w:id="1083"/>
      <w:bookmarkEnd w:id="1084"/>
      <w:bookmarkEnd w:id="1085"/>
      <w:bookmarkEnd w:id="1086"/>
      <w:bookmarkEnd w:id="1087"/>
      <w:bookmarkEnd w:id="1088"/>
    </w:p>
    <w:p w14:paraId="447614B1" w14:textId="77777777" w:rsidR="00D65C49" w:rsidRPr="00374636" w:rsidRDefault="00D65C49" w:rsidP="00D65C49">
      <w:pPr>
        <w:pStyle w:val="Heading3"/>
      </w:pPr>
      <w:bookmarkStart w:id="1089" w:name="_Toc27481460"/>
      <w:bookmarkStart w:id="1090" w:name="_Toc68182710"/>
      <w:bookmarkStart w:id="1091" w:name="_Toc75461554"/>
      <w:bookmarkStart w:id="1092" w:name="_Toc76023675"/>
      <w:bookmarkStart w:id="1093" w:name="_Toc83678118"/>
      <w:bookmarkStart w:id="1094" w:name="_Toc90628839"/>
      <w:r w:rsidRPr="00374636">
        <w:t>6.4.1</w:t>
      </w:r>
      <w:r w:rsidRPr="00374636">
        <w:tab/>
        <w:t>Definition and applicability</w:t>
      </w:r>
      <w:bookmarkEnd w:id="1089"/>
      <w:bookmarkEnd w:id="1090"/>
      <w:bookmarkEnd w:id="1091"/>
      <w:bookmarkEnd w:id="1092"/>
      <w:bookmarkEnd w:id="1093"/>
      <w:bookmarkEnd w:id="1094"/>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lastRenderedPageBreak/>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5" w:name="_Toc27481461"/>
      <w:bookmarkStart w:id="1096" w:name="_Toc68182711"/>
      <w:bookmarkStart w:id="1097" w:name="_Toc75461555"/>
      <w:bookmarkStart w:id="1098" w:name="_Toc76023676"/>
      <w:bookmarkStart w:id="1099" w:name="_Toc83678119"/>
      <w:bookmarkStart w:id="1100" w:name="_Toc90628840"/>
      <w:r w:rsidRPr="00374636">
        <w:t>6.4.2</w:t>
      </w:r>
      <w:r w:rsidRPr="00374636">
        <w:tab/>
        <w:t>Minimum requirements</w:t>
      </w:r>
      <w:bookmarkEnd w:id="1095"/>
      <w:bookmarkEnd w:id="1096"/>
      <w:bookmarkEnd w:id="1097"/>
      <w:bookmarkEnd w:id="1098"/>
      <w:bookmarkEnd w:id="1099"/>
      <w:bookmarkEnd w:id="1100"/>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101" w:name="_Toc27481462"/>
      <w:bookmarkStart w:id="1102" w:name="_Toc68182712"/>
      <w:bookmarkStart w:id="1103" w:name="_Toc75461556"/>
      <w:bookmarkStart w:id="1104" w:name="_Toc76023677"/>
      <w:bookmarkStart w:id="1105" w:name="_Toc83678120"/>
      <w:bookmarkStart w:id="1106" w:name="_Toc90628841"/>
      <w:r w:rsidRPr="00374636">
        <w:lastRenderedPageBreak/>
        <w:t>6.4.3</w:t>
      </w:r>
      <w:r w:rsidRPr="00374636">
        <w:tab/>
        <w:t>Test purpose</w:t>
      </w:r>
      <w:bookmarkEnd w:id="1101"/>
      <w:bookmarkEnd w:id="1102"/>
      <w:bookmarkEnd w:id="1103"/>
      <w:bookmarkEnd w:id="1104"/>
      <w:bookmarkEnd w:id="1105"/>
      <w:bookmarkEnd w:id="1106"/>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7" w:name="_Toc27481463"/>
      <w:bookmarkStart w:id="1108" w:name="_Toc68182713"/>
      <w:bookmarkStart w:id="1109" w:name="_Toc75461557"/>
      <w:bookmarkStart w:id="1110" w:name="_Toc76023678"/>
      <w:bookmarkStart w:id="1111" w:name="_Toc83678121"/>
      <w:bookmarkStart w:id="1112" w:name="_Toc90628842"/>
      <w:r w:rsidRPr="00374636">
        <w:t>6.4.4</w:t>
      </w:r>
      <w:r w:rsidRPr="00374636">
        <w:tab/>
        <w:t>Method of test</w:t>
      </w:r>
      <w:bookmarkEnd w:id="1107"/>
      <w:bookmarkEnd w:id="1108"/>
      <w:bookmarkEnd w:id="1109"/>
      <w:bookmarkEnd w:id="1110"/>
      <w:bookmarkEnd w:id="1111"/>
      <w:bookmarkEnd w:id="1112"/>
    </w:p>
    <w:p w14:paraId="2E2AE629" w14:textId="77777777" w:rsidR="00D65C49" w:rsidRPr="00374636" w:rsidRDefault="00D65C49" w:rsidP="00D65C49">
      <w:pPr>
        <w:pStyle w:val="Heading4"/>
      </w:pPr>
      <w:bookmarkStart w:id="1113" w:name="_Toc27481464"/>
      <w:bookmarkStart w:id="1114" w:name="_Toc68182714"/>
      <w:bookmarkStart w:id="1115" w:name="_Toc75461558"/>
      <w:bookmarkStart w:id="1116" w:name="_Toc76023679"/>
      <w:bookmarkStart w:id="1117" w:name="_Toc83678122"/>
      <w:bookmarkStart w:id="1118" w:name="_Toc90628843"/>
      <w:r w:rsidRPr="00374636">
        <w:t>6.4.4.1</w:t>
      </w:r>
      <w:r w:rsidRPr="00374636">
        <w:tab/>
        <w:t>Initial conditions</w:t>
      </w:r>
      <w:bookmarkEnd w:id="1113"/>
      <w:bookmarkEnd w:id="1114"/>
      <w:bookmarkEnd w:id="1115"/>
      <w:bookmarkEnd w:id="1116"/>
      <w:bookmarkEnd w:id="1117"/>
      <w:bookmarkEnd w:id="1118"/>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9" w:name="_Toc27481465"/>
      <w:bookmarkStart w:id="1120" w:name="_Toc68182715"/>
      <w:bookmarkStart w:id="1121" w:name="_Toc75461559"/>
      <w:bookmarkStart w:id="1122" w:name="_Toc76023680"/>
      <w:bookmarkStart w:id="1123" w:name="_Toc83678123"/>
      <w:bookmarkStart w:id="1124" w:name="_Toc90628844"/>
      <w:r w:rsidRPr="00374636">
        <w:t>6.4.4.2</w:t>
      </w:r>
      <w:r w:rsidRPr="00374636">
        <w:tab/>
        <w:t>Procedure</w:t>
      </w:r>
      <w:bookmarkEnd w:id="1119"/>
      <w:bookmarkEnd w:id="1120"/>
      <w:bookmarkEnd w:id="1121"/>
      <w:bookmarkEnd w:id="1122"/>
      <w:bookmarkEnd w:id="1123"/>
      <w:bookmarkEnd w:id="1124"/>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lastRenderedPageBreak/>
        <w:t>7.</w:t>
      </w:r>
      <w:r w:rsidRPr="00374636">
        <w:tab/>
        <w:t>Release the connection using the procedure in clause F.3.</w:t>
      </w:r>
    </w:p>
    <w:p w14:paraId="461F4D77" w14:textId="77777777" w:rsidR="00D65C49" w:rsidRPr="00374636" w:rsidRDefault="00D65C49" w:rsidP="00D65C49">
      <w:pPr>
        <w:pStyle w:val="Heading3"/>
      </w:pPr>
      <w:bookmarkStart w:id="1125" w:name="_Toc27481466"/>
      <w:bookmarkStart w:id="1126" w:name="_Toc68182716"/>
      <w:bookmarkStart w:id="1127" w:name="_Toc75461560"/>
      <w:bookmarkStart w:id="1128" w:name="_Toc76023681"/>
      <w:bookmarkStart w:id="1129" w:name="_Toc83678124"/>
      <w:bookmarkStart w:id="1130" w:name="_Toc90628845"/>
      <w:r w:rsidRPr="00374636">
        <w:t>6.4.5</w:t>
      </w:r>
      <w:r w:rsidRPr="00374636">
        <w:tab/>
        <w:t>Test Requirements</w:t>
      </w:r>
      <w:bookmarkEnd w:id="1125"/>
      <w:bookmarkEnd w:id="1126"/>
      <w:bookmarkEnd w:id="1127"/>
      <w:bookmarkEnd w:id="1128"/>
      <w:bookmarkEnd w:id="1129"/>
      <w:bookmarkEnd w:id="1130"/>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31" w:name="_Toc27481467"/>
      <w:bookmarkStart w:id="1132" w:name="_Toc68182717"/>
      <w:bookmarkStart w:id="1133" w:name="_Toc75461561"/>
      <w:bookmarkStart w:id="1134" w:name="_Toc76023682"/>
      <w:bookmarkStart w:id="1135" w:name="_Toc83678125"/>
      <w:bookmarkStart w:id="1136" w:name="_Toc90628846"/>
      <w:r w:rsidRPr="00374636">
        <w:t>6.5</w:t>
      </w:r>
      <w:r w:rsidRPr="00374636">
        <w:tab/>
        <w:t>Multi-path Performance</w:t>
      </w:r>
      <w:bookmarkEnd w:id="1131"/>
      <w:bookmarkEnd w:id="1132"/>
      <w:bookmarkEnd w:id="1133"/>
      <w:bookmarkEnd w:id="1134"/>
      <w:bookmarkEnd w:id="1135"/>
      <w:bookmarkEnd w:id="1136"/>
    </w:p>
    <w:p w14:paraId="1142B0FA" w14:textId="77777777" w:rsidR="00D65C49" w:rsidRPr="00374636" w:rsidRDefault="00D65C49" w:rsidP="00D65C49">
      <w:pPr>
        <w:pStyle w:val="Heading3"/>
      </w:pPr>
      <w:bookmarkStart w:id="1137" w:name="_Toc27481468"/>
      <w:bookmarkStart w:id="1138" w:name="_Toc68182718"/>
      <w:bookmarkStart w:id="1139" w:name="_Toc75461562"/>
      <w:bookmarkStart w:id="1140" w:name="_Toc76023683"/>
      <w:bookmarkStart w:id="1141" w:name="_Toc83678126"/>
      <w:bookmarkStart w:id="1142" w:name="_Toc90628847"/>
      <w:r w:rsidRPr="00374636">
        <w:t>6.5.1</w:t>
      </w:r>
      <w:r w:rsidRPr="00374636">
        <w:tab/>
        <w:t>Definition and applicability</w:t>
      </w:r>
      <w:bookmarkEnd w:id="1137"/>
      <w:bookmarkEnd w:id="1138"/>
      <w:bookmarkEnd w:id="1139"/>
      <w:bookmarkEnd w:id="1140"/>
      <w:bookmarkEnd w:id="1141"/>
      <w:bookmarkEnd w:id="1142"/>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lastRenderedPageBreak/>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3" w:name="_Toc27481469"/>
      <w:bookmarkStart w:id="1144" w:name="_Toc68182719"/>
      <w:bookmarkStart w:id="1145" w:name="_Toc75461563"/>
      <w:bookmarkStart w:id="1146" w:name="_Toc76023684"/>
      <w:bookmarkStart w:id="1147" w:name="_Toc83678127"/>
      <w:bookmarkStart w:id="1148" w:name="_Toc90628848"/>
      <w:r w:rsidRPr="00374636">
        <w:t>6.5.2</w:t>
      </w:r>
      <w:r w:rsidRPr="00374636">
        <w:tab/>
        <w:t>Minimum requirements</w:t>
      </w:r>
      <w:bookmarkEnd w:id="1143"/>
      <w:bookmarkEnd w:id="1144"/>
      <w:bookmarkEnd w:id="1145"/>
      <w:bookmarkEnd w:id="1146"/>
      <w:bookmarkEnd w:id="1147"/>
      <w:bookmarkEnd w:id="1148"/>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9" w:name="_Toc27481470"/>
      <w:bookmarkStart w:id="1150" w:name="_Toc68182720"/>
      <w:bookmarkStart w:id="1151" w:name="_Toc75461564"/>
      <w:bookmarkStart w:id="1152" w:name="_Toc76023685"/>
      <w:bookmarkStart w:id="1153" w:name="_Toc83678128"/>
      <w:bookmarkStart w:id="1154" w:name="_Toc90628849"/>
      <w:r w:rsidRPr="00374636">
        <w:t>6.5.3</w:t>
      </w:r>
      <w:r w:rsidRPr="00374636">
        <w:tab/>
        <w:t>Test purpose</w:t>
      </w:r>
      <w:bookmarkEnd w:id="1149"/>
      <w:bookmarkEnd w:id="1150"/>
      <w:bookmarkEnd w:id="1151"/>
      <w:bookmarkEnd w:id="1152"/>
      <w:bookmarkEnd w:id="1153"/>
      <w:bookmarkEnd w:id="1154"/>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5" w:name="_Toc27481471"/>
      <w:bookmarkStart w:id="1156" w:name="_Toc68182721"/>
      <w:bookmarkStart w:id="1157" w:name="_Toc75461565"/>
      <w:bookmarkStart w:id="1158" w:name="_Toc76023686"/>
      <w:bookmarkStart w:id="1159" w:name="_Toc83678129"/>
      <w:bookmarkStart w:id="1160" w:name="_Toc90628850"/>
      <w:r w:rsidRPr="00374636">
        <w:lastRenderedPageBreak/>
        <w:t>6.5.4</w:t>
      </w:r>
      <w:r w:rsidRPr="00374636">
        <w:tab/>
        <w:t>Method of test</w:t>
      </w:r>
      <w:bookmarkEnd w:id="1155"/>
      <w:bookmarkEnd w:id="1156"/>
      <w:bookmarkEnd w:id="1157"/>
      <w:bookmarkEnd w:id="1158"/>
      <w:bookmarkEnd w:id="1159"/>
      <w:bookmarkEnd w:id="1160"/>
    </w:p>
    <w:p w14:paraId="22459BF8" w14:textId="77777777" w:rsidR="00D65C49" w:rsidRPr="00374636" w:rsidRDefault="00D65C49" w:rsidP="00D65C49">
      <w:pPr>
        <w:pStyle w:val="Heading4"/>
      </w:pPr>
      <w:bookmarkStart w:id="1161" w:name="_Toc27481472"/>
      <w:bookmarkStart w:id="1162" w:name="_Toc68182722"/>
      <w:bookmarkStart w:id="1163" w:name="_Toc75461566"/>
      <w:bookmarkStart w:id="1164" w:name="_Toc76023687"/>
      <w:bookmarkStart w:id="1165" w:name="_Toc83678130"/>
      <w:bookmarkStart w:id="1166" w:name="_Toc90628851"/>
      <w:r w:rsidRPr="00374636">
        <w:t>6.5.4.1</w:t>
      </w:r>
      <w:r w:rsidRPr="00374636">
        <w:tab/>
        <w:t>Initial conditions</w:t>
      </w:r>
      <w:bookmarkEnd w:id="1161"/>
      <w:bookmarkEnd w:id="1162"/>
      <w:bookmarkEnd w:id="1163"/>
      <w:bookmarkEnd w:id="1164"/>
      <w:bookmarkEnd w:id="1165"/>
      <w:bookmarkEnd w:id="1166"/>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7" w:name="_Toc27481473"/>
      <w:bookmarkStart w:id="1168" w:name="_Toc68182723"/>
      <w:bookmarkStart w:id="1169" w:name="_Toc75461567"/>
      <w:bookmarkStart w:id="1170" w:name="_Toc76023688"/>
      <w:bookmarkStart w:id="1171" w:name="_Toc83678131"/>
      <w:bookmarkStart w:id="1172" w:name="_Toc90628852"/>
      <w:r w:rsidRPr="00374636">
        <w:t>6.5.4.2</w:t>
      </w:r>
      <w:r w:rsidRPr="00374636">
        <w:tab/>
        <w:t>Procedure</w:t>
      </w:r>
      <w:bookmarkEnd w:id="1167"/>
      <w:bookmarkEnd w:id="1168"/>
      <w:bookmarkEnd w:id="1169"/>
      <w:bookmarkEnd w:id="1170"/>
      <w:bookmarkEnd w:id="1171"/>
      <w:bookmarkEnd w:id="1172"/>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3" w:name="_Toc27481474"/>
      <w:bookmarkStart w:id="1174" w:name="_Toc68182724"/>
      <w:bookmarkStart w:id="1175" w:name="_Toc75461568"/>
      <w:bookmarkStart w:id="1176" w:name="_Toc76023689"/>
      <w:bookmarkStart w:id="1177" w:name="_Toc83678132"/>
      <w:bookmarkStart w:id="1178" w:name="_Toc90628853"/>
      <w:r w:rsidRPr="00374636">
        <w:lastRenderedPageBreak/>
        <w:t>6.5.5</w:t>
      </w:r>
      <w:r w:rsidRPr="00374636">
        <w:tab/>
        <w:t>Test Requirements</w:t>
      </w:r>
      <w:bookmarkEnd w:id="1173"/>
      <w:bookmarkEnd w:id="1174"/>
      <w:bookmarkEnd w:id="1175"/>
      <w:bookmarkEnd w:id="1176"/>
      <w:bookmarkEnd w:id="1177"/>
      <w:bookmarkEnd w:id="1178"/>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9" w:name="_Toc27481475"/>
      <w:bookmarkStart w:id="1180" w:name="_Toc68182725"/>
      <w:bookmarkStart w:id="1181" w:name="_Toc75461569"/>
      <w:bookmarkStart w:id="1182" w:name="_Toc76023690"/>
      <w:bookmarkStart w:id="1183" w:name="_Toc83678133"/>
      <w:bookmarkStart w:id="1184" w:name="_Toc90628854"/>
      <w:r w:rsidRPr="00374636">
        <w:lastRenderedPageBreak/>
        <w:t>6.6</w:t>
      </w:r>
      <w:r w:rsidRPr="00374636">
        <w:tab/>
        <w:t>Moving Scenario and Periodic Update Performance</w:t>
      </w:r>
      <w:bookmarkEnd w:id="1179"/>
      <w:bookmarkEnd w:id="1180"/>
      <w:bookmarkEnd w:id="1181"/>
      <w:bookmarkEnd w:id="1182"/>
      <w:bookmarkEnd w:id="1183"/>
      <w:bookmarkEnd w:id="1184"/>
    </w:p>
    <w:p w14:paraId="7EA4AA4F" w14:textId="77777777" w:rsidR="00D65C49" w:rsidRPr="00374636" w:rsidRDefault="00D65C49" w:rsidP="00D65C49">
      <w:pPr>
        <w:pStyle w:val="Heading3"/>
      </w:pPr>
      <w:bookmarkStart w:id="1185" w:name="_Toc27481476"/>
      <w:bookmarkStart w:id="1186" w:name="_Toc68182726"/>
      <w:bookmarkStart w:id="1187" w:name="_Toc75461570"/>
      <w:bookmarkStart w:id="1188" w:name="_Toc76023691"/>
      <w:bookmarkStart w:id="1189" w:name="_Toc83678134"/>
      <w:bookmarkStart w:id="1190" w:name="_Toc90628855"/>
      <w:r w:rsidRPr="00374636">
        <w:t>6.6.1</w:t>
      </w:r>
      <w:r w:rsidRPr="00374636">
        <w:tab/>
        <w:t>Definition and applicability</w:t>
      </w:r>
      <w:bookmarkEnd w:id="1185"/>
      <w:bookmarkEnd w:id="1186"/>
      <w:bookmarkEnd w:id="1187"/>
      <w:bookmarkEnd w:id="1188"/>
      <w:bookmarkEnd w:id="1189"/>
      <w:bookmarkEnd w:id="1190"/>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91" w:name="_Toc27481477"/>
      <w:bookmarkStart w:id="1192" w:name="_Toc68182727"/>
      <w:bookmarkStart w:id="1193" w:name="_Toc75461571"/>
      <w:bookmarkStart w:id="1194" w:name="_Toc76023692"/>
      <w:bookmarkStart w:id="1195" w:name="_Toc83678135"/>
      <w:bookmarkStart w:id="1196" w:name="_Toc90628856"/>
      <w:r w:rsidRPr="00374636">
        <w:t>6.6.2</w:t>
      </w:r>
      <w:r w:rsidRPr="00374636">
        <w:tab/>
        <w:t>Minimum requirements</w:t>
      </w:r>
      <w:bookmarkEnd w:id="1191"/>
      <w:bookmarkEnd w:id="1192"/>
      <w:bookmarkEnd w:id="1193"/>
      <w:bookmarkEnd w:id="1194"/>
      <w:bookmarkEnd w:id="1195"/>
      <w:bookmarkEnd w:id="1196"/>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lastRenderedPageBreak/>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7" w:name="_Toc27481478"/>
      <w:bookmarkStart w:id="1198" w:name="_Toc68182728"/>
      <w:bookmarkStart w:id="1199" w:name="_Toc75461572"/>
      <w:bookmarkStart w:id="1200" w:name="_Toc76023693"/>
      <w:bookmarkStart w:id="1201" w:name="_Toc83678136"/>
      <w:bookmarkStart w:id="1202" w:name="_Toc90628857"/>
      <w:r w:rsidRPr="00374636">
        <w:t>6.6.3</w:t>
      </w:r>
      <w:r w:rsidRPr="00374636">
        <w:tab/>
        <w:t>Test purpose</w:t>
      </w:r>
      <w:bookmarkEnd w:id="1197"/>
      <w:bookmarkEnd w:id="1198"/>
      <w:bookmarkEnd w:id="1199"/>
      <w:bookmarkEnd w:id="1200"/>
      <w:bookmarkEnd w:id="1201"/>
      <w:bookmarkEnd w:id="1202"/>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3" w:name="_Toc27481479"/>
      <w:bookmarkStart w:id="1204" w:name="_Toc68182729"/>
      <w:bookmarkStart w:id="1205" w:name="_Toc75461573"/>
      <w:bookmarkStart w:id="1206" w:name="_Toc76023694"/>
      <w:bookmarkStart w:id="1207" w:name="_Toc83678137"/>
      <w:bookmarkStart w:id="1208" w:name="_Toc90628858"/>
      <w:r w:rsidRPr="00374636">
        <w:t>6.6.4</w:t>
      </w:r>
      <w:r w:rsidRPr="00374636">
        <w:tab/>
        <w:t>Method of test</w:t>
      </w:r>
      <w:bookmarkEnd w:id="1203"/>
      <w:bookmarkEnd w:id="1204"/>
      <w:bookmarkEnd w:id="1205"/>
      <w:bookmarkEnd w:id="1206"/>
      <w:bookmarkEnd w:id="1207"/>
      <w:bookmarkEnd w:id="1208"/>
    </w:p>
    <w:p w14:paraId="25A60C7F" w14:textId="77777777" w:rsidR="00D65C49" w:rsidRPr="00374636" w:rsidRDefault="00D65C49" w:rsidP="00D65C49">
      <w:pPr>
        <w:pStyle w:val="Heading4"/>
      </w:pPr>
      <w:bookmarkStart w:id="1209" w:name="_Toc27481480"/>
      <w:bookmarkStart w:id="1210" w:name="_Toc68182730"/>
      <w:bookmarkStart w:id="1211" w:name="_Toc75461574"/>
      <w:bookmarkStart w:id="1212" w:name="_Toc76023695"/>
      <w:bookmarkStart w:id="1213" w:name="_Toc83678138"/>
      <w:bookmarkStart w:id="1214" w:name="_Toc90628859"/>
      <w:r w:rsidRPr="00374636">
        <w:t>6.6.4.1</w:t>
      </w:r>
      <w:r w:rsidRPr="00374636">
        <w:tab/>
        <w:t>Initial conditions</w:t>
      </w:r>
      <w:bookmarkEnd w:id="1209"/>
      <w:bookmarkEnd w:id="1210"/>
      <w:bookmarkEnd w:id="1211"/>
      <w:bookmarkEnd w:id="1212"/>
      <w:bookmarkEnd w:id="1213"/>
      <w:bookmarkEnd w:id="1214"/>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lastRenderedPageBreak/>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5" w:name="_Toc27481481"/>
      <w:bookmarkStart w:id="1216" w:name="_Toc68182731"/>
      <w:bookmarkStart w:id="1217" w:name="_Toc75461575"/>
      <w:bookmarkStart w:id="1218" w:name="_Toc76023696"/>
      <w:bookmarkStart w:id="1219" w:name="_Toc83678139"/>
      <w:bookmarkStart w:id="1220" w:name="_Toc90628860"/>
      <w:r w:rsidRPr="00374636">
        <w:t>6.6.4.2</w:t>
      </w:r>
      <w:r w:rsidRPr="00374636">
        <w:tab/>
        <w:t>Procedure</w:t>
      </w:r>
      <w:bookmarkEnd w:id="1215"/>
      <w:bookmarkEnd w:id="1216"/>
      <w:bookmarkEnd w:id="1217"/>
      <w:bookmarkEnd w:id="1218"/>
      <w:bookmarkEnd w:id="1219"/>
      <w:bookmarkEnd w:id="1220"/>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21" w:name="_Toc27481482"/>
      <w:bookmarkStart w:id="1222" w:name="_Toc68182732"/>
      <w:bookmarkStart w:id="1223" w:name="_Toc75461576"/>
      <w:bookmarkStart w:id="1224" w:name="_Toc76023697"/>
      <w:bookmarkStart w:id="1225" w:name="_Toc83678140"/>
      <w:bookmarkStart w:id="1226" w:name="_Toc90628861"/>
      <w:r w:rsidRPr="00374636">
        <w:t>6.6.5</w:t>
      </w:r>
      <w:r w:rsidRPr="00374636">
        <w:tab/>
        <w:t>Test Requirements</w:t>
      </w:r>
      <w:bookmarkEnd w:id="1221"/>
      <w:bookmarkEnd w:id="1222"/>
      <w:bookmarkEnd w:id="1223"/>
      <w:bookmarkEnd w:id="1224"/>
      <w:bookmarkEnd w:id="1225"/>
      <w:bookmarkEnd w:id="1226"/>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lastRenderedPageBreak/>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7" w:name="_Toc27481483"/>
      <w:bookmarkStart w:id="1228" w:name="_Toc68182733"/>
      <w:bookmarkStart w:id="1229" w:name="_Toc75461577"/>
      <w:bookmarkStart w:id="1230" w:name="_Toc76023698"/>
      <w:bookmarkStart w:id="1231" w:name="_Toc83678141"/>
      <w:bookmarkStart w:id="1232" w:name="_Toc90628862"/>
      <w:r w:rsidRPr="00374636">
        <w:lastRenderedPageBreak/>
        <w:t>7</w:t>
      </w:r>
      <w:r w:rsidRPr="00374636">
        <w:tab/>
        <w:t>E-UTRA A-GNSS minimum performance requirements</w:t>
      </w:r>
      <w:bookmarkEnd w:id="1227"/>
      <w:bookmarkEnd w:id="1228"/>
      <w:bookmarkEnd w:id="1229"/>
      <w:bookmarkEnd w:id="1230"/>
      <w:bookmarkEnd w:id="1231"/>
      <w:bookmarkEnd w:id="1232"/>
    </w:p>
    <w:p w14:paraId="607D5F3B" w14:textId="77777777" w:rsidR="00D65C49" w:rsidRPr="00374636" w:rsidRDefault="00D65C49" w:rsidP="00D65C49">
      <w:pPr>
        <w:pStyle w:val="Heading2"/>
      </w:pPr>
      <w:bookmarkStart w:id="1233" w:name="_Toc27481484"/>
      <w:bookmarkStart w:id="1234" w:name="_Toc68182734"/>
      <w:bookmarkStart w:id="1235" w:name="_Toc75461578"/>
      <w:bookmarkStart w:id="1236" w:name="_Toc76023699"/>
      <w:bookmarkStart w:id="1237" w:name="_Toc83678142"/>
      <w:bookmarkStart w:id="1238" w:name="_Toc90628863"/>
      <w:r w:rsidRPr="00374636">
        <w:t>7.0</w:t>
      </w:r>
      <w:r w:rsidRPr="00374636">
        <w:tab/>
        <w:t>General</w:t>
      </w:r>
      <w:bookmarkEnd w:id="1233"/>
      <w:bookmarkEnd w:id="1234"/>
      <w:bookmarkEnd w:id="1235"/>
      <w:bookmarkEnd w:id="1236"/>
      <w:bookmarkEnd w:id="1237"/>
      <w:bookmarkEnd w:id="1238"/>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9" w:name="_Toc27481485"/>
      <w:bookmarkStart w:id="1240" w:name="_Toc68182735"/>
      <w:bookmarkStart w:id="1241" w:name="_Toc75461579"/>
      <w:bookmarkStart w:id="1242" w:name="_Toc76023700"/>
      <w:bookmarkStart w:id="1243" w:name="_Toc83678143"/>
      <w:bookmarkStart w:id="1244" w:name="_Toc90628864"/>
      <w:r w:rsidRPr="00374636">
        <w:t>7.1</w:t>
      </w:r>
      <w:r w:rsidRPr="00374636">
        <w:tab/>
        <w:t>Sensitivity</w:t>
      </w:r>
      <w:bookmarkEnd w:id="1239"/>
      <w:bookmarkEnd w:id="1240"/>
      <w:bookmarkEnd w:id="1241"/>
      <w:bookmarkEnd w:id="1242"/>
      <w:bookmarkEnd w:id="1243"/>
      <w:bookmarkEnd w:id="1244"/>
    </w:p>
    <w:p w14:paraId="7774F699" w14:textId="77777777" w:rsidR="00D65C49" w:rsidRPr="00374636" w:rsidRDefault="00D65C49" w:rsidP="00D65C49">
      <w:pPr>
        <w:pStyle w:val="Heading3"/>
      </w:pPr>
      <w:bookmarkStart w:id="1245" w:name="_Toc27481486"/>
      <w:bookmarkStart w:id="1246" w:name="_Toc68182736"/>
      <w:bookmarkStart w:id="1247" w:name="_Toc75461580"/>
      <w:bookmarkStart w:id="1248" w:name="_Toc76023701"/>
      <w:bookmarkStart w:id="1249" w:name="_Toc83678144"/>
      <w:bookmarkStart w:id="1250" w:name="_Toc90628865"/>
      <w:r w:rsidRPr="00374636">
        <w:t>7.1.1</w:t>
      </w:r>
      <w:r w:rsidRPr="00374636">
        <w:tab/>
        <w:t>Sensitivity Coarse time assistance</w:t>
      </w:r>
      <w:bookmarkEnd w:id="1245"/>
      <w:bookmarkEnd w:id="1246"/>
      <w:bookmarkEnd w:id="1247"/>
      <w:bookmarkEnd w:id="1248"/>
      <w:bookmarkEnd w:id="1249"/>
      <w:bookmarkEnd w:id="1250"/>
    </w:p>
    <w:p w14:paraId="5D254890" w14:textId="77777777" w:rsidR="00D65C49" w:rsidRPr="00374636" w:rsidRDefault="00D65C49" w:rsidP="00D65C49">
      <w:pPr>
        <w:pStyle w:val="Heading4"/>
      </w:pPr>
      <w:bookmarkStart w:id="1251" w:name="_Toc27481487"/>
      <w:bookmarkStart w:id="1252" w:name="_Toc68182737"/>
      <w:bookmarkStart w:id="1253" w:name="_Toc75461581"/>
      <w:bookmarkStart w:id="1254" w:name="_Toc76023702"/>
      <w:bookmarkStart w:id="1255" w:name="_Toc83678145"/>
      <w:bookmarkStart w:id="1256" w:name="_Toc90628866"/>
      <w:r w:rsidRPr="00374636">
        <w:t>7.1.1.1</w:t>
      </w:r>
      <w:r w:rsidRPr="00374636">
        <w:tab/>
        <w:t>Sub-tests</w:t>
      </w:r>
      <w:bookmarkEnd w:id="1251"/>
      <w:bookmarkEnd w:id="1252"/>
      <w:bookmarkEnd w:id="1253"/>
      <w:bookmarkEnd w:id="1254"/>
      <w:bookmarkEnd w:id="1255"/>
      <w:bookmarkEnd w:id="1256"/>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347D8E3A" w14:textId="77777777" w:rsidTr="00215D37">
        <w:trPr>
          <w:jc w:val="center"/>
        </w:trPr>
        <w:tc>
          <w:tcPr>
            <w:tcW w:w="1297" w:type="dxa"/>
          </w:tcPr>
          <w:p w14:paraId="1D0C23F5" w14:textId="77777777" w:rsidR="006B7B3F" w:rsidRPr="00BE6435" w:rsidRDefault="006B7B3F" w:rsidP="00215D37">
            <w:pPr>
              <w:pStyle w:val="TAL"/>
              <w:rPr>
                <w:lang w:eastAsia="zh-CN"/>
              </w:rPr>
            </w:pPr>
            <w:r w:rsidRPr="00BE6435">
              <w:rPr>
                <w:lang w:eastAsia="zh-CN"/>
              </w:rPr>
              <w:t>14</w:t>
            </w:r>
          </w:p>
        </w:tc>
        <w:tc>
          <w:tcPr>
            <w:tcW w:w="7249" w:type="dxa"/>
          </w:tcPr>
          <w:p w14:paraId="75CC2A3E" w14:textId="77777777" w:rsidR="006B7B3F" w:rsidRPr="00BE6435" w:rsidRDefault="006B7B3F" w:rsidP="00215D37">
            <w:pPr>
              <w:pStyle w:val="TAL"/>
              <w:rPr>
                <w:lang w:eastAsia="zh-CN"/>
              </w:rPr>
            </w:pPr>
            <w:r w:rsidRPr="00BE6435">
              <w:rPr>
                <w:lang w:eastAsia="zh-CN"/>
              </w:rPr>
              <w:t>UE supporting A-GPS and A-QZSS</w:t>
            </w:r>
          </w:p>
        </w:tc>
      </w:tr>
      <w:tr w:rsidR="006B7B3F" w:rsidRPr="00BE6435" w14:paraId="581CF92E" w14:textId="77777777" w:rsidTr="00215D37">
        <w:trPr>
          <w:jc w:val="center"/>
        </w:trPr>
        <w:tc>
          <w:tcPr>
            <w:tcW w:w="1297" w:type="dxa"/>
          </w:tcPr>
          <w:p w14:paraId="4FC60ABB" w14:textId="77777777" w:rsidR="006B7B3F" w:rsidRPr="00BE6435" w:rsidRDefault="006B7B3F" w:rsidP="00215D37">
            <w:pPr>
              <w:pStyle w:val="TAL"/>
              <w:rPr>
                <w:lang w:eastAsia="zh-CN"/>
              </w:rPr>
            </w:pPr>
            <w:r w:rsidRPr="00BE6435">
              <w:rPr>
                <w:lang w:eastAsia="zh-CN"/>
              </w:rPr>
              <w:t>15</w:t>
            </w:r>
          </w:p>
        </w:tc>
        <w:tc>
          <w:tcPr>
            <w:tcW w:w="7249" w:type="dxa"/>
          </w:tcPr>
          <w:p w14:paraId="7B968298" w14:textId="77777777" w:rsidR="006B7B3F" w:rsidRPr="00BE6435" w:rsidRDefault="006B7B3F" w:rsidP="00215D37">
            <w:pPr>
              <w:pStyle w:val="TAL"/>
              <w:rPr>
                <w:lang w:eastAsia="zh-CN"/>
              </w:rPr>
            </w:pPr>
            <w:r w:rsidRPr="00BE6435">
              <w:rPr>
                <w:lang w:eastAsia="zh-CN"/>
              </w:rPr>
              <w:t>UE supporting A-GPS and A-NAVIC</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7" w:name="_Toc27481488"/>
      <w:bookmarkStart w:id="1258" w:name="_Toc68182738"/>
      <w:bookmarkStart w:id="1259" w:name="_Toc75461582"/>
      <w:bookmarkStart w:id="1260" w:name="_Toc76023703"/>
      <w:bookmarkStart w:id="1261" w:name="_Toc83678146"/>
      <w:bookmarkStart w:id="1262" w:name="_Toc90628867"/>
      <w:r w:rsidRPr="00374636">
        <w:t>7.1.1.2</w:t>
      </w:r>
      <w:r w:rsidRPr="00374636">
        <w:tab/>
        <w:t>Test purpose</w:t>
      </w:r>
      <w:bookmarkEnd w:id="1257"/>
      <w:bookmarkEnd w:id="1258"/>
      <w:bookmarkEnd w:id="1259"/>
      <w:bookmarkEnd w:id="1260"/>
      <w:bookmarkEnd w:id="1261"/>
      <w:bookmarkEnd w:id="1262"/>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3" w:name="_Toc27481489"/>
      <w:bookmarkStart w:id="1264" w:name="_Toc68182739"/>
      <w:bookmarkStart w:id="1265" w:name="_Toc75461583"/>
      <w:bookmarkStart w:id="1266" w:name="_Toc76023704"/>
      <w:bookmarkStart w:id="1267" w:name="_Toc83678147"/>
      <w:bookmarkStart w:id="1268" w:name="_Toc90628868"/>
      <w:r w:rsidRPr="00374636">
        <w:t>7.1.1.3</w:t>
      </w:r>
      <w:r w:rsidRPr="00374636">
        <w:tab/>
        <w:t>Test applicability</w:t>
      </w:r>
      <w:bookmarkEnd w:id="1263"/>
      <w:bookmarkEnd w:id="1264"/>
      <w:bookmarkEnd w:id="1265"/>
      <w:bookmarkEnd w:id="1266"/>
      <w:bookmarkEnd w:id="1267"/>
      <w:bookmarkEnd w:id="1268"/>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9" w:name="_Toc27481490"/>
      <w:bookmarkStart w:id="1270" w:name="_Toc68182740"/>
      <w:bookmarkStart w:id="1271" w:name="_Toc75461584"/>
      <w:bookmarkStart w:id="1272" w:name="_Toc76023705"/>
      <w:bookmarkStart w:id="1273" w:name="_Toc83678148"/>
      <w:bookmarkStart w:id="1274" w:name="_Toc90628869"/>
      <w:r w:rsidRPr="00374636">
        <w:t>7.1.1.4</w:t>
      </w:r>
      <w:r w:rsidRPr="00374636">
        <w:tab/>
        <w:t>Minimum conformance requirements</w:t>
      </w:r>
      <w:bookmarkEnd w:id="1269"/>
      <w:bookmarkEnd w:id="1270"/>
      <w:bookmarkEnd w:id="1271"/>
      <w:bookmarkEnd w:id="1272"/>
      <w:bookmarkEnd w:id="1273"/>
      <w:bookmarkEnd w:id="1274"/>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lastRenderedPageBreak/>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6B7B3F" w:rsidRPr="00BE6435" w14:paraId="6F36CEAE" w14:textId="77777777" w:rsidTr="00215D37">
        <w:trPr>
          <w:cantSplit/>
          <w:trHeight w:val="20"/>
          <w:jc w:val="center"/>
        </w:trPr>
        <w:tc>
          <w:tcPr>
            <w:tcW w:w="1542" w:type="dxa"/>
            <w:vMerge w:val="restart"/>
            <w:vAlign w:val="center"/>
          </w:tcPr>
          <w:p w14:paraId="7FE7BFDD" w14:textId="77777777" w:rsidR="006B7B3F" w:rsidRPr="00BE6435" w:rsidRDefault="006B7B3F" w:rsidP="00215D37">
            <w:pPr>
              <w:pStyle w:val="TAL"/>
              <w:rPr>
                <w:lang w:eastAsia="zh-CN"/>
              </w:rPr>
            </w:pPr>
            <w:r w:rsidRPr="00BE6435">
              <w:rPr>
                <w:lang w:eastAsia="zh-CN"/>
              </w:rPr>
              <w:t>QZSS</w:t>
            </w:r>
          </w:p>
        </w:tc>
        <w:tc>
          <w:tcPr>
            <w:tcW w:w="3704" w:type="dxa"/>
          </w:tcPr>
          <w:p w14:paraId="78B87366" w14:textId="77777777" w:rsidR="006B7B3F" w:rsidRPr="00BE6435" w:rsidRDefault="006B7B3F" w:rsidP="00215D37">
            <w:pPr>
              <w:pStyle w:val="TAL"/>
            </w:pPr>
            <w:r w:rsidRPr="00BE6435">
              <w:t>Reference high signal power level</w:t>
            </w:r>
          </w:p>
        </w:tc>
        <w:tc>
          <w:tcPr>
            <w:tcW w:w="888" w:type="dxa"/>
          </w:tcPr>
          <w:p w14:paraId="57300278" w14:textId="77777777" w:rsidR="006B7B3F" w:rsidRPr="00BE6435" w:rsidRDefault="006B7B3F" w:rsidP="00215D37">
            <w:pPr>
              <w:pStyle w:val="TAC"/>
            </w:pPr>
            <w:r w:rsidRPr="00BE6435">
              <w:t>dBm</w:t>
            </w:r>
          </w:p>
        </w:tc>
        <w:tc>
          <w:tcPr>
            <w:tcW w:w="1629" w:type="dxa"/>
          </w:tcPr>
          <w:p w14:paraId="67DB9D84" w14:textId="77777777" w:rsidR="006B7B3F" w:rsidRPr="00BE6435" w:rsidRDefault="006B7B3F" w:rsidP="00215D37">
            <w:pPr>
              <w:pStyle w:val="TAC"/>
            </w:pPr>
            <w:r w:rsidRPr="00BE6435">
              <w:t>-142</w:t>
            </w:r>
          </w:p>
        </w:tc>
      </w:tr>
      <w:tr w:rsidR="006B7B3F" w:rsidRPr="00BE6435" w14:paraId="1402A754" w14:textId="77777777" w:rsidTr="00215D37">
        <w:trPr>
          <w:cantSplit/>
          <w:trHeight w:val="20"/>
          <w:jc w:val="center"/>
        </w:trPr>
        <w:tc>
          <w:tcPr>
            <w:tcW w:w="1542" w:type="dxa"/>
            <w:vMerge/>
            <w:vAlign w:val="center"/>
          </w:tcPr>
          <w:p w14:paraId="24A3E179" w14:textId="77777777" w:rsidR="006B7B3F" w:rsidRPr="00BE6435" w:rsidRDefault="006B7B3F" w:rsidP="00215D37">
            <w:pPr>
              <w:pStyle w:val="TAL"/>
              <w:rPr>
                <w:lang w:eastAsia="zh-CN"/>
              </w:rPr>
            </w:pPr>
          </w:p>
        </w:tc>
        <w:tc>
          <w:tcPr>
            <w:tcW w:w="3704" w:type="dxa"/>
          </w:tcPr>
          <w:p w14:paraId="3E0DA6F7" w14:textId="77777777" w:rsidR="006B7B3F" w:rsidRPr="00BE6435" w:rsidRDefault="006B7B3F" w:rsidP="00215D37">
            <w:pPr>
              <w:pStyle w:val="TAL"/>
            </w:pPr>
            <w:r w:rsidRPr="00BE6435">
              <w:t>Reference low signal power level</w:t>
            </w:r>
          </w:p>
        </w:tc>
        <w:tc>
          <w:tcPr>
            <w:tcW w:w="888" w:type="dxa"/>
          </w:tcPr>
          <w:p w14:paraId="2CCB1A90" w14:textId="77777777" w:rsidR="006B7B3F" w:rsidRPr="00BE6435" w:rsidRDefault="006B7B3F" w:rsidP="00215D37">
            <w:pPr>
              <w:pStyle w:val="TAC"/>
            </w:pPr>
            <w:r w:rsidRPr="00BE6435">
              <w:t>dBm</w:t>
            </w:r>
          </w:p>
        </w:tc>
        <w:tc>
          <w:tcPr>
            <w:tcW w:w="1629" w:type="dxa"/>
          </w:tcPr>
          <w:p w14:paraId="06C6CF12" w14:textId="77777777" w:rsidR="006B7B3F" w:rsidRPr="00BE6435" w:rsidRDefault="006B7B3F" w:rsidP="00215D37">
            <w:pPr>
              <w:pStyle w:val="TAC"/>
            </w:pPr>
            <w:r w:rsidRPr="00BE6435">
              <w:t>-147</w:t>
            </w:r>
          </w:p>
        </w:tc>
      </w:tr>
      <w:tr w:rsidR="006B7B3F" w:rsidRPr="00BE6435" w14:paraId="552958B5" w14:textId="77777777" w:rsidTr="00215D37">
        <w:trPr>
          <w:cantSplit/>
          <w:trHeight w:val="20"/>
          <w:jc w:val="center"/>
        </w:trPr>
        <w:tc>
          <w:tcPr>
            <w:tcW w:w="1542" w:type="dxa"/>
            <w:vMerge w:val="restart"/>
            <w:vAlign w:val="center"/>
          </w:tcPr>
          <w:p w14:paraId="44DA076C" w14:textId="77777777" w:rsidR="006B7B3F" w:rsidRPr="00BE6435" w:rsidRDefault="006B7B3F" w:rsidP="00215D37">
            <w:pPr>
              <w:pStyle w:val="TAL"/>
              <w:rPr>
                <w:lang w:eastAsia="zh-CN"/>
              </w:rPr>
            </w:pPr>
            <w:r w:rsidRPr="00BE6435">
              <w:rPr>
                <w:lang w:eastAsia="zh-CN"/>
              </w:rPr>
              <w:t>NAVIC</w:t>
            </w:r>
          </w:p>
        </w:tc>
        <w:tc>
          <w:tcPr>
            <w:tcW w:w="3704" w:type="dxa"/>
          </w:tcPr>
          <w:p w14:paraId="7B5BA621" w14:textId="77777777" w:rsidR="006B7B3F" w:rsidRPr="00BE6435" w:rsidRDefault="006B7B3F" w:rsidP="00215D37">
            <w:pPr>
              <w:pStyle w:val="TAL"/>
            </w:pPr>
            <w:r w:rsidRPr="00BE6435">
              <w:t>Reference high signal power level</w:t>
            </w:r>
          </w:p>
        </w:tc>
        <w:tc>
          <w:tcPr>
            <w:tcW w:w="888" w:type="dxa"/>
          </w:tcPr>
          <w:p w14:paraId="06012F69" w14:textId="77777777" w:rsidR="006B7B3F" w:rsidRPr="00BE6435" w:rsidRDefault="006B7B3F" w:rsidP="00215D37">
            <w:pPr>
              <w:pStyle w:val="TAC"/>
            </w:pPr>
            <w:r w:rsidRPr="00BE6435">
              <w:t>dBm</w:t>
            </w:r>
          </w:p>
        </w:tc>
        <w:tc>
          <w:tcPr>
            <w:tcW w:w="1629" w:type="dxa"/>
          </w:tcPr>
          <w:p w14:paraId="76848683" w14:textId="77777777" w:rsidR="006B7B3F" w:rsidRPr="00BE6435" w:rsidRDefault="006B7B3F" w:rsidP="00215D37">
            <w:pPr>
              <w:pStyle w:val="TAC"/>
            </w:pPr>
            <w:r w:rsidRPr="00BE6435">
              <w:t>-142</w:t>
            </w:r>
          </w:p>
        </w:tc>
      </w:tr>
      <w:tr w:rsidR="006B7B3F" w:rsidRPr="00BE6435" w14:paraId="06FB907E" w14:textId="77777777" w:rsidTr="00215D37">
        <w:trPr>
          <w:cantSplit/>
          <w:trHeight w:val="20"/>
          <w:jc w:val="center"/>
        </w:trPr>
        <w:tc>
          <w:tcPr>
            <w:tcW w:w="1542" w:type="dxa"/>
            <w:vMerge/>
            <w:vAlign w:val="center"/>
          </w:tcPr>
          <w:p w14:paraId="2E3D012E" w14:textId="77777777" w:rsidR="006B7B3F" w:rsidRPr="00BE6435" w:rsidRDefault="006B7B3F" w:rsidP="00215D37">
            <w:pPr>
              <w:pStyle w:val="TAL"/>
              <w:rPr>
                <w:lang w:eastAsia="zh-CN"/>
              </w:rPr>
            </w:pPr>
          </w:p>
        </w:tc>
        <w:tc>
          <w:tcPr>
            <w:tcW w:w="3704" w:type="dxa"/>
          </w:tcPr>
          <w:p w14:paraId="75630AFD" w14:textId="77777777" w:rsidR="006B7B3F" w:rsidRPr="00BE6435" w:rsidRDefault="006B7B3F" w:rsidP="00215D37">
            <w:pPr>
              <w:pStyle w:val="TAL"/>
            </w:pPr>
            <w:r w:rsidRPr="00BE6435">
              <w:t>Reference low signal power level</w:t>
            </w:r>
          </w:p>
        </w:tc>
        <w:tc>
          <w:tcPr>
            <w:tcW w:w="888" w:type="dxa"/>
          </w:tcPr>
          <w:p w14:paraId="73A97E79" w14:textId="77777777" w:rsidR="006B7B3F" w:rsidRPr="00BE6435" w:rsidRDefault="006B7B3F" w:rsidP="00215D37">
            <w:pPr>
              <w:pStyle w:val="TAC"/>
            </w:pPr>
            <w:r w:rsidRPr="00BE6435">
              <w:t>dBm</w:t>
            </w:r>
          </w:p>
        </w:tc>
        <w:tc>
          <w:tcPr>
            <w:tcW w:w="1629" w:type="dxa"/>
          </w:tcPr>
          <w:p w14:paraId="4865DDD2" w14:textId="77777777" w:rsidR="006B7B3F" w:rsidRPr="00BE6435" w:rsidRDefault="006B7B3F" w:rsidP="00215D37">
            <w:pPr>
              <w:pStyle w:val="TAC"/>
            </w:pPr>
            <w:r w:rsidRPr="00BE6435">
              <w:t>-147</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5" w:name="_Toc27481491"/>
      <w:bookmarkStart w:id="1276" w:name="_Toc68182741"/>
      <w:bookmarkStart w:id="1277" w:name="_Toc75461585"/>
      <w:bookmarkStart w:id="1278" w:name="_Toc76023706"/>
      <w:bookmarkStart w:id="1279" w:name="_Toc83678149"/>
      <w:bookmarkStart w:id="1280" w:name="_Toc90628870"/>
      <w:r w:rsidRPr="00374636">
        <w:lastRenderedPageBreak/>
        <w:t>7.1.1.5</w:t>
      </w:r>
      <w:r w:rsidRPr="00374636">
        <w:tab/>
        <w:t>Test description</w:t>
      </w:r>
      <w:bookmarkEnd w:id="1275"/>
      <w:bookmarkEnd w:id="1276"/>
      <w:bookmarkEnd w:id="1277"/>
      <w:bookmarkEnd w:id="1278"/>
      <w:bookmarkEnd w:id="1279"/>
      <w:bookmarkEnd w:id="1280"/>
    </w:p>
    <w:p w14:paraId="2AE41A76" w14:textId="77777777" w:rsidR="00D65C49" w:rsidRPr="00374636" w:rsidRDefault="00D65C49" w:rsidP="00D65C49">
      <w:pPr>
        <w:pStyle w:val="Heading5"/>
      </w:pPr>
      <w:bookmarkStart w:id="1281" w:name="_Toc27481492"/>
      <w:bookmarkStart w:id="1282" w:name="_Toc68182742"/>
      <w:bookmarkStart w:id="1283" w:name="_Toc75461586"/>
      <w:bookmarkStart w:id="1284" w:name="_Toc76023707"/>
      <w:bookmarkStart w:id="1285" w:name="_Toc83678150"/>
      <w:bookmarkStart w:id="1286" w:name="_Toc90628871"/>
      <w:r w:rsidRPr="00374636">
        <w:t>7.1.1.5.1</w:t>
      </w:r>
      <w:r w:rsidRPr="00374636">
        <w:tab/>
        <w:t>Initial conditions</w:t>
      </w:r>
      <w:bookmarkEnd w:id="1281"/>
      <w:bookmarkEnd w:id="1282"/>
      <w:bookmarkEnd w:id="1283"/>
      <w:bookmarkEnd w:id="1284"/>
      <w:bookmarkEnd w:id="1285"/>
      <w:bookmarkEnd w:id="1286"/>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62B7D130" w14:textId="77777777" w:rsidR="00D65C49" w:rsidRPr="00374636" w:rsidRDefault="00D65C49" w:rsidP="007C6871">
      <w:r w:rsidRPr="00374636">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7" w:name="_Toc27481493"/>
      <w:bookmarkStart w:id="1288" w:name="_Toc68182743"/>
      <w:bookmarkStart w:id="1289" w:name="_Toc75461587"/>
      <w:bookmarkStart w:id="1290" w:name="_Toc76023708"/>
      <w:bookmarkStart w:id="1291" w:name="_Toc83678151"/>
      <w:bookmarkStart w:id="1292" w:name="_Toc90628872"/>
      <w:r w:rsidRPr="00374636">
        <w:t>7.1.1.5.2</w:t>
      </w:r>
      <w:r w:rsidRPr="00374636">
        <w:tab/>
        <w:t>Test procedure</w:t>
      </w:r>
      <w:bookmarkEnd w:id="1287"/>
      <w:bookmarkEnd w:id="1288"/>
      <w:bookmarkEnd w:id="1289"/>
      <w:bookmarkEnd w:id="1290"/>
      <w:bookmarkEnd w:id="1291"/>
      <w:bookmarkEnd w:id="1292"/>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lastRenderedPageBreak/>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3" w:name="_Toc27481494"/>
      <w:bookmarkStart w:id="1294" w:name="_Toc68182744"/>
      <w:bookmarkStart w:id="1295" w:name="_Toc75461588"/>
      <w:bookmarkStart w:id="1296" w:name="_Toc76023709"/>
      <w:bookmarkStart w:id="1297" w:name="_Toc83678152"/>
      <w:bookmarkStart w:id="1298" w:name="_Toc90628873"/>
      <w:r w:rsidRPr="00374636">
        <w:t>7.1.1.5.3</w:t>
      </w:r>
      <w:r w:rsidRPr="00374636">
        <w:tab/>
        <w:t>Message contents</w:t>
      </w:r>
      <w:bookmarkEnd w:id="1293"/>
      <w:bookmarkEnd w:id="1294"/>
      <w:bookmarkEnd w:id="1295"/>
      <w:bookmarkEnd w:id="1296"/>
      <w:bookmarkEnd w:id="1297"/>
      <w:bookmarkEnd w:id="1298"/>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‘locationEstimateRequired’ or ‘locationMeasurementsRequired’</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22AE7D5C" w14:textId="77777777" w:rsidR="00D65C49" w:rsidRPr="00374636" w:rsidRDefault="00D65C49" w:rsidP="007C6871">
            <w:pPr>
              <w:pStyle w:val="TAL"/>
              <w:rPr>
                <w:lang w:eastAsia="en-US"/>
              </w:rPr>
            </w:pPr>
            <w:r w:rsidRPr="00374636">
              <w:rPr>
                <w:lang w:eastAsia="en-US"/>
              </w:rPr>
              <w:t>Sub-test 1: ‘gps’</w:t>
            </w:r>
          </w:p>
          <w:p w14:paraId="1B0BFE07" w14:textId="77777777" w:rsidR="00D65C49" w:rsidRPr="00374636" w:rsidRDefault="00D65C49" w:rsidP="007C6871">
            <w:pPr>
              <w:pStyle w:val="TAL"/>
              <w:rPr>
                <w:lang w:eastAsia="en-US"/>
              </w:rPr>
            </w:pPr>
            <w:r w:rsidRPr="00374636">
              <w:rPr>
                <w:lang w:eastAsia="en-US"/>
              </w:rPr>
              <w:t>Sub-test 2: ‘glonass’</w:t>
            </w:r>
          </w:p>
          <w:p w14:paraId="361D1096" w14:textId="77777777" w:rsidR="00D65C49" w:rsidRPr="00374636" w:rsidRDefault="00D65C49" w:rsidP="007C6871">
            <w:pPr>
              <w:pStyle w:val="TAL"/>
              <w:rPr>
                <w:lang w:eastAsia="en-US"/>
              </w:rPr>
            </w:pPr>
            <w:r w:rsidRPr="00374636">
              <w:rPr>
                <w:lang w:eastAsia="en-US"/>
              </w:rPr>
              <w:t>Sub-test 3: ‘galileo’</w:t>
            </w:r>
          </w:p>
          <w:p w14:paraId="14120D42" w14:textId="77777777" w:rsidR="00D65C49" w:rsidRPr="00374636" w:rsidRDefault="00D65C49" w:rsidP="007C6871">
            <w:pPr>
              <w:pStyle w:val="TAL"/>
              <w:rPr>
                <w:lang w:eastAsia="en-US"/>
              </w:rPr>
            </w:pPr>
            <w:r w:rsidRPr="00374636">
              <w:rPr>
                <w:lang w:eastAsia="en-US"/>
              </w:rPr>
              <w:t>Sub-test 4: ‘gps’</w:t>
            </w:r>
          </w:p>
          <w:p w14:paraId="13934A63" w14:textId="77777777" w:rsidR="00D65C49" w:rsidRPr="00374636" w:rsidRDefault="00D65C49" w:rsidP="007C6871">
            <w:pPr>
              <w:pStyle w:val="TAL"/>
              <w:rPr>
                <w:lang w:eastAsia="en-US"/>
              </w:rPr>
            </w:pPr>
            <w:r w:rsidRPr="00374636">
              <w:rPr>
                <w:lang w:eastAsia="en-US"/>
              </w:rPr>
              <w:t>Sub-test 5: ‘gps’ and ‘glonass’</w:t>
            </w:r>
          </w:p>
          <w:p w14:paraId="14996E4A" w14:textId="77777777" w:rsidR="00D65C49" w:rsidRPr="00374636" w:rsidRDefault="00D65C49" w:rsidP="007C6871">
            <w:pPr>
              <w:pStyle w:val="TAL"/>
              <w:rPr>
                <w:lang w:eastAsia="zh-CN"/>
              </w:rPr>
            </w:pPr>
            <w:r w:rsidRPr="00374636">
              <w:rPr>
                <w:lang w:eastAsia="en-US"/>
              </w:rPr>
              <w:t>Sub-test 8: ‘gps’ and ‘galileo’</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‘gps’and’bds’</w:t>
            </w:r>
          </w:p>
          <w:p w14:paraId="70938482" w14:textId="77777777" w:rsidR="00D65C49" w:rsidRPr="00374636" w:rsidRDefault="00D65C49" w:rsidP="007C6871">
            <w:pPr>
              <w:pStyle w:val="TAL"/>
              <w:rPr>
                <w:lang w:eastAsia="zh-CN"/>
              </w:rPr>
            </w:pPr>
            <w:r w:rsidRPr="00374636">
              <w:rPr>
                <w:lang w:eastAsia="zh-CN"/>
              </w:rPr>
              <w:t>Sub-test 11: ‘gps’ and ‘glonass’ and ‘bds’</w:t>
            </w:r>
          </w:p>
          <w:p w14:paraId="664F74F9" w14:textId="77777777" w:rsidR="00D65C49" w:rsidRPr="00374636" w:rsidRDefault="00D65C49" w:rsidP="007C6871">
            <w:pPr>
              <w:pStyle w:val="TAL"/>
              <w:rPr>
                <w:lang w:eastAsia="zh-CN"/>
              </w:rPr>
            </w:pPr>
            <w:r w:rsidRPr="00374636">
              <w:rPr>
                <w:lang w:eastAsia="zh-CN"/>
              </w:rPr>
              <w:t>Sub-test 12: ‘gps’ and 'galileo' and ‘glonass’</w:t>
            </w:r>
          </w:p>
          <w:p w14:paraId="102F5DBB" w14:textId="77777777" w:rsidR="006B7B3F" w:rsidRDefault="00D65C49" w:rsidP="006B7B3F">
            <w:pPr>
              <w:pStyle w:val="TAL"/>
              <w:rPr>
                <w:lang w:eastAsia="zh-CN"/>
              </w:rPr>
            </w:pPr>
            <w:r w:rsidRPr="00374636">
              <w:rPr>
                <w:lang w:eastAsia="zh-CN"/>
              </w:rPr>
              <w:t>Sub-test 13: ‘gps’ and ‘galileo’ and ‘bds’</w:t>
            </w:r>
          </w:p>
          <w:p w14:paraId="042B7A9F" w14:textId="77777777" w:rsidR="006B7B3F" w:rsidRDefault="006B7B3F" w:rsidP="006B7B3F">
            <w:pPr>
              <w:pStyle w:val="TAL"/>
              <w:rPr>
                <w:lang w:eastAsia="zh-CN"/>
              </w:rPr>
            </w:pPr>
            <w:r>
              <w:rPr>
                <w:lang w:eastAsia="zh-CN"/>
              </w:rPr>
              <w:t>Sub-test 14: ‘gps’ and ‘qzss’</w:t>
            </w:r>
          </w:p>
          <w:p w14:paraId="11475724" w14:textId="130BD545" w:rsidR="00D65C49" w:rsidRPr="00374636" w:rsidRDefault="006B7B3F" w:rsidP="006B7B3F">
            <w:pPr>
              <w:pStyle w:val="TAL"/>
              <w:rPr>
                <w:lang w:eastAsia="en-US"/>
              </w:rPr>
            </w:pPr>
            <w:r>
              <w:rPr>
                <w:lang w:eastAsia="zh-CN"/>
              </w:rPr>
              <w:t>Sub-test 15: ‘gps’ and ‘navic’</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9" w:name="_Toc27481495"/>
      <w:bookmarkStart w:id="1300" w:name="_Toc68182745"/>
      <w:bookmarkStart w:id="1301" w:name="_Toc75461589"/>
      <w:bookmarkStart w:id="1302" w:name="_Toc76023710"/>
      <w:bookmarkStart w:id="1303" w:name="_Toc83678153"/>
      <w:bookmarkStart w:id="1304" w:name="_Toc90628874"/>
      <w:r w:rsidRPr="00374636">
        <w:t>7.1.1.6</w:t>
      </w:r>
      <w:r w:rsidRPr="00374636">
        <w:tab/>
        <w:t>Test requirement</w:t>
      </w:r>
      <w:bookmarkEnd w:id="1299"/>
      <w:bookmarkEnd w:id="1300"/>
      <w:bookmarkEnd w:id="1301"/>
      <w:bookmarkEnd w:id="1302"/>
      <w:bookmarkEnd w:id="1303"/>
      <w:bookmarkEnd w:id="1304"/>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lastRenderedPageBreak/>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6B7B3F" w:rsidRPr="00BE6435" w14:paraId="75A6308B" w14:textId="77777777" w:rsidTr="00215D37">
        <w:trPr>
          <w:cantSplit/>
          <w:trHeight w:val="20"/>
          <w:jc w:val="center"/>
        </w:trPr>
        <w:tc>
          <w:tcPr>
            <w:tcW w:w="1542" w:type="dxa"/>
            <w:vMerge w:val="restart"/>
            <w:vAlign w:val="center"/>
          </w:tcPr>
          <w:p w14:paraId="23FE843A" w14:textId="77777777" w:rsidR="006B7B3F" w:rsidRPr="00BE6435" w:rsidRDefault="006B7B3F" w:rsidP="00215D37">
            <w:pPr>
              <w:pStyle w:val="TAL"/>
            </w:pPr>
            <w:r w:rsidRPr="00BE6435">
              <w:t>QZSS</w:t>
            </w:r>
          </w:p>
        </w:tc>
        <w:tc>
          <w:tcPr>
            <w:tcW w:w="3704" w:type="dxa"/>
          </w:tcPr>
          <w:p w14:paraId="76235C5D" w14:textId="77777777" w:rsidR="006B7B3F" w:rsidRPr="00BE6435" w:rsidRDefault="006B7B3F" w:rsidP="00215D37">
            <w:pPr>
              <w:pStyle w:val="TAL"/>
            </w:pPr>
            <w:r w:rsidRPr="00BE6435">
              <w:t>Reference high signal power level</w:t>
            </w:r>
          </w:p>
        </w:tc>
        <w:tc>
          <w:tcPr>
            <w:tcW w:w="888" w:type="dxa"/>
          </w:tcPr>
          <w:p w14:paraId="459B5DF0" w14:textId="77777777" w:rsidR="006B7B3F" w:rsidRPr="00BE6435" w:rsidRDefault="006B7B3F" w:rsidP="00215D37">
            <w:pPr>
              <w:pStyle w:val="TAL"/>
            </w:pPr>
            <w:r w:rsidRPr="00BE6435">
              <w:t>dBm</w:t>
            </w:r>
          </w:p>
        </w:tc>
        <w:tc>
          <w:tcPr>
            <w:tcW w:w="1629" w:type="dxa"/>
          </w:tcPr>
          <w:p w14:paraId="746F874B" w14:textId="77777777" w:rsidR="006B7B3F" w:rsidRPr="00BE6435" w:rsidRDefault="006B7B3F" w:rsidP="00215D37">
            <w:pPr>
              <w:pStyle w:val="TAL"/>
            </w:pPr>
            <w:r w:rsidRPr="00BE6435">
              <w:t>-141</w:t>
            </w:r>
          </w:p>
        </w:tc>
      </w:tr>
      <w:tr w:rsidR="006B7B3F" w:rsidRPr="00BE6435" w14:paraId="228A6C85" w14:textId="77777777" w:rsidTr="00215D37">
        <w:trPr>
          <w:cantSplit/>
          <w:trHeight w:val="20"/>
          <w:jc w:val="center"/>
        </w:trPr>
        <w:tc>
          <w:tcPr>
            <w:tcW w:w="1542" w:type="dxa"/>
            <w:vMerge/>
            <w:vAlign w:val="center"/>
          </w:tcPr>
          <w:p w14:paraId="03A13EB5" w14:textId="77777777" w:rsidR="006B7B3F" w:rsidRPr="00BE6435" w:rsidRDefault="006B7B3F" w:rsidP="00215D37">
            <w:pPr>
              <w:pStyle w:val="TAL"/>
            </w:pPr>
          </w:p>
        </w:tc>
        <w:tc>
          <w:tcPr>
            <w:tcW w:w="3704" w:type="dxa"/>
          </w:tcPr>
          <w:p w14:paraId="5BEF631E" w14:textId="77777777" w:rsidR="006B7B3F" w:rsidRPr="00BE6435" w:rsidRDefault="006B7B3F" w:rsidP="00215D37">
            <w:pPr>
              <w:pStyle w:val="TAL"/>
            </w:pPr>
            <w:r w:rsidRPr="00BE6435">
              <w:t>Reference low signal power level</w:t>
            </w:r>
          </w:p>
        </w:tc>
        <w:tc>
          <w:tcPr>
            <w:tcW w:w="888" w:type="dxa"/>
          </w:tcPr>
          <w:p w14:paraId="09BA6D0A" w14:textId="77777777" w:rsidR="006B7B3F" w:rsidRPr="00BE6435" w:rsidRDefault="006B7B3F" w:rsidP="00215D37">
            <w:pPr>
              <w:pStyle w:val="TAL"/>
            </w:pPr>
            <w:r w:rsidRPr="00BE6435">
              <w:t>dBm</w:t>
            </w:r>
          </w:p>
        </w:tc>
        <w:tc>
          <w:tcPr>
            <w:tcW w:w="1629" w:type="dxa"/>
          </w:tcPr>
          <w:p w14:paraId="4FF5C4C4" w14:textId="77777777" w:rsidR="006B7B3F" w:rsidRPr="00BE6435" w:rsidRDefault="006B7B3F" w:rsidP="00215D37">
            <w:pPr>
              <w:pStyle w:val="TAL"/>
            </w:pPr>
            <w:r w:rsidRPr="00BE6435">
              <w:t>-146</w:t>
            </w:r>
          </w:p>
        </w:tc>
      </w:tr>
      <w:tr w:rsidR="006B7B3F" w:rsidRPr="00BE6435" w14:paraId="6D4527D7" w14:textId="77777777" w:rsidTr="00215D37">
        <w:trPr>
          <w:cantSplit/>
          <w:trHeight w:val="20"/>
          <w:jc w:val="center"/>
        </w:trPr>
        <w:tc>
          <w:tcPr>
            <w:tcW w:w="1542" w:type="dxa"/>
            <w:vMerge w:val="restart"/>
            <w:vAlign w:val="center"/>
          </w:tcPr>
          <w:p w14:paraId="3371F193" w14:textId="77777777" w:rsidR="006B7B3F" w:rsidRPr="00BE6435" w:rsidRDefault="006B7B3F" w:rsidP="00215D37">
            <w:pPr>
              <w:pStyle w:val="TAL"/>
            </w:pPr>
            <w:r w:rsidRPr="00BE6435">
              <w:t>Navic</w:t>
            </w:r>
          </w:p>
        </w:tc>
        <w:tc>
          <w:tcPr>
            <w:tcW w:w="3704" w:type="dxa"/>
          </w:tcPr>
          <w:p w14:paraId="354D6447" w14:textId="77777777" w:rsidR="006B7B3F" w:rsidRPr="00BE6435" w:rsidRDefault="006B7B3F" w:rsidP="00215D37">
            <w:pPr>
              <w:pStyle w:val="TAL"/>
            </w:pPr>
            <w:r w:rsidRPr="00BE6435">
              <w:t>Reference high signal power level</w:t>
            </w:r>
          </w:p>
        </w:tc>
        <w:tc>
          <w:tcPr>
            <w:tcW w:w="888" w:type="dxa"/>
          </w:tcPr>
          <w:p w14:paraId="750CC365" w14:textId="77777777" w:rsidR="006B7B3F" w:rsidRPr="00BE6435" w:rsidRDefault="006B7B3F" w:rsidP="00215D37">
            <w:pPr>
              <w:pStyle w:val="TAL"/>
            </w:pPr>
            <w:r w:rsidRPr="00BE6435">
              <w:t>dBm</w:t>
            </w:r>
          </w:p>
        </w:tc>
        <w:tc>
          <w:tcPr>
            <w:tcW w:w="1629" w:type="dxa"/>
          </w:tcPr>
          <w:p w14:paraId="05B0DE19" w14:textId="77777777" w:rsidR="006B7B3F" w:rsidRPr="00BE6435" w:rsidRDefault="006B7B3F" w:rsidP="00215D37">
            <w:pPr>
              <w:pStyle w:val="TAL"/>
            </w:pPr>
            <w:r w:rsidRPr="00BE6435">
              <w:t>-141</w:t>
            </w:r>
          </w:p>
        </w:tc>
      </w:tr>
      <w:tr w:rsidR="006B7B3F" w:rsidRPr="00BE6435" w14:paraId="7CA4A6B5" w14:textId="77777777" w:rsidTr="00215D37">
        <w:trPr>
          <w:cantSplit/>
          <w:trHeight w:val="20"/>
          <w:jc w:val="center"/>
        </w:trPr>
        <w:tc>
          <w:tcPr>
            <w:tcW w:w="1542" w:type="dxa"/>
            <w:vMerge/>
            <w:vAlign w:val="center"/>
          </w:tcPr>
          <w:p w14:paraId="11165D3E" w14:textId="77777777" w:rsidR="006B7B3F" w:rsidRPr="00BE6435" w:rsidRDefault="006B7B3F" w:rsidP="00215D37">
            <w:pPr>
              <w:pStyle w:val="TAL"/>
            </w:pPr>
          </w:p>
        </w:tc>
        <w:tc>
          <w:tcPr>
            <w:tcW w:w="3704" w:type="dxa"/>
          </w:tcPr>
          <w:p w14:paraId="2203CA00" w14:textId="77777777" w:rsidR="006B7B3F" w:rsidRPr="00BE6435" w:rsidRDefault="006B7B3F" w:rsidP="00215D37">
            <w:pPr>
              <w:pStyle w:val="TAL"/>
            </w:pPr>
            <w:r w:rsidRPr="00BE6435">
              <w:t>Reference low signal power level</w:t>
            </w:r>
          </w:p>
        </w:tc>
        <w:tc>
          <w:tcPr>
            <w:tcW w:w="888" w:type="dxa"/>
          </w:tcPr>
          <w:p w14:paraId="06691781" w14:textId="77777777" w:rsidR="006B7B3F" w:rsidRPr="00BE6435" w:rsidRDefault="006B7B3F" w:rsidP="00215D37">
            <w:pPr>
              <w:pStyle w:val="TAL"/>
            </w:pPr>
            <w:r w:rsidRPr="00BE6435">
              <w:t>dBm</w:t>
            </w:r>
          </w:p>
        </w:tc>
        <w:tc>
          <w:tcPr>
            <w:tcW w:w="1629" w:type="dxa"/>
          </w:tcPr>
          <w:p w14:paraId="08B75781" w14:textId="77777777" w:rsidR="006B7B3F" w:rsidRPr="00BE6435" w:rsidRDefault="006B7B3F" w:rsidP="00215D37">
            <w:pPr>
              <w:pStyle w:val="TAL"/>
            </w:pPr>
            <w:r w:rsidRPr="00BE6435">
              <w:t>-146</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5" w:name="_Toc27481496"/>
      <w:bookmarkStart w:id="1306" w:name="_Toc68182746"/>
      <w:bookmarkStart w:id="1307" w:name="_Toc75461590"/>
      <w:bookmarkStart w:id="1308" w:name="_Toc76023711"/>
      <w:bookmarkStart w:id="1309" w:name="_Toc83678154"/>
      <w:bookmarkStart w:id="1310" w:name="_Toc90628875"/>
      <w:r w:rsidRPr="00374636">
        <w:t>7.1.2</w:t>
      </w:r>
      <w:r w:rsidRPr="00374636">
        <w:tab/>
        <w:t>Sensitivity Fine time assistance</w:t>
      </w:r>
      <w:bookmarkEnd w:id="1305"/>
      <w:bookmarkEnd w:id="1306"/>
      <w:bookmarkEnd w:id="1307"/>
      <w:bookmarkEnd w:id="1308"/>
      <w:bookmarkEnd w:id="1309"/>
      <w:bookmarkEnd w:id="1310"/>
    </w:p>
    <w:p w14:paraId="786E1AC5" w14:textId="77777777" w:rsidR="00D65C49" w:rsidRPr="00374636" w:rsidRDefault="00D65C49" w:rsidP="00D65C49">
      <w:pPr>
        <w:pStyle w:val="Heading4"/>
      </w:pPr>
      <w:bookmarkStart w:id="1311" w:name="_Toc27481497"/>
      <w:bookmarkStart w:id="1312" w:name="_Toc68182747"/>
      <w:bookmarkStart w:id="1313" w:name="_Toc75461591"/>
      <w:bookmarkStart w:id="1314" w:name="_Toc76023712"/>
      <w:bookmarkStart w:id="1315" w:name="_Toc83678155"/>
      <w:bookmarkStart w:id="1316" w:name="_Toc90628876"/>
      <w:r w:rsidRPr="00374636">
        <w:t>7.1.2.1</w:t>
      </w:r>
      <w:r w:rsidRPr="00374636">
        <w:tab/>
        <w:t>Sub-tests</w:t>
      </w:r>
      <w:bookmarkEnd w:id="1311"/>
      <w:bookmarkEnd w:id="1312"/>
      <w:bookmarkEnd w:id="1313"/>
      <w:bookmarkEnd w:id="1314"/>
      <w:bookmarkEnd w:id="1315"/>
      <w:bookmarkEnd w:id="1316"/>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lastRenderedPageBreak/>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250B1D33" w14:textId="77777777" w:rsidTr="00215D37">
        <w:trPr>
          <w:jc w:val="center"/>
        </w:trPr>
        <w:tc>
          <w:tcPr>
            <w:tcW w:w="1297" w:type="dxa"/>
          </w:tcPr>
          <w:p w14:paraId="21450D5A" w14:textId="77777777" w:rsidR="006B7B3F" w:rsidRPr="00BE6435" w:rsidRDefault="006B7B3F" w:rsidP="00215D37">
            <w:pPr>
              <w:pStyle w:val="TAL"/>
              <w:rPr>
                <w:lang w:eastAsia="zh-CN"/>
              </w:rPr>
            </w:pPr>
            <w:r w:rsidRPr="00BE6435">
              <w:rPr>
                <w:lang w:eastAsia="zh-CN"/>
              </w:rPr>
              <w:t>14</w:t>
            </w:r>
          </w:p>
        </w:tc>
        <w:tc>
          <w:tcPr>
            <w:tcW w:w="7249" w:type="dxa"/>
          </w:tcPr>
          <w:p w14:paraId="711DF349"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4B285C53" w14:textId="77777777" w:rsidTr="00215D37">
        <w:trPr>
          <w:jc w:val="center"/>
        </w:trPr>
        <w:tc>
          <w:tcPr>
            <w:tcW w:w="1297" w:type="dxa"/>
          </w:tcPr>
          <w:p w14:paraId="366BF3BC" w14:textId="77777777" w:rsidR="006B7B3F" w:rsidRPr="00BE6435" w:rsidRDefault="006B7B3F" w:rsidP="00215D37">
            <w:pPr>
              <w:pStyle w:val="TAL"/>
              <w:rPr>
                <w:lang w:eastAsia="zh-CN"/>
              </w:rPr>
            </w:pPr>
            <w:r w:rsidRPr="00BE6435">
              <w:rPr>
                <w:lang w:eastAsia="zh-CN"/>
              </w:rPr>
              <w:t>15</w:t>
            </w:r>
          </w:p>
        </w:tc>
        <w:tc>
          <w:tcPr>
            <w:tcW w:w="7249" w:type="dxa"/>
          </w:tcPr>
          <w:p w14:paraId="667254B4"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7" w:name="_Toc27481498"/>
      <w:bookmarkStart w:id="1318" w:name="_Toc68182748"/>
      <w:bookmarkStart w:id="1319" w:name="_Toc75461592"/>
      <w:bookmarkStart w:id="1320" w:name="_Toc76023713"/>
      <w:bookmarkStart w:id="1321" w:name="_Toc83678156"/>
      <w:bookmarkStart w:id="1322" w:name="_Toc90628877"/>
      <w:r w:rsidRPr="00374636">
        <w:t>7.1.2.2</w:t>
      </w:r>
      <w:r w:rsidRPr="00374636">
        <w:tab/>
        <w:t>Test purpose</w:t>
      </w:r>
      <w:bookmarkEnd w:id="1317"/>
      <w:bookmarkEnd w:id="1318"/>
      <w:bookmarkEnd w:id="1319"/>
      <w:bookmarkEnd w:id="1320"/>
      <w:bookmarkEnd w:id="1321"/>
      <w:bookmarkEnd w:id="1322"/>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3" w:name="_Toc27481499"/>
      <w:bookmarkStart w:id="1324" w:name="_Toc68182749"/>
      <w:bookmarkStart w:id="1325" w:name="_Toc75461593"/>
      <w:bookmarkStart w:id="1326" w:name="_Toc76023714"/>
      <w:bookmarkStart w:id="1327" w:name="_Toc83678157"/>
      <w:bookmarkStart w:id="1328" w:name="_Toc90628878"/>
      <w:r w:rsidRPr="00374636">
        <w:t>7.1.2.3</w:t>
      </w:r>
      <w:r w:rsidRPr="00374636">
        <w:tab/>
        <w:t>Test applicability</w:t>
      </w:r>
      <w:bookmarkEnd w:id="1323"/>
      <w:bookmarkEnd w:id="1324"/>
      <w:bookmarkEnd w:id="1325"/>
      <w:bookmarkEnd w:id="1326"/>
      <w:bookmarkEnd w:id="1327"/>
      <w:bookmarkEnd w:id="1328"/>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9" w:name="_Toc27481500"/>
      <w:bookmarkStart w:id="1330" w:name="_Toc68182750"/>
      <w:bookmarkStart w:id="1331" w:name="_Toc75461594"/>
      <w:bookmarkStart w:id="1332" w:name="_Toc76023715"/>
      <w:bookmarkStart w:id="1333" w:name="_Toc83678158"/>
      <w:bookmarkStart w:id="1334" w:name="_Toc90628879"/>
      <w:r w:rsidRPr="00374636">
        <w:t>7.1.2.4</w:t>
      </w:r>
      <w:r w:rsidRPr="00374636">
        <w:tab/>
        <w:t>Minimum conformance requirements</w:t>
      </w:r>
      <w:bookmarkEnd w:id="1329"/>
      <w:bookmarkEnd w:id="1330"/>
      <w:bookmarkEnd w:id="1331"/>
      <w:bookmarkEnd w:id="1332"/>
      <w:bookmarkEnd w:id="1333"/>
      <w:bookmarkEnd w:id="1334"/>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lastRenderedPageBreak/>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6B7B3F" w:rsidRPr="00BE6435" w14:paraId="38A60F0D" w14:textId="77777777" w:rsidTr="00215D37">
        <w:trPr>
          <w:cantSplit/>
          <w:trHeight w:val="20"/>
          <w:jc w:val="center"/>
        </w:trPr>
        <w:tc>
          <w:tcPr>
            <w:tcW w:w="1542" w:type="dxa"/>
            <w:vAlign w:val="center"/>
          </w:tcPr>
          <w:p w14:paraId="0F976273" w14:textId="77777777" w:rsidR="006B7B3F" w:rsidRPr="00BE6435" w:rsidRDefault="006B7B3F" w:rsidP="00215D37">
            <w:pPr>
              <w:pStyle w:val="TAL"/>
              <w:rPr>
                <w:lang w:eastAsia="zh-CN"/>
              </w:rPr>
            </w:pPr>
            <w:r w:rsidRPr="00BE6435">
              <w:rPr>
                <w:lang w:eastAsia="zh-CN"/>
              </w:rPr>
              <w:t>QZSS</w:t>
            </w:r>
          </w:p>
        </w:tc>
        <w:tc>
          <w:tcPr>
            <w:tcW w:w="3704" w:type="dxa"/>
          </w:tcPr>
          <w:p w14:paraId="3DA88E20" w14:textId="77777777" w:rsidR="006B7B3F" w:rsidRPr="00BE6435" w:rsidRDefault="006B7B3F" w:rsidP="00215D37">
            <w:pPr>
              <w:pStyle w:val="TAL"/>
            </w:pPr>
            <w:r w:rsidRPr="00BE6435">
              <w:t>Reference signal power level</w:t>
            </w:r>
          </w:p>
        </w:tc>
        <w:tc>
          <w:tcPr>
            <w:tcW w:w="888" w:type="dxa"/>
          </w:tcPr>
          <w:p w14:paraId="06612BE2" w14:textId="77777777" w:rsidR="006B7B3F" w:rsidRPr="00BE6435" w:rsidRDefault="006B7B3F" w:rsidP="00215D37">
            <w:pPr>
              <w:pStyle w:val="TAL"/>
            </w:pPr>
            <w:r w:rsidRPr="00BE6435">
              <w:t>dBm</w:t>
            </w:r>
          </w:p>
        </w:tc>
        <w:tc>
          <w:tcPr>
            <w:tcW w:w="1629" w:type="dxa"/>
          </w:tcPr>
          <w:p w14:paraId="58DD30CD" w14:textId="77777777" w:rsidR="006B7B3F" w:rsidRPr="00BE6435" w:rsidRDefault="006B7B3F" w:rsidP="00215D37">
            <w:pPr>
              <w:pStyle w:val="TAL"/>
            </w:pPr>
            <w:r w:rsidRPr="00BE6435">
              <w:t>-147</w:t>
            </w:r>
          </w:p>
        </w:tc>
      </w:tr>
      <w:tr w:rsidR="006B7B3F" w:rsidRPr="00BE6435" w14:paraId="2F07473D" w14:textId="77777777" w:rsidTr="00215D37">
        <w:trPr>
          <w:cantSplit/>
          <w:trHeight w:val="20"/>
          <w:jc w:val="center"/>
        </w:trPr>
        <w:tc>
          <w:tcPr>
            <w:tcW w:w="1542" w:type="dxa"/>
            <w:vAlign w:val="center"/>
          </w:tcPr>
          <w:p w14:paraId="559C32BF" w14:textId="77777777" w:rsidR="006B7B3F" w:rsidRPr="00BE6435" w:rsidRDefault="006B7B3F" w:rsidP="00215D37">
            <w:pPr>
              <w:pStyle w:val="TAL"/>
              <w:rPr>
                <w:lang w:eastAsia="zh-CN"/>
              </w:rPr>
            </w:pPr>
            <w:r w:rsidRPr="00BE6435">
              <w:rPr>
                <w:lang w:eastAsia="zh-CN"/>
              </w:rPr>
              <w:t>Navic</w:t>
            </w:r>
          </w:p>
        </w:tc>
        <w:tc>
          <w:tcPr>
            <w:tcW w:w="3704" w:type="dxa"/>
          </w:tcPr>
          <w:p w14:paraId="6453BF19" w14:textId="77777777" w:rsidR="006B7B3F" w:rsidRPr="00BE6435" w:rsidRDefault="006B7B3F" w:rsidP="00215D37">
            <w:pPr>
              <w:pStyle w:val="TAL"/>
            </w:pPr>
            <w:r w:rsidRPr="00BE6435">
              <w:t>Reference signal power level</w:t>
            </w:r>
          </w:p>
        </w:tc>
        <w:tc>
          <w:tcPr>
            <w:tcW w:w="888" w:type="dxa"/>
          </w:tcPr>
          <w:p w14:paraId="7BD709A1" w14:textId="77777777" w:rsidR="006B7B3F" w:rsidRPr="00BE6435" w:rsidRDefault="006B7B3F" w:rsidP="00215D37">
            <w:pPr>
              <w:pStyle w:val="TAL"/>
            </w:pPr>
            <w:r w:rsidRPr="00BE6435">
              <w:t>dBm</w:t>
            </w:r>
          </w:p>
        </w:tc>
        <w:tc>
          <w:tcPr>
            <w:tcW w:w="1629" w:type="dxa"/>
          </w:tcPr>
          <w:p w14:paraId="039966BE" w14:textId="77777777" w:rsidR="006B7B3F" w:rsidRPr="00BE6435" w:rsidRDefault="006B7B3F" w:rsidP="00215D37">
            <w:pPr>
              <w:pStyle w:val="TAL"/>
            </w:pPr>
            <w:r w:rsidRPr="00BE6435">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5" w:name="_Toc27481501"/>
      <w:bookmarkStart w:id="1336" w:name="_Toc68182751"/>
      <w:bookmarkStart w:id="1337" w:name="_Toc75461595"/>
      <w:bookmarkStart w:id="1338" w:name="_Toc76023716"/>
      <w:bookmarkStart w:id="1339" w:name="_Toc83678159"/>
      <w:bookmarkStart w:id="1340" w:name="_Toc90628880"/>
      <w:r w:rsidRPr="00374636">
        <w:t>7.1.2.5</w:t>
      </w:r>
      <w:r w:rsidRPr="00374636">
        <w:tab/>
        <w:t>Test description</w:t>
      </w:r>
      <w:bookmarkEnd w:id="1335"/>
      <w:bookmarkEnd w:id="1336"/>
      <w:bookmarkEnd w:id="1337"/>
      <w:bookmarkEnd w:id="1338"/>
      <w:bookmarkEnd w:id="1339"/>
      <w:bookmarkEnd w:id="1340"/>
    </w:p>
    <w:p w14:paraId="655601ED" w14:textId="77777777" w:rsidR="00D65C49" w:rsidRPr="00374636" w:rsidRDefault="00D65C49" w:rsidP="00D65C49">
      <w:pPr>
        <w:pStyle w:val="Heading5"/>
      </w:pPr>
      <w:bookmarkStart w:id="1341" w:name="_Toc27481502"/>
      <w:bookmarkStart w:id="1342" w:name="_Toc68182752"/>
      <w:bookmarkStart w:id="1343" w:name="_Toc75461596"/>
      <w:bookmarkStart w:id="1344" w:name="_Toc76023717"/>
      <w:bookmarkStart w:id="1345" w:name="_Toc83678160"/>
      <w:bookmarkStart w:id="1346" w:name="_Toc90628881"/>
      <w:r w:rsidRPr="00374636">
        <w:t>7.1.2.5.1</w:t>
      </w:r>
      <w:r w:rsidRPr="00374636">
        <w:tab/>
        <w:t>Initial conditions</w:t>
      </w:r>
      <w:bookmarkEnd w:id="1341"/>
      <w:bookmarkEnd w:id="1342"/>
      <w:bookmarkEnd w:id="1343"/>
      <w:bookmarkEnd w:id="1344"/>
      <w:bookmarkEnd w:id="1345"/>
      <w:bookmarkEnd w:id="1346"/>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7" w:name="_Toc27481503"/>
      <w:bookmarkStart w:id="1348" w:name="_Toc68182753"/>
      <w:bookmarkStart w:id="1349" w:name="_Toc75461597"/>
      <w:bookmarkStart w:id="1350" w:name="_Toc76023718"/>
      <w:bookmarkStart w:id="1351" w:name="_Toc83678161"/>
      <w:bookmarkStart w:id="1352" w:name="_Toc90628882"/>
      <w:r w:rsidRPr="00374636">
        <w:t>7.1.2.5.2</w:t>
      </w:r>
      <w:r w:rsidRPr="00374636">
        <w:tab/>
        <w:t>Test procedure</w:t>
      </w:r>
      <w:bookmarkEnd w:id="1347"/>
      <w:bookmarkEnd w:id="1348"/>
      <w:bookmarkEnd w:id="1349"/>
      <w:bookmarkEnd w:id="1350"/>
      <w:bookmarkEnd w:id="1351"/>
      <w:bookmarkEnd w:id="1352"/>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lastRenderedPageBreak/>
        <w:t>3.</w:t>
      </w:r>
      <w:r w:rsidRPr="00374636">
        <w:tab/>
        <w:t>Depending on how the LPP session is performed:</w:t>
      </w:r>
    </w:p>
    <w:p w14:paraId="2E8BBE2E" w14:textId="77777777" w:rsidR="00D65C49" w:rsidRPr="00374636" w:rsidRDefault="00D65C49" w:rsidP="007C6871">
      <w:pPr>
        <w:pStyle w:val="B10"/>
      </w:pPr>
      <w:r w:rsidRPr="00374636">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3" w:name="_Toc27481504"/>
      <w:bookmarkStart w:id="1354" w:name="_Toc68182754"/>
      <w:bookmarkStart w:id="1355" w:name="_Toc75461598"/>
      <w:bookmarkStart w:id="1356" w:name="_Toc76023719"/>
      <w:bookmarkStart w:id="1357" w:name="_Toc83678162"/>
      <w:bookmarkStart w:id="1358" w:name="_Toc90628883"/>
      <w:r w:rsidRPr="00374636">
        <w:t>7.1.2.5.3</w:t>
      </w:r>
      <w:r w:rsidRPr="00374636">
        <w:tab/>
        <w:t>Message contents</w:t>
      </w:r>
      <w:bookmarkEnd w:id="1353"/>
      <w:bookmarkEnd w:id="1354"/>
      <w:bookmarkEnd w:id="1355"/>
      <w:bookmarkEnd w:id="1356"/>
      <w:bookmarkEnd w:id="1357"/>
      <w:bookmarkEnd w:id="1358"/>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0A908A79"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0550EBBD" w14:textId="77777777" w:rsidR="00D65C49" w:rsidRPr="00374636" w:rsidRDefault="00D65C49" w:rsidP="007C6871">
            <w:pPr>
              <w:pStyle w:val="TAL"/>
              <w:rPr>
                <w:lang w:eastAsia="en-US"/>
              </w:rPr>
            </w:pPr>
            <w:r w:rsidRPr="00374636">
              <w:rPr>
                <w:lang w:eastAsia="en-US"/>
              </w:rPr>
              <w:t>Sub-test 1: ‘gps’</w:t>
            </w:r>
          </w:p>
          <w:p w14:paraId="0C7062D1" w14:textId="77777777" w:rsidR="00D65C49" w:rsidRPr="00374636" w:rsidRDefault="00D65C49" w:rsidP="007C6871">
            <w:pPr>
              <w:pStyle w:val="TAL"/>
              <w:rPr>
                <w:lang w:eastAsia="en-US"/>
              </w:rPr>
            </w:pPr>
            <w:r w:rsidRPr="00374636">
              <w:rPr>
                <w:lang w:eastAsia="en-US"/>
              </w:rPr>
              <w:t>Sub-test 2: ‘glonass’</w:t>
            </w:r>
          </w:p>
          <w:p w14:paraId="4E8BA565" w14:textId="77777777" w:rsidR="00D65C49" w:rsidRPr="00374636" w:rsidRDefault="00D65C49" w:rsidP="007C6871">
            <w:pPr>
              <w:pStyle w:val="TAL"/>
              <w:rPr>
                <w:lang w:eastAsia="en-US"/>
              </w:rPr>
            </w:pPr>
            <w:r w:rsidRPr="00374636">
              <w:rPr>
                <w:lang w:eastAsia="en-US"/>
              </w:rPr>
              <w:t>Sub-test 3: ‘galileo’</w:t>
            </w:r>
          </w:p>
          <w:p w14:paraId="5E54F9BE" w14:textId="77777777" w:rsidR="00D65C49" w:rsidRPr="00374636" w:rsidRDefault="00D65C49" w:rsidP="007C6871">
            <w:pPr>
              <w:pStyle w:val="TAL"/>
              <w:rPr>
                <w:lang w:eastAsia="en-US"/>
              </w:rPr>
            </w:pPr>
            <w:r w:rsidRPr="00374636">
              <w:rPr>
                <w:lang w:eastAsia="en-US"/>
              </w:rPr>
              <w:t>Sub-test 4: ‘gps’</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‘gps’ and ‘glonass’</w:t>
            </w:r>
          </w:p>
          <w:p w14:paraId="312DE0D6" w14:textId="77777777" w:rsidR="00D65C49" w:rsidRPr="00374636" w:rsidRDefault="00D65C49" w:rsidP="007C6871">
            <w:pPr>
              <w:pStyle w:val="TAL"/>
              <w:rPr>
                <w:lang w:eastAsia="zh-CN"/>
              </w:rPr>
            </w:pPr>
            <w:r w:rsidRPr="00374636">
              <w:rPr>
                <w:lang w:eastAsia="en-US"/>
              </w:rPr>
              <w:t>Sub-test 8: ‘gps’ and ‘galileo’</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‘gps’and’bds’</w:t>
            </w:r>
          </w:p>
          <w:p w14:paraId="23F855AA" w14:textId="77777777" w:rsidR="00D65C49" w:rsidRPr="00374636" w:rsidRDefault="00D65C49" w:rsidP="007C6871">
            <w:pPr>
              <w:pStyle w:val="TAL"/>
              <w:rPr>
                <w:lang w:eastAsia="zh-CN"/>
              </w:rPr>
            </w:pPr>
            <w:r w:rsidRPr="00374636">
              <w:rPr>
                <w:lang w:eastAsia="zh-CN"/>
              </w:rPr>
              <w:t>Sub-test 11: ‘gps’ and ‘glonass’ and ‘bds’</w:t>
            </w:r>
          </w:p>
          <w:p w14:paraId="08FB13B5" w14:textId="77777777" w:rsidR="00D65C49" w:rsidRPr="00374636" w:rsidRDefault="00D65C49" w:rsidP="007C6871">
            <w:pPr>
              <w:pStyle w:val="TAL"/>
              <w:rPr>
                <w:lang w:eastAsia="zh-CN"/>
              </w:rPr>
            </w:pPr>
            <w:r w:rsidRPr="00374636">
              <w:rPr>
                <w:lang w:eastAsia="zh-CN"/>
              </w:rPr>
              <w:t>Sub-test 12: ‘gps’ and 'galileo' and ‘glonass’</w:t>
            </w:r>
          </w:p>
          <w:p w14:paraId="21AD7C29" w14:textId="77777777" w:rsidR="006B7B3F" w:rsidRDefault="00D65C49" w:rsidP="006B7B3F">
            <w:pPr>
              <w:pStyle w:val="TAL"/>
              <w:rPr>
                <w:lang w:eastAsia="zh-CN"/>
              </w:rPr>
            </w:pPr>
            <w:r w:rsidRPr="00374636">
              <w:rPr>
                <w:lang w:eastAsia="zh-CN"/>
              </w:rPr>
              <w:t>Sub-test 13: ‘gps’ and ‘galileo’ and ‘bds’</w:t>
            </w:r>
          </w:p>
          <w:p w14:paraId="17810365" w14:textId="77777777" w:rsidR="006B7B3F" w:rsidRDefault="006B7B3F" w:rsidP="006B7B3F">
            <w:pPr>
              <w:pStyle w:val="TAL"/>
              <w:rPr>
                <w:lang w:eastAsia="zh-CN"/>
              </w:rPr>
            </w:pPr>
            <w:r>
              <w:rPr>
                <w:lang w:eastAsia="zh-CN"/>
              </w:rPr>
              <w:t>Sub-test 14: ‘gps’ and ‘qzss’</w:t>
            </w:r>
          </w:p>
          <w:p w14:paraId="232FBC08" w14:textId="4B6BECA4" w:rsidR="00D65C49" w:rsidRPr="00374636" w:rsidRDefault="006B7B3F" w:rsidP="006B7B3F">
            <w:pPr>
              <w:pStyle w:val="TAL"/>
              <w:rPr>
                <w:lang w:eastAsia="en-US"/>
              </w:rPr>
            </w:pPr>
            <w:r>
              <w:rPr>
                <w:lang w:eastAsia="zh-CN"/>
              </w:rPr>
              <w:t>Sub-test 15: ‘gps’ and ‘navic’</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9" w:name="_Toc27481505"/>
      <w:bookmarkStart w:id="1360" w:name="_Toc68182755"/>
      <w:bookmarkStart w:id="1361" w:name="_Toc75461599"/>
      <w:bookmarkStart w:id="1362" w:name="_Toc76023720"/>
      <w:bookmarkStart w:id="1363" w:name="_Toc83678163"/>
      <w:bookmarkStart w:id="1364" w:name="_Toc90628884"/>
      <w:r w:rsidRPr="00374636">
        <w:t>7.1.2.6</w:t>
      </w:r>
      <w:r w:rsidRPr="00374636">
        <w:tab/>
        <w:t>Test requirement</w:t>
      </w:r>
      <w:bookmarkEnd w:id="1359"/>
      <w:bookmarkEnd w:id="1360"/>
      <w:bookmarkEnd w:id="1361"/>
      <w:bookmarkEnd w:id="1362"/>
      <w:bookmarkEnd w:id="1363"/>
      <w:bookmarkEnd w:id="1364"/>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lastRenderedPageBreak/>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6B7B3F" w:rsidRPr="00BE6435" w14:paraId="176989F6" w14:textId="77777777" w:rsidTr="00215D37">
        <w:trPr>
          <w:cantSplit/>
          <w:trHeight w:val="20"/>
          <w:jc w:val="center"/>
        </w:trPr>
        <w:tc>
          <w:tcPr>
            <w:tcW w:w="1542" w:type="dxa"/>
            <w:vAlign w:val="center"/>
          </w:tcPr>
          <w:p w14:paraId="312F5225" w14:textId="77777777" w:rsidR="006B7B3F" w:rsidRPr="00BE6435" w:rsidRDefault="006B7B3F" w:rsidP="00215D37">
            <w:pPr>
              <w:pStyle w:val="TAL"/>
              <w:rPr>
                <w:lang w:eastAsia="zh-CN"/>
              </w:rPr>
            </w:pPr>
            <w:r w:rsidRPr="00BE6435">
              <w:rPr>
                <w:lang w:eastAsia="zh-CN"/>
              </w:rPr>
              <w:t>QZSS</w:t>
            </w:r>
          </w:p>
        </w:tc>
        <w:tc>
          <w:tcPr>
            <w:tcW w:w="3704" w:type="dxa"/>
          </w:tcPr>
          <w:p w14:paraId="7F6F1859" w14:textId="77777777" w:rsidR="006B7B3F" w:rsidRPr="00BE6435" w:rsidRDefault="006B7B3F" w:rsidP="00215D37">
            <w:pPr>
              <w:pStyle w:val="TAL"/>
            </w:pPr>
            <w:r w:rsidRPr="00BE6435">
              <w:t>Reference signal power level</w:t>
            </w:r>
          </w:p>
        </w:tc>
        <w:tc>
          <w:tcPr>
            <w:tcW w:w="888" w:type="dxa"/>
          </w:tcPr>
          <w:p w14:paraId="64061666" w14:textId="77777777" w:rsidR="006B7B3F" w:rsidRPr="00BE6435" w:rsidRDefault="006B7B3F" w:rsidP="00215D37">
            <w:pPr>
              <w:pStyle w:val="TAL"/>
            </w:pPr>
            <w:r w:rsidRPr="00BE6435">
              <w:t>dBm</w:t>
            </w:r>
          </w:p>
        </w:tc>
        <w:tc>
          <w:tcPr>
            <w:tcW w:w="1629" w:type="dxa"/>
          </w:tcPr>
          <w:p w14:paraId="589641DC" w14:textId="77777777" w:rsidR="006B7B3F" w:rsidRPr="00BE6435" w:rsidRDefault="006B7B3F" w:rsidP="00215D37">
            <w:pPr>
              <w:pStyle w:val="TAL"/>
            </w:pPr>
            <w:r w:rsidRPr="00BE6435">
              <w:t>-146</w:t>
            </w:r>
          </w:p>
        </w:tc>
      </w:tr>
      <w:tr w:rsidR="006B7B3F" w:rsidRPr="00BE6435" w14:paraId="6BD99291" w14:textId="77777777" w:rsidTr="00215D37">
        <w:trPr>
          <w:cantSplit/>
          <w:trHeight w:val="20"/>
          <w:jc w:val="center"/>
        </w:trPr>
        <w:tc>
          <w:tcPr>
            <w:tcW w:w="1542" w:type="dxa"/>
            <w:vAlign w:val="center"/>
          </w:tcPr>
          <w:p w14:paraId="46DE7191" w14:textId="77777777" w:rsidR="006B7B3F" w:rsidRPr="00BE6435" w:rsidRDefault="006B7B3F" w:rsidP="00215D37">
            <w:pPr>
              <w:pStyle w:val="TAL"/>
              <w:rPr>
                <w:lang w:eastAsia="zh-CN"/>
              </w:rPr>
            </w:pPr>
            <w:r w:rsidRPr="00BE6435">
              <w:rPr>
                <w:lang w:eastAsia="zh-CN"/>
              </w:rPr>
              <w:t>Navic</w:t>
            </w:r>
          </w:p>
        </w:tc>
        <w:tc>
          <w:tcPr>
            <w:tcW w:w="3704" w:type="dxa"/>
          </w:tcPr>
          <w:p w14:paraId="5EB7A14A" w14:textId="77777777" w:rsidR="006B7B3F" w:rsidRPr="00BE6435" w:rsidRDefault="006B7B3F" w:rsidP="00215D37">
            <w:pPr>
              <w:pStyle w:val="TAL"/>
            </w:pPr>
            <w:r w:rsidRPr="00BE6435">
              <w:t>Reference signal power level</w:t>
            </w:r>
          </w:p>
        </w:tc>
        <w:tc>
          <w:tcPr>
            <w:tcW w:w="888" w:type="dxa"/>
          </w:tcPr>
          <w:p w14:paraId="45B37703" w14:textId="77777777" w:rsidR="006B7B3F" w:rsidRPr="00BE6435" w:rsidRDefault="006B7B3F" w:rsidP="00215D37">
            <w:pPr>
              <w:pStyle w:val="TAL"/>
            </w:pPr>
            <w:r w:rsidRPr="00BE6435">
              <w:t>dBm</w:t>
            </w:r>
          </w:p>
        </w:tc>
        <w:tc>
          <w:tcPr>
            <w:tcW w:w="1629" w:type="dxa"/>
          </w:tcPr>
          <w:p w14:paraId="10E993D8" w14:textId="77777777" w:rsidR="006B7B3F" w:rsidRPr="00BE6435" w:rsidRDefault="006B7B3F" w:rsidP="00215D37">
            <w:pPr>
              <w:pStyle w:val="TAL"/>
            </w:pPr>
            <w:r w:rsidRPr="00BE6435">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5" w:name="_Toc27481506"/>
      <w:bookmarkStart w:id="1366" w:name="_Toc68182756"/>
      <w:bookmarkStart w:id="1367" w:name="_Toc75461600"/>
      <w:bookmarkStart w:id="1368" w:name="_Toc76023721"/>
      <w:bookmarkStart w:id="1369" w:name="_Toc83678164"/>
      <w:bookmarkStart w:id="1370" w:name="_Toc90628885"/>
      <w:r w:rsidRPr="00374636">
        <w:t>7.2</w:t>
      </w:r>
      <w:r w:rsidRPr="00374636">
        <w:tab/>
        <w:t>Nominal Accuracy</w:t>
      </w:r>
      <w:bookmarkEnd w:id="1365"/>
      <w:bookmarkEnd w:id="1366"/>
      <w:bookmarkEnd w:id="1367"/>
      <w:bookmarkEnd w:id="1368"/>
      <w:bookmarkEnd w:id="1369"/>
      <w:bookmarkEnd w:id="1370"/>
    </w:p>
    <w:p w14:paraId="1AC35302" w14:textId="77777777" w:rsidR="00D65C49" w:rsidRPr="00374636" w:rsidRDefault="00D65C49" w:rsidP="00D65C49">
      <w:pPr>
        <w:pStyle w:val="Heading4"/>
      </w:pPr>
      <w:bookmarkStart w:id="1371" w:name="_Toc27481507"/>
      <w:bookmarkStart w:id="1372" w:name="_Toc68182757"/>
      <w:bookmarkStart w:id="1373" w:name="_Toc75461601"/>
      <w:bookmarkStart w:id="1374" w:name="_Toc76023722"/>
      <w:bookmarkStart w:id="1375" w:name="_Toc83678165"/>
      <w:bookmarkStart w:id="1376" w:name="_Toc90628886"/>
      <w:r w:rsidRPr="00374636">
        <w:t>7.2.1</w:t>
      </w:r>
      <w:r w:rsidRPr="00374636">
        <w:tab/>
        <w:t>Sub-tests</w:t>
      </w:r>
      <w:bookmarkEnd w:id="1371"/>
      <w:bookmarkEnd w:id="1372"/>
      <w:bookmarkEnd w:id="1373"/>
      <w:bookmarkEnd w:id="1374"/>
      <w:bookmarkEnd w:id="1375"/>
      <w:bookmarkEnd w:id="1376"/>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lastRenderedPageBreak/>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4363F17A" w14:textId="77777777" w:rsidTr="00215D37">
        <w:trPr>
          <w:jc w:val="center"/>
        </w:trPr>
        <w:tc>
          <w:tcPr>
            <w:tcW w:w="1297" w:type="dxa"/>
          </w:tcPr>
          <w:p w14:paraId="76C4EF2A" w14:textId="77777777" w:rsidR="006B7B3F" w:rsidRPr="00BE6435" w:rsidRDefault="006B7B3F" w:rsidP="00215D37">
            <w:pPr>
              <w:pStyle w:val="TAL"/>
              <w:rPr>
                <w:lang w:eastAsia="zh-CN"/>
              </w:rPr>
            </w:pPr>
            <w:r w:rsidRPr="00BE6435">
              <w:rPr>
                <w:lang w:eastAsia="zh-CN"/>
              </w:rPr>
              <w:t>14</w:t>
            </w:r>
          </w:p>
        </w:tc>
        <w:tc>
          <w:tcPr>
            <w:tcW w:w="7249" w:type="dxa"/>
          </w:tcPr>
          <w:p w14:paraId="7C18182A"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02D2B649" w14:textId="77777777" w:rsidTr="00215D37">
        <w:trPr>
          <w:jc w:val="center"/>
        </w:trPr>
        <w:tc>
          <w:tcPr>
            <w:tcW w:w="1297" w:type="dxa"/>
          </w:tcPr>
          <w:p w14:paraId="6C33B6A6" w14:textId="77777777" w:rsidR="006B7B3F" w:rsidRPr="00BE6435" w:rsidRDefault="006B7B3F" w:rsidP="00215D37">
            <w:pPr>
              <w:pStyle w:val="TAL"/>
              <w:rPr>
                <w:lang w:eastAsia="zh-CN"/>
              </w:rPr>
            </w:pPr>
            <w:r w:rsidRPr="00BE6435">
              <w:rPr>
                <w:lang w:eastAsia="zh-CN"/>
              </w:rPr>
              <w:t>15</w:t>
            </w:r>
          </w:p>
        </w:tc>
        <w:tc>
          <w:tcPr>
            <w:tcW w:w="7249" w:type="dxa"/>
          </w:tcPr>
          <w:p w14:paraId="16F2FCA3"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7" w:name="_Toc27481508"/>
      <w:bookmarkStart w:id="1378" w:name="_Toc68182758"/>
      <w:bookmarkStart w:id="1379" w:name="_Toc75461602"/>
      <w:bookmarkStart w:id="1380" w:name="_Toc76023723"/>
      <w:bookmarkStart w:id="1381" w:name="_Toc83678166"/>
      <w:bookmarkStart w:id="1382" w:name="_Toc90628887"/>
      <w:r w:rsidRPr="00374636">
        <w:t>7.2.2</w:t>
      </w:r>
      <w:r w:rsidRPr="00374636">
        <w:tab/>
        <w:t>Test purpose</w:t>
      </w:r>
      <w:bookmarkEnd w:id="1377"/>
      <w:bookmarkEnd w:id="1378"/>
      <w:bookmarkEnd w:id="1379"/>
      <w:bookmarkEnd w:id="1380"/>
      <w:bookmarkEnd w:id="1381"/>
      <w:bookmarkEnd w:id="1382"/>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3" w:name="_Toc27481509"/>
      <w:bookmarkStart w:id="1384" w:name="_Toc68182759"/>
      <w:bookmarkStart w:id="1385" w:name="_Toc75461603"/>
      <w:bookmarkStart w:id="1386" w:name="_Toc76023724"/>
      <w:bookmarkStart w:id="1387" w:name="_Toc83678167"/>
      <w:bookmarkStart w:id="1388" w:name="_Toc90628888"/>
      <w:r w:rsidRPr="00374636">
        <w:t>7.2.3</w:t>
      </w:r>
      <w:r w:rsidRPr="00374636">
        <w:tab/>
        <w:t>Test applicability</w:t>
      </w:r>
      <w:bookmarkEnd w:id="1383"/>
      <w:bookmarkEnd w:id="1384"/>
      <w:bookmarkEnd w:id="1385"/>
      <w:bookmarkEnd w:id="1386"/>
      <w:bookmarkEnd w:id="1387"/>
      <w:bookmarkEnd w:id="1388"/>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9" w:name="_Toc27481510"/>
      <w:bookmarkStart w:id="1390" w:name="_Toc68182760"/>
      <w:bookmarkStart w:id="1391" w:name="_Toc75461604"/>
      <w:bookmarkStart w:id="1392" w:name="_Toc76023725"/>
      <w:bookmarkStart w:id="1393" w:name="_Toc83678168"/>
      <w:bookmarkStart w:id="1394" w:name="_Toc90628889"/>
      <w:r w:rsidRPr="00374636">
        <w:t>7.2.4</w:t>
      </w:r>
      <w:r w:rsidRPr="00374636">
        <w:tab/>
        <w:t>Minimum conformance requirements</w:t>
      </w:r>
      <w:bookmarkEnd w:id="1389"/>
      <w:bookmarkEnd w:id="1390"/>
      <w:bookmarkEnd w:id="1391"/>
      <w:bookmarkEnd w:id="1392"/>
      <w:bookmarkEnd w:id="1393"/>
      <w:bookmarkEnd w:id="1394"/>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lastRenderedPageBreak/>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5" w:name="_Toc27481511"/>
      <w:bookmarkStart w:id="1396" w:name="_Toc68182761"/>
      <w:bookmarkStart w:id="1397" w:name="_Toc75461605"/>
      <w:bookmarkStart w:id="1398" w:name="_Toc76023726"/>
      <w:bookmarkStart w:id="1399" w:name="_Toc83678169"/>
      <w:bookmarkStart w:id="1400" w:name="_Toc90628890"/>
      <w:r w:rsidRPr="00374636">
        <w:t>7.2.5</w:t>
      </w:r>
      <w:r w:rsidRPr="00374636">
        <w:tab/>
        <w:t>Test description</w:t>
      </w:r>
      <w:bookmarkEnd w:id="1395"/>
      <w:bookmarkEnd w:id="1396"/>
      <w:bookmarkEnd w:id="1397"/>
      <w:bookmarkEnd w:id="1398"/>
      <w:bookmarkEnd w:id="1399"/>
      <w:bookmarkEnd w:id="1400"/>
    </w:p>
    <w:p w14:paraId="33C29E27" w14:textId="77777777" w:rsidR="00D65C49" w:rsidRPr="00374636" w:rsidRDefault="00D65C49" w:rsidP="00D65C49">
      <w:pPr>
        <w:pStyle w:val="Heading5"/>
      </w:pPr>
      <w:bookmarkStart w:id="1401" w:name="_Toc27481512"/>
      <w:bookmarkStart w:id="1402" w:name="_Toc68182762"/>
      <w:bookmarkStart w:id="1403" w:name="_Toc75461606"/>
      <w:bookmarkStart w:id="1404" w:name="_Toc76023727"/>
      <w:bookmarkStart w:id="1405" w:name="_Toc83678170"/>
      <w:bookmarkStart w:id="1406" w:name="_Toc90628891"/>
      <w:r w:rsidRPr="00374636">
        <w:t>7.2.5.1</w:t>
      </w:r>
      <w:r w:rsidRPr="00374636">
        <w:tab/>
        <w:t>Initial conditions</w:t>
      </w:r>
      <w:bookmarkEnd w:id="1401"/>
      <w:bookmarkEnd w:id="1402"/>
      <w:bookmarkEnd w:id="1403"/>
      <w:bookmarkEnd w:id="1404"/>
      <w:bookmarkEnd w:id="1405"/>
      <w:bookmarkEnd w:id="1406"/>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7" w:name="_Toc27481513"/>
      <w:bookmarkStart w:id="1408" w:name="_Toc68182763"/>
      <w:bookmarkStart w:id="1409" w:name="_Toc75461607"/>
      <w:bookmarkStart w:id="1410" w:name="_Toc76023728"/>
      <w:bookmarkStart w:id="1411" w:name="_Toc83678171"/>
      <w:bookmarkStart w:id="1412" w:name="_Toc90628892"/>
      <w:r w:rsidRPr="00374636">
        <w:t>7.2.5.2</w:t>
      </w:r>
      <w:r w:rsidRPr="00374636">
        <w:tab/>
        <w:t>Test procedure</w:t>
      </w:r>
      <w:bookmarkEnd w:id="1407"/>
      <w:bookmarkEnd w:id="1408"/>
      <w:bookmarkEnd w:id="1409"/>
      <w:bookmarkEnd w:id="1410"/>
      <w:bookmarkEnd w:id="1411"/>
      <w:bookmarkEnd w:id="1412"/>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lastRenderedPageBreak/>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3" w:name="_Toc27481514"/>
      <w:bookmarkStart w:id="1414" w:name="_Toc68182764"/>
      <w:bookmarkStart w:id="1415" w:name="_Toc75461608"/>
      <w:bookmarkStart w:id="1416" w:name="_Toc76023729"/>
      <w:bookmarkStart w:id="1417" w:name="_Toc83678172"/>
      <w:bookmarkStart w:id="1418" w:name="_Toc90628893"/>
      <w:r w:rsidRPr="00374636">
        <w:t>7.2.5.3</w:t>
      </w:r>
      <w:r w:rsidRPr="00374636">
        <w:tab/>
        <w:t>Message contents</w:t>
      </w:r>
      <w:bookmarkEnd w:id="1413"/>
      <w:bookmarkEnd w:id="1414"/>
      <w:bookmarkEnd w:id="1415"/>
      <w:bookmarkEnd w:id="1416"/>
      <w:bookmarkEnd w:id="1417"/>
      <w:bookmarkEnd w:id="1418"/>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47579D55"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2845D0A" w14:textId="536BD5FC" w:rsidR="00D65C49" w:rsidRPr="00374636" w:rsidRDefault="00D65C49" w:rsidP="007C6871">
            <w:pPr>
              <w:pStyle w:val="TAL"/>
              <w:rPr>
                <w:lang w:eastAsia="en-US"/>
              </w:rPr>
            </w:pPr>
            <w:r w:rsidRPr="00374636">
              <w:rPr>
                <w:lang w:eastAsia="en-US"/>
              </w:rPr>
              <w:t xml:space="preserve">Sub-test 1: ‘gps’ and possibly ‘sbas’ </w:t>
            </w:r>
          </w:p>
          <w:p w14:paraId="0AF22759" w14:textId="6AFD16CF" w:rsidR="00D65C49" w:rsidRPr="00374636" w:rsidRDefault="00D65C49" w:rsidP="007C6871">
            <w:pPr>
              <w:pStyle w:val="TAL"/>
              <w:rPr>
                <w:lang w:eastAsia="en-US"/>
              </w:rPr>
            </w:pPr>
            <w:r w:rsidRPr="00374636">
              <w:rPr>
                <w:lang w:eastAsia="en-US"/>
              </w:rPr>
              <w:t xml:space="preserve">Sub-test 2: ‘glonass’ and possibly ‘sbas’ </w:t>
            </w:r>
          </w:p>
          <w:p w14:paraId="06DC253A" w14:textId="46CF37F6" w:rsidR="00D65C49" w:rsidRPr="00374636" w:rsidRDefault="00D65C49" w:rsidP="007C6871">
            <w:pPr>
              <w:pStyle w:val="TAL"/>
              <w:rPr>
                <w:lang w:eastAsia="en-US"/>
              </w:rPr>
            </w:pPr>
            <w:r w:rsidRPr="00374636">
              <w:rPr>
                <w:lang w:eastAsia="en-US"/>
              </w:rPr>
              <w:t xml:space="preserve">Sub-test 3: ‘galileo’ and possibly ‘sbas’ </w:t>
            </w:r>
          </w:p>
          <w:p w14:paraId="468CD5C5" w14:textId="16A2ADA3" w:rsidR="00D65C49" w:rsidRPr="00374636" w:rsidRDefault="00D65C49" w:rsidP="007C6871">
            <w:pPr>
              <w:pStyle w:val="TAL"/>
              <w:rPr>
                <w:lang w:eastAsia="en-US"/>
              </w:rPr>
            </w:pPr>
            <w:r w:rsidRPr="00374636">
              <w:rPr>
                <w:lang w:eastAsia="en-US"/>
              </w:rPr>
              <w:t xml:space="preserve">Sub-test 4: ‘gps’ and possibly ‘sbas’ </w:t>
            </w:r>
          </w:p>
          <w:p w14:paraId="23F1CD25" w14:textId="79EC14D0" w:rsidR="00D65C49" w:rsidRPr="00374636" w:rsidRDefault="00D65C49" w:rsidP="007C6871">
            <w:pPr>
              <w:pStyle w:val="TAL"/>
              <w:rPr>
                <w:lang w:eastAsia="en-US"/>
              </w:rPr>
            </w:pPr>
            <w:r w:rsidRPr="00374636">
              <w:rPr>
                <w:lang w:eastAsia="en-US"/>
              </w:rPr>
              <w:t xml:space="preserve">Sub-test 5: ‘gps’ and ‘glonass’ and possibly ‘sbas’ </w:t>
            </w:r>
          </w:p>
          <w:p w14:paraId="0E57D179" w14:textId="70E75E27" w:rsidR="00D65C49" w:rsidRPr="00374636" w:rsidRDefault="00D65C49" w:rsidP="007C6871">
            <w:pPr>
              <w:pStyle w:val="TAL"/>
              <w:rPr>
                <w:lang w:eastAsia="zh-CN"/>
              </w:rPr>
            </w:pPr>
            <w:r w:rsidRPr="00374636">
              <w:rPr>
                <w:lang w:eastAsia="en-US"/>
              </w:rPr>
              <w:t xml:space="preserve">Sub-test 8: ‘gps’ and ‘galileo’ and possibly ‘sbas’ </w:t>
            </w:r>
          </w:p>
          <w:p w14:paraId="5A0BB7F1" w14:textId="77140243" w:rsidR="00D65C49" w:rsidRPr="00374636" w:rsidRDefault="00D65C49" w:rsidP="007C6871">
            <w:pPr>
              <w:pStyle w:val="TAL"/>
              <w:rPr>
                <w:lang w:eastAsia="zh-CN"/>
              </w:rPr>
            </w:pPr>
            <w:r w:rsidRPr="00374636">
              <w:rPr>
                <w:lang w:eastAsia="zh-CN"/>
              </w:rPr>
              <w:t xml:space="preserve">Sub-test 9: ‘bds’ and possibly ‘sbas’ </w:t>
            </w:r>
          </w:p>
          <w:p w14:paraId="0E9C801B" w14:textId="55A7CD88" w:rsidR="00D65C49" w:rsidRPr="00374636" w:rsidRDefault="00D65C49" w:rsidP="007C6871">
            <w:pPr>
              <w:pStyle w:val="TAL"/>
              <w:rPr>
                <w:lang w:eastAsia="zh-CN"/>
              </w:rPr>
            </w:pPr>
            <w:r w:rsidRPr="00374636">
              <w:rPr>
                <w:lang w:eastAsia="zh-CN"/>
              </w:rPr>
              <w:t>Sub-test 10: ‘gps’and’bds’and possibly ‘sbas’</w:t>
            </w:r>
          </w:p>
          <w:p w14:paraId="24EB4056" w14:textId="2184CABA" w:rsidR="00D65C49" w:rsidRPr="00374636" w:rsidRDefault="00D65C49" w:rsidP="007C6871">
            <w:pPr>
              <w:pStyle w:val="TAL"/>
              <w:rPr>
                <w:lang w:eastAsia="zh-CN"/>
              </w:rPr>
            </w:pPr>
            <w:r w:rsidRPr="00374636">
              <w:rPr>
                <w:lang w:eastAsia="zh-CN"/>
              </w:rPr>
              <w:t xml:space="preserve">Sub-test 11: ‘gps’ and ‘glonass’ and ‘bds’ and possibly ‘sbas’ </w:t>
            </w:r>
          </w:p>
          <w:p w14:paraId="700FE361" w14:textId="77777777" w:rsidR="00D65C49" w:rsidRPr="00374636" w:rsidRDefault="00D65C49" w:rsidP="007C6871">
            <w:pPr>
              <w:pStyle w:val="TAL"/>
              <w:rPr>
                <w:lang w:eastAsia="zh-CN"/>
              </w:rPr>
            </w:pPr>
            <w:r w:rsidRPr="00374636">
              <w:rPr>
                <w:lang w:eastAsia="zh-CN"/>
              </w:rPr>
              <w:t>Sub-test 12: ‘gps’ and 'galileo' and ‘glonass’</w:t>
            </w:r>
          </w:p>
          <w:p w14:paraId="52F926ED" w14:textId="77777777" w:rsidR="005063BE" w:rsidRDefault="00D65C49" w:rsidP="005063BE">
            <w:pPr>
              <w:pStyle w:val="TAL"/>
              <w:rPr>
                <w:lang w:eastAsia="zh-CN"/>
              </w:rPr>
            </w:pPr>
            <w:r w:rsidRPr="00374636">
              <w:rPr>
                <w:lang w:eastAsia="zh-CN"/>
              </w:rPr>
              <w:t>Sub-test 13: ‘gps’ and ‘galileo’ and ‘bds’</w:t>
            </w:r>
          </w:p>
          <w:p w14:paraId="3B572438" w14:textId="77777777" w:rsidR="005063BE" w:rsidRDefault="005063BE" w:rsidP="005063BE">
            <w:pPr>
              <w:pStyle w:val="TAL"/>
              <w:rPr>
                <w:lang w:eastAsia="zh-CN"/>
              </w:rPr>
            </w:pPr>
            <w:r>
              <w:rPr>
                <w:lang w:eastAsia="zh-CN"/>
              </w:rPr>
              <w:t>Sub-test 14: ‘gps’ and ‘qzss’</w:t>
            </w:r>
          </w:p>
          <w:p w14:paraId="2C92ECA9" w14:textId="1915552F" w:rsidR="00D65C49" w:rsidRPr="00374636" w:rsidRDefault="005063BE" w:rsidP="005063BE">
            <w:pPr>
              <w:pStyle w:val="TAL"/>
              <w:rPr>
                <w:lang w:eastAsia="en-US"/>
              </w:rPr>
            </w:pPr>
            <w:r>
              <w:rPr>
                <w:lang w:eastAsia="zh-CN"/>
              </w:rPr>
              <w:t>Sub-test 15: ‘gps’ and ‘navic’</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9" w:name="_Toc27481515"/>
      <w:bookmarkStart w:id="1420" w:name="_Toc68182765"/>
      <w:bookmarkStart w:id="1421" w:name="_Toc75461609"/>
      <w:bookmarkStart w:id="1422" w:name="_Toc76023730"/>
      <w:bookmarkStart w:id="1423" w:name="_Toc83678173"/>
      <w:bookmarkStart w:id="1424" w:name="_Toc90628894"/>
      <w:r w:rsidRPr="00374636">
        <w:t>7.2.6</w:t>
      </w:r>
      <w:r w:rsidRPr="00374636">
        <w:tab/>
        <w:t>Test requirement</w:t>
      </w:r>
      <w:bookmarkEnd w:id="1419"/>
      <w:bookmarkEnd w:id="1420"/>
      <w:bookmarkEnd w:id="1421"/>
      <w:bookmarkEnd w:id="1422"/>
      <w:bookmarkEnd w:id="1423"/>
      <w:bookmarkEnd w:id="1424"/>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lastRenderedPageBreak/>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5063BE" w:rsidRPr="00BE6435" w14:paraId="2F1582AE" w14:textId="77777777" w:rsidTr="00215D37">
        <w:trPr>
          <w:cantSplit/>
          <w:jc w:val="center"/>
        </w:trPr>
        <w:tc>
          <w:tcPr>
            <w:tcW w:w="0" w:type="auto"/>
            <w:vAlign w:val="center"/>
          </w:tcPr>
          <w:p w14:paraId="6BB0EC43"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D64BEAC" w14:textId="77777777" w:rsidR="005063BE" w:rsidRPr="00BE6435" w:rsidRDefault="005063BE" w:rsidP="00215D37">
            <w:pPr>
              <w:pStyle w:val="TAL"/>
            </w:pPr>
            <w:r w:rsidRPr="00BE6435">
              <w:t>Reference signal power level for all satellites</w:t>
            </w:r>
          </w:p>
        </w:tc>
        <w:tc>
          <w:tcPr>
            <w:tcW w:w="0" w:type="auto"/>
            <w:vAlign w:val="center"/>
          </w:tcPr>
          <w:p w14:paraId="1CF3C1E6" w14:textId="77777777" w:rsidR="005063BE" w:rsidRPr="00BE6435" w:rsidRDefault="005063BE" w:rsidP="00215D37">
            <w:pPr>
              <w:pStyle w:val="TAC"/>
            </w:pPr>
            <w:r w:rsidRPr="00BE6435">
              <w:t>dBm</w:t>
            </w:r>
          </w:p>
        </w:tc>
        <w:tc>
          <w:tcPr>
            <w:tcW w:w="0" w:type="auto"/>
          </w:tcPr>
          <w:p w14:paraId="4E62604E" w14:textId="77777777" w:rsidR="005063BE" w:rsidRPr="00BE6435" w:rsidRDefault="005063BE" w:rsidP="00215D37">
            <w:pPr>
              <w:pStyle w:val="TAC"/>
              <w:rPr>
                <w:lang w:eastAsia="zh-CN"/>
              </w:rPr>
            </w:pPr>
            <w:r w:rsidRPr="00BE6435">
              <w:t>-128.5</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5" w:name="_Toc27481516"/>
      <w:bookmarkStart w:id="1426" w:name="_Toc68182766"/>
      <w:bookmarkStart w:id="1427" w:name="_Toc75461610"/>
      <w:bookmarkStart w:id="1428" w:name="_Toc76023731"/>
      <w:bookmarkStart w:id="1429" w:name="_Toc83678174"/>
      <w:bookmarkStart w:id="1430" w:name="_Toc90628895"/>
      <w:r w:rsidRPr="00374636">
        <w:t>7.3</w:t>
      </w:r>
      <w:r w:rsidRPr="00374636">
        <w:tab/>
        <w:t>Dynamic Range</w:t>
      </w:r>
      <w:bookmarkEnd w:id="1425"/>
      <w:bookmarkEnd w:id="1426"/>
      <w:bookmarkEnd w:id="1427"/>
      <w:bookmarkEnd w:id="1428"/>
      <w:bookmarkEnd w:id="1429"/>
      <w:bookmarkEnd w:id="1430"/>
    </w:p>
    <w:p w14:paraId="7DA1B6A8" w14:textId="77777777" w:rsidR="00D65C49" w:rsidRPr="00374636" w:rsidRDefault="00D65C49" w:rsidP="00D65C49">
      <w:pPr>
        <w:pStyle w:val="Heading4"/>
      </w:pPr>
      <w:bookmarkStart w:id="1431" w:name="_Toc27481517"/>
      <w:bookmarkStart w:id="1432" w:name="_Toc68182767"/>
      <w:bookmarkStart w:id="1433" w:name="_Toc75461611"/>
      <w:bookmarkStart w:id="1434" w:name="_Toc76023732"/>
      <w:bookmarkStart w:id="1435" w:name="_Toc83678175"/>
      <w:bookmarkStart w:id="1436" w:name="_Toc90628896"/>
      <w:r w:rsidRPr="00374636">
        <w:t>7.3.1</w:t>
      </w:r>
      <w:r w:rsidRPr="00374636">
        <w:tab/>
        <w:t>Sub-tests</w:t>
      </w:r>
      <w:bookmarkEnd w:id="1431"/>
      <w:bookmarkEnd w:id="1432"/>
      <w:bookmarkEnd w:id="1433"/>
      <w:bookmarkEnd w:id="1434"/>
      <w:bookmarkEnd w:id="1435"/>
      <w:bookmarkEnd w:id="1436"/>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lastRenderedPageBreak/>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73A0DDF8" w14:textId="77777777" w:rsidTr="00215D37">
        <w:trPr>
          <w:jc w:val="center"/>
        </w:trPr>
        <w:tc>
          <w:tcPr>
            <w:tcW w:w="1297" w:type="dxa"/>
          </w:tcPr>
          <w:p w14:paraId="78603A7B" w14:textId="77777777" w:rsidR="005063BE" w:rsidRPr="00BE6435" w:rsidRDefault="005063BE" w:rsidP="00215D37">
            <w:pPr>
              <w:pStyle w:val="TAL"/>
              <w:rPr>
                <w:lang w:eastAsia="zh-CN"/>
              </w:rPr>
            </w:pPr>
            <w:r w:rsidRPr="00BE6435">
              <w:rPr>
                <w:lang w:eastAsia="zh-CN"/>
              </w:rPr>
              <w:t>14</w:t>
            </w:r>
          </w:p>
        </w:tc>
        <w:tc>
          <w:tcPr>
            <w:tcW w:w="7249" w:type="dxa"/>
          </w:tcPr>
          <w:p w14:paraId="1EB07C64" w14:textId="77777777" w:rsidR="005063BE" w:rsidRPr="00BE6435" w:rsidRDefault="005063BE" w:rsidP="00215D37">
            <w:pPr>
              <w:pStyle w:val="TAL"/>
              <w:rPr>
                <w:lang w:eastAsia="zh-CN"/>
              </w:rPr>
            </w:pPr>
            <w:r w:rsidRPr="00BE6435">
              <w:rPr>
                <w:lang w:eastAsia="zh-CN"/>
              </w:rPr>
              <w:t xml:space="preserve">UE supporting A-GPS and A-QZSS </w:t>
            </w:r>
            <w:r w:rsidRPr="00BE6435">
              <w:t>(Note)</w:t>
            </w:r>
          </w:p>
        </w:tc>
      </w:tr>
      <w:tr w:rsidR="005063BE" w:rsidRPr="00BE6435" w14:paraId="7DC872E6" w14:textId="77777777" w:rsidTr="00215D37">
        <w:trPr>
          <w:jc w:val="center"/>
        </w:trPr>
        <w:tc>
          <w:tcPr>
            <w:tcW w:w="1297" w:type="dxa"/>
          </w:tcPr>
          <w:p w14:paraId="7D706488" w14:textId="77777777" w:rsidR="005063BE" w:rsidRPr="00BE6435" w:rsidRDefault="005063BE" w:rsidP="00215D37">
            <w:pPr>
              <w:pStyle w:val="TAL"/>
              <w:rPr>
                <w:lang w:eastAsia="zh-CN"/>
              </w:rPr>
            </w:pPr>
            <w:r w:rsidRPr="00BE6435">
              <w:rPr>
                <w:lang w:eastAsia="zh-CN"/>
              </w:rPr>
              <w:t>15</w:t>
            </w:r>
          </w:p>
        </w:tc>
        <w:tc>
          <w:tcPr>
            <w:tcW w:w="7249" w:type="dxa"/>
          </w:tcPr>
          <w:p w14:paraId="5BCDB5E8"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7" w:name="_Toc27481518"/>
      <w:bookmarkStart w:id="1438" w:name="_Toc68182768"/>
      <w:bookmarkStart w:id="1439" w:name="_Toc75461612"/>
      <w:bookmarkStart w:id="1440" w:name="_Toc76023733"/>
      <w:bookmarkStart w:id="1441" w:name="_Toc83678176"/>
      <w:bookmarkStart w:id="1442" w:name="_Toc90628897"/>
      <w:r w:rsidRPr="00374636">
        <w:t>7.3.2</w:t>
      </w:r>
      <w:r w:rsidRPr="00374636">
        <w:tab/>
        <w:t>Test purpose</w:t>
      </w:r>
      <w:bookmarkEnd w:id="1437"/>
      <w:bookmarkEnd w:id="1438"/>
      <w:bookmarkEnd w:id="1439"/>
      <w:bookmarkEnd w:id="1440"/>
      <w:bookmarkEnd w:id="1441"/>
      <w:bookmarkEnd w:id="1442"/>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3" w:name="_Toc27481519"/>
      <w:bookmarkStart w:id="1444" w:name="_Toc68182769"/>
      <w:bookmarkStart w:id="1445" w:name="_Toc75461613"/>
      <w:bookmarkStart w:id="1446" w:name="_Toc76023734"/>
      <w:bookmarkStart w:id="1447" w:name="_Toc83678177"/>
      <w:bookmarkStart w:id="1448" w:name="_Toc90628898"/>
      <w:r w:rsidRPr="00374636">
        <w:t>7.3.3</w:t>
      </w:r>
      <w:r w:rsidRPr="00374636">
        <w:tab/>
        <w:t>Test applicability</w:t>
      </w:r>
      <w:bookmarkEnd w:id="1443"/>
      <w:bookmarkEnd w:id="1444"/>
      <w:bookmarkEnd w:id="1445"/>
      <w:bookmarkEnd w:id="1446"/>
      <w:bookmarkEnd w:id="1447"/>
      <w:bookmarkEnd w:id="1448"/>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9" w:name="_Toc27481520"/>
      <w:bookmarkStart w:id="1450" w:name="_Toc68182770"/>
      <w:bookmarkStart w:id="1451" w:name="_Toc75461614"/>
      <w:bookmarkStart w:id="1452" w:name="_Toc76023735"/>
      <w:bookmarkStart w:id="1453" w:name="_Toc83678178"/>
      <w:bookmarkStart w:id="1454" w:name="_Toc90628899"/>
      <w:r w:rsidRPr="00374636">
        <w:t>7.3.4</w:t>
      </w:r>
      <w:r w:rsidRPr="00374636">
        <w:tab/>
        <w:t>Minimum conformance requirements</w:t>
      </w:r>
      <w:bookmarkEnd w:id="1449"/>
      <w:bookmarkEnd w:id="1450"/>
      <w:bookmarkEnd w:id="1451"/>
      <w:bookmarkEnd w:id="1452"/>
      <w:bookmarkEnd w:id="1453"/>
      <w:bookmarkEnd w:id="1454"/>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lastRenderedPageBreak/>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5063BE" w:rsidRPr="00BE6435" w14:paraId="1DBDC820" w14:textId="77777777" w:rsidTr="00215D37">
        <w:trPr>
          <w:cantSplit/>
          <w:jc w:val="center"/>
        </w:trPr>
        <w:tc>
          <w:tcPr>
            <w:tcW w:w="0" w:type="auto"/>
            <w:vMerge w:val="restart"/>
            <w:vAlign w:val="center"/>
          </w:tcPr>
          <w:p w14:paraId="6BB0C67E" w14:textId="77777777" w:rsidR="005063BE" w:rsidRPr="00BE6435" w:rsidRDefault="005063BE" w:rsidP="00215D37">
            <w:pPr>
              <w:pStyle w:val="TAL"/>
            </w:pPr>
            <w:r w:rsidRPr="00BE6435">
              <w:t>QZSS</w:t>
            </w:r>
          </w:p>
        </w:tc>
        <w:tc>
          <w:tcPr>
            <w:tcW w:w="0" w:type="auto"/>
          </w:tcPr>
          <w:p w14:paraId="77BBC52F" w14:textId="77777777" w:rsidR="005063BE" w:rsidRPr="00BE6435" w:rsidRDefault="005063BE" w:rsidP="00215D37">
            <w:pPr>
              <w:pStyle w:val="TAL"/>
            </w:pPr>
            <w:r w:rsidRPr="00BE6435">
              <w:t>Reference high signal power level</w:t>
            </w:r>
          </w:p>
        </w:tc>
        <w:tc>
          <w:tcPr>
            <w:tcW w:w="0" w:type="auto"/>
          </w:tcPr>
          <w:p w14:paraId="79888E30" w14:textId="77777777" w:rsidR="005063BE" w:rsidRPr="00BE6435" w:rsidRDefault="005063BE" w:rsidP="00215D37">
            <w:pPr>
              <w:pStyle w:val="TAC"/>
            </w:pPr>
            <w:r w:rsidRPr="00BE6435">
              <w:t>dBm</w:t>
            </w:r>
          </w:p>
        </w:tc>
        <w:tc>
          <w:tcPr>
            <w:tcW w:w="0" w:type="auto"/>
          </w:tcPr>
          <w:p w14:paraId="06C3B9DB" w14:textId="77777777" w:rsidR="005063BE" w:rsidRPr="00BE6435" w:rsidRDefault="005063BE" w:rsidP="00215D37">
            <w:pPr>
              <w:pStyle w:val="TAC"/>
              <w:rPr>
                <w:lang w:eastAsia="zh-CN"/>
              </w:rPr>
            </w:pPr>
            <w:r w:rsidRPr="00BE6435">
              <w:t>-129</w:t>
            </w:r>
          </w:p>
        </w:tc>
      </w:tr>
      <w:tr w:rsidR="005063BE" w:rsidRPr="00BE6435" w14:paraId="20D6EDC0" w14:textId="77777777" w:rsidTr="00215D37">
        <w:trPr>
          <w:cantSplit/>
          <w:jc w:val="center"/>
        </w:trPr>
        <w:tc>
          <w:tcPr>
            <w:tcW w:w="0" w:type="auto"/>
            <w:vMerge/>
            <w:vAlign w:val="center"/>
          </w:tcPr>
          <w:p w14:paraId="14B324A2" w14:textId="77777777" w:rsidR="005063BE" w:rsidRPr="00BE6435" w:rsidRDefault="005063BE" w:rsidP="00215D37">
            <w:pPr>
              <w:pStyle w:val="TAL"/>
            </w:pPr>
          </w:p>
        </w:tc>
        <w:tc>
          <w:tcPr>
            <w:tcW w:w="0" w:type="auto"/>
          </w:tcPr>
          <w:p w14:paraId="37910663" w14:textId="77777777" w:rsidR="005063BE" w:rsidRPr="00BE6435" w:rsidRDefault="005063BE" w:rsidP="00215D37">
            <w:pPr>
              <w:pStyle w:val="TAL"/>
            </w:pPr>
            <w:r w:rsidRPr="00BE6435">
              <w:t>Reference low signal power level</w:t>
            </w:r>
          </w:p>
        </w:tc>
        <w:tc>
          <w:tcPr>
            <w:tcW w:w="0" w:type="auto"/>
          </w:tcPr>
          <w:p w14:paraId="51AECBE5" w14:textId="77777777" w:rsidR="005063BE" w:rsidRPr="00BE6435" w:rsidRDefault="005063BE" w:rsidP="00215D37">
            <w:pPr>
              <w:pStyle w:val="TAC"/>
            </w:pPr>
            <w:r w:rsidRPr="00BE6435">
              <w:t>dBm</w:t>
            </w:r>
          </w:p>
        </w:tc>
        <w:tc>
          <w:tcPr>
            <w:tcW w:w="0" w:type="auto"/>
          </w:tcPr>
          <w:p w14:paraId="39D0F86B" w14:textId="77777777" w:rsidR="005063BE" w:rsidRPr="00BE6435" w:rsidRDefault="005063BE" w:rsidP="00215D37">
            <w:pPr>
              <w:pStyle w:val="TAC"/>
              <w:rPr>
                <w:lang w:eastAsia="zh-CN"/>
              </w:rPr>
            </w:pPr>
            <w:r w:rsidRPr="00BE6435">
              <w:t>-147</w:t>
            </w:r>
          </w:p>
        </w:tc>
      </w:tr>
      <w:tr w:rsidR="005063BE" w:rsidRPr="00BE6435" w14:paraId="551B608D" w14:textId="77777777" w:rsidTr="00215D37">
        <w:trPr>
          <w:cantSplit/>
          <w:jc w:val="center"/>
        </w:trPr>
        <w:tc>
          <w:tcPr>
            <w:tcW w:w="0" w:type="auto"/>
            <w:vMerge w:val="restart"/>
            <w:vAlign w:val="center"/>
          </w:tcPr>
          <w:p w14:paraId="706BA029" w14:textId="77777777" w:rsidR="005063BE" w:rsidRPr="00BE6435" w:rsidRDefault="005063BE" w:rsidP="00215D37">
            <w:pPr>
              <w:pStyle w:val="TAL"/>
            </w:pPr>
            <w:r w:rsidRPr="00BE6435">
              <w:t>Navic</w:t>
            </w:r>
          </w:p>
        </w:tc>
        <w:tc>
          <w:tcPr>
            <w:tcW w:w="0" w:type="auto"/>
          </w:tcPr>
          <w:p w14:paraId="6BEC34AF" w14:textId="77777777" w:rsidR="005063BE" w:rsidRPr="00BE6435" w:rsidRDefault="005063BE" w:rsidP="00215D37">
            <w:pPr>
              <w:pStyle w:val="TAL"/>
            </w:pPr>
            <w:r w:rsidRPr="00BE6435">
              <w:t>Reference high signal power level</w:t>
            </w:r>
          </w:p>
        </w:tc>
        <w:tc>
          <w:tcPr>
            <w:tcW w:w="0" w:type="auto"/>
          </w:tcPr>
          <w:p w14:paraId="5FAE1E13" w14:textId="77777777" w:rsidR="005063BE" w:rsidRPr="00BE6435" w:rsidRDefault="005063BE" w:rsidP="00215D37">
            <w:pPr>
              <w:pStyle w:val="TAC"/>
            </w:pPr>
            <w:r w:rsidRPr="00BE6435">
              <w:t>dBm</w:t>
            </w:r>
          </w:p>
        </w:tc>
        <w:tc>
          <w:tcPr>
            <w:tcW w:w="0" w:type="auto"/>
          </w:tcPr>
          <w:p w14:paraId="35C4AC86" w14:textId="77777777" w:rsidR="005063BE" w:rsidRPr="00BE6435" w:rsidRDefault="005063BE" w:rsidP="00215D37">
            <w:pPr>
              <w:pStyle w:val="TAC"/>
              <w:rPr>
                <w:lang w:eastAsia="zh-CN"/>
              </w:rPr>
            </w:pPr>
            <w:r w:rsidRPr="00BE6435">
              <w:t>-129</w:t>
            </w:r>
          </w:p>
        </w:tc>
      </w:tr>
      <w:tr w:rsidR="005063BE" w:rsidRPr="00BE6435" w14:paraId="583C7B93" w14:textId="77777777" w:rsidTr="00215D37">
        <w:trPr>
          <w:cantSplit/>
          <w:jc w:val="center"/>
        </w:trPr>
        <w:tc>
          <w:tcPr>
            <w:tcW w:w="0" w:type="auto"/>
            <w:vMerge/>
            <w:vAlign w:val="center"/>
          </w:tcPr>
          <w:p w14:paraId="1653F331" w14:textId="77777777" w:rsidR="005063BE" w:rsidRPr="00BE6435" w:rsidRDefault="005063BE" w:rsidP="00215D37">
            <w:pPr>
              <w:pStyle w:val="TAL"/>
            </w:pPr>
          </w:p>
        </w:tc>
        <w:tc>
          <w:tcPr>
            <w:tcW w:w="0" w:type="auto"/>
          </w:tcPr>
          <w:p w14:paraId="2DA55CD8" w14:textId="77777777" w:rsidR="005063BE" w:rsidRPr="00BE6435" w:rsidRDefault="005063BE" w:rsidP="00215D37">
            <w:pPr>
              <w:pStyle w:val="TAL"/>
            </w:pPr>
            <w:r w:rsidRPr="00BE6435">
              <w:t>Reference low signal power level</w:t>
            </w:r>
          </w:p>
        </w:tc>
        <w:tc>
          <w:tcPr>
            <w:tcW w:w="0" w:type="auto"/>
          </w:tcPr>
          <w:p w14:paraId="3BE78D3B" w14:textId="77777777" w:rsidR="005063BE" w:rsidRPr="00BE6435" w:rsidRDefault="005063BE" w:rsidP="00215D37">
            <w:pPr>
              <w:pStyle w:val="TAC"/>
            </w:pPr>
            <w:r w:rsidRPr="00BE6435">
              <w:t>dBm</w:t>
            </w:r>
          </w:p>
        </w:tc>
        <w:tc>
          <w:tcPr>
            <w:tcW w:w="0" w:type="auto"/>
          </w:tcPr>
          <w:p w14:paraId="3D21E434" w14:textId="77777777" w:rsidR="005063BE" w:rsidRPr="00BE6435" w:rsidRDefault="005063BE" w:rsidP="00215D37">
            <w:pPr>
              <w:pStyle w:val="TAC"/>
              <w:rPr>
                <w:lang w:eastAsia="zh-CN"/>
              </w:rPr>
            </w:pPr>
            <w:r w:rsidRPr="00BE6435">
              <w:t>-147</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5" w:name="_Toc27481521"/>
      <w:bookmarkStart w:id="1456" w:name="_Toc68182771"/>
      <w:bookmarkStart w:id="1457" w:name="_Toc75461615"/>
      <w:bookmarkStart w:id="1458" w:name="_Toc76023736"/>
      <w:bookmarkStart w:id="1459" w:name="_Toc83678179"/>
      <w:bookmarkStart w:id="1460" w:name="_Toc90628900"/>
      <w:r w:rsidRPr="00374636">
        <w:t>7.3.5</w:t>
      </w:r>
      <w:r w:rsidRPr="00374636">
        <w:tab/>
        <w:t>Test description</w:t>
      </w:r>
      <w:bookmarkEnd w:id="1455"/>
      <w:bookmarkEnd w:id="1456"/>
      <w:bookmarkEnd w:id="1457"/>
      <w:bookmarkEnd w:id="1458"/>
      <w:bookmarkEnd w:id="1459"/>
      <w:bookmarkEnd w:id="1460"/>
    </w:p>
    <w:p w14:paraId="43989942" w14:textId="77777777" w:rsidR="00D65C49" w:rsidRPr="00374636" w:rsidRDefault="00D65C49" w:rsidP="00D65C49">
      <w:pPr>
        <w:pStyle w:val="Heading5"/>
      </w:pPr>
      <w:bookmarkStart w:id="1461" w:name="_Toc27481522"/>
      <w:bookmarkStart w:id="1462" w:name="_Toc68182772"/>
      <w:bookmarkStart w:id="1463" w:name="_Toc75461616"/>
      <w:bookmarkStart w:id="1464" w:name="_Toc76023737"/>
      <w:bookmarkStart w:id="1465" w:name="_Toc83678180"/>
      <w:bookmarkStart w:id="1466" w:name="_Toc90628901"/>
      <w:r w:rsidRPr="00374636">
        <w:t>7.3.5.1</w:t>
      </w:r>
      <w:r w:rsidRPr="00374636">
        <w:tab/>
        <w:t>Initial conditions</w:t>
      </w:r>
      <w:bookmarkEnd w:id="1461"/>
      <w:bookmarkEnd w:id="1462"/>
      <w:bookmarkEnd w:id="1463"/>
      <w:bookmarkEnd w:id="1464"/>
      <w:bookmarkEnd w:id="1465"/>
      <w:bookmarkEnd w:id="1466"/>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lastRenderedPageBreak/>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7" w:name="_Toc27481523"/>
      <w:bookmarkStart w:id="1468" w:name="_Toc68182773"/>
      <w:bookmarkStart w:id="1469" w:name="_Toc75461617"/>
      <w:bookmarkStart w:id="1470" w:name="_Toc76023738"/>
      <w:bookmarkStart w:id="1471" w:name="_Toc83678181"/>
      <w:bookmarkStart w:id="1472" w:name="_Toc90628902"/>
      <w:r w:rsidRPr="00374636">
        <w:t>7.3.5.2</w:t>
      </w:r>
      <w:r w:rsidRPr="00374636">
        <w:tab/>
        <w:t>Test procedure</w:t>
      </w:r>
      <w:bookmarkEnd w:id="1467"/>
      <w:bookmarkEnd w:id="1468"/>
      <w:bookmarkEnd w:id="1469"/>
      <w:bookmarkEnd w:id="1470"/>
      <w:bookmarkEnd w:id="1471"/>
      <w:bookmarkEnd w:id="1472"/>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3" w:name="_Toc27481524"/>
      <w:bookmarkStart w:id="1474" w:name="_Toc68182774"/>
      <w:bookmarkStart w:id="1475" w:name="_Toc75461618"/>
      <w:bookmarkStart w:id="1476" w:name="_Toc76023739"/>
      <w:bookmarkStart w:id="1477" w:name="_Toc83678182"/>
      <w:bookmarkStart w:id="1478" w:name="_Toc90628903"/>
      <w:r w:rsidRPr="00374636">
        <w:lastRenderedPageBreak/>
        <w:t>7.3.5.3</w:t>
      </w:r>
      <w:r w:rsidRPr="00374636">
        <w:tab/>
        <w:t>Message contents</w:t>
      </w:r>
      <w:bookmarkEnd w:id="1473"/>
      <w:bookmarkEnd w:id="1474"/>
      <w:bookmarkEnd w:id="1475"/>
      <w:bookmarkEnd w:id="1476"/>
      <w:bookmarkEnd w:id="1477"/>
      <w:bookmarkEnd w:id="1478"/>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5A5888FE"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7E100C1C" w14:textId="77777777" w:rsidR="00D65C49" w:rsidRPr="00374636" w:rsidRDefault="00D65C49" w:rsidP="007C6871">
            <w:pPr>
              <w:pStyle w:val="TAL"/>
              <w:rPr>
                <w:lang w:eastAsia="en-US"/>
              </w:rPr>
            </w:pPr>
            <w:r w:rsidRPr="00374636">
              <w:rPr>
                <w:lang w:eastAsia="en-US"/>
              </w:rPr>
              <w:t>Sub-test 1: ‘gps’</w:t>
            </w:r>
          </w:p>
          <w:p w14:paraId="48AD8575" w14:textId="77777777" w:rsidR="00D65C49" w:rsidRPr="00374636" w:rsidRDefault="00D65C49" w:rsidP="007C6871">
            <w:pPr>
              <w:pStyle w:val="TAL"/>
              <w:rPr>
                <w:lang w:eastAsia="en-US"/>
              </w:rPr>
            </w:pPr>
            <w:r w:rsidRPr="00374636">
              <w:rPr>
                <w:lang w:eastAsia="en-US"/>
              </w:rPr>
              <w:t>Sub-test 2: ‘glonass’</w:t>
            </w:r>
          </w:p>
          <w:p w14:paraId="43E5B9F0" w14:textId="77777777" w:rsidR="00D65C49" w:rsidRPr="00374636" w:rsidRDefault="00D65C49" w:rsidP="007C6871">
            <w:pPr>
              <w:pStyle w:val="TAL"/>
              <w:rPr>
                <w:lang w:eastAsia="en-US"/>
              </w:rPr>
            </w:pPr>
            <w:r w:rsidRPr="00374636">
              <w:rPr>
                <w:lang w:eastAsia="en-US"/>
              </w:rPr>
              <w:t>Sub-test 3: ‘galileo’</w:t>
            </w:r>
          </w:p>
          <w:p w14:paraId="5F1AFD42" w14:textId="77777777" w:rsidR="00D65C49" w:rsidRPr="00374636" w:rsidRDefault="00D65C49" w:rsidP="007C6871">
            <w:pPr>
              <w:pStyle w:val="TAL"/>
              <w:rPr>
                <w:lang w:eastAsia="en-US"/>
              </w:rPr>
            </w:pPr>
            <w:r w:rsidRPr="00374636">
              <w:rPr>
                <w:lang w:eastAsia="en-US"/>
              </w:rPr>
              <w:t>Sub-test 4: ‘gps’</w:t>
            </w:r>
          </w:p>
          <w:p w14:paraId="2972BB59" w14:textId="77777777" w:rsidR="00D65C49" w:rsidRPr="00374636" w:rsidRDefault="00D65C49" w:rsidP="007C6871">
            <w:pPr>
              <w:pStyle w:val="TAL"/>
              <w:rPr>
                <w:lang w:eastAsia="en-US"/>
              </w:rPr>
            </w:pPr>
            <w:r w:rsidRPr="00374636">
              <w:rPr>
                <w:lang w:eastAsia="en-US"/>
              </w:rPr>
              <w:t>Sub-test 5: ‘gps’ and ‘glonass’</w:t>
            </w:r>
          </w:p>
          <w:p w14:paraId="318A0E2A" w14:textId="77777777" w:rsidR="00D65C49" w:rsidRPr="00374636" w:rsidRDefault="00D65C49" w:rsidP="007C6871">
            <w:pPr>
              <w:pStyle w:val="TAL"/>
              <w:rPr>
                <w:lang w:eastAsia="zh-CN"/>
              </w:rPr>
            </w:pPr>
            <w:r w:rsidRPr="00374636">
              <w:rPr>
                <w:lang w:eastAsia="en-US"/>
              </w:rPr>
              <w:t>Sub-test 8: ‘gps’ and ‘galileo’</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‘gps’and’bds’</w:t>
            </w:r>
          </w:p>
          <w:p w14:paraId="0AD3196F" w14:textId="77777777" w:rsidR="00D65C49" w:rsidRPr="00374636" w:rsidRDefault="00D65C49" w:rsidP="007C6871">
            <w:pPr>
              <w:pStyle w:val="TAL"/>
              <w:rPr>
                <w:lang w:eastAsia="zh-CN"/>
              </w:rPr>
            </w:pPr>
            <w:r w:rsidRPr="00374636">
              <w:rPr>
                <w:lang w:eastAsia="zh-CN"/>
              </w:rPr>
              <w:t>Sub-test 11: ‘gps’ and ‘glonass’ and ‘bds’</w:t>
            </w:r>
          </w:p>
          <w:p w14:paraId="5F837CDB" w14:textId="77777777" w:rsidR="00D65C49" w:rsidRPr="00374636" w:rsidRDefault="00D65C49" w:rsidP="007C6871">
            <w:pPr>
              <w:pStyle w:val="TAL"/>
              <w:rPr>
                <w:lang w:eastAsia="zh-CN"/>
              </w:rPr>
            </w:pPr>
            <w:r w:rsidRPr="00374636">
              <w:rPr>
                <w:lang w:eastAsia="zh-CN"/>
              </w:rPr>
              <w:t>Sub-test 12: ‘gps’ and 'galileo' and ‘glonass’</w:t>
            </w:r>
          </w:p>
          <w:p w14:paraId="0D06A03F" w14:textId="77777777" w:rsidR="005063BE" w:rsidRDefault="00D65C49" w:rsidP="005063BE">
            <w:pPr>
              <w:pStyle w:val="TAL"/>
              <w:rPr>
                <w:lang w:eastAsia="zh-CN"/>
              </w:rPr>
            </w:pPr>
            <w:r w:rsidRPr="00374636">
              <w:rPr>
                <w:lang w:eastAsia="zh-CN"/>
              </w:rPr>
              <w:t>Sub-test 13: ‘gps’ and ‘galileo’ and ‘bds’</w:t>
            </w:r>
          </w:p>
          <w:p w14:paraId="523E3CA5" w14:textId="77777777" w:rsidR="005063BE" w:rsidRDefault="005063BE" w:rsidP="005063BE">
            <w:pPr>
              <w:pStyle w:val="TAL"/>
              <w:rPr>
                <w:lang w:eastAsia="zh-CN"/>
              </w:rPr>
            </w:pPr>
            <w:r>
              <w:rPr>
                <w:lang w:eastAsia="zh-CN"/>
              </w:rPr>
              <w:t>Sub-test 14: ‘gps’ and ‘qzss’</w:t>
            </w:r>
          </w:p>
          <w:p w14:paraId="5259CCFA" w14:textId="38A962C7" w:rsidR="00D65C49" w:rsidRPr="00374636" w:rsidRDefault="005063BE" w:rsidP="005063BE">
            <w:pPr>
              <w:pStyle w:val="TAL"/>
              <w:rPr>
                <w:lang w:eastAsia="en-US"/>
              </w:rPr>
            </w:pPr>
            <w:r>
              <w:rPr>
                <w:lang w:eastAsia="zh-CN"/>
              </w:rPr>
              <w:t>Sub-test 15: ‘gps’ and ‘navic’</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9" w:name="_Toc27481525"/>
      <w:bookmarkStart w:id="1480" w:name="_Toc68182775"/>
      <w:bookmarkStart w:id="1481" w:name="_Toc75461619"/>
      <w:bookmarkStart w:id="1482" w:name="_Toc76023740"/>
      <w:bookmarkStart w:id="1483" w:name="_Toc83678183"/>
      <w:bookmarkStart w:id="1484" w:name="_Toc90628904"/>
      <w:r w:rsidRPr="00374636">
        <w:t>7.3.6</w:t>
      </w:r>
      <w:r w:rsidRPr="00374636">
        <w:tab/>
        <w:t>Test requirement</w:t>
      </w:r>
      <w:bookmarkEnd w:id="1479"/>
      <w:bookmarkEnd w:id="1480"/>
      <w:bookmarkEnd w:id="1481"/>
      <w:bookmarkEnd w:id="1482"/>
      <w:bookmarkEnd w:id="1483"/>
      <w:bookmarkEnd w:id="1484"/>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lastRenderedPageBreak/>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5063BE" w:rsidRPr="00BE6435" w14:paraId="2E4A15D5" w14:textId="77777777" w:rsidTr="00215D37">
        <w:trPr>
          <w:cantSplit/>
          <w:jc w:val="center"/>
        </w:trPr>
        <w:tc>
          <w:tcPr>
            <w:tcW w:w="0" w:type="auto"/>
            <w:vMerge w:val="restart"/>
            <w:vAlign w:val="center"/>
          </w:tcPr>
          <w:p w14:paraId="26FE85A8" w14:textId="77777777" w:rsidR="005063BE" w:rsidRPr="00BE6435" w:rsidRDefault="005063BE" w:rsidP="00215D37">
            <w:pPr>
              <w:pStyle w:val="TAH"/>
            </w:pPr>
            <w:r w:rsidRPr="00BE6435">
              <w:t>QZSS</w:t>
            </w:r>
          </w:p>
        </w:tc>
        <w:tc>
          <w:tcPr>
            <w:tcW w:w="0" w:type="auto"/>
          </w:tcPr>
          <w:p w14:paraId="0D5A443E" w14:textId="77777777" w:rsidR="005063BE" w:rsidRPr="00BE6435" w:rsidRDefault="005063BE" w:rsidP="00215D37">
            <w:pPr>
              <w:pStyle w:val="TAL"/>
            </w:pPr>
            <w:r w:rsidRPr="00BE6435">
              <w:t>Reference high signal power level</w:t>
            </w:r>
          </w:p>
        </w:tc>
        <w:tc>
          <w:tcPr>
            <w:tcW w:w="0" w:type="auto"/>
          </w:tcPr>
          <w:p w14:paraId="5AF8B991" w14:textId="77777777" w:rsidR="005063BE" w:rsidRPr="00BE6435" w:rsidRDefault="005063BE" w:rsidP="00215D37">
            <w:pPr>
              <w:pStyle w:val="TAL"/>
            </w:pPr>
            <w:r w:rsidRPr="00BE6435">
              <w:t>dBm</w:t>
            </w:r>
          </w:p>
        </w:tc>
        <w:tc>
          <w:tcPr>
            <w:tcW w:w="0" w:type="auto"/>
          </w:tcPr>
          <w:p w14:paraId="12F3CE9D" w14:textId="77777777" w:rsidR="005063BE" w:rsidRPr="00BE6435" w:rsidRDefault="005063BE" w:rsidP="00215D37">
            <w:pPr>
              <w:pStyle w:val="TAC"/>
              <w:rPr>
                <w:lang w:eastAsia="zh-CN"/>
              </w:rPr>
            </w:pPr>
            <w:r w:rsidRPr="00BE6435">
              <w:t>-128.2</w:t>
            </w:r>
          </w:p>
        </w:tc>
      </w:tr>
      <w:tr w:rsidR="005063BE" w:rsidRPr="00BE6435" w14:paraId="2C7400A4" w14:textId="77777777" w:rsidTr="00215D37">
        <w:trPr>
          <w:cantSplit/>
          <w:jc w:val="center"/>
        </w:trPr>
        <w:tc>
          <w:tcPr>
            <w:tcW w:w="0" w:type="auto"/>
            <w:vMerge/>
            <w:vAlign w:val="center"/>
          </w:tcPr>
          <w:p w14:paraId="6B345A14" w14:textId="77777777" w:rsidR="005063BE" w:rsidRPr="00BE6435" w:rsidRDefault="005063BE" w:rsidP="00215D37">
            <w:pPr>
              <w:pStyle w:val="TAH"/>
            </w:pPr>
          </w:p>
        </w:tc>
        <w:tc>
          <w:tcPr>
            <w:tcW w:w="0" w:type="auto"/>
          </w:tcPr>
          <w:p w14:paraId="527098F7" w14:textId="77777777" w:rsidR="005063BE" w:rsidRPr="00BE6435" w:rsidRDefault="005063BE" w:rsidP="00215D37">
            <w:pPr>
              <w:pStyle w:val="TAL"/>
            </w:pPr>
            <w:r w:rsidRPr="00BE6435">
              <w:t>Reference low signal power level</w:t>
            </w:r>
          </w:p>
        </w:tc>
        <w:tc>
          <w:tcPr>
            <w:tcW w:w="0" w:type="auto"/>
          </w:tcPr>
          <w:p w14:paraId="44A9248E" w14:textId="77777777" w:rsidR="005063BE" w:rsidRPr="00BE6435" w:rsidRDefault="005063BE" w:rsidP="00215D37">
            <w:pPr>
              <w:pStyle w:val="TAL"/>
            </w:pPr>
            <w:r w:rsidRPr="00BE6435">
              <w:t>dBm</w:t>
            </w:r>
          </w:p>
        </w:tc>
        <w:tc>
          <w:tcPr>
            <w:tcW w:w="0" w:type="auto"/>
          </w:tcPr>
          <w:p w14:paraId="27EC39D9" w14:textId="77777777" w:rsidR="005063BE" w:rsidRPr="00BE6435" w:rsidRDefault="005063BE" w:rsidP="00215D37">
            <w:pPr>
              <w:pStyle w:val="TAC"/>
              <w:rPr>
                <w:lang w:eastAsia="zh-CN"/>
              </w:rPr>
            </w:pPr>
            <w:r w:rsidRPr="00BE6435">
              <w:t>-146</w:t>
            </w:r>
          </w:p>
        </w:tc>
      </w:tr>
      <w:tr w:rsidR="005063BE" w:rsidRPr="00BE6435" w14:paraId="66FC82E4" w14:textId="77777777" w:rsidTr="00215D37">
        <w:trPr>
          <w:cantSplit/>
          <w:jc w:val="center"/>
        </w:trPr>
        <w:tc>
          <w:tcPr>
            <w:tcW w:w="0" w:type="auto"/>
            <w:vMerge w:val="restart"/>
            <w:vAlign w:val="center"/>
          </w:tcPr>
          <w:p w14:paraId="79496000" w14:textId="77777777" w:rsidR="005063BE" w:rsidRPr="00BE6435" w:rsidRDefault="005063BE" w:rsidP="00215D37">
            <w:pPr>
              <w:pStyle w:val="TAH"/>
            </w:pPr>
            <w:r w:rsidRPr="00BE6435">
              <w:t>Navic</w:t>
            </w:r>
          </w:p>
        </w:tc>
        <w:tc>
          <w:tcPr>
            <w:tcW w:w="0" w:type="auto"/>
          </w:tcPr>
          <w:p w14:paraId="0EF4EAB2" w14:textId="77777777" w:rsidR="005063BE" w:rsidRPr="00BE6435" w:rsidRDefault="005063BE" w:rsidP="00215D37">
            <w:pPr>
              <w:pStyle w:val="TAL"/>
            </w:pPr>
            <w:r w:rsidRPr="00BE6435">
              <w:t>Reference high signal power level</w:t>
            </w:r>
          </w:p>
        </w:tc>
        <w:tc>
          <w:tcPr>
            <w:tcW w:w="0" w:type="auto"/>
          </w:tcPr>
          <w:p w14:paraId="64DC6A88" w14:textId="77777777" w:rsidR="005063BE" w:rsidRPr="00BE6435" w:rsidRDefault="005063BE" w:rsidP="00215D37">
            <w:pPr>
              <w:pStyle w:val="TAL"/>
            </w:pPr>
            <w:r w:rsidRPr="00BE6435">
              <w:t>dBm</w:t>
            </w:r>
          </w:p>
        </w:tc>
        <w:tc>
          <w:tcPr>
            <w:tcW w:w="0" w:type="auto"/>
          </w:tcPr>
          <w:p w14:paraId="76EFC243" w14:textId="77777777" w:rsidR="005063BE" w:rsidRPr="00BE6435" w:rsidRDefault="005063BE" w:rsidP="00215D37">
            <w:pPr>
              <w:pStyle w:val="TAC"/>
              <w:rPr>
                <w:lang w:eastAsia="zh-CN"/>
              </w:rPr>
            </w:pPr>
            <w:r w:rsidRPr="00BE6435">
              <w:t>-128.2</w:t>
            </w:r>
          </w:p>
        </w:tc>
      </w:tr>
      <w:tr w:rsidR="005063BE" w:rsidRPr="00BE6435" w14:paraId="57F1BC49" w14:textId="77777777" w:rsidTr="00215D37">
        <w:trPr>
          <w:cantSplit/>
          <w:jc w:val="center"/>
        </w:trPr>
        <w:tc>
          <w:tcPr>
            <w:tcW w:w="0" w:type="auto"/>
            <w:vMerge/>
            <w:vAlign w:val="center"/>
          </w:tcPr>
          <w:p w14:paraId="00365D18" w14:textId="77777777" w:rsidR="005063BE" w:rsidRPr="00BE6435" w:rsidRDefault="005063BE" w:rsidP="00215D37">
            <w:pPr>
              <w:pStyle w:val="TAH"/>
            </w:pPr>
          </w:p>
        </w:tc>
        <w:tc>
          <w:tcPr>
            <w:tcW w:w="0" w:type="auto"/>
          </w:tcPr>
          <w:p w14:paraId="409E0349" w14:textId="77777777" w:rsidR="005063BE" w:rsidRPr="00BE6435" w:rsidRDefault="005063BE" w:rsidP="00215D37">
            <w:pPr>
              <w:pStyle w:val="TAL"/>
            </w:pPr>
            <w:r w:rsidRPr="00BE6435">
              <w:t>Reference low signal power level</w:t>
            </w:r>
          </w:p>
        </w:tc>
        <w:tc>
          <w:tcPr>
            <w:tcW w:w="0" w:type="auto"/>
          </w:tcPr>
          <w:p w14:paraId="08F0EFC0" w14:textId="77777777" w:rsidR="005063BE" w:rsidRPr="00BE6435" w:rsidRDefault="005063BE" w:rsidP="00215D37">
            <w:pPr>
              <w:pStyle w:val="TAL"/>
            </w:pPr>
            <w:r w:rsidRPr="00BE6435">
              <w:t>dBm</w:t>
            </w:r>
          </w:p>
        </w:tc>
        <w:tc>
          <w:tcPr>
            <w:tcW w:w="0" w:type="auto"/>
          </w:tcPr>
          <w:p w14:paraId="1E2A4DA7" w14:textId="77777777" w:rsidR="005063BE" w:rsidRPr="00BE6435" w:rsidRDefault="005063BE" w:rsidP="00215D37">
            <w:pPr>
              <w:pStyle w:val="TAC"/>
              <w:rPr>
                <w:lang w:eastAsia="zh-CN"/>
              </w:rPr>
            </w:pPr>
            <w:r w:rsidRPr="00BE6435">
              <w:t>-146</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5" w:name="_Toc27481526"/>
      <w:bookmarkStart w:id="1486" w:name="_Toc68182776"/>
      <w:bookmarkStart w:id="1487" w:name="_Toc75461620"/>
      <w:bookmarkStart w:id="1488" w:name="_Toc76023741"/>
      <w:bookmarkStart w:id="1489" w:name="_Toc83678184"/>
      <w:bookmarkStart w:id="1490" w:name="_Toc90628905"/>
      <w:r w:rsidRPr="00374636">
        <w:lastRenderedPageBreak/>
        <w:t>7.4</w:t>
      </w:r>
      <w:r w:rsidRPr="00374636">
        <w:tab/>
        <w:t>Multi-Path scenario</w:t>
      </w:r>
      <w:bookmarkEnd w:id="1485"/>
      <w:bookmarkEnd w:id="1486"/>
      <w:bookmarkEnd w:id="1487"/>
      <w:bookmarkEnd w:id="1488"/>
      <w:bookmarkEnd w:id="1489"/>
      <w:bookmarkEnd w:id="1490"/>
    </w:p>
    <w:p w14:paraId="2F265B8E" w14:textId="77777777" w:rsidR="00D65C49" w:rsidRPr="00374636" w:rsidRDefault="00D65C49" w:rsidP="00D65C49">
      <w:pPr>
        <w:pStyle w:val="Heading4"/>
      </w:pPr>
      <w:bookmarkStart w:id="1491" w:name="_Toc27481527"/>
      <w:bookmarkStart w:id="1492" w:name="_Toc68182777"/>
      <w:bookmarkStart w:id="1493" w:name="_Toc75461621"/>
      <w:bookmarkStart w:id="1494" w:name="_Toc76023742"/>
      <w:bookmarkStart w:id="1495" w:name="_Toc83678185"/>
      <w:bookmarkStart w:id="1496" w:name="_Toc90628906"/>
      <w:r w:rsidRPr="00374636">
        <w:t>7.4.1</w:t>
      </w:r>
      <w:r w:rsidRPr="00374636">
        <w:tab/>
        <w:t>Sub-tests</w:t>
      </w:r>
      <w:bookmarkEnd w:id="1491"/>
      <w:bookmarkEnd w:id="1492"/>
      <w:bookmarkEnd w:id="1493"/>
      <w:bookmarkEnd w:id="1494"/>
      <w:bookmarkEnd w:id="1495"/>
      <w:bookmarkEnd w:id="1496"/>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9"/>
        <w:gridCol w:w="108"/>
        <w:gridCol w:w="3896"/>
        <w:gridCol w:w="953"/>
        <w:gridCol w:w="1617"/>
        <w:gridCol w:w="783"/>
      </w:tblGrid>
      <w:tr w:rsidR="00D65C49" w:rsidRPr="00374636" w14:paraId="14982353" w14:textId="77777777" w:rsidTr="005063BE">
        <w:trPr>
          <w:jc w:val="center"/>
        </w:trPr>
        <w:tc>
          <w:tcPr>
            <w:tcW w:w="1297" w:type="dxa"/>
            <w:gridSpan w:val="2"/>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gridSpan w:val="4"/>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063BE">
        <w:trPr>
          <w:jc w:val="center"/>
        </w:trPr>
        <w:tc>
          <w:tcPr>
            <w:tcW w:w="1297" w:type="dxa"/>
            <w:gridSpan w:val="2"/>
          </w:tcPr>
          <w:p w14:paraId="2B8FE438" w14:textId="77777777" w:rsidR="00D65C49" w:rsidRPr="00374636" w:rsidRDefault="00D65C49" w:rsidP="00491AC2">
            <w:pPr>
              <w:pStyle w:val="TAL"/>
              <w:rPr>
                <w:lang w:eastAsia="en-US"/>
              </w:rPr>
            </w:pPr>
            <w:r w:rsidRPr="00374636">
              <w:rPr>
                <w:lang w:eastAsia="en-US"/>
              </w:rPr>
              <w:t>1</w:t>
            </w:r>
          </w:p>
        </w:tc>
        <w:tc>
          <w:tcPr>
            <w:tcW w:w="7249" w:type="dxa"/>
            <w:gridSpan w:val="4"/>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063BE">
        <w:trPr>
          <w:jc w:val="center"/>
        </w:trPr>
        <w:tc>
          <w:tcPr>
            <w:tcW w:w="1297" w:type="dxa"/>
            <w:gridSpan w:val="2"/>
          </w:tcPr>
          <w:p w14:paraId="77A562B2" w14:textId="77777777" w:rsidR="00D65C49" w:rsidRPr="00374636" w:rsidRDefault="00D65C49" w:rsidP="007C6871">
            <w:pPr>
              <w:pStyle w:val="TAL"/>
              <w:rPr>
                <w:lang w:eastAsia="en-US"/>
              </w:rPr>
            </w:pPr>
            <w:r w:rsidRPr="00374636">
              <w:rPr>
                <w:lang w:eastAsia="en-US"/>
              </w:rPr>
              <w:t>2</w:t>
            </w:r>
          </w:p>
        </w:tc>
        <w:tc>
          <w:tcPr>
            <w:tcW w:w="7249" w:type="dxa"/>
            <w:gridSpan w:val="4"/>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063BE">
        <w:trPr>
          <w:jc w:val="center"/>
        </w:trPr>
        <w:tc>
          <w:tcPr>
            <w:tcW w:w="1297" w:type="dxa"/>
            <w:gridSpan w:val="2"/>
          </w:tcPr>
          <w:p w14:paraId="3A8A259C" w14:textId="77777777" w:rsidR="00D65C49" w:rsidRPr="00374636" w:rsidRDefault="00D65C49" w:rsidP="007C6871">
            <w:pPr>
              <w:pStyle w:val="TAL"/>
              <w:rPr>
                <w:lang w:eastAsia="en-US"/>
              </w:rPr>
            </w:pPr>
            <w:r w:rsidRPr="00374636">
              <w:rPr>
                <w:lang w:eastAsia="en-US"/>
              </w:rPr>
              <w:t>3</w:t>
            </w:r>
          </w:p>
        </w:tc>
        <w:tc>
          <w:tcPr>
            <w:tcW w:w="7249" w:type="dxa"/>
            <w:gridSpan w:val="4"/>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063BE">
        <w:trPr>
          <w:jc w:val="center"/>
        </w:trPr>
        <w:tc>
          <w:tcPr>
            <w:tcW w:w="1297" w:type="dxa"/>
            <w:gridSpan w:val="2"/>
          </w:tcPr>
          <w:p w14:paraId="085DC184" w14:textId="77777777" w:rsidR="00D65C49" w:rsidRPr="00374636" w:rsidRDefault="00D65C49" w:rsidP="007C6871">
            <w:pPr>
              <w:pStyle w:val="TAL"/>
              <w:rPr>
                <w:lang w:eastAsia="en-US"/>
              </w:rPr>
            </w:pPr>
            <w:r w:rsidRPr="00374636">
              <w:rPr>
                <w:lang w:eastAsia="en-US"/>
              </w:rPr>
              <w:t>4</w:t>
            </w:r>
          </w:p>
        </w:tc>
        <w:tc>
          <w:tcPr>
            <w:tcW w:w="7249" w:type="dxa"/>
            <w:gridSpan w:val="4"/>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063BE">
        <w:trPr>
          <w:jc w:val="center"/>
        </w:trPr>
        <w:tc>
          <w:tcPr>
            <w:tcW w:w="1297" w:type="dxa"/>
            <w:gridSpan w:val="2"/>
          </w:tcPr>
          <w:p w14:paraId="60427718" w14:textId="77777777" w:rsidR="00D65C49" w:rsidRPr="00374636" w:rsidRDefault="00D65C49" w:rsidP="007C6871">
            <w:pPr>
              <w:pStyle w:val="TAL"/>
              <w:rPr>
                <w:lang w:eastAsia="en-US"/>
              </w:rPr>
            </w:pPr>
            <w:r w:rsidRPr="00374636">
              <w:rPr>
                <w:lang w:eastAsia="en-US"/>
              </w:rPr>
              <w:t>5</w:t>
            </w:r>
          </w:p>
        </w:tc>
        <w:tc>
          <w:tcPr>
            <w:tcW w:w="7249" w:type="dxa"/>
            <w:gridSpan w:val="4"/>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063BE">
        <w:trPr>
          <w:jc w:val="center"/>
        </w:trPr>
        <w:tc>
          <w:tcPr>
            <w:tcW w:w="1297" w:type="dxa"/>
            <w:gridSpan w:val="2"/>
          </w:tcPr>
          <w:p w14:paraId="68E2F58E" w14:textId="77777777" w:rsidR="00D65C49" w:rsidRPr="00374636" w:rsidRDefault="00D65C49" w:rsidP="007C6871">
            <w:pPr>
              <w:pStyle w:val="TAL"/>
              <w:rPr>
                <w:lang w:eastAsia="en-US"/>
              </w:rPr>
            </w:pPr>
            <w:r w:rsidRPr="00374636">
              <w:rPr>
                <w:lang w:eastAsia="en-US"/>
              </w:rPr>
              <w:t>8</w:t>
            </w:r>
          </w:p>
        </w:tc>
        <w:tc>
          <w:tcPr>
            <w:tcW w:w="7249" w:type="dxa"/>
            <w:gridSpan w:val="4"/>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063BE">
        <w:trPr>
          <w:jc w:val="center"/>
        </w:trPr>
        <w:tc>
          <w:tcPr>
            <w:tcW w:w="1297" w:type="dxa"/>
            <w:gridSpan w:val="2"/>
          </w:tcPr>
          <w:p w14:paraId="2634E954" w14:textId="77777777" w:rsidR="00D65C49" w:rsidRPr="00374636" w:rsidRDefault="00D65C49" w:rsidP="007C6871">
            <w:pPr>
              <w:pStyle w:val="TAL"/>
              <w:rPr>
                <w:lang w:eastAsia="zh-CN"/>
              </w:rPr>
            </w:pPr>
            <w:r w:rsidRPr="00374636">
              <w:rPr>
                <w:lang w:eastAsia="zh-CN"/>
              </w:rPr>
              <w:t>9</w:t>
            </w:r>
          </w:p>
        </w:tc>
        <w:tc>
          <w:tcPr>
            <w:tcW w:w="7249" w:type="dxa"/>
            <w:gridSpan w:val="4"/>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063BE">
        <w:trPr>
          <w:jc w:val="center"/>
        </w:trPr>
        <w:tc>
          <w:tcPr>
            <w:tcW w:w="1297" w:type="dxa"/>
            <w:gridSpan w:val="2"/>
          </w:tcPr>
          <w:p w14:paraId="7749568D" w14:textId="77777777" w:rsidR="00D65C49" w:rsidRPr="00374636" w:rsidRDefault="00D65C49" w:rsidP="007C6871">
            <w:pPr>
              <w:pStyle w:val="TAL"/>
              <w:rPr>
                <w:lang w:eastAsia="zh-CN"/>
              </w:rPr>
            </w:pPr>
            <w:r w:rsidRPr="00374636">
              <w:rPr>
                <w:lang w:eastAsia="zh-CN"/>
              </w:rPr>
              <w:t>10</w:t>
            </w:r>
          </w:p>
        </w:tc>
        <w:tc>
          <w:tcPr>
            <w:tcW w:w="7249" w:type="dxa"/>
            <w:gridSpan w:val="4"/>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063BE">
        <w:trPr>
          <w:jc w:val="center"/>
        </w:trPr>
        <w:tc>
          <w:tcPr>
            <w:tcW w:w="1297" w:type="dxa"/>
            <w:gridSpan w:val="2"/>
          </w:tcPr>
          <w:p w14:paraId="1A9EECA9" w14:textId="77777777" w:rsidR="00D65C49" w:rsidRPr="00374636" w:rsidRDefault="00D65C49" w:rsidP="007C6871">
            <w:pPr>
              <w:pStyle w:val="TAL"/>
              <w:rPr>
                <w:lang w:eastAsia="zh-CN"/>
              </w:rPr>
            </w:pPr>
            <w:r w:rsidRPr="00374636">
              <w:rPr>
                <w:lang w:eastAsia="zh-CN"/>
              </w:rPr>
              <w:t>11</w:t>
            </w:r>
          </w:p>
        </w:tc>
        <w:tc>
          <w:tcPr>
            <w:tcW w:w="7249" w:type="dxa"/>
            <w:gridSpan w:val="4"/>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063BE">
        <w:trPr>
          <w:jc w:val="center"/>
        </w:trPr>
        <w:tc>
          <w:tcPr>
            <w:tcW w:w="1297" w:type="dxa"/>
            <w:gridSpan w:val="2"/>
          </w:tcPr>
          <w:p w14:paraId="023792B8" w14:textId="77777777" w:rsidR="00D65C49" w:rsidRPr="00374636" w:rsidRDefault="00D65C49" w:rsidP="007C6871">
            <w:pPr>
              <w:pStyle w:val="TAL"/>
              <w:rPr>
                <w:lang w:eastAsia="zh-CN"/>
              </w:rPr>
            </w:pPr>
            <w:r w:rsidRPr="00374636">
              <w:rPr>
                <w:lang w:eastAsia="zh-CN"/>
              </w:rPr>
              <w:t>12</w:t>
            </w:r>
          </w:p>
        </w:tc>
        <w:tc>
          <w:tcPr>
            <w:tcW w:w="7249" w:type="dxa"/>
            <w:gridSpan w:val="4"/>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063BE">
        <w:trPr>
          <w:jc w:val="center"/>
        </w:trPr>
        <w:tc>
          <w:tcPr>
            <w:tcW w:w="1297" w:type="dxa"/>
            <w:gridSpan w:val="2"/>
          </w:tcPr>
          <w:p w14:paraId="745573D7" w14:textId="77777777" w:rsidR="00D65C49" w:rsidRPr="00374636" w:rsidRDefault="00D65C49" w:rsidP="007C6871">
            <w:pPr>
              <w:pStyle w:val="TAL"/>
              <w:rPr>
                <w:lang w:eastAsia="zh-CN"/>
              </w:rPr>
            </w:pPr>
            <w:r w:rsidRPr="00374636">
              <w:rPr>
                <w:lang w:eastAsia="zh-CN"/>
              </w:rPr>
              <w:t>13</w:t>
            </w:r>
          </w:p>
        </w:tc>
        <w:tc>
          <w:tcPr>
            <w:tcW w:w="7249" w:type="dxa"/>
            <w:gridSpan w:val="4"/>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0C6EE1BB"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9199585" w14:textId="77777777" w:rsidR="005063BE" w:rsidRPr="00BE6435" w:rsidRDefault="005063BE" w:rsidP="00215D37">
            <w:pPr>
              <w:pStyle w:val="TAH"/>
            </w:pPr>
            <w:r w:rsidRPr="00BE6435">
              <w:t>QZSS</w:t>
            </w:r>
          </w:p>
        </w:tc>
        <w:tc>
          <w:tcPr>
            <w:tcW w:w="4004" w:type="dxa"/>
            <w:gridSpan w:val="2"/>
          </w:tcPr>
          <w:p w14:paraId="658A11EA" w14:textId="77777777" w:rsidR="005063BE" w:rsidRPr="00BE6435" w:rsidRDefault="005063BE" w:rsidP="00215D37">
            <w:pPr>
              <w:pStyle w:val="TAL"/>
            </w:pPr>
            <w:r w:rsidRPr="00BE6435">
              <w:t>Reference high signal power level</w:t>
            </w:r>
          </w:p>
        </w:tc>
        <w:tc>
          <w:tcPr>
            <w:tcW w:w="953" w:type="dxa"/>
          </w:tcPr>
          <w:p w14:paraId="7CDE2EEC" w14:textId="77777777" w:rsidR="005063BE" w:rsidRPr="00BE6435" w:rsidRDefault="005063BE" w:rsidP="00215D37">
            <w:pPr>
              <w:pStyle w:val="TAL"/>
            </w:pPr>
            <w:r w:rsidRPr="00BE6435">
              <w:t>dBm</w:t>
            </w:r>
          </w:p>
        </w:tc>
        <w:tc>
          <w:tcPr>
            <w:tcW w:w="1617" w:type="dxa"/>
          </w:tcPr>
          <w:p w14:paraId="72BB09AB" w14:textId="77777777" w:rsidR="005063BE" w:rsidRPr="00BE6435" w:rsidRDefault="005063BE" w:rsidP="00215D37">
            <w:pPr>
              <w:pStyle w:val="TAC"/>
              <w:rPr>
                <w:lang w:eastAsia="zh-CN"/>
              </w:rPr>
            </w:pPr>
            <w:r w:rsidRPr="00BE6435">
              <w:t>-128.2</w:t>
            </w:r>
          </w:p>
        </w:tc>
      </w:tr>
      <w:tr w:rsidR="005063BE" w:rsidRPr="00BE6435" w14:paraId="354D99C9"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14D6791C" w14:textId="77777777" w:rsidR="005063BE" w:rsidRPr="00BE6435" w:rsidRDefault="005063BE" w:rsidP="00215D37">
            <w:pPr>
              <w:pStyle w:val="TAH"/>
            </w:pPr>
          </w:p>
        </w:tc>
        <w:tc>
          <w:tcPr>
            <w:tcW w:w="4004" w:type="dxa"/>
            <w:gridSpan w:val="2"/>
          </w:tcPr>
          <w:p w14:paraId="02F0E72A" w14:textId="77777777" w:rsidR="005063BE" w:rsidRPr="00BE6435" w:rsidRDefault="005063BE" w:rsidP="00215D37">
            <w:pPr>
              <w:pStyle w:val="TAL"/>
            </w:pPr>
            <w:r w:rsidRPr="00BE6435">
              <w:t>Reference low signal power level</w:t>
            </w:r>
          </w:p>
        </w:tc>
        <w:tc>
          <w:tcPr>
            <w:tcW w:w="953" w:type="dxa"/>
          </w:tcPr>
          <w:p w14:paraId="6EE0EE60" w14:textId="77777777" w:rsidR="005063BE" w:rsidRPr="00BE6435" w:rsidRDefault="005063BE" w:rsidP="00215D37">
            <w:pPr>
              <w:pStyle w:val="TAL"/>
            </w:pPr>
            <w:r w:rsidRPr="00BE6435">
              <w:t>dBm</w:t>
            </w:r>
          </w:p>
        </w:tc>
        <w:tc>
          <w:tcPr>
            <w:tcW w:w="1617" w:type="dxa"/>
          </w:tcPr>
          <w:p w14:paraId="4625DAF4" w14:textId="77777777" w:rsidR="005063BE" w:rsidRPr="00BE6435" w:rsidRDefault="005063BE" w:rsidP="00215D37">
            <w:pPr>
              <w:pStyle w:val="TAC"/>
              <w:rPr>
                <w:lang w:eastAsia="zh-CN"/>
              </w:rPr>
            </w:pPr>
            <w:r w:rsidRPr="00BE6435">
              <w:t>-146</w:t>
            </w:r>
          </w:p>
        </w:tc>
      </w:tr>
      <w:tr w:rsidR="005063BE" w:rsidRPr="00BE6435" w14:paraId="0B9F2823"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D117102" w14:textId="77777777" w:rsidR="005063BE" w:rsidRPr="00BE6435" w:rsidRDefault="005063BE" w:rsidP="00215D37">
            <w:pPr>
              <w:pStyle w:val="TAH"/>
            </w:pPr>
            <w:r w:rsidRPr="00BE6435">
              <w:t>Navic</w:t>
            </w:r>
          </w:p>
        </w:tc>
        <w:tc>
          <w:tcPr>
            <w:tcW w:w="4004" w:type="dxa"/>
            <w:gridSpan w:val="2"/>
          </w:tcPr>
          <w:p w14:paraId="21295463" w14:textId="77777777" w:rsidR="005063BE" w:rsidRPr="00BE6435" w:rsidRDefault="005063BE" w:rsidP="00215D37">
            <w:pPr>
              <w:pStyle w:val="TAL"/>
            </w:pPr>
            <w:r w:rsidRPr="00BE6435">
              <w:t>Reference high signal power level</w:t>
            </w:r>
          </w:p>
        </w:tc>
        <w:tc>
          <w:tcPr>
            <w:tcW w:w="953" w:type="dxa"/>
          </w:tcPr>
          <w:p w14:paraId="49971AC7" w14:textId="77777777" w:rsidR="005063BE" w:rsidRPr="00BE6435" w:rsidRDefault="005063BE" w:rsidP="00215D37">
            <w:pPr>
              <w:pStyle w:val="TAL"/>
            </w:pPr>
            <w:r w:rsidRPr="00BE6435">
              <w:t>dBm</w:t>
            </w:r>
          </w:p>
        </w:tc>
        <w:tc>
          <w:tcPr>
            <w:tcW w:w="1617" w:type="dxa"/>
          </w:tcPr>
          <w:p w14:paraId="44EB22B4" w14:textId="77777777" w:rsidR="005063BE" w:rsidRPr="00BE6435" w:rsidRDefault="005063BE" w:rsidP="00215D37">
            <w:pPr>
              <w:pStyle w:val="TAC"/>
              <w:rPr>
                <w:lang w:eastAsia="zh-CN"/>
              </w:rPr>
            </w:pPr>
            <w:r w:rsidRPr="00BE6435">
              <w:t>-128.2</w:t>
            </w:r>
          </w:p>
        </w:tc>
      </w:tr>
      <w:tr w:rsidR="005063BE" w:rsidRPr="00BE6435" w14:paraId="7126CCE0"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73D38AE6" w14:textId="77777777" w:rsidR="005063BE" w:rsidRPr="00BE6435" w:rsidRDefault="005063BE" w:rsidP="00215D37">
            <w:pPr>
              <w:pStyle w:val="TAH"/>
            </w:pPr>
          </w:p>
        </w:tc>
        <w:tc>
          <w:tcPr>
            <w:tcW w:w="4004" w:type="dxa"/>
            <w:gridSpan w:val="2"/>
          </w:tcPr>
          <w:p w14:paraId="15847EA3" w14:textId="77777777" w:rsidR="005063BE" w:rsidRPr="00BE6435" w:rsidRDefault="005063BE" w:rsidP="00215D37">
            <w:pPr>
              <w:pStyle w:val="TAL"/>
            </w:pPr>
            <w:r w:rsidRPr="00BE6435">
              <w:t>Reference low signal power level</w:t>
            </w:r>
          </w:p>
        </w:tc>
        <w:tc>
          <w:tcPr>
            <w:tcW w:w="953" w:type="dxa"/>
          </w:tcPr>
          <w:p w14:paraId="16FAE80B" w14:textId="77777777" w:rsidR="005063BE" w:rsidRPr="00BE6435" w:rsidRDefault="005063BE" w:rsidP="00215D37">
            <w:pPr>
              <w:pStyle w:val="TAL"/>
            </w:pPr>
            <w:r w:rsidRPr="00BE6435">
              <w:t>dBm</w:t>
            </w:r>
          </w:p>
        </w:tc>
        <w:tc>
          <w:tcPr>
            <w:tcW w:w="1617" w:type="dxa"/>
          </w:tcPr>
          <w:p w14:paraId="32A4A3A5" w14:textId="77777777" w:rsidR="005063BE" w:rsidRPr="00BE6435" w:rsidRDefault="005063BE" w:rsidP="00215D37">
            <w:pPr>
              <w:pStyle w:val="TAC"/>
              <w:rPr>
                <w:lang w:eastAsia="zh-CN"/>
              </w:rPr>
            </w:pPr>
            <w:r w:rsidRPr="00BE6435">
              <w:t>-146</w:t>
            </w:r>
          </w:p>
        </w:tc>
      </w:tr>
      <w:tr w:rsidR="00D65C49" w:rsidRPr="00374636" w14:paraId="214C8C49" w14:textId="77777777" w:rsidTr="005063BE">
        <w:trPr>
          <w:jc w:val="center"/>
        </w:trPr>
        <w:tc>
          <w:tcPr>
            <w:tcW w:w="8546" w:type="dxa"/>
            <w:gridSpan w:val="6"/>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7" w:name="_Toc27481528"/>
      <w:bookmarkStart w:id="1498" w:name="_Toc68182778"/>
      <w:bookmarkStart w:id="1499" w:name="_Toc75461622"/>
      <w:bookmarkStart w:id="1500" w:name="_Toc76023743"/>
      <w:bookmarkStart w:id="1501" w:name="_Toc83678186"/>
      <w:bookmarkStart w:id="1502" w:name="_Toc90628907"/>
      <w:r w:rsidRPr="00374636">
        <w:t>7.4.2</w:t>
      </w:r>
      <w:r w:rsidRPr="00374636">
        <w:tab/>
        <w:t>Test purpose</w:t>
      </w:r>
      <w:bookmarkEnd w:id="1497"/>
      <w:bookmarkEnd w:id="1498"/>
      <w:bookmarkEnd w:id="1499"/>
      <w:bookmarkEnd w:id="1500"/>
      <w:bookmarkEnd w:id="1501"/>
      <w:bookmarkEnd w:id="1502"/>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3" w:name="_Toc27481529"/>
      <w:bookmarkStart w:id="1504" w:name="_Toc68182779"/>
      <w:bookmarkStart w:id="1505" w:name="_Toc75461623"/>
      <w:bookmarkStart w:id="1506" w:name="_Toc76023744"/>
      <w:bookmarkStart w:id="1507" w:name="_Toc83678187"/>
      <w:bookmarkStart w:id="1508" w:name="_Toc90628908"/>
      <w:r w:rsidRPr="00374636">
        <w:t>7.4.3</w:t>
      </w:r>
      <w:r w:rsidRPr="00374636">
        <w:tab/>
        <w:t>Test applicability</w:t>
      </w:r>
      <w:bookmarkEnd w:id="1503"/>
      <w:bookmarkEnd w:id="1504"/>
      <w:bookmarkEnd w:id="1505"/>
      <w:bookmarkEnd w:id="1506"/>
      <w:bookmarkEnd w:id="1507"/>
      <w:bookmarkEnd w:id="1508"/>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9" w:name="_Toc27481530"/>
      <w:bookmarkStart w:id="1510" w:name="_Toc68182780"/>
      <w:bookmarkStart w:id="1511" w:name="_Toc75461624"/>
      <w:bookmarkStart w:id="1512" w:name="_Toc76023745"/>
      <w:bookmarkStart w:id="1513" w:name="_Toc83678188"/>
      <w:bookmarkStart w:id="1514" w:name="_Toc90628909"/>
      <w:r w:rsidRPr="00374636">
        <w:t>7.4.4</w:t>
      </w:r>
      <w:r w:rsidRPr="00374636">
        <w:tab/>
        <w:t>Minimum conformance requirements</w:t>
      </w:r>
      <w:bookmarkEnd w:id="1509"/>
      <w:bookmarkEnd w:id="1510"/>
      <w:bookmarkEnd w:id="1511"/>
      <w:bookmarkEnd w:id="1512"/>
      <w:bookmarkEnd w:id="1513"/>
      <w:bookmarkEnd w:id="1514"/>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lastRenderedPageBreak/>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3F530A3" w14:textId="77777777" w:rsidTr="00215D37">
        <w:trPr>
          <w:cantSplit/>
          <w:trHeight w:val="20"/>
          <w:jc w:val="center"/>
        </w:trPr>
        <w:tc>
          <w:tcPr>
            <w:tcW w:w="1542" w:type="dxa"/>
            <w:vAlign w:val="center"/>
          </w:tcPr>
          <w:p w14:paraId="03937C65" w14:textId="77777777" w:rsidR="005063BE" w:rsidRPr="00BE6435" w:rsidRDefault="005063BE" w:rsidP="00215D37">
            <w:pPr>
              <w:pStyle w:val="TAL"/>
              <w:rPr>
                <w:lang w:eastAsia="zh-CN"/>
              </w:rPr>
            </w:pPr>
            <w:r w:rsidRPr="00BE6435">
              <w:rPr>
                <w:lang w:eastAsia="zh-CN"/>
              </w:rPr>
              <w:t>QZSS</w:t>
            </w:r>
          </w:p>
        </w:tc>
        <w:tc>
          <w:tcPr>
            <w:tcW w:w="3704" w:type="dxa"/>
          </w:tcPr>
          <w:p w14:paraId="4C17D727" w14:textId="77777777" w:rsidR="005063BE" w:rsidRPr="00BE6435" w:rsidRDefault="005063BE" w:rsidP="00215D37">
            <w:pPr>
              <w:pStyle w:val="TAL"/>
            </w:pPr>
            <w:r w:rsidRPr="00BE6435">
              <w:t>Reference signal power level</w:t>
            </w:r>
          </w:p>
        </w:tc>
        <w:tc>
          <w:tcPr>
            <w:tcW w:w="888" w:type="dxa"/>
          </w:tcPr>
          <w:p w14:paraId="49A5D04E" w14:textId="77777777" w:rsidR="005063BE" w:rsidRPr="00BE6435" w:rsidRDefault="005063BE" w:rsidP="00215D37">
            <w:pPr>
              <w:pStyle w:val="TAC"/>
            </w:pPr>
            <w:r w:rsidRPr="00BE6435">
              <w:t>dBm</w:t>
            </w:r>
          </w:p>
        </w:tc>
        <w:tc>
          <w:tcPr>
            <w:tcW w:w="1629" w:type="dxa"/>
          </w:tcPr>
          <w:p w14:paraId="793511B4" w14:textId="77777777" w:rsidR="005063BE" w:rsidRPr="00BE6435" w:rsidRDefault="005063BE" w:rsidP="00215D37">
            <w:pPr>
              <w:pStyle w:val="TAC"/>
            </w:pPr>
            <w:r w:rsidRPr="00BE6435">
              <w:t>-128.5</w:t>
            </w:r>
          </w:p>
        </w:tc>
      </w:tr>
      <w:tr w:rsidR="005063BE" w:rsidRPr="00BE6435" w14:paraId="4F230C6D" w14:textId="77777777" w:rsidTr="00215D37">
        <w:trPr>
          <w:cantSplit/>
          <w:trHeight w:val="20"/>
          <w:jc w:val="center"/>
        </w:trPr>
        <w:tc>
          <w:tcPr>
            <w:tcW w:w="1542" w:type="dxa"/>
            <w:vAlign w:val="center"/>
          </w:tcPr>
          <w:p w14:paraId="705795A2" w14:textId="77777777" w:rsidR="005063BE" w:rsidRPr="00BE6435" w:rsidRDefault="005063BE" w:rsidP="00215D37">
            <w:pPr>
              <w:pStyle w:val="TAL"/>
              <w:rPr>
                <w:lang w:eastAsia="zh-CN"/>
              </w:rPr>
            </w:pPr>
            <w:r w:rsidRPr="00BE6435">
              <w:rPr>
                <w:lang w:eastAsia="zh-CN"/>
              </w:rPr>
              <w:t>Navic</w:t>
            </w:r>
          </w:p>
        </w:tc>
        <w:tc>
          <w:tcPr>
            <w:tcW w:w="3704" w:type="dxa"/>
          </w:tcPr>
          <w:p w14:paraId="6B145F6F" w14:textId="77777777" w:rsidR="005063BE" w:rsidRPr="00BE6435" w:rsidRDefault="005063BE" w:rsidP="00215D37">
            <w:pPr>
              <w:pStyle w:val="TAL"/>
            </w:pPr>
            <w:r w:rsidRPr="00BE6435">
              <w:t>Reference signal power level</w:t>
            </w:r>
          </w:p>
        </w:tc>
        <w:tc>
          <w:tcPr>
            <w:tcW w:w="888" w:type="dxa"/>
          </w:tcPr>
          <w:p w14:paraId="079E21A2" w14:textId="77777777" w:rsidR="005063BE" w:rsidRPr="00BE6435" w:rsidRDefault="005063BE" w:rsidP="00215D37">
            <w:pPr>
              <w:pStyle w:val="TAC"/>
            </w:pPr>
            <w:r w:rsidRPr="00BE6435">
              <w:t>dBm</w:t>
            </w:r>
          </w:p>
        </w:tc>
        <w:tc>
          <w:tcPr>
            <w:tcW w:w="1629" w:type="dxa"/>
          </w:tcPr>
          <w:p w14:paraId="587D0483" w14:textId="77777777" w:rsidR="005063BE" w:rsidRPr="00BE6435" w:rsidRDefault="005063BE" w:rsidP="00215D37">
            <w:pPr>
              <w:pStyle w:val="TAC"/>
            </w:pPr>
            <w:r w:rsidRPr="00BE6435">
              <w:t>-128.5</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5" w:name="_Toc27481531"/>
      <w:bookmarkStart w:id="1516" w:name="_Toc68182781"/>
      <w:bookmarkStart w:id="1517" w:name="_Toc75461625"/>
      <w:bookmarkStart w:id="1518" w:name="_Toc76023746"/>
      <w:bookmarkStart w:id="1519" w:name="_Toc83678189"/>
      <w:bookmarkStart w:id="1520" w:name="_Toc90628910"/>
      <w:r w:rsidRPr="00374636">
        <w:t>7.4.5</w:t>
      </w:r>
      <w:r w:rsidRPr="00374636">
        <w:tab/>
        <w:t>Test description</w:t>
      </w:r>
      <w:bookmarkEnd w:id="1515"/>
      <w:bookmarkEnd w:id="1516"/>
      <w:bookmarkEnd w:id="1517"/>
      <w:bookmarkEnd w:id="1518"/>
      <w:bookmarkEnd w:id="1519"/>
      <w:bookmarkEnd w:id="1520"/>
    </w:p>
    <w:p w14:paraId="7DBE0BEB" w14:textId="77777777" w:rsidR="00D65C49" w:rsidRPr="00374636" w:rsidRDefault="00D65C49" w:rsidP="00D65C49">
      <w:pPr>
        <w:pStyle w:val="Heading5"/>
      </w:pPr>
      <w:bookmarkStart w:id="1521" w:name="_Toc27481532"/>
      <w:bookmarkStart w:id="1522" w:name="_Toc68182782"/>
      <w:bookmarkStart w:id="1523" w:name="_Toc75461626"/>
      <w:bookmarkStart w:id="1524" w:name="_Toc76023747"/>
      <w:bookmarkStart w:id="1525" w:name="_Toc83678190"/>
      <w:bookmarkStart w:id="1526" w:name="_Toc90628911"/>
      <w:r w:rsidRPr="00374636">
        <w:t>7.4.5.1</w:t>
      </w:r>
      <w:r w:rsidRPr="00374636">
        <w:tab/>
        <w:t>Initial conditions</w:t>
      </w:r>
      <w:bookmarkEnd w:id="1521"/>
      <w:bookmarkEnd w:id="1522"/>
      <w:bookmarkEnd w:id="1523"/>
      <w:bookmarkEnd w:id="1524"/>
      <w:bookmarkEnd w:id="1525"/>
      <w:bookmarkEnd w:id="1526"/>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7" w:name="_Toc27481533"/>
      <w:bookmarkStart w:id="1528" w:name="_Toc68182783"/>
      <w:bookmarkStart w:id="1529" w:name="_Toc75461627"/>
      <w:bookmarkStart w:id="1530" w:name="_Toc76023748"/>
      <w:bookmarkStart w:id="1531" w:name="_Toc83678191"/>
      <w:bookmarkStart w:id="1532" w:name="_Toc90628912"/>
      <w:r w:rsidRPr="00374636">
        <w:lastRenderedPageBreak/>
        <w:t>7.4.5.2</w:t>
      </w:r>
      <w:r w:rsidRPr="00374636">
        <w:tab/>
        <w:t>Test procedure</w:t>
      </w:r>
      <w:bookmarkEnd w:id="1527"/>
      <w:bookmarkEnd w:id="1528"/>
      <w:bookmarkEnd w:id="1529"/>
      <w:bookmarkEnd w:id="1530"/>
      <w:bookmarkEnd w:id="1531"/>
      <w:bookmarkEnd w:id="1532"/>
    </w:p>
    <w:p w14:paraId="27E98E57"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3" w:name="_Toc27481534"/>
      <w:bookmarkStart w:id="1534" w:name="_Toc68182784"/>
      <w:bookmarkStart w:id="1535" w:name="_Toc75461628"/>
      <w:bookmarkStart w:id="1536" w:name="_Toc76023749"/>
      <w:bookmarkStart w:id="1537" w:name="_Toc83678192"/>
      <w:bookmarkStart w:id="1538" w:name="_Toc90628913"/>
      <w:r w:rsidRPr="00374636">
        <w:lastRenderedPageBreak/>
        <w:t>7.4.5.3</w:t>
      </w:r>
      <w:r w:rsidRPr="00374636">
        <w:tab/>
        <w:t>Message contents</w:t>
      </w:r>
      <w:bookmarkEnd w:id="1533"/>
      <w:bookmarkEnd w:id="1534"/>
      <w:bookmarkEnd w:id="1535"/>
      <w:bookmarkEnd w:id="1536"/>
      <w:bookmarkEnd w:id="1537"/>
      <w:bookmarkEnd w:id="1538"/>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35AF2EDA"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8FA4457" w14:textId="77777777" w:rsidR="00D65C49" w:rsidRPr="00374636" w:rsidRDefault="00D65C49" w:rsidP="007C6871">
            <w:pPr>
              <w:pStyle w:val="TAL"/>
              <w:rPr>
                <w:lang w:eastAsia="en-US"/>
              </w:rPr>
            </w:pPr>
            <w:r w:rsidRPr="00374636">
              <w:rPr>
                <w:lang w:eastAsia="en-US"/>
              </w:rPr>
              <w:t>Sub-test 1: ‘gps’</w:t>
            </w:r>
          </w:p>
          <w:p w14:paraId="641CBA6F" w14:textId="77777777" w:rsidR="00D65C49" w:rsidRPr="00374636" w:rsidRDefault="00D65C49" w:rsidP="007C6871">
            <w:pPr>
              <w:pStyle w:val="TAL"/>
              <w:rPr>
                <w:lang w:eastAsia="en-US"/>
              </w:rPr>
            </w:pPr>
            <w:r w:rsidRPr="00374636">
              <w:rPr>
                <w:lang w:eastAsia="en-US"/>
              </w:rPr>
              <w:t>Sub-test 2: ‘glonass’</w:t>
            </w:r>
          </w:p>
          <w:p w14:paraId="3D2925B1" w14:textId="77777777" w:rsidR="00D65C49" w:rsidRPr="00374636" w:rsidRDefault="00D65C49" w:rsidP="007C6871">
            <w:pPr>
              <w:pStyle w:val="TAL"/>
              <w:rPr>
                <w:lang w:eastAsia="en-US"/>
              </w:rPr>
            </w:pPr>
            <w:r w:rsidRPr="00374636">
              <w:rPr>
                <w:lang w:eastAsia="en-US"/>
              </w:rPr>
              <w:t>Sub-test 3: ‘galileo’</w:t>
            </w:r>
          </w:p>
          <w:p w14:paraId="6E97CA52" w14:textId="77777777" w:rsidR="00D65C49" w:rsidRPr="00374636" w:rsidRDefault="00D65C49" w:rsidP="007C6871">
            <w:pPr>
              <w:pStyle w:val="TAL"/>
              <w:rPr>
                <w:lang w:eastAsia="en-US"/>
              </w:rPr>
            </w:pPr>
            <w:r w:rsidRPr="00374636">
              <w:rPr>
                <w:lang w:eastAsia="en-US"/>
              </w:rPr>
              <w:t>Sub-test 4: ‘gps’</w:t>
            </w:r>
          </w:p>
          <w:p w14:paraId="50398F85" w14:textId="77777777" w:rsidR="00D65C49" w:rsidRPr="00374636" w:rsidRDefault="00D65C49" w:rsidP="007C6871">
            <w:pPr>
              <w:pStyle w:val="TAL"/>
              <w:rPr>
                <w:lang w:eastAsia="en-US"/>
              </w:rPr>
            </w:pPr>
            <w:r w:rsidRPr="00374636">
              <w:rPr>
                <w:lang w:eastAsia="en-US"/>
              </w:rPr>
              <w:t>Sub-test 5: ‘gps’ and ‘glonass’</w:t>
            </w:r>
          </w:p>
          <w:p w14:paraId="4B43B22A" w14:textId="77777777" w:rsidR="00D65C49" w:rsidRPr="00374636" w:rsidRDefault="00D65C49" w:rsidP="007C6871">
            <w:pPr>
              <w:pStyle w:val="TAL"/>
              <w:rPr>
                <w:lang w:eastAsia="zh-CN"/>
              </w:rPr>
            </w:pPr>
            <w:r w:rsidRPr="00374636">
              <w:rPr>
                <w:lang w:eastAsia="en-US"/>
              </w:rPr>
              <w:t>Sub-test 8: ‘gps’ and ‘galileo’</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‘gps’and’bds’</w:t>
            </w:r>
          </w:p>
          <w:p w14:paraId="4EE98B20" w14:textId="77777777" w:rsidR="00D65C49" w:rsidRPr="00374636" w:rsidRDefault="00D65C49" w:rsidP="007C6871">
            <w:pPr>
              <w:pStyle w:val="TAL"/>
              <w:rPr>
                <w:lang w:eastAsia="zh-CN"/>
              </w:rPr>
            </w:pPr>
            <w:r w:rsidRPr="00374636">
              <w:rPr>
                <w:lang w:eastAsia="zh-CN"/>
              </w:rPr>
              <w:t>Sub-test 11: ‘gps’ and ‘glonass’ and ‘bds’</w:t>
            </w:r>
          </w:p>
          <w:p w14:paraId="708B1DF1" w14:textId="77777777" w:rsidR="00D65C49" w:rsidRPr="00374636" w:rsidRDefault="00D65C49" w:rsidP="007C6871">
            <w:pPr>
              <w:pStyle w:val="TAL"/>
              <w:rPr>
                <w:lang w:eastAsia="zh-CN"/>
              </w:rPr>
            </w:pPr>
            <w:r w:rsidRPr="00374636">
              <w:rPr>
                <w:lang w:eastAsia="zh-CN"/>
              </w:rPr>
              <w:t>Sub-test 12: ‘gps’ and 'galileo' and ‘glonass’</w:t>
            </w:r>
          </w:p>
          <w:p w14:paraId="5C38537A" w14:textId="77777777" w:rsidR="005063BE" w:rsidRDefault="00D65C49" w:rsidP="005063BE">
            <w:pPr>
              <w:pStyle w:val="TAL"/>
              <w:rPr>
                <w:lang w:eastAsia="zh-CN"/>
              </w:rPr>
            </w:pPr>
            <w:r w:rsidRPr="00374636">
              <w:rPr>
                <w:lang w:eastAsia="zh-CN"/>
              </w:rPr>
              <w:t>Sub-test 13: ‘gps’ and ‘galileo’ and ‘bds’</w:t>
            </w:r>
          </w:p>
          <w:p w14:paraId="77E74F27" w14:textId="77777777" w:rsidR="005063BE" w:rsidRDefault="005063BE" w:rsidP="005063BE">
            <w:pPr>
              <w:pStyle w:val="TAL"/>
              <w:rPr>
                <w:lang w:eastAsia="zh-CN"/>
              </w:rPr>
            </w:pPr>
            <w:r>
              <w:rPr>
                <w:lang w:eastAsia="zh-CN"/>
              </w:rPr>
              <w:t>Sub-test 14: ‘gps’ and ‘qzss’</w:t>
            </w:r>
          </w:p>
          <w:p w14:paraId="2408A628" w14:textId="7FD47137" w:rsidR="00D65C49" w:rsidRPr="00374636" w:rsidRDefault="005063BE" w:rsidP="005063BE">
            <w:pPr>
              <w:pStyle w:val="TAL"/>
              <w:rPr>
                <w:lang w:eastAsia="en-US"/>
              </w:rPr>
            </w:pPr>
            <w:r>
              <w:rPr>
                <w:lang w:eastAsia="zh-CN"/>
              </w:rPr>
              <w:t>Sub-test 15: ‘gps’ and ‘navic’</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9" w:name="_Toc27481535"/>
      <w:bookmarkStart w:id="1540" w:name="_Toc68182785"/>
      <w:bookmarkStart w:id="1541" w:name="_Toc75461629"/>
      <w:bookmarkStart w:id="1542" w:name="_Toc76023750"/>
      <w:bookmarkStart w:id="1543" w:name="_Toc83678193"/>
      <w:bookmarkStart w:id="1544" w:name="_Toc90628914"/>
      <w:r w:rsidRPr="00374636">
        <w:t>7.4.6</w:t>
      </w:r>
      <w:r w:rsidRPr="00374636">
        <w:tab/>
        <w:t>Test requirement</w:t>
      </w:r>
      <w:bookmarkEnd w:id="1539"/>
      <w:bookmarkEnd w:id="1540"/>
      <w:bookmarkEnd w:id="1541"/>
      <w:bookmarkEnd w:id="1542"/>
      <w:bookmarkEnd w:id="1543"/>
      <w:bookmarkEnd w:id="1544"/>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lastRenderedPageBreak/>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31E0764C" w14:textId="77777777" w:rsidTr="00215D37">
        <w:trPr>
          <w:cantSplit/>
          <w:jc w:val="center"/>
        </w:trPr>
        <w:tc>
          <w:tcPr>
            <w:tcW w:w="0" w:type="auto"/>
            <w:vAlign w:val="center"/>
          </w:tcPr>
          <w:p w14:paraId="299466DB" w14:textId="77777777" w:rsidR="005063BE" w:rsidRPr="00BE6435" w:rsidRDefault="005063BE" w:rsidP="00215D37">
            <w:pPr>
              <w:pStyle w:val="TAL"/>
              <w:rPr>
                <w:lang w:eastAsia="zh-CN"/>
              </w:rPr>
            </w:pPr>
            <w:r w:rsidRPr="00BE6435">
              <w:rPr>
                <w:lang w:eastAsia="zh-CN"/>
              </w:rPr>
              <w:t>QZSS</w:t>
            </w:r>
          </w:p>
        </w:tc>
        <w:tc>
          <w:tcPr>
            <w:tcW w:w="0" w:type="auto"/>
            <w:vAlign w:val="center"/>
          </w:tcPr>
          <w:p w14:paraId="3D3AABFC" w14:textId="77777777" w:rsidR="005063BE" w:rsidRPr="00BE6435" w:rsidRDefault="005063BE" w:rsidP="00215D37">
            <w:pPr>
              <w:pStyle w:val="TAL"/>
            </w:pPr>
            <w:r w:rsidRPr="00BE6435">
              <w:t>Reference signal power level for all satellites</w:t>
            </w:r>
          </w:p>
        </w:tc>
        <w:tc>
          <w:tcPr>
            <w:tcW w:w="0" w:type="auto"/>
            <w:vAlign w:val="center"/>
          </w:tcPr>
          <w:p w14:paraId="0EE4C6E1" w14:textId="77777777" w:rsidR="005063BE" w:rsidRPr="00BE6435" w:rsidRDefault="005063BE" w:rsidP="00215D37">
            <w:pPr>
              <w:pStyle w:val="TAC"/>
            </w:pPr>
            <w:r w:rsidRPr="00BE6435">
              <w:t>dBm</w:t>
            </w:r>
          </w:p>
        </w:tc>
        <w:tc>
          <w:tcPr>
            <w:tcW w:w="0" w:type="auto"/>
          </w:tcPr>
          <w:p w14:paraId="79AE6187" w14:textId="77777777" w:rsidR="005063BE" w:rsidRPr="00BE6435" w:rsidRDefault="005063BE" w:rsidP="00215D37">
            <w:pPr>
              <w:pStyle w:val="TAC"/>
            </w:pPr>
            <w:r w:rsidRPr="00BE6435">
              <w:t>-128.5</w:t>
            </w:r>
          </w:p>
        </w:tc>
      </w:tr>
      <w:tr w:rsidR="005063BE" w:rsidRPr="00BE6435" w14:paraId="488C7700" w14:textId="77777777" w:rsidTr="00215D37">
        <w:trPr>
          <w:cantSplit/>
          <w:jc w:val="center"/>
        </w:trPr>
        <w:tc>
          <w:tcPr>
            <w:tcW w:w="0" w:type="auto"/>
            <w:vAlign w:val="center"/>
          </w:tcPr>
          <w:p w14:paraId="0B271E00"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6B6980D" w14:textId="77777777" w:rsidR="005063BE" w:rsidRPr="00BE6435" w:rsidRDefault="005063BE" w:rsidP="00215D37">
            <w:pPr>
              <w:pStyle w:val="TAL"/>
            </w:pPr>
            <w:r w:rsidRPr="00BE6435">
              <w:t>Reference signal power level for all satellites</w:t>
            </w:r>
          </w:p>
        </w:tc>
        <w:tc>
          <w:tcPr>
            <w:tcW w:w="0" w:type="auto"/>
            <w:vAlign w:val="center"/>
          </w:tcPr>
          <w:p w14:paraId="55F41173" w14:textId="77777777" w:rsidR="005063BE" w:rsidRPr="00BE6435" w:rsidRDefault="005063BE" w:rsidP="00215D37">
            <w:pPr>
              <w:pStyle w:val="TAC"/>
            </w:pPr>
            <w:r w:rsidRPr="00BE6435">
              <w:t>dBm</w:t>
            </w:r>
          </w:p>
        </w:tc>
        <w:tc>
          <w:tcPr>
            <w:tcW w:w="0" w:type="auto"/>
          </w:tcPr>
          <w:p w14:paraId="0F4E43D2" w14:textId="77777777" w:rsidR="005063BE" w:rsidRPr="00BE6435" w:rsidRDefault="005063BE" w:rsidP="00215D37">
            <w:pPr>
              <w:pStyle w:val="TAC"/>
            </w:pPr>
            <w:r w:rsidRPr="00BE6435">
              <w:t>-128.5</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5"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297CE270" w:rsidR="00D65C49" w:rsidRPr="00374636" w:rsidRDefault="00D65C49" w:rsidP="007C6871">
            <w:pPr>
              <w:pStyle w:val="TAC"/>
            </w:pPr>
            <w:r w:rsidRPr="00374636">
              <w:t>GPS/Modernized GPS</w:t>
            </w:r>
            <w:r w:rsidR="005063BE" w:rsidRPr="005063BE">
              <w:t>/QZSS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tr w:rsidR="005063BE" w:rsidRPr="00374636" w14:paraId="497E69AB" w14:textId="77777777" w:rsidTr="005A566D">
        <w:trPr>
          <w:cantSplit/>
          <w:jc w:val="center"/>
        </w:trPr>
        <w:tc>
          <w:tcPr>
            <w:tcW w:w="1696" w:type="dxa"/>
          </w:tcPr>
          <w:p w14:paraId="72510D7D" w14:textId="439791AE" w:rsidR="005063BE" w:rsidRPr="00374636" w:rsidRDefault="005063BE" w:rsidP="005063BE">
            <w:pPr>
              <w:pStyle w:val="TAC"/>
              <w:rPr>
                <w:lang w:eastAsia="zh-CN"/>
              </w:rPr>
            </w:pPr>
            <w:r w:rsidRPr="00BE6435">
              <w:rPr>
                <w:lang w:eastAsia="zh-CN"/>
              </w:rPr>
              <w:t>Navic</w:t>
            </w:r>
          </w:p>
        </w:tc>
        <w:tc>
          <w:tcPr>
            <w:tcW w:w="1530" w:type="dxa"/>
          </w:tcPr>
          <w:p w14:paraId="2A7F742A" w14:textId="28BC9C73" w:rsidR="005063BE" w:rsidRPr="00374636" w:rsidRDefault="005063BE" w:rsidP="005063BE">
            <w:pPr>
              <w:pStyle w:val="TAC"/>
              <w:rPr>
                <w:lang w:eastAsia="zh-CN"/>
              </w:rPr>
            </w:pPr>
            <w:r w:rsidRPr="00BE6435">
              <w:rPr>
                <w:lang w:eastAsia="zh-CN"/>
              </w:rPr>
              <w:t>L5</w:t>
            </w:r>
          </w:p>
        </w:tc>
        <w:tc>
          <w:tcPr>
            <w:tcW w:w="1080" w:type="dxa"/>
          </w:tcPr>
          <w:p w14:paraId="76983D8E" w14:textId="66CAB241" w:rsidR="005063BE" w:rsidRPr="00374636" w:rsidRDefault="005063BE" w:rsidP="005063BE">
            <w:pPr>
              <w:pStyle w:val="TAC"/>
              <w:rPr>
                <w:lang w:eastAsia="zh-CN"/>
              </w:rPr>
            </w:pPr>
            <w:r w:rsidRPr="00BE6435">
              <w:rPr>
                <w:lang w:eastAsia="zh-CN"/>
              </w:rPr>
              <w:t>-6,2</w:t>
            </w:r>
          </w:p>
        </w:tc>
      </w:tr>
      <w:bookmarkEnd w:id="1545"/>
    </w:tbl>
    <w:p w14:paraId="4DECD2B0" w14:textId="77777777" w:rsidR="00D65C49" w:rsidRPr="00374636" w:rsidRDefault="00D65C49" w:rsidP="007C6871"/>
    <w:p w14:paraId="115B8115" w14:textId="77777777" w:rsidR="00D65C49" w:rsidRPr="00374636" w:rsidRDefault="00D65C49" w:rsidP="00491AC2">
      <w:pPr>
        <w:pStyle w:val="TH"/>
      </w:pPr>
      <w:r w:rsidRPr="00374636">
        <w:lastRenderedPageBreak/>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6" w:name="_Toc27481536"/>
      <w:bookmarkStart w:id="1547" w:name="_Toc68182786"/>
      <w:bookmarkStart w:id="1548" w:name="_Toc75461630"/>
      <w:bookmarkStart w:id="1549" w:name="_Toc76023751"/>
      <w:bookmarkStart w:id="1550" w:name="_Toc83678194"/>
      <w:bookmarkStart w:id="1551" w:name="_Toc90628915"/>
      <w:r w:rsidRPr="00374636">
        <w:t>7.5</w:t>
      </w:r>
      <w:r w:rsidRPr="00374636">
        <w:tab/>
        <w:t>Moving scenario and periodic update (Rel-9 to Rel-13)</w:t>
      </w:r>
      <w:bookmarkEnd w:id="1546"/>
      <w:bookmarkEnd w:id="1547"/>
      <w:bookmarkEnd w:id="1548"/>
      <w:bookmarkEnd w:id="1549"/>
      <w:bookmarkEnd w:id="1550"/>
      <w:bookmarkEnd w:id="1551"/>
    </w:p>
    <w:p w14:paraId="6691225A" w14:textId="77777777" w:rsidR="00D65C49" w:rsidRPr="00374636" w:rsidRDefault="00D65C49" w:rsidP="00D65C49">
      <w:pPr>
        <w:pStyle w:val="Heading4"/>
      </w:pPr>
      <w:bookmarkStart w:id="1552" w:name="_Toc27481537"/>
      <w:bookmarkStart w:id="1553" w:name="_Toc68182787"/>
      <w:bookmarkStart w:id="1554" w:name="_Toc75461631"/>
      <w:bookmarkStart w:id="1555" w:name="_Toc76023752"/>
      <w:bookmarkStart w:id="1556" w:name="_Toc83678195"/>
      <w:bookmarkStart w:id="1557" w:name="_Toc90628916"/>
      <w:r w:rsidRPr="00374636">
        <w:t>7.5.1</w:t>
      </w:r>
      <w:r w:rsidRPr="00374636">
        <w:tab/>
        <w:t>Sub-tests</w:t>
      </w:r>
      <w:bookmarkEnd w:id="1552"/>
      <w:bookmarkEnd w:id="1553"/>
      <w:bookmarkEnd w:id="1554"/>
      <w:bookmarkEnd w:id="1555"/>
      <w:bookmarkEnd w:id="1556"/>
      <w:bookmarkEnd w:id="1557"/>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5063BE" w:rsidRPr="00BE6435" w14:paraId="72150A75" w14:textId="77777777" w:rsidTr="00215D37">
        <w:trPr>
          <w:jc w:val="center"/>
        </w:trPr>
        <w:tc>
          <w:tcPr>
            <w:tcW w:w="1297" w:type="dxa"/>
          </w:tcPr>
          <w:p w14:paraId="0B610F26" w14:textId="77777777" w:rsidR="005063BE" w:rsidRPr="00BE6435" w:rsidRDefault="005063BE" w:rsidP="00215D37">
            <w:pPr>
              <w:pStyle w:val="TAC"/>
              <w:rPr>
                <w:lang w:eastAsia="zh-CN"/>
              </w:rPr>
            </w:pPr>
            <w:r w:rsidRPr="00BE6435">
              <w:rPr>
                <w:lang w:eastAsia="zh-CN"/>
              </w:rPr>
              <w:t>14</w:t>
            </w:r>
          </w:p>
        </w:tc>
        <w:tc>
          <w:tcPr>
            <w:tcW w:w="7249" w:type="dxa"/>
          </w:tcPr>
          <w:p w14:paraId="258ECB2B" w14:textId="77777777" w:rsidR="005063BE" w:rsidRPr="00BE6435" w:rsidRDefault="005063BE" w:rsidP="00215D37">
            <w:pPr>
              <w:pStyle w:val="TAL"/>
              <w:rPr>
                <w:lang w:eastAsia="zh-CN"/>
              </w:rPr>
            </w:pPr>
            <w:r w:rsidRPr="00BE6435">
              <w:rPr>
                <w:lang w:eastAsia="zh-CN"/>
              </w:rPr>
              <w:t>UE supporting A-GPS and A-QZSS</w:t>
            </w:r>
            <w:r w:rsidRPr="00BE6435">
              <w:t xml:space="preserve"> (Note)</w:t>
            </w:r>
          </w:p>
        </w:tc>
      </w:tr>
      <w:tr w:rsidR="005063BE" w:rsidRPr="00BE6435" w14:paraId="280A5FA6" w14:textId="77777777" w:rsidTr="00215D37">
        <w:trPr>
          <w:jc w:val="center"/>
        </w:trPr>
        <w:tc>
          <w:tcPr>
            <w:tcW w:w="1297" w:type="dxa"/>
          </w:tcPr>
          <w:p w14:paraId="2C3F228A" w14:textId="77777777" w:rsidR="005063BE" w:rsidRPr="00BE6435" w:rsidRDefault="005063BE" w:rsidP="00215D37">
            <w:pPr>
              <w:pStyle w:val="TAC"/>
              <w:rPr>
                <w:lang w:eastAsia="zh-CN"/>
              </w:rPr>
            </w:pPr>
            <w:r w:rsidRPr="00BE6435">
              <w:rPr>
                <w:lang w:eastAsia="zh-CN"/>
              </w:rPr>
              <w:t>15</w:t>
            </w:r>
          </w:p>
        </w:tc>
        <w:tc>
          <w:tcPr>
            <w:tcW w:w="7249" w:type="dxa"/>
          </w:tcPr>
          <w:p w14:paraId="0D1CE1AD"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8" w:name="_Toc27481538"/>
      <w:bookmarkStart w:id="1559" w:name="_Toc68182788"/>
      <w:bookmarkStart w:id="1560" w:name="_Toc75461632"/>
      <w:bookmarkStart w:id="1561" w:name="_Toc76023753"/>
      <w:bookmarkStart w:id="1562" w:name="_Toc83678196"/>
      <w:bookmarkStart w:id="1563" w:name="_Toc90628917"/>
      <w:r w:rsidRPr="00374636">
        <w:t>7.5.2</w:t>
      </w:r>
      <w:r w:rsidRPr="00374636">
        <w:tab/>
        <w:t>Test purpose</w:t>
      </w:r>
      <w:bookmarkEnd w:id="1558"/>
      <w:bookmarkEnd w:id="1559"/>
      <w:bookmarkEnd w:id="1560"/>
      <w:bookmarkEnd w:id="1561"/>
      <w:bookmarkEnd w:id="1562"/>
      <w:bookmarkEnd w:id="1563"/>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4" w:name="_Toc27481539"/>
      <w:bookmarkStart w:id="1565" w:name="_Toc68182789"/>
      <w:bookmarkStart w:id="1566" w:name="_Toc75461633"/>
      <w:bookmarkStart w:id="1567" w:name="_Toc76023754"/>
      <w:bookmarkStart w:id="1568" w:name="_Toc83678197"/>
      <w:bookmarkStart w:id="1569" w:name="_Toc90628918"/>
      <w:r w:rsidRPr="00374636">
        <w:t>7.5.3</w:t>
      </w:r>
      <w:r w:rsidRPr="00374636">
        <w:tab/>
        <w:t>Test applicability</w:t>
      </w:r>
      <w:bookmarkEnd w:id="1564"/>
      <w:bookmarkEnd w:id="1565"/>
      <w:bookmarkEnd w:id="1566"/>
      <w:bookmarkEnd w:id="1567"/>
      <w:bookmarkEnd w:id="1568"/>
      <w:bookmarkEnd w:id="1569"/>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70" w:name="_Toc27481540"/>
      <w:bookmarkStart w:id="1571" w:name="_Toc68182790"/>
      <w:bookmarkStart w:id="1572" w:name="_Toc75461634"/>
      <w:bookmarkStart w:id="1573" w:name="_Toc76023755"/>
      <w:bookmarkStart w:id="1574" w:name="_Toc83678198"/>
      <w:bookmarkStart w:id="1575" w:name="_Toc90628919"/>
      <w:r w:rsidRPr="00374636">
        <w:t>7.5.4</w:t>
      </w:r>
      <w:r w:rsidRPr="00374636">
        <w:tab/>
        <w:t>Minimum conformance requirements</w:t>
      </w:r>
      <w:bookmarkEnd w:id="1570"/>
      <w:bookmarkEnd w:id="1571"/>
      <w:bookmarkEnd w:id="1572"/>
      <w:bookmarkEnd w:id="1573"/>
      <w:bookmarkEnd w:id="1574"/>
      <w:bookmarkEnd w:id="1575"/>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lastRenderedPageBreak/>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97B8F78" w14:textId="77777777" w:rsidTr="00215D37">
        <w:trPr>
          <w:cantSplit/>
          <w:trHeight w:val="20"/>
          <w:jc w:val="center"/>
        </w:trPr>
        <w:tc>
          <w:tcPr>
            <w:tcW w:w="1542" w:type="dxa"/>
            <w:vAlign w:val="center"/>
          </w:tcPr>
          <w:p w14:paraId="7F65EA94" w14:textId="77777777" w:rsidR="005063BE" w:rsidRPr="00BE6435" w:rsidRDefault="005063BE" w:rsidP="00215D37">
            <w:pPr>
              <w:pStyle w:val="TAL"/>
              <w:rPr>
                <w:lang w:eastAsia="zh-CN"/>
              </w:rPr>
            </w:pPr>
            <w:r w:rsidRPr="00BE6435">
              <w:rPr>
                <w:lang w:eastAsia="zh-CN"/>
              </w:rPr>
              <w:t>QZSS</w:t>
            </w:r>
          </w:p>
        </w:tc>
        <w:tc>
          <w:tcPr>
            <w:tcW w:w="3704" w:type="dxa"/>
          </w:tcPr>
          <w:p w14:paraId="03E53BE3" w14:textId="77777777" w:rsidR="005063BE" w:rsidRPr="00BE6435" w:rsidRDefault="005063BE" w:rsidP="00215D37">
            <w:pPr>
              <w:pStyle w:val="TAL"/>
            </w:pPr>
            <w:r w:rsidRPr="00BE6435">
              <w:t>Reference signal power level</w:t>
            </w:r>
          </w:p>
        </w:tc>
        <w:tc>
          <w:tcPr>
            <w:tcW w:w="888" w:type="dxa"/>
          </w:tcPr>
          <w:p w14:paraId="0C371A5B" w14:textId="77777777" w:rsidR="005063BE" w:rsidRPr="00BE6435" w:rsidRDefault="005063BE" w:rsidP="00215D37">
            <w:pPr>
              <w:pStyle w:val="TAC"/>
            </w:pPr>
            <w:r w:rsidRPr="00BE6435">
              <w:t>dBm</w:t>
            </w:r>
          </w:p>
        </w:tc>
        <w:tc>
          <w:tcPr>
            <w:tcW w:w="1629" w:type="dxa"/>
          </w:tcPr>
          <w:p w14:paraId="38FAD2F3" w14:textId="77777777" w:rsidR="005063BE" w:rsidRPr="00BE6435" w:rsidRDefault="005063BE" w:rsidP="00215D37">
            <w:pPr>
              <w:pStyle w:val="TAC"/>
            </w:pPr>
            <w:r w:rsidRPr="00BE6435">
              <w:t>-128.5</w:t>
            </w:r>
          </w:p>
        </w:tc>
      </w:tr>
      <w:tr w:rsidR="005063BE" w:rsidRPr="00BE6435" w14:paraId="2EB14318" w14:textId="77777777" w:rsidTr="00215D37">
        <w:trPr>
          <w:cantSplit/>
          <w:trHeight w:val="20"/>
          <w:jc w:val="center"/>
        </w:trPr>
        <w:tc>
          <w:tcPr>
            <w:tcW w:w="1542" w:type="dxa"/>
            <w:vAlign w:val="center"/>
          </w:tcPr>
          <w:p w14:paraId="643BA43E" w14:textId="77777777" w:rsidR="005063BE" w:rsidRPr="00BE6435" w:rsidRDefault="005063BE" w:rsidP="00215D37">
            <w:pPr>
              <w:pStyle w:val="TAL"/>
              <w:rPr>
                <w:lang w:eastAsia="zh-CN"/>
              </w:rPr>
            </w:pPr>
            <w:r w:rsidRPr="00BE6435">
              <w:rPr>
                <w:lang w:eastAsia="zh-CN"/>
              </w:rPr>
              <w:t>Navic</w:t>
            </w:r>
          </w:p>
        </w:tc>
        <w:tc>
          <w:tcPr>
            <w:tcW w:w="3704" w:type="dxa"/>
          </w:tcPr>
          <w:p w14:paraId="5F18BA75" w14:textId="77777777" w:rsidR="005063BE" w:rsidRPr="00BE6435" w:rsidRDefault="005063BE" w:rsidP="00215D37">
            <w:pPr>
              <w:pStyle w:val="TAL"/>
            </w:pPr>
            <w:r w:rsidRPr="00BE6435">
              <w:t>Reference signal power level</w:t>
            </w:r>
          </w:p>
        </w:tc>
        <w:tc>
          <w:tcPr>
            <w:tcW w:w="888" w:type="dxa"/>
          </w:tcPr>
          <w:p w14:paraId="52B615D6" w14:textId="77777777" w:rsidR="005063BE" w:rsidRPr="00BE6435" w:rsidRDefault="005063BE" w:rsidP="00215D37">
            <w:pPr>
              <w:pStyle w:val="TAC"/>
            </w:pPr>
            <w:r w:rsidRPr="00BE6435">
              <w:t>dBm</w:t>
            </w:r>
          </w:p>
        </w:tc>
        <w:tc>
          <w:tcPr>
            <w:tcW w:w="1629" w:type="dxa"/>
          </w:tcPr>
          <w:p w14:paraId="2E708BD5" w14:textId="77777777" w:rsidR="005063BE" w:rsidRPr="00BE6435" w:rsidRDefault="005063BE" w:rsidP="00215D37">
            <w:pPr>
              <w:pStyle w:val="TAC"/>
            </w:pPr>
            <w:r w:rsidRPr="00BE6435">
              <w:t>-128.5</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6" w:name="_Toc27481541"/>
      <w:bookmarkStart w:id="1577" w:name="_Toc68182791"/>
      <w:bookmarkStart w:id="1578" w:name="_Toc75461635"/>
      <w:bookmarkStart w:id="1579" w:name="_Toc76023756"/>
      <w:bookmarkStart w:id="1580" w:name="_Toc83678199"/>
      <w:bookmarkStart w:id="1581" w:name="_Toc90628920"/>
      <w:r w:rsidRPr="00374636">
        <w:t>7.5.5</w:t>
      </w:r>
      <w:r w:rsidRPr="00374636">
        <w:tab/>
        <w:t>Test description</w:t>
      </w:r>
      <w:bookmarkEnd w:id="1576"/>
      <w:bookmarkEnd w:id="1577"/>
      <w:bookmarkEnd w:id="1578"/>
      <w:bookmarkEnd w:id="1579"/>
      <w:bookmarkEnd w:id="1580"/>
      <w:bookmarkEnd w:id="1581"/>
    </w:p>
    <w:p w14:paraId="3A4C4350" w14:textId="77777777" w:rsidR="00D65C49" w:rsidRPr="00374636" w:rsidRDefault="00D65C49" w:rsidP="00D65C49">
      <w:pPr>
        <w:pStyle w:val="Heading5"/>
      </w:pPr>
      <w:bookmarkStart w:id="1582" w:name="_Toc27481542"/>
      <w:bookmarkStart w:id="1583" w:name="_Toc68182792"/>
      <w:bookmarkStart w:id="1584" w:name="_Toc75461636"/>
      <w:bookmarkStart w:id="1585" w:name="_Toc76023757"/>
      <w:bookmarkStart w:id="1586" w:name="_Toc83678200"/>
      <w:bookmarkStart w:id="1587" w:name="_Toc90628921"/>
      <w:r w:rsidRPr="00374636">
        <w:t>7.5.5.1</w:t>
      </w:r>
      <w:r w:rsidRPr="00374636">
        <w:tab/>
        <w:t>Initial conditions</w:t>
      </w:r>
      <w:bookmarkEnd w:id="1582"/>
      <w:bookmarkEnd w:id="1583"/>
      <w:bookmarkEnd w:id="1584"/>
      <w:bookmarkEnd w:id="1585"/>
      <w:bookmarkEnd w:id="1586"/>
      <w:bookmarkEnd w:id="1587"/>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 xml:space="preserve">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w:t>
      </w:r>
      <w:r w:rsidRPr="00374636">
        <w:lastRenderedPageBreak/>
        <w:t>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Connect SS and GSS to the UE antenna cofor nnector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8" w:name="_Toc27481543"/>
      <w:bookmarkStart w:id="1589" w:name="_Toc68182793"/>
      <w:bookmarkStart w:id="1590" w:name="_Toc75461637"/>
      <w:bookmarkStart w:id="1591" w:name="_Toc76023758"/>
      <w:bookmarkStart w:id="1592" w:name="_Toc83678201"/>
      <w:bookmarkStart w:id="1593" w:name="_Toc90628922"/>
      <w:r w:rsidRPr="00374636">
        <w:t>7.5.5.2</w:t>
      </w:r>
      <w:r w:rsidRPr="00374636">
        <w:tab/>
        <w:t>Test procedure</w:t>
      </w:r>
      <w:bookmarkEnd w:id="1588"/>
      <w:bookmarkEnd w:id="1589"/>
      <w:bookmarkEnd w:id="1590"/>
      <w:bookmarkEnd w:id="1591"/>
      <w:bookmarkEnd w:id="1592"/>
      <w:bookmarkEnd w:id="1593"/>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 xml:space="preserve">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w:t>
      </w:r>
      <w:r w:rsidRPr="00374636">
        <w:lastRenderedPageBreak/>
        <w:t>message at step 4 includes the ackRequested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Discard the first GNSS Measurement Infofor rmation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If the UE messages at steps 7 to 10 include the ackRequested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4" w:name="_Toc27481544"/>
      <w:bookmarkStart w:id="1595" w:name="_Toc68182794"/>
      <w:bookmarkStart w:id="1596" w:name="_Toc75461638"/>
      <w:bookmarkStart w:id="1597" w:name="_Toc76023759"/>
      <w:bookmarkStart w:id="1598" w:name="_Toc83678202"/>
      <w:bookmarkStart w:id="1599" w:name="_Toc90628923"/>
      <w:r w:rsidRPr="00374636">
        <w:t>7.5.5.3</w:t>
      </w:r>
      <w:r w:rsidRPr="00374636">
        <w:tab/>
        <w:t>Message contents</w:t>
      </w:r>
      <w:bookmarkEnd w:id="1594"/>
      <w:bookmarkEnd w:id="1595"/>
      <w:bookmarkEnd w:id="1596"/>
      <w:bookmarkEnd w:id="1597"/>
      <w:bookmarkEnd w:id="1598"/>
      <w:bookmarkEnd w:id="1599"/>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2E1C6B41"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&gt; periodicalReporting</w:t>
            </w:r>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&gt;&gt; reportingAmount</w:t>
            </w:r>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‘ra-Infinity‘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&gt;&gt; reportingInterval</w:t>
            </w:r>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4C08563F" w14:textId="77777777" w:rsidR="00D65C49" w:rsidRPr="00374636" w:rsidRDefault="00D65C49" w:rsidP="007C6871">
            <w:pPr>
              <w:pStyle w:val="TAL"/>
              <w:rPr>
                <w:lang w:eastAsia="en-US"/>
              </w:rPr>
            </w:pPr>
            <w:r w:rsidRPr="00374636">
              <w:rPr>
                <w:lang w:eastAsia="en-US"/>
              </w:rPr>
              <w:t>Sub-test 1: ‘gps’</w:t>
            </w:r>
          </w:p>
          <w:p w14:paraId="76E19144" w14:textId="77777777" w:rsidR="00D65C49" w:rsidRPr="00374636" w:rsidRDefault="00D65C49" w:rsidP="007C6871">
            <w:pPr>
              <w:pStyle w:val="TAL"/>
              <w:rPr>
                <w:lang w:eastAsia="en-US"/>
              </w:rPr>
            </w:pPr>
            <w:r w:rsidRPr="00374636">
              <w:rPr>
                <w:lang w:eastAsia="en-US"/>
              </w:rPr>
              <w:t>Sub-test 2: ‘glonass’</w:t>
            </w:r>
          </w:p>
          <w:p w14:paraId="468ECA80" w14:textId="77777777" w:rsidR="00D65C49" w:rsidRPr="00374636" w:rsidRDefault="00D65C49" w:rsidP="007C6871">
            <w:pPr>
              <w:pStyle w:val="TAL"/>
              <w:rPr>
                <w:lang w:eastAsia="en-US"/>
              </w:rPr>
            </w:pPr>
            <w:r w:rsidRPr="00374636">
              <w:rPr>
                <w:lang w:eastAsia="en-US"/>
              </w:rPr>
              <w:t>Sub-test 3: ‘galileo’</w:t>
            </w:r>
          </w:p>
          <w:p w14:paraId="6EFB6072" w14:textId="77777777" w:rsidR="00D65C49" w:rsidRPr="00374636" w:rsidRDefault="00D65C49" w:rsidP="007C6871">
            <w:pPr>
              <w:pStyle w:val="TAL"/>
              <w:rPr>
                <w:lang w:eastAsia="en-US"/>
              </w:rPr>
            </w:pPr>
            <w:r w:rsidRPr="00374636">
              <w:rPr>
                <w:lang w:eastAsia="en-US"/>
              </w:rPr>
              <w:t>Sub-test 4: ‘gps’</w:t>
            </w:r>
          </w:p>
          <w:p w14:paraId="3CAFEE59" w14:textId="77777777" w:rsidR="00D65C49" w:rsidRPr="00374636" w:rsidRDefault="00D65C49" w:rsidP="007C6871">
            <w:pPr>
              <w:pStyle w:val="TAL"/>
              <w:rPr>
                <w:lang w:eastAsia="en-US"/>
              </w:rPr>
            </w:pPr>
            <w:r w:rsidRPr="00374636">
              <w:rPr>
                <w:lang w:eastAsia="en-US"/>
              </w:rPr>
              <w:t>Sub-test 5: ‘gps’ and ‘glonass’</w:t>
            </w:r>
          </w:p>
          <w:p w14:paraId="4457ACC4" w14:textId="77777777" w:rsidR="00D65C49" w:rsidRPr="00374636" w:rsidRDefault="00D65C49" w:rsidP="007C6871">
            <w:pPr>
              <w:pStyle w:val="TAL"/>
              <w:rPr>
                <w:lang w:eastAsia="zh-CN"/>
              </w:rPr>
            </w:pPr>
            <w:r w:rsidRPr="00374636">
              <w:rPr>
                <w:lang w:eastAsia="en-US"/>
              </w:rPr>
              <w:t>Sub-test 8: ‘gps’ and ‘galileo’</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‘gps’and’bds’</w:t>
            </w:r>
          </w:p>
          <w:p w14:paraId="4E356C61" w14:textId="77777777" w:rsidR="00D65C49" w:rsidRPr="00374636" w:rsidRDefault="00D65C49" w:rsidP="007C6871">
            <w:pPr>
              <w:pStyle w:val="TAL"/>
              <w:rPr>
                <w:lang w:eastAsia="zh-CN"/>
              </w:rPr>
            </w:pPr>
            <w:r w:rsidRPr="00374636">
              <w:rPr>
                <w:lang w:eastAsia="zh-CN"/>
              </w:rPr>
              <w:t>Sub-test 11: ‘gps’ and ‘glonass’ and ‘bds’</w:t>
            </w:r>
          </w:p>
          <w:p w14:paraId="728B9509" w14:textId="77777777" w:rsidR="00D65C49" w:rsidRPr="00374636" w:rsidRDefault="00D65C49" w:rsidP="007C6871">
            <w:pPr>
              <w:pStyle w:val="TAL"/>
              <w:rPr>
                <w:lang w:eastAsia="zh-CN"/>
              </w:rPr>
            </w:pPr>
            <w:r w:rsidRPr="00374636">
              <w:rPr>
                <w:lang w:eastAsia="zh-CN"/>
              </w:rPr>
              <w:t>Sub-test 12: ‘gps’ and 'galileo' and ‘glonass’</w:t>
            </w:r>
          </w:p>
          <w:p w14:paraId="78CE49B0" w14:textId="77777777" w:rsidR="005063BE" w:rsidRDefault="00D65C49" w:rsidP="005063BE">
            <w:pPr>
              <w:pStyle w:val="TAL"/>
              <w:rPr>
                <w:lang w:eastAsia="zh-CN"/>
              </w:rPr>
            </w:pPr>
            <w:r w:rsidRPr="00374636">
              <w:rPr>
                <w:lang w:eastAsia="zh-CN"/>
              </w:rPr>
              <w:t>Sub-test 13: ‘gps’ and ‘galileo’ and ‘bds’</w:t>
            </w:r>
          </w:p>
          <w:p w14:paraId="1CEDF088" w14:textId="77777777" w:rsidR="005063BE" w:rsidRDefault="005063BE" w:rsidP="005063BE">
            <w:pPr>
              <w:pStyle w:val="TAL"/>
              <w:rPr>
                <w:lang w:eastAsia="zh-CN"/>
              </w:rPr>
            </w:pPr>
            <w:r>
              <w:rPr>
                <w:lang w:eastAsia="zh-CN"/>
              </w:rPr>
              <w:t>Sub-test 14: ‘gps’ and ‘qzss’</w:t>
            </w:r>
          </w:p>
          <w:p w14:paraId="6FE16544" w14:textId="6F31542A" w:rsidR="00D65C49" w:rsidRPr="00374636" w:rsidRDefault="005063BE" w:rsidP="005063BE">
            <w:pPr>
              <w:pStyle w:val="TAL"/>
              <w:rPr>
                <w:lang w:eastAsia="en-US"/>
              </w:rPr>
            </w:pPr>
            <w:r>
              <w:rPr>
                <w:lang w:eastAsia="zh-CN"/>
              </w:rPr>
              <w:t>Sub-test 15: ‘gps’ and ‘navic’</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600" w:name="_Toc27481545"/>
      <w:bookmarkStart w:id="1601" w:name="_Toc68182795"/>
      <w:bookmarkStart w:id="1602" w:name="_Toc75461639"/>
      <w:bookmarkStart w:id="1603" w:name="_Toc76023760"/>
      <w:bookmarkStart w:id="1604" w:name="_Toc83678203"/>
      <w:bookmarkStart w:id="1605" w:name="_Toc90628924"/>
      <w:r w:rsidRPr="00374636">
        <w:t>7.5.6</w:t>
      </w:r>
      <w:r w:rsidRPr="00374636">
        <w:tab/>
        <w:t>Test requirement</w:t>
      </w:r>
      <w:bookmarkEnd w:id="1600"/>
      <w:bookmarkEnd w:id="1601"/>
      <w:bookmarkEnd w:id="1602"/>
      <w:bookmarkEnd w:id="1603"/>
      <w:bookmarkEnd w:id="1604"/>
      <w:bookmarkEnd w:id="1605"/>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lastRenderedPageBreak/>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2B89604B" w14:textId="77777777" w:rsidTr="00215D37">
        <w:trPr>
          <w:cantSplit/>
          <w:jc w:val="center"/>
        </w:trPr>
        <w:tc>
          <w:tcPr>
            <w:tcW w:w="0" w:type="auto"/>
            <w:vAlign w:val="center"/>
          </w:tcPr>
          <w:p w14:paraId="14CD4B43" w14:textId="77777777" w:rsidR="005063BE" w:rsidRPr="00BE6435" w:rsidRDefault="005063BE" w:rsidP="00215D37">
            <w:pPr>
              <w:pStyle w:val="TAL"/>
              <w:rPr>
                <w:lang w:eastAsia="zh-CN"/>
              </w:rPr>
            </w:pPr>
            <w:r w:rsidRPr="00BE6435">
              <w:rPr>
                <w:lang w:eastAsia="zh-CN"/>
              </w:rPr>
              <w:t>QZSS</w:t>
            </w:r>
          </w:p>
        </w:tc>
        <w:tc>
          <w:tcPr>
            <w:tcW w:w="0" w:type="auto"/>
            <w:vAlign w:val="center"/>
          </w:tcPr>
          <w:p w14:paraId="22CD0D4D" w14:textId="77777777" w:rsidR="005063BE" w:rsidRPr="00BE6435" w:rsidRDefault="005063BE" w:rsidP="00215D37">
            <w:pPr>
              <w:pStyle w:val="TAL"/>
            </w:pPr>
            <w:r w:rsidRPr="00BE6435">
              <w:t>Reference signal power level for all satellites</w:t>
            </w:r>
          </w:p>
        </w:tc>
        <w:tc>
          <w:tcPr>
            <w:tcW w:w="0" w:type="auto"/>
            <w:vAlign w:val="center"/>
          </w:tcPr>
          <w:p w14:paraId="2F841326" w14:textId="77777777" w:rsidR="005063BE" w:rsidRPr="00BE6435" w:rsidRDefault="005063BE" w:rsidP="00215D37">
            <w:pPr>
              <w:pStyle w:val="TAC"/>
            </w:pPr>
            <w:r w:rsidRPr="00BE6435">
              <w:t>dBm</w:t>
            </w:r>
          </w:p>
        </w:tc>
        <w:tc>
          <w:tcPr>
            <w:tcW w:w="0" w:type="auto"/>
          </w:tcPr>
          <w:p w14:paraId="78DF59EA" w14:textId="77777777" w:rsidR="005063BE" w:rsidRPr="00BE6435" w:rsidRDefault="005063BE" w:rsidP="00215D37">
            <w:pPr>
              <w:pStyle w:val="TAC"/>
            </w:pPr>
            <w:r w:rsidRPr="00BE6435">
              <w:t>-128.5</w:t>
            </w:r>
          </w:p>
        </w:tc>
      </w:tr>
      <w:tr w:rsidR="005063BE" w:rsidRPr="00BE6435" w14:paraId="69C49763" w14:textId="77777777" w:rsidTr="00215D37">
        <w:trPr>
          <w:cantSplit/>
          <w:jc w:val="center"/>
        </w:trPr>
        <w:tc>
          <w:tcPr>
            <w:tcW w:w="0" w:type="auto"/>
            <w:vAlign w:val="center"/>
          </w:tcPr>
          <w:p w14:paraId="503FE181"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3DBAFDE9" w14:textId="77777777" w:rsidR="005063BE" w:rsidRPr="00BE6435" w:rsidRDefault="005063BE" w:rsidP="00215D37">
            <w:pPr>
              <w:pStyle w:val="TAL"/>
            </w:pPr>
            <w:r w:rsidRPr="00BE6435">
              <w:t>Reference signal power level for all satellites</w:t>
            </w:r>
          </w:p>
        </w:tc>
        <w:tc>
          <w:tcPr>
            <w:tcW w:w="0" w:type="auto"/>
            <w:vAlign w:val="center"/>
          </w:tcPr>
          <w:p w14:paraId="49ABAAA3" w14:textId="77777777" w:rsidR="005063BE" w:rsidRPr="00BE6435" w:rsidRDefault="005063BE" w:rsidP="00215D37">
            <w:pPr>
              <w:pStyle w:val="TAC"/>
            </w:pPr>
            <w:r w:rsidRPr="00BE6435">
              <w:t>dBm</w:t>
            </w:r>
          </w:p>
        </w:tc>
        <w:tc>
          <w:tcPr>
            <w:tcW w:w="0" w:type="auto"/>
          </w:tcPr>
          <w:p w14:paraId="59BE04A2" w14:textId="77777777" w:rsidR="005063BE" w:rsidRPr="00BE6435" w:rsidRDefault="005063BE" w:rsidP="00215D37">
            <w:pPr>
              <w:pStyle w:val="TAC"/>
            </w:pPr>
            <w:r w:rsidRPr="00BE6435">
              <w:t>-128.5</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6" w:name="_Toc27481546"/>
      <w:bookmarkStart w:id="1607" w:name="_Toc68182796"/>
      <w:bookmarkStart w:id="1608" w:name="_Toc75461640"/>
      <w:bookmarkStart w:id="1609" w:name="_Toc76023761"/>
      <w:bookmarkStart w:id="1610" w:name="_Toc83678204"/>
      <w:bookmarkStart w:id="1611" w:name="_Toc90628925"/>
      <w:r w:rsidRPr="00374636">
        <w:t>7.5A</w:t>
      </w:r>
      <w:r w:rsidRPr="00374636">
        <w:tab/>
        <w:t>Moving scenario and periodic update (Rel-14 onwards)</w:t>
      </w:r>
      <w:bookmarkEnd w:id="1606"/>
      <w:bookmarkEnd w:id="1607"/>
      <w:bookmarkEnd w:id="1608"/>
      <w:bookmarkEnd w:id="1609"/>
      <w:bookmarkEnd w:id="1610"/>
      <w:bookmarkEnd w:id="1611"/>
    </w:p>
    <w:p w14:paraId="6828960F" w14:textId="77777777" w:rsidR="00D65C49" w:rsidRPr="00374636" w:rsidRDefault="00D65C49" w:rsidP="00D65C49">
      <w:pPr>
        <w:pStyle w:val="Heading4"/>
      </w:pPr>
      <w:bookmarkStart w:id="1612" w:name="_Toc27481547"/>
      <w:bookmarkStart w:id="1613" w:name="_Toc68182797"/>
      <w:bookmarkStart w:id="1614" w:name="_Toc75461641"/>
      <w:bookmarkStart w:id="1615" w:name="_Toc76023762"/>
      <w:bookmarkStart w:id="1616" w:name="_Toc83678205"/>
      <w:bookmarkStart w:id="1617" w:name="_Toc90628926"/>
      <w:r w:rsidRPr="00374636">
        <w:t>7.5A.1</w:t>
      </w:r>
      <w:r w:rsidRPr="00374636">
        <w:tab/>
        <w:t>Sub-tests</w:t>
      </w:r>
      <w:bookmarkEnd w:id="1612"/>
      <w:bookmarkEnd w:id="1613"/>
      <w:bookmarkEnd w:id="1614"/>
      <w:bookmarkEnd w:id="1615"/>
      <w:bookmarkEnd w:id="1616"/>
      <w:bookmarkEnd w:id="1617"/>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8" w:name="_Toc27481548"/>
      <w:bookmarkStart w:id="1619" w:name="_Toc68182798"/>
      <w:bookmarkStart w:id="1620" w:name="_Toc75461642"/>
      <w:bookmarkStart w:id="1621" w:name="_Toc76023763"/>
      <w:bookmarkStart w:id="1622" w:name="_Toc83678206"/>
      <w:bookmarkStart w:id="1623" w:name="_Toc90628927"/>
      <w:r w:rsidRPr="00374636">
        <w:t>7.5A.2</w:t>
      </w:r>
      <w:r w:rsidRPr="00374636">
        <w:tab/>
        <w:t>Test purpose</w:t>
      </w:r>
      <w:bookmarkEnd w:id="1618"/>
      <w:bookmarkEnd w:id="1619"/>
      <w:bookmarkEnd w:id="1620"/>
      <w:bookmarkEnd w:id="1621"/>
      <w:bookmarkEnd w:id="1622"/>
      <w:bookmarkEnd w:id="1623"/>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4" w:name="_Toc27481549"/>
      <w:bookmarkStart w:id="1625" w:name="_Toc68182799"/>
      <w:bookmarkStart w:id="1626" w:name="_Toc75461643"/>
      <w:bookmarkStart w:id="1627" w:name="_Toc76023764"/>
      <w:bookmarkStart w:id="1628" w:name="_Toc83678207"/>
      <w:bookmarkStart w:id="1629" w:name="_Toc90628928"/>
      <w:r w:rsidRPr="00374636">
        <w:lastRenderedPageBreak/>
        <w:t>7.5A.3</w:t>
      </w:r>
      <w:r w:rsidRPr="00374636">
        <w:tab/>
        <w:t>Test applicability</w:t>
      </w:r>
      <w:bookmarkEnd w:id="1624"/>
      <w:bookmarkEnd w:id="1625"/>
      <w:bookmarkEnd w:id="1626"/>
      <w:bookmarkEnd w:id="1627"/>
      <w:bookmarkEnd w:id="1628"/>
      <w:bookmarkEnd w:id="1629"/>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30" w:name="_Toc27481550"/>
      <w:bookmarkStart w:id="1631" w:name="_Toc68182800"/>
      <w:bookmarkStart w:id="1632" w:name="_Toc75461644"/>
      <w:bookmarkStart w:id="1633" w:name="_Toc76023765"/>
      <w:bookmarkStart w:id="1634" w:name="_Toc83678208"/>
      <w:bookmarkStart w:id="1635" w:name="_Toc90628929"/>
      <w:r w:rsidRPr="00374636">
        <w:t>7.5A.4</w:t>
      </w:r>
      <w:r w:rsidRPr="00374636">
        <w:tab/>
        <w:t>Minimum conformance requirements</w:t>
      </w:r>
      <w:bookmarkEnd w:id="1630"/>
      <w:bookmarkEnd w:id="1631"/>
      <w:bookmarkEnd w:id="1632"/>
      <w:bookmarkEnd w:id="1633"/>
      <w:bookmarkEnd w:id="1634"/>
      <w:bookmarkEnd w:id="1635"/>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6" w:name="_Toc27481551"/>
      <w:bookmarkStart w:id="1637" w:name="_Toc68182801"/>
      <w:bookmarkStart w:id="1638" w:name="_Toc75461645"/>
      <w:bookmarkStart w:id="1639" w:name="_Toc76023766"/>
      <w:bookmarkStart w:id="1640" w:name="_Toc83678209"/>
      <w:bookmarkStart w:id="1641" w:name="_Toc90628930"/>
      <w:r w:rsidRPr="00374636">
        <w:t>7.5A.5</w:t>
      </w:r>
      <w:r w:rsidRPr="00374636">
        <w:tab/>
        <w:t>Test description</w:t>
      </w:r>
      <w:bookmarkEnd w:id="1636"/>
      <w:bookmarkEnd w:id="1637"/>
      <w:bookmarkEnd w:id="1638"/>
      <w:bookmarkEnd w:id="1639"/>
      <w:bookmarkEnd w:id="1640"/>
      <w:bookmarkEnd w:id="1641"/>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2" w:name="_Toc27481552"/>
      <w:bookmarkStart w:id="1643" w:name="_Toc68182802"/>
      <w:bookmarkStart w:id="1644" w:name="_Toc75461646"/>
      <w:bookmarkStart w:id="1645" w:name="_Toc76023767"/>
      <w:bookmarkStart w:id="1646" w:name="_Toc83678210"/>
      <w:bookmarkStart w:id="1647" w:name="_Toc90628931"/>
      <w:r w:rsidRPr="00374636">
        <w:t>7.5A.6</w:t>
      </w:r>
      <w:r w:rsidRPr="00374636">
        <w:tab/>
        <w:t>Test requirement</w:t>
      </w:r>
      <w:bookmarkEnd w:id="1642"/>
      <w:bookmarkEnd w:id="1643"/>
      <w:bookmarkEnd w:id="1644"/>
      <w:bookmarkEnd w:id="1645"/>
      <w:bookmarkEnd w:id="1646"/>
      <w:bookmarkEnd w:id="1647"/>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8" w:name="_Toc27481553"/>
      <w:bookmarkStart w:id="1649" w:name="_Toc68182803"/>
      <w:bookmarkStart w:id="1650" w:name="_Toc75461647"/>
      <w:bookmarkStart w:id="1651" w:name="_Toc76023768"/>
      <w:bookmarkStart w:id="1652" w:name="_Toc83678211"/>
      <w:bookmarkStart w:id="1653" w:name="_Toc90628932"/>
      <w:r w:rsidRPr="00374636">
        <w:t>8</w:t>
      </w:r>
      <w:r w:rsidRPr="00374636">
        <w:tab/>
        <w:t>E-UTRA ECID measurement requirements</w:t>
      </w:r>
      <w:bookmarkEnd w:id="1648"/>
      <w:bookmarkEnd w:id="1649"/>
      <w:bookmarkEnd w:id="1650"/>
      <w:bookmarkEnd w:id="1651"/>
      <w:bookmarkEnd w:id="1652"/>
      <w:bookmarkEnd w:id="1653"/>
    </w:p>
    <w:p w14:paraId="5C7BFDC3" w14:textId="77777777" w:rsidR="00D65C49" w:rsidRPr="00374636" w:rsidRDefault="00D65C49" w:rsidP="00D65C49">
      <w:pPr>
        <w:pStyle w:val="Heading2"/>
      </w:pPr>
      <w:bookmarkStart w:id="1654" w:name="_Toc27481554"/>
      <w:bookmarkStart w:id="1655" w:name="_Toc68182804"/>
      <w:bookmarkStart w:id="1656" w:name="_Toc75461648"/>
      <w:bookmarkStart w:id="1657" w:name="_Toc76023769"/>
      <w:bookmarkStart w:id="1658" w:name="_Toc83678212"/>
      <w:bookmarkStart w:id="1659" w:name="_Toc90628933"/>
      <w:r w:rsidRPr="00374636">
        <w:t>8.0</w:t>
      </w:r>
      <w:r w:rsidRPr="00374636">
        <w:tab/>
        <w:t>General</w:t>
      </w:r>
      <w:bookmarkEnd w:id="1654"/>
      <w:bookmarkEnd w:id="1655"/>
      <w:bookmarkEnd w:id="1656"/>
      <w:bookmarkEnd w:id="1657"/>
      <w:bookmarkEnd w:id="1658"/>
      <w:bookmarkEnd w:id="1659"/>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60" w:name="_Toc27481555"/>
      <w:bookmarkStart w:id="1661" w:name="_Toc68182805"/>
      <w:bookmarkStart w:id="1662" w:name="_Toc75461649"/>
      <w:bookmarkStart w:id="1663" w:name="_Toc76023770"/>
      <w:bookmarkStart w:id="1664" w:name="_Toc83678213"/>
      <w:bookmarkStart w:id="1665" w:name="_Toc90628934"/>
      <w:r w:rsidRPr="00374636">
        <w:t>8.1</w:t>
      </w:r>
      <w:r w:rsidRPr="00374636">
        <w:tab/>
        <w:t>UE Rx – Tx Time Difference</w:t>
      </w:r>
      <w:bookmarkEnd w:id="1660"/>
      <w:bookmarkEnd w:id="1661"/>
      <w:bookmarkEnd w:id="1662"/>
      <w:bookmarkEnd w:id="1663"/>
      <w:bookmarkEnd w:id="1664"/>
      <w:bookmarkEnd w:id="1665"/>
    </w:p>
    <w:p w14:paraId="48424AAF" w14:textId="77777777" w:rsidR="00D65C49" w:rsidRPr="00374636" w:rsidRDefault="00D65C49" w:rsidP="00D65C49">
      <w:pPr>
        <w:pStyle w:val="Heading3"/>
      </w:pPr>
      <w:bookmarkStart w:id="1666" w:name="_Toc27481556"/>
      <w:bookmarkStart w:id="1667" w:name="_Toc68182806"/>
      <w:bookmarkStart w:id="1668" w:name="_Toc75461650"/>
      <w:bookmarkStart w:id="1669" w:name="_Toc76023771"/>
      <w:bookmarkStart w:id="1670" w:name="_Toc83678214"/>
      <w:bookmarkStart w:id="1671" w:name="_Toc90628935"/>
      <w:r w:rsidRPr="00374636">
        <w:t>8.1.1</w:t>
      </w:r>
      <w:r w:rsidRPr="00374636">
        <w:tab/>
        <w:t>E-UTRAN FDD UE Rx – Tx time difference case (Rel-9 to Rel-11)</w:t>
      </w:r>
      <w:bookmarkEnd w:id="1666"/>
      <w:bookmarkEnd w:id="1667"/>
      <w:bookmarkEnd w:id="1668"/>
      <w:bookmarkEnd w:id="1669"/>
      <w:bookmarkEnd w:id="1670"/>
      <w:bookmarkEnd w:id="1671"/>
    </w:p>
    <w:p w14:paraId="3237EBE6" w14:textId="77777777" w:rsidR="00D65C49" w:rsidRPr="00374636" w:rsidRDefault="00D65C49" w:rsidP="00D65C49">
      <w:pPr>
        <w:pStyle w:val="Heading4"/>
      </w:pPr>
      <w:bookmarkStart w:id="1672" w:name="_Toc27481557"/>
      <w:bookmarkStart w:id="1673" w:name="_Toc68182807"/>
      <w:bookmarkStart w:id="1674" w:name="_Toc75461651"/>
      <w:bookmarkStart w:id="1675" w:name="_Toc76023772"/>
      <w:bookmarkStart w:id="1676" w:name="_Toc83678215"/>
      <w:bookmarkStart w:id="1677" w:name="_Toc90628936"/>
      <w:r w:rsidRPr="00374636">
        <w:t>8.1.1.1</w:t>
      </w:r>
      <w:r w:rsidRPr="00374636">
        <w:tab/>
        <w:t>Test purpose</w:t>
      </w:r>
      <w:bookmarkEnd w:id="1672"/>
      <w:bookmarkEnd w:id="1673"/>
      <w:bookmarkEnd w:id="1674"/>
      <w:bookmarkEnd w:id="1675"/>
      <w:bookmarkEnd w:id="1676"/>
      <w:bookmarkEnd w:id="1677"/>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8" w:name="_Toc27481558"/>
      <w:bookmarkStart w:id="1679" w:name="_Toc68182808"/>
      <w:bookmarkStart w:id="1680" w:name="_Toc75461652"/>
      <w:bookmarkStart w:id="1681" w:name="_Toc76023773"/>
      <w:bookmarkStart w:id="1682" w:name="_Toc83678216"/>
      <w:bookmarkStart w:id="1683" w:name="_Toc90628937"/>
      <w:r w:rsidRPr="00374636">
        <w:t>8.1.1.2</w:t>
      </w:r>
      <w:r w:rsidRPr="00374636">
        <w:tab/>
        <w:t>Test applicability</w:t>
      </w:r>
      <w:bookmarkEnd w:id="1678"/>
      <w:bookmarkEnd w:id="1679"/>
      <w:bookmarkEnd w:id="1680"/>
      <w:bookmarkEnd w:id="1681"/>
      <w:bookmarkEnd w:id="1682"/>
      <w:bookmarkEnd w:id="1683"/>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4" w:name="_Toc27481559"/>
      <w:bookmarkStart w:id="1685" w:name="_Toc68182809"/>
      <w:bookmarkStart w:id="1686" w:name="_Toc75461653"/>
      <w:bookmarkStart w:id="1687" w:name="_Toc76023774"/>
      <w:bookmarkStart w:id="1688" w:name="_Toc83678217"/>
      <w:bookmarkStart w:id="1689" w:name="_Toc90628938"/>
      <w:r w:rsidRPr="00374636">
        <w:t>8.1.1.3</w:t>
      </w:r>
      <w:r w:rsidRPr="00374636">
        <w:tab/>
        <w:t>Minimum conformance requirements</w:t>
      </w:r>
      <w:bookmarkEnd w:id="1684"/>
      <w:bookmarkEnd w:id="1685"/>
      <w:bookmarkEnd w:id="1686"/>
      <w:bookmarkEnd w:id="1687"/>
      <w:bookmarkEnd w:id="1688"/>
      <w:bookmarkEnd w:id="1689"/>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lastRenderedPageBreak/>
        <w:tab/>
        <w:t>RSRP|</w:t>
      </w:r>
      <w:r w:rsidRPr="00374636">
        <w:rPr>
          <w:vertAlign w:val="subscript"/>
        </w:rPr>
        <w:t>dBm</w:t>
      </w:r>
      <w:r w:rsidRPr="00374636">
        <w:t xml:space="preserve"> according to clause E.1 for a corresponding Band.</w:t>
      </w:r>
    </w:p>
    <w:p w14:paraId="5EE39AA1" w14:textId="77777777" w:rsidR="00D65C49" w:rsidRPr="00374636" w:rsidRDefault="00D65C49" w:rsidP="00491AC2">
      <w:pPr>
        <w:pStyle w:val="TH"/>
      </w:pPr>
      <w:r w:rsidRPr="00374636">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90" w:name="_Toc27481560"/>
      <w:bookmarkStart w:id="1691" w:name="_Toc68182810"/>
      <w:bookmarkStart w:id="1692" w:name="_Toc75461654"/>
      <w:bookmarkStart w:id="1693" w:name="_Toc76023775"/>
      <w:bookmarkStart w:id="1694" w:name="_Toc83678218"/>
      <w:bookmarkStart w:id="1695" w:name="_Toc90628939"/>
      <w:r w:rsidRPr="00374636">
        <w:t>8.1.1.4</w:t>
      </w:r>
      <w:r w:rsidRPr="00374636">
        <w:tab/>
        <w:t>Test description</w:t>
      </w:r>
      <w:bookmarkEnd w:id="1690"/>
      <w:bookmarkEnd w:id="1691"/>
      <w:bookmarkEnd w:id="1692"/>
      <w:bookmarkEnd w:id="1693"/>
      <w:bookmarkEnd w:id="1694"/>
      <w:bookmarkEnd w:id="1695"/>
    </w:p>
    <w:p w14:paraId="7F7DA626"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6" w:name="_Toc27481561"/>
      <w:bookmarkStart w:id="1697" w:name="_Toc68182811"/>
      <w:bookmarkStart w:id="1698" w:name="_Toc75461655"/>
      <w:bookmarkStart w:id="1699" w:name="_Toc76023776"/>
      <w:bookmarkStart w:id="1700" w:name="_Toc83678219"/>
      <w:bookmarkStart w:id="1701" w:name="_Toc90628940"/>
      <w:r w:rsidRPr="00374636">
        <w:t>8.1.1.4.1</w:t>
      </w:r>
      <w:r w:rsidRPr="00374636">
        <w:tab/>
        <w:t>Initial conditions</w:t>
      </w:r>
      <w:bookmarkEnd w:id="1696"/>
      <w:bookmarkEnd w:id="1697"/>
      <w:bookmarkEnd w:id="1698"/>
      <w:bookmarkEnd w:id="1699"/>
      <w:bookmarkEnd w:id="1700"/>
      <w:bookmarkEnd w:id="1701"/>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48433BE7"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2" w:name="_Toc27481562"/>
      <w:bookmarkStart w:id="1703" w:name="_Toc68182812"/>
      <w:bookmarkStart w:id="1704" w:name="_Toc75461656"/>
      <w:bookmarkStart w:id="1705" w:name="_Toc76023777"/>
      <w:bookmarkStart w:id="1706" w:name="_Toc83678220"/>
      <w:bookmarkStart w:id="1707" w:name="_Toc90628941"/>
      <w:r w:rsidRPr="00374636">
        <w:lastRenderedPageBreak/>
        <w:t>8.1.1.4.2</w:t>
      </w:r>
      <w:r w:rsidRPr="00374636">
        <w:tab/>
        <w:t>Test procedure</w:t>
      </w:r>
      <w:bookmarkEnd w:id="1702"/>
      <w:bookmarkEnd w:id="1703"/>
      <w:bookmarkEnd w:id="1704"/>
      <w:bookmarkEnd w:id="1705"/>
      <w:bookmarkEnd w:id="1706"/>
      <w:bookmarkEnd w:id="1707"/>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8" w:name="_Toc27481563"/>
      <w:bookmarkStart w:id="1709" w:name="_Toc68182813"/>
      <w:bookmarkStart w:id="1710" w:name="_Toc75461657"/>
      <w:bookmarkStart w:id="1711" w:name="_Toc76023778"/>
      <w:bookmarkStart w:id="1712" w:name="_Toc83678221"/>
      <w:bookmarkStart w:id="1713" w:name="_Toc90628942"/>
      <w:r w:rsidRPr="00374636">
        <w:t>8.1.1.4.3</w:t>
      </w:r>
      <w:r w:rsidRPr="00374636">
        <w:tab/>
        <w:t>Message contents</w:t>
      </w:r>
      <w:bookmarkEnd w:id="1708"/>
      <w:bookmarkEnd w:id="1709"/>
      <w:bookmarkEnd w:id="1710"/>
      <w:bookmarkEnd w:id="1711"/>
      <w:bookmarkEnd w:id="1712"/>
      <w:bookmarkEnd w:id="1713"/>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lastRenderedPageBreak/>
        <w:t xml:space="preserve">Table 8.1.1.4.3-1: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E36C56" w14:textId="77777777" w:rsidTr="005A566D">
        <w:trPr>
          <w:jc w:val="center"/>
        </w:trPr>
        <w:tc>
          <w:tcPr>
            <w:tcW w:w="9639" w:type="dxa"/>
            <w:gridSpan w:val="4"/>
          </w:tcPr>
          <w:p w14:paraId="76C25FD5"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309C11F" w14:textId="77777777" w:rsidTr="005A566D">
        <w:tblPrEx>
          <w:tblCellMar>
            <w:right w:w="108" w:type="dxa"/>
          </w:tblCellMar>
        </w:tblPrEx>
        <w:trPr>
          <w:jc w:val="center"/>
        </w:trPr>
        <w:tc>
          <w:tcPr>
            <w:tcW w:w="4395" w:type="dxa"/>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jc w:val="center"/>
        </w:trPr>
        <w:tc>
          <w:tcPr>
            <w:tcW w:w="4395" w:type="dxa"/>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jc w:val="center"/>
        </w:trPr>
        <w:tc>
          <w:tcPr>
            <w:tcW w:w="4395" w:type="dxa"/>
          </w:tcPr>
          <w:p w14:paraId="1358AEEC" w14:textId="77777777" w:rsidR="00D65C49" w:rsidRPr="00374636" w:rsidRDefault="00D65C49" w:rsidP="007C6871">
            <w:pPr>
              <w:pStyle w:val="TAL"/>
            </w:pPr>
            <w:r w:rsidRPr="00374636">
              <w:t xml:space="preserve">  srs-BandwidthConfig</w:t>
            </w:r>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jc w:val="center"/>
        </w:trPr>
        <w:tc>
          <w:tcPr>
            <w:tcW w:w="4395" w:type="dxa"/>
          </w:tcPr>
          <w:p w14:paraId="153C8A00" w14:textId="77777777" w:rsidR="00D65C49" w:rsidRPr="00374636" w:rsidRDefault="00D65C49" w:rsidP="007C6871">
            <w:pPr>
              <w:pStyle w:val="TAL"/>
            </w:pPr>
            <w:r w:rsidRPr="00374636">
              <w:t xml:space="preserve">  srs-SubframeConfig</w:t>
            </w:r>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jc w:val="center"/>
        </w:trPr>
        <w:tc>
          <w:tcPr>
            <w:tcW w:w="4395" w:type="dxa"/>
          </w:tcPr>
          <w:p w14:paraId="479BC1FC" w14:textId="77777777" w:rsidR="00D65C49" w:rsidRPr="00374636" w:rsidRDefault="00D65C49" w:rsidP="007C6871">
            <w:pPr>
              <w:pStyle w:val="TAL"/>
            </w:pPr>
            <w:r w:rsidRPr="00374636">
              <w:t xml:space="preserve">  ackNackSRS-SimultaneousTransmission</w:t>
            </w:r>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jc w:val="center"/>
        </w:trPr>
        <w:tc>
          <w:tcPr>
            <w:tcW w:w="4395" w:type="dxa"/>
          </w:tcPr>
          <w:p w14:paraId="312815F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F19B2A5" w14:textId="77777777" w:rsidTr="005A566D">
        <w:trPr>
          <w:jc w:val="center"/>
        </w:trPr>
        <w:tc>
          <w:tcPr>
            <w:tcW w:w="9639" w:type="dxa"/>
            <w:gridSpan w:val="4"/>
          </w:tcPr>
          <w:p w14:paraId="13C1DBC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47638741" w14:textId="77777777" w:rsidTr="005A566D">
        <w:tblPrEx>
          <w:tblCellMar>
            <w:right w:w="108" w:type="dxa"/>
          </w:tblCellMar>
        </w:tblPrEx>
        <w:trPr>
          <w:jc w:val="center"/>
        </w:trPr>
        <w:tc>
          <w:tcPr>
            <w:tcW w:w="4395" w:type="dxa"/>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lastRenderedPageBreak/>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tcPr>
          <w:p w14:paraId="02CE0C2A" w14:textId="142E89CB" w:rsidR="00D65C49" w:rsidRPr="00374636" w:rsidRDefault="00D65C49" w:rsidP="00C70145">
            <w:pPr>
              <w:pStyle w:val="TAL"/>
              <w:rPr>
                <w:rFonts w:eastAsia="MS Mincho"/>
              </w:rPr>
            </w:pPr>
            <w:r w:rsidRPr="00374636">
              <w:rPr>
                <w:rFonts w:eastAsia="MS Mincho"/>
              </w:rPr>
              <w:t>Derivation Path: TS 36.355</w:t>
            </w:r>
            <w:r w:rsidR="000934F3" w:rsidRPr="000934F3">
              <w:rPr>
                <w:rFonts w:eastAsia="MS Mincho"/>
              </w:rPr>
              <w:t xml:space="preserve"> [4]</w:t>
            </w:r>
            <w:r w:rsidRPr="00374636">
              <w:rPr>
                <w:rFonts w:eastAsia="MS Mincho"/>
              </w:rPr>
              <w:t xml:space="preserve"> clause 6.2</w:t>
            </w:r>
          </w:p>
        </w:tc>
      </w:tr>
      <w:tr w:rsidR="00D65C49" w:rsidRPr="00374636" w14:paraId="6E81DF89" w14:textId="77777777" w:rsidTr="005A566D">
        <w:tc>
          <w:tcPr>
            <w:tcW w:w="4535" w:type="dxa"/>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tcPr>
          <w:p w14:paraId="076987D4" w14:textId="77777777" w:rsidR="00D65C49" w:rsidRPr="00374636" w:rsidRDefault="00D65C49" w:rsidP="00C70145">
            <w:pPr>
              <w:pStyle w:val="TAL"/>
            </w:pPr>
            <w:r w:rsidRPr="00374636">
              <w:t>LPP-Message ::= SEQUENCE {</w:t>
            </w:r>
          </w:p>
        </w:tc>
        <w:tc>
          <w:tcPr>
            <w:tcW w:w="2267" w:type="dxa"/>
          </w:tcPr>
          <w:p w14:paraId="768C89A2" w14:textId="77777777" w:rsidR="00D65C49" w:rsidRPr="00374636" w:rsidRDefault="00D65C49" w:rsidP="00C70145">
            <w:pPr>
              <w:pStyle w:val="TAL"/>
              <w:rPr>
                <w:rFonts w:eastAsia="MS Mincho"/>
              </w:rPr>
            </w:pPr>
          </w:p>
        </w:tc>
        <w:tc>
          <w:tcPr>
            <w:tcW w:w="1700" w:type="dxa"/>
          </w:tcPr>
          <w:p w14:paraId="0888FFD8" w14:textId="77777777" w:rsidR="00D65C49" w:rsidRPr="00374636" w:rsidRDefault="00D65C49" w:rsidP="00C70145">
            <w:pPr>
              <w:pStyle w:val="TAL"/>
              <w:rPr>
                <w:rFonts w:eastAsia="MS Mincho"/>
              </w:rPr>
            </w:pPr>
          </w:p>
        </w:tc>
        <w:tc>
          <w:tcPr>
            <w:tcW w:w="1104" w:type="dxa"/>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tcPr>
          <w:p w14:paraId="103856D3" w14:textId="77777777" w:rsidR="00D65C49" w:rsidRPr="00374636" w:rsidRDefault="00D65C49" w:rsidP="00C70145">
            <w:pPr>
              <w:pStyle w:val="TAL"/>
            </w:pPr>
            <w:r w:rsidRPr="00374636">
              <w:t xml:space="preserve"> transactionID SEQUENCE {</w:t>
            </w:r>
          </w:p>
        </w:tc>
        <w:tc>
          <w:tcPr>
            <w:tcW w:w="2267" w:type="dxa"/>
          </w:tcPr>
          <w:p w14:paraId="5C67A6FB" w14:textId="77777777" w:rsidR="00D65C49" w:rsidRPr="00374636" w:rsidRDefault="00D65C49" w:rsidP="00C70145">
            <w:pPr>
              <w:pStyle w:val="TAL"/>
              <w:rPr>
                <w:rFonts w:eastAsia="MS Mincho"/>
              </w:rPr>
            </w:pPr>
          </w:p>
        </w:tc>
        <w:tc>
          <w:tcPr>
            <w:tcW w:w="1700" w:type="dxa"/>
          </w:tcPr>
          <w:p w14:paraId="0F7DCC38" w14:textId="77777777" w:rsidR="00D65C49" w:rsidRPr="00374636" w:rsidRDefault="00D65C49" w:rsidP="00C70145">
            <w:pPr>
              <w:pStyle w:val="TAL"/>
              <w:rPr>
                <w:rFonts w:eastAsia="MS Mincho"/>
              </w:rPr>
            </w:pPr>
          </w:p>
        </w:tc>
        <w:tc>
          <w:tcPr>
            <w:tcW w:w="1104" w:type="dxa"/>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tcPr>
          <w:p w14:paraId="4E1ED82F" w14:textId="77777777" w:rsidR="00D65C49" w:rsidRPr="00374636" w:rsidRDefault="00D65C49" w:rsidP="00C70145">
            <w:pPr>
              <w:pStyle w:val="TAL"/>
            </w:pPr>
            <w:r w:rsidRPr="00374636">
              <w:t xml:space="preserve">  Initiator</w:t>
            </w:r>
          </w:p>
        </w:tc>
        <w:tc>
          <w:tcPr>
            <w:tcW w:w="2267" w:type="dxa"/>
          </w:tcPr>
          <w:p w14:paraId="10585606"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27E8DA94" w14:textId="77777777" w:rsidR="00D65C49" w:rsidRPr="00374636" w:rsidRDefault="00D65C49" w:rsidP="00C70145">
            <w:pPr>
              <w:pStyle w:val="TAL"/>
              <w:rPr>
                <w:rFonts w:eastAsia="MS Mincho"/>
              </w:rPr>
            </w:pPr>
          </w:p>
        </w:tc>
        <w:tc>
          <w:tcPr>
            <w:tcW w:w="1104" w:type="dxa"/>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transactionNumber</w:t>
            </w:r>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tcPr>
          <w:p w14:paraId="73459115" w14:textId="77777777" w:rsidR="00D65C49" w:rsidRPr="00374636" w:rsidRDefault="00D65C49" w:rsidP="00C70145">
            <w:pPr>
              <w:pStyle w:val="TAL"/>
            </w:pPr>
            <w:r w:rsidRPr="00374636">
              <w:t xml:space="preserve"> }</w:t>
            </w:r>
          </w:p>
        </w:tc>
        <w:tc>
          <w:tcPr>
            <w:tcW w:w="2267" w:type="dxa"/>
          </w:tcPr>
          <w:p w14:paraId="4EDBD873" w14:textId="77777777" w:rsidR="00D65C49" w:rsidRPr="00374636" w:rsidRDefault="00D65C49" w:rsidP="00C70145">
            <w:pPr>
              <w:pStyle w:val="TAL"/>
              <w:rPr>
                <w:rFonts w:eastAsia="MS Mincho"/>
              </w:rPr>
            </w:pPr>
          </w:p>
        </w:tc>
        <w:tc>
          <w:tcPr>
            <w:tcW w:w="1700" w:type="dxa"/>
          </w:tcPr>
          <w:p w14:paraId="630B9D80" w14:textId="77777777" w:rsidR="00D65C49" w:rsidRPr="00374636" w:rsidRDefault="00D65C49" w:rsidP="00C70145">
            <w:pPr>
              <w:pStyle w:val="TAL"/>
              <w:rPr>
                <w:rFonts w:eastAsia="MS Mincho"/>
              </w:rPr>
            </w:pPr>
          </w:p>
        </w:tc>
        <w:tc>
          <w:tcPr>
            <w:tcW w:w="1104" w:type="dxa"/>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tcPr>
          <w:p w14:paraId="2876DAAD" w14:textId="77777777" w:rsidR="00D65C49" w:rsidRPr="00374636" w:rsidRDefault="00D65C49" w:rsidP="00C70145">
            <w:pPr>
              <w:pStyle w:val="TAL"/>
            </w:pPr>
            <w:r w:rsidRPr="00374636">
              <w:t xml:space="preserve"> endTransaction</w:t>
            </w:r>
          </w:p>
        </w:tc>
        <w:tc>
          <w:tcPr>
            <w:tcW w:w="2267" w:type="dxa"/>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tcPr>
          <w:p w14:paraId="5F218071" w14:textId="77777777" w:rsidR="00D65C49" w:rsidRPr="00374636" w:rsidRDefault="00D65C49" w:rsidP="00C70145">
            <w:pPr>
              <w:pStyle w:val="TAL"/>
              <w:rPr>
                <w:rFonts w:eastAsia="MS Mincho"/>
              </w:rPr>
            </w:pPr>
          </w:p>
        </w:tc>
        <w:tc>
          <w:tcPr>
            <w:tcW w:w="1104" w:type="dxa"/>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tcPr>
          <w:p w14:paraId="5F3545B6" w14:textId="77777777" w:rsidR="00D65C49" w:rsidRPr="00374636" w:rsidRDefault="00D65C49" w:rsidP="00C70145">
            <w:pPr>
              <w:pStyle w:val="TAL"/>
            </w:pPr>
            <w:r w:rsidRPr="00374636">
              <w:t xml:space="preserve"> sequenceNumber</w:t>
            </w:r>
          </w:p>
        </w:tc>
        <w:tc>
          <w:tcPr>
            <w:tcW w:w="2267" w:type="dxa"/>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F64BEAD" w14:textId="77777777" w:rsidR="00D65C49" w:rsidRPr="00374636" w:rsidRDefault="00D65C49" w:rsidP="00C70145">
            <w:pPr>
              <w:pStyle w:val="TAL"/>
              <w:rPr>
                <w:rFonts w:eastAsia="MS Mincho"/>
              </w:rPr>
            </w:pPr>
          </w:p>
        </w:tc>
        <w:tc>
          <w:tcPr>
            <w:tcW w:w="1104" w:type="dxa"/>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tcPr>
          <w:p w14:paraId="3F5DB2A1" w14:textId="77777777" w:rsidR="00D65C49" w:rsidRPr="00374636" w:rsidRDefault="00D65C49" w:rsidP="00C70145">
            <w:pPr>
              <w:pStyle w:val="TAL"/>
            </w:pPr>
            <w:r w:rsidRPr="00374636">
              <w:t xml:space="preserve"> acknowledgement </w:t>
            </w:r>
          </w:p>
        </w:tc>
        <w:tc>
          <w:tcPr>
            <w:tcW w:w="2267" w:type="dxa"/>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C8B5FA0" w14:textId="77777777" w:rsidR="00D65C49" w:rsidRPr="00374636" w:rsidRDefault="00D65C49" w:rsidP="00C70145">
            <w:pPr>
              <w:pStyle w:val="TAL"/>
              <w:rPr>
                <w:rFonts w:eastAsia="MS Mincho"/>
              </w:rPr>
            </w:pPr>
          </w:p>
        </w:tc>
        <w:tc>
          <w:tcPr>
            <w:tcW w:w="1104" w:type="dxa"/>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tcPr>
          <w:p w14:paraId="5B0BC052" w14:textId="77777777" w:rsidR="00D65C49" w:rsidRPr="00374636" w:rsidRDefault="00D65C49" w:rsidP="00C70145">
            <w:pPr>
              <w:pStyle w:val="TAL"/>
            </w:pPr>
            <w:r w:rsidRPr="00374636">
              <w:t xml:space="preserve"> lpp-MessageBody CHOICE {</w:t>
            </w:r>
          </w:p>
        </w:tc>
        <w:tc>
          <w:tcPr>
            <w:tcW w:w="2267" w:type="dxa"/>
          </w:tcPr>
          <w:p w14:paraId="6CDDEA25" w14:textId="77777777" w:rsidR="00D65C49" w:rsidRPr="00374636" w:rsidRDefault="00D65C49" w:rsidP="00C70145">
            <w:pPr>
              <w:pStyle w:val="TAL"/>
              <w:rPr>
                <w:rFonts w:eastAsia="MS Mincho"/>
              </w:rPr>
            </w:pPr>
          </w:p>
        </w:tc>
        <w:tc>
          <w:tcPr>
            <w:tcW w:w="1700" w:type="dxa"/>
          </w:tcPr>
          <w:p w14:paraId="186C7DE9" w14:textId="77777777" w:rsidR="00D65C49" w:rsidRPr="00374636" w:rsidRDefault="00D65C49" w:rsidP="00C70145">
            <w:pPr>
              <w:pStyle w:val="TAL"/>
              <w:rPr>
                <w:rFonts w:eastAsia="MS Mincho"/>
              </w:rPr>
            </w:pPr>
          </w:p>
        </w:tc>
        <w:tc>
          <w:tcPr>
            <w:tcW w:w="1104" w:type="dxa"/>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tcPr>
          <w:p w14:paraId="53A08722" w14:textId="77777777" w:rsidR="00D65C49" w:rsidRPr="00374636" w:rsidRDefault="00D65C49" w:rsidP="00C70145">
            <w:pPr>
              <w:pStyle w:val="TAL"/>
            </w:pPr>
            <w:r w:rsidRPr="00374636">
              <w:t xml:space="preserve">  c1 CHOICE {</w:t>
            </w:r>
          </w:p>
        </w:tc>
        <w:tc>
          <w:tcPr>
            <w:tcW w:w="2267" w:type="dxa"/>
          </w:tcPr>
          <w:p w14:paraId="506CFA1E" w14:textId="77777777" w:rsidR="00D65C49" w:rsidRPr="00374636" w:rsidRDefault="00D65C49" w:rsidP="00C70145">
            <w:pPr>
              <w:pStyle w:val="TAL"/>
              <w:rPr>
                <w:rFonts w:eastAsia="MS Mincho"/>
              </w:rPr>
            </w:pPr>
          </w:p>
        </w:tc>
        <w:tc>
          <w:tcPr>
            <w:tcW w:w="1700" w:type="dxa"/>
          </w:tcPr>
          <w:p w14:paraId="7FC437C5" w14:textId="77777777" w:rsidR="00D65C49" w:rsidRPr="00374636" w:rsidRDefault="00D65C49" w:rsidP="00C70145">
            <w:pPr>
              <w:pStyle w:val="TAL"/>
              <w:rPr>
                <w:rFonts w:eastAsia="MS Mincho"/>
              </w:rPr>
            </w:pPr>
          </w:p>
        </w:tc>
        <w:tc>
          <w:tcPr>
            <w:tcW w:w="1104" w:type="dxa"/>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tcPr>
          <w:p w14:paraId="6A0B3C92" w14:textId="77777777" w:rsidR="00D65C49" w:rsidRPr="00374636" w:rsidRDefault="00D65C49" w:rsidP="00C70145">
            <w:pPr>
              <w:pStyle w:val="TAL"/>
            </w:pPr>
            <w:r w:rsidRPr="00374636">
              <w:t xml:space="preserve">    requestLocationInformation SEQUENCE {</w:t>
            </w:r>
          </w:p>
        </w:tc>
        <w:tc>
          <w:tcPr>
            <w:tcW w:w="2267" w:type="dxa"/>
          </w:tcPr>
          <w:p w14:paraId="4C1FA035" w14:textId="77777777" w:rsidR="00D65C49" w:rsidRPr="00374636" w:rsidRDefault="00D65C49" w:rsidP="00C70145">
            <w:pPr>
              <w:pStyle w:val="TAL"/>
              <w:rPr>
                <w:rFonts w:eastAsia="MS Mincho"/>
              </w:rPr>
            </w:pPr>
          </w:p>
        </w:tc>
        <w:tc>
          <w:tcPr>
            <w:tcW w:w="1700" w:type="dxa"/>
          </w:tcPr>
          <w:p w14:paraId="7451E2B3" w14:textId="77777777" w:rsidR="00D65C49" w:rsidRPr="00374636" w:rsidRDefault="00D65C49" w:rsidP="00C70145">
            <w:pPr>
              <w:pStyle w:val="TAL"/>
              <w:rPr>
                <w:rFonts w:eastAsia="MS Mincho"/>
              </w:rPr>
            </w:pPr>
          </w:p>
        </w:tc>
        <w:tc>
          <w:tcPr>
            <w:tcW w:w="1104" w:type="dxa"/>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tcPr>
          <w:p w14:paraId="0EDC3C1B" w14:textId="77777777" w:rsidR="00D65C49" w:rsidRPr="00374636" w:rsidRDefault="00D65C49" w:rsidP="00C70145">
            <w:pPr>
              <w:pStyle w:val="TAL"/>
            </w:pPr>
            <w:r w:rsidRPr="00374636">
              <w:t xml:space="preserve">      criticalExtensions CHOICE {</w:t>
            </w:r>
          </w:p>
        </w:tc>
        <w:tc>
          <w:tcPr>
            <w:tcW w:w="2267" w:type="dxa"/>
          </w:tcPr>
          <w:p w14:paraId="31FA7FBF" w14:textId="77777777" w:rsidR="00D65C49" w:rsidRPr="00374636" w:rsidRDefault="00D65C49" w:rsidP="00C70145">
            <w:pPr>
              <w:pStyle w:val="TAL"/>
              <w:rPr>
                <w:rFonts w:eastAsia="MS Mincho"/>
              </w:rPr>
            </w:pPr>
          </w:p>
        </w:tc>
        <w:tc>
          <w:tcPr>
            <w:tcW w:w="1700" w:type="dxa"/>
          </w:tcPr>
          <w:p w14:paraId="7203951B" w14:textId="77777777" w:rsidR="00D65C49" w:rsidRPr="00374636" w:rsidRDefault="00D65C49" w:rsidP="00C70145">
            <w:pPr>
              <w:pStyle w:val="TAL"/>
              <w:rPr>
                <w:rFonts w:eastAsia="MS Mincho"/>
              </w:rPr>
            </w:pPr>
          </w:p>
        </w:tc>
        <w:tc>
          <w:tcPr>
            <w:tcW w:w="1104" w:type="dxa"/>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tcPr>
          <w:p w14:paraId="24CBB558" w14:textId="77777777" w:rsidR="00D65C49" w:rsidRPr="00374636" w:rsidRDefault="00D65C49" w:rsidP="00C70145">
            <w:pPr>
              <w:pStyle w:val="TAL"/>
            </w:pPr>
            <w:r w:rsidRPr="00374636">
              <w:t xml:space="preserve">        c1 CHOICE {</w:t>
            </w:r>
          </w:p>
        </w:tc>
        <w:tc>
          <w:tcPr>
            <w:tcW w:w="2267" w:type="dxa"/>
          </w:tcPr>
          <w:p w14:paraId="35F8ADE3" w14:textId="77777777" w:rsidR="00D65C49" w:rsidRPr="00374636" w:rsidRDefault="00D65C49" w:rsidP="00C70145">
            <w:pPr>
              <w:pStyle w:val="TAL"/>
              <w:rPr>
                <w:rFonts w:eastAsia="MS Mincho"/>
              </w:rPr>
            </w:pPr>
          </w:p>
        </w:tc>
        <w:tc>
          <w:tcPr>
            <w:tcW w:w="1700" w:type="dxa"/>
          </w:tcPr>
          <w:p w14:paraId="2033AACB" w14:textId="77777777" w:rsidR="00D65C49" w:rsidRPr="00374636" w:rsidRDefault="00D65C49" w:rsidP="00C70145">
            <w:pPr>
              <w:pStyle w:val="TAL"/>
              <w:rPr>
                <w:rFonts w:eastAsia="MS Mincho"/>
              </w:rPr>
            </w:pPr>
          </w:p>
        </w:tc>
        <w:tc>
          <w:tcPr>
            <w:tcW w:w="1104" w:type="dxa"/>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tcPr>
          <w:p w14:paraId="74E66E69" w14:textId="77777777" w:rsidR="00D65C49" w:rsidRPr="00374636" w:rsidRDefault="00D65C49" w:rsidP="00C70145">
            <w:pPr>
              <w:pStyle w:val="TAL"/>
            </w:pPr>
            <w:r w:rsidRPr="00374636">
              <w:t xml:space="preserve">          requestLocationInformation-r9 SEQUENCE {</w:t>
            </w:r>
          </w:p>
        </w:tc>
        <w:tc>
          <w:tcPr>
            <w:tcW w:w="2267" w:type="dxa"/>
          </w:tcPr>
          <w:p w14:paraId="4726987F" w14:textId="77777777" w:rsidR="00D65C49" w:rsidRPr="00374636" w:rsidRDefault="00D65C49" w:rsidP="00C70145">
            <w:pPr>
              <w:pStyle w:val="TAL"/>
              <w:rPr>
                <w:rFonts w:eastAsia="MS Mincho"/>
              </w:rPr>
            </w:pPr>
          </w:p>
        </w:tc>
        <w:tc>
          <w:tcPr>
            <w:tcW w:w="1700" w:type="dxa"/>
          </w:tcPr>
          <w:p w14:paraId="2EB51EC6" w14:textId="77777777" w:rsidR="00D65C49" w:rsidRPr="00374636" w:rsidRDefault="00D65C49" w:rsidP="00C70145">
            <w:pPr>
              <w:pStyle w:val="TAL"/>
              <w:rPr>
                <w:rFonts w:eastAsia="MS Mincho"/>
              </w:rPr>
            </w:pPr>
          </w:p>
        </w:tc>
        <w:tc>
          <w:tcPr>
            <w:tcW w:w="1104" w:type="dxa"/>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tcPr>
          <w:p w14:paraId="30241A89" w14:textId="77777777" w:rsidR="00D65C49" w:rsidRPr="00374636" w:rsidRDefault="00D65C49" w:rsidP="00C70145">
            <w:pPr>
              <w:pStyle w:val="TAL"/>
            </w:pPr>
            <w:r w:rsidRPr="00374636">
              <w:t xml:space="preserve">            commonIEsRequestLocationInformation</w:t>
            </w:r>
          </w:p>
          <w:p w14:paraId="741AD148" w14:textId="77777777" w:rsidR="00D65C49" w:rsidRPr="00374636" w:rsidRDefault="00D65C49" w:rsidP="00C70145">
            <w:pPr>
              <w:pStyle w:val="TAL"/>
            </w:pPr>
            <w:r w:rsidRPr="00374636">
              <w:t xml:space="preserve">            SEQUENCE {</w:t>
            </w:r>
          </w:p>
        </w:tc>
        <w:tc>
          <w:tcPr>
            <w:tcW w:w="2267" w:type="dxa"/>
          </w:tcPr>
          <w:p w14:paraId="43DBBD5A" w14:textId="77777777" w:rsidR="00D65C49" w:rsidRPr="00374636" w:rsidRDefault="00D65C49" w:rsidP="00C70145">
            <w:pPr>
              <w:pStyle w:val="TAL"/>
              <w:rPr>
                <w:rFonts w:eastAsia="MS Mincho"/>
              </w:rPr>
            </w:pPr>
          </w:p>
        </w:tc>
        <w:tc>
          <w:tcPr>
            <w:tcW w:w="1700" w:type="dxa"/>
          </w:tcPr>
          <w:p w14:paraId="5FFC0BD2" w14:textId="77777777" w:rsidR="00D65C49" w:rsidRPr="00374636" w:rsidRDefault="00D65C49" w:rsidP="00C70145">
            <w:pPr>
              <w:pStyle w:val="TAL"/>
              <w:rPr>
                <w:rFonts w:eastAsia="MS Mincho"/>
              </w:rPr>
            </w:pPr>
          </w:p>
        </w:tc>
        <w:tc>
          <w:tcPr>
            <w:tcW w:w="1104" w:type="dxa"/>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tcPr>
          <w:p w14:paraId="3C8AA288" w14:textId="77777777" w:rsidR="00D65C49" w:rsidRPr="00374636" w:rsidRDefault="00D65C49" w:rsidP="00C70145">
            <w:pPr>
              <w:pStyle w:val="TAL"/>
            </w:pPr>
            <w:r w:rsidRPr="00374636">
              <w:t xml:space="preserve">              locationInformationType</w:t>
            </w:r>
          </w:p>
        </w:tc>
        <w:tc>
          <w:tcPr>
            <w:tcW w:w="2267" w:type="dxa"/>
          </w:tcPr>
          <w:p w14:paraId="2D8A0510"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22F0FF7F" w14:textId="77777777" w:rsidR="00D65C49" w:rsidRPr="00374636" w:rsidRDefault="00D65C49" w:rsidP="00C70145">
            <w:pPr>
              <w:pStyle w:val="TAL"/>
              <w:rPr>
                <w:rFonts w:eastAsia="MS Mincho"/>
              </w:rPr>
            </w:pPr>
          </w:p>
        </w:tc>
        <w:tc>
          <w:tcPr>
            <w:tcW w:w="1104" w:type="dxa"/>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tcPr>
          <w:p w14:paraId="7446486D" w14:textId="77777777" w:rsidR="00D65C49" w:rsidRPr="00374636" w:rsidRDefault="00D65C49" w:rsidP="00C70145">
            <w:pPr>
              <w:pStyle w:val="TAL"/>
            </w:pPr>
            <w:r w:rsidRPr="00374636">
              <w:t xml:space="preserve">              triggeredReporting</w:t>
            </w:r>
          </w:p>
        </w:tc>
        <w:tc>
          <w:tcPr>
            <w:tcW w:w="2267" w:type="dxa"/>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3CB2A30" w14:textId="77777777" w:rsidR="00D65C49" w:rsidRPr="00374636" w:rsidRDefault="00D65C49" w:rsidP="00C70145">
            <w:pPr>
              <w:pStyle w:val="TAL"/>
              <w:rPr>
                <w:rFonts w:eastAsia="MS Mincho"/>
              </w:rPr>
            </w:pPr>
          </w:p>
        </w:tc>
        <w:tc>
          <w:tcPr>
            <w:tcW w:w="1104" w:type="dxa"/>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tcPr>
          <w:p w14:paraId="0C413628" w14:textId="77777777" w:rsidR="00D65C49" w:rsidRPr="00374636" w:rsidRDefault="00D65C49" w:rsidP="00C70145">
            <w:pPr>
              <w:pStyle w:val="TAL"/>
            </w:pPr>
            <w:r w:rsidRPr="00374636">
              <w:t xml:space="preserve">              periodicalReporting</w:t>
            </w:r>
          </w:p>
        </w:tc>
        <w:tc>
          <w:tcPr>
            <w:tcW w:w="2267" w:type="dxa"/>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8578BBD" w14:textId="77777777" w:rsidR="00D65C49" w:rsidRPr="00374636" w:rsidRDefault="00D65C49" w:rsidP="00C70145">
            <w:pPr>
              <w:pStyle w:val="TAL"/>
              <w:rPr>
                <w:rFonts w:eastAsia="MS Mincho"/>
              </w:rPr>
            </w:pPr>
          </w:p>
        </w:tc>
        <w:tc>
          <w:tcPr>
            <w:tcW w:w="1104" w:type="dxa"/>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tcPr>
          <w:p w14:paraId="11DEE53A" w14:textId="77777777" w:rsidR="00D65C49" w:rsidRPr="00374636" w:rsidRDefault="00D65C49" w:rsidP="00C70145">
            <w:pPr>
              <w:pStyle w:val="TAL"/>
            </w:pPr>
            <w:r w:rsidRPr="00374636">
              <w:t xml:space="preserve">              additionalInformation</w:t>
            </w:r>
          </w:p>
        </w:tc>
        <w:tc>
          <w:tcPr>
            <w:tcW w:w="2267" w:type="dxa"/>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0F0EA1D7" w14:textId="77777777" w:rsidR="00D65C49" w:rsidRPr="00374636" w:rsidRDefault="00D65C49" w:rsidP="00C70145">
            <w:pPr>
              <w:pStyle w:val="TAL"/>
              <w:rPr>
                <w:rFonts w:eastAsia="MS Mincho"/>
              </w:rPr>
            </w:pPr>
          </w:p>
        </w:tc>
        <w:tc>
          <w:tcPr>
            <w:tcW w:w="1104" w:type="dxa"/>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tcPr>
          <w:p w14:paraId="20A1A511" w14:textId="77777777" w:rsidR="00D65C49" w:rsidRPr="00374636" w:rsidRDefault="00D65C49" w:rsidP="00C70145">
            <w:pPr>
              <w:pStyle w:val="TAL"/>
            </w:pPr>
            <w:r w:rsidRPr="00374636">
              <w:t xml:space="preserve">              qos SEQUENCE {</w:t>
            </w:r>
          </w:p>
        </w:tc>
        <w:tc>
          <w:tcPr>
            <w:tcW w:w="2267" w:type="dxa"/>
          </w:tcPr>
          <w:p w14:paraId="74462F4D" w14:textId="77777777" w:rsidR="00D65C49" w:rsidRPr="00374636" w:rsidRDefault="00D65C49" w:rsidP="00C70145">
            <w:pPr>
              <w:pStyle w:val="TAL"/>
              <w:rPr>
                <w:rFonts w:eastAsia="MS Mincho"/>
              </w:rPr>
            </w:pPr>
          </w:p>
        </w:tc>
        <w:tc>
          <w:tcPr>
            <w:tcW w:w="1700" w:type="dxa"/>
          </w:tcPr>
          <w:p w14:paraId="43918AAB" w14:textId="77777777" w:rsidR="00D65C49" w:rsidRPr="00374636" w:rsidRDefault="00D65C49" w:rsidP="00C70145">
            <w:pPr>
              <w:pStyle w:val="TAL"/>
              <w:rPr>
                <w:rFonts w:eastAsia="MS Mincho"/>
              </w:rPr>
            </w:pPr>
          </w:p>
        </w:tc>
        <w:tc>
          <w:tcPr>
            <w:tcW w:w="1104" w:type="dxa"/>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tcPr>
          <w:p w14:paraId="64461365" w14:textId="77777777" w:rsidR="00D65C49" w:rsidRPr="00374636" w:rsidRDefault="00D65C49" w:rsidP="00C70145">
            <w:pPr>
              <w:pStyle w:val="TAL"/>
            </w:pPr>
            <w:r w:rsidRPr="00374636">
              <w:t xml:space="preserve">                 horizontalAccuracy</w:t>
            </w:r>
          </w:p>
        </w:tc>
        <w:tc>
          <w:tcPr>
            <w:tcW w:w="2267" w:type="dxa"/>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82F5C6" w14:textId="77777777" w:rsidR="00D65C49" w:rsidRPr="00374636" w:rsidRDefault="00D65C49" w:rsidP="00C70145">
            <w:pPr>
              <w:pStyle w:val="TAL"/>
              <w:rPr>
                <w:rFonts w:eastAsia="MS Mincho"/>
              </w:rPr>
            </w:pPr>
          </w:p>
        </w:tc>
        <w:tc>
          <w:tcPr>
            <w:tcW w:w="1104" w:type="dxa"/>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tcPr>
          <w:p w14:paraId="4D86478D" w14:textId="77777777" w:rsidR="00D65C49" w:rsidRPr="00374636" w:rsidRDefault="00D65C49" w:rsidP="00C70145">
            <w:pPr>
              <w:pStyle w:val="TAL"/>
            </w:pPr>
            <w:r w:rsidRPr="00374636">
              <w:t xml:space="preserve">                 verticalCoordinateRequest</w:t>
            </w:r>
          </w:p>
        </w:tc>
        <w:tc>
          <w:tcPr>
            <w:tcW w:w="2267" w:type="dxa"/>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tcPr>
          <w:p w14:paraId="7D5C7024" w14:textId="77777777" w:rsidR="00D65C49" w:rsidRPr="00374636" w:rsidRDefault="00D65C49" w:rsidP="00C70145">
            <w:pPr>
              <w:pStyle w:val="TAL"/>
              <w:rPr>
                <w:rFonts w:eastAsia="MS Mincho"/>
              </w:rPr>
            </w:pPr>
          </w:p>
        </w:tc>
        <w:tc>
          <w:tcPr>
            <w:tcW w:w="1104" w:type="dxa"/>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tcPr>
          <w:p w14:paraId="463A0163" w14:textId="77777777" w:rsidR="00D65C49" w:rsidRPr="00374636" w:rsidRDefault="00D65C49" w:rsidP="00C70145">
            <w:pPr>
              <w:pStyle w:val="TAL"/>
            </w:pPr>
            <w:r w:rsidRPr="00374636">
              <w:t xml:space="preserve">                 verticalAccuracy</w:t>
            </w:r>
          </w:p>
        </w:tc>
        <w:tc>
          <w:tcPr>
            <w:tcW w:w="2267" w:type="dxa"/>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456D9B3" w14:textId="77777777" w:rsidR="00D65C49" w:rsidRPr="00374636" w:rsidRDefault="00D65C49" w:rsidP="00C70145">
            <w:pPr>
              <w:pStyle w:val="TAL"/>
              <w:rPr>
                <w:rFonts w:eastAsia="MS Mincho"/>
              </w:rPr>
            </w:pPr>
          </w:p>
        </w:tc>
        <w:tc>
          <w:tcPr>
            <w:tcW w:w="1104" w:type="dxa"/>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tcPr>
          <w:p w14:paraId="3CC3D53E" w14:textId="77777777" w:rsidR="00D65C49" w:rsidRPr="00374636" w:rsidRDefault="00D65C49" w:rsidP="00C70145">
            <w:pPr>
              <w:pStyle w:val="TAL"/>
            </w:pPr>
            <w:r w:rsidRPr="00374636">
              <w:t xml:space="preserve">                 responseTime SEQUENCE {</w:t>
            </w:r>
          </w:p>
        </w:tc>
        <w:tc>
          <w:tcPr>
            <w:tcW w:w="2267" w:type="dxa"/>
          </w:tcPr>
          <w:p w14:paraId="3FD86F42" w14:textId="77777777" w:rsidR="00D65C49" w:rsidRPr="00374636" w:rsidRDefault="00D65C49" w:rsidP="00C70145">
            <w:pPr>
              <w:pStyle w:val="TAL"/>
              <w:rPr>
                <w:rFonts w:eastAsia="MS Mincho"/>
              </w:rPr>
            </w:pPr>
          </w:p>
        </w:tc>
        <w:tc>
          <w:tcPr>
            <w:tcW w:w="1700" w:type="dxa"/>
          </w:tcPr>
          <w:p w14:paraId="6D31189B" w14:textId="77777777" w:rsidR="00D65C49" w:rsidRPr="00374636" w:rsidRDefault="00D65C49" w:rsidP="00C70145">
            <w:pPr>
              <w:pStyle w:val="TAL"/>
              <w:rPr>
                <w:rFonts w:eastAsia="MS Mincho"/>
              </w:rPr>
            </w:pPr>
          </w:p>
        </w:tc>
        <w:tc>
          <w:tcPr>
            <w:tcW w:w="1104" w:type="dxa"/>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tcPr>
          <w:p w14:paraId="4C8F2C83" w14:textId="77777777" w:rsidR="00D65C49" w:rsidRPr="00374636" w:rsidRDefault="00D65C49" w:rsidP="00C70145">
            <w:pPr>
              <w:pStyle w:val="TAL"/>
            </w:pPr>
            <w:r w:rsidRPr="00374636">
              <w:t xml:space="preserve">                   time</w:t>
            </w:r>
          </w:p>
        </w:tc>
        <w:tc>
          <w:tcPr>
            <w:tcW w:w="2267" w:type="dxa"/>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tcPr>
          <w:p w14:paraId="6B53D12A" w14:textId="77777777" w:rsidR="00D65C49" w:rsidRPr="00374636" w:rsidRDefault="00D65C49" w:rsidP="00C70145">
            <w:pPr>
              <w:pStyle w:val="TAL"/>
              <w:rPr>
                <w:rFonts w:eastAsia="MS Mincho"/>
              </w:rPr>
            </w:pPr>
          </w:p>
        </w:tc>
        <w:tc>
          <w:tcPr>
            <w:tcW w:w="1104" w:type="dxa"/>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tcPr>
          <w:p w14:paraId="03A96B06" w14:textId="77777777" w:rsidR="00D65C49" w:rsidRPr="00374636" w:rsidRDefault="00D65C49" w:rsidP="00C70145">
            <w:pPr>
              <w:pStyle w:val="TAL"/>
            </w:pPr>
            <w:r w:rsidRPr="00374636">
              <w:t xml:space="preserve">                   responseTimeEarlyFix-r12</w:t>
            </w:r>
          </w:p>
        </w:tc>
        <w:tc>
          <w:tcPr>
            <w:tcW w:w="2267" w:type="dxa"/>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CB3D7FF" w14:textId="77777777" w:rsidR="00D65C49" w:rsidRPr="00374636" w:rsidRDefault="00D65C49" w:rsidP="00C70145">
            <w:pPr>
              <w:pStyle w:val="TAL"/>
              <w:rPr>
                <w:rFonts w:eastAsia="MS Mincho"/>
              </w:rPr>
            </w:pPr>
          </w:p>
        </w:tc>
        <w:tc>
          <w:tcPr>
            <w:tcW w:w="1104" w:type="dxa"/>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tcPr>
          <w:p w14:paraId="3E64FE2A" w14:textId="77777777" w:rsidR="00D65C49" w:rsidRPr="00374636" w:rsidRDefault="00D65C49" w:rsidP="00C70145">
            <w:pPr>
              <w:pStyle w:val="TAL"/>
            </w:pPr>
            <w:r w:rsidRPr="00374636">
              <w:t xml:space="preserve">                 }</w:t>
            </w:r>
          </w:p>
        </w:tc>
        <w:tc>
          <w:tcPr>
            <w:tcW w:w="2267" w:type="dxa"/>
          </w:tcPr>
          <w:p w14:paraId="43776B79" w14:textId="77777777" w:rsidR="00D65C49" w:rsidRPr="00374636" w:rsidRDefault="00D65C49" w:rsidP="00C70145">
            <w:pPr>
              <w:pStyle w:val="TAL"/>
              <w:rPr>
                <w:rFonts w:eastAsia="MS Mincho"/>
              </w:rPr>
            </w:pPr>
          </w:p>
        </w:tc>
        <w:tc>
          <w:tcPr>
            <w:tcW w:w="1700" w:type="dxa"/>
          </w:tcPr>
          <w:p w14:paraId="5762CF1B" w14:textId="77777777" w:rsidR="00D65C49" w:rsidRPr="00374636" w:rsidRDefault="00D65C49" w:rsidP="00C70145">
            <w:pPr>
              <w:pStyle w:val="TAL"/>
              <w:rPr>
                <w:rFonts w:eastAsia="MS Mincho"/>
              </w:rPr>
            </w:pPr>
          </w:p>
        </w:tc>
        <w:tc>
          <w:tcPr>
            <w:tcW w:w="1104" w:type="dxa"/>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tcPr>
          <w:p w14:paraId="29AE01F4" w14:textId="77777777" w:rsidR="00D65C49" w:rsidRPr="00374636" w:rsidRDefault="00D65C49" w:rsidP="00C70145">
            <w:pPr>
              <w:pStyle w:val="TAL"/>
            </w:pPr>
            <w:r w:rsidRPr="00374636">
              <w:t xml:space="preserve">                 velocityRequest</w:t>
            </w:r>
          </w:p>
        </w:tc>
        <w:tc>
          <w:tcPr>
            <w:tcW w:w="2267" w:type="dxa"/>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tcPr>
          <w:p w14:paraId="40E58E76" w14:textId="77777777" w:rsidR="00D65C49" w:rsidRPr="00374636" w:rsidRDefault="00D65C49" w:rsidP="00C70145">
            <w:pPr>
              <w:pStyle w:val="TAL"/>
              <w:rPr>
                <w:rFonts w:eastAsia="MS Mincho"/>
              </w:rPr>
            </w:pPr>
          </w:p>
        </w:tc>
        <w:tc>
          <w:tcPr>
            <w:tcW w:w="1104" w:type="dxa"/>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tcPr>
          <w:p w14:paraId="38227643" w14:textId="77777777" w:rsidR="00D65C49" w:rsidRPr="00374636" w:rsidRDefault="00D65C49" w:rsidP="00C70145">
            <w:pPr>
              <w:pStyle w:val="TAL"/>
            </w:pPr>
            <w:r w:rsidRPr="00374636">
              <w:t xml:space="preserve">              }</w:t>
            </w:r>
          </w:p>
        </w:tc>
        <w:tc>
          <w:tcPr>
            <w:tcW w:w="2267" w:type="dxa"/>
          </w:tcPr>
          <w:p w14:paraId="1D1FB020" w14:textId="77777777" w:rsidR="00D65C49" w:rsidRPr="00374636" w:rsidRDefault="00D65C49" w:rsidP="00C70145">
            <w:pPr>
              <w:pStyle w:val="TAL"/>
              <w:rPr>
                <w:rFonts w:eastAsia="MS Mincho"/>
              </w:rPr>
            </w:pPr>
          </w:p>
        </w:tc>
        <w:tc>
          <w:tcPr>
            <w:tcW w:w="1700" w:type="dxa"/>
          </w:tcPr>
          <w:p w14:paraId="63B46F8C" w14:textId="77777777" w:rsidR="00D65C49" w:rsidRPr="00374636" w:rsidRDefault="00D65C49" w:rsidP="00C70145">
            <w:pPr>
              <w:pStyle w:val="TAL"/>
              <w:rPr>
                <w:rFonts w:eastAsia="MS Mincho"/>
              </w:rPr>
            </w:pPr>
          </w:p>
        </w:tc>
        <w:tc>
          <w:tcPr>
            <w:tcW w:w="1104" w:type="dxa"/>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tcPr>
          <w:p w14:paraId="1DB79854" w14:textId="77777777" w:rsidR="00D65C49" w:rsidRPr="00374636" w:rsidRDefault="00D65C49" w:rsidP="00C70145">
            <w:pPr>
              <w:pStyle w:val="TAL"/>
            </w:pPr>
            <w:r w:rsidRPr="00374636">
              <w:t xml:space="preserve">              environment</w:t>
            </w:r>
          </w:p>
        </w:tc>
        <w:tc>
          <w:tcPr>
            <w:tcW w:w="2267" w:type="dxa"/>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D0F7983" w14:textId="77777777" w:rsidR="00D65C49" w:rsidRPr="00374636" w:rsidRDefault="00D65C49" w:rsidP="00C70145">
            <w:pPr>
              <w:pStyle w:val="TAL"/>
              <w:rPr>
                <w:rFonts w:eastAsia="MS Mincho"/>
              </w:rPr>
            </w:pPr>
          </w:p>
        </w:tc>
        <w:tc>
          <w:tcPr>
            <w:tcW w:w="1104" w:type="dxa"/>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tcPr>
          <w:p w14:paraId="387CD66F" w14:textId="77777777" w:rsidR="00D65C49" w:rsidRPr="00374636" w:rsidRDefault="00D65C49" w:rsidP="00C70145">
            <w:pPr>
              <w:pStyle w:val="TAL"/>
            </w:pPr>
            <w:r w:rsidRPr="00374636">
              <w:t xml:space="preserve">              locationCoordinateTypes</w:t>
            </w:r>
          </w:p>
        </w:tc>
        <w:tc>
          <w:tcPr>
            <w:tcW w:w="2267" w:type="dxa"/>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30AF0BF" w14:textId="77777777" w:rsidR="00D65C49" w:rsidRPr="00374636" w:rsidRDefault="00D65C49" w:rsidP="00C70145">
            <w:pPr>
              <w:pStyle w:val="TAL"/>
              <w:rPr>
                <w:rFonts w:eastAsia="MS Mincho"/>
              </w:rPr>
            </w:pPr>
          </w:p>
        </w:tc>
        <w:tc>
          <w:tcPr>
            <w:tcW w:w="1104" w:type="dxa"/>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tcPr>
          <w:p w14:paraId="3A8A00D3" w14:textId="77777777" w:rsidR="00D65C49" w:rsidRPr="00374636" w:rsidRDefault="00D65C49" w:rsidP="00C70145">
            <w:pPr>
              <w:pStyle w:val="TAL"/>
            </w:pPr>
            <w:r w:rsidRPr="00374636">
              <w:t xml:space="preserve">              velocityTypes</w:t>
            </w:r>
          </w:p>
        </w:tc>
        <w:tc>
          <w:tcPr>
            <w:tcW w:w="2267" w:type="dxa"/>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BFE509E" w14:textId="77777777" w:rsidR="00D65C49" w:rsidRPr="00374636" w:rsidRDefault="00D65C49" w:rsidP="00C70145">
            <w:pPr>
              <w:pStyle w:val="TAL"/>
              <w:rPr>
                <w:rFonts w:eastAsia="MS Mincho"/>
              </w:rPr>
            </w:pPr>
          </w:p>
        </w:tc>
        <w:tc>
          <w:tcPr>
            <w:tcW w:w="1104" w:type="dxa"/>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tcPr>
          <w:p w14:paraId="538098AD" w14:textId="77777777" w:rsidR="00D65C49" w:rsidRPr="00374636" w:rsidRDefault="00D65C49" w:rsidP="00C70145">
            <w:pPr>
              <w:pStyle w:val="TAL"/>
            </w:pPr>
            <w:r w:rsidRPr="00374636">
              <w:t xml:space="preserve">            }</w:t>
            </w:r>
          </w:p>
        </w:tc>
        <w:tc>
          <w:tcPr>
            <w:tcW w:w="2267" w:type="dxa"/>
          </w:tcPr>
          <w:p w14:paraId="076DFF4A" w14:textId="77777777" w:rsidR="00D65C49" w:rsidRPr="00374636" w:rsidRDefault="00D65C49" w:rsidP="00C70145">
            <w:pPr>
              <w:pStyle w:val="TAL"/>
              <w:rPr>
                <w:rFonts w:eastAsia="MS Mincho"/>
              </w:rPr>
            </w:pPr>
          </w:p>
        </w:tc>
        <w:tc>
          <w:tcPr>
            <w:tcW w:w="1700" w:type="dxa"/>
          </w:tcPr>
          <w:p w14:paraId="21E77694" w14:textId="77777777" w:rsidR="00D65C49" w:rsidRPr="00374636" w:rsidRDefault="00D65C49" w:rsidP="00C70145">
            <w:pPr>
              <w:pStyle w:val="TAL"/>
              <w:rPr>
                <w:rFonts w:eastAsia="MS Mincho"/>
              </w:rPr>
            </w:pPr>
          </w:p>
        </w:tc>
        <w:tc>
          <w:tcPr>
            <w:tcW w:w="1104" w:type="dxa"/>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tcPr>
          <w:p w14:paraId="55A0C756" w14:textId="77777777" w:rsidR="00D65C49" w:rsidRPr="00374636" w:rsidRDefault="00D65C49" w:rsidP="00C70145">
            <w:pPr>
              <w:pStyle w:val="TAL"/>
            </w:pPr>
            <w:r w:rsidRPr="00374636">
              <w:t xml:space="preserve">            a-gnss-RequestLocationInformation </w:t>
            </w:r>
          </w:p>
        </w:tc>
        <w:tc>
          <w:tcPr>
            <w:tcW w:w="2267" w:type="dxa"/>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E95E8AC" w14:textId="77777777" w:rsidR="00D65C49" w:rsidRPr="00374636" w:rsidRDefault="00D65C49" w:rsidP="00C70145">
            <w:pPr>
              <w:pStyle w:val="TAL"/>
              <w:rPr>
                <w:rFonts w:eastAsia="MS Mincho"/>
              </w:rPr>
            </w:pPr>
          </w:p>
        </w:tc>
        <w:tc>
          <w:tcPr>
            <w:tcW w:w="1104" w:type="dxa"/>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tcPr>
          <w:p w14:paraId="627A946A" w14:textId="77777777" w:rsidR="00D65C49" w:rsidRPr="00374636" w:rsidRDefault="00D65C49" w:rsidP="00C70145">
            <w:pPr>
              <w:pStyle w:val="TAL"/>
            </w:pPr>
            <w:r w:rsidRPr="00374636">
              <w:t xml:space="preserve">            otdoa-RequestLocationInformation </w:t>
            </w:r>
          </w:p>
        </w:tc>
        <w:tc>
          <w:tcPr>
            <w:tcW w:w="2267" w:type="dxa"/>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9A93D53" w14:textId="77777777" w:rsidR="00D65C49" w:rsidRPr="00374636" w:rsidRDefault="00D65C49" w:rsidP="00C70145">
            <w:pPr>
              <w:pStyle w:val="TAL"/>
              <w:rPr>
                <w:rFonts w:eastAsia="MS Mincho"/>
              </w:rPr>
            </w:pPr>
          </w:p>
        </w:tc>
        <w:tc>
          <w:tcPr>
            <w:tcW w:w="1104" w:type="dxa"/>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tcPr>
          <w:p w14:paraId="35B56613" w14:textId="77777777" w:rsidR="00D65C49" w:rsidRPr="00374636" w:rsidRDefault="00D65C49" w:rsidP="00C70145">
            <w:pPr>
              <w:pStyle w:val="TAL"/>
            </w:pPr>
            <w:r w:rsidRPr="00374636">
              <w:t xml:space="preserve">            ecid-RequestLocationInformation  ::= </w:t>
            </w:r>
          </w:p>
          <w:p w14:paraId="0B19AC4A" w14:textId="77777777" w:rsidR="00D65C49" w:rsidRPr="00374636" w:rsidRDefault="00D65C49" w:rsidP="00C70145">
            <w:pPr>
              <w:pStyle w:val="TAL"/>
            </w:pPr>
            <w:r w:rsidRPr="00374636">
              <w:t xml:space="preserve">                SEQUENCE {</w:t>
            </w:r>
          </w:p>
        </w:tc>
        <w:tc>
          <w:tcPr>
            <w:tcW w:w="2267" w:type="dxa"/>
          </w:tcPr>
          <w:p w14:paraId="72F34E00" w14:textId="77777777" w:rsidR="00D65C49" w:rsidRPr="00374636" w:rsidRDefault="00D65C49" w:rsidP="00C70145">
            <w:pPr>
              <w:pStyle w:val="TAL"/>
              <w:rPr>
                <w:rFonts w:eastAsia="MS Mincho"/>
              </w:rPr>
            </w:pPr>
          </w:p>
        </w:tc>
        <w:tc>
          <w:tcPr>
            <w:tcW w:w="1700" w:type="dxa"/>
          </w:tcPr>
          <w:p w14:paraId="7B043BE6" w14:textId="77777777" w:rsidR="00D65C49" w:rsidRPr="00374636" w:rsidRDefault="00D65C49" w:rsidP="00C70145">
            <w:pPr>
              <w:pStyle w:val="TAL"/>
              <w:rPr>
                <w:rFonts w:eastAsia="MS Mincho"/>
              </w:rPr>
            </w:pPr>
          </w:p>
        </w:tc>
        <w:tc>
          <w:tcPr>
            <w:tcW w:w="1104" w:type="dxa"/>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tcPr>
          <w:p w14:paraId="17D87365" w14:textId="77777777" w:rsidR="00D65C49" w:rsidRPr="00374636" w:rsidRDefault="00D65C49" w:rsidP="00C70145">
            <w:pPr>
              <w:pStyle w:val="TAL"/>
            </w:pPr>
            <w:r w:rsidRPr="00374636">
              <w:t xml:space="preserve">                 requestedMeasurements</w:t>
            </w:r>
          </w:p>
        </w:tc>
        <w:tc>
          <w:tcPr>
            <w:tcW w:w="2267" w:type="dxa"/>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tcPr>
          <w:p w14:paraId="6862F113"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tcPr>
          <w:p w14:paraId="14B0CB27" w14:textId="77777777" w:rsidR="00D65C49" w:rsidRPr="00374636" w:rsidRDefault="00D65C49" w:rsidP="00C70145">
            <w:pPr>
              <w:pStyle w:val="TAL"/>
            </w:pPr>
            <w:r w:rsidRPr="00374636">
              <w:t xml:space="preserve">               }</w:t>
            </w:r>
          </w:p>
        </w:tc>
        <w:tc>
          <w:tcPr>
            <w:tcW w:w="2267" w:type="dxa"/>
          </w:tcPr>
          <w:p w14:paraId="5D6E5E46" w14:textId="77777777" w:rsidR="00D65C49" w:rsidRPr="00374636" w:rsidRDefault="00D65C49" w:rsidP="00C70145">
            <w:pPr>
              <w:pStyle w:val="TAL"/>
              <w:rPr>
                <w:rFonts w:eastAsia="MS Mincho"/>
              </w:rPr>
            </w:pPr>
          </w:p>
        </w:tc>
        <w:tc>
          <w:tcPr>
            <w:tcW w:w="1700" w:type="dxa"/>
          </w:tcPr>
          <w:p w14:paraId="6E238BBA" w14:textId="77777777" w:rsidR="00D65C49" w:rsidRPr="00374636" w:rsidRDefault="00D65C49" w:rsidP="00C70145">
            <w:pPr>
              <w:pStyle w:val="TAL"/>
              <w:rPr>
                <w:rFonts w:eastAsia="MS Mincho"/>
              </w:rPr>
            </w:pPr>
          </w:p>
        </w:tc>
        <w:tc>
          <w:tcPr>
            <w:tcW w:w="1104" w:type="dxa"/>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tcPr>
          <w:p w14:paraId="2F26ECF4" w14:textId="77777777" w:rsidR="00D65C49" w:rsidRPr="00374636" w:rsidRDefault="00D65C49" w:rsidP="00C70145">
            <w:pPr>
              <w:pStyle w:val="TAL"/>
            </w:pPr>
            <w:r w:rsidRPr="00374636">
              <w:t xml:space="preserve">            epdu-RequestLocationInformation</w:t>
            </w:r>
          </w:p>
        </w:tc>
        <w:tc>
          <w:tcPr>
            <w:tcW w:w="2267" w:type="dxa"/>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6861AC6" w14:textId="77777777" w:rsidR="00D65C49" w:rsidRPr="00374636" w:rsidRDefault="00D65C49" w:rsidP="00C70145">
            <w:pPr>
              <w:pStyle w:val="TAL"/>
              <w:rPr>
                <w:rFonts w:eastAsia="MS Mincho"/>
              </w:rPr>
            </w:pPr>
          </w:p>
        </w:tc>
        <w:tc>
          <w:tcPr>
            <w:tcW w:w="1104" w:type="dxa"/>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tcPr>
          <w:p w14:paraId="726B72B1" w14:textId="77777777" w:rsidR="00D65C49" w:rsidRPr="00374636" w:rsidRDefault="00D65C49" w:rsidP="00C70145">
            <w:pPr>
              <w:pStyle w:val="TAL"/>
            </w:pPr>
            <w:r w:rsidRPr="00374636">
              <w:t xml:space="preserve">          }</w:t>
            </w:r>
          </w:p>
        </w:tc>
        <w:tc>
          <w:tcPr>
            <w:tcW w:w="2267" w:type="dxa"/>
          </w:tcPr>
          <w:p w14:paraId="1F1BE8DD" w14:textId="77777777" w:rsidR="00D65C49" w:rsidRPr="00374636" w:rsidRDefault="00D65C49" w:rsidP="00C70145">
            <w:pPr>
              <w:pStyle w:val="TAL"/>
              <w:rPr>
                <w:rFonts w:eastAsia="MS Mincho"/>
              </w:rPr>
            </w:pPr>
          </w:p>
        </w:tc>
        <w:tc>
          <w:tcPr>
            <w:tcW w:w="1700" w:type="dxa"/>
          </w:tcPr>
          <w:p w14:paraId="0CC123CE" w14:textId="77777777" w:rsidR="00D65C49" w:rsidRPr="00374636" w:rsidRDefault="00D65C49" w:rsidP="00C70145">
            <w:pPr>
              <w:pStyle w:val="TAL"/>
              <w:rPr>
                <w:rFonts w:eastAsia="MS Mincho"/>
              </w:rPr>
            </w:pPr>
          </w:p>
        </w:tc>
        <w:tc>
          <w:tcPr>
            <w:tcW w:w="1104" w:type="dxa"/>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tcPr>
          <w:p w14:paraId="0BBE0F95" w14:textId="77777777" w:rsidR="00D65C49" w:rsidRPr="00374636" w:rsidRDefault="00D65C49" w:rsidP="00C70145">
            <w:pPr>
              <w:pStyle w:val="TAL"/>
            </w:pPr>
            <w:r w:rsidRPr="00374636">
              <w:t xml:space="preserve">        }</w:t>
            </w:r>
          </w:p>
        </w:tc>
        <w:tc>
          <w:tcPr>
            <w:tcW w:w="2267" w:type="dxa"/>
          </w:tcPr>
          <w:p w14:paraId="15688758" w14:textId="77777777" w:rsidR="00D65C49" w:rsidRPr="00374636" w:rsidRDefault="00D65C49" w:rsidP="00C70145">
            <w:pPr>
              <w:pStyle w:val="TAL"/>
              <w:rPr>
                <w:rFonts w:eastAsia="MS Mincho"/>
              </w:rPr>
            </w:pPr>
          </w:p>
        </w:tc>
        <w:tc>
          <w:tcPr>
            <w:tcW w:w="1700" w:type="dxa"/>
          </w:tcPr>
          <w:p w14:paraId="661D07FE" w14:textId="77777777" w:rsidR="00D65C49" w:rsidRPr="00374636" w:rsidRDefault="00D65C49" w:rsidP="00C70145">
            <w:pPr>
              <w:pStyle w:val="TAL"/>
              <w:rPr>
                <w:rFonts w:eastAsia="MS Mincho"/>
              </w:rPr>
            </w:pPr>
          </w:p>
        </w:tc>
        <w:tc>
          <w:tcPr>
            <w:tcW w:w="1104" w:type="dxa"/>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tcPr>
          <w:p w14:paraId="33A3C8F9" w14:textId="77777777" w:rsidR="00D65C49" w:rsidRPr="00374636" w:rsidRDefault="00D65C49" w:rsidP="00C70145">
            <w:pPr>
              <w:pStyle w:val="TAL"/>
            </w:pPr>
            <w:r w:rsidRPr="00374636">
              <w:t xml:space="preserve">      }</w:t>
            </w:r>
          </w:p>
        </w:tc>
        <w:tc>
          <w:tcPr>
            <w:tcW w:w="2267" w:type="dxa"/>
          </w:tcPr>
          <w:p w14:paraId="2D61CF9A" w14:textId="77777777" w:rsidR="00D65C49" w:rsidRPr="00374636" w:rsidRDefault="00D65C49" w:rsidP="00C70145">
            <w:pPr>
              <w:pStyle w:val="TAL"/>
              <w:rPr>
                <w:rFonts w:eastAsia="MS Mincho"/>
              </w:rPr>
            </w:pPr>
          </w:p>
        </w:tc>
        <w:tc>
          <w:tcPr>
            <w:tcW w:w="1700" w:type="dxa"/>
          </w:tcPr>
          <w:p w14:paraId="1C6603F0" w14:textId="77777777" w:rsidR="00D65C49" w:rsidRPr="00374636" w:rsidRDefault="00D65C49" w:rsidP="00C70145">
            <w:pPr>
              <w:pStyle w:val="TAL"/>
              <w:rPr>
                <w:rFonts w:eastAsia="MS Mincho"/>
              </w:rPr>
            </w:pPr>
          </w:p>
        </w:tc>
        <w:tc>
          <w:tcPr>
            <w:tcW w:w="1104" w:type="dxa"/>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tcPr>
          <w:p w14:paraId="29AF4976" w14:textId="77777777" w:rsidR="00D65C49" w:rsidRPr="00374636" w:rsidRDefault="00D65C49" w:rsidP="00C70145">
            <w:pPr>
              <w:pStyle w:val="TAL"/>
            </w:pPr>
            <w:r w:rsidRPr="00374636">
              <w:t xml:space="preserve">    }</w:t>
            </w:r>
          </w:p>
        </w:tc>
        <w:tc>
          <w:tcPr>
            <w:tcW w:w="2267" w:type="dxa"/>
          </w:tcPr>
          <w:p w14:paraId="44A20CBB" w14:textId="77777777" w:rsidR="00D65C49" w:rsidRPr="00374636" w:rsidRDefault="00D65C49" w:rsidP="00C70145">
            <w:pPr>
              <w:pStyle w:val="TAL"/>
              <w:rPr>
                <w:rFonts w:eastAsia="MS Mincho"/>
              </w:rPr>
            </w:pPr>
          </w:p>
        </w:tc>
        <w:tc>
          <w:tcPr>
            <w:tcW w:w="1700" w:type="dxa"/>
          </w:tcPr>
          <w:p w14:paraId="17CF4C1C" w14:textId="77777777" w:rsidR="00D65C49" w:rsidRPr="00374636" w:rsidRDefault="00D65C49" w:rsidP="00C70145">
            <w:pPr>
              <w:pStyle w:val="TAL"/>
              <w:rPr>
                <w:rFonts w:eastAsia="MS Mincho"/>
              </w:rPr>
            </w:pPr>
          </w:p>
        </w:tc>
        <w:tc>
          <w:tcPr>
            <w:tcW w:w="1104" w:type="dxa"/>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tcPr>
          <w:p w14:paraId="0F1A62AC" w14:textId="77777777" w:rsidR="00D65C49" w:rsidRPr="00374636" w:rsidRDefault="00D65C49" w:rsidP="00C70145">
            <w:pPr>
              <w:pStyle w:val="TAL"/>
            </w:pPr>
            <w:r w:rsidRPr="00374636">
              <w:t xml:space="preserve">  }</w:t>
            </w:r>
          </w:p>
        </w:tc>
        <w:tc>
          <w:tcPr>
            <w:tcW w:w="2267" w:type="dxa"/>
          </w:tcPr>
          <w:p w14:paraId="02482BCB" w14:textId="77777777" w:rsidR="00D65C49" w:rsidRPr="00374636" w:rsidRDefault="00D65C49" w:rsidP="00C70145">
            <w:pPr>
              <w:pStyle w:val="TAL"/>
              <w:rPr>
                <w:rFonts w:eastAsia="MS Mincho"/>
              </w:rPr>
            </w:pPr>
          </w:p>
        </w:tc>
        <w:tc>
          <w:tcPr>
            <w:tcW w:w="1700" w:type="dxa"/>
          </w:tcPr>
          <w:p w14:paraId="25C4ACEA" w14:textId="77777777" w:rsidR="00D65C49" w:rsidRPr="00374636" w:rsidRDefault="00D65C49" w:rsidP="00C70145">
            <w:pPr>
              <w:pStyle w:val="TAL"/>
              <w:rPr>
                <w:rFonts w:eastAsia="MS Mincho"/>
              </w:rPr>
            </w:pPr>
          </w:p>
        </w:tc>
        <w:tc>
          <w:tcPr>
            <w:tcW w:w="1104" w:type="dxa"/>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tcPr>
          <w:p w14:paraId="4632942C" w14:textId="77777777" w:rsidR="00D65C49" w:rsidRPr="00374636" w:rsidRDefault="00D65C49" w:rsidP="00C70145">
            <w:pPr>
              <w:pStyle w:val="TAL"/>
            </w:pPr>
            <w:r w:rsidRPr="00374636">
              <w:t xml:space="preserve"> }</w:t>
            </w:r>
          </w:p>
        </w:tc>
        <w:tc>
          <w:tcPr>
            <w:tcW w:w="2267" w:type="dxa"/>
          </w:tcPr>
          <w:p w14:paraId="1D6B306E" w14:textId="77777777" w:rsidR="00D65C49" w:rsidRPr="00374636" w:rsidRDefault="00D65C49" w:rsidP="00C70145">
            <w:pPr>
              <w:pStyle w:val="TAL"/>
              <w:rPr>
                <w:rFonts w:eastAsia="MS Mincho"/>
              </w:rPr>
            </w:pPr>
          </w:p>
        </w:tc>
        <w:tc>
          <w:tcPr>
            <w:tcW w:w="1700" w:type="dxa"/>
          </w:tcPr>
          <w:p w14:paraId="342DBAA3" w14:textId="77777777" w:rsidR="00D65C49" w:rsidRPr="00374636" w:rsidRDefault="00D65C49" w:rsidP="00C70145">
            <w:pPr>
              <w:pStyle w:val="TAL"/>
              <w:rPr>
                <w:rFonts w:eastAsia="MS Mincho"/>
              </w:rPr>
            </w:pPr>
          </w:p>
        </w:tc>
        <w:tc>
          <w:tcPr>
            <w:tcW w:w="1104" w:type="dxa"/>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tcPr>
          <w:p w14:paraId="56269264" w14:textId="77777777" w:rsidR="00D65C49" w:rsidRPr="00374636" w:rsidRDefault="00D65C49" w:rsidP="00C70145">
            <w:pPr>
              <w:pStyle w:val="TAL"/>
            </w:pPr>
            <w:r w:rsidRPr="00374636">
              <w:t>}</w:t>
            </w:r>
          </w:p>
        </w:tc>
        <w:tc>
          <w:tcPr>
            <w:tcW w:w="2267" w:type="dxa"/>
          </w:tcPr>
          <w:p w14:paraId="20CAEC28" w14:textId="77777777" w:rsidR="00D65C49" w:rsidRPr="00374636" w:rsidRDefault="00D65C49" w:rsidP="00C70145">
            <w:pPr>
              <w:pStyle w:val="TAL"/>
              <w:rPr>
                <w:rFonts w:eastAsia="MS Mincho"/>
              </w:rPr>
            </w:pPr>
          </w:p>
        </w:tc>
        <w:tc>
          <w:tcPr>
            <w:tcW w:w="1700" w:type="dxa"/>
          </w:tcPr>
          <w:p w14:paraId="23D28E9A" w14:textId="77777777" w:rsidR="00D65C49" w:rsidRPr="00374636" w:rsidRDefault="00D65C49" w:rsidP="00C70145">
            <w:pPr>
              <w:pStyle w:val="TAL"/>
              <w:rPr>
                <w:rFonts w:eastAsia="MS Mincho"/>
              </w:rPr>
            </w:pPr>
          </w:p>
        </w:tc>
        <w:tc>
          <w:tcPr>
            <w:tcW w:w="1104" w:type="dxa"/>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lastRenderedPageBreak/>
        <w:t xml:space="preserve">Table 8.1.1.4.3-4: </w:t>
      </w:r>
      <w:r w:rsidRPr="00374636">
        <w:rPr>
          <w:i/>
        </w:rPr>
        <w:t>ECID-ProvideLocationInformation</w:t>
      </w:r>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080DE9A2" w14:textId="77777777" w:rsidTr="005A566D">
        <w:tc>
          <w:tcPr>
            <w:tcW w:w="9738" w:type="dxa"/>
            <w:gridSpan w:val="4"/>
          </w:tcPr>
          <w:p w14:paraId="5D14F528" w14:textId="5E1B38B9"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3A10ACA7" w14:textId="77777777" w:rsidTr="005A566D">
        <w:tblPrEx>
          <w:tblCellMar>
            <w:left w:w="108" w:type="dxa"/>
            <w:right w:w="108" w:type="dxa"/>
          </w:tblCellMar>
        </w:tblPrEx>
        <w:tc>
          <w:tcPr>
            <w:tcW w:w="5070" w:type="dxa"/>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tcPr>
          <w:p w14:paraId="08E588EF"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r w:rsidRPr="00374636">
              <w:t>locationServer</w:t>
            </w:r>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tcPr>
          <w:p w14:paraId="23D6D8FB"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tcPr>
          <w:p w14:paraId="2F1091B0"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tcPr>
          <w:p w14:paraId="5BF28B1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tcPr>
          <w:p w14:paraId="76E1D38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tcPr>
          <w:p w14:paraId="5CA2F49F"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tcPr>
          <w:p w14:paraId="01270E6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tcPr>
          <w:p w14:paraId="005B3436"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tcPr>
          <w:p w14:paraId="0B4538E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tcPr>
          <w:p w14:paraId="52744D9B"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tcPr>
          <w:p w14:paraId="291DF2C4"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tcPr>
          <w:p w14:paraId="09DE7B3F"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tcPr>
          <w:p w14:paraId="08338DFB"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tcPr>
          <w:p w14:paraId="16D402EC"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tcPr>
          <w:p w14:paraId="7538931F"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tcPr>
          <w:p w14:paraId="27B8A4E7"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tcPr>
          <w:p w14:paraId="6C160DE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tcPr>
          <w:p w14:paraId="658DB0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tcPr>
          <w:p w14:paraId="5ED3AA23"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tcPr>
          <w:p w14:paraId="45DFAB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tcPr>
          <w:p w14:paraId="1E0BF983"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tcPr>
          <w:p w14:paraId="769095A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lastRenderedPageBreak/>
        <w:t xml:space="preserve">Table 8.1.1.4.3-5: </w:t>
      </w:r>
      <w:r w:rsidRPr="00374636">
        <w:rPr>
          <w:i/>
        </w:rPr>
        <w:t>CQI-ReportConfig-DEFAULT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9EA7D5F"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23D865F4" w14:textId="77777777" w:rsidR="00D65C49" w:rsidRPr="00374636" w:rsidRDefault="00D65C49" w:rsidP="007C6871">
            <w:pPr>
              <w:pStyle w:val="TAL"/>
              <w:rPr>
                <w:lang w:eastAsia="en-US"/>
              </w:rPr>
            </w:pPr>
          </w:p>
        </w:tc>
        <w:tc>
          <w:tcPr>
            <w:tcW w:w="1701" w:type="dxa"/>
          </w:tcPr>
          <w:p w14:paraId="3FCBFD35" w14:textId="77777777" w:rsidR="00D65C49" w:rsidRPr="00374636" w:rsidRDefault="00D65C49" w:rsidP="007C6871">
            <w:pPr>
              <w:pStyle w:val="TAL"/>
              <w:rPr>
                <w:lang w:eastAsia="en-US"/>
              </w:rPr>
            </w:pPr>
          </w:p>
        </w:tc>
        <w:tc>
          <w:tcPr>
            <w:tcW w:w="1275" w:type="dxa"/>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0944B16"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14115A0B" w14:textId="77777777" w:rsidR="00D65C49" w:rsidRPr="00374636" w:rsidRDefault="00D65C49" w:rsidP="007C6871">
            <w:pPr>
              <w:pStyle w:val="TAL"/>
              <w:rPr>
                <w:lang w:eastAsia="en-US"/>
              </w:rPr>
            </w:pPr>
            <w:r w:rsidRPr="00374636">
              <w:rPr>
                <w:lang w:eastAsia="en-US"/>
              </w:rPr>
              <w:t>rm30</w:t>
            </w:r>
          </w:p>
        </w:tc>
        <w:tc>
          <w:tcPr>
            <w:tcW w:w="1701" w:type="dxa"/>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4C30E54"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0A098190" w14:textId="77777777" w:rsidR="00D65C49" w:rsidRPr="00374636" w:rsidRDefault="00D65C49" w:rsidP="007C6871">
            <w:pPr>
              <w:pStyle w:val="TAL"/>
              <w:rPr>
                <w:lang w:eastAsia="en-US"/>
              </w:rPr>
            </w:pPr>
            <w:r w:rsidRPr="00374636">
              <w:t>0</w:t>
            </w:r>
          </w:p>
        </w:tc>
        <w:tc>
          <w:tcPr>
            <w:tcW w:w="1701" w:type="dxa"/>
          </w:tcPr>
          <w:p w14:paraId="29BC2B02" w14:textId="77777777" w:rsidR="00D65C49" w:rsidRPr="00374636" w:rsidRDefault="00D65C49" w:rsidP="007C6871">
            <w:pPr>
              <w:pStyle w:val="TAL"/>
              <w:rPr>
                <w:lang w:eastAsia="en-US"/>
              </w:rPr>
            </w:pPr>
          </w:p>
        </w:tc>
        <w:tc>
          <w:tcPr>
            <w:tcW w:w="1275" w:type="dxa"/>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4" w:name="_Toc27481564"/>
      <w:bookmarkStart w:id="1715" w:name="_Toc68182814"/>
      <w:bookmarkStart w:id="1716" w:name="_Toc75461658"/>
      <w:bookmarkStart w:id="1717" w:name="_Toc76023779"/>
      <w:bookmarkStart w:id="1718" w:name="_Toc83678222"/>
      <w:bookmarkStart w:id="1719" w:name="_Toc90628943"/>
      <w:r w:rsidRPr="00374636">
        <w:t>8.1.1.5</w:t>
      </w:r>
      <w:r w:rsidRPr="00374636">
        <w:tab/>
        <w:t>Test requirement</w:t>
      </w:r>
      <w:bookmarkEnd w:id="1714"/>
      <w:bookmarkEnd w:id="1715"/>
      <w:bookmarkEnd w:id="1716"/>
      <w:bookmarkEnd w:id="1717"/>
      <w:bookmarkEnd w:id="1718"/>
      <w:bookmarkEnd w:id="1719"/>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r w:rsidRPr="00374636">
              <w:rPr>
                <w:lang w:eastAsia="en-US"/>
              </w:rPr>
              <w:t>BW</w:t>
            </w:r>
            <w:r w:rsidRPr="00374636">
              <w:rPr>
                <w:vertAlign w:val="subscript"/>
                <w:lang w:eastAsia="en-US"/>
              </w:rPr>
              <w:t>channel</w:t>
            </w:r>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25pt;height:16.5pt" o:ole="" fillcolor="window">
                  <v:imagedata r:id="rId17" o:title=""/>
                </v:shape>
                <o:OLEObject Type="Embed" ProgID="Equation.3" ShapeID="_x0000_i1027" DrawAspect="Content" ObjectID="_1829923672"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0.75pt;height:19.5pt" o:ole="" fillcolor="window">
                  <v:imagedata r:id="rId20" o:title=""/>
                </v:shape>
                <o:OLEObject Type="Embed" ProgID="Equation.3" ShapeID="_x0000_i1028" DrawAspect="Content" ObjectID="_1829923673"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25pt;height:15.75pt" o:ole="" fillcolor="window">
                  <v:imagedata r:id="rId22" o:title=""/>
                </v:shape>
                <o:OLEObject Type="Embed" ProgID="Equation.3" ShapeID="_x0000_i1029" DrawAspect="Content" ObjectID="_1829923674"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convertedto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20" w:name="_Toc27481565"/>
      <w:bookmarkStart w:id="1721" w:name="_Toc68182815"/>
      <w:bookmarkStart w:id="1722" w:name="_Toc75461659"/>
      <w:bookmarkStart w:id="1723" w:name="_Toc76023780"/>
      <w:bookmarkStart w:id="1724" w:name="_Toc83678223"/>
      <w:bookmarkStart w:id="1725" w:name="_Toc90628944"/>
      <w:r w:rsidRPr="00374636">
        <w:t>8.1.1A</w:t>
      </w:r>
      <w:r w:rsidRPr="00374636">
        <w:tab/>
        <w:t>E-UTRAN FDD UE Rx – Tx time difference case (Rel-12 onwards)</w:t>
      </w:r>
      <w:bookmarkEnd w:id="1720"/>
      <w:bookmarkEnd w:id="1721"/>
      <w:bookmarkEnd w:id="1722"/>
      <w:bookmarkEnd w:id="1723"/>
      <w:bookmarkEnd w:id="1724"/>
      <w:bookmarkEnd w:id="1725"/>
    </w:p>
    <w:p w14:paraId="437C6E20" w14:textId="77777777" w:rsidR="00D65C49" w:rsidRPr="00374636" w:rsidRDefault="00D65C49" w:rsidP="00D65C49">
      <w:pPr>
        <w:pStyle w:val="Heading4"/>
      </w:pPr>
      <w:bookmarkStart w:id="1726" w:name="_Toc27481566"/>
      <w:bookmarkStart w:id="1727" w:name="_Toc68182816"/>
      <w:bookmarkStart w:id="1728" w:name="_Toc75461660"/>
      <w:bookmarkStart w:id="1729" w:name="_Toc76023781"/>
      <w:bookmarkStart w:id="1730" w:name="_Toc83678224"/>
      <w:bookmarkStart w:id="1731" w:name="_Toc90628945"/>
      <w:r w:rsidRPr="00374636">
        <w:t>8.1.1A.1</w:t>
      </w:r>
      <w:r w:rsidRPr="00374636">
        <w:tab/>
        <w:t>Test purpose</w:t>
      </w:r>
      <w:bookmarkEnd w:id="1726"/>
      <w:bookmarkEnd w:id="1727"/>
      <w:bookmarkEnd w:id="1728"/>
      <w:bookmarkEnd w:id="1729"/>
      <w:bookmarkEnd w:id="1730"/>
      <w:bookmarkEnd w:id="1731"/>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2" w:name="_Toc27481567"/>
      <w:bookmarkStart w:id="1733" w:name="_Toc68182817"/>
      <w:bookmarkStart w:id="1734" w:name="_Toc75461661"/>
      <w:bookmarkStart w:id="1735" w:name="_Toc76023782"/>
      <w:bookmarkStart w:id="1736" w:name="_Toc83678225"/>
      <w:bookmarkStart w:id="1737" w:name="_Toc90628946"/>
      <w:r w:rsidRPr="00374636">
        <w:t>8.1.1A.2</w:t>
      </w:r>
      <w:r w:rsidRPr="00374636">
        <w:tab/>
        <w:t>Test applicability</w:t>
      </w:r>
      <w:bookmarkEnd w:id="1732"/>
      <w:bookmarkEnd w:id="1733"/>
      <w:bookmarkEnd w:id="1734"/>
      <w:bookmarkEnd w:id="1735"/>
      <w:bookmarkEnd w:id="1736"/>
      <w:bookmarkEnd w:id="1737"/>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8" w:name="_Toc27481568"/>
      <w:bookmarkStart w:id="1739" w:name="_Toc68182818"/>
      <w:bookmarkStart w:id="1740" w:name="_Toc75461662"/>
      <w:bookmarkStart w:id="1741" w:name="_Toc76023783"/>
      <w:bookmarkStart w:id="1742" w:name="_Toc83678226"/>
      <w:bookmarkStart w:id="1743" w:name="_Toc90628947"/>
      <w:r w:rsidRPr="00374636">
        <w:t>8.1.1A.3</w:t>
      </w:r>
      <w:r w:rsidRPr="00374636">
        <w:tab/>
        <w:t>Minimum conformance requirements</w:t>
      </w:r>
      <w:bookmarkEnd w:id="1738"/>
      <w:bookmarkEnd w:id="1739"/>
      <w:bookmarkEnd w:id="1740"/>
      <w:bookmarkEnd w:id="1741"/>
      <w:bookmarkEnd w:id="1742"/>
      <w:bookmarkEnd w:id="1743"/>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lastRenderedPageBreak/>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MHz</w:t>
            </w:r>
            <w:r w:rsidRPr="00374636">
              <w:rPr>
                <w:lang w:eastAsia="en-US"/>
              </w:rPr>
              <w:t>.</w:t>
            </w:r>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4" w:name="_Toc27481569"/>
      <w:bookmarkStart w:id="1745" w:name="_Toc68182819"/>
      <w:bookmarkStart w:id="1746" w:name="_Toc75461663"/>
      <w:bookmarkStart w:id="1747" w:name="_Toc76023784"/>
      <w:bookmarkStart w:id="1748" w:name="_Toc83678227"/>
      <w:bookmarkStart w:id="1749" w:name="_Toc90628948"/>
      <w:r w:rsidRPr="00374636">
        <w:t>8.1.1A.4</w:t>
      </w:r>
      <w:r w:rsidRPr="00374636">
        <w:tab/>
        <w:t>Test description</w:t>
      </w:r>
      <w:bookmarkEnd w:id="1744"/>
      <w:bookmarkEnd w:id="1745"/>
      <w:bookmarkEnd w:id="1746"/>
      <w:bookmarkEnd w:id="1747"/>
      <w:bookmarkEnd w:id="1748"/>
      <w:bookmarkEnd w:id="1749"/>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50" w:name="_Toc27481570"/>
      <w:bookmarkStart w:id="1751" w:name="_Toc68182820"/>
      <w:bookmarkStart w:id="1752" w:name="_Toc75461664"/>
      <w:bookmarkStart w:id="1753" w:name="_Toc76023785"/>
      <w:bookmarkStart w:id="1754" w:name="_Toc83678228"/>
      <w:bookmarkStart w:id="1755" w:name="_Toc90628949"/>
      <w:r w:rsidRPr="00374636">
        <w:t>8.1.1A.4.1</w:t>
      </w:r>
      <w:r w:rsidRPr="00374636">
        <w:tab/>
        <w:t>Initial conditions</w:t>
      </w:r>
      <w:bookmarkEnd w:id="1750"/>
      <w:bookmarkEnd w:id="1751"/>
      <w:bookmarkEnd w:id="1752"/>
      <w:bookmarkEnd w:id="1753"/>
      <w:bookmarkEnd w:id="1754"/>
      <w:bookmarkEnd w:id="1755"/>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6" w:name="_Toc27481571"/>
      <w:bookmarkStart w:id="1757" w:name="_Toc68182821"/>
      <w:bookmarkStart w:id="1758" w:name="_Toc75461665"/>
      <w:bookmarkStart w:id="1759" w:name="_Toc76023786"/>
      <w:bookmarkStart w:id="1760" w:name="_Toc83678229"/>
      <w:bookmarkStart w:id="1761" w:name="_Toc90628950"/>
      <w:r w:rsidRPr="00374636">
        <w:t>8.1.1A.4.2</w:t>
      </w:r>
      <w:r w:rsidRPr="00374636">
        <w:tab/>
        <w:t>Test procedure</w:t>
      </w:r>
      <w:bookmarkEnd w:id="1756"/>
      <w:bookmarkEnd w:id="1757"/>
      <w:bookmarkEnd w:id="1758"/>
      <w:bookmarkEnd w:id="1759"/>
      <w:bookmarkEnd w:id="1760"/>
      <w:bookmarkEnd w:id="1761"/>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2" w:name="_Toc27481572"/>
      <w:bookmarkStart w:id="1763" w:name="_Toc68182822"/>
      <w:bookmarkStart w:id="1764" w:name="_Toc75461666"/>
      <w:bookmarkStart w:id="1765" w:name="_Toc76023787"/>
      <w:bookmarkStart w:id="1766" w:name="_Toc83678230"/>
      <w:bookmarkStart w:id="1767" w:name="_Toc90628951"/>
      <w:r w:rsidRPr="00374636">
        <w:t>8.1.1A.4.3</w:t>
      </w:r>
      <w:r w:rsidRPr="00374636">
        <w:tab/>
        <w:t>Message contents</w:t>
      </w:r>
      <w:bookmarkEnd w:id="1762"/>
      <w:bookmarkEnd w:id="1763"/>
      <w:bookmarkEnd w:id="1764"/>
      <w:bookmarkEnd w:id="1765"/>
      <w:bookmarkEnd w:id="1766"/>
      <w:bookmarkEnd w:id="1767"/>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8" w:name="_Toc27481573"/>
      <w:bookmarkStart w:id="1769" w:name="_Toc68182823"/>
      <w:bookmarkStart w:id="1770" w:name="_Toc75461667"/>
      <w:bookmarkStart w:id="1771" w:name="_Toc76023788"/>
      <w:bookmarkStart w:id="1772" w:name="_Toc83678231"/>
      <w:bookmarkStart w:id="1773" w:name="_Toc90628952"/>
      <w:r w:rsidRPr="00374636">
        <w:t>8.1.1A.5</w:t>
      </w:r>
      <w:r w:rsidRPr="00374636">
        <w:tab/>
        <w:t>Test requirement</w:t>
      </w:r>
      <w:bookmarkEnd w:id="1768"/>
      <w:bookmarkEnd w:id="1769"/>
      <w:bookmarkEnd w:id="1770"/>
      <w:bookmarkEnd w:id="1771"/>
      <w:bookmarkEnd w:id="1772"/>
      <w:bookmarkEnd w:id="1773"/>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4" w:name="_Toc27481574"/>
      <w:bookmarkStart w:id="1775" w:name="_Toc68182824"/>
      <w:bookmarkStart w:id="1776" w:name="_Toc75461668"/>
      <w:bookmarkStart w:id="1777" w:name="_Toc76023789"/>
      <w:bookmarkStart w:id="1778" w:name="_Toc83678232"/>
      <w:bookmarkStart w:id="1779" w:name="_Toc90628953"/>
      <w:r w:rsidRPr="00374636">
        <w:lastRenderedPageBreak/>
        <w:t>8.1.1B</w:t>
      </w:r>
      <w:r w:rsidRPr="00374636">
        <w:tab/>
        <w:t>E-UTRAN FDD UE Rx – Tx time difference case for UE Category 1bis</w:t>
      </w:r>
      <w:bookmarkEnd w:id="1774"/>
      <w:bookmarkEnd w:id="1775"/>
      <w:bookmarkEnd w:id="1776"/>
      <w:bookmarkEnd w:id="1777"/>
      <w:bookmarkEnd w:id="1778"/>
      <w:bookmarkEnd w:id="1779"/>
    </w:p>
    <w:p w14:paraId="19CE11D0" w14:textId="77777777" w:rsidR="00D65C49" w:rsidRPr="00374636" w:rsidRDefault="00D65C49" w:rsidP="00D65C49">
      <w:pPr>
        <w:pStyle w:val="Heading4"/>
      </w:pPr>
      <w:bookmarkStart w:id="1780" w:name="_Toc27481575"/>
      <w:bookmarkStart w:id="1781" w:name="_Toc68182825"/>
      <w:bookmarkStart w:id="1782" w:name="_Toc75461669"/>
      <w:bookmarkStart w:id="1783" w:name="_Toc76023790"/>
      <w:bookmarkStart w:id="1784" w:name="_Toc83678233"/>
      <w:bookmarkStart w:id="1785" w:name="_Toc90628954"/>
      <w:r w:rsidRPr="00374636">
        <w:t>8.1.1B.1</w:t>
      </w:r>
      <w:r w:rsidRPr="00374636">
        <w:tab/>
        <w:t>Test purpose</w:t>
      </w:r>
      <w:bookmarkEnd w:id="1780"/>
      <w:bookmarkEnd w:id="1781"/>
      <w:bookmarkEnd w:id="1782"/>
      <w:bookmarkEnd w:id="1783"/>
      <w:bookmarkEnd w:id="1784"/>
      <w:bookmarkEnd w:id="1785"/>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6" w:name="_Toc27481576"/>
      <w:bookmarkStart w:id="1787" w:name="_Toc68182826"/>
      <w:bookmarkStart w:id="1788" w:name="_Toc75461670"/>
      <w:bookmarkStart w:id="1789" w:name="_Toc76023791"/>
      <w:bookmarkStart w:id="1790" w:name="_Toc83678234"/>
      <w:bookmarkStart w:id="1791" w:name="_Toc90628955"/>
      <w:r w:rsidRPr="00374636">
        <w:t>8.1.1B.2</w:t>
      </w:r>
      <w:r w:rsidRPr="00374636">
        <w:tab/>
        <w:t>Test applicability</w:t>
      </w:r>
      <w:bookmarkEnd w:id="1786"/>
      <w:bookmarkEnd w:id="1787"/>
      <w:bookmarkEnd w:id="1788"/>
      <w:bookmarkEnd w:id="1789"/>
      <w:bookmarkEnd w:id="1790"/>
      <w:bookmarkEnd w:id="1791"/>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2" w:name="_Toc27481577"/>
      <w:bookmarkStart w:id="1793" w:name="_Toc68182827"/>
      <w:bookmarkStart w:id="1794" w:name="_Toc75461671"/>
      <w:bookmarkStart w:id="1795" w:name="_Toc76023792"/>
      <w:bookmarkStart w:id="1796" w:name="_Toc83678235"/>
      <w:bookmarkStart w:id="1797" w:name="_Toc90628956"/>
      <w:r w:rsidRPr="00374636">
        <w:t>8.1.1B.3</w:t>
      </w:r>
      <w:r w:rsidRPr="00374636">
        <w:tab/>
        <w:t>Minimum conformance requirements</w:t>
      </w:r>
      <w:bookmarkEnd w:id="1792"/>
      <w:bookmarkEnd w:id="1793"/>
      <w:bookmarkEnd w:id="1794"/>
      <w:bookmarkEnd w:id="1795"/>
      <w:bookmarkEnd w:id="1796"/>
      <w:bookmarkEnd w:id="1797"/>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8" w:name="_Toc27481578"/>
      <w:bookmarkStart w:id="1799" w:name="_Toc68182828"/>
      <w:bookmarkStart w:id="1800" w:name="_Toc75461672"/>
      <w:bookmarkStart w:id="1801" w:name="_Toc76023793"/>
      <w:bookmarkStart w:id="1802" w:name="_Toc83678236"/>
      <w:bookmarkStart w:id="1803" w:name="_Toc90628957"/>
      <w:r w:rsidRPr="00374636">
        <w:t>8.1.1B.4</w:t>
      </w:r>
      <w:r w:rsidRPr="00374636">
        <w:tab/>
        <w:t>Test description</w:t>
      </w:r>
      <w:bookmarkEnd w:id="1798"/>
      <w:bookmarkEnd w:id="1799"/>
      <w:bookmarkEnd w:id="1800"/>
      <w:bookmarkEnd w:id="1801"/>
      <w:bookmarkEnd w:id="1802"/>
      <w:bookmarkEnd w:id="1803"/>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4" w:name="_Toc27481579"/>
      <w:bookmarkStart w:id="1805" w:name="_Toc68182829"/>
      <w:bookmarkStart w:id="1806" w:name="_Toc75461673"/>
      <w:bookmarkStart w:id="1807" w:name="_Toc76023794"/>
      <w:bookmarkStart w:id="1808" w:name="_Toc83678237"/>
      <w:bookmarkStart w:id="1809" w:name="_Toc90628958"/>
      <w:r w:rsidRPr="00374636">
        <w:t>8.1.1B.4.1</w:t>
      </w:r>
      <w:r w:rsidRPr="00374636">
        <w:tab/>
        <w:t>Initial conditions</w:t>
      </w:r>
      <w:bookmarkEnd w:id="1804"/>
      <w:bookmarkEnd w:id="1805"/>
      <w:bookmarkEnd w:id="1806"/>
      <w:bookmarkEnd w:id="1807"/>
      <w:bookmarkEnd w:id="1808"/>
      <w:bookmarkEnd w:id="1809"/>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10" w:name="_Toc27481580"/>
      <w:bookmarkStart w:id="1811" w:name="_Toc68182830"/>
      <w:bookmarkStart w:id="1812" w:name="_Toc75461674"/>
      <w:bookmarkStart w:id="1813" w:name="_Toc76023795"/>
      <w:bookmarkStart w:id="1814" w:name="_Toc83678238"/>
      <w:bookmarkStart w:id="1815" w:name="_Toc90628959"/>
      <w:r w:rsidRPr="00374636">
        <w:t>8.1.1B.4.2</w:t>
      </w:r>
      <w:r w:rsidRPr="00374636">
        <w:tab/>
        <w:t>Test procedure</w:t>
      </w:r>
      <w:bookmarkEnd w:id="1810"/>
      <w:bookmarkEnd w:id="1811"/>
      <w:bookmarkEnd w:id="1812"/>
      <w:bookmarkEnd w:id="1813"/>
      <w:bookmarkEnd w:id="1814"/>
      <w:bookmarkEnd w:id="1815"/>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6" w:name="_Toc27481581"/>
      <w:bookmarkStart w:id="1817" w:name="_Toc68182831"/>
      <w:bookmarkStart w:id="1818" w:name="_Toc75461675"/>
      <w:bookmarkStart w:id="1819" w:name="_Toc76023796"/>
      <w:bookmarkStart w:id="1820" w:name="_Toc83678239"/>
      <w:bookmarkStart w:id="1821" w:name="_Toc90628960"/>
      <w:r w:rsidRPr="00374636">
        <w:t>8.1.1B.4.3</w:t>
      </w:r>
      <w:r w:rsidRPr="00374636">
        <w:tab/>
        <w:t>Message contents</w:t>
      </w:r>
      <w:bookmarkEnd w:id="1816"/>
      <w:bookmarkEnd w:id="1817"/>
      <w:bookmarkEnd w:id="1818"/>
      <w:bookmarkEnd w:id="1819"/>
      <w:bookmarkEnd w:id="1820"/>
      <w:bookmarkEnd w:id="1821"/>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2" w:name="_Toc27481582"/>
      <w:bookmarkStart w:id="1823" w:name="_Toc68182832"/>
      <w:bookmarkStart w:id="1824" w:name="_Toc75461676"/>
      <w:bookmarkStart w:id="1825" w:name="_Toc76023797"/>
      <w:bookmarkStart w:id="1826" w:name="_Toc83678240"/>
      <w:bookmarkStart w:id="1827" w:name="_Toc90628961"/>
      <w:r w:rsidRPr="00374636">
        <w:t>8.1.1B.5</w:t>
      </w:r>
      <w:r w:rsidRPr="00374636">
        <w:tab/>
        <w:t>Test requirement</w:t>
      </w:r>
      <w:bookmarkEnd w:id="1822"/>
      <w:bookmarkEnd w:id="1823"/>
      <w:bookmarkEnd w:id="1824"/>
      <w:bookmarkEnd w:id="1825"/>
      <w:bookmarkEnd w:id="1826"/>
      <w:bookmarkEnd w:id="1827"/>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8" w:name="_Toc27481583"/>
      <w:bookmarkStart w:id="1829" w:name="_Toc68182833"/>
      <w:bookmarkStart w:id="1830" w:name="_Toc75461677"/>
      <w:bookmarkStart w:id="1831" w:name="_Toc76023798"/>
      <w:bookmarkStart w:id="1832" w:name="_Toc83678241"/>
      <w:bookmarkStart w:id="1833" w:name="_Toc90628962"/>
      <w:r w:rsidRPr="00374636">
        <w:t>8.1.2</w:t>
      </w:r>
      <w:r w:rsidRPr="00374636">
        <w:tab/>
        <w:t>E-UTRAN TDD UE Rx – Tx time difference case (Rel-9 to Rel-11)</w:t>
      </w:r>
      <w:bookmarkEnd w:id="1828"/>
      <w:bookmarkEnd w:id="1829"/>
      <w:bookmarkEnd w:id="1830"/>
      <w:bookmarkEnd w:id="1831"/>
      <w:bookmarkEnd w:id="1832"/>
      <w:bookmarkEnd w:id="1833"/>
    </w:p>
    <w:p w14:paraId="4C733A7D" w14:textId="77777777" w:rsidR="00D65C49" w:rsidRPr="00374636" w:rsidRDefault="00D65C49" w:rsidP="00D65C49">
      <w:pPr>
        <w:pStyle w:val="Heading4"/>
      </w:pPr>
      <w:bookmarkStart w:id="1834" w:name="_Toc27481584"/>
      <w:bookmarkStart w:id="1835" w:name="_Toc68182834"/>
      <w:bookmarkStart w:id="1836" w:name="_Toc75461678"/>
      <w:bookmarkStart w:id="1837" w:name="_Toc76023799"/>
      <w:bookmarkStart w:id="1838" w:name="_Toc83678242"/>
      <w:bookmarkStart w:id="1839" w:name="_Toc90628963"/>
      <w:r w:rsidRPr="00374636">
        <w:t>8.1.2.1</w:t>
      </w:r>
      <w:r w:rsidRPr="00374636">
        <w:tab/>
        <w:t>Test purpose</w:t>
      </w:r>
      <w:bookmarkEnd w:id="1834"/>
      <w:bookmarkEnd w:id="1835"/>
      <w:bookmarkEnd w:id="1836"/>
      <w:bookmarkEnd w:id="1837"/>
      <w:bookmarkEnd w:id="1838"/>
      <w:bookmarkEnd w:id="1839"/>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40" w:name="_Toc27481585"/>
      <w:bookmarkStart w:id="1841" w:name="_Toc68182835"/>
      <w:bookmarkStart w:id="1842" w:name="_Toc75461679"/>
      <w:bookmarkStart w:id="1843" w:name="_Toc76023800"/>
      <w:bookmarkStart w:id="1844" w:name="_Toc83678243"/>
      <w:bookmarkStart w:id="1845" w:name="_Toc90628964"/>
      <w:r w:rsidRPr="00374636">
        <w:t>8.1.2.2</w:t>
      </w:r>
      <w:r w:rsidRPr="00374636">
        <w:tab/>
        <w:t>Test applicability</w:t>
      </w:r>
      <w:bookmarkEnd w:id="1840"/>
      <w:bookmarkEnd w:id="1841"/>
      <w:bookmarkEnd w:id="1842"/>
      <w:bookmarkEnd w:id="1843"/>
      <w:bookmarkEnd w:id="1844"/>
      <w:bookmarkEnd w:id="1845"/>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6" w:name="_Toc27481586"/>
      <w:bookmarkStart w:id="1847" w:name="_Toc68182836"/>
      <w:bookmarkStart w:id="1848" w:name="_Toc75461680"/>
      <w:bookmarkStart w:id="1849" w:name="_Toc76023801"/>
      <w:bookmarkStart w:id="1850" w:name="_Toc83678244"/>
      <w:bookmarkStart w:id="1851" w:name="_Toc90628965"/>
      <w:r w:rsidRPr="00374636">
        <w:t>8.1.2.3</w:t>
      </w:r>
      <w:r w:rsidRPr="00374636">
        <w:tab/>
        <w:t>Minimum conformance requirements</w:t>
      </w:r>
      <w:bookmarkEnd w:id="1846"/>
      <w:bookmarkEnd w:id="1847"/>
      <w:bookmarkEnd w:id="1848"/>
      <w:bookmarkEnd w:id="1849"/>
      <w:bookmarkEnd w:id="1850"/>
      <w:bookmarkEnd w:id="1851"/>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lastRenderedPageBreak/>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2" w:name="_Toc27481587"/>
      <w:bookmarkStart w:id="1853" w:name="_Toc68182837"/>
      <w:bookmarkStart w:id="1854" w:name="_Toc75461681"/>
      <w:bookmarkStart w:id="1855" w:name="_Toc76023802"/>
      <w:bookmarkStart w:id="1856" w:name="_Toc83678245"/>
      <w:bookmarkStart w:id="1857" w:name="_Toc90628966"/>
      <w:r w:rsidRPr="00374636">
        <w:t>8.1.2.4</w:t>
      </w:r>
      <w:r w:rsidRPr="00374636">
        <w:tab/>
        <w:t>Test description</w:t>
      </w:r>
      <w:bookmarkEnd w:id="1852"/>
      <w:bookmarkEnd w:id="1853"/>
      <w:bookmarkEnd w:id="1854"/>
      <w:bookmarkEnd w:id="1855"/>
      <w:bookmarkEnd w:id="1856"/>
      <w:bookmarkEnd w:id="1857"/>
    </w:p>
    <w:p w14:paraId="71687BF1"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8" w:name="_Toc27481588"/>
      <w:bookmarkStart w:id="1859" w:name="_Toc68182838"/>
      <w:bookmarkStart w:id="1860" w:name="_Toc75461682"/>
      <w:bookmarkStart w:id="1861" w:name="_Toc76023803"/>
      <w:bookmarkStart w:id="1862" w:name="_Toc83678246"/>
      <w:bookmarkStart w:id="1863" w:name="_Toc90628967"/>
      <w:r w:rsidRPr="00374636">
        <w:t>8.1.2.4.1</w:t>
      </w:r>
      <w:r w:rsidRPr="00374636">
        <w:tab/>
        <w:t>Initial conditions</w:t>
      </w:r>
      <w:bookmarkEnd w:id="1858"/>
      <w:bookmarkEnd w:id="1859"/>
      <w:bookmarkEnd w:id="1860"/>
      <w:bookmarkEnd w:id="1861"/>
      <w:bookmarkEnd w:id="1862"/>
      <w:bookmarkEnd w:id="1863"/>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r w:rsidRPr="00374636">
        <w:rPr>
          <w:lang w:eastAsia="zh-CN"/>
        </w:rPr>
        <w:t>Mid Range</w:t>
      </w:r>
      <w:r w:rsidRPr="00374636">
        <w:t>, as defined in TS 36.508 [18] clause 4.3.1.2.</w:t>
      </w:r>
    </w:p>
    <w:p w14:paraId="46C4BB3E"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4" w:name="_Toc27481589"/>
      <w:bookmarkStart w:id="1865" w:name="_Toc68182839"/>
      <w:bookmarkStart w:id="1866" w:name="_Toc75461683"/>
      <w:bookmarkStart w:id="1867" w:name="_Toc76023804"/>
      <w:bookmarkStart w:id="1868" w:name="_Toc83678247"/>
      <w:bookmarkStart w:id="1869" w:name="_Toc90628968"/>
      <w:r w:rsidRPr="00374636">
        <w:t>8.1.2.4.2</w:t>
      </w:r>
      <w:r w:rsidRPr="00374636">
        <w:tab/>
        <w:t>Test procedure</w:t>
      </w:r>
      <w:bookmarkEnd w:id="1864"/>
      <w:bookmarkEnd w:id="1865"/>
      <w:bookmarkEnd w:id="1866"/>
      <w:bookmarkEnd w:id="1867"/>
      <w:bookmarkEnd w:id="1868"/>
      <w:bookmarkEnd w:id="1869"/>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lastRenderedPageBreak/>
        <w:t>8.</w:t>
      </w:r>
      <w:r w:rsidRPr="00374636">
        <w:tab/>
        <w:t>If the UE message at step 6 includes the ackRequested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70" w:name="_Toc27481590"/>
      <w:bookmarkStart w:id="1871" w:name="_Toc68182840"/>
      <w:bookmarkStart w:id="1872" w:name="_Toc75461684"/>
      <w:bookmarkStart w:id="1873" w:name="_Toc76023805"/>
      <w:bookmarkStart w:id="1874" w:name="_Toc83678248"/>
      <w:bookmarkStart w:id="1875" w:name="_Toc90628969"/>
      <w:r w:rsidRPr="00374636">
        <w:t>8.1.2.4.3</w:t>
      </w:r>
      <w:r w:rsidRPr="00374636">
        <w:tab/>
        <w:t>Message contents</w:t>
      </w:r>
      <w:bookmarkEnd w:id="1870"/>
      <w:bookmarkEnd w:id="1871"/>
      <w:bookmarkEnd w:id="1872"/>
      <w:bookmarkEnd w:id="1873"/>
      <w:bookmarkEnd w:id="1874"/>
      <w:bookmarkEnd w:id="1875"/>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E252E25" w14:textId="77777777" w:rsidTr="005A566D">
        <w:trPr>
          <w:jc w:val="center"/>
        </w:trPr>
        <w:tc>
          <w:tcPr>
            <w:tcW w:w="9639" w:type="dxa"/>
            <w:gridSpan w:val="4"/>
          </w:tcPr>
          <w:p w14:paraId="6A6D4CB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0A941A68" w14:textId="77777777" w:rsidTr="005A566D">
        <w:tblPrEx>
          <w:tblCellMar>
            <w:right w:w="108" w:type="dxa"/>
          </w:tblCellMar>
        </w:tblPrEx>
        <w:trPr>
          <w:jc w:val="center"/>
        </w:trPr>
        <w:tc>
          <w:tcPr>
            <w:tcW w:w="4395" w:type="dxa"/>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jc w:val="center"/>
        </w:trPr>
        <w:tc>
          <w:tcPr>
            <w:tcW w:w="4395" w:type="dxa"/>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jc w:val="center"/>
        </w:trPr>
        <w:tc>
          <w:tcPr>
            <w:tcW w:w="4395" w:type="dxa"/>
          </w:tcPr>
          <w:p w14:paraId="05F1F156" w14:textId="77777777" w:rsidR="00D65C49" w:rsidRPr="00374636" w:rsidRDefault="00D65C49" w:rsidP="007C6871">
            <w:pPr>
              <w:pStyle w:val="TAL"/>
            </w:pPr>
            <w:r w:rsidRPr="00374636">
              <w:t xml:space="preserve">  srs-BandwidthConfig</w:t>
            </w:r>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jc w:val="center"/>
        </w:trPr>
        <w:tc>
          <w:tcPr>
            <w:tcW w:w="4395" w:type="dxa"/>
          </w:tcPr>
          <w:p w14:paraId="281B63CB" w14:textId="77777777" w:rsidR="00D65C49" w:rsidRPr="00374636" w:rsidRDefault="00D65C49" w:rsidP="007C6871">
            <w:pPr>
              <w:pStyle w:val="TAL"/>
            </w:pPr>
            <w:r w:rsidRPr="00374636">
              <w:t xml:space="preserve">  srs-SubframeConfig</w:t>
            </w:r>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jc w:val="center"/>
        </w:trPr>
        <w:tc>
          <w:tcPr>
            <w:tcW w:w="4395" w:type="dxa"/>
          </w:tcPr>
          <w:p w14:paraId="2F961B3B" w14:textId="77777777" w:rsidR="00D65C49" w:rsidRPr="00374636" w:rsidRDefault="00D65C49" w:rsidP="007C6871">
            <w:pPr>
              <w:pStyle w:val="TAL"/>
            </w:pPr>
            <w:r w:rsidRPr="00374636">
              <w:t xml:space="preserve">  ackNackSRS-SimultaneousTransmission</w:t>
            </w:r>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jc w:val="center"/>
        </w:trPr>
        <w:tc>
          <w:tcPr>
            <w:tcW w:w="4395" w:type="dxa"/>
          </w:tcPr>
          <w:p w14:paraId="225F5A96"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lastRenderedPageBreak/>
        <w:t xml:space="preserve">Table 8.1.2.4.3-2: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EC6A16A" w14:textId="77777777" w:rsidTr="005A566D">
        <w:trPr>
          <w:jc w:val="center"/>
        </w:trPr>
        <w:tc>
          <w:tcPr>
            <w:tcW w:w="9639" w:type="dxa"/>
            <w:gridSpan w:val="4"/>
          </w:tcPr>
          <w:p w14:paraId="5DF36DC2"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0E6DEE9" w14:textId="77777777" w:rsidTr="005A566D">
        <w:tblPrEx>
          <w:tblCellMar>
            <w:right w:w="108" w:type="dxa"/>
          </w:tblCellMar>
        </w:tblPrEx>
        <w:trPr>
          <w:jc w:val="center"/>
        </w:trPr>
        <w:tc>
          <w:tcPr>
            <w:tcW w:w="4395" w:type="dxa"/>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lastRenderedPageBreak/>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tcPr>
          <w:p w14:paraId="0BE3E2CD" w14:textId="766D8F2B" w:rsidR="00D65C49" w:rsidRPr="00374636" w:rsidRDefault="00D65C49" w:rsidP="00C70145">
            <w:pPr>
              <w:pStyle w:val="TAL"/>
              <w:rPr>
                <w:rFonts w:eastAsia="MS Mincho"/>
              </w:rPr>
            </w:pPr>
            <w:r w:rsidRPr="00374636">
              <w:rPr>
                <w:rFonts w:eastAsia="MS Mincho"/>
              </w:rPr>
              <w:t xml:space="preserve">Derivation Path: TS 36.355 </w:t>
            </w:r>
            <w:r w:rsidR="000934F3" w:rsidRPr="000934F3">
              <w:rPr>
                <w:rFonts w:eastAsia="MS Mincho"/>
              </w:rPr>
              <w:t xml:space="preserve">[4] </w:t>
            </w:r>
            <w:r w:rsidRPr="00374636">
              <w:rPr>
                <w:rFonts w:eastAsia="MS Mincho"/>
              </w:rPr>
              <w:t>clause 6.2</w:t>
            </w:r>
          </w:p>
        </w:tc>
      </w:tr>
      <w:tr w:rsidR="00D65C49" w:rsidRPr="00374636" w14:paraId="153344C8" w14:textId="77777777" w:rsidTr="005A566D">
        <w:tc>
          <w:tcPr>
            <w:tcW w:w="4535" w:type="dxa"/>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tcPr>
          <w:p w14:paraId="6AE262C1" w14:textId="77777777" w:rsidR="00D65C49" w:rsidRPr="00374636" w:rsidRDefault="00D65C49" w:rsidP="00C70145">
            <w:pPr>
              <w:pStyle w:val="TAL"/>
            </w:pPr>
            <w:r w:rsidRPr="00374636">
              <w:t>LPP-Message ::= SEQUENCE {</w:t>
            </w:r>
          </w:p>
        </w:tc>
        <w:tc>
          <w:tcPr>
            <w:tcW w:w="2267" w:type="dxa"/>
          </w:tcPr>
          <w:p w14:paraId="09F36580" w14:textId="77777777" w:rsidR="00D65C49" w:rsidRPr="00374636" w:rsidRDefault="00D65C49" w:rsidP="00C70145">
            <w:pPr>
              <w:pStyle w:val="TAL"/>
              <w:rPr>
                <w:rFonts w:eastAsia="MS Mincho"/>
              </w:rPr>
            </w:pPr>
          </w:p>
        </w:tc>
        <w:tc>
          <w:tcPr>
            <w:tcW w:w="1700" w:type="dxa"/>
          </w:tcPr>
          <w:p w14:paraId="59899BD1" w14:textId="77777777" w:rsidR="00D65C49" w:rsidRPr="00374636" w:rsidRDefault="00D65C49" w:rsidP="00C70145">
            <w:pPr>
              <w:pStyle w:val="TAL"/>
              <w:rPr>
                <w:rFonts w:eastAsia="MS Mincho"/>
              </w:rPr>
            </w:pPr>
          </w:p>
        </w:tc>
        <w:tc>
          <w:tcPr>
            <w:tcW w:w="1104" w:type="dxa"/>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tcPr>
          <w:p w14:paraId="71EB6268" w14:textId="77777777" w:rsidR="00D65C49" w:rsidRPr="00374636" w:rsidRDefault="00D65C49" w:rsidP="00C70145">
            <w:pPr>
              <w:pStyle w:val="TAL"/>
            </w:pPr>
            <w:r w:rsidRPr="00374636">
              <w:t xml:space="preserve"> transactionID SEQUENCE {</w:t>
            </w:r>
          </w:p>
        </w:tc>
        <w:tc>
          <w:tcPr>
            <w:tcW w:w="2267" w:type="dxa"/>
          </w:tcPr>
          <w:p w14:paraId="6E2B2857" w14:textId="77777777" w:rsidR="00D65C49" w:rsidRPr="00374636" w:rsidRDefault="00D65C49" w:rsidP="00C70145">
            <w:pPr>
              <w:pStyle w:val="TAL"/>
              <w:rPr>
                <w:rFonts w:eastAsia="MS Mincho"/>
              </w:rPr>
            </w:pPr>
          </w:p>
        </w:tc>
        <w:tc>
          <w:tcPr>
            <w:tcW w:w="1700" w:type="dxa"/>
          </w:tcPr>
          <w:p w14:paraId="08B7757D" w14:textId="77777777" w:rsidR="00D65C49" w:rsidRPr="00374636" w:rsidRDefault="00D65C49" w:rsidP="00C70145">
            <w:pPr>
              <w:pStyle w:val="TAL"/>
              <w:rPr>
                <w:rFonts w:eastAsia="MS Mincho"/>
              </w:rPr>
            </w:pPr>
          </w:p>
        </w:tc>
        <w:tc>
          <w:tcPr>
            <w:tcW w:w="1104" w:type="dxa"/>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tcPr>
          <w:p w14:paraId="5CE1C9E3" w14:textId="77777777" w:rsidR="00D65C49" w:rsidRPr="00374636" w:rsidRDefault="00D65C49" w:rsidP="00C70145">
            <w:pPr>
              <w:pStyle w:val="TAL"/>
            </w:pPr>
            <w:r w:rsidRPr="00374636">
              <w:t xml:space="preserve">  Initiator</w:t>
            </w:r>
          </w:p>
        </w:tc>
        <w:tc>
          <w:tcPr>
            <w:tcW w:w="2267" w:type="dxa"/>
          </w:tcPr>
          <w:p w14:paraId="5D0AFBEB"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096F3E7E" w14:textId="77777777" w:rsidR="00D65C49" w:rsidRPr="00374636" w:rsidRDefault="00D65C49" w:rsidP="00C70145">
            <w:pPr>
              <w:pStyle w:val="TAL"/>
              <w:rPr>
                <w:rFonts w:eastAsia="MS Mincho"/>
              </w:rPr>
            </w:pPr>
          </w:p>
        </w:tc>
        <w:tc>
          <w:tcPr>
            <w:tcW w:w="1104" w:type="dxa"/>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transactionNumber</w:t>
            </w:r>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tcPr>
          <w:p w14:paraId="6E3DE867" w14:textId="77777777" w:rsidR="00D65C49" w:rsidRPr="00374636" w:rsidRDefault="00D65C49" w:rsidP="00C70145">
            <w:pPr>
              <w:pStyle w:val="TAL"/>
            </w:pPr>
            <w:r w:rsidRPr="00374636">
              <w:t xml:space="preserve"> }</w:t>
            </w:r>
          </w:p>
        </w:tc>
        <w:tc>
          <w:tcPr>
            <w:tcW w:w="2267" w:type="dxa"/>
          </w:tcPr>
          <w:p w14:paraId="5809A317" w14:textId="77777777" w:rsidR="00D65C49" w:rsidRPr="00374636" w:rsidRDefault="00D65C49" w:rsidP="00C70145">
            <w:pPr>
              <w:pStyle w:val="TAL"/>
              <w:rPr>
                <w:rFonts w:eastAsia="MS Mincho"/>
              </w:rPr>
            </w:pPr>
          </w:p>
        </w:tc>
        <w:tc>
          <w:tcPr>
            <w:tcW w:w="1700" w:type="dxa"/>
          </w:tcPr>
          <w:p w14:paraId="04C283F3" w14:textId="77777777" w:rsidR="00D65C49" w:rsidRPr="00374636" w:rsidRDefault="00D65C49" w:rsidP="00C70145">
            <w:pPr>
              <w:pStyle w:val="TAL"/>
              <w:rPr>
                <w:rFonts w:eastAsia="MS Mincho"/>
              </w:rPr>
            </w:pPr>
          </w:p>
        </w:tc>
        <w:tc>
          <w:tcPr>
            <w:tcW w:w="1104" w:type="dxa"/>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tcPr>
          <w:p w14:paraId="7FA9FD9A" w14:textId="77777777" w:rsidR="00D65C49" w:rsidRPr="00374636" w:rsidRDefault="00D65C49" w:rsidP="00C70145">
            <w:pPr>
              <w:pStyle w:val="TAL"/>
            </w:pPr>
            <w:r w:rsidRPr="00374636">
              <w:t xml:space="preserve"> endTransaction</w:t>
            </w:r>
          </w:p>
        </w:tc>
        <w:tc>
          <w:tcPr>
            <w:tcW w:w="2267" w:type="dxa"/>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tcPr>
          <w:p w14:paraId="4FC2BF6F" w14:textId="77777777" w:rsidR="00D65C49" w:rsidRPr="00374636" w:rsidRDefault="00D65C49" w:rsidP="00C70145">
            <w:pPr>
              <w:pStyle w:val="TAL"/>
              <w:rPr>
                <w:rFonts w:eastAsia="MS Mincho"/>
              </w:rPr>
            </w:pPr>
          </w:p>
        </w:tc>
        <w:tc>
          <w:tcPr>
            <w:tcW w:w="1104" w:type="dxa"/>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tcPr>
          <w:p w14:paraId="2C60C121" w14:textId="77777777" w:rsidR="00D65C49" w:rsidRPr="00374636" w:rsidRDefault="00D65C49" w:rsidP="00C70145">
            <w:pPr>
              <w:pStyle w:val="TAL"/>
            </w:pPr>
            <w:r w:rsidRPr="00374636">
              <w:t xml:space="preserve"> sequenceNumber</w:t>
            </w:r>
          </w:p>
        </w:tc>
        <w:tc>
          <w:tcPr>
            <w:tcW w:w="2267" w:type="dxa"/>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551B734" w14:textId="77777777" w:rsidR="00D65C49" w:rsidRPr="00374636" w:rsidRDefault="00D65C49" w:rsidP="00C70145">
            <w:pPr>
              <w:pStyle w:val="TAL"/>
              <w:rPr>
                <w:rFonts w:eastAsia="MS Mincho"/>
              </w:rPr>
            </w:pPr>
          </w:p>
        </w:tc>
        <w:tc>
          <w:tcPr>
            <w:tcW w:w="1104" w:type="dxa"/>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tcPr>
          <w:p w14:paraId="281D0B87" w14:textId="77777777" w:rsidR="00D65C49" w:rsidRPr="00374636" w:rsidRDefault="00D65C49" w:rsidP="00C70145">
            <w:pPr>
              <w:pStyle w:val="TAL"/>
            </w:pPr>
            <w:r w:rsidRPr="00374636">
              <w:t xml:space="preserve"> acknowledgement </w:t>
            </w:r>
          </w:p>
        </w:tc>
        <w:tc>
          <w:tcPr>
            <w:tcW w:w="2267" w:type="dxa"/>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630175" w14:textId="77777777" w:rsidR="00D65C49" w:rsidRPr="00374636" w:rsidRDefault="00D65C49" w:rsidP="00C70145">
            <w:pPr>
              <w:pStyle w:val="TAL"/>
              <w:rPr>
                <w:rFonts w:eastAsia="MS Mincho"/>
              </w:rPr>
            </w:pPr>
          </w:p>
        </w:tc>
        <w:tc>
          <w:tcPr>
            <w:tcW w:w="1104" w:type="dxa"/>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tcPr>
          <w:p w14:paraId="389EE6D3" w14:textId="77777777" w:rsidR="00D65C49" w:rsidRPr="00374636" w:rsidRDefault="00D65C49" w:rsidP="00C70145">
            <w:pPr>
              <w:pStyle w:val="TAL"/>
            </w:pPr>
            <w:r w:rsidRPr="00374636">
              <w:t xml:space="preserve"> lpp-MessageBody CHOICE {</w:t>
            </w:r>
          </w:p>
        </w:tc>
        <w:tc>
          <w:tcPr>
            <w:tcW w:w="2267" w:type="dxa"/>
          </w:tcPr>
          <w:p w14:paraId="4309FD46" w14:textId="77777777" w:rsidR="00D65C49" w:rsidRPr="00374636" w:rsidRDefault="00D65C49" w:rsidP="00C70145">
            <w:pPr>
              <w:pStyle w:val="TAL"/>
              <w:rPr>
                <w:rFonts w:eastAsia="MS Mincho"/>
              </w:rPr>
            </w:pPr>
          </w:p>
        </w:tc>
        <w:tc>
          <w:tcPr>
            <w:tcW w:w="1700" w:type="dxa"/>
          </w:tcPr>
          <w:p w14:paraId="7146515A" w14:textId="77777777" w:rsidR="00D65C49" w:rsidRPr="00374636" w:rsidRDefault="00D65C49" w:rsidP="00C70145">
            <w:pPr>
              <w:pStyle w:val="TAL"/>
              <w:rPr>
                <w:rFonts w:eastAsia="MS Mincho"/>
              </w:rPr>
            </w:pPr>
          </w:p>
        </w:tc>
        <w:tc>
          <w:tcPr>
            <w:tcW w:w="1104" w:type="dxa"/>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tcPr>
          <w:p w14:paraId="139E92EC" w14:textId="77777777" w:rsidR="00D65C49" w:rsidRPr="00374636" w:rsidRDefault="00D65C49" w:rsidP="00C70145">
            <w:pPr>
              <w:pStyle w:val="TAL"/>
            </w:pPr>
            <w:r w:rsidRPr="00374636">
              <w:t xml:space="preserve">  c1 CHOICE {</w:t>
            </w:r>
          </w:p>
        </w:tc>
        <w:tc>
          <w:tcPr>
            <w:tcW w:w="2267" w:type="dxa"/>
          </w:tcPr>
          <w:p w14:paraId="45772DF1" w14:textId="77777777" w:rsidR="00D65C49" w:rsidRPr="00374636" w:rsidRDefault="00D65C49" w:rsidP="00C70145">
            <w:pPr>
              <w:pStyle w:val="TAL"/>
              <w:rPr>
                <w:rFonts w:eastAsia="MS Mincho"/>
              </w:rPr>
            </w:pPr>
          </w:p>
        </w:tc>
        <w:tc>
          <w:tcPr>
            <w:tcW w:w="1700" w:type="dxa"/>
          </w:tcPr>
          <w:p w14:paraId="082A57F6" w14:textId="77777777" w:rsidR="00D65C49" w:rsidRPr="00374636" w:rsidRDefault="00D65C49" w:rsidP="00C70145">
            <w:pPr>
              <w:pStyle w:val="TAL"/>
              <w:rPr>
                <w:rFonts w:eastAsia="MS Mincho"/>
              </w:rPr>
            </w:pPr>
          </w:p>
        </w:tc>
        <w:tc>
          <w:tcPr>
            <w:tcW w:w="1104" w:type="dxa"/>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tcPr>
          <w:p w14:paraId="4D569208" w14:textId="77777777" w:rsidR="00D65C49" w:rsidRPr="00374636" w:rsidRDefault="00D65C49" w:rsidP="00C70145">
            <w:pPr>
              <w:pStyle w:val="TAL"/>
            </w:pPr>
            <w:r w:rsidRPr="00374636">
              <w:t xml:space="preserve">    requestLocationInformation SEQUENCE {</w:t>
            </w:r>
          </w:p>
        </w:tc>
        <w:tc>
          <w:tcPr>
            <w:tcW w:w="2267" w:type="dxa"/>
          </w:tcPr>
          <w:p w14:paraId="0D2D24AF" w14:textId="77777777" w:rsidR="00D65C49" w:rsidRPr="00374636" w:rsidRDefault="00D65C49" w:rsidP="00C70145">
            <w:pPr>
              <w:pStyle w:val="TAL"/>
              <w:rPr>
                <w:rFonts w:eastAsia="MS Mincho"/>
              </w:rPr>
            </w:pPr>
          </w:p>
        </w:tc>
        <w:tc>
          <w:tcPr>
            <w:tcW w:w="1700" w:type="dxa"/>
          </w:tcPr>
          <w:p w14:paraId="17E51702" w14:textId="77777777" w:rsidR="00D65C49" w:rsidRPr="00374636" w:rsidRDefault="00D65C49" w:rsidP="00C70145">
            <w:pPr>
              <w:pStyle w:val="TAL"/>
              <w:rPr>
                <w:rFonts w:eastAsia="MS Mincho"/>
              </w:rPr>
            </w:pPr>
          </w:p>
        </w:tc>
        <w:tc>
          <w:tcPr>
            <w:tcW w:w="1104" w:type="dxa"/>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tcPr>
          <w:p w14:paraId="76873443" w14:textId="77777777" w:rsidR="00D65C49" w:rsidRPr="00374636" w:rsidRDefault="00D65C49" w:rsidP="00C70145">
            <w:pPr>
              <w:pStyle w:val="TAL"/>
            </w:pPr>
            <w:r w:rsidRPr="00374636">
              <w:t xml:space="preserve">      criticalExtensions CHOICE {</w:t>
            </w:r>
          </w:p>
        </w:tc>
        <w:tc>
          <w:tcPr>
            <w:tcW w:w="2267" w:type="dxa"/>
          </w:tcPr>
          <w:p w14:paraId="3BECE46D" w14:textId="77777777" w:rsidR="00D65C49" w:rsidRPr="00374636" w:rsidRDefault="00D65C49" w:rsidP="00C70145">
            <w:pPr>
              <w:pStyle w:val="TAL"/>
              <w:rPr>
                <w:rFonts w:eastAsia="MS Mincho"/>
              </w:rPr>
            </w:pPr>
          </w:p>
        </w:tc>
        <w:tc>
          <w:tcPr>
            <w:tcW w:w="1700" w:type="dxa"/>
          </w:tcPr>
          <w:p w14:paraId="0A040DA1" w14:textId="77777777" w:rsidR="00D65C49" w:rsidRPr="00374636" w:rsidRDefault="00D65C49" w:rsidP="00C70145">
            <w:pPr>
              <w:pStyle w:val="TAL"/>
              <w:rPr>
                <w:rFonts w:eastAsia="MS Mincho"/>
              </w:rPr>
            </w:pPr>
          </w:p>
        </w:tc>
        <w:tc>
          <w:tcPr>
            <w:tcW w:w="1104" w:type="dxa"/>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tcPr>
          <w:p w14:paraId="00CB685E" w14:textId="77777777" w:rsidR="00D65C49" w:rsidRPr="00374636" w:rsidRDefault="00D65C49" w:rsidP="00C70145">
            <w:pPr>
              <w:pStyle w:val="TAL"/>
            </w:pPr>
            <w:r w:rsidRPr="00374636">
              <w:t xml:space="preserve">        c1 CHOICE {</w:t>
            </w:r>
          </w:p>
        </w:tc>
        <w:tc>
          <w:tcPr>
            <w:tcW w:w="2267" w:type="dxa"/>
          </w:tcPr>
          <w:p w14:paraId="166F9752" w14:textId="77777777" w:rsidR="00D65C49" w:rsidRPr="00374636" w:rsidRDefault="00D65C49" w:rsidP="00C70145">
            <w:pPr>
              <w:pStyle w:val="TAL"/>
              <w:rPr>
                <w:rFonts w:eastAsia="MS Mincho"/>
              </w:rPr>
            </w:pPr>
          </w:p>
        </w:tc>
        <w:tc>
          <w:tcPr>
            <w:tcW w:w="1700" w:type="dxa"/>
          </w:tcPr>
          <w:p w14:paraId="520CEEF8" w14:textId="77777777" w:rsidR="00D65C49" w:rsidRPr="00374636" w:rsidRDefault="00D65C49" w:rsidP="00C70145">
            <w:pPr>
              <w:pStyle w:val="TAL"/>
              <w:rPr>
                <w:rFonts w:eastAsia="MS Mincho"/>
              </w:rPr>
            </w:pPr>
          </w:p>
        </w:tc>
        <w:tc>
          <w:tcPr>
            <w:tcW w:w="1104" w:type="dxa"/>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tcPr>
          <w:p w14:paraId="6FFB7084" w14:textId="77777777" w:rsidR="00D65C49" w:rsidRPr="00374636" w:rsidRDefault="00D65C49" w:rsidP="00C70145">
            <w:pPr>
              <w:pStyle w:val="TAL"/>
            </w:pPr>
            <w:r w:rsidRPr="00374636">
              <w:t xml:space="preserve">          requestLocationInformation-r9 SEQUENCE {</w:t>
            </w:r>
          </w:p>
        </w:tc>
        <w:tc>
          <w:tcPr>
            <w:tcW w:w="2267" w:type="dxa"/>
          </w:tcPr>
          <w:p w14:paraId="1C186F2B" w14:textId="77777777" w:rsidR="00D65C49" w:rsidRPr="00374636" w:rsidRDefault="00D65C49" w:rsidP="00C70145">
            <w:pPr>
              <w:pStyle w:val="TAL"/>
              <w:rPr>
                <w:rFonts w:eastAsia="MS Mincho"/>
              </w:rPr>
            </w:pPr>
          </w:p>
        </w:tc>
        <w:tc>
          <w:tcPr>
            <w:tcW w:w="1700" w:type="dxa"/>
          </w:tcPr>
          <w:p w14:paraId="706D77CB" w14:textId="77777777" w:rsidR="00D65C49" w:rsidRPr="00374636" w:rsidRDefault="00D65C49" w:rsidP="00C70145">
            <w:pPr>
              <w:pStyle w:val="TAL"/>
              <w:rPr>
                <w:rFonts w:eastAsia="MS Mincho"/>
              </w:rPr>
            </w:pPr>
          </w:p>
        </w:tc>
        <w:tc>
          <w:tcPr>
            <w:tcW w:w="1104" w:type="dxa"/>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tcPr>
          <w:p w14:paraId="29939B05" w14:textId="77777777" w:rsidR="00D65C49" w:rsidRPr="00374636" w:rsidRDefault="00D65C49" w:rsidP="00C70145">
            <w:pPr>
              <w:pStyle w:val="TAL"/>
            </w:pPr>
            <w:r w:rsidRPr="00374636">
              <w:t xml:space="preserve">            commonIEsRequestLocationInformation</w:t>
            </w:r>
          </w:p>
          <w:p w14:paraId="1EAEE06A" w14:textId="77777777" w:rsidR="00D65C49" w:rsidRPr="00374636" w:rsidRDefault="00D65C49" w:rsidP="00C70145">
            <w:pPr>
              <w:pStyle w:val="TAL"/>
            </w:pPr>
            <w:r w:rsidRPr="00374636">
              <w:t xml:space="preserve">            SEQUENCE {</w:t>
            </w:r>
          </w:p>
        </w:tc>
        <w:tc>
          <w:tcPr>
            <w:tcW w:w="2267" w:type="dxa"/>
          </w:tcPr>
          <w:p w14:paraId="35E414EE" w14:textId="77777777" w:rsidR="00D65C49" w:rsidRPr="00374636" w:rsidRDefault="00D65C49" w:rsidP="00C70145">
            <w:pPr>
              <w:pStyle w:val="TAL"/>
              <w:rPr>
                <w:rFonts w:eastAsia="MS Mincho"/>
              </w:rPr>
            </w:pPr>
          </w:p>
        </w:tc>
        <w:tc>
          <w:tcPr>
            <w:tcW w:w="1700" w:type="dxa"/>
          </w:tcPr>
          <w:p w14:paraId="0A03C0D0" w14:textId="77777777" w:rsidR="00D65C49" w:rsidRPr="00374636" w:rsidRDefault="00D65C49" w:rsidP="00C70145">
            <w:pPr>
              <w:pStyle w:val="TAL"/>
              <w:rPr>
                <w:rFonts w:eastAsia="MS Mincho"/>
              </w:rPr>
            </w:pPr>
          </w:p>
        </w:tc>
        <w:tc>
          <w:tcPr>
            <w:tcW w:w="1104" w:type="dxa"/>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tcPr>
          <w:p w14:paraId="6663F8D3" w14:textId="77777777" w:rsidR="00D65C49" w:rsidRPr="00374636" w:rsidRDefault="00D65C49" w:rsidP="00C70145">
            <w:pPr>
              <w:pStyle w:val="TAL"/>
            </w:pPr>
            <w:r w:rsidRPr="00374636">
              <w:t xml:space="preserve">              locationInformationType</w:t>
            </w:r>
          </w:p>
        </w:tc>
        <w:tc>
          <w:tcPr>
            <w:tcW w:w="2267" w:type="dxa"/>
          </w:tcPr>
          <w:p w14:paraId="244DAFA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5358CDA5" w14:textId="77777777" w:rsidR="00D65C49" w:rsidRPr="00374636" w:rsidRDefault="00D65C49" w:rsidP="00C70145">
            <w:pPr>
              <w:pStyle w:val="TAL"/>
              <w:rPr>
                <w:rFonts w:eastAsia="MS Mincho"/>
              </w:rPr>
            </w:pPr>
          </w:p>
        </w:tc>
        <w:tc>
          <w:tcPr>
            <w:tcW w:w="1104" w:type="dxa"/>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tcPr>
          <w:p w14:paraId="5CE7F111" w14:textId="77777777" w:rsidR="00D65C49" w:rsidRPr="00374636" w:rsidRDefault="00D65C49" w:rsidP="00C70145">
            <w:pPr>
              <w:pStyle w:val="TAL"/>
            </w:pPr>
            <w:r w:rsidRPr="00374636">
              <w:t xml:space="preserve">              triggeredReporting</w:t>
            </w:r>
          </w:p>
        </w:tc>
        <w:tc>
          <w:tcPr>
            <w:tcW w:w="2267" w:type="dxa"/>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7FAD045" w14:textId="77777777" w:rsidR="00D65C49" w:rsidRPr="00374636" w:rsidRDefault="00D65C49" w:rsidP="00C70145">
            <w:pPr>
              <w:pStyle w:val="TAL"/>
              <w:rPr>
                <w:rFonts w:eastAsia="MS Mincho"/>
              </w:rPr>
            </w:pPr>
          </w:p>
        </w:tc>
        <w:tc>
          <w:tcPr>
            <w:tcW w:w="1104" w:type="dxa"/>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tcPr>
          <w:p w14:paraId="557AE6FE" w14:textId="77777777" w:rsidR="00D65C49" w:rsidRPr="00374636" w:rsidRDefault="00D65C49" w:rsidP="00C70145">
            <w:pPr>
              <w:pStyle w:val="TAL"/>
            </w:pPr>
            <w:r w:rsidRPr="00374636">
              <w:t xml:space="preserve">              periodicalReporting</w:t>
            </w:r>
          </w:p>
        </w:tc>
        <w:tc>
          <w:tcPr>
            <w:tcW w:w="2267" w:type="dxa"/>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28503C" w14:textId="77777777" w:rsidR="00D65C49" w:rsidRPr="00374636" w:rsidRDefault="00D65C49" w:rsidP="00C70145">
            <w:pPr>
              <w:pStyle w:val="TAL"/>
              <w:rPr>
                <w:rFonts w:eastAsia="MS Mincho"/>
              </w:rPr>
            </w:pPr>
          </w:p>
        </w:tc>
        <w:tc>
          <w:tcPr>
            <w:tcW w:w="1104" w:type="dxa"/>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tcPr>
          <w:p w14:paraId="2C3B080D" w14:textId="77777777" w:rsidR="00D65C49" w:rsidRPr="00374636" w:rsidRDefault="00D65C49" w:rsidP="00C70145">
            <w:pPr>
              <w:pStyle w:val="TAL"/>
            </w:pPr>
            <w:r w:rsidRPr="00374636">
              <w:t xml:space="preserve">              additionalInformation</w:t>
            </w:r>
          </w:p>
        </w:tc>
        <w:tc>
          <w:tcPr>
            <w:tcW w:w="2267" w:type="dxa"/>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6837138D" w14:textId="77777777" w:rsidR="00D65C49" w:rsidRPr="00374636" w:rsidRDefault="00D65C49" w:rsidP="00C70145">
            <w:pPr>
              <w:pStyle w:val="TAL"/>
              <w:rPr>
                <w:rFonts w:eastAsia="MS Mincho"/>
              </w:rPr>
            </w:pPr>
          </w:p>
        </w:tc>
        <w:tc>
          <w:tcPr>
            <w:tcW w:w="1104" w:type="dxa"/>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tcPr>
          <w:p w14:paraId="57BF66F4" w14:textId="77777777" w:rsidR="00D65C49" w:rsidRPr="00374636" w:rsidRDefault="00D65C49" w:rsidP="00C70145">
            <w:pPr>
              <w:pStyle w:val="TAL"/>
            </w:pPr>
            <w:r w:rsidRPr="00374636">
              <w:t xml:space="preserve">              qos SEQUENCE {</w:t>
            </w:r>
          </w:p>
        </w:tc>
        <w:tc>
          <w:tcPr>
            <w:tcW w:w="2267" w:type="dxa"/>
          </w:tcPr>
          <w:p w14:paraId="64DD873D" w14:textId="77777777" w:rsidR="00D65C49" w:rsidRPr="00374636" w:rsidRDefault="00D65C49" w:rsidP="00C70145">
            <w:pPr>
              <w:pStyle w:val="TAL"/>
              <w:rPr>
                <w:rFonts w:eastAsia="MS Mincho"/>
              </w:rPr>
            </w:pPr>
          </w:p>
        </w:tc>
        <w:tc>
          <w:tcPr>
            <w:tcW w:w="1700" w:type="dxa"/>
          </w:tcPr>
          <w:p w14:paraId="219A1EE1" w14:textId="77777777" w:rsidR="00D65C49" w:rsidRPr="00374636" w:rsidRDefault="00D65C49" w:rsidP="00C70145">
            <w:pPr>
              <w:pStyle w:val="TAL"/>
              <w:rPr>
                <w:rFonts w:eastAsia="MS Mincho"/>
              </w:rPr>
            </w:pPr>
          </w:p>
        </w:tc>
        <w:tc>
          <w:tcPr>
            <w:tcW w:w="1104" w:type="dxa"/>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tcPr>
          <w:p w14:paraId="0342E3D0" w14:textId="77777777" w:rsidR="00D65C49" w:rsidRPr="00374636" w:rsidRDefault="00D65C49" w:rsidP="00C70145">
            <w:pPr>
              <w:pStyle w:val="TAL"/>
            </w:pPr>
            <w:r w:rsidRPr="00374636">
              <w:t xml:space="preserve">                 horizontalAccuracy</w:t>
            </w:r>
          </w:p>
        </w:tc>
        <w:tc>
          <w:tcPr>
            <w:tcW w:w="2267" w:type="dxa"/>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A369AB0" w14:textId="77777777" w:rsidR="00D65C49" w:rsidRPr="00374636" w:rsidRDefault="00D65C49" w:rsidP="00C70145">
            <w:pPr>
              <w:pStyle w:val="TAL"/>
              <w:rPr>
                <w:rFonts w:eastAsia="MS Mincho"/>
              </w:rPr>
            </w:pPr>
          </w:p>
        </w:tc>
        <w:tc>
          <w:tcPr>
            <w:tcW w:w="1104" w:type="dxa"/>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tcPr>
          <w:p w14:paraId="30E986D3" w14:textId="77777777" w:rsidR="00D65C49" w:rsidRPr="00374636" w:rsidRDefault="00D65C49" w:rsidP="00C70145">
            <w:pPr>
              <w:pStyle w:val="TAL"/>
            </w:pPr>
            <w:r w:rsidRPr="00374636">
              <w:t xml:space="preserve">                 verticalCoordinateRequest</w:t>
            </w:r>
          </w:p>
        </w:tc>
        <w:tc>
          <w:tcPr>
            <w:tcW w:w="2267" w:type="dxa"/>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tcPr>
          <w:p w14:paraId="5CCFC7E9" w14:textId="77777777" w:rsidR="00D65C49" w:rsidRPr="00374636" w:rsidRDefault="00D65C49" w:rsidP="00C70145">
            <w:pPr>
              <w:pStyle w:val="TAL"/>
              <w:rPr>
                <w:rFonts w:eastAsia="MS Mincho"/>
              </w:rPr>
            </w:pPr>
          </w:p>
        </w:tc>
        <w:tc>
          <w:tcPr>
            <w:tcW w:w="1104" w:type="dxa"/>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tcPr>
          <w:p w14:paraId="620C5D1D" w14:textId="77777777" w:rsidR="00D65C49" w:rsidRPr="00374636" w:rsidRDefault="00D65C49" w:rsidP="00C70145">
            <w:pPr>
              <w:pStyle w:val="TAL"/>
            </w:pPr>
            <w:r w:rsidRPr="00374636">
              <w:t xml:space="preserve">                 verticalAccuracy</w:t>
            </w:r>
          </w:p>
        </w:tc>
        <w:tc>
          <w:tcPr>
            <w:tcW w:w="2267" w:type="dxa"/>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FFBA2D3" w14:textId="77777777" w:rsidR="00D65C49" w:rsidRPr="00374636" w:rsidRDefault="00D65C49" w:rsidP="00C70145">
            <w:pPr>
              <w:pStyle w:val="TAL"/>
              <w:rPr>
                <w:rFonts w:eastAsia="MS Mincho"/>
              </w:rPr>
            </w:pPr>
          </w:p>
        </w:tc>
        <w:tc>
          <w:tcPr>
            <w:tcW w:w="1104" w:type="dxa"/>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tcPr>
          <w:p w14:paraId="3D5BC03F" w14:textId="77777777" w:rsidR="00D65C49" w:rsidRPr="00374636" w:rsidRDefault="00D65C49" w:rsidP="00C70145">
            <w:pPr>
              <w:pStyle w:val="TAL"/>
            </w:pPr>
            <w:r w:rsidRPr="00374636">
              <w:t xml:space="preserve">                 responseTime SEQUENCE {</w:t>
            </w:r>
          </w:p>
        </w:tc>
        <w:tc>
          <w:tcPr>
            <w:tcW w:w="2267" w:type="dxa"/>
          </w:tcPr>
          <w:p w14:paraId="03EAFFDD" w14:textId="77777777" w:rsidR="00D65C49" w:rsidRPr="00374636" w:rsidRDefault="00D65C49" w:rsidP="00C70145">
            <w:pPr>
              <w:pStyle w:val="TAL"/>
              <w:rPr>
                <w:rFonts w:eastAsia="MS Mincho"/>
              </w:rPr>
            </w:pPr>
          </w:p>
        </w:tc>
        <w:tc>
          <w:tcPr>
            <w:tcW w:w="1700" w:type="dxa"/>
          </w:tcPr>
          <w:p w14:paraId="696685FE" w14:textId="77777777" w:rsidR="00D65C49" w:rsidRPr="00374636" w:rsidRDefault="00D65C49" w:rsidP="00C70145">
            <w:pPr>
              <w:pStyle w:val="TAL"/>
              <w:rPr>
                <w:rFonts w:eastAsia="MS Mincho"/>
              </w:rPr>
            </w:pPr>
          </w:p>
        </w:tc>
        <w:tc>
          <w:tcPr>
            <w:tcW w:w="1104" w:type="dxa"/>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tcPr>
          <w:p w14:paraId="47AEEA0B" w14:textId="77777777" w:rsidR="00D65C49" w:rsidRPr="00374636" w:rsidRDefault="00D65C49" w:rsidP="00C70145">
            <w:pPr>
              <w:pStyle w:val="TAL"/>
            </w:pPr>
            <w:r w:rsidRPr="00374636">
              <w:t xml:space="preserve">                   time</w:t>
            </w:r>
          </w:p>
        </w:tc>
        <w:tc>
          <w:tcPr>
            <w:tcW w:w="2267" w:type="dxa"/>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tcPr>
          <w:p w14:paraId="1A5F5E04" w14:textId="77777777" w:rsidR="00D65C49" w:rsidRPr="00374636" w:rsidRDefault="00D65C49" w:rsidP="00C70145">
            <w:pPr>
              <w:pStyle w:val="TAL"/>
              <w:rPr>
                <w:rFonts w:eastAsia="MS Mincho"/>
              </w:rPr>
            </w:pPr>
          </w:p>
        </w:tc>
        <w:tc>
          <w:tcPr>
            <w:tcW w:w="1104" w:type="dxa"/>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tcPr>
          <w:p w14:paraId="42403090" w14:textId="77777777" w:rsidR="00D65C49" w:rsidRPr="00374636" w:rsidRDefault="00D65C49" w:rsidP="00C70145">
            <w:pPr>
              <w:pStyle w:val="TAL"/>
            </w:pPr>
            <w:r w:rsidRPr="00374636">
              <w:t xml:space="preserve">                   responseTimeEarlyFix-r12</w:t>
            </w:r>
          </w:p>
        </w:tc>
        <w:tc>
          <w:tcPr>
            <w:tcW w:w="2267" w:type="dxa"/>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9683F3B" w14:textId="77777777" w:rsidR="00D65C49" w:rsidRPr="00374636" w:rsidRDefault="00D65C49" w:rsidP="00C70145">
            <w:pPr>
              <w:pStyle w:val="TAL"/>
              <w:rPr>
                <w:rFonts w:eastAsia="MS Mincho"/>
              </w:rPr>
            </w:pPr>
          </w:p>
        </w:tc>
        <w:tc>
          <w:tcPr>
            <w:tcW w:w="1104" w:type="dxa"/>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tcPr>
          <w:p w14:paraId="260A40A1" w14:textId="77777777" w:rsidR="00D65C49" w:rsidRPr="00374636" w:rsidRDefault="00D65C49" w:rsidP="00C70145">
            <w:pPr>
              <w:pStyle w:val="TAL"/>
            </w:pPr>
            <w:r w:rsidRPr="00374636">
              <w:t xml:space="preserve">                 }</w:t>
            </w:r>
          </w:p>
        </w:tc>
        <w:tc>
          <w:tcPr>
            <w:tcW w:w="2267" w:type="dxa"/>
          </w:tcPr>
          <w:p w14:paraId="725E293E" w14:textId="77777777" w:rsidR="00D65C49" w:rsidRPr="00374636" w:rsidRDefault="00D65C49" w:rsidP="00C70145">
            <w:pPr>
              <w:pStyle w:val="TAL"/>
              <w:rPr>
                <w:rFonts w:eastAsia="MS Mincho"/>
              </w:rPr>
            </w:pPr>
          </w:p>
        </w:tc>
        <w:tc>
          <w:tcPr>
            <w:tcW w:w="1700" w:type="dxa"/>
          </w:tcPr>
          <w:p w14:paraId="216117AD" w14:textId="77777777" w:rsidR="00D65C49" w:rsidRPr="00374636" w:rsidRDefault="00D65C49" w:rsidP="00C70145">
            <w:pPr>
              <w:pStyle w:val="TAL"/>
              <w:rPr>
                <w:rFonts w:eastAsia="MS Mincho"/>
              </w:rPr>
            </w:pPr>
          </w:p>
        </w:tc>
        <w:tc>
          <w:tcPr>
            <w:tcW w:w="1104" w:type="dxa"/>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tcPr>
          <w:p w14:paraId="3286BCED" w14:textId="77777777" w:rsidR="00D65C49" w:rsidRPr="00374636" w:rsidRDefault="00D65C49" w:rsidP="00C70145">
            <w:pPr>
              <w:pStyle w:val="TAL"/>
            </w:pPr>
            <w:r w:rsidRPr="00374636">
              <w:t xml:space="preserve">                 velocityRequest</w:t>
            </w:r>
          </w:p>
        </w:tc>
        <w:tc>
          <w:tcPr>
            <w:tcW w:w="2267" w:type="dxa"/>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tcPr>
          <w:p w14:paraId="12D585F9" w14:textId="77777777" w:rsidR="00D65C49" w:rsidRPr="00374636" w:rsidRDefault="00D65C49" w:rsidP="00C70145">
            <w:pPr>
              <w:pStyle w:val="TAL"/>
              <w:rPr>
                <w:rFonts w:eastAsia="MS Mincho"/>
              </w:rPr>
            </w:pPr>
          </w:p>
        </w:tc>
        <w:tc>
          <w:tcPr>
            <w:tcW w:w="1104" w:type="dxa"/>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tcPr>
          <w:p w14:paraId="0202570A" w14:textId="77777777" w:rsidR="00D65C49" w:rsidRPr="00374636" w:rsidRDefault="00D65C49" w:rsidP="00C70145">
            <w:pPr>
              <w:pStyle w:val="TAL"/>
            </w:pPr>
            <w:r w:rsidRPr="00374636">
              <w:t xml:space="preserve">              }</w:t>
            </w:r>
          </w:p>
        </w:tc>
        <w:tc>
          <w:tcPr>
            <w:tcW w:w="2267" w:type="dxa"/>
          </w:tcPr>
          <w:p w14:paraId="2ED1C9B0" w14:textId="77777777" w:rsidR="00D65C49" w:rsidRPr="00374636" w:rsidRDefault="00D65C49" w:rsidP="00C70145">
            <w:pPr>
              <w:pStyle w:val="TAL"/>
              <w:rPr>
                <w:rFonts w:eastAsia="MS Mincho"/>
              </w:rPr>
            </w:pPr>
          </w:p>
        </w:tc>
        <w:tc>
          <w:tcPr>
            <w:tcW w:w="1700" w:type="dxa"/>
          </w:tcPr>
          <w:p w14:paraId="4133417A" w14:textId="77777777" w:rsidR="00D65C49" w:rsidRPr="00374636" w:rsidRDefault="00D65C49" w:rsidP="00C70145">
            <w:pPr>
              <w:pStyle w:val="TAL"/>
              <w:rPr>
                <w:rFonts w:eastAsia="MS Mincho"/>
              </w:rPr>
            </w:pPr>
          </w:p>
        </w:tc>
        <w:tc>
          <w:tcPr>
            <w:tcW w:w="1104" w:type="dxa"/>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tcPr>
          <w:p w14:paraId="6C6A3138" w14:textId="77777777" w:rsidR="00D65C49" w:rsidRPr="00374636" w:rsidRDefault="00D65C49" w:rsidP="00C70145">
            <w:pPr>
              <w:pStyle w:val="TAL"/>
            </w:pPr>
            <w:r w:rsidRPr="00374636">
              <w:t xml:space="preserve">              environment</w:t>
            </w:r>
          </w:p>
        </w:tc>
        <w:tc>
          <w:tcPr>
            <w:tcW w:w="2267" w:type="dxa"/>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F6CE64D" w14:textId="77777777" w:rsidR="00D65C49" w:rsidRPr="00374636" w:rsidRDefault="00D65C49" w:rsidP="00C70145">
            <w:pPr>
              <w:pStyle w:val="TAL"/>
              <w:rPr>
                <w:rFonts w:eastAsia="MS Mincho"/>
              </w:rPr>
            </w:pPr>
          </w:p>
        </w:tc>
        <w:tc>
          <w:tcPr>
            <w:tcW w:w="1104" w:type="dxa"/>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tcPr>
          <w:p w14:paraId="0FE1782D" w14:textId="77777777" w:rsidR="00D65C49" w:rsidRPr="00374636" w:rsidRDefault="00D65C49" w:rsidP="00C70145">
            <w:pPr>
              <w:pStyle w:val="TAL"/>
            </w:pPr>
            <w:r w:rsidRPr="00374636">
              <w:t xml:space="preserve">              locationCoordinateTypes</w:t>
            </w:r>
          </w:p>
        </w:tc>
        <w:tc>
          <w:tcPr>
            <w:tcW w:w="2267" w:type="dxa"/>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9489955" w14:textId="77777777" w:rsidR="00D65C49" w:rsidRPr="00374636" w:rsidRDefault="00D65C49" w:rsidP="00C70145">
            <w:pPr>
              <w:pStyle w:val="TAL"/>
              <w:rPr>
                <w:rFonts w:eastAsia="MS Mincho"/>
              </w:rPr>
            </w:pPr>
          </w:p>
        </w:tc>
        <w:tc>
          <w:tcPr>
            <w:tcW w:w="1104" w:type="dxa"/>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tcPr>
          <w:p w14:paraId="04422487" w14:textId="77777777" w:rsidR="00D65C49" w:rsidRPr="00374636" w:rsidRDefault="00D65C49" w:rsidP="00C70145">
            <w:pPr>
              <w:pStyle w:val="TAL"/>
            </w:pPr>
            <w:r w:rsidRPr="00374636">
              <w:t xml:space="preserve">              velocityTypes</w:t>
            </w:r>
          </w:p>
        </w:tc>
        <w:tc>
          <w:tcPr>
            <w:tcW w:w="2267" w:type="dxa"/>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F906536" w14:textId="77777777" w:rsidR="00D65C49" w:rsidRPr="00374636" w:rsidRDefault="00D65C49" w:rsidP="00C70145">
            <w:pPr>
              <w:pStyle w:val="TAL"/>
              <w:rPr>
                <w:rFonts w:eastAsia="MS Mincho"/>
              </w:rPr>
            </w:pPr>
          </w:p>
        </w:tc>
        <w:tc>
          <w:tcPr>
            <w:tcW w:w="1104" w:type="dxa"/>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tcPr>
          <w:p w14:paraId="50DBFE0D" w14:textId="77777777" w:rsidR="00D65C49" w:rsidRPr="00374636" w:rsidRDefault="00D65C49" w:rsidP="00C70145">
            <w:pPr>
              <w:pStyle w:val="TAL"/>
            </w:pPr>
            <w:r w:rsidRPr="00374636">
              <w:t xml:space="preserve">            }</w:t>
            </w:r>
          </w:p>
        </w:tc>
        <w:tc>
          <w:tcPr>
            <w:tcW w:w="2267" w:type="dxa"/>
          </w:tcPr>
          <w:p w14:paraId="22AE1A6E" w14:textId="77777777" w:rsidR="00D65C49" w:rsidRPr="00374636" w:rsidRDefault="00D65C49" w:rsidP="00C70145">
            <w:pPr>
              <w:pStyle w:val="TAL"/>
              <w:rPr>
                <w:rFonts w:eastAsia="MS Mincho"/>
              </w:rPr>
            </w:pPr>
          </w:p>
        </w:tc>
        <w:tc>
          <w:tcPr>
            <w:tcW w:w="1700" w:type="dxa"/>
          </w:tcPr>
          <w:p w14:paraId="0C38C269" w14:textId="77777777" w:rsidR="00D65C49" w:rsidRPr="00374636" w:rsidRDefault="00D65C49" w:rsidP="00C70145">
            <w:pPr>
              <w:pStyle w:val="TAL"/>
              <w:rPr>
                <w:rFonts w:eastAsia="MS Mincho"/>
              </w:rPr>
            </w:pPr>
          </w:p>
        </w:tc>
        <w:tc>
          <w:tcPr>
            <w:tcW w:w="1104" w:type="dxa"/>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tcPr>
          <w:p w14:paraId="4BE1BC14" w14:textId="77777777" w:rsidR="00D65C49" w:rsidRPr="00374636" w:rsidRDefault="00D65C49" w:rsidP="00C70145">
            <w:pPr>
              <w:pStyle w:val="TAL"/>
            </w:pPr>
            <w:r w:rsidRPr="00374636">
              <w:t xml:space="preserve">            a-gnss-RequestLocationInformation </w:t>
            </w:r>
          </w:p>
        </w:tc>
        <w:tc>
          <w:tcPr>
            <w:tcW w:w="2267" w:type="dxa"/>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C81126B" w14:textId="77777777" w:rsidR="00D65C49" w:rsidRPr="00374636" w:rsidRDefault="00D65C49" w:rsidP="00C70145">
            <w:pPr>
              <w:pStyle w:val="TAL"/>
              <w:rPr>
                <w:rFonts w:eastAsia="MS Mincho"/>
              </w:rPr>
            </w:pPr>
          </w:p>
        </w:tc>
        <w:tc>
          <w:tcPr>
            <w:tcW w:w="1104" w:type="dxa"/>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tcPr>
          <w:p w14:paraId="3DE005D0" w14:textId="77777777" w:rsidR="00D65C49" w:rsidRPr="00374636" w:rsidRDefault="00D65C49" w:rsidP="00C70145">
            <w:pPr>
              <w:pStyle w:val="TAL"/>
            </w:pPr>
            <w:r w:rsidRPr="00374636">
              <w:t xml:space="preserve">            otdoa-RequestLocationInformation </w:t>
            </w:r>
          </w:p>
        </w:tc>
        <w:tc>
          <w:tcPr>
            <w:tcW w:w="2267" w:type="dxa"/>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6EB7966" w14:textId="77777777" w:rsidR="00D65C49" w:rsidRPr="00374636" w:rsidRDefault="00D65C49" w:rsidP="00C70145">
            <w:pPr>
              <w:pStyle w:val="TAL"/>
              <w:rPr>
                <w:rFonts w:eastAsia="MS Mincho"/>
              </w:rPr>
            </w:pPr>
          </w:p>
        </w:tc>
        <w:tc>
          <w:tcPr>
            <w:tcW w:w="1104" w:type="dxa"/>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tcPr>
          <w:p w14:paraId="6386CE06" w14:textId="77777777" w:rsidR="00D65C49" w:rsidRPr="00374636" w:rsidRDefault="00D65C49" w:rsidP="00C70145">
            <w:pPr>
              <w:pStyle w:val="TAL"/>
            </w:pPr>
            <w:r w:rsidRPr="00374636">
              <w:t xml:space="preserve">            ecid-RequestLocationInformation  ::= </w:t>
            </w:r>
          </w:p>
          <w:p w14:paraId="459AAD3F" w14:textId="77777777" w:rsidR="00D65C49" w:rsidRPr="00374636" w:rsidRDefault="00D65C49" w:rsidP="00C70145">
            <w:pPr>
              <w:pStyle w:val="TAL"/>
            </w:pPr>
            <w:r w:rsidRPr="00374636">
              <w:t xml:space="preserve">                SEQUENCE {</w:t>
            </w:r>
          </w:p>
        </w:tc>
        <w:tc>
          <w:tcPr>
            <w:tcW w:w="2267" w:type="dxa"/>
          </w:tcPr>
          <w:p w14:paraId="59F52765" w14:textId="77777777" w:rsidR="00D65C49" w:rsidRPr="00374636" w:rsidRDefault="00D65C49" w:rsidP="00C70145">
            <w:pPr>
              <w:pStyle w:val="TAL"/>
              <w:rPr>
                <w:rFonts w:eastAsia="MS Mincho"/>
              </w:rPr>
            </w:pPr>
          </w:p>
        </w:tc>
        <w:tc>
          <w:tcPr>
            <w:tcW w:w="1700" w:type="dxa"/>
          </w:tcPr>
          <w:p w14:paraId="2CF541E8" w14:textId="77777777" w:rsidR="00D65C49" w:rsidRPr="00374636" w:rsidRDefault="00D65C49" w:rsidP="00C70145">
            <w:pPr>
              <w:pStyle w:val="TAL"/>
              <w:rPr>
                <w:rFonts w:eastAsia="MS Mincho"/>
              </w:rPr>
            </w:pPr>
          </w:p>
        </w:tc>
        <w:tc>
          <w:tcPr>
            <w:tcW w:w="1104" w:type="dxa"/>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tcPr>
          <w:p w14:paraId="3BDF88A1" w14:textId="77777777" w:rsidR="00D65C49" w:rsidRPr="00374636" w:rsidRDefault="00D65C49" w:rsidP="00C70145">
            <w:pPr>
              <w:pStyle w:val="TAL"/>
            </w:pPr>
            <w:r w:rsidRPr="00374636">
              <w:t xml:space="preserve">                 requestedMeasurements</w:t>
            </w:r>
          </w:p>
        </w:tc>
        <w:tc>
          <w:tcPr>
            <w:tcW w:w="2267" w:type="dxa"/>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tcPr>
          <w:p w14:paraId="78656CFA"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tcPr>
          <w:p w14:paraId="439A39A9" w14:textId="77777777" w:rsidR="00D65C49" w:rsidRPr="00374636" w:rsidRDefault="00D65C49" w:rsidP="00C70145">
            <w:pPr>
              <w:pStyle w:val="TAL"/>
            </w:pPr>
            <w:r w:rsidRPr="00374636">
              <w:t xml:space="preserve">               }</w:t>
            </w:r>
          </w:p>
        </w:tc>
        <w:tc>
          <w:tcPr>
            <w:tcW w:w="2267" w:type="dxa"/>
          </w:tcPr>
          <w:p w14:paraId="0EA2F352" w14:textId="77777777" w:rsidR="00D65C49" w:rsidRPr="00374636" w:rsidRDefault="00D65C49" w:rsidP="00C70145">
            <w:pPr>
              <w:pStyle w:val="TAL"/>
              <w:rPr>
                <w:rFonts w:eastAsia="MS Mincho"/>
              </w:rPr>
            </w:pPr>
          </w:p>
        </w:tc>
        <w:tc>
          <w:tcPr>
            <w:tcW w:w="1700" w:type="dxa"/>
          </w:tcPr>
          <w:p w14:paraId="1C5D4BFC" w14:textId="77777777" w:rsidR="00D65C49" w:rsidRPr="00374636" w:rsidRDefault="00D65C49" w:rsidP="00C70145">
            <w:pPr>
              <w:pStyle w:val="TAL"/>
              <w:rPr>
                <w:rFonts w:eastAsia="MS Mincho"/>
              </w:rPr>
            </w:pPr>
          </w:p>
        </w:tc>
        <w:tc>
          <w:tcPr>
            <w:tcW w:w="1104" w:type="dxa"/>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tcPr>
          <w:p w14:paraId="0914F5D1" w14:textId="77777777" w:rsidR="00D65C49" w:rsidRPr="00374636" w:rsidRDefault="00D65C49" w:rsidP="00C70145">
            <w:pPr>
              <w:pStyle w:val="TAL"/>
            </w:pPr>
            <w:r w:rsidRPr="00374636">
              <w:t xml:space="preserve">            epdu-RequestLocationInformation</w:t>
            </w:r>
          </w:p>
        </w:tc>
        <w:tc>
          <w:tcPr>
            <w:tcW w:w="2267" w:type="dxa"/>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9330352" w14:textId="77777777" w:rsidR="00D65C49" w:rsidRPr="00374636" w:rsidRDefault="00D65C49" w:rsidP="00C70145">
            <w:pPr>
              <w:pStyle w:val="TAL"/>
              <w:rPr>
                <w:rFonts w:eastAsia="MS Mincho"/>
              </w:rPr>
            </w:pPr>
          </w:p>
        </w:tc>
        <w:tc>
          <w:tcPr>
            <w:tcW w:w="1104" w:type="dxa"/>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tcPr>
          <w:p w14:paraId="3B50885E" w14:textId="77777777" w:rsidR="00D65C49" w:rsidRPr="00374636" w:rsidRDefault="00D65C49" w:rsidP="00C70145">
            <w:pPr>
              <w:pStyle w:val="TAL"/>
            </w:pPr>
            <w:r w:rsidRPr="00374636">
              <w:t xml:space="preserve">          }</w:t>
            </w:r>
          </w:p>
        </w:tc>
        <w:tc>
          <w:tcPr>
            <w:tcW w:w="2267" w:type="dxa"/>
          </w:tcPr>
          <w:p w14:paraId="1B8C4ED9" w14:textId="77777777" w:rsidR="00D65C49" w:rsidRPr="00374636" w:rsidRDefault="00D65C49" w:rsidP="00C70145">
            <w:pPr>
              <w:pStyle w:val="TAL"/>
              <w:rPr>
                <w:rFonts w:eastAsia="MS Mincho"/>
              </w:rPr>
            </w:pPr>
          </w:p>
        </w:tc>
        <w:tc>
          <w:tcPr>
            <w:tcW w:w="1700" w:type="dxa"/>
          </w:tcPr>
          <w:p w14:paraId="70B9A65B" w14:textId="77777777" w:rsidR="00D65C49" w:rsidRPr="00374636" w:rsidRDefault="00D65C49" w:rsidP="00C70145">
            <w:pPr>
              <w:pStyle w:val="TAL"/>
              <w:rPr>
                <w:rFonts w:eastAsia="MS Mincho"/>
              </w:rPr>
            </w:pPr>
          </w:p>
        </w:tc>
        <w:tc>
          <w:tcPr>
            <w:tcW w:w="1104" w:type="dxa"/>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tcPr>
          <w:p w14:paraId="22CB2C1B" w14:textId="77777777" w:rsidR="00D65C49" w:rsidRPr="00374636" w:rsidRDefault="00D65C49" w:rsidP="00C70145">
            <w:pPr>
              <w:pStyle w:val="TAL"/>
            </w:pPr>
            <w:r w:rsidRPr="00374636">
              <w:t xml:space="preserve">        }</w:t>
            </w:r>
          </w:p>
        </w:tc>
        <w:tc>
          <w:tcPr>
            <w:tcW w:w="2267" w:type="dxa"/>
          </w:tcPr>
          <w:p w14:paraId="6767BD88" w14:textId="77777777" w:rsidR="00D65C49" w:rsidRPr="00374636" w:rsidRDefault="00D65C49" w:rsidP="00C70145">
            <w:pPr>
              <w:pStyle w:val="TAL"/>
              <w:rPr>
                <w:rFonts w:eastAsia="MS Mincho"/>
              </w:rPr>
            </w:pPr>
          </w:p>
        </w:tc>
        <w:tc>
          <w:tcPr>
            <w:tcW w:w="1700" w:type="dxa"/>
          </w:tcPr>
          <w:p w14:paraId="11DEED51" w14:textId="77777777" w:rsidR="00D65C49" w:rsidRPr="00374636" w:rsidRDefault="00D65C49" w:rsidP="00C70145">
            <w:pPr>
              <w:pStyle w:val="TAL"/>
              <w:rPr>
                <w:rFonts w:eastAsia="MS Mincho"/>
              </w:rPr>
            </w:pPr>
          </w:p>
        </w:tc>
        <w:tc>
          <w:tcPr>
            <w:tcW w:w="1104" w:type="dxa"/>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tcPr>
          <w:p w14:paraId="74D7D15D" w14:textId="77777777" w:rsidR="00D65C49" w:rsidRPr="00374636" w:rsidRDefault="00D65C49" w:rsidP="00C70145">
            <w:pPr>
              <w:pStyle w:val="TAL"/>
            </w:pPr>
            <w:r w:rsidRPr="00374636">
              <w:t xml:space="preserve">      }</w:t>
            </w:r>
          </w:p>
        </w:tc>
        <w:tc>
          <w:tcPr>
            <w:tcW w:w="2267" w:type="dxa"/>
          </w:tcPr>
          <w:p w14:paraId="1687CAC8" w14:textId="77777777" w:rsidR="00D65C49" w:rsidRPr="00374636" w:rsidRDefault="00D65C49" w:rsidP="00C70145">
            <w:pPr>
              <w:pStyle w:val="TAL"/>
              <w:rPr>
                <w:rFonts w:eastAsia="MS Mincho"/>
              </w:rPr>
            </w:pPr>
          </w:p>
        </w:tc>
        <w:tc>
          <w:tcPr>
            <w:tcW w:w="1700" w:type="dxa"/>
          </w:tcPr>
          <w:p w14:paraId="727B2701" w14:textId="77777777" w:rsidR="00D65C49" w:rsidRPr="00374636" w:rsidRDefault="00D65C49" w:rsidP="00C70145">
            <w:pPr>
              <w:pStyle w:val="TAL"/>
              <w:rPr>
                <w:rFonts w:eastAsia="MS Mincho"/>
              </w:rPr>
            </w:pPr>
          </w:p>
        </w:tc>
        <w:tc>
          <w:tcPr>
            <w:tcW w:w="1104" w:type="dxa"/>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tcPr>
          <w:p w14:paraId="3AA2D566" w14:textId="77777777" w:rsidR="00D65C49" w:rsidRPr="00374636" w:rsidRDefault="00D65C49" w:rsidP="00C70145">
            <w:pPr>
              <w:pStyle w:val="TAL"/>
            </w:pPr>
            <w:r w:rsidRPr="00374636">
              <w:t xml:space="preserve">    }</w:t>
            </w:r>
          </w:p>
        </w:tc>
        <w:tc>
          <w:tcPr>
            <w:tcW w:w="2267" w:type="dxa"/>
          </w:tcPr>
          <w:p w14:paraId="13E1889E" w14:textId="77777777" w:rsidR="00D65C49" w:rsidRPr="00374636" w:rsidRDefault="00D65C49" w:rsidP="00C70145">
            <w:pPr>
              <w:pStyle w:val="TAL"/>
              <w:rPr>
                <w:rFonts w:eastAsia="MS Mincho"/>
              </w:rPr>
            </w:pPr>
          </w:p>
        </w:tc>
        <w:tc>
          <w:tcPr>
            <w:tcW w:w="1700" w:type="dxa"/>
          </w:tcPr>
          <w:p w14:paraId="4E42D1B7" w14:textId="77777777" w:rsidR="00D65C49" w:rsidRPr="00374636" w:rsidRDefault="00D65C49" w:rsidP="00C70145">
            <w:pPr>
              <w:pStyle w:val="TAL"/>
              <w:rPr>
                <w:rFonts w:eastAsia="MS Mincho"/>
              </w:rPr>
            </w:pPr>
          </w:p>
        </w:tc>
        <w:tc>
          <w:tcPr>
            <w:tcW w:w="1104" w:type="dxa"/>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tcPr>
          <w:p w14:paraId="20371FFB" w14:textId="77777777" w:rsidR="00D65C49" w:rsidRPr="00374636" w:rsidRDefault="00D65C49" w:rsidP="00C70145">
            <w:pPr>
              <w:pStyle w:val="TAL"/>
            </w:pPr>
            <w:r w:rsidRPr="00374636">
              <w:t xml:space="preserve">  }</w:t>
            </w:r>
          </w:p>
        </w:tc>
        <w:tc>
          <w:tcPr>
            <w:tcW w:w="2267" w:type="dxa"/>
          </w:tcPr>
          <w:p w14:paraId="7DD292FB" w14:textId="77777777" w:rsidR="00D65C49" w:rsidRPr="00374636" w:rsidRDefault="00D65C49" w:rsidP="00C70145">
            <w:pPr>
              <w:pStyle w:val="TAL"/>
              <w:rPr>
                <w:rFonts w:eastAsia="MS Mincho"/>
              </w:rPr>
            </w:pPr>
          </w:p>
        </w:tc>
        <w:tc>
          <w:tcPr>
            <w:tcW w:w="1700" w:type="dxa"/>
          </w:tcPr>
          <w:p w14:paraId="125DAD3C" w14:textId="77777777" w:rsidR="00D65C49" w:rsidRPr="00374636" w:rsidRDefault="00D65C49" w:rsidP="00C70145">
            <w:pPr>
              <w:pStyle w:val="TAL"/>
              <w:rPr>
                <w:rFonts w:eastAsia="MS Mincho"/>
              </w:rPr>
            </w:pPr>
          </w:p>
        </w:tc>
        <w:tc>
          <w:tcPr>
            <w:tcW w:w="1104" w:type="dxa"/>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tcPr>
          <w:p w14:paraId="66E6B23D" w14:textId="77777777" w:rsidR="00D65C49" w:rsidRPr="00374636" w:rsidRDefault="00D65C49" w:rsidP="00C70145">
            <w:pPr>
              <w:pStyle w:val="TAL"/>
            </w:pPr>
            <w:r w:rsidRPr="00374636">
              <w:t xml:space="preserve"> }</w:t>
            </w:r>
          </w:p>
        </w:tc>
        <w:tc>
          <w:tcPr>
            <w:tcW w:w="2267" w:type="dxa"/>
          </w:tcPr>
          <w:p w14:paraId="3B50BA82" w14:textId="77777777" w:rsidR="00D65C49" w:rsidRPr="00374636" w:rsidRDefault="00D65C49" w:rsidP="00C70145">
            <w:pPr>
              <w:pStyle w:val="TAL"/>
              <w:rPr>
                <w:rFonts w:eastAsia="MS Mincho"/>
              </w:rPr>
            </w:pPr>
          </w:p>
        </w:tc>
        <w:tc>
          <w:tcPr>
            <w:tcW w:w="1700" w:type="dxa"/>
          </w:tcPr>
          <w:p w14:paraId="230FD9BB" w14:textId="77777777" w:rsidR="00D65C49" w:rsidRPr="00374636" w:rsidRDefault="00D65C49" w:rsidP="00C70145">
            <w:pPr>
              <w:pStyle w:val="TAL"/>
              <w:rPr>
                <w:rFonts w:eastAsia="MS Mincho"/>
              </w:rPr>
            </w:pPr>
          </w:p>
        </w:tc>
        <w:tc>
          <w:tcPr>
            <w:tcW w:w="1104" w:type="dxa"/>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tcPr>
          <w:p w14:paraId="65F542D6" w14:textId="77777777" w:rsidR="00D65C49" w:rsidRPr="00374636" w:rsidRDefault="00D65C49" w:rsidP="00C70145">
            <w:pPr>
              <w:pStyle w:val="TAL"/>
            </w:pPr>
            <w:r w:rsidRPr="00374636">
              <w:t>}</w:t>
            </w:r>
          </w:p>
        </w:tc>
        <w:tc>
          <w:tcPr>
            <w:tcW w:w="2267" w:type="dxa"/>
          </w:tcPr>
          <w:p w14:paraId="0D120AE6" w14:textId="77777777" w:rsidR="00D65C49" w:rsidRPr="00374636" w:rsidRDefault="00D65C49" w:rsidP="00C70145">
            <w:pPr>
              <w:pStyle w:val="TAL"/>
              <w:rPr>
                <w:rFonts w:eastAsia="MS Mincho"/>
              </w:rPr>
            </w:pPr>
          </w:p>
        </w:tc>
        <w:tc>
          <w:tcPr>
            <w:tcW w:w="1700" w:type="dxa"/>
          </w:tcPr>
          <w:p w14:paraId="0838D666" w14:textId="77777777" w:rsidR="00D65C49" w:rsidRPr="00374636" w:rsidRDefault="00D65C49" w:rsidP="00C70145">
            <w:pPr>
              <w:pStyle w:val="TAL"/>
              <w:rPr>
                <w:rFonts w:eastAsia="MS Mincho"/>
              </w:rPr>
            </w:pPr>
          </w:p>
        </w:tc>
        <w:tc>
          <w:tcPr>
            <w:tcW w:w="1104" w:type="dxa"/>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lastRenderedPageBreak/>
        <w:t xml:space="preserve">Table 8.1.2.4.3-4: </w:t>
      </w:r>
      <w:r w:rsidRPr="00374636">
        <w:rPr>
          <w:i/>
        </w:rPr>
        <w:t>ECID-ProvideLocationInformation</w:t>
      </w:r>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1E3F6156" w14:textId="77777777" w:rsidTr="005A566D">
        <w:tc>
          <w:tcPr>
            <w:tcW w:w="9738" w:type="dxa"/>
            <w:gridSpan w:val="4"/>
          </w:tcPr>
          <w:p w14:paraId="6DE250B7" w14:textId="1D92DBC0"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00D26D0E" w14:textId="77777777" w:rsidTr="005A566D">
        <w:tblPrEx>
          <w:tblCellMar>
            <w:left w:w="108" w:type="dxa"/>
            <w:right w:w="108" w:type="dxa"/>
          </w:tblCellMar>
        </w:tblPrEx>
        <w:tc>
          <w:tcPr>
            <w:tcW w:w="5070" w:type="dxa"/>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tcPr>
          <w:p w14:paraId="46C90413"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r w:rsidRPr="00374636">
              <w:t>locationServer</w:t>
            </w:r>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tcPr>
          <w:p w14:paraId="27EE56DC"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tcPr>
          <w:p w14:paraId="53186E1D"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tcPr>
          <w:p w14:paraId="1755A8E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tcPr>
          <w:p w14:paraId="5EE7488F"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tcPr>
          <w:p w14:paraId="41AD2B5B"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tcPr>
          <w:p w14:paraId="2B8652F6"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tcPr>
          <w:p w14:paraId="30B6B34B"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tcPr>
          <w:p w14:paraId="537408E3" w14:textId="77777777" w:rsidR="00D65C49" w:rsidRPr="00374636" w:rsidRDefault="00D65C49" w:rsidP="007C6871">
            <w:pPr>
              <w:pStyle w:val="TAL"/>
              <w:rPr>
                <w:lang w:eastAsia="en-US"/>
              </w:rPr>
            </w:pPr>
            <w:r w:rsidRPr="00374636">
              <w:rPr>
                <w:lang w:eastAsia="en-US"/>
              </w:rPr>
              <w:t xml:space="preserve">               otdoa-ProvideLocationInformation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tcPr>
          <w:p w14:paraId="172E92F6"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tcPr>
          <w:p w14:paraId="1233F67F"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tcPr>
          <w:p w14:paraId="1F028439"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tcPr>
          <w:p w14:paraId="11BFF000"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tcPr>
          <w:p w14:paraId="07EE3C34"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tcPr>
          <w:p w14:paraId="6AA68E27"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tcPr>
          <w:p w14:paraId="2D73B389"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tcPr>
          <w:p w14:paraId="6E7681D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tcPr>
          <w:p w14:paraId="4E0CC7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tcPr>
          <w:p w14:paraId="6EFD4F1E"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tcPr>
          <w:p w14:paraId="60C9039C"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tcPr>
          <w:p w14:paraId="5C320312"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tcPr>
          <w:p w14:paraId="704EFB33"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lastRenderedPageBreak/>
        <w:t xml:space="preserve">Table 8.1.2.4.3-5: </w:t>
      </w:r>
      <w:r w:rsidRPr="00374636">
        <w:rPr>
          <w:i/>
        </w:rPr>
        <w:t>CQI-ReportConfig-DEFAULT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37FAEFC"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7468B436" w14:textId="77777777" w:rsidR="00D65C49" w:rsidRPr="00374636" w:rsidRDefault="00D65C49" w:rsidP="007C6871">
            <w:pPr>
              <w:pStyle w:val="TAL"/>
              <w:rPr>
                <w:lang w:eastAsia="en-US"/>
              </w:rPr>
            </w:pPr>
          </w:p>
        </w:tc>
        <w:tc>
          <w:tcPr>
            <w:tcW w:w="1701" w:type="dxa"/>
          </w:tcPr>
          <w:p w14:paraId="6FD6846F" w14:textId="77777777" w:rsidR="00D65C49" w:rsidRPr="00374636" w:rsidRDefault="00D65C49" w:rsidP="007C6871">
            <w:pPr>
              <w:pStyle w:val="TAL"/>
              <w:rPr>
                <w:lang w:eastAsia="en-US"/>
              </w:rPr>
            </w:pPr>
          </w:p>
        </w:tc>
        <w:tc>
          <w:tcPr>
            <w:tcW w:w="1275" w:type="dxa"/>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540771AC"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3CA0ACE0" w14:textId="77777777" w:rsidR="00D65C49" w:rsidRPr="00374636" w:rsidRDefault="00D65C49" w:rsidP="007C6871">
            <w:pPr>
              <w:pStyle w:val="TAL"/>
              <w:rPr>
                <w:lang w:eastAsia="en-US"/>
              </w:rPr>
            </w:pPr>
            <w:r w:rsidRPr="00374636">
              <w:rPr>
                <w:lang w:eastAsia="en-US"/>
              </w:rPr>
              <w:t>rm30</w:t>
            </w:r>
          </w:p>
        </w:tc>
        <w:tc>
          <w:tcPr>
            <w:tcW w:w="1701" w:type="dxa"/>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395C081E"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1AB0374D" w14:textId="77777777" w:rsidR="00D65C49" w:rsidRPr="00374636" w:rsidRDefault="00D65C49" w:rsidP="007C6871">
            <w:pPr>
              <w:pStyle w:val="TAL"/>
              <w:rPr>
                <w:lang w:eastAsia="en-US"/>
              </w:rPr>
            </w:pPr>
            <w:r w:rsidRPr="00374636">
              <w:t>0</w:t>
            </w:r>
          </w:p>
        </w:tc>
        <w:tc>
          <w:tcPr>
            <w:tcW w:w="1701" w:type="dxa"/>
          </w:tcPr>
          <w:p w14:paraId="754634A0" w14:textId="77777777" w:rsidR="00D65C49" w:rsidRPr="00374636" w:rsidRDefault="00D65C49" w:rsidP="007C6871">
            <w:pPr>
              <w:pStyle w:val="TAL"/>
              <w:rPr>
                <w:lang w:eastAsia="en-US"/>
              </w:rPr>
            </w:pPr>
          </w:p>
        </w:tc>
        <w:tc>
          <w:tcPr>
            <w:tcW w:w="1275" w:type="dxa"/>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6" w:name="_Toc27481591"/>
      <w:bookmarkStart w:id="1877" w:name="_Toc68182841"/>
      <w:bookmarkStart w:id="1878" w:name="_Toc75461685"/>
      <w:bookmarkStart w:id="1879" w:name="_Toc76023806"/>
      <w:bookmarkStart w:id="1880" w:name="_Toc83678249"/>
      <w:bookmarkStart w:id="1881" w:name="_Toc90628970"/>
      <w:r w:rsidRPr="00374636">
        <w:t>8.1.2.5</w:t>
      </w:r>
      <w:r w:rsidRPr="00374636">
        <w:tab/>
        <w:t>Test requirement</w:t>
      </w:r>
      <w:bookmarkEnd w:id="1876"/>
      <w:bookmarkEnd w:id="1877"/>
      <w:bookmarkEnd w:id="1878"/>
      <w:bookmarkEnd w:id="1879"/>
      <w:bookmarkEnd w:id="1880"/>
      <w:bookmarkEnd w:id="1881"/>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lastRenderedPageBreak/>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r w:rsidRPr="00374636">
              <w:rPr>
                <w:lang w:eastAsia="zh-CN"/>
              </w:rPr>
              <w:t>BW</w:t>
            </w:r>
            <w:r w:rsidRPr="00374636">
              <w:rPr>
                <w:vertAlign w:val="subscript"/>
                <w:lang w:eastAsia="zh-CN"/>
              </w:rPr>
              <w:t>channel</w:t>
            </w:r>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r w:rsidRPr="00374636">
              <w:rPr>
                <w:lang w:eastAsia="zh-CN"/>
              </w:rPr>
              <w:t>OCNG_RA</w:t>
            </w:r>
            <w:r w:rsidRPr="00374636">
              <w:rPr>
                <w:vertAlign w:val="superscript"/>
                <w:lang w:eastAsia="zh-CN"/>
              </w:rPr>
              <w:t>Note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25pt;height:15.75pt" o:ole="" fillcolor="window">
                  <v:imagedata r:id="rId22" o:title=""/>
                </v:shape>
                <o:OLEObject Type="Embed" ProgID="Equation.3" ShapeID="_x0000_i1030" DrawAspect="Content" ObjectID="_1829923675"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0.75pt;height:19.5pt" o:ole="" fillcolor="window">
                  <v:imagedata r:id="rId20" o:title=""/>
                </v:shape>
                <o:OLEObject Type="Embed" ProgID="Equation.3" ShapeID="_x0000_i1031" DrawAspect="Content" ObjectID="_1829923676"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25pt;height:15.75pt" o:ole="" fillcolor="window">
                  <v:imagedata r:id="rId22" o:title=""/>
                </v:shape>
                <o:OLEObject Type="Embed" ProgID="Equation.3" ShapeID="_x0000_i1032" DrawAspect="Content" ObjectID="_1829923677"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2" w:name="_Toc27481592"/>
      <w:bookmarkStart w:id="1883" w:name="_Toc68182842"/>
      <w:bookmarkStart w:id="1884" w:name="_Toc75461686"/>
      <w:bookmarkStart w:id="1885" w:name="_Toc76023807"/>
      <w:bookmarkStart w:id="1886" w:name="_Toc83678250"/>
      <w:bookmarkStart w:id="1887" w:name="_Toc90628971"/>
      <w:r w:rsidRPr="00374636">
        <w:t>8.1.2A</w:t>
      </w:r>
      <w:r w:rsidRPr="00374636">
        <w:tab/>
        <w:t>E-UTRAN TDD UE Rx – Tx time difference case (Rel-12 onwards)</w:t>
      </w:r>
      <w:bookmarkEnd w:id="1882"/>
      <w:bookmarkEnd w:id="1883"/>
      <w:bookmarkEnd w:id="1884"/>
      <w:bookmarkEnd w:id="1885"/>
      <w:bookmarkEnd w:id="1886"/>
      <w:bookmarkEnd w:id="1887"/>
    </w:p>
    <w:p w14:paraId="4A853ED1" w14:textId="77777777" w:rsidR="00D65C49" w:rsidRPr="00374636" w:rsidRDefault="00D65C49" w:rsidP="00D65C49">
      <w:pPr>
        <w:pStyle w:val="Heading4"/>
      </w:pPr>
      <w:bookmarkStart w:id="1888" w:name="_Toc27481593"/>
      <w:bookmarkStart w:id="1889" w:name="_Toc68182843"/>
      <w:bookmarkStart w:id="1890" w:name="_Toc75461687"/>
      <w:bookmarkStart w:id="1891" w:name="_Toc76023808"/>
      <w:bookmarkStart w:id="1892" w:name="_Toc83678251"/>
      <w:bookmarkStart w:id="1893" w:name="_Toc90628972"/>
      <w:r w:rsidRPr="00374636">
        <w:t>8.1.2A.1</w:t>
      </w:r>
      <w:r w:rsidRPr="00374636">
        <w:tab/>
        <w:t>Test purpose</w:t>
      </w:r>
      <w:bookmarkEnd w:id="1888"/>
      <w:bookmarkEnd w:id="1889"/>
      <w:bookmarkEnd w:id="1890"/>
      <w:bookmarkEnd w:id="1891"/>
      <w:bookmarkEnd w:id="1892"/>
      <w:bookmarkEnd w:id="1893"/>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4" w:name="_Toc27481594"/>
      <w:bookmarkStart w:id="1895" w:name="_Toc68182844"/>
      <w:bookmarkStart w:id="1896" w:name="_Toc75461688"/>
      <w:bookmarkStart w:id="1897" w:name="_Toc76023809"/>
      <w:bookmarkStart w:id="1898" w:name="_Toc83678252"/>
      <w:bookmarkStart w:id="1899" w:name="_Toc90628973"/>
      <w:r w:rsidRPr="00374636">
        <w:t>8.1.2A.2</w:t>
      </w:r>
      <w:r w:rsidRPr="00374636">
        <w:tab/>
        <w:t>Test applicability</w:t>
      </w:r>
      <w:bookmarkEnd w:id="1894"/>
      <w:bookmarkEnd w:id="1895"/>
      <w:bookmarkEnd w:id="1896"/>
      <w:bookmarkEnd w:id="1897"/>
      <w:bookmarkEnd w:id="1898"/>
      <w:bookmarkEnd w:id="1899"/>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900" w:name="_Toc27481595"/>
      <w:bookmarkStart w:id="1901" w:name="_Toc68182845"/>
      <w:bookmarkStart w:id="1902" w:name="_Toc75461689"/>
      <w:bookmarkStart w:id="1903" w:name="_Toc76023810"/>
      <w:bookmarkStart w:id="1904" w:name="_Toc83678253"/>
      <w:bookmarkStart w:id="1905" w:name="_Toc90628974"/>
      <w:r w:rsidRPr="00374636">
        <w:t>8.1.2A.3</w:t>
      </w:r>
      <w:r w:rsidRPr="00374636">
        <w:tab/>
        <w:t>Minimum conformance requirements</w:t>
      </w:r>
      <w:bookmarkEnd w:id="1900"/>
      <w:bookmarkEnd w:id="1901"/>
      <w:bookmarkEnd w:id="1902"/>
      <w:bookmarkEnd w:id="1903"/>
      <w:bookmarkEnd w:id="1904"/>
      <w:bookmarkEnd w:id="1905"/>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6" w:name="_Toc27481596"/>
      <w:bookmarkStart w:id="1907" w:name="_Toc68182846"/>
      <w:bookmarkStart w:id="1908" w:name="_Toc75461690"/>
      <w:bookmarkStart w:id="1909" w:name="_Toc76023811"/>
      <w:bookmarkStart w:id="1910" w:name="_Toc83678254"/>
      <w:bookmarkStart w:id="1911" w:name="_Toc90628975"/>
      <w:r w:rsidRPr="00374636">
        <w:t>8.1.2A.4</w:t>
      </w:r>
      <w:r w:rsidRPr="00374636">
        <w:tab/>
        <w:t>Test description</w:t>
      </w:r>
      <w:bookmarkEnd w:id="1906"/>
      <w:bookmarkEnd w:id="1907"/>
      <w:bookmarkEnd w:id="1908"/>
      <w:bookmarkEnd w:id="1909"/>
      <w:bookmarkEnd w:id="1910"/>
      <w:bookmarkEnd w:id="1911"/>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2" w:name="_Toc27481597"/>
      <w:bookmarkStart w:id="1913" w:name="_Toc68182847"/>
      <w:bookmarkStart w:id="1914" w:name="_Toc75461691"/>
      <w:bookmarkStart w:id="1915" w:name="_Toc76023812"/>
      <w:bookmarkStart w:id="1916" w:name="_Toc83678255"/>
      <w:bookmarkStart w:id="1917" w:name="_Toc90628976"/>
      <w:r w:rsidRPr="00374636">
        <w:lastRenderedPageBreak/>
        <w:t>8.1.2A.4.1</w:t>
      </w:r>
      <w:r w:rsidRPr="00374636">
        <w:tab/>
        <w:t>Initial conditions</w:t>
      </w:r>
      <w:bookmarkEnd w:id="1912"/>
      <w:bookmarkEnd w:id="1913"/>
      <w:bookmarkEnd w:id="1914"/>
      <w:bookmarkEnd w:id="1915"/>
      <w:bookmarkEnd w:id="1916"/>
      <w:bookmarkEnd w:id="1917"/>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8" w:name="_Toc27481598"/>
      <w:bookmarkStart w:id="1919" w:name="_Toc68182848"/>
      <w:bookmarkStart w:id="1920" w:name="_Toc75461692"/>
      <w:bookmarkStart w:id="1921" w:name="_Toc76023813"/>
      <w:bookmarkStart w:id="1922" w:name="_Toc83678256"/>
      <w:bookmarkStart w:id="1923" w:name="_Toc90628977"/>
      <w:r w:rsidRPr="00374636">
        <w:t>8.1.2A.4.2</w:t>
      </w:r>
      <w:r w:rsidRPr="00374636">
        <w:tab/>
        <w:t>Test procedure</w:t>
      </w:r>
      <w:bookmarkEnd w:id="1918"/>
      <w:bookmarkEnd w:id="1919"/>
      <w:bookmarkEnd w:id="1920"/>
      <w:bookmarkEnd w:id="1921"/>
      <w:bookmarkEnd w:id="1922"/>
      <w:bookmarkEnd w:id="1923"/>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4" w:name="_Toc27481599"/>
      <w:bookmarkStart w:id="1925" w:name="_Toc68182849"/>
      <w:bookmarkStart w:id="1926" w:name="_Toc75461693"/>
      <w:bookmarkStart w:id="1927" w:name="_Toc76023814"/>
      <w:bookmarkStart w:id="1928" w:name="_Toc83678257"/>
      <w:bookmarkStart w:id="1929" w:name="_Toc90628978"/>
      <w:r w:rsidRPr="00374636">
        <w:t>8.1.2A.4.3</w:t>
      </w:r>
      <w:r w:rsidRPr="00374636">
        <w:tab/>
        <w:t>Message contents</w:t>
      </w:r>
      <w:bookmarkEnd w:id="1924"/>
      <w:bookmarkEnd w:id="1925"/>
      <w:bookmarkEnd w:id="1926"/>
      <w:bookmarkEnd w:id="1927"/>
      <w:bookmarkEnd w:id="1928"/>
      <w:bookmarkEnd w:id="1929"/>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30" w:name="_Toc27481600"/>
      <w:bookmarkStart w:id="1931" w:name="_Toc68182850"/>
      <w:bookmarkStart w:id="1932" w:name="_Toc75461694"/>
      <w:bookmarkStart w:id="1933" w:name="_Toc76023815"/>
      <w:bookmarkStart w:id="1934" w:name="_Toc83678258"/>
      <w:bookmarkStart w:id="1935" w:name="_Toc90628979"/>
      <w:r w:rsidRPr="00374636">
        <w:t>8.1.2A.5</w:t>
      </w:r>
      <w:r w:rsidRPr="00374636">
        <w:tab/>
        <w:t>Test requirement</w:t>
      </w:r>
      <w:bookmarkEnd w:id="1930"/>
      <w:bookmarkEnd w:id="1931"/>
      <w:bookmarkEnd w:id="1932"/>
      <w:bookmarkEnd w:id="1933"/>
      <w:bookmarkEnd w:id="1934"/>
      <w:bookmarkEnd w:id="1935"/>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6" w:name="_Toc27481601"/>
      <w:bookmarkStart w:id="1937" w:name="_Toc68182851"/>
      <w:bookmarkStart w:id="1938" w:name="_Toc75461695"/>
      <w:bookmarkStart w:id="1939" w:name="_Toc76023816"/>
      <w:bookmarkStart w:id="1940" w:name="_Toc83678259"/>
      <w:bookmarkStart w:id="1941" w:name="_Toc90628980"/>
      <w:r w:rsidRPr="00374636">
        <w:t>8.1.2B</w:t>
      </w:r>
      <w:r w:rsidRPr="00374636">
        <w:tab/>
        <w:t>E-UTRAN TDD UE Rx – Tx time difference case for UE Category 1bis</w:t>
      </w:r>
      <w:bookmarkEnd w:id="1936"/>
      <w:bookmarkEnd w:id="1937"/>
      <w:bookmarkEnd w:id="1938"/>
      <w:bookmarkEnd w:id="1939"/>
      <w:bookmarkEnd w:id="1940"/>
      <w:bookmarkEnd w:id="1941"/>
    </w:p>
    <w:p w14:paraId="24FAC86D" w14:textId="77777777" w:rsidR="00D65C49" w:rsidRPr="00374636" w:rsidRDefault="00D65C49" w:rsidP="00D65C49">
      <w:pPr>
        <w:pStyle w:val="Heading4"/>
      </w:pPr>
      <w:bookmarkStart w:id="1942" w:name="_Toc27481602"/>
      <w:bookmarkStart w:id="1943" w:name="_Toc68182852"/>
      <w:bookmarkStart w:id="1944" w:name="_Toc75461696"/>
      <w:bookmarkStart w:id="1945" w:name="_Toc76023817"/>
      <w:bookmarkStart w:id="1946" w:name="_Toc83678260"/>
      <w:bookmarkStart w:id="1947" w:name="_Toc90628981"/>
      <w:r w:rsidRPr="00374636">
        <w:t>8.1.2B.1</w:t>
      </w:r>
      <w:r w:rsidRPr="00374636">
        <w:tab/>
        <w:t>Test purpose</w:t>
      </w:r>
      <w:bookmarkEnd w:id="1942"/>
      <w:bookmarkEnd w:id="1943"/>
      <w:bookmarkEnd w:id="1944"/>
      <w:bookmarkEnd w:id="1945"/>
      <w:bookmarkEnd w:id="1946"/>
      <w:bookmarkEnd w:id="1947"/>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8" w:name="_Toc27481603"/>
      <w:bookmarkStart w:id="1949" w:name="_Toc68182853"/>
      <w:bookmarkStart w:id="1950" w:name="_Toc75461697"/>
      <w:bookmarkStart w:id="1951" w:name="_Toc76023818"/>
      <w:bookmarkStart w:id="1952" w:name="_Toc83678261"/>
      <w:bookmarkStart w:id="1953" w:name="_Toc90628982"/>
      <w:r w:rsidRPr="00374636">
        <w:t>8.1.2B.2</w:t>
      </w:r>
      <w:r w:rsidRPr="00374636">
        <w:tab/>
        <w:t>Test applicability</w:t>
      </w:r>
      <w:bookmarkEnd w:id="1948"/>
      <w:bookmarkEnd w:id="1949"/>
      <w:bookmarkEnd w:id="1950"/>
      <w:bookmarkEnd w:id="1951"/>
      <w:bookmarkEnd w:id="1952"/>
      <w:bookmarkEnd w:id="1953"/>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4" w:name="_Toc27481604"/>
      <w:bookmarkStart w:id="1955" w:name="_Toc68182854"/>
      <w:bookmarkStart w:id="1956" w:name="_Toc75461698"/>
      <w:bookmarkStart w:id="1957" w:name="_Toc76023819"/>
      <w:bookmarkStart w:id="1958" w:name="_Toc83678262"/>
      <w:bookmarkStart w:id="1959" w:name="_Toc90628983"/>
      <w:r w:rsidRPr="00374636">
        <w:t>8.1.2B.3</w:t>
      </w:r>
      <w:r w:rsidRPr="00374636">
        <w:tab/>
        <w:t>Minimum conformance requirements</w:t>
      </w:r>
      <w:bookmarkEnd w:id="1954"/>
      <w:bookmarkEnd w:id="1955"/>
      <w:bookmarkEnd w:id="1956"/>
      <w:bookmarkEnd w:id="1957"/>
      <w:bookmarkEnd w:id="1958"/>
      <w:bookmarkEnd w:id="1959"/>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60" w:name="_Toc27481605"/>
      <w:bookmarkStart w:id="1961" w:name="_Toc68182855"/>
      <w:bookmarkStart w:id="1962" w:name="_Toc75461699"/>
      <w:bookmarkStart w:id="1963" w:name="_Toc76023820"/>
      <w:bookmarkStart w:id="1964" w:name="_Toc83678263"/>
      <w:bookmarkStart w:id="1965" w:name="_Toc90628984"/>
      <w:r w:rsidRPr="00374636">
        <w:t>8.1.2B.4</w:t>
      </w:r>
      <w:r w:rsidRPr="00374636">
        <w:tab/>
        <w:t>Test description</w:t>
      </w:r>
      <w:bookmarkEnd w:id="1960"/>
      <w:bookmarkEnd w:id="1961"/>
      <w:bookmarkEnd w:id="1962"/>
      <w:bookmarkEnd w:id="1963"/>
      <w:bookmarkEnd w:id="1964"/>
      <w:bookmarkEnd w:id="1965"/>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6" w:name="_Toc27481606"/>
      <w:bookmarkStart w:id="1967" w:name="_Toc68182856"/>
      <w:bookmarkStart w:id="1968" w:name="_Toc75461700"/>
      <w:bookmarkStart w:id="1969" w:name="_Toc76023821"/>
      <w:bookmarkStart w:id="1970" w:name="_Toc83678264"/>
      <w:bookmarkStart w:id="1971" w:name="_Toc90628985"/>
      <w:r w:rsidRPr="00374636">
        <w:t>8.1.2B.4.1</w:t>
      </w:r>
      <w:r w:rsidRPr="00374636">
        <w:tab/>
        <w:t>Initial conditions</w:t>
      </w:r>
      <w:bookmarkEnd w:id="1966"/>
      <w:bookmarkEnd w:id="1967"/>
      <w:bookmarkEnd w:id="1968"/>
      <w:bookmarkEnd w:id="1969"/>
      <w:bookmarkEnd w:id="1970"/>
      <w:bookmarkEnd w:id="1971"/>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2" w:name="_Toc27481607"/>
      <w:bookmarkStart w:id="1973" w:name="_Toc68182857"/>
      <w:bookmarkStart w:id="1974" w:name="_Toc75461701"/>
      <w:bookmarkStart w:id="1975" w:name="_Toc76023822"/>
      <w:bookmarkStart w:id="1976" w:name="_Toc83678265"/>
      <w:bookmarkStart w:id="1977" w:name="_Toc90628986"/>
      <w:r w:rsidRPr="00374636">
        <w:t>8.1.2B.4.2</w:t>
      </w:r>
      <w:r w:rsidRPr="00374636">
        <w:tab/>
        <w:t>Test procedure</w:t>
      </w:r>
      <w:bookmarkEnd w:id="1972"/>
      <w:bookmarkEnd w:id="1973"/>
      <w:bookmarkEnd w:id="1974"/>
      <w:bookmarkEnd w:id="1975"/>
      <w:bookmarkEnd w:id="1976"/>
      <w:bookmarkEnd w:id="1977"/>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8" w:name="_Toc27481608"/>
      <w:bookmarkStart w:id="1979" w:name="_Toc68182858"/>
      <w:bookmarkStart w:id="1980" w:name="_Toc75461702"/>
      <w:bookmarkStart w:id="1981" w:name="_Toc76023823"/>
      <w:bookmarkStart w:id="1982" w:name="_Toc83678266"/>
      <w:bookmarkStart w:id="1983" w:name="_Toc90628987"/>
      <w:r w:rsidRPr="00374636">
        <w:t>8.1.2B.4.3</w:t>
      </w:r>
      <w:r w:rsidRPr="00374636">
        <w:tab/>
        <w:t>Message contents</w:t>
      </w:r>
      <w:bookmarkEnd w:id="1978"/>
      <w:bookmarkEnd w:id="1979"/>
      <w:bookmarkEnd w:id="1980"/>
      <w:bookmarkEnd w:id="1981"/>
      <w:bookmarkEnd w:id="1982"/>
      <w:bookmarkEnd w:id="1983"/>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4" w:name="_Toc27481609"/>
      <w:bookmarkStart w:id="1985" w:name="_Toc68182859"/>
      <w:bookmarkStart w:id="1986" w:name="_Toc75461703"/>
      <w:bookmarkStart w:id="1987" w:name="_Toc76023824"/>
      <w:bookmarkStart w:id="1988" w:name="_Toc83678267"/>
      <w:bookmarkStart w:id="1989" w:name="_Toc90628988"/>
      <w:r w:rsidRPr="00374636">
        <w:lastRenderedPageBreak/>
        <w:t>8.1.2B.5</w:t>
      </w:r>
      <w:r w:rsidRPr="00374636">
        <w:tab/>
        <w:t>Test requirement</w:t>
      </w:r>
      <w:bookmarkEnd w:id="1984"/>
      <w:bookmarkEnd w:id="1985"/>
      <w:bookmarkEnd w:id="1986"/>
      <w:bookmarkEnd w:id="1987"/>
      <w:bookmarkEnd w:id="1988"/>
      <w:bookmarkEnd w:id="1989"/>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90" w:name="_Toc27481610"/>
      <w:bookmarkStart w:id="1991" w:name="_Toc68182860"/>
      <w:bookmarkStart w:id="1992" w:name="_Toc75461704"/>
      <w:bookmarkStart w:id="1993" w:name="_Toc76023825"/>
      <w:bookmarkStart w:id="1994" w:name="_Toc83678268"/>
      <w:bookmarkStart w:id="1995"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(eICIC)</w:t>
      </w:r>
      <w:bookmarkEnd w:id="1990"/>
      <w:bookmarkEnd w:id="1991"/>
      <w:bookmarkEnd w:id="1992"/>
      <w:bookmarkEnd w:id="1993"/>
      <w:bookmarkEnd w:id="1994"/>
      <w:bookmarkEnd w:id="1995"/>
    </w:p>
    <w:p w14:paraId="27D15A09" w14:textId="77777777" w:rsidR="00D65C49" w:rsidRPr="00374636" w:rsidRDefault="00D65C49" w:rsidP="00D65C49">
      <w:pPr>
        <w:pStyle w:val="Heading4"/>
      </w:pPr>
      <w:bookmarkStart w:id="1996" w:name="_Toc27481611"/>
      <w:bookmarkStart w:id="1997" w:name="_Toc68182861"/>
      <w:bookmarkStart w:id="1998" w:name="_Toc75461705"/>
      <w:bookmarkStart w:id="1999" w:name="_Toc76023826"/>
      <w:bookmarkStart w:id="2000" w:name="_Toc83678269"/>
      <w:bookmarkStart w:id="2001" w:name="_Toc90628990"/>
      <w:r w:rsidRPr="00374636">
        <w:t>8.1.3.1</w:t>
      </w:r>
      <w:r w:rsidRPr="00374636">
        <w:tab/>
        <w:t>Test purpose</w:t>
      </w:r>
      <w:bookmarkEnd w:id="1996"/>
      <w:bookmarkEnd w:id="1997"/>
      <w:bookmarkEnd w:id="1998"/>
      <w:bookmarkEnd w:id="1999"/>
      <w:bookmarkEnd w:id="2000"/>
      <w:bookmarkEnd w:id="2001"/>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2" w:name="_Toc27481612"/>
      <w:bookmarkStart w:id="2003" w:name="_Toc68182862"/>
      <w:bookmarkStart w:id="2004" w:name="_Toc75461706"/>
      <w:bookmarkStart w:id="2005" w:name="_Toc76023827"/>
      <w:bookmarkStart w:id="2006" w:name="_Toc83678270"/>
      <w:bookmarkStart w:id="2007" w:name="_Toc90628991"/>
      <w:r w:rsidRPr="00374636">
        <w:t>8.1.3.2</w:t>
      </w:r>
      <w:r w:rsidRPr="00374636">
        <w:tab/>
        <w:t>Test applicability</w:t>
      </w:r>
      <w:bookmarkEnd w:id="2002"/>
      <w:bookmarkEnd w:id="2003"/>
      <w:bookmarkEnd w:id="2004"/>
      <w:bookmarkEnd w:id="2005"/>
      <w:bookmarkEnd w:id="2006"/>
      <w:bookmarkEnd w:id="2007"/>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8" w:name="_Toc27481613"/>
      <w:bookmarkStart w:id="2009" w:name="_Toc68182863"/>
      <w:bookmarkStart w:id="2010" w:name="_Toc75461707"/>
      <w:bookmarkStart w:id="2011" w:name="_Toc76023828"/>
      <w:bookmarkStart w:id="2012" w:name="_Toc83678271"/>
      <w:bookmarkStart w:id="2013" w:name="_Toc90628992"/>
      <w:r w:rsidRPr="00374636">
        <w:t>8.1.3.3</w:t>
      </w:r>
      <w:r w:rsidRPr="00374636">
        <w:tab/>
        <w:t>Minimum conformance requirements</w:t>
      </w:r>
      <w:bookmarkEnd w:id="2008"/>
      <w:bookmarkEnd w:id="2009"/>
      <w:bookmarkEnd w:id="2010"/>
      <w:bookmarkEnd w:id="2011"/>
      <w:bookmarkEnd w:id="2012"/>
      <w:bookmarkEnd w:id="2013"/>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66541D40" w:rsidR="00D65C49" w:rsidRPr="00374636" w:rsidRDefault="00D65C49" w:rsidP="007C6871">
      <w:pPr>
        <w:pStyle w:val="B10"/>
      </w:pPr>
      <w:r w:rsidRPr="00374636">
        <w:t>-</w:t>
      </w:r>
      <w:r w:rsidRPr="00374636">
        <w:tab/>
        <w:t>Conditions defined in</w:t>
      </w:r>
      <w:r w:rsidR="000934F3" w:rsidRPr="000934F3">
        <w:t xml:space="preserve"> TS</w:t>
      </w:r>
      <w:r w:rsidRPr="00374636">
        <w:t xml:space="preserve">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lastRenderedPageBreak/>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tcMar>
              <w:left w:w="57" w:type="dxa"/>
              <w:right w:w="57" w:type="dxa"/>
            </w:tcMar>
            <w:vAlign w:val="center"/>
          </w:tcPr>
          <w:p w14:paraId="6DF89338"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vAlign w:val="center"/>
          </w:tcPr>
          <w:p w14:paraId="1006C0BB"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21A24773"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r w:rsidR="000934F3" w:rsidRPr="000934F3">
              <w:rPr>
                <w:lang w:eastAsia="en-US"/>
              </w:rPr>
              <w:t xml:space="preserve"> [26]</w:t>
            </w:r>
            <w:r w:rsidRPr="00374636">
              <w:rPr>
                <w:lang w:eastAsia="en-US"/>
              </w:rPr>
              <w:t>.</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4" w:name="_Toc27481614"/>
      <w:bookmarkStart w:id="2015" w:name="_Toc68182864"/>
      <w:bookmarkStart w:id="2016" w:name="_Toc75461708"/>
      <w:bookmarkStart w:id="2017" w:name="_Toc76023829"/>
      <w:bookmarkStart w:id="2018" w:name="_Toc83678272"/>
      <w:bookmarkStart w:id="2019" w:name="_Toc90628993"/>
      <w:r w:rsidRPr="00374636">
        <w:t>8.1.3.4</w:t>
      </w:r>
      <w:r w:rsidRPr="00374636">
        <w:tab/>
        <w:t>Test description</w:t>
      </w:r>
      <w:bookmarkEnd w:id="2014"/>
      <w:bookmarkEnd w:id="2015"/>
      <w:bookmarkEnd w:id="2016"/>
      <w:bookmarkEnd w:id="2017"/>
      <w:bookmarkEnd w:id="2018"/>
      <w:bookmarkEnd w:id="2019"/>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374636" w:rsidRDefault="00D65C49" w:rsidP="00D65C49">
      <w:pPr>
        <w:pStyle w:val="Heading5"/>
      </w:pPr>
      <w:bookmarkStart w:id="2020" w:name="_Toc27481615"/>
      <w:bookmarkStart w:id="2021" w:name="_Toc68182865"/>
      <w:bookmarkStart w:id="2022" w:name="_Toc75461709"/>
      <w:bookmarkStart w:id="2023" w:name="_Toc76023830"/>
      <w:bookmarkStart w:id="2024" w:name="_Toc83678273"/>
      <w:bookmarkStart w:id="2025" w:name="_Toc90628994"/>
      <w:r w:rsidRPr="00374636">
        <w:t>8.1.3.4.1</w:t>
      </w:r>
      <w:r w:rsidRPr="00374636">
        <w:tab/>
        <w:t>Initial conditions</w:t>
      </w:r>
      <w:bookmarkEnd w:id="2020"/>
      <w:bookmarkEnd w:id="2021"/>
      <w:bookmarkEnd w:id="2022"/>
      <w:bookmarkEnd w:id="2023"/>
      <w:bookmarkEnd w:id="2024"/>
      <w:bookmarkEnd w:id="2025"/>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lastRenderedPageBreak/>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r w:rsidRPr="00374636">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6" w:name="_Toc27481616"/>
      <w:bookmarkStart w:id="2027" w:name="_Toc68182866"/>
      <w:bookmarkStart w:id="2028" w:name="_Toc75461710"/>
      <w:bookmarkStart w:id="2029" w:name="_Toc76023831"/>
      <w:bookmarkStart w:id="2030" w:name="_Toc83678274"/>
      <w:bookmarkStart w:id="2031" w:name="_Toc90628995"/>
      <w:r w:rsidRPr="00374636">
        <w:t>8.1.3.4.2</w:t>
      </w:r>
      <w:r w:rsidRPr="00374636">
        <w:tab/>
        <w:t>Test procedure</w:t>
      </w:r>
      <w:bookmarkEnd w:id="2026"/>
      <w:bookmarkEnd w:id="2027"/>
      <w:bookmarkEnd w:id="2028"/>
      <w:bookmarkEnd w:id="2029"/>
      <w:bookmarkEnd w:id="2030"/>
      <w:bookmarkEnd w:id="2031"/>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2EA3F3C" w14:textId="77777777" w:rsidR="00D65C49" w:rsidRPr="00374636" w:rsidRDefault="00D65C49" w:rsidP="007C6871">
      <w:pPr>
        <w:pStyle w:val="B10"/>
      </w:pPr>
      <w:r w:rsidRPr="00374636">
        <w:lastRenderedPageBreak/>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2" w:name="_Toc27481617"/>
      <w:bookmarkStart w:id="2033" w:name="_Toc68182867"/>
      <w:bookmarkStart w:id="2034" w:name="_Toc75461711"/>
      <w:bookmarkStart w:id="2035" w:name="_Toc76023832"/>
      <w:bookmarkStart w:id="2036" w:name="_Toc83678275"/>
      <w:bookmarkStart w:id="2037" w:name="_Toc90628996"/>
      <w:r w:rsidRPr="00374636">
        <w:t>8.1.3.4.3</w:t>
      </w:r>
      <w:r w:rsidRPr="00374636">
        <w:tab/>
        <w:t>Message contents</w:t>
      </w:r>
      <w:bookmarkEnd w:id="2032"/>
      <w:bookmarkEnd w:id="2033"/>
      <w:bookmarkEnd w:id="2034"/>
      <w:bookmarkEnd w:id="2035"/>
      <w:bookmarkEnd w:id="2036"/>
      <w:bookmarkEnd w:id="2037"/>
    </w:p>
    <w:p w14:paraId="2612343B" w14:textId="77777777" w:rsidR="00D65C49" w:rsidRPr="00374636" w:rsidRDefault="00D65C49" w:rsidP="00491AC2">
      <w:pPr>
        <w:pStyle w:val="TH"/>
      </w:pPr>
      <w:r w:rsidRPr="00374636">
        <w:t xml:space="preserve">Table 8.1.3.4.3-1: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4AC811C8" w14:textId="77777777" w:rsidTr="005A566D">
        <w:trPr>
          <w:jc w:val="center"/>
        </w:trPr>
        <w:tc>
          <w:tcPr>
            <w:tcW w:w="9639" w:type="dxa"/>
            <w:gridSpan w:val="4"/>
          </w:tcPr>
          <w:p w14:paraId="236A944D"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E1E03E9" w14:textId="77777777" w:rsidTr="005A566D">
        <w:tblPrEx>
          <w:tblCellMar>
            <w:right w:w="108" w:type="dxa"/>
          </w:tblCellMar>
        </w:tblPrEx>
        <w:trPr>
          <w:jc w:val="center"/>
        </w:trPr>
        <w:tc>
          <w:tcPr>
            <w:tcW w:w="4395" w:type="dxa"/>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jc w:val="center"/>
        </w:trPr>
        <w:tc>
          <w:tcPr>
            <w:tcW w:w="4395" w:type="dxa"/>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jc w:val="center"/>
        </w:trPr>
        <w:tc>
          <w:tcPr>
            <w:tcW w:w="4395" w:type="dxa"/>
          </w:tcPr>
          <w:p w14:paraId="55EB985F" w14:textId="77777777" w:rsidR="00D65C49" w:rsidRPr="00374636" w:rsidRDefault="00D65C49" w:rsidP="007C6871">
            <w:pPr>
              <w:pStyle w:val="TAL"/>
            </w:pPr>
            <w:r w:rsidRPr="00374636">
              <w:t xml:space="preserve">  srs-BandwidthConfig</w:t>
            </w:r>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jc w:val="center"/>
        </w:trPr>
        <w:tc>
          <w:tcPr>
            <w:tcW w:w="4395" w:type="dxa"/>
          </w:tcPr>
          <w:p w14:paraId="06DED5BD" w14:textId="77777777" w:rsidR="00D65C49" w:rsidRPr="00374636" w:rsidRDefault="00D65C49" w:rsidP="007C6871">
            <w:pPr>
              <w:pStyle w:val="TAL"/>
            </w:pPr>
            <w:r w:rsidRPr="00374636">
              <w:t xml:space="preserve">  srs-SubframeConfig</w:t>
            </w:r>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jc w:val="center"/>
        </w:trPr>
        <w:tc>
          <w:tcPr>
            <w:tcW w:w="4395" w:type="dxa"/>
          </w:tcPr>
          <w:p w14:paraId="630AA889" w14:textId="77777777" w:rsidR="00D65C49" w:rsidRPr="00374636" w:rsidRDefault="00D65C49" w:rsidP="007C6871">
            <w:pPr>
              <w:pStyle w:val="TAL"/>
            </w:pPr>
            <w:r w:rsidRPr="00374636">
              <w:t xml:space="preserve">  ackNackSRS-SimultaneousTransmission</w:t>
            </w:r>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jc w:val="center"/>
        </w:trPr>
        <w:tc>
          <w:tcPr>
            <w:tcW w:w="4395" w:type="dxa"/>
          </w:tcPr>
          <w:p w14:paraId="05BAA14D"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A4819E4" w14:textId="77777777" w:rsidTr="005A566D">
        <w:trPr>
          <w:jc w:val="center"/>
        </w:trPr>
        <w:tc>
          <w:tcPr>
            <w:tcW w:w="9639" w:type="dxa"/>
            <w:gridSpan w:val="4"/>
          </w:tcPr>
          <w:p w14:paraId="16FF46B4"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98A76BE" w14:textId="77777777" w:rsidTr="005A566D">
        <w:tblPrEx>
          <w:tblCellMar>
            <w:right w:w="108" w:type="dxa"/>
          </w:tblCellMar>
        </w:tblPrEx>
        <w:trPr>
          <w:jc w:val="center"/>
        </w:trPr>
        <w:tc>
          <w:tcPr>
            <w:tcW w:w="4395" w:type="dxa"/>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lastRenderedPageBreak/>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tcPr>
          <w:p w14:paraId="11BC8385" w14:textId="77777777" w:rsidR="00D65C49" w:rsidRPr="00374636" w:rsidRDefault="00D65C49" w:rsidP="00C70145">
            <w:pPr>
              <w:pStyle w:val="TAL"/>
            </w:pPr>
            <w:r w:rsidRPr="00374636">
              <w:t>LPP-Message ::= SEQUENCE {</w:t>
            </w:r>
          </w:p>
        </w:tc>
        <w:tc>
          <w:tcPr>
            <w:tcW w:w="2267" w:type="dxa"/>
          </w:tcPr>
          <w:p w14:paraId="080E3E91" w14:textId="77777777" w:rsidR="00D65C49" w:rsidRPr="00374636" w:rsidRDefault="00D65C49" w:rsidP="00C70145">
            <w:pPr>
              <w:pStyle w:val="TAL"/>
              <w:rPr>
                <w:rFonts w:eastAsia="MS Mincho"/>
              </w:rPr>
            </w:pPr>
          </w:p>
        </w:tc>
        <w:tc>
          <w:tcPr>
            <w:tcW w:w="1700" w:type="dxa"/>
          </w:tcPr>
          <w:p w14:paraId="2582F9D4" w14:textId="77777777" w:rsidR="00D65C49" w:rsidRPr="00374636" w:rsidRDefault="00D65C49" w:rsidP="00C70145">
            <w:pPr>
              <w:pStyle w:val="TAL"/>
              <w:rPr>
                <w:rFonts w:eastAsia="MS Mincho"/>
              </w:rPr>
            </w:pPr>
          </w:p>
        </w:tc>
        <w:tc>
          <w:tcPr>
            <w:tcW w:w="1104" w:type="dxa"/>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tcPr>
          <w:p w14:paraId="4A74EBB0" w14:textId="77777777" w:rsidR="00D65C49" w:rsidRPr="00374636" w:rsidRDefault="00D65C49" w:rsidP="00C70145">
            <w:pPr>
              <w:pStyle w:val="TAL"/>
            </w:pPr>
            <w:r w:rsidRPr="00374636">
              <w:t xml:space="preserve"> transactionID SEQUENCE {</w:t>
            </w:r>
          </w:p>
        </w:tc>
        <w:tc>
          <w:tcPr>
            <w:tcW w:w="2267" w:type="dxa"/>
          </w:tcPr>
          <w:p w14:paraId="0282A837" w14:textId="77777777" w:rsidR="00D65C49" w:rsidRPr="00374636" w:rsidRDefault="00D65C49" w:rsidP="00C70145">
            <w:pPr>
              <w:pStyle w:val="TAL"/>
              <w:rPr>
                <w:rFonts w:eastAsia="MS Mincho"/>
              </w:rPr>
            </w:pPr>
          </w:p>
        </w:tc>
        <w:tc>
          <w:tcPr>
            <w:tcW w:w="1700" w:type="dxa"/>
          </w:tcPr>
          <w:p w14:paraId="697C0152" w14:textId="77777777" w:rsidR="00D65C49" w:rsidRPr="00374636" w:rsidRDefault="00D65C49" w:rsidP="00C70145">
            <w:pPr>
              <w:pStyle w:val="TAL"/>
              <w:rPr>
                <w:rFonts w:eastAsia="MS Mincho"/>
              </w:rPr>
            </w:pPr>
          </w:p>
        </w:tc>
        <w:tc>
          <w:tcPr>
            <w:tcW w:w="1104" w:type="dxa"/>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tcPr>
          <w:p w14:paraId="35AAE079" w14:textId="77777777" w:rsidR="00D65C49" w:rsidRPr="00374636" w:rsidRDefault="00D65C49" w:rsidP="00C70145">
            <w:pPr>
              <w:pStyle w:val="TAL"/>
            </w:pPr>
            <w:r w:rsidRPr="00374636">
              <w:t xml:space="preserve">  Initiator</w:t>
            </w:r>
          </w:p>
        </w:tc>
        <w:tc>
          <w:tcPr>
            <w:tcW w:w="2267" w:type="dxa"/>
          </w:tcPr>
          <w:p w14:paraId="77725C64"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94F71BE" w14:textId="77777777" w:rsidR="00D65C49" w:rsidRPr="00374636" w:rsidRDefault="00D65C49" w:rsidP="00C70145">
            <w:pPr>
              <w:pStyle w:val="TAL"/>
              <w:rPr>
                <w:rFonts w:eastAsia="MS Mincho"/>
              </w:rPr>
            </w:pPr>
          </w:p>
        </w:tc>
        <w:tc>
          <w:tcPr>
            <w:tcW w:w="1104" w:type="dxa"/>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transactionNumber</w:t>
            </w:r>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tcPr>
          <w:p w14:paraId="16B30813" w14:textId="77777777" w:rsidR="00D65C49" w:rsidRPr="00374636" w:rsidRDefault="00D65C49" w:rsidP="00C70145">
            <w:pPr>
              <w:pStyle w:val="TAL"/>
            </w:pPr>
            <w:r w:rsidRPr="00374636">
              <w:t xml:space="preserve"> }</w:t>
            </w:r>
          </w:p>
        </w:tc>
        <w:tc>
          <w:tcPr>
            <w:tcW w:w="2267" w:type="dxa"/>
          </w:tcPr>
          <w:p w14:paraId="6D497619" w14:textId="77777777" w:rsidR="00D65C49" w:rsidRPr="00374636" w:rsidRDefault="00D65C49" w:rsidP="00C70145">
            <w:pPr>
              <w:pStyle w:val="TAL"/>
              <w:rPr>
                <w:rFonts w:eastAsia="MS Mincho"/>
              </w:rPr>
            </w:pPr>
          </w:p>
        </w:tc>
        <w:tc>
          <w:tcPr>
            <w:tcW w:w="1700" w:type="dxa"/>
          </w:tcPr>
          <w:p w14:paraId="36449BF0" w14:textId="77777777" w:rsidR="00D65C49" w:rsidRPr="00374636" w:rsidRDefault="00D65C49" w:rsidP="00C70145">
            <w:pPr>
              <w:pStyle w:val="TAL"/>
              <w:rPr>
                <w:rFonts w:eastAsia="MS Mincho"/>
              </w:rPr>
            </w:pPr>
          </w:p>
        </w:tc>
        <w:tc>
          <w:tcPr>
            <w:tcW w:w="1104" w:type="dxa"/>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tcPr>
          <w:p w14:paraId="42791C45" w14:textId="77777777" w:rsidR="00D65C49" w:rsidRPr="00374636" w:rsidRDefault="00D65C49" w:rsidP="00C70145">
            <w:pPr>
              <w:pStyle w:val="TAL"/>
            </w:pPr>
            <w:r w:rsidRPr="00374636">
              <w:t xml:space="preserve"> endTransaction</w:t>
            </w:r>
          </w:p>
        </w:tc>
        <w:tc>
          <w:tcPr>
            <w:tcW w:w="2267" w:type="dxa"/>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tcPr>
          <w:p w14:paraId="602A8CC0" w14:textId="77777777" w:rsidR="00D65C49" w:rsidRPr="00374636" w:rsidRDefault="00D65C49" w:rsidP="00C70145">
            <w:pPr>
              <w:pStyle w:val="TAL"/>
              <w:rPr>
                <w:rFonts w:eastAsia="MS Mincho"/>
              </w:rPr>
            </w:pPr>
          </w:p>
        </w:tc>
        <w:tc>
          <w:tcPr>
            <w:tcW w:w="1104" w:type="dxa"/>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tcPr>
          <w:p w14:paraId="459AC6F0" w14:textId="77777777" w:rsidR="00D65C49" w:rsidRPr="00374636" w:rsidRDefault="00D65C49" w:rsidP="00C70145">
            <w:pPr>
              <w:pStyle w:val="TAL"/>
            </w:pPr>
            <w:r w:rsidRPr="00374636">
              <w:t xml:space="preserve"> sequenceNumber</w:t>
            </w:r>
          </w:p>
        </w:tc>
        <w:tc>
          <w:tcPr>
            <w:tcW w:w="2267" w:type="dxa"/>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D69B966" w14:textId="77777777" w:rsidR="00D65C49" w:rsidRPr="00374636" w:rsidRDefault="00D65C49" w:rsidP="00C70145">
            <w:pPr>
              <w:pStyle w:val="TAL"/>
              <w:rPr>
                <w:rFonts w:eastAsia="MS Mincho"/>
              </w:rPr>
            </w:pPr>
          </w:p>
        </w:tc>
        <w:tc>
          <w:tcPr>
            <w:tcW w:w="1104" w:type="dxa"/>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tcPr>
          <w:p w14:paraId="19DCC26A" w14:textId="77777777" w:rsidR="00D65C49" w:rsidRPr="00374636" w:rsidRDefault="00D65C49" w:rsidP="00C70145">
            <w:pPr>
              <w:pStyle w:val="TAL"/>
            </w:pPr>
            <w:r w:rsidRPr="00374636">
              <w:t xml:space="preserve"> acknowledgement </w:t>
            </w:r>
          </w:p>
        </w:tc>
        <w:tc>
          <w:tcPr>
            <w:tcW w:w="2267" w:type="dxa"/>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AB4030C" w14:textId="77777777" w:rsidR="00D65C49" w:rsidRPr="00374636" w:rsidRDefault="00D65C49" w:rsidP="00C70145">
            <w:pPr>
              <w:pStyle w:val="TAL"/>
              <w:rPr>
                <w:rFonts w:eastAsia="MS Mincho"/>
              </w:rPr>
            </w:pPr>
          </w:p>
        </w:tc>
        <w:tc>
          <w:tcPr>
            <w:tcW w:w="1104" w:type="dxa"/>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tcPr>
          <w:p w14:paraId="157C6632" w14:textId="77777777" w:rsidR="00D65C49" w:rsidRPr="00374636" w:rsidRDefault="00D65C49" w:rsidP="00C70145">
            <w:pPr>
              <w:pStyle w:val="TAL"/>
            </w:pPr>
            <w:r w:rsidRPr="00374636">
              <w:t xml:space="preserve"> lpp-MessageBody CHOICE {</w:t>
            </w:r>
          </w:p>
        </w:tc>
        <w:tc>
          <w:tcPr>
            <w:tcW w:w="2267" w:type="dxa"/>
          </w:tcPr>
          <w:p w14:paraId="6069458F" w14:textId="77777777" w:rsidR="00D65C49" w:rsidRPr="00374636" w:rsidRDefault="00D65C49" w:rsidP="00C70145">
            <w:pPr>
              <w:pStyle w:val="TAL"/>
              <w:rPr>
                <w:rFonts w:eastAsia="MS Mincho"/>
              </w:rPr>
            </w:pPr>
          </w:p>
        </w:tc>
        <w:tc>
          <w:tcPr>
            <w:tcW w:w="1700" w:type="dxa"/>
          </w:tcPr>
          <w:p w14:paraId="419E5E09" w14:textId="77777777" w:rsidR="00D65C49" w:rsidRPr="00374636" w:rsidRDefault="00D65C49" w:rsidP="00C70145">
            <w:pPr>
              <w:pStyle w:val="TAL"/>
              <w:rPr>
                <w:rFonts w:eastAsia="MS Mincho"/>
              </w:rPr>
            </w:pPr>
          </w:p>
        </w:tc>
        <w:tc>
          <w:tcPr>
            <w:tcW w:w="1104" w:type="dxa"/>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tcPr>
          <w:p w14:paraId="60FEB5D0" w14:textId="77777777" w:rsidR="00D65C49" w:rsidRPr="00374636" w:rsidRDefault="00D65C49" w:rsidP="00C70145">
            <w:pPr>
              <w:pStyle w:val="TAL"/>
            </w:pPr>
            <w:r w:rsidRPr="00374636">
              <w:t xml:space="preserve">  c1 CHOICE {</w:t>
            </w:r>
          </w:p>
        </w:tc>
        <w:tc>
          <w:tcPr>
            <w:tcW w:w="2267" w:type="dxa"/>
          </w:tcPr>
          <w:p w14:paraId="2691D550" w14:textId="77777777" w:rsidR="00D65C49" w:rsidRPr="00374636" w:rsidRDefault="00D65C49" w:rsidP="00C70145">
            <w:pPr>
              <w:pStyle w:val="TAL"/>
              <w:rPr>
                <w:rFonts w:eastAsia="MS Mincho"/>
              </w:rPr>
            </w:pPr>
          </w:p>
        </w:tc>
        <w:tc>
          <w:tcPr>
            <w:tcW w:w="1700" w:type="dxa"/>
          </w:tcPr>
          <w:p w14:paraId="43B1355B" w14:textId="77777777" w:rsidR="00D65C49" w:rsidRPr="00374636" w:rsidRDefault="00D65C49" w:rsidP="00C70145">
            <w:pPr>
              <w:pStyle w:val="TAL"/>
              <w:rPr>
                <w:rFonts w:eastAsia="MS Mincho"/>
              </w:rPr>
            </w:pPr>
          </w:p>
        </w:tc>
        <w:tc>
          <w:tcPr>
            <w:tcW w:w="1104" w:type="dxa"/>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tcPr>
          <w:p w14:paraId="13922439" w14:textId="77777777" w:rsidR="00D65C49" w:rsidRPr="00374636" w:rsidRDefault="00D65C49" w:rsidP="00C70145">
            <w:pPr>
              <w:pStyle w:val="TAL"/>
            </w:pPr>
            <w:r w:rsidRPr="00374636">
              <w:t xml:space="preserve">    requestLocationInformation SEQUENCE {</w:t>
            </w:r>
          </w:p>
        </w:tc>
        <w:tc>
          <w:tcPr>
            <w:tcW w:w="2267" w:type="dxa"/>
          </w:tcPr>
          <w:p w14:paraId="68845720" w14:textId="77777777" w:rsidR="00D65C49" w:rsidRPr="00374636" w:rsidRDefault="00D65C49" w:rsidP="00C70145">
            <w:pPr>
              <w:pStyle w:val="TAL"/>
              <w:rPr>
                <w:rFonts w:eastAsia="MS Mincho"/>
              </w:rPr>
            </w:pPr>
          </w:p>
        </w:tc>
        <w:tc>
          <w:tcPr>
            <w:tcW w:w="1700" w:type="dxa"/>
          </w:tcPr>
          <w:p w14:paraId="380F5E36" w14:textId="77777777" w:rsidR="00D65C49" w:rsidRPr="00374636" w:rsidRDefault="00D65C49" w:rsidP="00C70145">
            <w:pPr>
              <w:pStyle w:val="TAL"/>
              <w:rPr>
                <w:rFonts w:eastAsia="MS Mincho"/>
              </w:rPr>
            </w:pPr>
          </w:p>
        </w:tc>
        <w:tc>
          <w:tcPr>
            <w:tcW w:w="1104" w:type="dxa"/>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tcPr>
          <w:p w14:paraId="2C43D66D" w14:textId="77777777" w:rsidR="00D65C49" w:rsidRPr="00374636" w:rsidRDefault="00D65C49" w:rsidP="00C70145">
            <w:pPr>
              <w:pStyle w:val="TAL"/>
            </w:pPr>
            <w:r w:rsidRPr="00374636">
              <w:t xml:space="preserve">      criticalExtensions CHOICE {</w:t>
            </w:r>
          </w:p>
        </w:tc>
        <w:tc>
          <w:tcPr>
            <w:tcW w:w="2267" w:type="dxa"/>
          </w:tcPr>
          <w:p w14:paraId="4185CE57" w14:textId="77777777" w:rsidR="00D65C49" w:rsidRPr="00374636" w:rsidRDefault="00D65C49" w:rsidP="00C70145">
            <w:pPr>
              <w:pStyle w:val="TAL"/>
              <w:rPr>
                <w:rFonts w:eastAsia="MS Mincho"/>
              </w:rPr>
            </w:pPr>
          </w:p>
        </w:tc>
        <w:tc>
          <w:tcPr>
            <w:tcW w:w="1700" w:type="dxa"/>
          </w:tcPr>
          <w:p w14:paraId="4549C908" w14:textId="77777777" w:rsidR="00D65C49" w:rsidRPr="00374636" w:rsidRDefault="00D65C49" w:rsidP="00C70145">
            <w:pPr>
              <w:pStyle w:val="TAL"/>
              <w:rPr>
                <w:rFonts w:eastAsia="MS Mincho"/>
              </w:rPr>
            </w:pPr>
          </w:p>
        </w:tc>
        <w:tc>
          <w:tcPr>
            <w:tcW w:w="1104" w:type="dxa"/>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tcPr>
          <w:p w14:paraId="28761501" w14:textId="77777777" w:rsidR="00D65C49" w:rsidRPr="00374636" w:rsidRDefault="00D65C49" w:rsidP="00C70145">
            <w:pPr>
              <w:pStyle w:val="TAL"/>
            </w:pPr>
            <w:r w:rsidRPr="00374636">
              <w:t xml:space="preserve">        c1 CHOICE {</w:t>
            </w:r>
          </w:p>
        </w:tc>
        <w:tc>
          <w:tcPr>
            <w:tcW w:w="2267" w:type="dxa"/>
          </w:tcPr>
          <w:p w14:paraId="55108F85" w14:textId="77777777" w:rsidR="00D65C49" w:rsidRPr="00374636" w:rsidRDefault="00D65C49" w:rsidP="00C70145">
            <w:pPr>
              <w:pStyle w:val="TAL"/>
              <w:rPr>
                <w:rFonts w:eastAsia="MS Mincho"/>
              </w:rPr>
            </w:pPr>
          </w:p>
        </w:tc>
        <w:tc>
          <w:tcPr>
            <w:tcW w:w="1700" w:type="dxa"/>
          </w:tcPr>
          <w:p w14:paraId="775EB815" w14:textId="77777777" w:rsidR="00D65C49" w:rsidRPr="00374636" w:rsidRDefault="00D65C49" w:rsidP="00C70145">
            <w:pPr>
              <w:pStyle w:val="TAL"/>
              <w:rPr>
                <w:rFonts w:eastAsia="MS Mincho"/>
              </w:rPr>
            </w:pPr>
          </w:p>
        </w:tc>
        <w:tc>
          <w:tcPr>
            <w:tcW w:w="1104" w:type="dxa"/>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tcPr>
          <w:p w14:paraId="48002AF0" w14:textId="77777777" w:rsidR="00D65C49" w:rsidRPr="00374636" w:rsidRDefault="00D65C49" w:rsidP="00C70145">
            <w:pPr>
              <w:pStyle w:val="TAL"/>
            </w:pPr>
            <w:r w:rsidRPr="00374636">
              <w:t xml:space="preserve">          requestLocationInformation-r9 SEQUENCE {</w:t>
            </w:r>
          </w:p>
        </w:tc>
        <w:tc>
          <w:tcPr>
            <w:tcW w:w="2267" w:type="dxa"/>
          </w:tcPr>
          <w:p w14:paraId="497C1E1E" w14:textId="77777777" w:rsidR="00D65C49" w:rsidRPr="00374636" w:rsidRDefault="00D65C49" w:rsidP="00C70145">
            <w:pPr>
              <w:pStyle w:val="TAL"/>
              <w:rPr>
                <w:rFonts w:eastAsia="MS Mincho"/>
              </w:rPr>
            </w:pPr>
          </w:p>
        </w:tc>
        <w:tc>
          <w:tcPr>
            <w:tcW w:w="1700" w:type="dxa"/>
          </w:tcPr>
          <w:p w14:paraId="399C3213" w14:textId="77777777" w:rsidR="00D65C49" w:rsidRPr="00374636" w:rsidRDefault="00D65C49" w:rsidP="00C70145">
            <w:pPr>
              <w:pStyle w:val="TAL"/>
              <w:rPr>
                <w:rFonts w:eastAsia="MS Mincho"/>
              </w:rPr>
            </w:pPr>
          </w:p>
        </w:tc>
        <w:tc>
          <w:tcPr>
            <w:tcW w:w="1104" w:type="dxa"/>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tcPr>
          <w:p w14:paraId="6BA42B06" w14:textId="77777777" w:rsidR="00D65C49" w:rsidRPr="00374636" w:rsidRDefault="00D65C49" w:rsidP="00C70145">
            <w:pPr>
              <w:pStyle w:val="TAL"/>
            </w:pPr>
            <w:r w:rsidRPr="00374636">
              <w:t xml:space="preserve">            commonIEsRequestLocationInformation</w:t>
            </w:r>
          </w:p>
          <w:p w14:paraId="141364A4" w14:textId="77777777" w:rsidR="00D65C49" w:rsidRPr="00374636" w:rsidRDefault="00D65C49" w:rsidP="00C70145">
            <w:pPr>
              <w:pStyle w:val="TAL"/>
            </w:pPr>
            <w:r w:rsidRPr="00374636">
              <w:t xml:space="preserve">            SEQUENCE {</w:t>
            </w:r>
          </w:p>
        </w:tc>
        <w:tc>
          <w:tcPr>
            <w:tcW w:w="2267" w:type="dxa"/>
          </w:tcPr>
          <w:p w14:paraId="4708AAF0" w14:textId="77777777" w:rsidR="00D65C49" w:rsidRPr="00374636" w:rsidRDefault="00D65C49" w:rsidP="00C70145">
            <w:pPr>
              <w:pStyle w:val="TAL"/>
              <w:rPr>
                <w:rFonts w:eastAsia="MS Mincho"/>
              </w:rPr>
            </w:pPr>
          </w:p>
        </w:tc>
        <w:tc>
          <w:tcPr>
            <w:tcW w:w="1700" w:type="dxa"/>
          </w:tcPr>
          <w:p w14:paraId="32929E58" w14:textId="77777777" w:rsidR="00D65C49" w:rsidRPr="00374636" w:rsidRDefault="00D65C49" w:rsidP="00C70145">
            <w:pPr>
              <w:pStyle w:val="TAL"/>
              <w:rPr>
                <w:rFonts w:eastAsia="MS Mincho"/>
              </w:rPr>
            </w:pPr>
          </w:p>
        </w:tc>
        <w:tc>
          <w:tcPr>
            <w:tcW w:w="1104" w:type="dxa"/>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tcPr>
          <w:p w14:paraId="4AAFE15B" w14:textId="77777777" w:rsidR="00D65C49" w:rsidRPr="00374636" w:rsidRDefault="00D65C49" w:rsidP="00C70145">
            <w:pPr>
              <w:pStyle w:val="TAL"/>
            </w:pPr>
            <w:r w:rsidRPr="00374636">
              <w:t xml:space="preserve">              locationInformationType</w:t>
            </w:r>
          </w:p>
        </w:tc>
        <w:tc>
          <w:tcPr>
            <w:tcW w:w="2267" w:type="dxa"/>
          </w:tcPr>
          <w:p w14:paraId="5865312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3D1AAD5C" w14:textId="77777777" w:rsidR="00D65C49" w:rsidRPr="00374636" w:rsidRDefault="00D65C49" w:rsidP="00C70145">
            <w:pPr>
              <w:pStyle w:val="TAL"/>
              <w:rPr>
                <w:rFonts w:eastAsia="MS Mincho"/>
              </w:rPr>
            </w:pPr>
          </w:p>
        </w:tc>
        <w:tc>
          <w:tcPr>
            <w:tcW w:w="1104" w:type="dxa"/>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tcPr>
          <w:p w14:paraId="3D81AF4D" w14:textId="77777777" w:rsidR="00D65C49" w:rsidRPr="00374636" w:rsidRDefault="00D65C49" w:rsidP="00C70145">
            <w:pPr>
              <w:pStyle w:val="TAL"/>
            </w:pPr>
            <w:r w:rsidRPr="00374636">
              <w:t xml:space="preserve">              triggeredReporting</w:t>
            </w:r>
          </w:p>
        </w:tc>
        <w:tc>
          <w:tcPr>
            <w:tcW w:w="2267" w:type="dxa"/>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8C2BDA3" w14:textId="77777777" w:rsidR="00D65C49" w:rsidRPr="00374636" w:rsidRDefault="00D65C49" w:rsidP="00C70145">
            <w:pPr>
              <w:pStyle w:val="TAL"/>
              <w:rPr>
                <w:rFonts w:eastAsia="MS Mincho"/>
              </w:rPr>
            </w:pPr>
          </w:p>
        </w:tc>
        <w:tc>
          <w:tcPr>
            <w:tcW w:w="1104" w:type="dxa"/>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tcPr>
          <w:p w14:paraId="2DD9B65C" w14:textId="77777777" w:rsidR="00D65C49" w:rsidRPr="00374636" w:rsidRDefault="00D65C49" w:rsidP="00C70145">
            <w:pPr>
              <w:pStyle w:val="TAL"/>
            </w:pPr>
            <w:r w:rsidRPr="00374636">
              <w:t xml:space="preserve">              periodicalReporting</w:t>
            </w:r>
          </w:p>
        </w:tc>
        <w:tc>
          <w:tcPr>
            <w:tcW w:w="2267" w:type="dxa"/>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A727978" w14:textId="77777777" w:rsidR="00D65C49" w:rsidRPr="00374636" w:rsidRDefault="00D65C49" w:rsidP="00C70145">
            <w:pPr>
              <w:pStyle w:val="TAL"/>
              <w:rPr>
                <w:rFonts w:eastAsia="MS Mincho"/>
              </w:rPr>
            </w:pPr>
          </w:p>
        </w:tc>
        <w:tc>
          <w:tcPr>
            <w:tcW w:w="1104" w:type="dxa"/>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tcPr>
          <w:p w14:paraId="5325E1C7" w14:textId="77777777" w:rsidR="00D65C49" w:rsidRPr="00374636" w:rsidRDefault="00D65C49" w:rsidP="00C70145">
            <w:pPr>
              <w:pStyle w:val="TAL"/>
            </w:pPr>
            <w:r w:rsidRPr="00374636">
              <w:t xml:space="preserve">              additionalInformation</w:t>
            </w:r>
          </w:p>
        </w:tc>
        <w:tc>
          <w:tcPr>
            <w:tcW w:w="2267" w:type="dxa"/>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708FF104" w14:textId="77777777" w:rsidR="00D65C49" w:rsidRPr="00374636" w:rsidRDefault="00D65C49" w:rsidP="00C70145">
            <w:pPr>
              <w:pStyle w:val="TAL"/>
              <w:rPr>
                <w:rFonts w:eastAsia="MS Mincho"/>
              </w:rPr>
            </w:pPr>
          </w:p>
        </w:tc>
        <w:tc>
          <w:tcPr>
            <w:tcW w:w="1104" w:type="dxa"/>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tcPr>
          <w:p w14:paraId="564CB2B7" w14:textId="77777777" w:rsidR="00D65C49" w:rsidRPr="00374636" w:rsidRDefault="00D65C49" w:rsidP="00C70145">
            <w:pPr>
              <w:pStyle w:val="TAL"/>
            </w:pPr>
            <w:r w:rsidRPr="00374636">
              <w:t xml:space="preserve">              qos SEQUENCE {</w:t>
            </w:r>
          </w:p>
        </w:tc>
        <w:tc>
          <w:tcPr>
            <w:tcW w:w="2267" w:type="dxa"/>
          </w:tcPr>
          <w:p w14:paraId="5770EE12" w14:textId="77777777" w:rsidR="00D65C49" w:rsidRPr="00374636" w:rsidRDefault="00D65C49" w:rsidP="00C70145">
            <w:pPr>
              <w:pStyle w:val="TAL"/>
              <w:rPr>
                <w:rFonts w:eastAsia="MS Mincho"/>
              </w:rPr>
            </w:pPr>
          </w:p>
        </w:tc>
        <w:tc>
          <w:tcPr>
            <w:tcW w:w="1700" w:type="dxa"/>
          </w:tcPr>
          <w:p w14:paraId="226A0F58" w14:textId="77777777" w:rsidR="00D65C49" w:rsidRPr="00374636" w:rsidRDefault="00D65C49" w:rsidP="00C70145">
            <w:pPr>
              <w:pStyle w:val="TAL"/>
              <w:rPr>
                <w:rFonts w:eastAsia="MS Mincho"/>
              </w:rPr>
            </w:pPr>
          </w:p>
        </w:tc>
        <w:tc>
          <w:tcPr>
            <w:tcW w:w="1104" w:type="dxa"/>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tcPr>
          <w:p w14:paraId="10A04294" w14:textId="77777777" w:rsidR="00D65C49" w:rsidRPr="00374636" w:rsidRDefault="00D65C49" w:rsidP="00C70145">
            <w:pPr>
              <w:pStyle w:val="TAL"/>
            </w:pPr>
            <w:r w:rsidRPr="00374636">
              <w:t xml:space="preserve">                 horizontalAccuracy</w:t>
            </w:r>
          </w:p>
        </w:tc>
        <w:tc>
          <w:tcPr>
            <w:tcW w:w="2267" w:type="dxa"/>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F489B9F" w14:textId="77777777" w:rsidR="00D65C49" w:rsidRPr="00374636" w:rsidRDefault="00D65C49" w:rsidP="00C70145">
            <w:pPr>
              <w:pStyle w:val="TAL"/>
              <w:rPr>
                <w:rFonts w:eastAsia="MS Mincho"/>
              </w:rPr>
            </w:pPr>
          </w:p>
        </w:tc>
        <w:tc>
          <w:tcPr>
            <w:tcW w:w="1104" w:type="dxa"/>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tcPr>
          <w:p w14:paraId="7C7ED057" w14:textId="77777777" w:rsidR="00D65C49" w:rsidRPr="00374636" w:rsidRDefault="00D65C49" w:rsidP="00C70145">
            <w:pPr>
              <w:pStyle w:val="TAL"/>
            </w:pPr>
            <w:r w:rsidRPr="00374636">
              <w:t xml:space="preserve">                 verticalCoordinateRequest</w:t>
            </w:r>
          </w:p>
        </w:tc>
        <w:tc>
          <w:tcPr>
            <w:tcW w:w="2267" w:type="dxa"/>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tcPr>
          <w:p w14:paraId="5F4C550D" w14:textId="77777777" w:rsidR="00D65C49" w:rsidRPr="00374636" w:rsidRDefault="00D65C49" w:rsidP="00C70145">
            <w:pPr>
              <w:pStyle w:val="TAL"/>
              <w:rPr>
                <w:rFonts w:eastAsia="MS Mincho"/>
              </w:rPr>
            </w:pPr>
          </w:p>
        </w:tc>
        <w:tc>
          <w:tcPr>
            <w:tcW w:w="1104" w:type="dxa"/>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tcPr>
          <w:p w14:paraId="2F736E7F" w14:textId="77777777" w:rsidR="00D65C49" w:rsidRPr="00374636" w:rsidRDefault="00D65C49" w:rsidP="00C70145">
            <w:pPr>
              <w:pStyle w:val="TAL"/>
            </w:pPr>
            <w:r w:rsidRPr="00374636">
              <w:t xml:space="preserve">                 verticalAccuracy</w:t>
            </w:r>
          </w:p>
        </w:tc>
        <w:tc>
          <w:tcPr>
            <w:tcW w:w="2267" w:type="dxa"/>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BB6F27F" w14:textId="77777777" w:rsidR="00D65C49" w:rsidRPr="00374636" w:rsidRDefault="00D65C49" w:rsidP="00C70145">
            <w:pPr>
              <w:pStyle w:val="TAL"/>
              <w:rPr>
                <w:rFonts w:eastAsia="MS Mincho"/>
              </w:rPr>
            </w:pPr>
          </w:p>
        </w:tc>
        <w:tc>
          <w:tcPr>
            <w:tcW w:w="1104" w:type="dxa"/>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tcPr>
          <w:p w14:paraId="17D774EE" w14:textId="77777777" w:rsidR="00D65C49" w:rsidRPr="00374636" w:rsidRDefault="00D65C49" w:rsidP="00C70145">
            <w:pPr>
              <w:pStyle w:val="TAL"/>
            </w:pPr>
            <w:r w:rsidRPr="00374636">
              <w:t xml:space="preserve">                 responseTime SEQUENCE {</w:t>
            </w:r>
          </w:p>
        </w:tc>
        <w:tc>
          <w:tcPr>
            <w:tcW w:w="2267" w:type="dxa"/>
          </w:tcPr>
          <w:p w14:paraId="3FAD8E73" w14:textId="77777777" w:rsidR="00D65C49" w:rsidRPr="00374636" w:rsidRDefault="00D65C49" w:rsidP="00C70145">
            <w:pPr>
              <w:pStyle w:val="TAL"/>
              <w:rPr>
                <w:rFonts w:eastAsia="MS Mincho"/>
              </w:rPr>
            </w:pPr>
          </w:p>
        </w:tc>
        <w:tc>
          <w:tcPr>
            <w:tcW w:w="1700" w:type="dxa"/>
          </w:tcPr>
          <w:p w14:paraId="003EB044" w14:textId="77777777" w:rsidR="00D65C49" w:rsidRPr="00374636" w:rsidRDefault="00D65C49" w:rsidP="00C70145">
            <w:pPr>
              <w:pStyle w:val="TAL"/>
              <w:rPr>
                <w:rFonts w:eastAsia="MS Mincho"/>
              </w:rPr>
            </w:pPr>
          </w:p>
        </w:tc>
        <w:tc>
          <w:tcPr>
            <w:tcW w:w="1104" w:type="dxa"/>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tcPr>
          <w:p w14:paraId="752F80B7" w14:textId="77777777" w:rsidR="00D65C49" w:rsidRPr="00374636" w:rsidRDefault="00D65C49" w:rsidP="00C70145">
            <w:pPr>
              <w:pStyle w:val="TAL"/>
            </w:pPr>
            <w:r w:rsidRPr="00374636">
              <w:t xml:space="preserve">                   time</w:t>
            </w:r>
          </w:p>
        </w:tc>
        <w:tc>
          <w:tcPr>
            <w:tcW w:w="2267" w:type="dxa"/>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tcPr>
          <w:p w14:paraId="0CA6E787" w14:textId="77777777" w:rsidR="00D65C49" w:rsidRPr="00374636" w:rsidRDefault="00D65C49" w:rsidP="00C70145">
            <w:pPr>
              <w:pStyle w:val="TAL"/>
              <w:rPr>
                <w:rFonts w:eastAsia="MS Mincho"/>
              </w:rPr>
            </w:pPr>
          </w:p>
        </w:tc>
        <w:tc>
          <w:tcPr>
            <w:tcW w:w="1104" w:type="dxa"/>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tcPr>
          <w:p w14:paraId="4460BBAE" w14:textId="77777777" w:rsidR="00D65C49" w:rsidRPr="00374636" w:rsidRDefault="00D65C49" w:rsidP="00C70145">
            <w:pPr>
              <w:pStyle w:val="TAL"/>
            </w:pPr>
            <w:r w:rsidRPr="00374636">
              <w:t xml:space="preserve">                   responseTimeEarlyFix-r12</w:t>
            </w:r>
          </w:p>
        </w:tc>
        <w:tc>
          <w:tcPr>
            <w:tcW w:w="2267" w:type="dxa"/>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F6284E2" w14:textId="77777777" w:rsidR="00D65C49" w:rsidRPr="00374636" w:rsidRDefault="00D65C49" w:rsidP="00C70145">
            <w:pPr>
              <w:pStyle w:val="TAL"/>
              <w:rPr>
                <w:rFonts w:eastAsia="MS Mincho"/>
              </w:rPr>
            </w:pPr>
          </w:p>
        </w:tc>
        <w:tc>
          <w:tcPr>
            <w:tcW w:w="1104" w:type="dxa"/>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tcPr>
          <w:p w14:paraId="13681028" w14:textId="77777777" w:rsidR="00D65C49" w:rsidRPr="00374636" w:rsidRDefault="00D65C49" w:rsidP="00C70145">
            <w:pPr>
              <w:pStyle w:val="TAL"/>
            </w:pPr>
            <w:r w:rsidRPr="00374636">
              <w:t xml:space="preserve">                 }</w:t>
            </w:r>
          </w:p>
        </w:tc>
        <w:tc>
          <w:tcPr>
            <w:tcW w:w="2267" w:type="dxa"/>
          </w:tcPr>
          <w:p w14:paraId="1A407BB7" w14:textId="77777777" w:rsidR="00D65C49" w:rsidRPr="00374636" w:rsidRDefault="00D65C49" w:rsidP="00C70145">
            <w:pPr>
              <w:pStyle w:val="TAL"/>
              <w:rPr>
                <w:rFonts w:eastAsia="MS Mincho"/>
              </w:rPr>
            </w:pPr>
          </w:p>
        </w:tc>
        <w:tc>
          <w:tcPr>
            <w:tcW w:w="1700" w:type="dxa"/>
          </w:tcPr>
          <w:p w14:paraId="36D6E343" w14:textId="77777777" w:rsidR="00D65C49" w:rsidRPr="00374636" w:rsidRDefault="00D65C49" w:rsidP="00C70145">
            <w:pPr>
              <w:pStyle w:val="TAL"/>
              <w:rPr>
                <w:rFonts w:eastAsia="MS Mincho"/>
              </w:rPr>
            </w:pPr>
          </w:p>
        </w:tc>
        <w:tc>
          <w:tcPr>
            <w:tcW w:w="1104" w:type="dxa"/>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tcPr>
          <w:p w14:paraId="47C69556" w14:textId="77777777" w:rsidR="00D65C49" w:rsidRPr="00374636" w:rsidRDefault="00D65C49" w:rsidP="00C70145">
            <w:pPr>
              <w:pStyle w:val="TAL"/>
            </w:pPr>
            <w:r w:rsidRPr="00374636">
              <w:t xml:space="preserve">                 velocityRequest</w:t>
            </w:r>
          </w:p>
        </w:tc>
        <w:tc>
          <w:tcPr>
            <w:tcW w:w="2267" w:type="dxa"/>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tcPr>
          <w:p w14:paraId="65FC4D77" w14:textId="77777777" w:rsidR="00D65C49" w:rsidRPr="00374636" w:rsidRDefault="00D65C49" w:rsidP="00C70145">
            <w:pPr>
              <w:pStyle w:val="TAL"/>
              <w:rPr>
                <w:rFonts w:eastAsia="MS Mincho"/>
              </w:rPr>
            </w:pPr>
          </w:p>
        </w:tc>
        <w:tc>
          <w:tcPr>
            <w:tcW w:w="1104" w:type="dxa"/>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tcPr>
          <w:p w14:paraId="1245E7B9" w14:textId="77777777" w:rsidR="00D65C49" w:rsidRPr="00374636" w:rsidRDefault="00D65C49" w:rsidP="00C70145">
            <w:pPr>
              <w:pStyle w:val="TAL"/>
            </w:pPr>
            <w:r w:rsidRPr="00374636">
              <w:t xml:space="preserve">              }</w:t>
            </w:r>
          </w:p>
        </w:tc>
        <w:tc>
          <w:tcPr>
            <w:tcW w:w="2267" w:type="dxa"/>
          </w:tcPr>
          <w:p w14:paraId="1ED74F25" w14:textId="77777777" w:rsidR="00D65C49" w:rsidRPr="00374636" w:rsidRDefault="00D65C49" w:rsidP="00C70145">
            <w:pPr>
              <w:pStyle w:val="TAL"/>
              <w:rPr>
                <w:rFonts w:eastAsia="MS Mincho"/>
              </w:rPr>
            </w:pPr>
          </w:p>
        </w:tc>
        <w:tc>
          <w:tcPr>
            <w:tcW w:w="1700" w:type="dxa"/>
          </w:tcPr>
          <w:p w14:paraId="4503F4FD" w14:textId="77777777" w:rsidR="00D65C49" w:rsidRPr="00374636" w:rsidRDefault="00D65C49" w:rsidP="00C70145">
            <w:pPr>
              <w:pStyle w:val="TAL"/>
              <w:rPr>
                <w:rFonts w:eastAsia="MS Mincho"/>
              </w:rPr>
            </w:pPr>
          </w:p>
        </w:tc>
        <w:tc>
          <w:tcPr>
            <w:tcW w:w="1104" w:type="dxa"/>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tcPr>
          <w:p w14:paraId="342A6581" w14:textId="77777777" w:rsidR="00D65C49" w:rsidRPr="00374636" w:rsidRDefault="00D65C49" w:rsidP="00C70145">
            <w:pPr>
              <w:pStyle w:val="TAL"/>
            </w:pPr>
            <w:r w:rsidRPr="00374636">
              <w:t xml:space="preserve">              environment</w:t>
            </w:r>
          </w:p>
        </w:tc>
        <w:tc>
          <w:tcPr>
            <w:tcW w:w="2267" w:type="dxa"/>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8C636BA" w14:textId="77777777" w:rsidR="00D65C49" w:rsidRPr="00374636" w:rsidRDefault="00D65C49" w:rsidP="00C70145">
            <w:pPr>
              <w:pStyle w:val="TAL"/>
              <w:rPr>
                <w:rFonts w:eastAsia="MS Mincho"/>
              </w:rPr>
            </w:pPr>
          </w:p>
        </w:tc>
        <w:tc>
          <w:tcPr>
            <w:tcW w:w="1104" w:type="dxa"/>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tcPr>
          <w:p w14:paraId="2037FEEE" w14:textId="77777777" w:rsidR="00D65C49" w:rsidRPr="00374636" w:rsidRDefault="00D65C49" w:rsidP="00C70145">
            <w:pPr>
              <w:pStyle w:val="TAL"/>
            </w:pPr>
            <w:r w:rsidRPr="00374636">
              <w:t xml:space="preserve">              locationCoordinateTypes</w:t>
            </w:r>
          </w:p>
        </w:tc>
        <w:tc>
          <w:tcPr>
            <w:tcW w:w="2267" w:type="dxa"/>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1A4D679" w14:textId="77777777" w:rsidR="00D65C49" w:rsidRPr="00374636" w:rsidRDefault="00D65C49" w:rsidP="00C70145">
            <w:pPr>
              <w:pStyle w:val="TAL"/>
              <w:rPr>
                <w:rFonts w:eastAsia="MS Mincho"/>
              </w:rPr>
            </w:pPr>
          </w:p>
        </w:tc>
        <w:tc>
          <w:tcPr>
            <w:tcW w:w="1104" w:type="dxa"/>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tcPr>
          <w:p w14:paraId="5E07EBB6" w14:textId="77777777" w:rsidR="00D65C49" w:rsidRPr="00374636" w:rsidRDefault="00D65C49" w:rsidP="00C70145">
            <w:pPr>
              <w:pStyle w:val="TAL"/>
            </w:pPr>
            <w:r w:rsidRPr="00374636">
              <w:t xml:space="preserve">              velocityTypes</w:t>
            </w:r>
          </w:p>
        </w:tc>
        <w:tc>
          <w:tcPr>
            <w:tcW w:w="2267" w:type="dxa"/>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3793C1B" w14:textId="77777777" w:rsidR="00D65C49" w:rsidRPr="00374636" w:rsidRDefault="00D65C49" w:rsidP="00C70145">
            <w:pPr>
              <w:pStyle w:val="TAL"/>
              <w:rPr>
                <w:rFonts w:eastAsia="MS Mincho"/>
              </w:rPr>
            </w:pPr>
          </w:p>
        </w:tc>
        <w:tc>
          <w:tcPr>
            <w:tcW w:w="1104" w:type="dxa"/>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tcPr>
          <w:p w14:paraId="07ECC2C2" w14:textId="77777777" w:rsidR="00D65C49" w:rsidRPr="00374636" w:rsidRDefault="00D65C49" w:rsidP="00C70145">
            <w:pPr>
              <w:pStyle w:val="TAL"/>
            </w:pPr>
            <w:r w:rsidRPr="00374636">
              <w:t xml:space="preserve">            }</w:t>
            </w:r>
          </w:p>
        </w:tc>
        <w:tc>
          <w:tcPr>
            <w:tcW w:w="2267" w:type="dxa"/>
          </w:tcPr>
          <w:p w14:paraId="20F85456" w14:textId="77777777" w:rsidR="00D65C49" w:rsidRPr="00374636" w:rsidRDefault="00D65C49" w:rsidP="00C70145">
            <w:pPr>
              <w:pStyle w:val="TAL"/>
              <w:rPr>
                <w:rFonts w:eastAsia="MS Mincho"/>
              </w:rPr>
            </w:pPr>
          </w:p>
        </w:tc>
        <w:tc>
          <w:tcPr>
            <w:tcW w:w="1700" w:type="dxa"/>
          </w:tcPr>
          <w:p w14:paraId="71C82222" w14:textId="77777777" w:rsidR="00D65C49" w:rsidRPr="00374636" w:rsidRDefault="00D65C49" w:rsidP="00C70145">
            <w:pPr>
              <w:pStyle w:val="TAL"/>
              <w:rPr>
                <w:rFonts w:eastAsia="MS Mincho"/>
              </w:rPr>
            </w:pPr>
          </w:p>
        </w:tc>
        <w:tc>
          <w:tcPr>
            <w:tcW w:w="1104" w:type="dxa"/>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tcPr>
          <w:p w14:paraId="50236523" w14:textId="77777777" w:rsidR="00D65C49" w:rsidRPr="00374636" w:rsidRDefault="00D65C49" w:rsidP="00C70145">
            <w:pPr>
              <w:pStyle w:val="TAL"/>
            </w:pPr>
            <w:r w:rsidRPr="00374636">
              <w:t xml:space="preserve">            a-gnss-RequestLocationInformation </w:t>
            </w:r>
          </w:p>
        </w:tc>
        <w:tc>
          <w:tcPr>
            <w:tcW w:w="2267" w:type="dxa"/>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B24014B" w14:textId="77777777" w:rsidR="00D65C49" w:rsidRPr="00374636" w:rsidRDefault="00D65C49" w:rsidP="00C70145">
            <w:pPr>
              <w:pStyle w:val="TAL"/>
              <w:rPr>
                <w:rFonts w:eastAsia="MS Mincho"/>
              </w:rPr>
            </w:pPr>
          </w:p>
        </w:tc>
        <w:tc>
          <w:tcPr>
            <w:tcW w:w="1104" w:type="dxa"/>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tcPr>
          <w:p w14:paraId="28F54437" w14:textId="77777777" w:rsidR="00D65C49" w:rsidRPr="00374636" w:rsidRDefault="00D65C49" w:rsidP="00C70145">
            <w:pPr>
              <w:pStyle w:val="TAL"/>
            </w:pPr>
            <w:r w:rsidRPr="00374636">
              <w:t xml:space="preserve">            otdoa-RequestLocationInformation </w:t>
            </w:r>
          </w:p>
        </w:tc>
        <w:tc>
          <w:tcPr>
            <w:tcW w:w="2267" w:type="dxa"/>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959BC3C" w14:textId="77777777" w:rsidR="00D65C49" w:rsidRPr="00374636" w:rsidRDefault="00D65C49" w:rsidP="00C70145">
            <w:pPr>
              <w:pStyle w:val="TAL"/>
              <w:rPr>
                <w:rFonts w:eastAsia="MS Mincho"/>
              </w:rPr>
            </w:pPr>
          </w:p>
        </w:tc>
        <w:tc>
          <w:tcPr>
            <w:tcW w:w="1104" w:type="dxa"/>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tcPr>
          <w:p w14:paraId="31C4D92A" w14:textId="77777777" w:rsidR="00D65C49" w:rsidRPr="00374636" w:rsidRDefault="00D65C49" w:rsidP="00C70145">
            <w:pPr>
              <w:pStyle w:val="TAL"/>
            </w:pPr>
            <w:r w:rsidRPr="00374636">
              <w:t xml:space="preserve">            ecid-RequestLocationInformation ::=</w:t>
            </w:r>
          </w:p>
          <w:p w14:paraId="67CBED5B" w14:textId="77777777" w:rsidR="00D65C49" w:rsidRPr="00374636" w:rsidRDefault="00D65C49" w:rsidP="00C70145">
            <w:pPr>
              <w:pStyle w:val="TAL"/>
            </w:pPr>
            <w:r w:rsidRPr="00374636">
              <w:t xml:space="preserve">                SEQUENCE {</w:t>
            </w:r>
          </w:p>
        </w:tc>
        <w:tc>
          <w:tcPr>
            <w:tcW w:w="2267" w:type="dxa"/>
          </w:tcPr>
          <w:p w14:paraId="155DB8BE" w14:textId="77777777" w:rsidR="00D65C49" w:rsidRPr="00374636" w:rsidRDefault="00D65C49" w:rsidP="00C70145">
            <w:pPr>
              <w:pStyle w:val="TAL"/>
              <w:rPr>
                <w:rFonts w:eastAsia="MS Mincho"/>
              </w:rPr>
            </w:pPr>
          </w:p>
        </w:tc>
        <w:tc>
          <w:tcPr>
            <w:tcW w:w="1700" w:type="dxa"/>
          </w:tcPr>
          <w:p w14:paraId="47850E17" w14:textId="77777777" w:rsidR="00D65C49" w:rsidRPr="00374636" w:rsidRDefault="00D65C49" w:rsidP="00C70145">
            <w:pPr>
              <w:pStyle w:val="TAL"/>
              <w:rPr>
                <w:rFonts w:eastAsia="MS Mincho"/>
              </w:rPr>
            </w:pPr>
          </w:p>
        </w:tc>
        <w:tc>
          <w:tcPr>
            <w:tcW w:w="1104" w:type="dxa"/>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tcPr>
          <w:p w14:paraId="02F26C0F" w14:textId="77777777" w:rsidR="00D65C49" w:rsidRPr="00374636" w:rsidRDefault="00D65C49" w:rsidP="00C70145">
            <w:pPr>
              <w:pStyle w:val="TAL"/>
            </w:pPr>
            <w:r w:rsidRPr="00374636">
              <w:t xml:space="preserve">                 requestedMeasurements</w:t>
            </w:r>
          </w:p>
        </w:tc>
        <w:tc>
          <w:tcPr>
            <w:tcW w:w="2267" w:type="dxa"/>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tcPr>
          <w:p w14:paraId="04F09389"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tcPr>
          <w:p w14:paraId="21E27B7B" w14:textId="77777777" w:rsidR="00D65C49" w:rsidRPr="00374636" w:rsidRDefault="00D65C49" w:rsidP="00C70145">
            <w:pPr>
              <w:pStyle w:val="TAL"/>
            </w:pPr>
            <w:r w:rsidRPr="00374636">
              <w:t xml:space="preserve">               }</w:t>
            </w:r>
          </w:p>
        </w:tc>
        <w:tc>
          <w:tcPr>
            <w:tcW w:w="2267" w:type="dxa"/>
          </w:tcPr>
          <w:p w14:paraId="08A7F248" w14:textId="77777777" w:rsidR="00D65C49" w:rsidRPr="00374636" w:rsidRDefault="00D65C49" w:rsidP="00C70145">
            <w:pPr>
              <w:pStyle w:val="TAL"/>
              <w:rPr>
                <w:rFonts w:eastAsia="MS Mincho"/>
              </w:rPr>
            </w:pPr>
          </w:p>
        </w:tc>
        <w:tc>
          <w:tcPr>
            <w:tcW w:w="1700" w:type="dxa"/>
          </w:tcPr>
          <w:p w14:paraId="2E066A68" w14:textId="77777777" w:rsidR="00D65C49" w:rsidRPr="00374636" w:rsidRDefault="00D65C49" w:rsidP="00C70145">
            <w:pPr>
              <w:pStyle w:val="TAL"/>
              <w:rPr>
                <w:rFonts w:eastAsia="MS Mincho"/>
              </w:rPr>
            </w:pPr>
          </w:p>
        </w:tc>
        <w:tc>
          <w:tcPr>
            <w:tcW w:w="1104" w:type="dxa"/>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tcPr>
          <w:p w14:paraId="39D16944" w14:textId="77777777" w:rsidR="00D65C49" w:rsidRPr="00374636" w:rsidRDefault="00D65C49" w:rsidP="00C70145">
            <w:pPr>
              <w:pStyle w:val="TAL"/>
            </w:pPr>
            <w:r w:rsidRPr="00374636">
              <w:t xml:space="preserve">            epdu-RequestLocationInformation</w:t>
            </w:r>
          </w:p>
        </w:tc>
        <w:tc>
          <w:tcPr>
            <w:tcW w:w="2267" w:type="dxa"/>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6488985" w14:textId="77777777" w:rsidR="00D65C49" w:rsidRPr="00374636" w:rsidRDefault="00D65C49" w:rsidP="00C70145">
            <w:pPr>
              <w:pStyle w:val="TAL"/>
              <w:rPr>
                <w:rFonts w:eastAsia="MS Mincho"/>
              </w:rPr>
            </w:pPr>
          </w:p>
        </w:tc>
        <w:tc>
          <w:tcPr>
            <w:tcW w:w="1104" w:type="dxa"/>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tcPr>
          <w:p w14:paraId="7241D7D3" w14:textId="77777777" w:rsidR="00D65C49" w:rsidRPr="00374636" w:rsidRDefault="00D65C49" w:rsidP="00C70145">
            <w:pPr>
              <w:pStyle w:val="TAL"/>
            </w:pPr>
            <w:r w:rsidRPr="00374636">
              <w:t xml:space="preserve">          }</w:t>
            </w:r>
          </w:p>
        </w:tc>
        <w:tc>
          <w:tcPr>
            <w:tcW w:w="2267" w:type="dxa"/>
          </w:tcPr>
          <w:p w14:paraId="6301AC5E" w14:textId="77777777" w:rsidR="00D65C49" w:rsidRPr="00374636" w:rsidRDefault="00D65C49" w:rsidP="00C70145">
            <w:pPr>
              <w:pStyle w:val="TAL"/>
              <w:rPr>
                <w:rFonts w:eastAsia="MS Mincho"/>
              </w:rPr>
            </w:pPr>
          </w:p>
        </w:tc>
        <w:tc>
          <w:tcPr>
            <w:tcW w:w="1700" w:type="dxa"/>
          </w:tcPr>
          <w:p w14:paraId="523E6F95" w14:textId="77777777" w:rsidR="00D65C49" w:rsidRPr="00374636" w:rsidRDefault="00D65C49" w:rsidP="00C70145">
            <w:pPr>
              <w:pStyle w:val="TAL"/>
              <w:rPr>
                <w:rFonts w:eastAsia="MS Mincho"/>
              </w:rPr>
            </w:pPr>
          </w:p>
        </w:tc>
        <w:tc>
          <w:tcPr>
            <w:tcW w:w="1104" w:type="dxa"/>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tcPr>
          <w:p w14:paraId="31990947" w14:textId="77777777" w:rsidR="00D65C49" w:rsidRPr="00374636" w:rsidRDefault="00D65C49" w:rsidP="00C70145">
            <w:pPr>
              <w:pStyle w:val="TAL"/>
            </w:pPr>
            <w:r w:rsidRPr="00374636">
              <w:t xml:space="preserve">        }</w:t>
            </w:r>
          </w:p>
        </w:tc>
        <w:tc>
          <w:tcPr>
            <w:tcW w:w="2267" w:type="dxa"/>
          </w:tcPr>
          <w:p w14:paraId="5705A4F6" w14:textId="77777777" w:rsidR="00D65C49" w:rsidRPr="00374636" w:rsidRDefault="00D65C49" w:rsidP="00C70145">
            <w:pPr>
              <w:pStyle w:val="TAL"/>
              <w:rPr>
                <w:rFonts w:eastAsia="MS Mincho"/>
              </w:rPr>
            </w:pPr>
          </w:p>
        </w:tc>
        <w:tc>
          <w:tcPr>
            <w:tcW w:w="1700" w:type="dxa"/>
          </w:tcPr>
          <w:p w14:paraId="0E9645BD" w14:textId="77777777" w:rsidR="00D65C49" w:rsidRPr="00374636" w:rsidRDefault="00D65C49" w:rsidP="00C70145">
            <w:pPr>
              <w:pStyle w:val="TAL"/>
              <w:rPr>
                <w:rFonts w:eastAsia="MS Mincho"/>
              </w:rPr>
            </w:pPr>
          </w:p>
        </w:tc>
        <w:tc>
          <w:tcPr>
            <w:tcW w:w="1104" w:type="dxa"/>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tcPr>
          <w:p w14:paraId="11CA3CD6" w14:textId="77777777" w:rsidR="00D65C49" w:rsidRPr="00374636" w:rsidRDefault="00D65C49" w:rsidP="00C70145">
            <w:pPr>
              <w:pStyle w:val="TAL"/>
            </w:pPr>
            <w:r w:rsidRPr="00374636">
              <w:t xml:space="preserve">      }</w:t>
            </w:r>
          </w:p>
        </w:tc>
        <w:tc>
          <w:tcPr>
            <w:tcW w:w="2267" w:type="dxa"/>
          </w:tcPr>
          <w:p w14:paraId="168C9E1C" w14:textId="77777777" w:rsidR="00D65C49" w:rsidRPr="00374636" w:rsidRDefault="00D65C49" w:rsidP="00C70145">
            <w:pPr>
              <w:pStyle w:val="TAL"/>
              <w:rPr>
                <w:rFonts w:eastAsia="MS Mincho"/>
              </w:rPr>
            </w:pPr>
          </w:p>
        </w:tc>
        <w:tc>
          <w:tcPr>
            <w:tcW w:w="1700" w:type="dxa"/>
          </w:tcPr>
          <w:p w14:paraId="2B9A4CC6" w14:textId="77777777" w:rsidR="00D65C49" w:rsidRPr="00374636" w:rsidRDefault="00D65C49" w:rsidP="00C70145">
            <w:pPr>
              <w:pStyle w:val="TAL"/>
              <w:rPr>
                <w:rFonts w:eastAsia="MS Mincho"/>
              </w:rPr>
            </w:pPr>
          </w:p>
        </w:tc>
        <w:tc>
          <w:tcPr>
            <w:tcW w:w="1104" w:type="dxa"/>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tcPr>
          <w:p w14:paraId="0E9518E3" w14:textId="77777777" w:rsidR="00D65C49" w:rsidRPr="00374636" w:rsidRDefault="00D65C49" w:rsidP="00C70145">
            <w:pPr>
              <w:pStyle w:val="TAL"/>
            </w:pPr>
            <w:r w:rsidRPr="00374636">
              <w:t xml:space="preserve">    }</w:t>
            </w:r>
          </w:p>
        </w:tc>
        <w:tc>
          <w:tcPr>
            <w:tcW w:w="2267" w:type="dxa"/>
          </w:tcPr>
          <w:p w14:paraId="08E879C3" w14:textId="77777777" w:rsidR="00D65C49" w:rsidRPr="00374636" w:rsidRDefault="00D65C49" w:rsidP="00C70145">
            <w:pPr>
              <w:pStyle w:val="TAL"/>
              <w:rPr>
                <w:rFonts w:eastAsia="MS Mincho"/>
              </w:rPr>
            </w:pPr>
          </w:p>
        </w:tc>
        <w:tc>
          <w:tcPr>
            <w:tcW w:w="1700" w:type="dxa"/>
          </w:tcPr>
          <w:p w14:paraId="5993D148" w14:textId="77777777" w:rsidR="00D65C49" w:rsidRPr="00374636" w:rsidRDefault="00D65C49" w:rsidP="00C70145">
            <w:pPr>
              <w:pStyle w:val="TAL"/>
              <w:rPr>
                <w:rFonts w:eastAsia="MS Mincho"/>
              </w:rPr>
            </w:pPr>
          </w:p>
        </w:tc>
        <w:tc>
          <w:tcPr>
            <w:tcW w:w="1104" w:type="dxa"/>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tcPr>
          <w:p w14:paraId="5E0FDECA" w14:textId="77777777" w:rsidR="00D65C49" w:rsidRPr="00374636" w:rsidRDefault="00D65C49" w:rsidP="00C70145">
            <w:pPr>
              <w:pStyle w:val="TAL"/>
            </w:pPr>
            <w:r w:rsidRPr="00374636">
              <w:t xml:space="preserve">  }</w:t>
            </w:r>
          </w:p>
        </w:tc>
        <w:tc>
          <w:tcPr>
            <w:tcW w:w="2267" w:type="dxa"/>
          </w:tcPr>
          <w:p w14:paraId="21E2CFDD" w14:textId="77777777" w:rsidR="00D65C49" w:rsidRPr="00374636" w:rsidRDefault="00D65C49" w:rsidP="00C70145">
            <w:pPr>
              <w:pStyle w:val="TAL"/>
              <w:rPr>
                <w:rFonts w:eastAsia="MS Mincho"/>
              </w:rPr>
            </w:pPr>
          </w:p>
        </w:tc>
        <w:tc>
          <w:tcPr>
            <w:tcW w:w="1700" w:type="dxa"/>
          </w:tcPr>
          <w:p w14:paraId="154D1B04" w14:textId="77777777" w:rsidR="00D65C49" w:rsidRPr="00374636" w:rsidRDefault="00D65C49" w:rsidP="00C70145">
            <w:pPr>
              <w:pStyle w:val="TAL"/>
              <w:rPr>
                <w:rFonts w:eastAsia="MS Mincho"/>
              </w:rPr>
            </w:pPr>
          </w:p>
        </w:tc>
        <w:tc>
          <w:tcPr>
            <w:tcW w:w="1104" w:type="dxa"/>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tcPr>
          <w:p w14:paraId="50A8B7A1" w14:textId="77777777" w:rsidR="00D65C49" w:rsidRPr="00374636" w:rsidRDefault="00D65C49" w:rsidP="00C70145">
            <w:pPr>
              <w:pStyle w:val="TAL"/>
            </w:pPr>
            <w:r w:rsidRPr="00374636">
              <w:t xml:space="preserve"> }</w:t>
            </w:r>
          </w:p>
        </w:tc>
        <w:tc>
          <w:tcPr>
            <w:tcW w:w="2267" w:type="dxa"/>
          </w:tcPr>
          <w:p w14:paraId="7399837C" w14:textId="77777777" w:rsidR="00D65C49" w:rsidRPr="00374636" w:rsidRDefault="00D65C49" w:rsidP="00C70145">
            <w:pPr>
              <w:pStyle w:val="TAL"/>
              <w:rPr>
                <w:rFonts w:eastAsia="MS Mincho"/>
              </w:rPr>
            </w:pPr>
          </w:p>
        </w:tc>
        <w:tc>
          <w:tcPr>
            <w:tcW w:w="1700" w:type="dxa"/>
          </w:tcPr>
          <w:p w14:paraId="635630BE" w14:textId="77777777" w:rsidR="00D65C49" w:rsidRPr="00374636" w:rsidRDefault="00D65C49" w:rsidP="00C70145">
            <w:pPr>
              <w:pStyle w:val="TAL"/>
              <w:rPr>
                <w:rFonts w:eastAsia="MS Mincho"/>
              </w:rPr>
            </w:pPr>
          </w:p>
        </w:tc>
        <w:tc>
          <w:tcPr>
            <w:tcW w:w="1104" w:type="dxa"/>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tcPr>
          <w:p w14:paraId="46574F0E" w14:textId="77777777" w:rsidR="00D65C49" w:rsidRPr="00374636" w:rsidRDefault="00D65C49" w:rsidP="00C70145">
            <w:pPr>
              <w:pStyle w:val="TAL"/>
            </w:pPr>
            <w:r w:rsidRPr="00374636">
              <w:t>}</w:t>
            </w:r>
          </w:p>
        </w:tc>
        <w:tc>
          <w:tcPr>
            <w:tcW w:w="2267" w:type="dxa"/>
          </w:tcPr>
          <w:p w14:paraId="1E80B909" w14:textId="77777777" w:rsidR="00D65C49" w:rsidRPr="00374636" w:rsidRDefault="00D65C49" w:rsidP="00C70145">
            <w:pPr>
              <w:pStyle w:val="TAL"/>
              <w:rPr>
                <w:rFonts w:eastAsia="MS Mincho"/>
              </w:rPr>
            </w:pPr>
          </w:p>
        </w:tc>
        <w:tc>
          <w:tcPr>
            <w:tcW w:w="1700" w:type="dxa"/>
          </w:tcPr>
          <w:p w14:paraId="4B4745CB" w14:textId="77777777" w:rsidR="00D65C49" w:rsidRPr="00374636" w:rsidRDefault="00D65C49" w:rsidP="00C70145">
            <w:pPr>
              <w:pStyle w:val="TAL"/>
              <w:rPr>
                <w:rFonts w:eastAsia="MS Mincho"/>
              </w:rPr>
            </w:pPr>
          </w:p>
        </w:tc>
        <w:tc>
          <w:tcPr>
            <w:tcW w:w="1104" w:type="dxa"/>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lastRenderedPageBreak/>
        <w:t xml:space="preserve">Table 8.1.3.4.3-5: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3DCF2C3D" w14:textId="77777777" w:rsidTr="005A566D">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tcPr>
          <w:p w14:paraId="146B7470"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r w:rsidRPr="00374636">
              <w:t>locationServer</w:t>
            </w:r>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tcPr>
          <w:p w14:paraId="19A9ED3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tcPr>
          <w:p w14:paraId="6C6382A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tcPr>
          <w:p w14:paraId="268C71F2"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tcPr>
          <w:p w14:paraId="072BB2D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tcPr>
          <w:p w14:paraId="2F061BD5"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tcPr>
          <w:p w14:paraId="46E843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tcPr>
          <w:p w14:paraId="2DC7F41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tcPr>
          <w:p w14:paraId="304C4D5D"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tcPr>
          <w:p w14:paraId="2950D7E1" w14:textId="77777777" w:rsidR="00D65C49" w:rsidRPr="00374636" w:rsidRDefault="00D65C49" w:rsidP="007C6871">
            <w:pPr>
              <w:pStyle w:val="TAL"/>
              <w:rPr>
                <w:lang w:eastAsia="en-US"/>
              </w:rPr>
            </w:pPr>
            <w:r w:rsidRPr="00374636">
              <w:rPr>
                <w:lang w:eastAsia="en-US"/>
              </w:rPr>
              <w:t xml:space="preserve">               ecid-ProvideLocationInformation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tcPr>
          <w:p w14:paraId="265E55D6" w14:textId="77777777" w:rsidR="00D65C49" w:rsidRPr="00374636" w:rsidRDefault="00D65C49" w:rsidP="007C6871">
            <w:pPr>
              <w:pStyle w:val="TAL"/>
              <w:rPr>
                <w:lang w:eastAsia="en-US"/>
              </w:rPr>
            </w:pPr>
            <w:r w:rsidRPr="00374636">
              <w:rPr>
                <w:lang w:eastAsia="en-US"/>
              </w:rPr>
              <w:t xml:space="preserve">                     ecid-SignalMeasurementInformation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tcPr>
          <w:p w14:paraId="616EF626"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tcPr>
          <w:p w14:paraId="5009696D"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tcPr>
          <w:p w14:paraId="2CA8B9A9"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tcPr>
          <w:p w14:paraId="3AB78D41"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tcPr>
          <w:p w14:paraId="77B35644"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tcPr>
          <w:p w14:paraId="5066A5F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tcPr>
          <w:p w14:paraId="52173A8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tcPr>
          <w:p w14:paraId="763C2EA6"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tcPr>
          <w:p w14:paraId="173DB54D"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tcPr>
          <w:p w14:paraId="4910A651"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tcPr>
          <w:p w14:paraId="26A957AC"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lastRenderedPageBreak/>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B87E81E" w14:textId="77777777" w:rsidTr="005A566D">
        <w:tc>
          <w:tcPr>
            <w:tcW w:w="4535" w:type="dxa"/>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tcPr>
          <w:p w14:paraId="4621E8AC" w14:textId="77777777" w:rsidR="00D65C49" w:rsidRPr="00374636" w:rsidRDefault="00D65C49" w:rsidP="007C6871">
            <w:pPr>
              <w:pStyle w:val="TAH"/>
              <w:rPr>
                <w:lang w:eastAsia="ko-KR"/>
              </w:rPr>
            </w:pPr>
            <w:r w:rsidRPr="00374636">
              <w:rPr>
                <w:lang w:eastAsia="ko-KR"/>
              </w:rPr>
              <w:t>Value/remark</w:t>
            </w:r>
          </w:p>
        </w:tc>
        <w:tc>
          <w:tcPr>
            <w:tcW w:w="1700" w:type="dxa"/>
          </w:tcPr>
          <w:p w14:paraId="1DE7E21B" w14:textId="77777777" w:rsidR="00D65C49" w:rsidRPr="00374636" w:rsidRDefault="00D65C49" w:rsidP="007C6871">
            <w:pPr>
              <w:pStyle w:val="TAH"/>
              <w:rPr>
                <w:lang w:eastAsia="ko-KR"/>
              </w:rPr>
            </w:pPr>
            <w:r w:rsidRPr="00374636">
              <w:rPr>
                <w:lang w:eastAsia="ko-KR"/>
              </w:rPr>
              <w:t>Comment</w:t>
            </w:r>
          </w:p>
        </w:tc>
        <w:tc>
          <w:tcPr>
            <w:tcW w:w="1133" w:type="dxa"/>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tcPr>
          <w:p w14:paraId="2EDC8BD6" w14:textId="77777777" w:rsidR="00D65C49" w:rsidRPr="00374636" w:rsidRDefault="00D65C49" w:rsidP="007C6871">
            <w:pPr>
              <w:pStyle w:val="TAL"/>
              <w:rPr>
                <w:lang w:eastAsia="ko-KR"/>
              </w:rPr>
            </w:pPr>
          </w:p>
        </w:tc>
        <w:tc>
          <w:tcPr>
            <w:tcW w:w="1700" w:type="dxa"/>
          </w:tcPr>
          <w:p w14:paraId="5DED4C9C" w14:textId="77777777" w:rsidR="00D65C49" w:rsidRPr="00374636" w:rsidRDefault="00D65C49" w:rsidP="007C6871">
            <w:pPr>
              <w:pStyle w:val="TAL"/>
              <w:rPr>
                <w:lang w:eastAsia="ko-KR"/>
              </w:rPr>
            </w:pPr>
          </w:p>
        </w:tc>
        <w:tc>
          <w:tcPr>
            <w:tcW w:w="1133" w:type="dxa"/>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tcPr>
          <w:p w14:paraId="0EDCA1B1" w14:textId="77777777" w:rsidR="00D65C49" w:rsidRPr="00374636" w:rsidRDefault="00D65C49" w:rsidP="007C6871">
            <w:pPr>
              <w:pStyle w:val="TAL"/>
            </w:pPr>
          </w:p>
        </w:tc>
        <w:tc>
          <w:tcPr>
            <w:tcW w:w="1700" w:type="dxa"/>
          </w:tcPr>
          <w:p w14:paraId="4133CC22" w14:textId="77777777" w:rsidR="00D65C49" w:rsidRPr="00374636" w:rsidRDefault="00D65C49" w:rsidP="007C6871">
            <w:pPr>
              <w:pStyle w:val="TAL"/>
              <w:rPr>
                <w:lang w:eastAsia="ko-KR"/>
              </w:rPr>
            </w:pPr>
          </w:p>
        </w:tc>
        <w:tc>
          <w:tcPr>
            <w:tcW w:w="1133" w:type="dxa"/>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tcPr>
          <w:p w14:paraId="6F8C1C11" w14:textId="77777777" w:rsidR="00D65C49" w:rsidRPr="00374636" w:rsidRDefault="00D65C49" w:rsidP="007C6871">
            <w:pPr>
              <w:pStyle w:val="TAL"/>
              <w:rPr>
                <w:lang w:eastAsia="ko-KR"/>
              </w:rPr>
            </w:pPr>
          </w:p>
        </w:tc>
        <w:tc>
          <w:tcPr>
            <w:tcW w:w="1700" w:type="dxa"/>
          </w:tcPr>
          <w:p w14:paraId="6D1D9F5A" w14:textId="77777777" w:rsidR="00D65C49" w:rsidRPr="00374636" w:rsidRDefault="00D65C49" w:rsidP="007C6871">
            <w:pPr>
              <w:pStyle w:val="TAL"/>
              <w:rPr>
                <w:lang w:eastAsia="ko-KR"/>
              </w:rPr>
            </w:pPr>
          </w:p>
        </w:tc>
        <w:tc>
          <w:tcPr>
            <w:tcW w:w="1133" w:type="dxa"/>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tcPr>
          <w:p w14:paraId="03ADBFFA" w14:textId="77777777" w:rsidR="00D65C49" w:rsidRPr="00374636" w:rsidRDefault="00D65C49" w:rsidP="007C6871">
            <w:pPr>
              <w:pStyle w:val="TAL"/>
              <w:rPr>
                <w:lang w:eastAsia="ko-KR"/>
              </w:rPr>
            </w:pPr>
          </w:p>
        </w:tc>
        <w:tc>
          <w:tcPr>
            <w:tcW w:w="1700" w:type="dxa"/>
          </w:tcPr>
          <w:p w14:paraId="3BAA8FFE" w14:textId="77777777" w:rsidR="00D65C49" w:rsidRPr="00374636" w:rsidRDefault="00D65C49" w:rsidP="007C6871">
            <w:pPr>
              <w:pStyle w:val="TAL"/>
              <w:rPr>
                <w:lang w:eastAsia="ko-KR"/>
              </w:rPr>
            </w:pPr>
          </w:p>
        </w:tc>
        <w:tc>
          <w:tcPr>
            <w:tcW w:w="1133" w:type="dxa"/>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tcPr>
          <w:p w14:paraId="53898708" w14:textId="77777777" w:rsidR="00D65C49" w:rsidRPr="00374636" w:rsidRDefault="00D65C49" w:rsidP="007C6871">
            <w:pPr>
              <w:pStyle w:val="TAL"/>
              <w:rPr>
                <w:lang w:eastAsia="ko-KR"/>
              </w:rPr>
            </w:pPr>
          </w:p>
        </w:tc>
        <w:tc>
          <w:tcPr>
            <w:tcW w:w="1700" w:type="dxa"/>
          </w:tcPr>
          <w:p w14:paraId="5E0E13FF" w14:textId="77777777" w:rsidR="00D65C49" w:rsidRPr="00374636" w:rsidRDefault="00D65C49" w:rsidP="007C6871">
            <w:pPr>
              <w:pStyle w:val="TAL"/>
              <w:rPr>
                <w:lang w:eastAsia="ko-KR"/>
              </w:rPr>
            </w:pPr>
          </w:p>
        </w:tc>
        <w:tc>
          <w:tcPr>
            <w:tcW w:w="1133" w:type="dxa"/>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tcPr>
          <w:p w14:paraId="10864032" w14:textId="77777777" w:rsidR="00D65C49" w:rsidRPr="00374636" w:rsidRDefault="00D65C49" w:rsidP="007C6871">
            <w:pPr>
              <w:pStyle w:val="TAL"/>
              <w:rPr>
                <w:lang w:eastAsia="ko-KR"/>
              </w:rPr>
            </w:pPr>
            <w:r w:rsidRPr="00374636">
              <w:rPr>
                <w:lang w:eastAsia="ko-KR"/>
              </w:rPr>
              <w:t>}</w:t>
            </w:r>
          </w:p>
        </w:tc>
        <w:tc>
          <w:tcPr>
            <w:tcW w:w="2267" w:type="dxa"/>
          </w:tcPr>
          <w:p w14:paraId="09597A56" w14:textId="77777777" w:rsidR="00D65C49" w:rsidRPr="00374636" w:rsidRDefault="00D65C49" w:rsidP="007C6871">
            <w:pPr>
              <w:pStyle w:val="TAL"/>
              <w:rPr>
                <w:lang w:eastAsia="ko-KR"/>
              </w:rPr>
            </w:pPr>
          </w:p>
        </w:tc>
        <w:tc>
          <w:tcPr>
            <w:tcW w:w="1700" w:type="dxa"/>
          </w:tcPr>
          <w:p w14:paraId="48B6E33F" w14:textId="77777777" w:rsidR="00D65C49" w:rsidRPr="00374636" w:rsidRDefault="00D65C49" w:rsidP="007C6871">
            <w:pPr>
              <w:pStyle w:val="TAL"/>
              <w:rPr>
                <w:lang w:eastAsia="ko-KR"/>
              </w:rPr>
            </w:pPr>
          </w:p>
        </w:tc>
        <w:tc>
          <w:tcPr>
            <w:tcW w:w="1133" w:type="dxa"/>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8" w:name="_Toc27481618"/>
      <w:bookmarkStart w:id="2039" w:name="_Toc68182868"/>
      <w:bookmarkStart w:id="2040" w:name="_Toc75461712"/>
      <w:bookmarkStart w:id="2041" w:name="_Toc76023833"/>
      <w:bookmarkStart w:id="2042" w:name="_Toc83678276"/>
      <w:bookmarkStart w:id="2043" w:name="_Toc90628997"/>
      <w:r w:rsidRPr="00374636">
        <w:t>8.1.3.5</w:t>
      </w:r>
      <w:r w:rsidRPr="00374636">
        <w:tab/>
        <w:t>Test requirement</w:t>
      </w:r>
      <w:bookmarkEnd w:id="2038"/>
      <w:bookmarkEnd w:id="2039"/>
      <w:bookmarkEnd w:id="2040"/>
      <w:bookmarkEnd w:id="2041"/>
      <w:bookmarkEnd w:id="2042"/>
      <w:bookmarkEnd w:id="2043"/>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lastRenderedPageBreak/>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25pt;height:16.5pt" o:ole="" fillcolor="window">
                  <v:imagedata r:id="rId17" o:title=""/>
                </v:shape>
                <o:OLEObject Type="Embed" ProgID="Equation.3" ShapeID="_x0000_i1033" DrawAspect="Content" ObjectID="_1829923678"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25pt;height:19.5pt" o:ole="" fillcolor="window">
                  <v:imagedata r:id="rId28" o:title=""/>
                </v:shape>
                <o:OLEObject Type="Embed" ProgID="Equation.3" ShapeID="_x0000_i1034" DrawAspect="Content" ObjectID="_1829923679"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7.75pt;height:19.5pt" o:ole="" fillcolor="window">
                  <v:imagedata r:id="rId30" o:title=""/>
                </v:shape>
                <o:OLEObject Type="Embed" ProgID="Equation.3" ShapeID="_x0000_i1035" DrawAspect="Content" ObjectID="_1829923680"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3.75pt;height:19.5pt" o:ole="" fillcolor="window">
                  <v:imagedata r:id="rId32" o:title=""/>
                </v:shape>
                <o:OLEObject Type="Embed" ProgID="Equation.3" ShapeID="_x0000_i1036" DrawAspect="Content" ObjectID="_1829923681"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5.25pt;height:16.5pt" o:ole="" fillcolor="window">
                  <v:imagedata r:id="rId34" o:title=""/>
                </v:shape>
                <o:OLEObject Type="Embed" ProgID="Equation.3" ShapeID="_x0000_i1037" DrawAspect="Content" ObjectID="_1829923682"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4.25pt;height:16.5pt" o:ole="" fillcolor="window">
                  <v:imagedata r:id="rId36" o:title=""/>
                </v:shape>
                <o:OLEObject Type="Embed" ProgID="Equation.3" ShapeID="_x0000_i1038" DrawAspect="Content" ObjectID="_1829923683"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7pt;height:24pt" o:ole="">
                  <v:imagedata r:id="rId39" o:title=""/>
                </v:shape>
                <o:OLEObject Type="Embed" ProgID="Equation.DSMT4" ShapeID="_x0000_i1039" DrawAspect="Content" ObjectID="_1829923684"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6.75pt;height:19.5pt" o:ole="" fillcolor="window">
                  <v:imagedata r:id="rId41" o:title=""/>
                </v:shape>
                <o:OLEObject Type="Embed" ProgID="Equation.3" ShapeID="_x0000_i1040" DrawAspect="Content" ObjectID="_1829923685" r:id="rId42"/>
              </w:object>
            </w:r>
            <w:r w:rsidRPr="00374636">
              <w:rPr>
                <w:rFonts w:cs="v4.2.0"/>
                <w:lang w:eastAsia="zh-CN"/>
              </w:rPr>
              <w:t xml:space="preserve"> is calculated in CRS REs in the subframes not indicated for PCell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5.25pt;height:16.5pt" o:ole="" fillcolor="window">
                  <v:imagedata r:id="rId34" o:title=""/>
                </v:shape>
                <o:OLEObject Type="Embed" ProgID="Equation.3" ShapeID="_x0000_i1041" DrawAspect="Content" ObjectID="_1829923686"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4.25pt;height:16.5pt" o:ole="" fillcolor="window">
                  <v:imagedata r:id="rId44" o:title=""/>
                </v:shape>
                <o:OLEObject Type="Embed" ProgID="Equation.3" ShapeID="_x0000_i1042" DrawAspect="Content" ObjectID="_1829923687"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subframes not indicated for PC</w:t>
            </w:r>
            <w:r w:rsidRPr="00374636">
              <w:rPr>
                <w:szCs w:val="16"/>
                <w:lang w:eastAsia="en-US"/>
              </w:rPr>
              <w:t>ell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lastRenderedPageBreak/>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r w:rsidRPr="00374636">
              <w:rPr>
                <w:lang w:eastAsia="en-US"/>
              </w:rPr>
              <w:t>srsMaxUpPTS</w:t>
            </w:r>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r w:rsidRPr="00374636">
              <w:rPr>
                <w:lang w:eastAsia="en-US"/>
              </w:rPr>
              <w:t>srsBandwidth</w:t>
            </w:r>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r w:rsidRPr="00374636">
              <w:rPr>
                <w:lang w:eastAsia="en-US"/>
              </w:rPr>
              <w:t>srsHoppingBandwidth</w:t>
            </w:r>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r w:rsidRPr="00374636">
              <w:rPr>
                <w:lang w:eastAsia="en-US"/>
              </w:rPr>
              <w:t>srs-ConfigIndex</w:t>
            </w:r>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r w:rsidRPr="00374636">
              <w:rPr>
                <w:lang w:eastAsia="en-US"/>
              </w:rPr>
              <w:t>transmissionComb</w:t>
            </w:r>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r w:rsidRPr="00374636">
              <w:rPr>
                <w:lang w:eastAsia="en-US"/>
              </w:rPr>
              <w:t>cyclicShift</w:t>
            </w:r>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r w:rsidRPr="00374636">
              <w:rPr>
                <w:lang w:eastAsia="en-US"/>
              </w:rPr>
              <w:t>srsAntennaPort</w:t>
            </w:r>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4" w:name="_Toc27481619"/>
      <w:bookmarkStart w:id="2045" w:name="_Toc68182869"/>
      <w:bookmarkStart w:id="2046" w:name="_Toc75461713"/>
      <w:bookmarkStart w:id="2047" w:name="_Toc76023834"/>
      <w:bookmarkStart w:id="2048" w:name="_Toc83678277"/>
      <w:bookmarkStart w:id="2049"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(eICIC)</w:t>
      </w:r>
      <w:bookmarkEnd w:id="2044"/>
      <w:bookmarkEnd w:id="2045"/>
      <w:bookmarkEnd w:id="2046"/>
      <w:bookmarkEnd w:id="2047"/>
      <w:bookmarkEnd w:id="2048"/>
      <w:bookmarkEnd w:id="2049"/>
    </w:p>
    <w:p w14:paraId="35596DEF" w14:textId="77777777" w:rsidR="00D65C49" w:rsidRPr="00374636" w:rsidRDefault="00D65C49" w:rsidP="00D65C49">
      <w:pPr>
        <w:pStyle w:val="Heading4"/>
      </w:pPr>
      <w:bookmarkStart w:id="2050" w:name="_Toc27481620"/>
      <w:bookmarkStart w:id="2051" w:name="_Toc68182870"/>
      <w:bookmarkStart w:id="2052" w:name="_Toc75461714"/>
      <w:bookmarkStart w:id="2053" w:name="_Toc76023835"/>
      <w:bookmarkStart w:id="2054" w:name="_Toc83678278"/>
      <w:bookmarkStart w:id="2055" w:name="_Toc90628999"/>
      <w:r w:rsidRPr="00374636">
        <w:t>8.1.4.1</w:t>
      </w:r>
      <w:r w:rsidRPr="00374636">
        <w:tab/>
        <w:t>Test purpose</w:t>
      </w:r>
      <w:bookmarkEnd w:id="2050"/>
      <w:bookmarkEnd w:id="2051"/>
      <w:bookmarkEnd w:id="2052"/>
      <w:bookmarkEnd w:id="2053"/>
      <w:bookmarkEnd w:id="2054"/>
      <w:bookmarkEnd w:id="2055"/>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6" w:name="_Toc27481621"/>
      <w:bookmarkStart w:id="2057" w:name="_Toc68182871"/>
      <w:bookmarkStart w:id="2058" w:name="_Toc75461715"/>
      <w:bookmarkStart w:id="2059" w:name="_Toc76023836"/>
      <w:bookmarkStart w:id="2060" w:name="_Toc83678279"/>
      <w:bookmarkStart w:id="2061" w:name="_Toc90629000"/>
      <w:r w:rsidRPr="00374636">
        <w:t>8.1.4.2</w:t>
      </w:r>
      <w:r w:rsidRPr="00374636">
        <w:tab/>
        <w:t>Test applicability</w:t>
      </w:r>
      <w:bookmarkEnd w:id="2056"/>
      <w:bookmarkEnd w:id="2057"/>
      <w:bookmarkEnd w:id="2058"/>
      <w:bookmarkEnd w:id="2059"/>
      <w:bookmarkEnd w:id="2060"/>
      <w:bookmarkEnd w:id="2061"/>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2" w:name="_Toc27481622"/>
      <w:bookmarkStart w:id="2063" w:name="_Toc68182872"/>
      <w:bookmarkStart w:id="2064" w:name="_Toc75461716"/>
      <w:bookmarkStart w:id="2065" w:name="_Toc76023837"/>
      <w:bookmarkStart w:id="2066" w:name="_Toc83678280"/>
      <w:bookmarkStart w:id="2067" w:name="_Toc90629001"/>
      <w:r w:rsidRPr="00374636">
        <w:t>8.1.4.3</w:t>
      </w:r>
      <w:r w:rsidRPr="00374636">
        <w:tab/>
        <w:t>Minimum conformance requirements</w:t>
      </w:r>
      <w:bookmarkEnd w:id="2062"/>
      <w:bookmarkEnd w:id="2063"/>
      <w:bookmarkEnd w:id="2064"/>
      <w:bookmarkEnd w:id="2065"/>
      <w:bookmarkEnd w:id="2066"/>
      <w:bookmarkEnd w:id="2067"/>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lastRenderedPageBreak/>
        <w:t>-</w:t>
      </w:r>
      <w:r w:rsidRPr="00374636">
        <w:tab/>
        <w:t>Cell specific reference signals are transmitted either from one, two or four antenna ports,</w:t>
      </w:r>
    </w:p>
    <w:p w14:paraId="00CF2035" w14:textId="1F657286" w:rsidR="00D65C49" w:rsidRPr="00374636" w:rsidRDefault="00D65C49" w:rsidP="007C6871">
      <w:pPr>
        <w:pStyle w:val="B10"/>
      </w:pPr>
      <w:r w:rsidRPr="00374636">
        <w:t>-</w:t>
      </w:r>
      <w:r w:rsidRPr="00374636">
        <w:tab/>
        <w:t>Conditions defined in</w:t>
      </w:r>
      <w:r w:rsidR="000934F3" w:rsidRPr="000934F3">
        <w:t xml:space="preserve"> TS</w:t>
      </w:r>
      <w:r w:rsidRPr="00374636">
        <w:t xml:space="preserve">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tcMar>
              <w:left w:w="57" w:type="dxa"/>
              <w:right w:w="57" w:type="dxa"/>
            </w:tcMar>
            <w:vAlign w:val="center"/>
          </w:tcPr>
          <w:p w14:paraId="6FA1ECDE"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vAlign w:val="center"/>
          </w:tcPr>
          <w:p w14:paraId="3BC0331E"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344B14D5"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r w:rsidR="000934F3" w:rsidRPr="000934F3">
              <w:rPr>
                <w:lang w:eastAsia="en-US"/>
              </w:rPr>
              <w:t xml:space="preserve"> [26]</w:t>
            </w:r>
            <w:r w:rsidRPr="00374636">
              <w:rPr>
                <w:lang w:eastAsia="en-US"/>
              </w:rPr>
              <w:t>.</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8" w:name="_Toc27481623"/>
      <w:bookmarkStart w:id="2069" w:name="_Toc68182873"/>
      <w:bookmarkStart w:id="2070" w:name="_Toc75461717"/>
      <w:bookmarkStart w:id="2071" w:name="_Toc76023838"/>
      <w:bookmarkStart w:id="2072" w:name="_Toc83678281"/>
      <w:bookmarkStart w:id="2073" w:name="_Toc90629002"/>
      <w:r w:rsidRPr="00374636">
        <w:t>8.1.4.4</w:t>
      </w:r>
      <w:r w:rsidRPr="00374636">
        <w:tab/>
        <w:t>Test description</w:t>
      </w:r>
      <w:bookmarkEnd w:id="2068"/>
      <w:bookmarkEnd w:id="2069"/>
      <w:bookmarkEnd w:id="2070"/>
      <w:bookmarkEnd w:id="2071"/>
      <w:bookmarkEnd w:id="2072"/>
      <w:bookmarkEnd w:id="2073"/>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In the test, there are two synchronous cells, Cell 1 and Cell 2, on the same RF channel. Cell 1 is the PCell</w:t>
      </w:r>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w:t>
      </w:r>
      <w:r w:rsidRPr="00374636">
        <w:rPr>
          <w:lang w:eastAsia="zh-CN"/>
        </w:rPr>
        <w:lastRenderedPageBreak/>
        <w:t xml:space="preserve">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PCell</w:t>
      </w:r>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4" w:name="_Toc27481624"/>
      <w:bookmarkStart w:id="2075" w:name="_Toc68182874"/>
      <w:bookmarkStart w:id="2076" w:name="_Toc75461718"/>
      <w:bookmarkStart w:id="2077" w:name="_Toc76023839"/>
      <w:bookmarkStart w:id="2078" w:name="_Toc83678282"/>
      <w:bookmarkStart w:id="2079" w:name="_Toc90629003"/>
      <w:r w:rsidRPr="00374636">
        <w:t>8.1.4.4.1</w:t>
      </w:r>
      <w:r w:rsidRPr="00374636">
        <w:tab/>
        <w:t>Initial conditions</w:t>
      </w:r>
      <w:bookmarkEnd w:id="2074"/>
      <w:bookmarkEnd w:id="2075"/>
      <w:bookmarkEnd w:id="2076"/>
      <w:bookmarkEnd w:id="2077"/>
      <w:bookmarkEnd w:id="2078"/>
      <w:bookmarkEnd w:id="2079"/>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r w:rsidRPr="00374636">
              <w:rPr>
                <w:lang w:eastAsia="en-US"/>
              </w:rPr>
              <w:t>PCell</w:t>
            </w:r>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80" w:name="_Toc27481625"/>
      <w:bookmarkStart w:id="2081" w:name="_Toc68182875"/>
      <w:bookmarkStart w:id="2082" w:name="_Toc75461719"/>
      <w:bookmarkStart w:id="2083" w:name="_Toc76023840"/>
      <w:bookmarkStart w:id="2084" w:name="_Toc83678283"/>
      <w:bookmarkStart w:id="2085" w:name="_Toc90629004"/>
      <w:r w:rsidRPr="00374636">
        <w:t>8.1.4.4.2</w:t>
      </w:r>
      <w:r w:rsidRPr="00374636">
        <w:tab/>
        <w:t>Test procedure</w:t>
      </w:r>
      <w:bookmarkEnd w:id="2080"/>
      <w:bookmarkEnd w:id="2081"/>
      <w:bookmarkEnd w:id="2082"/>
      <w:bookmarkEnd w:id="2083"/>
      <w:bookmarkEnd w:id="2084"/>
      <w:bookmarkEnd w:id="2085"/>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lastRenderedPageBreak/>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6" w:name="_Toc27481626"/>
      <w:bookmarkStart w:id="2087" w:name="_Toc68182876"/>
      <w:bookmarkStart w:id="2088" w:name="_Toc75461720"/>
      <w:bookmarkStart w:id="2089" w:name="_Toc76023841"/>
      <w:bookmarkStart w:id="2090" w:name="_Toc83678284"/>
      <w:bookmarkStart w:id="2091" w:name="_Toc90629005"/>
      <w:r w:rsidRPr="00374636">
        <w:t>8.1.4.4.3</w:t>
      </w:r>
      <w:r w:rsidRPr="00374636">
        <w:tab/>
        <w:t>Message contents</w:t>
      </w:r>
      <w:bookmarkEnd w:id="2086"/>
      <w:bookmarkEnd w:id="2087"/>
      <w:bookmarkEnd w:id="2088"/>
      <w:bookmarkEnd w:id="2089"/>
      <w:bookmarkEnd w:id="2090"/>
      <w:bookmarkEnd w:id="2091"/>
    </w:p>
    <w:p w14:paraId="544AE26A" w14:textId="77777777" w:rsidR="00D65C49" w:rsidRPr="00374636" w:rsidRDefault="00D65C49" w:rsidP="00491AC2">
      <w:pPr>
        <w:pStyle w:val="TH"/>
      </w:pPr>
      <w:r w:rsidRPr="00374636">
        <w:t xml:space="preserve">Table 8.1.4.4.3-1: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181BEB0" w14:textId="77777777" w:rsidTr="005A566D">
        <w:trPr>
          <w:jc w:val="center"/>
        </w:trPr>
        <w:tc>
          <w:tcPr>
            <w:tcW w:w="9639" w:type="dxa"/>
            <w:gridSpan w:val="4"/>
          </w:tcPr>
          <w:p w14:paraId="57DCED20"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1F6D75E5" w14:textId="77777777" w:rsidTr="005A566D">
        <w:tblPrEx>
          <w:tblCellMar>
            <w:right w:w="108" w:type="dxa"/>
          </w:tblCellMar>
        </w:tblPrEx>
        <w:trPr>
          <w:jc w:val="center"/>
        </w:trPr>
        <w:tc>
          <w:tcPr>
            <w:tcW w:w="4395" w:type="dxa"/>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jc w:val="center"/>
        </w:trPr>
        <w:tc>
          <w:tcPr>
            <w:tcW w:w="4395" w:type="dxa"/>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jc w:val="center"/>
        </w:trPr>
        <w:tc>
          <w:tcPr>
            <w:tcW w:w="4395" w:type="dxa"/>
          </w:tcPr>
          <w:p w14:paraId="34F93103" w14:textId="77777777" w:rsidR="00D65C49" w:rsidRPr="00374636" w:rsidRDefault="00D65C49" w:rsidP="007C6871">
            <w:pPr>
              <w:pStyle w:val="TAL"/>
            </w:pPr>
            <w:r w:rsidRPr="00374636">
              <w:t xml:space="preserve">  srs-BandwidthConfig</w:t>
            </w:r>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jc w:val="center"/>
        </w:trPr>
        <w:tc>
          <w:tcPr>
            <w:tcW w:w="4395" w:type="dxa"/>
          </w:tcPr>
          <w:p w14:paraId="7D97582B" w14:textId="77777777" w:rsidR="00D65C49" w:rsidRPr="00374636" w:rsidRDefault="00D65C49" w:rsidP="007C6871">
            <w:pPr>
              <w:pStyle w:val="TAL"/>
            </w:pPr>
            <w:r w:rsidRPr="00374636">
              <w:t xml:space="preserve">  srs-SubframeConfig</w:t>
            </w:r>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jc w:val="center"/>
        </w:trPr>
        <w:tc>
          <w:tcPr>
            <w:tcW w:w="4395" w:type="dxa"/>
          </w:tcPr>
          <w:p w14:paraId="55A2649B" w14:textId="77777777" w:rsidR="00D65C49" w:rsidRPr="00374636" w:rsidRDefault="00D65C49" w:rsidP="007C6871">
            <w:pPr>
              <w:pStyle w:val="TAL"/>
            </w:pPr>
            <w:r w:rsidRPr="00374636">
              <w:t xml:space="preserve">  ackNackSRS-SimultaneousTransmission</w:t>
            </w:r>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jc w:val="center"/>
        </w:trPr>
        <w:tc>
          <w:tcPr>
            <w:tcW w:w="4395" w:type="dxa"/>
          </w:tcPr>
          <w:p w14:paraId="0E01EE3B"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lastRenderedPageBreak/>
        <w:t xml:space="preserve">Table 8.1.4.4.3-2: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7E34E88" w14:textId="77777777" w:rsidTr="005A566D">
        <w:trPr>
          <w:jc w:val="center"/>
        </w:trPr>
        <w:tc>
          <w:tcPr>
            <w:tcW w:w="9639" w:type="dxa"/>
            <w:gridSpan w:val="4"/>
          </w:tcPr>
          <w:p w14:paraId="13859CF6"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7C7F96E4" w14:textId="77777777" w:rsidTr="005A566D">
        <w:tblPrEx>
          <w:tblCellMar>
            <w:right w:w="108" w:type="dxa"/>
          </w:tblCellMar>
        </w:tblPrEx>
        <w:trPr>
          <w:jc w:val="center"/>
        </w:trPr>
        <w:tc>
          <w:tcPr>
            <w:tcW w:w="4395" w:type="dxa"/>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lastRenderedPageBreak/>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tcPr>
          <w:p w14:paraId="0CB784C6" w14:textId="77777777" w:rsidR="00D65C49" w:rsidRPr="00374636" w:rsidRDefault="00D65C49" w:rsidP="00C70145">
            <w:pPr>
              <w:pStyle w:val="TAL"/>
            </w:pPr>
            <w:r w:rsidRPr="00374636">
              <w:t>LPP-Message ::= SEQUENCE {</w:t>
            </w:r>
          </w:p>
        </w:tc>
        <w:tc>
          <w:tcPr>
            <w:tcW w:w="2267" w:type="dxa"/>
          </w:tcPr>
          <w:p w14:paraId="776D653C" w14:textId="77777777" w:rsidR="00D65C49" w:rsidRPr="00374636" w:rsidRDefault="00D65C49" w:rsidP="00C70145">
            <w:pPr>
              <w:pStyle w:val="TAL"/>
              <w:rPr>
                <w:rFonts w:eastAsia="MS Mincho"/>
              </w:rPr>
            </w:pPr>
          </w:p>
        </w:tc>
        <w:tc>
          <w:tcPr>
            <w:tcW w:w="1700" w:type="dxa"/>
          </w:tcPr>
          <w:p w14:paraId="3AD1AFAD" w14:textId="77777777" w:rsidR="00D65C49" w:rsidRPr="00374636" w:rsidRDefault="00D65C49" w:rsidP="00C70145">
            <w:pPr>
              <w:pStyle w:val="TAL"/>
              <w:rPr>
                <w:rFonts w:eastAsia="MS Mincho"/>
              </w:rPr>
            </w:pPr>
          </w:p>
        </w:tc>
        <w:tc>
          <w:tcPr>
            <w:tcW w:w="1104" w:type="dxa"/>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tcPr>
          <w:p w14:paraId="27AC786D" w14:textId="77777777" w:rsidR="00D65C49" w:rsidRPr="00374636" w:rsidRDefault="00D65C49" w:rsidP="00C70145">
            <w:pPr>
              <w:pStyle w:val="TAL"/>
            </w:pPr>
            <w:r w:rsidRPr="00374636">
              <w:t xml:space="preserve"> transactionID SEQUENCE {</w:t>
            </w:r>
          </w:p>
        </w:tc>
        <w:tc>
          <w:tcPr>
            <w:tcW w:w="2267" w:type="dxa"/>
          </w:tcPr>
          <w:p w14:paraId="1E94C005" w14:textId="77777777" w:rsidR="00D65C49" w:rsidRPr="00374636" w:rsidRDefault="00D65C49" w:rsidP="00C70145">
            <w:pPr>
              <w:pStyle w:val="TAL"/>
              <w:rPr>
                <w:rFonts w:eastAsia="MS Mincho"/>
              </w:rPr>
            </w:pPr>
          </w:p>
        </w:tc>
        <w:tc>
          <w:tcPr>
            <w:tcW w:w="1700" w:type="dxa"/>
          </w:tcPr>
          <w:p w14:paraId="4B97522A" w14:textId="77777777" w:rsidR="00D65C49" w:rsidRPr="00374636" w:rsidRDefault="00D65C49" w:rsidP="00C70145">
            <w:pPr>
              <w:pStyle w:val="TAL"/>
              <w:rPr>
                <w:rFonts w:eastAsia="MS Mincho"/>
              </w:rPr>
            </w:pPr>
          </w:p>
        </w:tc>
        <w:tc>
          <w:tcPr>
            <w:tcW w:w="1104" w:type="dxa"/>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tcPr>
          <w:p w14:paraId="09D5E79C" w14:textId="77777777" w:rsidR="00D65C49" w:rsidRPr="00374636" w:rsidRDefault="00D65C49" w:rsidP="00C70145">
            <w:pPr>
              <w:pStyle w:val="TAL"/>
            </w:pPr>
            <w:r w:rsidRPr="00374636">
              <w:t xml:space="preserve">  Initiator</w:t>
            </w:r>
          </w:p>
        </w:tc>
        <w:tc>
          <w:tcPr>
            <w:tcW w:w="2267" w:type="dxa"/>
          </w:tcPr>
          <w:p w14:paraId="6E22F7F4"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4E8F32E4" w14:textId="77777777" w:rsidR="00D65C49" w:rsidRPr="00374636" w:rsidRDefault="00D65C49" w:rsidP="00C70145">
            <w:pPr>
              <w:pStyle w:val="TAL"/>
              <w:rPr>
                <w:rFonts w:eastAsia="MS Mincho"/>
              </w:rPr>
            </w:pPr>
          </w:p>
        </w:tc>
        <w:tc>
          <w:tcPr>
            <w:tcW w:w="1104" w:type="dxa"/>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transactionNumber</w:t>
            </w:r>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tcPr>
          <w:p w14:paraId="17CE9055" w14:textId="77777777" w:rsidR="00D65C49" w:rsidRPr="00374636" w:rsidRDefault="00D65C49" w:rsidP="00C70145">
            <w:pPr>
              <w:pStyle w:val="TAL"/>
            </w:pPr>
            <w:r w:rsidRPr="00374636">
              <w:t xml:space="preserve"> }</w:t>
            </w:r>
          </w:p>
        </w:tc>
        <w:tc>
          <w:tcPr>
            <w:tcW w:w="2267" w:type="dxa"/>
          </w:tcPr>
          <w:p w14:paraId="6A83BEA1" w14:textId="77777777" w:rsidR="00D65C49" w:rsidRPr="00374636" w:rsidRDefault="00D65C49" w:rsidP="00C70145">
            <w:pPr>
              <w:pStyle w:val="TAL"/>
              <w:rPr>
                <w:rFonts w:eastAsia="MS Mincho"/>
              </w:rPr>
            </w:pPr>
          </w:p>
        </w:tc>
        <w:tc>
          <w:tcPr>
            <w:tcW w:w="1700" w:type="dxa"/>
          </w:tcPr>
          <w:p w14:paraId="5B3517B4" w14:textId="77777777" w:rsidR="00D65C49" w:rsidRPr="00374636" w:rsidRDefault="00D65C49" w:rsidP="00C70145">
            <w:pPr>
              <w:pStyle w:val="TAL"/>
              <w:rPr>
                <w:rFonts w:eastAsia="MS Mincho"/>
              </w:rPr>
            </w:pPr>
          </w:p>
        </w:tc>
        <w:tc>
          <w:tcPr>
            <w:tcW w:w="1104" w:type="dxa"/>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tcPr>
          <w:p w14:paraId="40B59C81" w14:textId="77777777" w:rsidR="00D65C49" w:rsidRPr="00374636" w:rsidRDefault="00D65C49" w:rsidP="00C70145">
            <w:pPr>
              <w:pStyle w:val="TAL"/>
            </w:pPr>
            <w:r w:rsidRPr="00374636">
              <w:t xml:space="preserve"> endTransaction</w:t>
            </w:r>
          </w:p>
        </w:tc>
        <w:tc>
          <w:tcPr>
            <w:tcW w:w="2267" w:type="dxa"/>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tcPr>
          <w:p w14:paraId="03647D95" w14:textId="77777777" w:rsidR="00D65C49" w:rsidRPr="00374636" w:rsidRDefault="00D65C49" w:rsidP="00C70145">
            <w:pPr>
              <w:pStyle w:val="TAL"/>
              <w:rPr>
                <w:rFonts w:eastAsia="MS Mincho"/>
              </w:rPr>
            </w:pPr>
          </w:p>
        </w:tc>
        <w:tc>
          <w:tcPr>
            <w:tcW w:w="1104" w:type="dxa"/>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tcPr>
          <w:p w14:paraId="7D12EA2C" w14:textId="77777777" w:rsidR="00D65C49" w:rsidRPr="00374636" w:rsidRDefault="00D65C49" w:rsidP="00C70145">
            <w:pPr>
              <w:pStyle w:val="TAL"/>
            </w:pPr>
            <w:r w:rsidRPr="00374636">
              <w:t xml:space="preserve"> sequenceNumber</w:t>
            </w:r>
          </w:p>
        </w:tc>
        <w:tc>
          <w:tcPr>
            <w:tcW w:w="2267" w:type="dxa"/>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924A35C" w14:textId="77777777" w:rsidR="00D65C49" w:rsidRPr="00374636" w:rsidRDefault="00D65C49" w:rsidP="00C70145">
            <w:pPr>
              <w:pStyle w:val="TAL"/>
              <w:rPr>
                <w:rFonts w:eastAsia="MS Mincho"/>
              </w:rPr>
            </w:pPr>
          </w:p>
        </w:tc>
        <w:tc>
          <w:tcPr>
            <w:tcW w:w="1104" w:type="dxa"/>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tcPr>
          <w:p w14:paraId="2A066D12" w14:textId="77777777" w:rsidR="00D65C49" w:rsidRPr="00374636" w:rsidRDefault="00D65C49" w:rsidP="00C70145">
            <w:pPr>
              <w:pStyle w:val="TAL"/>
            </w:pPr>
            <w:r w:rsidRPr="00374636">
              <w:t xml:space="preserve"> acknowledgement </w:t>
            </w:r>
          </w:p>
        </w:tc>
        <w:tc>
          <w:tcPr>
            <w:tcW w:w="2267" w:type="dxa"/>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F0DCBE9" w14:textId="77777777" w:rsidR="00D65C49" w:rsidRPr="00374636" w:rsidRDefault="00D65C49" w:rsidP="00C70145">
            <w:pPr>
              <w:pStyle w:val="TAL"/>
              <w:rPr>
                <w:rFonts w:eastAsia="MS Mincho"/>
              </w:rPr>
            </w:pPr>
          </w:p>
        </w:tc>
        <w:tc>
          <w:tcPr>
            <w:tcW w:w="1104" w:type="dxa"/>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tcPr>
          <w:p w14:paraId="041FD9E5" w14:textId="77777777" w:rsidR="00D65C49" w:rsidRPr="00374636" w:rsidRDefault="00D65C49" w:rsidP="00C70145">
            <w:pPr>
              <w:pStyle w:val="TAL"/>
            </w:pPr>
            <w:r w:rsidRPr="00374636">
              <w:t xml:space="preserve"> lpp-MessageBody CHOICE {</w:t>
            </w:r>
          </w:p>
        </w:tc>
        <w:tc>
          <w:tcPr>
            <w:tcW w:w="2267" w:type="dxa"/>
          </w:tcPr>
          <w:p w14:paraId="54F6CBCE" w14:textId="77777777" w:rsidR="00D65C49" w:rsidRPr="00374636" w:rsidRDefault="00D65C49" w:rsidP="00C70145">
            <w:pPr>
              <w:pStyle w:val="TAL"/>
              <w:rPr>
                <w:rFonts w:eastAsia="MS Mincho"/>
              </w:rPr>
            </w:pPr>
          </w:p>
        </w:tc>
        <w:tc>
          <w:tcPr>
            <w:tcW w:w="1700" w:type="dxa"/>
          </w:tcPr>
          <w:p w14:paraId="1AF57EB9" w14:textId="77777777" w:rsidR="00D65C49" w:rsidRPr="00374636" w:rsidRDefault="00D65C49" w:rsidP="00C70145">
            <w:pPr>
              <w:pStyle w:val="TAL"/>
              <w:rPr>
                <w:rFonts w:eastAsia="MS Mincho"/>
              </w:rPr>
            </w:pPr>
          </w:p>
        </w:tc>
        <w:tc>
          <w:tcPr>
            <w:tcW w:w="1104" w:type="dxa"/>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tcPr>
          <w:p w14:paraId="18142D0B" w14:textId="77777777" w:rsidR="00D65C49" w:rsidRPr="00374636" w:rsidRDefault="00D65C49" w:rsidP="00C70145">
            <w:pPr>
              <w:pStyle w:val="TAL"/>
            </w:pPr>
            <w:r w:rsidRPr="00374636">
              <w:t xml:space="preserve">  c1 CHOICE {</w:t>
            </w:r>
          </w:p>
        </w:tc>
        <w:tc>
          <w:tcPr>
            <w:tcW w:w="2267" w:type="dxa"/>
          </w:tcPr>
          <w:p w14:paraId="5910B29F" w14:textId="77777777" w:rsidR="00D65C49" w:rsidRPr="00374636" w:rsidRDefault="00D65C49" w:rsidP="00C70145">
            <w:pPr>
              <w:pStyle w:val="TAL"/>
              <w:rPr>
                <w:rFonts w:eastAsia="MS Mincho"/>
              </w:rPr>
            </w:pPr>
          </w:p>
        </w:tc>
        <w:tc>
          <w:tcPr>
            <w:tcW w:w="1700" w:type="dxa"/>
          </w:tcPr>
          <w:p w14:paraId="70A15D5E" w14:textId="77777777" w:rsidR="00D65C49" w:rsidRPr="00374636" w:rsidRDefault="00D65C49" w:rsidP="00C70145">
            <w:pPr>
              <w:pStyle w:val="TAL"/>
              <w:rPr>
                <w:rFonts w:eastAsia="MS Mincho"/>
              </w:rPr>
            </w:pPr>
          </w:p>
        </w:tc>
        <w:tc>
          <w:tcPr>
            <w:tcW w:w="1104" w:type="dxa"/>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tcPr>
          <w:p w14:paraId="7FA9412A" w14:textId="77777777" w:rsidR="00D65C49" w:rsidRPr="00374636" w:rsidRDefault="00D65C49" w:rsidP="00C70145">
            <w:pPr>
              <w:pStyle w:val="TAL"/>
            </w:pPr>
            <w:r w:rsidRPr="00374636">
              <w:t xml:space="preserve">    requestLocationInformation SEQUENCE {</w:t>
            </w:r>
          </w:p>
        </w:tc>
        <w:tc>
          <w:tcPr>
            <w:tcW w:w="2267" w:type="dxa"/>
          </w:tcPr>
          <w:p w14:paraId="1B35DAAD" w14:textId="77777777" w:rsidR="00D65C49" w:rsidRPr="00374636" w:rsidRDefault="00D65C49" w:rsidP="00C70145">
            <w:pPr>
              <w:pStyle w:val="TAL"/>
              <w:rPr>
                <w:rFonts w:eastAsia="MS Mincho"/>
              </w:rPr>
            </w:pPr>
          </w:p>
        </w:tc>
        <w:tc>
          <w:tcPr>
            <w:tcW w:w="1700" w:type="dxa"/>
          </w:tcPr>
          <w:p w14:paraId="7C12E068" w14:textId="77777777" w:rsidR="00D65C49" w:rsidRPr="00374636" w:rsidRDefault="00D65C49" w:rsidP="00C70145">
            <w:pPr>
              <w:pStyle w:val="TAL"/>
              <w:rPr>
                <w:rFonts w:eastAsia="MS Mincho"/>
              </w:rPr>
            </w:pPr>
          </w:p>
        </w:tc>
        <w:tc>
          <w:tcPr>
            <w:tcW w:w="1104" w:type="dxa"/>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tcPr>
          <w:p w14:paraId="2155D529" w14:textId="77777777" w:rsidR="00D65C49" w:rsidRPr="00374636" w:rsidRDefault="00D65C49" w:rsidP="00C70145">
            <w:pPr>
              <w:pStyle w:val="TAL"/>
            </w:pPr>
            <w:r w:rsidRPr="00374636">
              <w:t xml:space="preserve">      criticalExtensions CHOICE {</w:t>
            </w:r>
          </w:p>
        </w:tc>
        <w:tc>
          <w:tcPr>
            <w:tcW w:w="2267" w:type="dxa"/>
          </w:tcPr>
          <w:p w14:paraId="74DF467B" w14:textId="77777777" w:rsidR="00D65C49" w:rsidRPr="00374636" w:rsidRDefault="00D65C49" w:rsidP="00C70145">
            <w:pPr>
              <w:pStyle w:val="TAL"/>
              <w:rPr>
                <w:rFonts w:eastAsia="MS Mincho"/>
              </w:rPr>
            </w:pPr>
          </w:p>
        </w:tc>
        <w:tc>
          <w:tcPr>
            <w:tcW w:w="1700" w:type="dxa"/>
          </w:tcPr>
          <w:p w14:paraId="349FCC8D" w14:textId="77777777" w:rsidR="00D65C49" w:rsidRPr="00374636" w:rsidRDefault="00D65C49" w:rsidP="00C70145">
            <w:pPr>
              <w:pStyle w:val="TAL"/>
              <w:rPr>
                <w:rFonts w:eastAsia="MS Mincho"/>
              </w:rPr>
            </w:pPr>
          </w:p>
        </w:tc>
        <w:tc>
          <w:tcPr>
            <w:tcW w:w="1104" w:type="dxa"/>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tcPr>
          <w:p w14:paraId="144101B9" w14:textId="77777777" w:rsidR="00D65C49" w:rsidRPr="00374636" w:rsidRDefault="00D65C49" w:rsidP="00C70145">
            <w:pPr>
              <w:pStyle w:val="TAL"/>
            </w:pPr>
            <w:r w:rsidRPr="00374636">
              <w:t xml:space="preserve">        c1 CHOICE {</w:t>
            </w:r>
          </w:p>
        </w:tc>
        <w:tc>
          <w:tcPr>
            <w:tcW w:w="2267" w:type="dxa"/>
          </w:tcPr>
          <w:p w14:paraId="1CEBE2CA" w14:textId="77777777" w:rsidR="00D65C49" w:rsidRPr="00374636" w:rsidRDefault="00D65C49" w:rsidP="00C70145">
            <w:pPr>
              <w:pStyle w:val="TAL"/>
              <w:rPr>
                <w:rFonts w:eastAsia="MS Mincho"/>
              </w:rPr>
            </w:pPr>
          </w:p>
        </w:tc>
        <w:tc>
          <w:tcPr>
            <w:tcW w:w="1700" w:type="dxa"/>
          </w:tcPr>
          <w:p w14:paraId="20681BED" w14:textId="77777777" w:rsidR="00D65C49" w:rsidRPr="00374636" w:rsidRDefault="00D65C49" w:rsidP="00C70145">
            <w:pPr>
              <w:pStyle w:val="TAL"/>
              <w:rPr>
                <w:rFonts w:eastAsia="MS Mincho"/>
              </w:rPr>
            </w:pPr>
          </w:p>
        </w:tc>
        <w:tc>
          <w:tcPr>
            <w:tcW w:w="1104" w:type="dxa"/>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tcPr>
          <w:p w14:paraId="3157626F" w14:textId="77777777" w:rsidR="00D65C49" w:rsidRPr="00374636" w:rsidRDefault="00D65C49" w:rsidP="00C70145">
            <w:pPr>
              <w:pStyle w:val="TAL"/>
            </w:pPr>
            <w:r w:rsidRPr="00374636">
              <w:t xml:space="preserve">          requestLocationInformation-r9 SEQUENCE {</w:t>
            </w:r>
          </w:p>
        </w:tc>
        <w:tc>
          <w:tcPr>
            <w:tcW w:w="2267" w:type="dxa"/>
          </w:tcPr>
          <w:p w14:paraId="006803F6" w14:textId="77777777" w:rsidR="00D65C49" w:rsidRPr="00374636" w:rsidRDefault="00D65C49" w:rsidP="00C70145">
            <w:pPr>
              <w:pStyle w:val="TAL"/>
              <w:rPr>
                <w:rFonts w:eastAsia="MS Mincho"/>
              </w:rPr>
            </w:pPr>
          </w:p>
        </w:tc>
        <w:tc>
          <w:tcPr>
            <w:tcW w:w="1700" w:type="dxa"/>
          </w:tcPr>
          <w:p w14:paraId="316C9A5B" w14:textId="77777777" w:rsidR="00D65C49" w:rsidRPr="00374636" w:rsidRDefault="00D65C49" w:rsidP="00C70145">
            <w:pPr>
              <w:pStyle w:val="TAL"/>
              <w:rPr>
                <w:rFonts w:eastAsia="MS Mincho"/>
              </w:rPr>
            </w:pPr>
          </w:p>
        </w:tc>
        <w:tc>
          <w:tcPr>
            <w:tcW w:w="1104" w:type="dxa"/>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tcPr>
          <w:p w14:paraId="57F4C57D" w14:textId="77777777" w:rsidR="00D65C49" w:rsidRPr="00374636" w:rsidRDefault="00D65C49" w:rsidP="00C70145">
            <w:pPr>
              <w:pStyle w:val="TAL"/>
            </w:pPr>
            <w:r w:rsidRPr="00374636">
              <w:t xml:space="preserve">            commonIEsRequestLocationInformation</w:t>
            </w:r>
          </w:p>
          <w:p w14:paraId="64493AA1" w14:textId="77777777" w:rsidR="00D65C49" w:rsidRPr="00374636" w:rsidRDefault="00D65C49" w:rsidP="00C70145">
            <w:pPr>
              <w:pStyle w:val="TAL"/>
            </w:pPr>
            <w:r w:rsidRPr="00374636">
              <w:t xml:space="preserve">            SEQUENCE {</w:t>
            </w:r>
          </w:p>
        </w:tc>
        <w:tc>
          <w:tcPr>
            <w:tcW w:w="2267" w:type="dxa"/>
          </w:tcPr>
          <w:p w14:paraId="685B13BE" w14:textId="77777777" w:rsidR="00D65C49" w:rsidRPr="00374636" w:rsidRDefault="00D65C49" w:rsidP="00C70145">
            <w:pPr>
              <w:pStyle w:val="TAL"/>
              <w:rPr>
                <w:rFonts w:eastAsia="MS Mincho"/>
              </w:rPr>
            </w:pPr>
          </w:p>
        </w:tc>
        <w:tc>
          <w:tcPr>
            <w:tcW w:w="1700" w:type="dxa"/>
          </w:tcPr>
          <w:p w14:paraId="09115763" w14:textId="77777777" w:rsidR="00D65C49" w:rsidRPr="00374636" w:rsidRDefault="00D65C49" w:rsidP="00C70145">
            <w:pPr>
              <w:pStyle w:val="TAL"/>
              <w:rPr>
                <w:rFonts w:eastAsia="MS Mincho"/>
              </w:rPr>
            </w:pPr>
          </w:p>
        </w:tc>
        <w:tc>
          <w:tcPr>
            <w:tcW w:w="1104" w:type="dxa"/>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tcPr>
          <w:p w14:paraId="195274E2" w14:textId="77777777" w:rsidR="00D65C49" w:rsidRPr="00374636" w:rsidRDefault="00D65C49" w:rsidP="00C70145">
            <w:pPr>
              <w:pStyle w:val="TAL"/>
            </w:pPr>
            <w:r w:rsidRPr="00374636">
              <w:t xml:space="preserve">              locationInformationType</w:t>
            </w:r>
          </w:p>
        </w:tc>
        <w:tc>
          <w:tcPr>
            <w:tcW w:w="2267" w:type="dxa"/>
          </w:tcPr>
          <w:p w14:paraId="0B5ACE62"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35AC35A2" w14:textId="77777777" w:rsidR="00D65C49" w:rsidRPr="00374636" w:rsidRDefault="00D65C49" w:rsidP="00C70145">
            <w:pPr>
              <w:pStyle w:val="TAL"/>
              <w:rPr>
                <w:rFonts w:eastAsia="MS Mincho"/>
              </w:rPr>
            </w:pPr>
          </w:p>
        </w:tc>
        <w:tc>
          <w:tcPr>
            <w:tcW w:w="1104" w:type="dxa"/>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tcPr>
          <w:p w14:paraId="52E78FAA" w14:textId="77777777" w:rsidR="00D65C49" w:rsidRPr="00374636" w:rsidRDefault="00D65C49" w:rsidP="00C70145">
            <w:pPr>
              <w:pStyle w:val="TAL"/>
            </w:pPr>
            <w:r w:rsidRPr="00374636">
              <w:t xml:space="preserve">              triggeredReporting</w:t>
            </w:r>
          </w:p>
        </w:tc>
        <w:tc>
          <w:tcPr>
            <w:tcW w:w="2267" w:type="dxa"/>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4EF76D2" w14:textId="77777777" w:rsidR="00D65C49" w:rsidRPr="00374636" w:rsidRDefault="00D65C49" w:rsidP="00C70145">
            <w:pPr>
              <w:pStyle w:val="TAL"/>
              <w:rPr>
                <w:rFonts w:eastAsia="MS Mincho"/>
              </w:rPr>
            </w:pPr>
          </w:p>
        </w:tc>
        <w:tc>
          <w:tcPr>
            <w:tcW w:w="1104" w:type="dxa"/>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tcPr>
          <w:p w14:paraId="62C63F4D" w14:textId="77777777" w:rsidR="00D65C49" w:rsidRPr="00374636" w:rsidRDefault="00D65C49" w:rsidP="00C70145">
            <w:pPr>
              <w:pStyle w:val="TAL"/>
            </w:pPr>
            <w:r w:rsidRPr="00374636">
              <w:t xml:space="preserve">              periodicalReporting</w:t>
            </w:r>
          </w:p>
        </w:tc>
        <w:tc>
          <w:tcPr>
            <w:tcW w:w="2267" w:type="dxa"/>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F1AB1C1" w14:textId="77777777" w:rsidR="00D65C49" w:rsidRPr="00374636" w:rsidRDefault="00D65C49" w:rsidP="00C70145">
            <w:pPr>
              <w:pStyle w:val="TAL"/>
              <w:rPr>
                <w:rFonts w:eastAsia="MS Mincho"/>
              </w:rPr>
            </w:pPr>
          </w:p>
        </w:tc>
        <w:tc>
          <w:tcPr>
            <w:tcW w:w="1104" w:type="dxa"/>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tcPr>
          <w:p w14:paraId="64FE49F1" w14:textId="77777777" w:rsidR="00D65C49" w:rsidRPr="00374636" w:rsidRDefault="00D65C49" w:rsidP="00C70145">
            <w:pPr>
              <w:pStyle w:val="TAL"/>
            </w:pPr>
            <w:r w:rsidRPr="00374636">
              <w:t xml:space="preserve">              additionalInformation</w:t>
            </w:r>
          </w:p>
        </w:tc>
        <w:tc>
          <w:tcPr>
            <w:tcW w:w="2267" w:type="dxa"/>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42A27164" w14:textId="77777777" w:rsidR="00D65C49" w:rsidRPr="00374636" w:rsidRDefault="00D65C49" w:rsidP="00C70145">
            <w:pPr>
              <w:pStyle w:val="TAL"/>
              <w:rPr>
                <w:rFonts w:eastAsia="MS Mincho"/>
              </w:rPr>
            </w:pPr>
          </w:p>
        </w:tc>
        <w:tc>
          <w:tcPr>
            <w:tcW w:w="1104" w:type="dxa"/>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tcPr>
          <w:p w14:paraId="01A5425B" w14:textId="77777777" w:rsidR="00D65C49" w:rsidRPr="00374636" w:rsidRDefault="00D65C49" w:rsidP="00C70145">
            <w:pPr>
              <w:pStyle w:val="TAL"/>
            </w:pPr>
            <w:r w:rsidRPr="00374636">
              <w:t xml:space="preserve">              qos SEQUENCE {</w:t>
            </w:r>
          </w:p>
        </w:tc>
        <w:tc>
          <w:tcPr>
            <w:tcW w:w="2267" w:type="dxa"/>
          </w:tcPr>
          <w:p w14:paraId="3BEF5DF2" w14:textId="77777777" w:rsidR="00D65C49" w:rsidRPr="00374636" w:rsidRDefault="00D65C49" w:rsidP="00C70145">
            <w:pPr>
              <w:pStyle w:val="TAL"/>
              <w:rPr>
                <w:rFonts w:eastAsia="MS Mincho"/>
              </w:rPr>
            </w:pPr>
          </w:p>
        </w:tc>
        <w:tc>
          <w:tcPr>
            <w:tcW w:w="1700" w:type="dxa"/>
          </w:tcPr>
          <w:p w14:paraId="68F3F24B" w14:textId="77777777" w:rsidR="00D65C49" w:rsidRPr="00374636" w:rsidRDefault="00D65C49" w:rsidP="00C70145">
            <w:pPr>
              <w:pStyle w:val="TAL"/>
              <w:rPr>
                <w:rFonts w:eastAsia="MS Mincho"/>
              </w:rPr>
            </w:pPr>
          </w:p>
        </w:tc>
        <w:tc>
          <w:tcPr>
            <w:tcW w:w="1104" w:type="dxa"/>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tcPr>
          <w:p w14:paraId="10480DDF" w14:textId="77777777" w:rsidR="00D65C49" w:rsidRPr="00374636" w:rsidRDefault="00D65C49" w:rsidP="00C70145">
            <w:pPr>
              <w:pStyle w:val="TAL"/>
            </w:pPr>
            <w:r w:rsidRPr="00374636">
              <w:t xml:space="preserve">                 horizontalAccuracy</w:t>
            </w:r>
          </w:p>
        </w:tc>
        <w:tc>
          <w:tcPr>
            <w:tcW w:w="2267" w:type="dxa"/>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7148BC" w14:textId="77777777" w:rsidR="00D65C49" w:rsidRPr="00374636" w:rsidRDefault="00D65C49" w:rsidP="00C70145">
            <w:pPr>
              <w:pStyle w:val="TAL"/>
              <w:rPr>
                <w:rFonts w:eastAsia="MS Mincho"/>
              </w:rPr>
            </w:pPr>
          </w:p>
        </w:tc>
        <w:tc>
          <w:tcPr>
            <w:tcW w:w="1104" w:type="dxa"/>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tcPr>
          <w:p w14:paraId="567B5D67" w14:textId="77777777" w:rsidR="00D65C49" w:rsidRPr="00374636" w:rsidRDefault="00D65C49" w:rsidP="00C70145">
            <w:pPr>
              <w:pStyle w:val="TAL"/>
            </w:pPr>
            <w:r w:rsidRPr="00374636">
              <w:t xml:space="preserve">                 verticalCoordinateRequest</w:t>
            </w:r>
          </w:p>
        </w:tc>
        <w:tc>
          <w:tcPr>
            <w:tcW w:w="2267" w:type="dxa"/>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tcPr>
          <w:p w14:paraId="08C5F0F7" w14:textId="77777777" w:rsidR="00D65C49" w:rsidRPr="00374636" w:rsidRDefault="00D65C49" w:rsidP="00C70145">
            <w:pPr>
              <w:pStyle w:val="TAL"/>
              <w:rPr>
                <w:rFonts w:eastAsia="MS Mincho"/>
              </w:rPr>
            </w:pPr>
          </w:p>
        </w:tc>
        <w:tc>
          <w:tcPr>
            <w:tcW w:w="1104" w:type="dxa"/>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tcPr>
          <w:p w14:paraId="547678CA" w14:textId="77777777" w:rsidR="00D65C49" w:rsidRPr="00374636" w:rsidRDefault="00D65C49" w:rsidP="00C70145">
            <w:pPr>
              <w:pStyle w:val="TAL"/>
            </w:pPr>
            <w:r w:rsidRPr="00374636">
              <w:t xml:space="preserve">                 verticalAccuracy</w:t>
            </w:r>
          </w:p>
        </w:tc>
        <w:tc>
          <w:tcPr>
            <w:tcW w:w="2267" w:type="dxa"/>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E7A6874" w14:textId="77777777" w:rsidR="00D65C49" w:rsidRPr="00374636" w:rsidRDefault="00D65C49" w:rsidP="00C70145">
            <w:pPr>
              <w:pStyle w:val="TAL"/>
              <w:rPr>
                <w:rFonts w:eastAsia="MS Mincho"/>
              </w:rPr>
            </w:pPr>
          </w:p>
        </w:tc>
        <w:tc>
          <w:tcPr>
            <w:tcW w:w="1104" w:type="dxa"/>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tcPr>
          <w:p w14:paraId="5A96C686" w14:textId="77777777" w:rsidR="00D65C49" w:rsidRPr="00374636" w:rsidRDefault="00D65C49" w:rsidP="00C70145">
            <w:pPr>
              <w:pStyle w:val="TAL"/>
            </w:pPr>
            <w:r w:rsidRPr="00374636">
              <w:t xml:space="preserve">                 responseTime SEQUENCE {</w:t>
            </w:r>
          </w:p>
        </w:tc>
        <w:tc>
          <w:tcPr>
            <w:tcW w:w="2267" w:type="dxa"/>
          </w:tcPr>
          <w:p w14:paraId="654AF11F" w14:textId="77777777" w:rsidR="00D65C49" w:rsidRPr="00374636" w:rsidRDefault="00D65C49" w:rsidP="00C70145">
            <w:pPr>
              <w:pStyle w:val="TAL"/>
              <w:rPr>
                <w:rFonts w:eastAsia="MS Mincho"/>
              </w:rPr>
            </w:pPr>
          </w:p>
        </w:tc>
        <w:tc>
          <w:tcPr>
            <w:tcW w:w="1700" w:type="dxa"/>
          </w:tcPr>
          <w:p w14:paraId="0711286D" w14:textId="77777777" w:rsidR="00D65C49" w:rsidRPr="00374636" w:rsidRDefault="00D65C49" w:rsidP="00C70145">
            <w:pPr>
              <w:pStyle w:val="TAL"/>
              <w:rPr>
                <w:rFonts w:eastAsia="MS Mincho"/>
              </w:rPr>
            </w:pPr>
          </w:p>
        </w:tc>
        <w:tc>
          <w:tcPr>
            <w:tcW w:w="1104" w:type="dxa"/>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tcPr>
          <w:p w14:paraId="5B1334C1" w14:textId="77777777" w:rsidR="00D65C49" w:rsidRPr="00374636" w:rsidRDefault="00D65C49" w:rsidP="00C70145">
            <w:pPr>
              <w:pStyle w:val="TAL"/>
            </w:pPr>
            <w:r w:rsidRPr="00374636">
              <w:t xml:space="preserve">                   time</w:t>
            </w:r>
          </w:p>
        </w:tc>
        <w:tc>
          <w:tcPr>
            <w:tcW w:w="2267" w:type="dxa"/>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tcPr>
          <w:p w14:paraId="27B20BB6" w14:textId="77777777" w:rsidR="00D65C49" w:rsidRPr="00374636" w:rsidRDefault="00D65C49" w:rsidP="00C70145">
            <w:pPr>
              <w:pStyle w:val="TAL"/>
              <w:rPr>
                <w:rFonts w:eastAsia="MS Mincho"/>
              </w:rPr>
            </w:pPr>
          </w:p>
        </w:tc>
        <w:tc>
          <w:tcPr>
            <w:tcW w:w="1104" w:type="dxa"/>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tcPr>
          <w:p w14:paraId="162EA082" w14:textId="77777777" w:rsidR="00D65C49" w:rsidRPr="00374636" w:rsidRDefault="00D65C49" w:rsidP="00C70145">
            <w:pPr>
              <w:pStyle w:val="TAL"/>
            </w:pPr>
            <w:r w:rsidRPr="00374636">
              <w:t xml:space="preserve">                   responseTimeEarlyFix-r12</w:t>
            </w:r>
          </w:p>
        </w:tc>
        <w:tc>
          <w:tcPr>
            <w:tcW w:w="2267" w:type="dxa"/>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4EC2F9A" w14:textId="77777777" w:rsidR="00D65C49" w:rsidRPr="00374636" w:rsidRDefault="00D65C49" w:rsidP="00C70145">
            <w:pPr>
              <w:pStyle w:val="TAL"/>
              <w:rPr>
                <w:rFonts w:eastAsia="MS Mincho"/>
              </w:rPr>
            </w:pPr>
          </w:p>
        </w:tc>
        <w:tc>
          <w:tcPr>
            <w:tcW w:w="1104" w:type="dxa"/>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tcPr>
          <w:p w14:paraId="4E608E77" w14:textId="77777777" w:rsidR="00D65C49" w:rsidRPr="00374636" w:rsidRDefault="00D65C49" w:rsidP="00C70145">
            <w:pPr>
              <w:pStyle w:val="TAL"/>
            </w:pPr>
            <w:r w:rsidRPr="00374636">
              <w:t xml:space="preserve">                 }</w:t>
            </w:r>
          </w:p>
        </w:tc>
        <w:tc>
          <w:tcPr>
            <w:tcW w:w="2267" w:type="dxa"/>
          </w:tcPr>
          <w:p w14:paraId="69464A03" w14:textId="77777777" w:rsidR="00D65C49" w:rsidRPr="00374636" w:rsidRDefault="00D65C49" w:rsidP="00C70145">
            <w:pPr>
              <w:pStyle w:val="TAL"/>
              <w:rPr>
                <w:rFonts w:eastAsia="MS Mincho"/>
              </w:rPr>
            </w:pPr>
          </w:p>
        </w:tc>
        <w:tc>
          <w:tcPr>
            <w:tcW w:w="1700" w:type="dxa"/>
          </w:tcPr>
          <w:p w14:paraId="48924CAD" w14:textId="77777777" w:rsidR="00D65C49" w:rsidRPr="00374636" w:rsidRDefault="00D65C49" w:rsidP="00C70145">
            <w:pPr>
              <w:pStyle w:val="TAL"/>
              <w:rPr>
                <w:rFonts w:eastAsia="MS Mincho"/>
              </w:rPr>
            </w:pPr>
          </w:p>
        </w:tc>
        <w:tc>
          <w:tcPr>
            <w:tcW w:w="1104" w:type="dxa"/>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tcPr>
          <w:p w14:paraId="693476BF" w14:textId="77777777" w:rsidR="00D65C49" w:rsidRPr="00374636" w:rsidRDefault="00D65C49" w:rsidP="00C70145">
            <w:pPr>
              <w:pStyle w:val="TAL"/>
            </w:pPr>
            <w:r w:rsidRPr="00374636">
              <w:t xml:space="preserve">                 velocityRequest</w:t>
            </w:r>
          </w:p>
        </w:tc>
        <w:tc>
          <w:tcPr>
            <w:tcW w:w="2267" w:type="dxa"/>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tcPr>
          <w:p w14:paraId="0181F134" w14:textId="77777777" w:rsidR="00D65C49" w:rsidRPr="00374636" w:rsidRDefault="00D65C49" w:rsidP="00C70145">
            <w:pPr>
              <w:pStyle w:val="TAL"/>
              <w:rPr>
                <w:rFonts w:eastAsia="MS Mincho"/>
              </w:rPr>
            </w:pPr>
          </w:p>
        </w:tc>
        <w:tc>
          <w:tcPr>
            <w:tcW w:w="1104" w:type="dxa"/>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tcPr>
          <w:p w14:paraId="54618174" w14:textId="77777777" w:rsidR="00D65C49" w:rsidRPr="00374636" w:rsidRDefault="00D65C49" w:rsidP="00C70145">
            <w:pPr>
              <w:pStyle w:val="TAL"/>
            </w:pPr>
            <w:r w:rsidRPr="00374636">
              <w:t xml:space="preserve">              }</w:t>
            </w:r>
          </w:p>
        </w:tc>
        <w:tc>
          <w:tcPr>
            <w:tcW w:w="2267" w:type="dxa"/>
          </w:tcPr>
          <w:p w14:paraId="3BB03394" w14:textId="77777777" w:rsidR="00D65C49" w:rsidRPr="00374636" w:rsidRDefault="00D65C49" w:rsidP="00C70145">
            <w:pPr>
              <w:pStyle w:val="TAL"/>
              <w:rPr>
                <w:rFonts w:eastAsia="MS Mincho"/>
              </w:rPr>
            </w:pPr>
          </w:p>
        </w:tc>
        <w:tc>
          <w:tcPr>
            <w:tcW w:w="1700" w:type="dxa"/>
          </w:tcPr>
          <w:p w14:paraId="71B798F1" w14:textId="77777777" w:rsidR="00D65C49" w:rsidRPr="00374636" w:rsidRDefault="00D65C49" w:rsidP="00C70145">
            <w:pPr>
              <w:pStyle w:val="TAL"/>
              <w:rPr>
                <w:rFonts w:eastAsia="MS Mincho"/>
              </w:rPr>
            </w:pPr>
          </w:p>
        </w:tc>
        <w:tc>
          <w:tcPr>
            <w:tcW w:w="1104" w:type="dxa"/>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tcPr>
          <w:p w14:paraId="0B10589D" w14:textId="77777777" w:rsidR="00D65C49" w:rsidRPr="00374636" w:rsidRDefault="00D65C49" w:rsidP="00C70145">
            <w:pPr>
              <w:pStyle w:val="TAL"/>
            </w:pPr>
            <w:r w:rsidRPr="00374636">
              <w:t xml:space="preserve">              environment</w:t>
            </w:r>
          </w:p>
        </w:tc>
        <w:tc>
          <w:tcPr>
            <w:tcW w:w="2267" w:type="dxa"/>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07EF695" w14:textId="77777777" w:rsidR="00D65C49" w:rsidRPr="00374636" w:rsidRDefault="00D65C49" w:rsidP="00C70145">
            <w:pPr>
              <w:pStyle w:val="TAL"/>
              <w:rPr>
                <w:rFonts w:eastAsia="MS Mincho"/>
              </w:rPr>
            </w:pPr>
          </w:p>
        </w:tc>
        <w:tc>
          <w:tcPr>
            <w:tcW w:w="1104" w:type="dxa"/>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tcPr>
          <w:p w14:paraId="71E01C36" w14:textId="77777777" w:rsidR="00D65C49" w:rsidRPr="00374636" w:rsidRDefault="00D65C49" w:rsidP="00C70145">
            <w:pPr>
              <w:pStyle w:val="TAL"/>
            </w:pPr>
            <w:r w:rsidRPr="00374636">
              <w:t xml:space="preserve">              locationCoordinateTypes</w:t>
            </w:r>
          </w:p>
        </w:tc>
        <w:tc>
          <w:tcPr>
            <w:tcW w:w="2267" w:type="dxa"/>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1FEE259" w14:textId="77777777" w:rsidR="00D65C49" w:rsidRPr="00374636" w:rsidRDefault="00D65C49" w:rsidP="00C70145">
            <w:pPr>
              <w:pStyle w:val="TAL"/>
              <w:rPr>
                <w:rFonts w:eastAsia="MS Mincho"/>
              </w:rPr>
            </w:pPr>
          </w:p>
        </w:tc>
        <w:tc>
          <w:tcPr>
            <w:tcW w:w="1104" w:type="dxa"/>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tcPr>
          <w:p w14:paraId="348C95B8" w14:textId="77777777" w:rsidR="00D65C49" w:rsidRPr="00374636" w:rsidRDefault="00D65C49" w:rsidP="00C70145">
            <w:pPr>
              <w:pStyle w:val="TAL"/>
            </w:pPr>
            <w:r w:rsidRPr="00374636">
              <w:t xml:space="preserve">              velocityTypes</w:t>
            </w:r>
          </w:p>
        </w:tc>
        <w:tc>
          <w:tcPr>
            <w:tcW w:w="2267" w:type="dxa"/>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D54FCE0" w14:textId="77777777" w:rsidR="00D65C49" w:rsidRPr="00374636" w:rsidRDefault="00D65C49" w:rsidP="00C70145">
            <w:pPr>
              <w:pStyle w:val="TAL"/>
              <w:rPr>
                <w:rFonts w:eastAsia="MS Mincho"/>
              </w:rPr>
            </w:pPr>
          </w:p>
        </w:tc>
        <w:tc>
          <w:tcPr>
            <w:tcW w:w="1104" w:type="dxa"/>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tcPr>
          <w:p w14:paraId="482AD5E1" w14:textId="77777777" w:rsidR="00D65C49" w:rsidRPr="00374636" w:rsidRDefault="00D65C49" w:rsidP="00C70145">
            <w:pPr>
              <w:pStyle w:val="TAL"/>
            </w:pPr>
            <w:r w:rsidRPr="00374636">
              <w:t xml:space="preserve">            }</w:t>
            </w:r>
          </w:p>
        </w:tc>
        <w:tc>
          <w:tcPr>
            <w:tcW w:w="2267" w:type="dxa"/>
          </w:tcPr>
          <w:p w14:paraId="2E5BF6A0" w14:textId="77777777" w:rsidR="00D65C49" w:rsidRPr="00374636" w:rsidRDefault="00D65C49" w:rsidP="00C70145">
            <w:pPr>
              <w:pStyle w:val="TAL"/>
              <w:rPr>
                <w:rFonts w:eastAsia="MS Mincho"/>
              </w:rPr>
            </w:pPr>
          </w:p>
        </w:tc>
        <w:tc>
          <w:tcPr>
            <w:tcW w:w="1700" w:type="dxa"/>
          </w:tcPr>
          <w:p w14:paraId="19112275" w14:textId="77777777" w:rsidR="00D65C49" w:rsidRPr="00374636" w:rsidRDefault="00D65C49" w:rsidP="00C70145">
            <w:pPr>
              <w:pStyle w:val="TAL"/>
              <w:rPr>
                <w:rFonts w:eastAsia="MS Mincho"/>
              </w:rPr>
            </w:pPr>
          </w:p>
        </w:tc>
        <w:tc>
          <w:tcPr>
            <w:tcW w:w="1104" w:type="dxa"/>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tcPr>
          <w:p w14:paraId="5A6C5373" w14:textId="77777777" w:rsidR="00D65C49" w:rsidRPr="00374636" w:rsidRDefault="00D65C49" w:rsidP="00C70145">
            <w:pPr>
              <w:pStyle w:val="TAL"/>
            </w:pPr>
            <w:r w:rsidRPr="00374636">
              <w:t xml:space="preserve">            a-gnss-RequestLocationInformation </w:t>
            </w:r>
          </w:p>
        </w:tc>
        <w:tc>
          <w:tcPr>
            <w:tcW w:w="2267" w:type="dxa"/>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52A810A" w14:textId="77777777" w:rsidR="00D65C49" w:rsidRPr="00374636" w:rsidRDefault="00D65C49" w:rsidP="00C70145">
            <w:pPr>
              <w:pStyle w:val="TAL"/>
              <w:rPr>
                <w:rFonts w:eastAsia="MS Mincho"/>
              </w:rPr>
            </w:pPr>
          </w:p>
        </w:tc>
        <w:tc>
          <w:tcPr>
            <w:tcW w:w="1104" w:type="dxa"/>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tcPr>
          <w:p w14:paraId="48C4C89D" w14:textId="77777777" w:rsidR="00D65C49" w:rsidRPr="00374636" w:rsidRDefault="00D65C49" w:rsidP="00C70145">
            <w:pPr>
              <w:pStyle w:val="TAL"/>
            </w:pPr>
            <w:r w:rsidRPr="00374636">
              <w:t xml:space="preserve">            otdoa-RequestLocationInformation </w:t>
            </w:r>
          </w:p>
        </w:tc>
        <w:tc>
          <w:tcPr>
            <w:tcW w:w="2267" w:type="dxa"/>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4145E1" w14:textId="77777777" w:rsidR="00D65C49" w:rsidRPr="00374636" w:rsidRDefault="00D65C49" w:rsidP="00C70145">
            <w:pPr>
              <w:pStyle w:val="TAL"/>
              <w:rPr>
                <w:rFonts w:eastAsia="MS Mincho"/>
              </w:rPr>
            </w:pPr>
          </w:p>
        </w:tc>
        <w:tc>
          <w:tcPr>
            <w:tcW w:w="1104" w:type="dxa"/>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tcPr>
          <w:p w14:paraId="523062B8" w14:textId="77777777" w:rsidR="00D65C49" w:rsidRPr="00374636" w:rsidRDefault="00D65C49" w:rsidP="00C70145">
            <w:pPr>
              <w:pStyle w:val="TAL"/>
            </w:pPr>
            <w:r w:rsidRPr="00374636">
              <w:t xml:space="preserve">            ecid-RequestLocationInformation ::=</w:t>
            </w:r>
          </w:p>
          <w:p w14:paraId="254807CF" w14:textId="77777777" w:rsidR="00D65C49" w:rsidRPr="00374636" w:rsidRDefault="00D65C49" w:rsidP="00C70145">
            <w:pPr>
              <w:pStyle w:val="TAL"/>
            </w:pPr>
            <w:r w:rsidRPr="00374636">
              <w:t xml:space="preserve">                SEQUENCE {</w:t>
            </w:r>
          </w:p>
        </w:tc>
        <w:tc>
          <w:tcPr>
            <w:tcW w:w="2267" w:type="dxa"/>
          </w:tcPr>
          <w:p w14:paraId="5760574E" w14:textId="77777777" w:rsidR="00D65C49" w:rsidRPr="00374636" w:rsidRDefault="00D65C49" w:rsidP="00C70145">
            <w:pPr>
              <w:pStyle w:val="TAL"/>
              <w:rPr>
                <w:rFonts w:eastAsia="MS Mincho"/>
              </w:rPr>
            </w:pPr>
          </w:p>
        </w:tc>
        <w:tc>
          <w:tcPr>
            <w:tcW w:w="1700" w:type="dxa"/>
          </w:tcPr>
          <w:p w14:paraId="260233A3" w14:textId="77777777" w:rsidR="00D65C49" w:rsidRPr="00374636" w:rsidRDefault="00D65C49" w:rsidP="00C70145">
            <w:pPr>
              <w:pStyle w:val="TAL"/>
              <w:rPr>
                <w:rFonts w:eastAsia="MS Mincho"/>
              </w:rPr>
            </w:pPr>
          </w:p>
        </w:tc>
        <w:tc>
          <w:tcPr>
            <w:tcW w:w="1104" w:type="dxa"/>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tcPr>
          <w:p w14:paraId="7DE2949C" w14:textId="77777777" w:rsidR="00D65C49" w:rsidRPr="00374636" w:rsidRDefault="00D65C49" w:rsidP="00C70145">
            <w:pPr>
              <w:pStyle w:val="TAL"/>
            </w:pPr>
            <w:r w:rsidRPr="00374636">
              <w:t xml:space="preserve">                 requestedMeasurements</w:t>
            </w:r>
          </w:p>
        </w:tc>
        <w:tc>
          <w:tcPr>
            <w:tcW w:w="2267" w:type="dxa"/>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tcPr>
          <w:p w14:paraId="6753DC9B"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tcPr>
          <w:p w14:paraId="50B6C699" w14:textId="77777777" w:rsidR="00D65C49" w:rsidRPr="00374636" w:rsidRDefault="00D65C49" w:rsidP="00C70145">
            <w:pPr>
              <w:pStyle w:val="TAL"/>
            </w:pPr>
            <w:r w:rsidRPr="00374636">
              <w:t xml:space="preserve">               }</w:t>
            </w:r>
          </w:p>
        </w:tc>
        <w:tc>
          <w:tcPr>
            <w:tcW w:w="2267" w:type="dxa"/>
          </w:tcPr>
          <w:p w14:paraId="0EEDAB9C" w14:textId="77777777" w:rsidR="00D65C49" w:rsidRPr="00374636" w:rsidRDefault="00D65C49" w:rsidP="00C70145">
            <w:pPr>
              <w:pStyle w:val="TAL"/>
              <w:rPr>
                <w:rFonts w:eastAsia="MS Mincho"/>
              </w:rPr>
            </w:pPr>
          </w:p>
        </w:tc>
        <w:tc>
          <w:tcPr>
            <w:tcW w:w="1700" w:type="dxa"/>
          </w:tcPr>
          <w:p w14:paraId="4EDD32D9" w14:textId="77777777" w:rsidR="00D65C49" w:rsidRPr="00374636" w:rsidRDefault="00D65C49" w:rsidP="00C70145">
            <w:pPr>
              <w:pStyle w:val="TAL"/>
              <w:rPr>
                <w:rFonts w:eastAsia="MS Mincho"/>
              </w:rPr>
            </w:pPr>
          </w:p>
        </w:tc>
        <w:tc>
          <w:tcPr>
            <w:tcW w:w="1104" w:type="dxa"/>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tcPr>
          <w:p w14:paraId="1395AA89" w14:textId="77777777" w:rsidR="00D65C49" w:rsidRPr="00374636" w:rsidRDefault="00D65C49" w:rsidP="00C70145">
            <w:pPr>
              <w:pStyle w:val="TAL"/>
            </w:pPr>
            <w:r w:rsidRPr="00374636">
              <w:t xml:space="preserve">            epdu-RequestLocationInformation</w:t>
            </w:r>
          </w:p>
        </w:tc>
        <w:tc>
          <w:tcPr>
            <w:tcW w:w="2267" w:type="dxa"/>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9EF2B90" w14:textId="77777777" w:rsidR="00D65C49" w:rsidRPr="00374636" w:rsidRDefault="00D65C49" w:rsidP="00C70145">
            <w:pPr>
              <w:pStyle w:val="TAL"/>
              <w:rPr>
                <w:rFonts w:eastAsia="MS Mincho"/>
              </w:rPr>
            </w:pPr>
          </w:p>
        </w:tc>
        <w:tc>
          <w:tcPr>
            <w:tcW w:w="1104" w:type="dxa"/>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tcPr>
          <w:p w14:paraId="079F3BEB" w14:textId="77777777" w:rsidR="00D65C49" w:rsidRPr="00374636" w:rsidRDefault="00D65C49" w:rsidP="00C70145">
            <w:pPr>
              <w:pStyle w:val="TAL"/>
            </w:pPr>
            <w:r w:rsidRPr="00374636">
              <w:t xml:space="preserve">          }</w:t>
            </w:r>
          </w:p>
        </w:tc>
        <w:tc>
          <w:tcPr>
            <w:tcW w:w="2267" w:type="dxa"/>
          </w:tcPr>
          <w:p w14:paraId="02CA4CBD" w14:textId="77777777" w:rsidR="00D65C49" w:rsidRPr="00374636" w:rsidRDefault="00D65C49" w:rsidP="00C70145">
            <w:pPr>
              <w:pStyle w:val="TAL"/>
              <w:rPr>
                <w:rFonts w:eastAsia="MS Mincho"/>
              </w:rPr>
            </w:pPr>
          </w:p>
        </w:tc>
        <w:tc>
          <w:tcPr>
            <w:tcW w:w="1700" w:type="dxa"/>
          </w:tcPr>
          <w:p w14:paraId="25EEA223" w14:textId="77777777" w:rsidR="00D65C49" w:rsidRPr="00374636" w:rsidRDefault="00D65C49" w:rsidP="00C70145">
            <w:pPr>
              <w:pStyle w:val="TAL"/>
              <w:rPr>
                <w:rFonts w:eastAsia="MS Mincho"/>
              </w:rPr>
            </w:pPr>
          </w:p>
        </w:tc>
        <w:tc>
          <w:tcPr>
            <w:tcW w:w="1104" w:type="dxa"/>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tcPr>
          <w:p w14:paraId="4CCD3695" w14:textId="77777777" w:rsidR="00D65C49" w:rsidRPr="00374636" w:rsidRDefault="00D65C49" w:rsidP="00C70145">
            <w:pPr>
              <w:pStyle w:val="TAL"/>
            </w:pPr>
            <w:r w:rsidRPr="00374636">
              <w:t xml:space="preserve">        }</w:t>
            </w:r>
          </w:p>
        </w:tc>
        <w:tc>
          <w:tcPr>
            <w:tcW w:w="2267" w:type="dxa"/>
          </w:tcPr>
          <w:p w14:paraId="77B3BEC7" w14:textId="77777777" w:rsidR="00D65C49" w:rsidRPr="00374636" w:rsidRDefault="00D65C49" w:rsidP="00C70145">
            <w:pPr>
              <w:pStyle w:val="TAL"/>
              <w:rPr>
                <w:rFonts w:eastAsia="MS Mincho"/>
              </w:rPr>
            </w:pPr>
          </w:p>
        </w:tc>
        <w:tc>
          <w:tcPr>
            <w:tcW w:w="1700" w:type="dxa"/>
          </w:tcPr>
          <w:p w14:paraId="45AAD187" w14:textId="77777777" w:rsidR="00D65C49" w:rsidRPr="00374636" w:rsidRDefault="00D65C49" w:rsidP="00C70145">
            <w:pPr>
              <w:pStyle w:val="TAL"/>
              <w:rPr>
                <w:rFonts w:eastAsia="MS Mincho"/>
              </w:rPr>
            </w:pPr>
          </w:p>
        </w:tc>
        <w:tc>
          <w:tcPr>
            <w:tcW w:w="1104" w:type="dxa"/>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tcPr>
          <w:p w14:paraId="3A275F01" w14:textId="77777777" w:rsidR="00D65C49" w:rsidRPr="00374636" w:rsidRDefault="00D65C49" w:rsidP="00C70145">
            <w:pPr>
              <w:pStyle w:val="TAL"/>
            </w:pPr>
            <w:r w:rsidRPr="00374636">
              <w:t xml:space="preserve">      }</w:t>
            </w:r>
          </w:p>
        </w:tc>
        <w:tc>
          <w:tcPr>
            <w:tcW w:w="2267" w:type="dxa"/>
          </w:tcPr>
          <w:p w14:paraId="13748A79" w14:textId="77777777" w:rsidR="00D65C49" w:rsidRPr="00374636" w:rsidRDefault="00D65C49" w:rsidP="00C70145">
            <w:pPr>
              <w:pStyle w:val="TAL"/>
              <w:rPr>
                <w:rFonts w:eastAsia="MS Mincho"/>
              </w:rPr>
            </w:pPr>
          </w:p>
        </w:tc>
        <w:tc>
          <w:tcPr>
            <w:tcW w:w="1700" w:type="dxa"/>
          </w:tcPr>
          <w:p w14:paraId="78F10704" w14:textId="77777777" w:rsidR="00D65C49" w:rsidRPr="00374636" w:rsidRDefault="00D65C49" w:rsidP="00C70145">
            <w:pPr>
              <w:pStyle w:val="TAL"/>
              <w:rPr>
                <w:rFonts w:eastAsia="MS Mincho"/>
              </w:rPr>
            </w:pPr>
          </w:p>
        </w:tc>
        <w:tc>
          <w:tcPr>
            <w:tcW w:w="1104" w:type="dxa"/>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tcPr>
          <w:p w14:paraId="46B4B2AF" w14:textId="77777777" w:rsidR="00D65C49" w:rsidRPr="00374636" w:rsidRDefault="00D65C49" w:rsidP="00C70145">
            <w:pPr>
              <w:pStyle w:val="TAL"/>
            </w:pPr>
            <w:r w:rsidRPr="00374636">
              <w:t xml:space="preserve">    }</w:t>
            </w:r>
          </w:p>
        </w:tc>
        <w:tc>
          <w:tcPr>
            <w:tcW w:w="2267" w:type="dxa"/>
          </w:tcPr>
          <w:p w14:paraId="1D37C9DB" w14:textId="77777777" w:rsidR="00D65C49" w:rsidRPr="00374636" w:rsidRDefault="00D65C49" w:rsidP="00C70145">
            <w:pPr>
              <w:pStyle w:val="TAL"/>
              <w:rPr>
                <w:rFonts w:eastAsia="MS Mincho"/>
              </w:rPr>
            </w:pPr>
          </w:p>
        </w:tc>
        <w:tc>
          <w:tcPr>
            <w:tcW w:w="1700" w:type="dxa"/>
          </w:tcPr>
          <w:p w14:paraId="004787B7" w14:textId="77777777" w:rsidR="00D65C49" w:rsidRPr="00374636" w:rsidRDefault="00D65C49" w:rsidP="00C70145">
            <w:pPr>
              <w:pStyle w:val="TAL"/>
              <w:rPr>
                <w:rFonts w:eastAsia="MS Mincho"/>
              </w:rPr>
            </w:pPr>
          </w:p>
        </w:tc>
        <w:tc>
          <w:tcPr>
            <w:tcW w:w="1104" w:type="dxa"/>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tcPr>
          <w:p w14:paraId="06974DE1" w14:textId="77777777" w:rsidR="00D65C49" w:rsidRPr="00374636" w:rsidRDefault="00D65C49" w:rsidP="00C70145">
            <w:pPr>
              <w:pStyle w:val="TAL"/>
            </w:pPr>
            <w:r w:rsidRPr="00374636">
              <w:t xml:space="preserve">  }</w:t>
            </w:r>
          </w:p>
        </w:tc>
        <w:tc>
          <w:tcPr>
            <w:tcW w:w="2267" w:type="dxa"/>
          </w:tcPr>
          <w:p w14:paraId="759371C6" w14:textId="77777777" w:rsidR="00D65C49" w:rsidRPr="00374636" w:rsidRDefault="00D65C49" w:rsidP="00C70145">
            <w:pPr>
              <w:pStyle w:val="TAL"/>
              <w:rPr>
                <w:rFonts w:eastAsia="MS Mincho"/>
              </w:rPr>
            </w:pPr>
          </w:p>
        </w:tc>
        <w:tc>
          <w:tcPr>
            <w:tcW w:w="1700" w:type="dxa"/>
          </w:tcPr>
          <w:p w14:paraId="3480AC3F" w14:textId="77777777" w:rsidR="00D65C49" w:rsidRPr="00374636" w:rsidRDefault="00D65C49" w:rsidP="00C70145">
            <w:pPr>
              <w:pStyle w:val="TAL"/>
              <w:rPr>
                <w:rFonts w:eastAsia="MS Mincho"/>
              </w:rPr>
            </w:pPr>
          </w:p>
        </w:tc>
        <w:tc>
          <w:tcPr>
            <w:tcW w:w="1104" w:type="dxa"/>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tcPr>
          <w:p w14:paraId="5359F047" w14:textId="77777777" w:rsidR="00D65C49" w:rsidRPr="00374636" w:rsidRDefault="00D65C49" w:rsidP="00C70145">
            <w:pPr>
              <w:pStyle w:val="TAL"/>
            </w:pPr>
            <w:r w:rsidRPr="00374636">
              <w:t xml:space="preserve"> }</w:t>
            </w:r>
          </w:p>
        </w:tc>
        <w:tc>
          <w:tcPr>
            <w:tcW w:w="2267" w:type="dxa"/>
          </w:tcPr>
          <w:p w14:paraId="3C63BE31" w14:textId="77777777" w:rsidR="00D65C49" w:rsidRPr="00374636" w:rsidRDefault="00D65C49" w:rsidP="00C70145">
            <w:pPr>
              <w:pStyle w:val="TAL"/>
              <w:rPr>
                <w:rFonts w:eastAsia="MS Mincho"/>
              </w:rPr>
            </w:pPr>
          </w:p>
        </w:tc>
        <w:tc>
          <w:tcPr>
            <w:tcW w:w="1700" w:type="dxa"/>
          </w:tcPr>
          <w:p w14:paraId="598434F1" w14:textId="77777777" w:rsidR="00D65C49" w:rsidRPr="00374636" w:rsidRDefault="00D65C49" w:rsidP="00C70145">
            <w:pPr>
              <w:pStyle w:val="TAL"/>
              <w:rPr>
                <w:rFonts w:eastAsia="MS Mincho"/>
              </w:rPr>
            </w:pPr>
          </w:p>
        </w:tc>
        <w:tc>
          <w:tcPr>
            <w:tcW w:w="1104" w:type="dxa"/>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tcPr>
          <w:p w14:paraId="76AB2A80" w14:textId="77777777" w:rsidR="00D65C49" w:rsidRPr="00374636" w:rsidRDefault="00D65C49" w:rsidP="00C70145">
            <w:pPr>
              <w:pStyle w:val="TAL"/>
            </w:pPr>
            <w:r w:rsidRPr="00374636">
              <w:t>}</w:t>
            </w:r>
          </w:p>
        </w:tc>
        <w:tc>
          <w:tcPr>
            <w:tcW w:w="2267" w:type="dxa"/>
          </w:tcPr>
          <w:p w14:paraId="1F8A6E4F" w14:textId="77777777" w:rsidR="00D65C49" w:rsidRPr="00374636" w:rsidRDefault="00D65C49" w:rsidP="00C70145">
            <w:pPr>
              <w:pStyle w:val="TAL"/>
              <w:rPr>
                <w:rFonts w:eastAsia="MS Mincho"/>
              </w:rPr>
            </w:pPr>
          </w:p>
        </w:tc>
        <w:tc>
          <w:tcPr>
            <w:tcW w:w="1700" w:type="dxa"/>
          </w:tcPr>
          <w:p w14:paraId="1CB67F47" w14:textId="77777777" w:rsidR="00D65C49" w:rsidRPr="00374636" w:rsidRDefault="00D65C49" w:rsidP="00C70145">
            <w:pPr>
              <w:pStyle w:val="TAL"/>
              <w:rPr>
                <w:rFonts w:eastAsia="MS Mincho"/>
              </w:rPr>
            </w:pPr>
          </w:p>
        </w:tc>
        <w:tc>
          <w:tcPr>
            <w:tcW w:w="1104" w:type="dxa"/>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lastRenderedPageBreak/>
        <w:t xml:space="preserve">Table 8.1.4.4.3-5: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70321AC9" w14:textId="77777777" w:rsidTr="005A566D">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tcPr>
          <w:p w14:paraId="2B31809A"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r w:rsidRPr="00374636">
              <w:t>locationServer</w:t>
            </w:r>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tcPr>
          <w:p w14:paraId="2205D0A2"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tcPr>
          <w:p w14:paraId="031C228B"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tcPr>
          <w:p w14:paraId="3D7414E8"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tcPr>
          <w:p w14:paraId="776202E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tcPr>
          <w:p w14:paraId="22C38362"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tcPr>
          <w:p w14:paraId="5EFD44A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tcPr>
          <w:p w14:paraId="04672B2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tcPr>
          <w:p w14:paraId="3492DB2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tcPr>
          <w:p w14:paraId="67405489" w14:textId="77777777" w:rsidR="00D65C49" w:rsidRPr="00374636" w:rsidRDefault="00D65C49" w:rsidP="007C6871">
            <w:pPr>
              <w:pStyle w:val="TAL"/>
              <w:rPr>
                <w:lang w:eastAsia="en-US"/>
              </w:rPr>
            </w:pPr>
            <w:r w:rsidRPr="00374636">
              <w:rPr>
                <w:lang w:eastAsia="en-US"/>
              </w:rPr>
              <w:t xml:space="preserve">               ecid-ProvideLocationInformation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tcPr>
          <w:p w14:paraId="03F66443" w14:textId="77777777" w:rsidR="00D65C49" w:rsidRPr="00374636" w:rsidRDefault="00D65C49" w:rsidP="007C6871">
            <w:pPr>
              <w:pStyle w:val="TAL"/>
              <w:rPr>
                <w:lang w:eastAsia="en-US"/>
              </w:rPr>
            </w:pPr>
            <w:r w:rsidRPr="00374636">
              <w:rPr>
                <w:lang w:eastAsia="en-US"/>
              </w:rPr>
              <w:t xml:space="preserve">                     ecid-SignalMeasurementInformation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tcPr>
          <w:p w14:paraId="5B49893E"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tcPr>
          <w:p w14:paraId="24578015"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tcPr>
          <w:p w14:paraId="7718001D"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tcPr>
          <w:p w14:paraId="2FAA1BE9"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tcPr>
          <w:p w14:paraId="2346AA66"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tcPr>
          <w:p w14:paraId="7C65A030"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tcPr>
          <w:p w14:paraId="3975958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tcPr>
          <w:p w14:paraId="4C5B5770"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tcPr>
          <w:p w14:paraId="0B97C7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tcPr>
          <w:p w14:paraId="15EF0CAA"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tcPr>
          <w:p w14:paraId="0E153AB7"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lastRenderedPageBreak/>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8530258" w14:textId="77777777" w:rsidTr="005A566D">
        <w:tc>
          <w:tcPr>
            <w:tcW w:w="4535" w:type="dxa"/>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tcPr>
          <w:p w14:paraId="3DDBCD94" w14:textId="77777777" w:rsidR="00D65C49" w:rsidRPr="00374636" w:rsidRDefault="00D65C49" w:rsidP="007C6871">
            <w:pPr>
              <w:pStyle w:val="TAH"/>
              <w:rPr>
                <w:lang w:eastAsia="ko-KR"/>
              </w:rPr>
            </w:pPr>
            <w:r w:rsidRPr="00374636">
              <w:rPr>
                <w:lang w:eastAsia="ko-KR"/>
              </w:rPr>
              <w:t>Value/remark</w:t>
            </w:r>
          </w:p>
        </w:tc>
        <w:tc>
          <w:tcPr>
            <w:tcW w:w="1644" w:type="dxa"/>
          </w:tcPr>
          <w:p w14:paraId="346A89AC" w14:textId="77777777" w:rsidR="00D65C49" w:rsidRPr="00374636" w:rsidRDefault="00D65C49" w:rsidP="007C6871">
            <w:pPr>
              <w:pStyle w:val="TAH"/>
              <w:rPr>
                <w:lang w:eastAsia="ko-KR"/>
              </w:rPr>
            </w:pPr>
            <w:r w:rsidRPr="00374636">
              <w:rPr>
                <w:lang w:eastAsia="ko-KR"/>
              </w:rPr>
              <w:t>Comment</w:t>
            </w:r>
          </w:p>
        </w:tc>
        <w:tc>
          <w:tcPr>
            <w:tcW w:w="1133" w:type="dxa"/>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tcPr>
          <w:p w14:paraId="4FF135A1" w14:textId="77777777" w:rsidR="00D65C49" w:rsidRPr="00374636" w:rsidRDefault="00D65C49" w:rsidP="007C6871">
            <w:pPr>
              <w:pStyle w:val="TAL"/>
              <w:rPr>
                <w:lang w:eastAsia="ko-KR"/>
              </w:rPr>
            </w:pPr>
          </w:p>
        </w:tc>
        <w:tc>
          <w:tcPr>
            <w:tcW w:w="1644" w:type="dxa"/>
          </w:tcPr>
          <w:p w14:paraId="73A34BF5" w14:textId="77777777" w:rsidR="00D65C49" w:rsidRPr="00374636" w:rsidRDefault="00D65C49" w:rsidP="007C6871">
            <w:pPr>
              <w:pStyle w:val="TAL"/>
              <w:rPr>
                <w:lang w:eastAsia="ko-KR"/>
              </w:rPr>
            </w:pPr>
          </w:p>
        </w:tc>
        <w:tc>
          <w:tcPr>
            <w:tcW w:w="1133" w:type="dxa"/>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tcPr>
          <w:p w14:paraId="69714E31" w14:textId="77777777" w:rsidR="00D65C49" w:rsidRPr="00374636" w:rsidRDefault="00D65C49" w:rsidP="007C6871">
            <w:pPr>
              <w:pStyle w:val="TAL"/>
            </w:pPr>
          </w:p>
        </w:tc>
        <w:tc>
          <w:tcPr>
            <w:tcW w:w="1644" w:type="dxa"/>
          </w:tcPr>
          <w:p w14:paraId="3AD19700" w14:textId="77777777" w:rsidR="00D65C49" w:rsidRPr="00374636" w:rsidRDefault="00D65C49" w:rsidP="007C6871">
            <w:pPr>
              <w:pStyle w:val="TAL"/>
              <w:rPr>
                <w:lang w:eastAsia="ko-KR"/>
              </w:rPr>
            </w:pPr>
          </w:p>
        </w:tc>
        <w:tc>
          <w:tcPr>
            <w:tcW w:w="1133" w:type="dxa"/>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tcPr>
          <w:p w14:paraId="68437E4E" w14:textId="77777777" w:rsidR="00D65C49" w:rsidRPr="00374636" w:rsidRDefault="00D65C49" w:rsidP="007C6871">
            <w:pPr>
              <w:pStyle w:val="TAL"/>
              <w:rPr>
                <w:lang w:eastAsia="ko-KR"/>
              </w:rPr>
            </w:pPr>
          </w:p>
        </w:tc>
        <w:tc>
          <w:tcPr>
            <w:tcW w:w="1644" w:type="dxa"/>
          </w:tcPr>
          <w:p w14:paraId="00516B87" w14:textId="77777777" w:rsidR="00D65C49" w:rsidRPr="00374636" w:rsidRDefault="00D65C49" w:rsidP="007C6871">
            <w:pPr>
              <w:pStyle w:val="TAL"/>
              <w:rPr>
                <w:lang w:eastAsia="ko-KR"/>
              </w:rPr>
            </w:pPr>
          </w:p>
        </w:tc>
        <w:tc>
          <w:tcPr>
            <w:tcW w:w="1133" w:type="dxa"/>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tcPr>
          <w:p w14:paraId="6393D749" w14:textId="77777777" w:rsidR="00D65C49" w:rsidRPr="00374636" w:rsidRDefault="00D65C49" w:rsidP="007C6871">
            <w:pPr>
              <w:pStyle w:val="TAL"/>
              <w:rPr>
                <w:lang w:eastAsia="ko-KR"/>
              </w:rPr>
            </w:pPr>
          </w:p>
        </w:tc>
        <w:tc>
          <w:tcPr>
            <w:tcW w:w="1644" w:type="dxa"/>
          </w:tcPr>
          <w:p w14:paraId="39B70A86" w14:textId="77777777" w:rsidR="00D65C49" w:rsidRPr="00374636" w:rsidRDefault="00D65C49" w:rsidP="007C6871">
            <w:pPr>
              <w:pStyle w:val="TAL"/>
              <w:rPr>
                <w:lang w:eastAsia="ko-KR"/>
              </w:rPr>
            </w:pPr>
          </w:p>
        </w:tc>
        <w:tc>
          <w:tcPr>
            <w:tcW w:w="1133" w:type="dxa"/>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tcPr>
          <w:p w14:paraId="260ED9D5" w14:textId="77777777" w:rsidR="00D65C49" w:rsidRPr="00374636" w:rsidRDefault="00D65C49" w:rsidP="007C6871">
            <w:pPr>
              <w:pStyle w:val="TAL"/>
            </w:pPr>
            <w:r w:rsidRPr="00374636">
              <w:rPr>
                <w:lang w:eastAsia="en-US"/>
              </w:rPr>
              <w:t>‘00000000010000000001’</w:t>
            </w:r>
          </w:p>
        </w:tc>
        <w:tc>
          <w:tcPr>
            <w:tcW w:w="1644" w:type="dxa"/>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tcPr>
          <w:p w14:paraId="208FDF02" w14:textId="77777777" w:rsidR="00D65C49" w:rsidRPr="00374636" w:rsidRDefault="00D65C49" w:rsidP="007C6871">
            <w:pPr>
              <w:pStyle w:val="TAL"/>
              <w:rPr>
                <w:lang w:eastAsia="en-US"/>
              </w:rPr>
            </w:pPr>
          </w:p>
        </w:tc>
        <w:tc>
          <w:tcPr>
            <w:tcW w:w="2323" w:type="dxa"/>
          </w:tcPr>
          <w:p w14:paraId="4A6B1E67" w14:textId="77777777" w:rsidR="00D65C49" w:rsidRPr="00374636" w:rsidRDefault="00D65C49" w:rsidP="007C6871">
            <w:pPr>
              <w:pStyle w:val="TAL"/>
            </w:pPr>
          </w:p>
        </w:tc>
        <w:tc>
          <w:tcPr>
            <w:tcW w:w="1644" w:type="dxa"/>
          </w:tcPr>
          <w:p w14:paraId="0A7A249F" w14:textId="77777777" w:rsidR="00D65C49" w:rsidRPr="00374636" w:rsidRDefault="00D65C49" w:rsidP="007C6871">
            <w:pPr>
              <w:pStyle w:val="TAL"/>
              <w:rPr>
                <w:lang w:eastAsia="ko-KR"/>
              </w:rPr>
            </w:pPr>
          </w:p>
        </w:tc>
        <w:tc>
          <w:tcPr>
            <w:tcW w:w="1133" w:type="dxa"/>
          </w:tcPr>
          <w:p w14:paraId="0ADB9B04" w14:textId="77777777" w:rsidR="00D65C49" w:rsidRPr="00374636" w:rsidRDefault="00D65C49" w:rsidP="007C6871">
            <w:pPr>
              <w:pStyle w:val="TAL"/>
            </w:pPr>
          </w:p>
        </w:tc>
      </w:tr>
      <w:tr w:rsidR="00D65C49" w:rsidRPr="00374636" w14:paraId="7AD980BD" w14:textId="77777777" w:rsidTr="005A566D">
        <w:tc>
          <w:tcPr>
            <w:tcW w:w="4535" w:type="dxa"/>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tcPr>
          <w:p w14:paraId="6320FB2E" w14:textId="77777777" w:rsidR="00D65C49" w:rsidRPr="00374636" w:rsidRDefault="00D65C49" w:rsidP="007C6871">
            <w:pPr>
              <w:pStyle w:val="TAL"/>
              <w:rPr>
                <w:lang w:eastAsia="ko-KR"/>
              </w:rPr>
            </w:pPr>
          </w:p>
        </w:tc>
        <w:tc>
          <w:tcPr>
            <w:tcW w:w="1644" w:type="dxa"/>
          </w:tcPr>
          <w:p w14:paraId="03511065" w14:textId="77777777" w:rsidR="00D65C49" w:rsidRPr="00374636" w:rsidRDefault="00D65C49" w:rsidP="007C6871">
            <w:pPr>
              <w:pStyle w:val="TAL"/>
              <w:rPr>
                <w:lang w:eastAsia="ko-KR"/>
              </w:rPr>
            </w:pPr>
          </w:p>
        </w:tc>
        <w:tc>
          <w:tcPr>
            <w:tcW w:w="1133" w:type="dxa"/>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tcPr>
          <w:p w14:paraId="22B3A4B1" w14:textId="77777777" w:rsidR="00D65C49" w:rsidRPr="00374636" w:rsidRDefault="00D65C49" w:rsidP="007C6871">
            <w:pPr>
              <w:pStyle w:val="TAL"/>
              <w:rPr>
                <w:lang w:eastAsia="ko-KR"/>
              </w:rPr>
            </w:pPr>
          </w:p>
        </w:tc>
        <w:tc>
          <w:tcPr>
            <w:tcW w:w="1644" w:type="dxa"/>
          </w:tcPr>
          <w:p w14:paraId="60C1F077" w14:textId="77777777" w:rsidR="00D65C49" w:rsidRPr="00374636" w:rsidRDefault="00D65C49" w:rsidP="007C6871">
            <w:pPr>
              <w:pStyle w:val="TAL"/>
              <w:rPr>
                <w:lang w:eastAsia="ko-KR"/>
              </w:rPr>
            </w:pPr>
          </w:p>
        </w:tc>
        <w:tc>
          <w:tcPr>
            <w:tcW w:w="1133" w:type="dxa"/>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tcPr>
          <w:p w14:paraId="08C3C65F" w14:textId="77777777" w:rsidR="00D65C49" w:rsidRPr="00374636" w:rsidRDefault="00D65C49" w:rsidP="007C6871">
            <w:pPr>
              <w:pStyle w:val="TAL"/>
              <w:rPr>
                <w:lang w:eastAsia="ko-KR"/>
              </w:rPr>
            </w:pPr>
            <w:r w:rsidRPr="00374636">
              <w:rPr>
                <w:lang w:eastAsia="ko-KR"/>
              </w:rPr>
              <w:t>}</w:t>
            </w:r>
          </w:p>
        </w:tc>
        <w:tc>
          <w:tcPr>
            <w:tcW w:w="2323" w:type="dxa"/>
          </w:tcPr>
          <w:p w14:paraId="599DE302" w14:textId="77777777" w:rsidR="00D65C49" w:rsidRPr="00374636" w:rsidRDefault="00D65C49" w:rsidP="007C6871">
            <w:pPr>
              <w:pStyle w:val="TAL"/>
              <w:rPr>
                <w:lang w:eastAsia="ko-KR"/>
              </w:rPr>
            </w:pPr>
          </w:p>
        </w:tc>
        <w:tc>
          <w:tcPr>
            <w:tcW w:w="1644" w:type="dxa"/>
          </w:tcPr>
          <w:p w14:paraId="191A9BEB" w14:textId="77777777" w:rsidR="00D65C49" w:rsidRPr="00374636" w:rsidRDefault="00D65C49" w:rsidP="007C6871">
            <w:pPr>
              <w:pStyle w:val="TAL"/>
              <w:rPr>
                <w:lang w:eastAsia="ko-KR"/>
              </w:rPr>
            </w:pPr>
          </w:p>
        </w:tc>
        <w:tc>
          <w:tcPr>
            <w:tcW w:w="1133" w:type="dxa"/>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2" w:name="_Toc27481627"/>
      <w:bookmarkStart w:id="2093" w:name="_Toc68182877"/>
      <w:bookmarkStart w:id="2094" w:name="_Toc75461721"/>
      <w:bookmarkStart w:id="2095" w:name="_Toc76023842"/>
      <w:bookmarkStart w:id="2096" w:name="_Toc83678285"/>
      <w:bookmarkStart w:id="2097" w:name="_Toc90629006"/>
      <w:r w:rsidRPr="00374636">
        <w:t>8.1.4.5</w:t>
      </w:r>
      <w:r w:rsidRPr="00374636">
        <w:tab/>
        <w:t>Test requirement</w:t>
      </w:r>
      <w:bookmarkEnd w:id="2092"/>
      <w:bookmarkEnd w:id="2093"/>
      <w:bookmarkEnd w:id="2094"/>
      <w:bookmarkEnd w:id="2095"/>
      <w:bookmarkEnd w:id="2096"/>
      <w:bookmarkEnd w:id="2097"/>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lastRenderedPageBreak/>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25pt;height:16.5pt" o:ole="" fillcolor="window">
                  <v:imagedata r:id="rId17" o:title=""/>
                </v:shape>
                <o:OLEObject Type="Embed" ProgID="Equation.3" ShapeID="_x0000_i1043" DrawAspect="Content" ObjectID="_1829923688"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25pt;height:19.5pt" o:ole="" fillcolor="window">
                  <v:imagedata r:id="rId28" o:title=""/>
                </v:shape>
                <o:OLEObject Type="Embed" ProgID="Equation.3" ShapeID="_x0000_i1044" DrawAspect="Content" ObjectID="_1829923689"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5.5pt;height:19.5pt" o:ole="" fillcolor="window">
                  <v:imagedata r:id="rId48" o:title=""/>
                </v:shape>
                <o:OLEObject Type="Embed" ProgID="Equation.3" ShapeID="_x0000_i1045" DrawAspect="Content" ObjectID="_1829923690"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6.75pt;height:19.5pt" o:ole="" fillcolor="window">
                  <v:imagedata r:id="rId41" o:title=""/>
                </v:shape>
                <o:OLEObject Type="Embed" ProgID="Equation.3" ShapeID="_x0000_i1046" DrawAspect="Content" ObjectID="_1829923691"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5.25pt;height:16.5pt" o:ole="" fillcolor="window">
                  <v:imagedata r:id="rId34" o:title=""/>
                </v:shape>
                <o:OLEObject Type="Embed" ProgID="Equation.3" ShapeID="_x0000_i1047" DrawAspect="Content" ObjectID="_1829923692"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4.25pt;height:16.5pt" o:ole="" fillcolor="window">
                  <v:imagedata r:id="rId44" o:title=""/>
                </v:shape>
                <o:OLEObject Type="Embed" ProgID="Equation.3" ShapeID="_x0000_i1048" DrawAspect="Content" ObjectID="_1829923693"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25pt;height:15.75pt" o:ole="" fillcolor="window">
                  <v:imagedata r:id="rId22" o:title=""/>
                </v:shape>
                <o:OLEObject Type="Embed" ProgID="Equation.3" ShapeID="_x0000_i1049" DrawAspect="Content" ObjectID="_1829923694"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7pt;height:24pt" o:ole="">
                  <v:imagedata r:id="rId39" o:title=""/>
                </v:shape>
                <o:OLEObject Type="Embed" ProgID="Equation.DSMT4" ShapeID="_x0000_i1050" DrawAspect="Content" ObjectID="_1829923695"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6.75pt;height:19.5pt" o:ole="" fillcolor="window">
                  <v:imagedata r:id="rId41" o:title=""/>
                </v:shape>
                <o:OLEObject Type="Embed" ProgID="Equation.3" ShapeID="_x0000_i1051" DrawAspect="Content" ObjectID="_1829923696" r:id="rId55"/>
              </w:object>
            </w:r>
            <w:r w:rsidRPr="00374636">
              <w:rPr>
                <w:rFonts w:cs="v4.2.0"/>
                <w:lang w:eastAsia="zh-CN"/>
              </w:rPr>
              <w:t xml:space="preserve"> is calculated in CRS REs in the subframes not indicated for PCell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5.25pt;height:16.5pt" o:ole="" fillcolor="window">
                  <v:imagedata r:id="rId34" o:title=""/>
                </v:shape>
                <o:OLEObject Type="Embed" ProgID="Equation.3" ShapeID="_x0000_i1052" DrawAspect="Content" ObjectID="_1829923697"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4.25pt;height:16.5pt" o:ole="" fillcolor="window">
                  <v:imagedata r:id="rId44" o:title=""/>
                </v:shape>
                <o:OLEObject Type="Embed" ProgID="Equation.3" ShapeID="_x0000_i1053" DrawAspect="Content" ObjectID="_1829923698"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lastRenderedPageBreak/>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r w:rsidRPr="00374636">
              <w:rPr>
                <w:lang w:eastAsia="en-US"/>
              </w:rPr>
              <w:t>srsMaxUpPTS</w:t>
            </w:r>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r w:rsidRPr="00374636">
              <w:rPr>
                <w:lang w:eastAsia="en-US"/>
              </w:rPr>
              <w:t>srsBandwidth</w:t>
            </w:r>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r w:rsidRPr="00374636">
              <w:rPr>
                <w:lang w:eastAsia="en-US"/>
              </w:rPr>
              <w:t>srsHoppingBandwidth</w:t>
            </w:r>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r w:rsidRPr="00374636">
              <w:rPr>
                <w:lang w:eastAsia="en-US"/>
              </w:rPr>
              <w:t>transmissionComb</w:t>
            </w:r>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r w:rsidRPr="00374636">
              <w:rPr>
                <w:lang w:eastAsia="en-US"/>
              </w:rPr>
              <w:t>cyclicShift</w:t>
            </w:r>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SRS-AntennaPort</w:t>
            </w:r>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8" w:name="_Toc27481628"/>
      <w:bookmarkStart w:id="2099" w:name="_Toc68182878"/>
      <w:bookmarkStart w:id="2100" w:name="_Toc75461722"/>
      <w:bookmarkStart w:id="2101" w:name="_Toc76023843"/>
      <w:bookmarkStart w:id="2102" w:name="_Toc83678286"/>
      <w:bookmarkStart w:id="2103" w:name="_Toc90629007"/>
      <w:r w:rsidRPr="00374636">
        <w:t>8.1.5</w:t>
      </w:r>
      <w:r w:rsidRPr="00374636">
        <w:tab/>
        <w:t>E-UTRAN FDD UE Rx–Tx time difference under Time Domain Measurement Resource Restriction with CRS Assistance Information and Non-MBSFN ABS (feICIC)</w:t>
      </w:r>
      <w:bookmarkEnd w:id="2098"/>
      <w:bookmarkEnd w:id="2099"/>
      <w:bookmarkEnd w:id="2100"/>
      <w:bookmarkEnd w:id="2101"/>
      <w:bookmarkEnd w:id="2102"/>
      <w:bookmarkEnd w:id="2103"/>
    </w:p>
    <w:p w14:paraId="2A09084C" w14:textId="77777777" w:rsidR="00D65C49" w:rsidRPr="00374636" w:rsidRDefault="00D65C49" w:rsidP="00D65C49">
      <w:pPr>
        <w:pStyle w:val="Heading4"/>
      </w:pPr>
      <w:bookmarkStart w:id="2104" w:name="_Toc27481629"/>
      <w:bookmarkStart w:id="2105" w:name="_Toc68182879"/>
      <w:bookmarkStart w:id="2106" w:name="_Toc75461723"/>
      <w:bookmarkStart w:id="2107" w:name="_Toc76023844"/>
      <w:bookmarkStart w:id="2108" w:name="_Toc83678287"/>
      <w:bookmarkStart w:id="2109" w:name="_Toc90629008"/>
      <w:r w:rsidRPr="00374636">
        <w:t>8.1.5.1</w:t>
      </w:r>
      <w:r w:rsidRPr="00374636">
        <w:tab/>
        <w:t>Test purpose</w:t>
      </w:r>
      <w:bookmarkEnd w:id="2104"/>
      <w:bookmarkEnd w:id="2105"/>
      <w:bookmarkEnd w:id="2106"/>
      <w:bookmarkEnd w:id="2107"/>
      <w:bookmarkEnd w:id="2108"/>
      <w:bookmarkEnd w:id="2109"/>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10" w:name="_Toc27481630"/>
      <w:bookmarkStart w:id="2111" w:name="_Toc68182880"/>
      <w:bookmarkStart w:id="2112" w:name="_Toc75461724"/>
      <w:bookmarkStart w:id="2113" w:name="_Toc76023845"/>
      <w:bookmarkStart w:id="2114" w:name="_Toc83678288"/>
      <w:bookmarkStart w:id="2115" w:name="_Toc90629009"/>
      <w:r w:rsidRPr="00374636">
        <w:t>8.1.5.2</w:t>
      </w:r>
      <w:r w:rsidRPr="00374636">
        <w:tab/>
        <w:t>Test applicability</w:t>
      </w:r>
      <w:bookmarkEnd w:id="2110"/>
      <w:bookmarkEnd w:id="2111"/>
      <w:bookmarkEnd w:id="2112"/>
      <w:bookmarkEnd w:id="2113"/>
      <w:bookmarkEnd w:id="2114"/>
      <w:bookmarkEnd w:id="2115"/>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6" w:name="_Toc27481631"/>
      <w:bookmarkStart w:id="2117" w:name="_Toc68182881"/>
      <w:bookmarkStart w:id="2118" w:name="_Toc75461725"/>
      <w:bookmarkStart w:id="2119" w:name="_Toc76023846"/>
      <w:bookmarkStart w:id="2120" w:name="_Toc83678289"/>
      <w:bookmarkStart w:id="2121" w:name="_Toc90629010"/>
      <w:r w:rsidRPr="00374636">
        <w:t>8.1.5.3</w:t>
      </w:r>
      <w:r w:rsidRPr="00374636">
        <w:tab/>
        <w:t>Minimum conformance requirements</w:t>
      </w:r>
      <w:bookmarkEnd w:id="2116"/>
      <w:bookmarkEnd w:id="2117"/>
      <w:bookmarkEnd w:id="2118"/>
      <w:bookmarkEnd w:id="2119"/>
      <w:bookmarkEnd w:id="2120"/>
      <w:bookmarkEnd w:id="2121"/>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1A85173E"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7ED9777E" w14:textId="77777777" w:rsidR="00D65C49" w:rsidRPr="00374636" w:rsidRDefault="00D65C49" w:rsidP="00491AC2">
      <w:pPr>
        <w:pStyle w:val="B10"/>
      </w:pPr>
      <w:r w:rsidRPr="00374636">
        <w:tab/>
        <w:t>PCell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lastRenderedPageBreak/>
        <w:t>The normative reference for this requirement is TS 36.133 [23] clause 9.1.9.4 and A.9.7.5.</w:t>
      </w:r>
    </w:p>
    <w:p w14:paraId="7200B912" w14:textId="77777777" w:rsidR="00D65C49" w:rsidRPr="00374636" w:rsidRDefault="00D65C49" w:rsidP="00D65C49">
      <w:pPr>
        <w:pStyle w:val="Heading4"/>
      </w:pPr>
      <w:bookmarkStart w:id="2122" w:name="_Toc27481632"/>
      <w:bookmarkStart w:id="2123" w:name="_Toc68182882"/>
      <w:bookmarkStart w:id="2124" w:name="_Toc75461726"/>
      <w:bookmarkStart w:id="2125" w:name="_Toc76023847"/>
      <w:bookmarkStart w:id="2126" w:name="_Toc83678290"/>
      <w:bookmarkStart w:id="2127" w:name="_Toc90629011"/>
      <w:r w:rsidRPr="00374636">
        <w:t>8.1.5.4</w:t>
      </w:r>
      <w:r w:rsidRPr="00374636">
        <w:tab/>
        <w:t>Test description</w:t>
      </w:r>
      <w:bookmarkEnd w:id="2122"/>
      <w:bookmarkEnd w:id="2123"/>
      <w:bookmarkEnd w:id="2124"/>
      <w:bookmarkEnd w:id="2125"/>
      <w:bookmarkEnd w:id="2126"/>
      <w:bookmarkEnd w:id="2127"/>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8" w:name="_Toc27481633"/>
      <w:bookmarkStart w:id="2129" w:name="_Toc68182883"/>
      <w:bookmarkStart w:id="2130" w:name="_Toc75461727"/>
      <w:bookmarkStart w:id="2131" w:name="_Toc76023848"/>
      <w:bookmarkStart w:id="2132" w:name="_Toc83678291"/>
      <w:bookmarkStart w:id="2133" w:name="_Toc90629012"/>
      <w:r w:rsidRPr="00374636">
        <w:t>8.1.5.4.1</w:t>
      </w:r>
      <w:r w:rsidRPr="00374636">
        <w:tab/>
        <w:t>Initial conditions</w:t>
      </w:r>
      <w:bookmarkEnd w:id="2128"/>
      <w:bookmarkEnd w:id="2129"/>
      <w:bookmarkEnd w:id="2130"/>
      <w:bookmarkEnd w:id="2131"/>
      <w:bookmarkEnd w:id="2132"/>
      <w:bookmarkEnd w:id="2133"/>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lastRenderedPageBreak/>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(BW</w:t>
            </w:r>
            <w:r w:rsidRPr="00374636">
              <w:rPr>
                <w:b/>
                <w:vertAlign w:val="subscript"/>
                <w:lang w:eastAsia="en-US"/>
              </w:rPr>
              <w:t>channel</w:t>
            </w:r>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r w:rsidRPr="00374636">
              <w:rPr>
                <w:lang w:eastAsia="zh-CN"/>
              </w:rPr>
              <w:t>PCell</w:t>
            </w:r>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r w:rsidRPr="00374636">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r w:rsidRPr="00374636">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r w:rsidRPr="00374636">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r w:rsidRPr="00374636">
              <w:rPr>
                <w:i/>
                <w:lang w:eastAsia="en-US"/>
              </w:rPr>
              <w:t>oneFrame</w:t>
            </w:r>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4" w:name="_Toc27481634"/>
      <w:bookmarkStart w:id="2135" w:name="_Toc68182884"/>
      <w:bookmarkStart w:id="2136" w:name="_Toc75461728"/>
      <w:bookmarkStart w:id="2137" w:name="_Toc76023849"/>
      <w:bookmarkStart w:id="2138" w:name="_Toc83678292"/>
      <w:bookmarkStart w:id="2139" w:name="_Toc90629013"/>
      <w:r w:rsidRPr="00374636">
        <w:t>8.1.5.4.2</w:t>
      </w:r>
      <w:r w:rsidRPr="00374636">
        <w:tab/>
        <w:t>Test procedure</w:t>
      </w:r>
      <w:bookmarkEnd w:id="2134"/>
      <w:bookmarkEnd w:id="2135"/>
      <w:bookmarkEnd w:id="2136"/>
      <w:bookmarkEnd w:id="2137"/>
      <w:bookmarkEnd w:id="2138"/>
      <w:bookmarkEnd w:id="2139"/>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47698C1E" w14:textId="77777777" w:rsidR="00D65C49" w:rsidRPr="00374636" w:rsidRDefault="00D65C49" w:rsidP="007C6871">
      <w:pPr>
        <w:pStyle w:val="B10"/>
      </w:pPr>
      <w:r w:rsidRPr="00374636">
        <w:lastRenderedPageBreak/>
        <w:t>8.</w:t>
      </w:r>
      <w:r w:rsidRPr="00374636">
        <w:tab/>
        <w:t xml:space="preserve">The UE shall transmit an LPP PROVIDE LOCATION INFORMATION message including the </w:t>
      </w:r>
      <w:r w:rsidRPr="00374636">
        <w:rPr>
          <w:i/>
        </w:rPr>
        <w:t>ecid-SignalMeasurementInformation</w:t>
      </w:r>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40" w:name="_Toc27481635"/>
      <w:bookmarkStart w:id="2141" w:name="_Toc68182885"/>
      <w:bookmarkStart w:id="2142" w:name="_Toc75461729"/>
      <w:bookmarkStart w:id="2143" w:name="_Toc76023850"/>
      <w:bookmarkStart w:id="2144" w:name="_Toc83678293"/>
      <w:bookmarkStart w:id="2145" w:name="_Toc90629014"/>
      <w:r w:rsidRPr="00374636">
        <w:t>8.1.5.4.3</w:t>
      </w:r>
      <w:r w:rsidRPr="00374636">
        <w:tab/>
        <w:t>Message contents</w:t>
      </w:r>
      <w:bookmarkEnd w:id="2140"/>
      <w:bookmarkEnd w:id="2141"/>
      <w:bookmarkEnd w:id="2142"/>
      <w:bookmarkEnd w:id="2143"/>
      <w:bookmarkEnd w:id="2144"/>
      <w:bookmarkEnd w:id="2145"/>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2AD53B8" w14:textId="77777777" w:rsidTr="005A566D">
        <w:trPr>
          <w:jc w:val="center"/>
        </w:trPr>
        <w:tc>
          <w:tcPr>
            <w:tcW w:w="9639" w:type="dxa"/>
            <w:gridSpan w:val="4"/>
          </w:tcPr>
          <w:p w14:paraId="027D7991"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26FA8F6A" w14:textId="77777777" w:rsidTr="005A566D">
        <w:tblPrEx>
          <w:tblCellMar>
            <w:right w:w="108" w:type="dxa"/>
          </w:tblCellMar>
        </w:tblPrEx>
        <w:trPr>
          <w:jc w:val="center"/>
        </w:trPr>
        <w:tc>
          <w:tcPr>
            <w:tcW w:w="4395" w:type="dxa"/>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jc w:val="center"/>
        </w:trPr>
        <w:tc>
          <w:tcPr>
            <w:tcW w:w="4395" w:type="dxa"/>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jc w:val="center"/>
        </w:trPr>
        <w:tc>
          <w:tcPr>
            <w:tcW w:w="4395" w:type="dxa"/>
          </w:tcPr>
          <w:p w14:paraId="47F2CF2A" w14:textId="77777777" w:rsidR="00D65C49" w:rsidRPr="00374636" w:rsidRDefault="00D65C49" w:rsidP="007C6871">
            <w:pPr>
              <w:pStyle w:val="TAL"/>
            </w:pPr>
            <w:r w:rsidRPr="00374636">
              <w:t xml:space="preserve">  srs-BandwidthConfig</w:t>
            </w:r>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jc w:val="center"/>
        </w:trPr>
        <w:tc>
          <w:tcPr>
            <w:tcW w:w="4395" w:type="dxa"/>
          </w:tcPr>
          <w:p w14:paraId="43E77AD2" w14:textId="77777777" w:rsidR="00D65C49" w:rsidRPr="00374636" w:rsidRDefault="00D65C49" w:rsidP="007C6871">
            <w:pPr>
              <w:pStyle w:val="TAL"/>
            </w:pPr>
            <w:r w:rsidRPr="00374636">
              <w:t xml:space="preserve">  srs-SubframeConfig</w:t>
            </w:r>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jc w:val="center"/>
        </w:trPr>
        <w:tc>
          <w:tcPr>
            <w:tcW w:w="4395" w:type="dxa"/>
          </w:tcPr>
          <w:p w14:paraId="7AF9F717" w14:textId="77777777" w:rsidR="00D65C49" w:rsidRPr="00374636" w:rsidRDefault="00D65C49" w:rsidP="007C6871">
            <w:pPr>
              <w:pStyle w:val="TAL"/>
            </w:pPr>
            <w:r w:rsidRPr="00374636">
              <w:t xml:space="preserve">  ackNackSRS-SimultaneousTransmission</w:t>
            </w:r>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jc w:val="center"/>
        </w:trPr>
        <w:tc>
          <w:tcPr>
            <w:tcW w:w="4395" w:type="dxa"/>
          </w:tcPr>
          <w:p w14:paraId="7538ADA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lastRenderedPageBreak/>
        <w:t xml:space="preserve">Table 8.1.5.4.3-2: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0D390EC" w14:textId="77777777" w:rsidTr="005A566D">
        <w:trPr>
          <w:jc w:val="center"/>
        </w:trPr>
        <w:tc>
          <w:tcPr>
            <w:tcW w:w="9639" w:type="dxa"/>
            <w:gridSpan w:val="4"/>
          </w:tcPr>
          <w:p w14:paraId="68E1930F"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85A16BE" w14:textId="77777777" w:rsidTr="005A566D">
        <w:tblPrEx>
          <w:tblCellMar>
            <w:right w:w="108" w:type="dxa"/>
          </w:tblCellMar>
        </w:tblPrEx>
        <w:trPr>
          <w:jc w:val="center"/>
        </w:trPr>
        <w:tc>
          <w:tcPr>
            <w:tcW w:w="4395" w:type="dxa"/>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lastRenderedPageBreak/>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tcPr>
          <w:p w14:paraId="035E7341" w14:textId="77777777" w:rsidR="00D65C49" w:rsidRPr="00374636" w:rsidRDefault="00D65C49" w:rsidP="00C70145">
            <w:pPr>
              <w:pStyle w:val="TAL"/>
            </w:pPr>
            <w:r w:rsidRPr="00374636">
              <w:t>LPP-Message ::= SEQUENCE {</w:t>
            </w:r>
          </w:p>
        </w:tc>
        <w:tc>
          <w:tcPr>
            <w:tcW w:w="2267" w:type="dxa"/>
          </w:tcPr>
          <w:p w14:paraId="59782A9A" w14:textId="77777777" w:rsidR="00D65C49" w:rsidRPr="00374636" w:rsidRDefault="00D65C49" w:rsidP="00C70145">
            <w:pPr>
              <w:pStyle w:val="TAL"/>
              <w:rPr>
                <w:rFonts w:eastAsia="MS Mincho"/>
              </w:rPr>
            </w:pPr>
          </w:p>
        </w:tc>
        <w:tc>
          <w:tcPr>
            <w:tcW w:w="1700" w:type="dxa"/>
          </w:tcPr>
          <w:p w14:paraId="7207334E" w14:textId="77777777" w:rsidR="00D65C49" w:rsidRPr="00374636" w:rsidRDefault="00D65C49" w:rsidP="00C70145">
            <w:pPr>
              <w:pStyle w:val="TAL"/>
              <w:rPr>
                <w:rFonts w:eastAsia="MS Mincho"/>
              </w:rPr>
            </w:pPr>
          </w:p>
        </w:tc>
        <w:tc>
          <w:tcPr>
            <w:tcW w:w="1104" w:type="dxa"/>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tcPr>
          <w:p w14:paraId="1756CBEE" w14:textId="77777777" w:rsidR="00D65C49" w:rsidRPr="00374636" w:rsidRDefault="00D65C49" w:rsidP="00C70145">
            <w:pPr>
              <w:pStyle w:val="TAL"/>
            </w:pPr>
            <w:r w:rsidRPr="00374636">
              <w:t xml:space="preserve"> transactionID SEQUENCE {</w:t>
            </w:r>
          </w:p>
        </w:tc>
        <w:tc>
          <w:tcPr>
            <w:tcW w:w="2267" w:type="dxa"/>
          </w:tcPr>
          <w:p w14:paraId="77DA2507" w14:textId="77777777" w:rsidR="00D65C49" w:rsidRPr="00374636" w:rsidRDefault="00D65C49" w:rsidP="00C70145">
            <w:pPr>
              <w:pStyle w:val="TAL"/>
              <w:rPr>
                <w:rFonts w:eastAsia="MS Mincho"/>
              </w:rPr>
            </w:pPr>
          </w:p>
        </w:tc>
        <w:tc>
          <w:tcPr>
            <w:tcW w:w="1700" w:type="dxa"/>
          </w:tcPr>
          <w:p w14:paraId="06CB66E5" w14:textId="77777777" w:rsidR="00D65C49" w:rsidRPr="00374636" w:rsidRDefault="00D65C49" w:rsidP="00C70145">
            <w:pPr>
              <w:pStyle w:val="TAL"/>
              <w:rPr>
                <w:rFonts w:eastAsia="MS Mincho"/>
              </w:rPr>
            </w:pPr>
          </w:p>
        </w:tc>
        <w:tc>
          <w:tcPr>
            <w:tcW w:w="1104" w:type="dxa"/>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tcPr>
          <w:p w14:paraId="79722E44" w14:textId="77777777" w:rsidR="00D65C49" w:rsidRPr="00374636" w:rsidRDefault="00D65C49" w:rsidP="00C70145">
            <w:pPr>
              <w:pStyle w:val="TAL"/>
            </w:pPr>
            <w:r w:rsidRPr="00374636">
              <w:t xml:space="preserve">  Initiator</w:t>
            </w:r>
          </w:p>
        </w:tc>
        <w:tc>
          <w:tcPr>
            <w:tcW w:w="2267" w:type="dxa"/>
          </w:tcPr>
          <w:p w14:paraId="2C65D97F"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5A559B1A" w14:textId="77777777" w:rsidR="00D65C49" w:rsidRPr="00374636" w:rsidRDefault="00D65C49" w:rsidP="00C70145">
            <w:pPr>
              <w:pStyle w:val="TAL"/>
              <w:rPr>
                <w:rFonts w:eastAsia="MS Mincho"/>
              </w:rPr>
            </w:pPr>
          </w:p>
        </w:tc>
        <w:tc>
          <w:tcPr>
            <w:tcW w:w="1104" w:type="dxa"/>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transactionNumber</w:t>
            </w:r>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tcPr>
          <w:p w14:paraId="0C41DADD" w14:textId="77777777" w:rsidR="00D65C49" w:rsidRPr="00374636" w:rsidRDefault="00D65C49" w:rsidP="00C70145">
            <w:pPr>
              <w:pStyle w:val="TAL"/>
            </w:pPr>
            <w:r w:rsidRPr="00374636">
              <w:t xml:space="preserve"> }</w:t>
            </w:r>
          </w:p>
        </w:tc>
        <w:tc>
          <w:tcPr>
            <w:tcW w:w="2267" w:type="dxa"/>
          </w:tcPr>
          <w:p w14:paraId="5575FBE4" w14:textId="77777777" w:rsidR="00D65C49" w:rsidRPr="00374636" w:rsidRDefault="00D65C49" w:rsidP="00C70145">
            <w:pPr>
              <w:pStyle w:val="TAL"/>
              <w:rPr>
                <w:rFonts w:eastAsia="MS Mincho"/>
              </w:rPr>
            </w:pPr>
          </w:p>
        </w:tc>
        <w:tc>
          <w:tcPr>
            <w:tcW w:w="1700" w:type="dxa"/>
          </w:tcPr>
          <w:p w14:paraId="2A4D4F18" w14:textId="77777777" w:rsidR="00D65C49" w:rsidRPr="00374636" w:rsidRDefault="00D65C49" w:rsidP="00C70145">
            <w:pPr>
              <w:pStyle w:val="TAL"/>
              <w:rPr>
                <w:rFonts w:eastAsia="MS Mincho"/>
              </w:rPr>
            </w:pPr>
          </w:p>
        </w:tc>
        <w:tc>
          <w:tcPr>
            <w:tcW w:w="1104" w:type="dxa"/>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tcPr>
          <w:p w14:paraId="4B18803A" w14:textId="77777777" w:rsidR="00D65C49" w:rsidRPr="00374636" w:rsidRDefault="00D65C49" w:rsidP="00C70145">
            <w:pPr>
              <w:pStyle w:val="TAL"/>
            </w:pPr>
            <w:r w:rsidRPr="00374636">
              <w:t xml:space="preserve"> endTransaction</w:t>
            </w:r>
          </w:p>
        </w:tc>
        <w:tc>
          <w:tcPr>
            <w:tcW w:w="2267" w:type="dxa"/>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tcPr>
          <w:p w14:paraId="327A6FF6" w14:textId="77777777" w:rsidR="00D65C49" w:rsidRPr="00374636" w:rsidRDefault="00D65C49" w:rsidP="00C70145">
            <w:pPr>
              <w:pStyle w:val="TAL"/>
              <w:rPr>
                <w:rFonts w:eastAsia="MS Mincho"/>
              </w:rPr>
            </w:pPr>
          </w:p>
        </w:tc>
        <w:tc>
          <w:tcPr>
            <w:tcW w:w="1104" w:type="dxa"/>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tcPr>
          <w:p w14:paraId="74DA57E0" w14:textId="77777777" w:rsidR="00D65C49" w:rsidRPr="00374636" w:rsidRDefault="00D65C49" w:rsidP="00C70145">
            <w:pPr>
              <w:pStyle w:val="TAL"/>
            </w:pPr>
            <w:r w:rsidRPr="00374636">
              <w:t xml:space="preserve"> sequenceNumber</w:t>
            </w:r>
          </w:p>
        </w:tc>
        <w:tc>
          <w:tcPr>
            <w:tcW w:w="2267" w:type="dxa"/>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F59BA38" w14:textId="77777777" w:rsidR="00D65C49" w:rsidRPr="00374636" w:rsidRDefault="00D65C49" w:rsidP="00C70145">
            <w:pPr>
              <w:pStyle w:val="TAL"/>
              <w:rPr>
                <w:rFonts w:eastAsia="MS Mincho"/>
              </w:rPr>
            </w:pPr>
          </w:p>
        </w:tc>
        <w:tc>
          <w:tcPr>
            <w:tcW w:w="1104" w:type="dxa"/>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tcPr>
          <w:p w14:paraId="464D634F" w14:textId="77777777" w:rsidR="00D65C49" w:rsidRPr="00374636" w:rsidRDefault="00D65C49" w:rsidP="00C70145">
            <w:pPr>
              <w:pStyle w:val="TAL"/>
            </w:pPr>
            <w:r w:rsidRPr="00374636">
              <w:t xml:space="preserve"> acknowledgement </w:t>
            </w:r>
          </w:p>
        </w:tc>
        <w:tc>
          <w:tcPr>
            <w:tcW w:w="2267" w:type="dxa"/>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0243E85" w14:textId="77777777" w:rsidR="00D65C49" w:rsidRPr="00374636" w:rsidRDefault="00D65C49" w:rsidP="00C70145">
            <w:pPr>
              <w:pStyle w:val="TAL"/>
              <w:rPr>
                <w:rFonts w:eastAsia="MS Mincho"/>
              </w:rPr>
            </w:pPr>
          </w:p>
        </w:tc>
        <w:tc>
          <w:tcPr>
            <w:tcW w:w="1104" w:type="dxa"/>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tcPr>
          <w:p w14:paraId="1ECC886B" w14:textId="77777777" w:rsidR="00D65C49" w:rsidRPr="00374636" w:rsidRDefault="00D65C49" w:rsidP="00C70145">
            <w:pPr>
              <w:pStyle w:val="TAL"/>
            </w:pPr>
            <w:r w:rsidRPr="00374636">
              <w:t xml:space="preserve"> lpp-MessageBody CHOICE {</w:t>
            </w:r>
          </w:p>
        </w:tc>
        <w:tc>
          <w:tcPr>
            <w:tcW w:w="2267" w:type="dxa"/>
          </w:tcPr>
          <w:p w14:paraId="279A3BE0" w14:textId="77777777" w:rsidR="00D65C49" w:rsidRPr="00374636" w:rsidRDefault="00D65C49" w:rsidP="00C70145">
            <w:pPr>
              <w:pStyle w:val="TAL"/>
              <w:rPr>
                <w:rFonts w:eastAsia="MS Mincho"/>
              </w:rPr>
            </w:pPr>
          </w:p>
        </w:tc>
        <w:tc>
          <w:tcPr>
            <w:tcW w:w="1700" w:type="dxa"/>
          </w:tcPr>
          <w:p w14:paraId="62F7D365" w14:textId="77777777" w:rsidR="00D65C49" w:rsidRPr="00374636" w:rsidRDefault="00D65C49" w:rsidP="00C70145">
            <w:pPr>
              <w:pStyle w:val="TAL"/>
              <w:rPr>
                <w:rFonts w:eastAsia="MS Mincho"/>
              </w:rPr>
            </w:pPr>
          </w:p>
        </w:tc>
        <w:tc>
          <w:tcPr>
            <w:tcW w:w="1104" w:type="dxa"/>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tcPr>
          <w:p w14:paraId="2AB3F439" w14:textId="77777777" w:rsidR="00D65C49" w:rsidRPr="00374636" w:rsidRDefault="00D65C49" w:rsidP="00C70145">
            <w:pPr>
              <w:pStyle w:val="TAL"/>
            </w:pPr>
            <w:r w:rsidRPr="00374636">
              <w:t xml:space="preserve">  c1 CHOICE {</w:t>
            </w:r>
          </w:p>
        </w:tc>
        <w:tc>
          <w:tcPr>
            <w:tcW w:w="2267" w:type="dxa"/>
          </w:tcPr>
          <w:p w14:paraId="54AD0805" w14:textId="77777777" w:rsidR="00D65C49" w:rsidRPr="00374636" w:rsidRDefault="00D65C49" w:rsidP="00C70145">
            <w:pPr>
              <w:pStyle w:val="TAL"/>
              <w:rPr>
                <w:rFonts w:eastAsia="MS Mincho"/>
              </w:rPr>
            </w:pPr>
          </w:p>
        </w:tc>
        <w:tc>
          <w:tcPr>
            <w:tcW w:w="1700" w:type="dxa"/>
          </w:tcPr>
          <w:p w14:paraId="0D199571" w14:textId="77777777" w:rsidR="00D65C49" w:rsidRPr="00374636" w:rsidRDefault="00D65C49" w:rsidP="00C70145">
            <w:pPr>
              <w:pStyle w:val="TAL"/>
              <w:rPr>
                <w:rFonts w:eastAsia="MS Mincho"/>
              </w:rPr>
            </w:pPr>
          </w:p>
        </w:tc>
        <w:tc>
          <w:tcPr>
            <w:tcW w:w="1104" w:type="dxa"/>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tcPr>
          <w:p w14:paraId="2922B96A" w14:textId="77777777" w:rsidR="00D65C49" w:rsidRPr="00374636" w:rsidRDefault="00D65C49" w:rsidP="00C70145">
            <w:pPr>
              <w:pStyle w:val="TAL"/>
            </w:pPr>
            <w:r w:rsidRPr="00374636">
              <w:t xml:space="preserve">    requestLocationInformation SEQUENCE {</w:t>
            </w:r>
          </w:p>
        </w:tc>
        <w:tc>
          <w:tcPr>
            <w:tcW w:w="2267" w:type="dxa"/>
          </w:tcPr>
          <w:p w14:paraId="342FDA45" w14:textId="77777777" w:rsidR="00D65C49" w:rsidRPr="00374636" w:rsidRDefault="00D65C49" w:rsidP="00C70145">
            <w:pPr>
              <w:pStyle w:val="TAL"/>
              <w:rPr>
                <w:rFonts w:eastAsia="MS Mincho"/>
              </w:rPr>
            </w:pPr>
          </w:p>
        </w:tc>
        <w:tc>
          <w:tcPr>
            <w:tcW w:w="1700" w:type="dxa"/>
          </w:tcPr>
          <w:p w14:paraId="2AD55CD6" w14:textId="77777777" w:rsidR="00D65C49" w:rsidRPr="00374636" w:rsidRDefault="00D65C49" w:rsidP="00C70145">
            <w:pPr>
              <w:pStyle w:val="TAL"/>
              <w:rPr>
                <w:rFonts w:eastAsia="MS Mincho"/>
              </w:rPr>
            </w:pPr>
          </w:p>
        </w:tc>
        <w:tc>
          <w:tcPr>
            <w:tcW w:w="1104" w:type="dxa"/>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tcPr>
          <w:p w14:paraId="3BB009B5" w14:textId="77777777" w:rsidR="00D65C49" w:rsidRPr="00374636" w:rsidRDefault="00D65C49" w:rsidP="00C70145">
            <w:pPr>
              <w:pStyle w:val="TAL"/>
            </w:pPr>
            <w:r w:rsidRPr="00374636">
              <w:t xml:space="preserve">      criticalExtensions CHOICE {</w:t>
            </w:r>
          </w:p>
        </w:tc>
        <w:tc>
          <w:tcPr>
            <w:tcW w:w="2267" w:type="dxa"/>
          </w:tcPr>
          <w:p w14:paraId="6B71414A" w14:textId="77777777" w:rsidR="00D65C49" w:rsidRPr="00374636" w:rsidRDefault="00D65C49" w:rsidP="00C70145">
            <w:pPr>
              <w:pStyle w:val="TAL"/>
              <w:rPr>
                <w:rFonts w:eastAsia="MS Mincho"/>
              </w:rPr>
            </w:pPr>
          </w:p>
        </w:tc>
        <w:tc>
          <w:tcPr>
            <w:tcW w:w="1700" w:type="dxa"/>
          </w:tcPr>
          <w:p w14:paraId="72E29A3B" w14:textId="77777777" w:rsidR="00D65C49" w:rsidRPr="00374636" w:rsidRDefault="00D65C49" w:rsidP="00C70145">
            <w:pPr>
              <w:pStyle w:val="TAL"/>
              <w:rPr>
                <w:rFonts w:eastAsia="MS Mincho"/>
              </w:rPr>
            </w:pPr>
          </w:p>
        </w:tc>
        <w:tc>
          <w:tcPr>
            <w:tcW w:w="1104" w:type="dxa"/>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tcPr>
          <w:p w14:paraId="12258DCE" w14:textId="77777777" w:rsidR="00D65C49" w:rsidRPr="00374636" w:rsidRDefault="00D65C49" w:rsidP="00C70145">
            <w:pPr>
              <w:pStyle w:val="TAL"/>
            </w:pPr>
            <w:r w:rsidRPr="00374636">
              <w:t xml:space="preserve">        c1 CHOICE {</w:t>
            </w:r>
          </w:p>
        </w:tc>
        <w:tc>
          <w:tcPr>
            <w:tcW w:w="2267" w:type="dxa"/>
          </w:tcPr>
          <w:p w14:paraId="45BDDA86" w14:textId="77777777" w:rsidR="00D65C49" w:rsidRPr="00374636" w:rsidRDefault="00D65C49" w:rsidP="00C70145">
            <w:pPr>
              <w:pStyle w:val="TAL"/>
              <w:rPr>
                <w:rFonts w:eastAsia="MS Mincho"/>
              </w:rPr>
            </w:pPr>
          </w:p>
        </w:tc>
        <w:tc>
          <w:tcPr>
            <w:tcW w:w="1700" w:type="dxa"/>
          </w:tcPr>
          <w:p w14:paraId="1F75137C" w14:textId="77777777" w:rsidR="00D65C49" w:rsidRPr="00374636" w:rsidRDefault="00D65C49" w:rsidP="00C70145">
            <w:pPr>
              <w:pStyle w:val="TAL"/>
              <w:rPr>
                <w:rFonts w:eastAsia="MS Mincho"/>
              </w:rPr>
            </w:pPr>
          </w:p>
        </w:tc>
        <w:tc>
          <w:tcPr>
            <w:tcW w:w="1104" w:type="dxa"/>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tcPr>
          <w:p w14:paraId="409F42EB" w14:textId="77777777" w:rsidR="00D65C49" w:rsidRPr="00374636" w:rsidRDefault="00D65C49" w:rsidP="00C70145">
            <w:pPr>
              <w:pStyle w:val="TAL"/>
            </w:pPr>
            <w:r w:rsidRPr="00374636">
              <w:t xml:space="preserve">          requestLocationInformation-r9 SEQUENCE {</w:t>
            </w:r>
          </w:p>
        </w:tc>
        <w:tc>
          <w:tcPr>
            <w:tcW w:w="2267" w:type="dxa"/>
          </w:tcPr>
          <w:p w14:paraId="38D6FC13" w14:textId="77777777" w:rsidR="00D65C49" w:rsidRPr="00374636" w:rsidRDefault="00D65C49" w:rsidP="00C70145">
            <w:pPr>
              <w:pStyle w:val="TAL"/>
              <w:rPr>
                <w:rFonts w:eastAsia="MS Mincho"/>
              </w:rPr>
            </w:pPr>
          </w:p>
        </w:tc>
        <w:tc>
          <w:tcPr>
            <w:tcW w:w="1700" w:type="dxa"/>
          </w:tcPr>
          <w:p w14:paraId="2A91426A" w14:textId="77777777" w:rsidR="00D65C49" w:rsidRPr="00374636" w:rsidRDefault="00D65C49" w:rsidP="00C70145">
            <w:pPr>
              <w:pStyle w:val="TAL"/>
              <w:rPr>
                <w:rFonts w:eastAsia="MS Mincho"/>
              </w:rPr>
            </w:pPr>
          </w:p>
        </w:tc>
        <w:tc>
          <w:tcPr>
            <w:tcW w:w="1104" w:type="dxa"/>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tcPr>
          <w:p w14:paraId="643D3F3F" w14:textId="77777777" w:rsidR="00D65C49" w:rsidRPr="00374636" w:rsidRDefault="00D65C49" w:rsidP="00C70145">
            <w:pPr>
              <w:pStyle w:val="TAL"/>
            </w:pPr>
            <w:r w:rsidRPr="00374636">
              <w:t xml:space="preserve">            commonIEsRequestLocationInformation</w:t>
            </w:r>
          </w:p>
          <w:p w14:paraId="1CB032E6" w14:textId="77777777" w:rsidR="00D65C49" w:rsidRPr="00374636" w:rsidRDefault="00D65C49" w:rsidP="00C70145">
            <w:pPr>
              <w:pStyle w:val="TAL"/>
            </w:pPr>
            <w:r w:rsidRPr="00374636">
              <w:t xml:space="preserve">            SEQUENCE {</w:t>
            </w:r>
          </w:p>
        </w:tc>
        <w:tc>
          <w:tcPr>
            <w:tcW w:w="2267" w:type="dxa"/>
          </w:tcPr>
          <w:p w14:paraId="2E9D6152" w14:textId="77777777" w:rsidR="00D65C49" w:rsidRPr="00374636" w:rsidRDefault="00D65C49" w:rsidP="00C70145">
            <w:pPr>
              <w:pStyle w:val="TAL"/>
              <w:rPr>
                <w:rFonts w:eastAsia="MS Mincho"/>
              </w:rPr>
            </w:pPr>
          </w:p>
        </w:tc>
        <w:tc>
          <w:tcPr>
            <w:tcW w:w="1700" w:type="dxa"/>
          </w:tcPr>
          <w:p w14:paraId="66AB505E" w14:textId="77777777" w:rsidR="00D65C49" w:rsidRPr="00374636" w:rsidRDefault="00D65C49" w:rsidP="00C70145">
            <w:pPr>
              <w:pStyle w:val="TAL"/>
              <w:rPr>
                <w:rFonts w:eastAsia="MS Mincho"/>
              </w:rPr>
            </w:pPr>
          </w:p>
        </w:tc>
        <w:tc>
          <w:tcPr>
            <w:tcW w:w="1104" w:type="dxa"/>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tcPr>
          <w:p w14:paraId="2006EABF" w14:textId="77777777" w:rsidR="00D65C49" w:rsidRPr="00374636" w:rsidRDefault="00D65C49" w:rsidP="00C70145">
            <w:pPr>
              <w:pStyle w:val="TAL"/>
            </w:pPr>
            <w:r w:rsidRPr="00374636">
              <w:t xml:space="preserve">              locationInformationType</w:t>
            </w:r>
          </w:p>
        </w:tc>
        <w:tc>
          <w:tcPr>
            <w:tcW w:w="2267" w:type="dxa"/>
          </w:tcPr>
          <w:p w14:paraId="44686A1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74B9EF5B" w14:textId="77777777" w:rsidR="00D65C49" w:rsidRPr="00374636" w:rsidRDefault="00D65C49" w:rsidP="00C70145">
            <w:pPr>
              <w:pStyle w:val="TAL"/>
              <w:rPr>
                <w:rFonts w:eastAsia="MS Mincho"/>
              </w:rPr>
            </w:pPr>
          </w:p>
        </w:tc>
        <w:tc>
          <w:tcPr>
            <w:tcW w:w="1104" w:type="dxa"/>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tcPr>
          <w:p w14:paraId="0994978E" w14:textId="77777777" w:rsidR="00D65C49" w:rsidRPr="00374636" w:rsidRDefault="00D65C49" w:rsidP="00C70145">
            <w:pPr>
              <w:pStyle w:val="TAL"/>
            </w:pPr>
            <w:r w:rsidRPr="00374636">
              <w:t xml:space="preserve">              triggeredReporting</w:t>
            </w:r>
          </w:p>
        </w:tc>
        <w:tc>
          <w:tcPr>
            <w:tcW w:w="2267" w:type="dxa"/>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1B84D8A" w14:textId="77777777" w:rsidR="00D65C49" w:rsidRPr="00374636" w:rsidRDefault="00D65C49" w:rsidP="00C70145">
            <w:pPr>
              <w:pStyle w:val="TAL"/>
              <w:rPr>
                <w:rFonts w:eastAsia="MS Mincho"/>
              </w:rPr>
            </w:pPr>
          </w:p>
        </w:tc>
        <w:tc>
          <w:tcPr>
            <w:tcW w:w="1104" w:type="dxa"/>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tcPr>
          <w:p w14:paraId="2BAD0747" w14:textId="77777777" w:rsidR="00D65C49" w:rsidRPr="00374636" w:rsidRDefault="00D65C49" w:rsidP="00C70145">
            <w:pPr>
              <w:pStyle w:val="TAL"/>
            </w:pPr>
            <w:r w:rsidRPr="00374636">
              <w:t xml:space="preserve">              periodicalReporting</w:t>
            </w:r>
          </w:p>
        </w:tc>
        <w:tc>
          <w:tcPr>
            <w:tcW w:w="2267" w:type="dxa"/>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0B426DD" w14:textId="77777777" w:rsidR="00D65C49" w:rsidRPr="00374636" w:rsidRDefault="00D65C49" w:rsidP="00C70145">
            <w:pPr>
              <w:pStyle w:val="TAL"/>
              <w:rPr>
                <w:rFonts w:eastAsia="MS Mincho"/>
              </w:rPr>
            </w:pPr>
          </w:p>
        </w:tc>
        <w:tc>
          <w:tcPr>
            <w:tcW w:w="1104" w:type="dxa"/>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tcPr>
          <w:p w14:paraId="64D84FDF" w14:textId="77777777" w:rsidR="00D65C49" w:rsidRPr="00374636" w:rsidRDefault="00D65C49" w:rsidP="00C70145">
            <w:pPr>
              <w:pStyle w:val="TAL"/>
            </w:pPr>
            <w:r w:rsidRPr="00374636">
              <w:t xml:space="preserve">              additionalInformation</w:t>
            </w:r>
          </w:p>
        </w:tc>
        <w:tc>
          <w:tcPr>
            <w:tcW w:w="2267" w:type="dxa"/>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2FBDB880" w14:textId="77777777" w:rsidR="00D65C49" w:rsidRPr="00374636" w:rsidRDefault="00D65C49" w:rsidP="00C70145">
            <w:pPr>
              <w:pStyle w:val="TAL"/>
              <w:rPr>
                <w:rFonts w:eastAsia="MS Mincho"/>
              </w:rPr>
            </w:pPr>
          </w:p>
        </w:tc>
        <w:tc>
          <w:tcPr>
            <w:tcW w:w="1104" w:type="dxa"/>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tcPr>
          <w:p w14:paraId="7F2F987B" w14:textId="77777777" w:rsidR="00D65C49" w:rsidRPr="00374636" w:rsidRDefault="00D65C49" w:rsidP="00C70145">
            <w:pPr>
              <w:pStyle w:val="TAL"/>
            </w:pPr>
            <w:r w:rsidRPr="00374636">
              <w:t xml:space="preserve">              qos SEQUENCE {</w:t>
            </w:r>
          </w:p>
        </w:tc>
        <w:tc>
          <w:tcPr>
            <w:tcW w:w="2267" w:type="dxa"/>
          </w:tcPr>
          <w:p w14:paraId="5FF991FB" w14:textId="77777777" w:rsidR="00D65C49" w:rsidRPr="00374636" w:rsidRDefault="00D65C49" w:rsidP="00C70145">
            <w:pPr>
              <w:pStyle w:val="TAL"/>
              <w:rPr>
                <w:rFonts w:eastAsia="MS Mincho"/>
              </w:rPr>
            </w:pPr>
          </w:p>
        </w:tc>
        <w:tc>
          <w:tcPr>
            <w:tcW w:w="1700" w:type="dxa"/>
          </w:tcPr>
          <w:p w14:paraId="04622839" w14:textId="77777777" w:rsidR="00D65C49" w:rsidRPr="00374636" w:rsidRDefault="00D65C49" w:rsidP="00C70145">
            <w:pPr>
              <w:pStyle w:val="TAL"/>
              <w:rPr>
                <w:rFonts w:eastAsia="MS Mincho"/>
              </w:rPr>
            </w:pPr>
          </w:p>
        </w:tc>
        <w:tc>
          <w:tcPr>
            <w:tcW w:w="1104" w:type="dxa"/>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tcPr>
          <w:p w14:paraId="49E02B12" w14:textId="77777777" w:rsidR="00D65C49" w:rsidRPr="00374636" w:rsidRDefault="00D65C49" w:rsidP="00C70145">
            <w:pPr>
              <w:pStyle w:val="TAL"/>
            </w:pPr>
            <w:r w:rsidRPr="00374636">
              <w:t xml:space="preserve">                 horizontalAccuracy</w:t>
            </w:r>
          </w:p>
        </w:tc>
        <w:tc>
          <w:tcPr>
            <w:tcW w:w="2267" w:type="dxa"/>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71E5952" w14:textId="77777777" w:rsidR="00D65C49" w:rsidRPr="00374636" w:rsidRDefault="00D65C49" w:rsidP="00C70145">
            <w:pPr>
              <w:pStyle w:val="TAL"/>
              <w:rPr>
                <w:rFonts w:eastAsia="MS Mincho"/>
              </w:rPr>
            </w:pPr>
          </w:p>
        </w:tc>
        <w:tc>
          <w:tcPr>
            <w:tcW w:w="1104" w:type="dxa"/>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tcPr>
          <w:p w14:paraId="1290C0E1" w14:textId="77777777" w:rsidR="00D65C49" w:rsidRPr="00374636" w:rsidRDefault="00D65C49" w:rsidP="00C70145">
            <w:pPr>
              <w:pStyle w:val="TAL"/>
            </w:pPr>
            <w:r w:rsidRPr="00374636">
              <w:t xml:space="preserve">                 verticalCoordinateRequest</w:t>
            </w:r>
          </w:p>
        </w:tc>
        <w:tc>
          <w:tcPr>
            <w:tcW w:w="2267" w:type="dxa"/>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tcPr>
          <w:p w14:paraId="11E13BA5" w14:textId="77777777" w:rsidR="00D65C49" w:rsidRPr="00374636" w:rsidRDefault="00D65C49" w:rsidP="00C70145">
            <w:pPr>
              <w:pStyle w:val="TAL"/>
              <w:rPr>
                <w:rFonts w:eastAsia="MS Mincho"/>
              </w:rPr>
            </w:pPr>
          </w:p>
        </w:tc>
        <w:tc>
          <w:tcPr>
            <w:tcW w:w="1104" w:type="dxa"/>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tcPr>
          <w:p w14:paraId="741A62D7" w14:textId="77777777" w:rsidR="00D65C49" w:rsidRPr="00374636" w:rsidRDefault="00D65C49" w:rsidP="00C70145">
            <w:pPr>
              <w:pStyle w:val="TAL"/>
            </w:pPr>
            <w:r w:rsidRPr="00374636">
              <w:t xml:space="preserve">                 verticalAccuracy</w:t>
            </w:r>
          </w:p>
        </w:tc>
        <w:tc>
          <w:tcPr>
            <w:tcW w:w="2267" w:type="dxa"/>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0154765" w14:textId="77777777" w:rsidR="00D65C49" w:rsidRPr="00374636" w:rsidRDefault="00D65C49" w:rsidP="00C70145">
            <w:pPr>
              <w:pStyle w:val="TAL"/>
              <w:rPr>
                <w:rFonts w:eastAsia="MS Mincho"/>
              </w:rPr>
            </w:pPr>
          </w:p>
        </w:tc>
        <w:tc>
          <w:tcPr>
            <w:tcW w:w="1104" w:type="dxa"/>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tcPr>
          <w:p w14:paraId="652FD0B1" w14:textId="77777777" w:rsidR="00D65C49" w:rsidRPr="00374636" w:rsidRDefault="00D65C49" w:rsidP="00C70145">
            <w:pPr>
              <w:pStyle w:val="TAL"/>
            </w:pPr>
            <w:r w:rsidRPr="00374636">
              <w:t xml:space="preserve">                 responseTime SEQUENCE {</w:t>
            </w:r>
          </w:p>
        </w:tc>
        <w:tc>
          <w:tcPr>
            <w:tcW w:w="2267" w:type="dxa"/>
          </w:tcPr>
          <w:p w14:paraId="76660C89" w14:textId="77777777" w:rsidR="00D65C49" w:rsidRPr="00374636" w:rsidRDefault="00D65C49" w:rsidP="00C70145">
            <w:pPr>
              <w:pStyle w:val="TAL"/>
              <w:rPr>
                <w:rFonts w:eastAsia="MS Mincho"/>
              </w:rPr>
            </w:pPr>
          </w:p>
        </w:tc>
        <w:tc>
          <w:tcPr>
            <w:tcW w:w="1700" w:type="dxa"/>
          </w:tcPr>
          <w:p w14:paraId="43FBD5BC" w14:textId="77777777" w:rsidR="00D65C49" w:rsidRPr="00374636" w:rsidRDefault="00D65C49" w:rsidP="00C70145">
            <w:pPr>
              <w:pStyle w:val="TAL"/>
              <w:rPr>
                <w:rFonts w:eastAsia="MS Mincho"/>
              </w:rPr>
            </w:pPr>
          </w:p>
        </w:tc>
        <w:tc>
          <w:tcPr>
            <w:tcW w:w="1104" w:type="dxa"/>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tcPr>
          <w:p w14:paraId="02111AD5" w14:textId="77777777" w:rsidR="00D65C49" w:rsidRPr="00374636" w:rsidRDefault="00D65C49" w:rsidP="00C70145">
            <w:pPr>
              <w:pStyle w:val="TAL"/>
            </w:pPr>
            <w:r w:rsidRPr="00374636">
              <w:t xml:space="preserve">                   time</w:t>
            </w:r>
          </w:p>
        </w:tc>
        <w:tc>
          <w:tcPr>
            <w:tcW w:w="2267" w:type="dxa"/>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tcPr>
          <w:p w14:paraId="3FF20DAC" w14:textId="77777777" w:rsidR="00D65C49" w:rsidRPr="00374636" w:rsidRDefault="00D65C49" w:rsidP="00C70145">
            <w:pPr>
              <w:pStyle w:val="TAL"/>
              <w:rPr>
                <w:rFonts w:eastAsia="MS Mincho"/>
              </w:rPr>
            </w:pPr>
          </w:p>
        </w:tc>
        <w:tc>
          <w:tcPr>
            <w:tcW w:w="1104" w:type="dxa"/>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tcPr>
          <w:p w14:paraId="14EE57CB" w14:textId="77777777" w:rsidR="00D65C49" w:rsidRPr="00374636" w:rsidRDefault="00D65C49" w:rsidP="00C70145">
            <w:pPr>
              <w:pStyle w:val="TAL"/>
            </w:pPr>
            <w:r w:rsidRPr="00374636">
              <w:t xml:space="preserve">                   responseTimeEarlyFix-r12</w:t>
            </w:r>
          </w:p>
        </w:tc>
        <w:tc>
          <w:tcPr>
            <w:tcW w:w="2267" w:type="dxa"/>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1D32A8F" w14:textId="77777777" w:rsidR="00D65C49" w:rsidRPr="00374636" w:rsidRDefault="00D65C49" w:rsidP="00C70145">
            <w:pPr>
              <w:pStyle w:val="TAL"/>
              <w:rPr>
                <w:rFonts w:eastAsia="MS Mincho"/>
              </w:rPr>
            </w:pPr>
          </w:p>
        </w:tc>
        <w:tc>
          <w:tcPr>
            <w:tcW w:w="1104" w:type="dxa"/>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tcPr>
          <w:p w14:paraId="3A4C4F72" w14:textId="77777777" w:rsidR="00D65C49" w:rsidRPr="00374636" w:rsidRDefault="00D65C49" w:rsidP="00C70145">
            <w:pPr>
              <w:pStyle w:val="TAL"/>
            </w:pPr>
            <w:r w:rsidRPr="00374636">
              <w:t xml:space="preserve">                 }</w:t>
            </w:r>
          </w:p>
        </w:tc>
        <w:tc>
          <w:tcPr>
            <w:tcW w:w="2267" w:type="dxa"/>
          </w:tcPr>
          <w:p w14:paraId="1C909CDC" w14:textId="77777777" w:rsidR="00D65C49" w:rsidRPr="00374636" w:rsidRDefault="00D65C49" w:rsidP="00C70145">
            <w:pPr>
              <w:pStyle w:val="TAL"/>
              <w:rPr>
                <w:rFonts w:eastAsia="MS Mincho"/>
              </w:rPr>
            </w:pPr>
          </w:p>
        </w:tc>
        <w:tc>
          <w:tcPr>
            <w:tcW w:w="1700" w:type="dxa"/>
          </w:tcPr>
          <w:p w14:paraId="72DE7298" w14:textId="77777777" w:rsidR="00D65C49" w:rsidRPr="00374636" w:rsidRDefault="00D65C49" w:rsidP="00C70145">
            <w:pPr>
              <w:pStyle w:val="TAL"/>
              <w:rPr>
                <w:rFonts w:eastAsia="MS Mincho"/>
              </w:rPr>
            </w:pPr>
          </w:p>
        </w:tc>
        <w:tc>
          <w:tcPr>
            <w:tcW w:w="1104" w:type="dxa"/>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tcPr>
          <w:p w14:paraId="47173A11" w14:textId="77777777" w:rsidR="00D65C49" w:rsidRPr="00374636" w:rsidRDefault="00D65C49" w:rsidP="00C70145">
            <w:pPr>
              <w:pStyle w:val="TAL"/>
            </w:pPr>
            <w:r w:rsidRPr="00374636">
              <w:t xml:space="preserve">                 velocityRequest</w:t>
            </w:r>
          </w:p>
        </w:tc>
        <w:tc>
          <w:tcPr>
            <w:tcW w:w="2267" w:type="dxa"/>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tcPr>
          <w:p w14:paraId="7702F5AC" w14:textId="77777777" w:rsidR="00D65C49" w:rsidRPr="00374636" w:rsidRDefault="00D65C49" w:rsidP="00C70145">
            <w:pPr>
              <w:pStyle w:val="TAL"/>
              <w:rPr>
                <w:rFonts w:eastAsia="MS Mincho"/>
              </w:rPr>
            </w:pPr>
          </w:p>
        </w:tc>
        <w:tc>
          <w:tcPr>
            <w:tcW w:w="1104" w:type="dxa"/>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tcPr>
          <w:p w14:paraId="08E54437" w14:textId="77777777" w:rsidR="00D65C49" w:rsidRPr="00374636" w:rsidRDefault="00D65C49" w:rsidP="00C70145">
            <w:pPr>
              <w:pStyle w:val="TAL"/>
            </w:pPr>
            <w:r w:rsidRPr="00374636">
              <w:t xml:space="preserve">              }</w:t>
            </w:r>
          </w:p>
        </w:tc>
        <w:tc>
          <w:tcPr>
            <w:tcW w:w="2267" w:type="dxa"/>
          </w:tcPr>
          <w:p w14:paraId="5E7698DE" w14:textId="77777777" w:rsidR="00D65C49" w:rsidRPr="00374636" w:rsidRDefault="00D65C49" w:rsidP="00C70145">
            <w:pPr>
              <w:pStyle w:val="TAL"/>
              <w:rPr>
                <w:rFonts w:eastAsia="MS Mincho"/>
              </w:rPr>
            </w:pPr>
          </w:p>
        </w:tc>
        <w:tc>
          <w:tcPr>
            <w:tcW w:w="1700" w:type="dxa"/>
          </w:tcPr>
          <w:p w14:paraId="06D360E8" w14:textId="77777777" w:rsidR="00D65C49" w:rsidRPr="00374636" w:rsidRDefault="00D65C49" w:rsidP="00C70145">
            <w:pPr>
              <w:pStyle w:val="TAL"/>
              <w:rPr>
                <w:rFonts w:eastAsia="MS Mincho"/>
              </w:rPr>
            </w:pPr>
          </w:p>
        </w:tc>
        <w:tc>
          <w:tcPr>
            <w:tcW w:w="1104" w:type="dxa"/>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tcPr>
          <w:p w14:paraId="0356203B" w14:textId="77777777" w:rsidR="00D65C49" w:rsidRPr="00374636" w:rsidRDefault="00D65C49" w:rsidP="00C70145">
            <w:pPr>
              <w:pStyle w:val="TAL"/>
            </w:pPr>
            <w:r w:rsidRPr="00374636">
              <w:t xml:space="preserve">              environment</w:t>
            </w:r>
          </w:p>
        </w:tc>
        <w:tc>
          <w:tcPr>
            <w:tcW w:w="2267" w:type="dxa"/>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80326B9" w14:textId="77777777" w:rsidR="00D65C49" w:rsidRPr="00374636" w:rsidRDefault="00D65C49" w:rsidP="00C70145">
            <w:pPr>
              <w:pStyle w:val="TAL"/>
              <w:rPr>
                <w:rFonts w:eastAsia="MS Mincho"/>
              </w:rPr>
            </w:pPr>
          </w:p>
        </w:tc>
        <w:tc>
          <w:tcPr>
            <w:tcW w:w="1104" w:type="dxa"/>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tcPr>
          <w:p w14:paraId="78D36702" w14:textId="77777777" w:rsidR="00D65C49" w:rsidRPr="00374636" w:rsidRDefault="00D65C49" w:rsidP="00C70145">
            <w:pPr>
              <w:pStyle w:val="TAL"/>
            </w:pPr>
            <w:r w:rsidRPr="00374636">
              <w:t xml:space="preserve">              locationCoordinateTypes</w:t>
            </w:r>
          </w:p>
        </w:tc>
        <w:tc>
          <w:tcPr>
            <w:tcW w:w="2267" w:type="dxa"/>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0CA2900" w14:textId="77777777" w:rsidR="00D65C49" w:rsidRPr="00374636" w:rsidRDefault="00D65C49" w:rsidP="00C70145">
            <w:pPr>
              <w:pStyle w:val="TAL"/>
              <w:rPr>
                <w:rFonts w:eastAsia="MS Mincho"/>
              </w:rPr>
            </w:pPr>
          </w:p>
        </w:tc>
        <w:tc>
          <w:tcPr>
            <w:tcW w:w="1104" w:type="dxa"/>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tcPr>
          <w:p w14:paraId="0CC398DC" w14:textId="77777777" w:rsidR="00D65C49" w:rsidRPr="00374636" w:rsidRDefault="00D65C49" w:rsidP="00C70145">
            <w:pPr>
              <w:pStyle w:val="TAL"/>
            </w:pPr>
            <w:r w:rsidRPr="00374636">
              <w:t xml:space="preserve">              velocityTypes</w:t>
            </w:r>
          </w:p>
        </w:tc>
        <w:tc>
          <w:tcPr>
            <w:tcW w:w="2267" w:type="dxa"/>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7190F25" w14:textId="77777777" w:rsidR="00D65C49" w:rsidRPr="00374636" w:rsidRDefault="00D65C49" w:rsidP="00C70145">
            <w:pPr>
              <w:pStyle w:val="TAL"/>
              <w:rPr>
                <w:rFonts w:eastAsia="MS Mincho"/>
              </w:rPr>
            </w:pPr>
          </w:p>
        </w:tc>
        <w:tc>
          <w:tcPr>
            <w:tcW w:w="1104" w:type="dxa"/>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tcPr>
          <w:p w14:paraId="2997D25A" w14:textId="77777777" w:rsidR="00D65C49" w:rsidRPr="00374636" w:rsidRDefault="00D65C49" w:rsidP="00C70145">
            <w:pPr>
              <w:pStyle w:val="TAL"/>
            </w:pPr>
            <w:r w:rsidRPr="00374636">
              <w:t xml:space="preserve">            }</w:t>
            </w:r>
          </w:p>
        </w:tc>
        <w:tc>
          <w:tcPr>
            <w:tcW w:w="2267" w:type="dxa"/>
          </w:tcPr>
          <w:p w14:paraId="406D9CA3" w14:textId="77777777" w:rsidR="00D65C49" w:rsidRPr="00374636" w:rsidRDefault="00D65C49" w:rsidP="00C70145">
            <w:pPr>
              <w:pStyle w:val="TAL"/>
              <w:rPr>
                <w:rFonts w:eastAsia="MS Mincho"/>
              </w:rPr>
            </w:pPr>
          </w:p>
        </w:tc>
        <w:tc>
          <w:tcPr>
            <w:tcW w:w="1700" w:type="dxa"/>
          </w:tcPr>
          <w:p w14:paraId="481F002B" w14:textId="77777777" w:rsidR="00D65C49" w:rsidRPr="00374636" w:rsidRDefault="00D65C49" w:rsidP="00C70145">
            <w:pPr>
              <w:pStyle w:val="TAL"/>
              <w:rPr>
                <w:rFonts w:eastAsia="MS Mincho"/>
              </w:rPr>
            </w:pPr>
          </w:p>
        </w:tc>
        <w:tc>
          <w:tcPr>
            <w:tcW w:w="1104" w:type="dxa"/>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tcPr>
          <w:p w14:paraId="2A5FBE5C" w14:textId="77777777" w:rsidR="00D65C49" w:rsidRPr="00374636" w:rsidRDefault="00D65C49" w:rsidP="00C70145">
            <w:pPr>
              <w:pStyle w:val="TAL"/>
            </w:pPr>
            <w:r w:rsidRPr="00374636">
              <w:t xml:space="preserve">            a-gnss-RequestLocationInformation </w:t>
            </w:r>
          </w:p>
        </w:tc>
        <w:tc>
          <w:tcPr>
            <w:tcW w:w="2267" w:type="dxa"/>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BECFD98" w14:textId="77777777" w:rsidR="00D65C49" w:rsidRPr="00374636" w:rsidRDefault="00D65C49" w:rsidP="00C70145">
            <w:pPr>
              <w:pStyle w:val="TAL"/>
              <w:rPr>
                <w:rFonts w:eastAsia="MS Mincho"/>
              </w:rPr>
            </w:pPr>
          </w:p>
        </w:tc>
        <w:tc>
          <w:tcPr>
            <w:tcW w:w="1104" w:type="dxa"/>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tcPr>
          <w:p w14:paraId="3FF486ED" w14:textId="77777777" w:rsidR="00D65C49" w:rsidRPr="00374636" w:rsidRDefault="00D65C49" w:rsidP="00C70145">
            <w:pPr>
              <w:pStyle w:val="TAL"/>
            </w:pPr>
            <w:r w:rsidRPr="00374636">
              <w:t xml:space="preserve">            otdoa-RequestLocationInformation </w:t>
            </w:r>
          </w:p>
        </w:tc>
        <w:tc>
          <w:tcPr>
            <w:tcW w:w="2267" w:type="dxa"/>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EBB878B" w14:textId="77777777" w:rsidR="00D65C49" w:rsidRPr="00374636" w:rsidRDefault="00D65C49" w:rsidP="00C70145">
            <w:pPr>
              <w:pStyle w:val="TAL"/>
              <w:rPr>
                <w:rFonts w:eastAsia="MS Mincho"/>
              </w:rPr>
            </w:pPr>
          </w:p>
        </w:tc>
        <w:tc>
          <w:tcPr>
            <w:tcW w:w="1104" w:type="dxa"/>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tcPr>
          <w:p w14:paraId="0276803C" w14:textId="77777777" w:rsidR="00D65C49" w:rsidRPr="00374636" w:rsidRDefault="00D65C49" w:rsidP="00C70145">
            <w:pPr>
              <w:pStyle w:val="TAL"/>
            </w:pPr>
            <w:r w:rsidRPr="00374636">
              <w:t xml:space="preserve">            ecid-RequestLocationInformation ::=</w:t>
            </w:r>
          </w:p>
          <w:p w14:paraId="17223A1E" w14:textId="77777777" w:rsidR="00D65C49" w:rsidRPr="00374636" w:rsidRDefault="00D65C49" w:rsidP="00C70145">
            <w:pPr>
              <w:pStyle w:val="TAL"/>
            </w:pPr>
            <w:r w:rsidRPr="00374636">
              <w:t xml:space="preserve">                SEQUENCE {</w:t>
            </w:r>
          </w:p>
        </w:tc>
        <w:tc>
          <w:tcPr>
            <w:tcW w:w="2267" w:type="dxa"/>
          </w:tcPr>
          <w:p w14:paraId="171C4CD9" w14:textId="77777777" w:rsidR="00D65C49" w:rsidRPr="00374636" w:rsidRDefault="00D65C49" w:rsidP="00C70145">
            <w:pPr>
              <w:pStyle w:val="TAL"/>
              <w:rPr>
                <w:rFonts w:eastAsia="MS Mincho"/>
              </w:rPr>
            </w:pPr>
          </w:p>
        </w:tc>
        <w:tc>
          <w:tcPr>
            <w:tcW w:w="1700" w:type="dxa"/>
          </w:tcPr>
          <w:p w14:paraId="33BCD0F0" w14:textId="77777777" w:rsidR="00D65C49" w:rsidRPr="00374636" w:rsidRDefault="00D65C49" w:rsidP="00C70145">
            <w:pPr>
              <w:pStyle w:val="TAL"/>
              <w:rPr>
                <w:rFonts w:eastAsia="MS Mincho"/>
              </w:rPr>
            </w:pPr>
          </w:p>
        </w:tc>
        <w:tc>
          <w:tcPr>
            <w:tcW w:w="1104" w:type="dxa"/>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tcPr>
          <w:p w14:paraId="7B6E0004" w14:textId="77777777" w:rsidR="00D65C49" w:rsidRPr="00374636" w:rsidRDefault="00D65C49" w:rsidP="00C70145">
            <w:pPr>
              <w:pStyle w:val="TAL"/>
            </w:pPr>
            <w:r w:rsidRPr="00374636">
              <w:t xml:space="preserve">                 requestedMeasurements</w:t>
            </w:r>
          </w:p>
        </w:tc>
        <w:tc>
          <w:tcPr>
            <w:tcW w:w="2267" w:type="dxa"/>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tcPr>
          <w:p w14:paraId="11D1A34D"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tcPr>
          <w:p w14:paraId="6CFEB4C6" w14:textId="77777777" w:rsidR="00D65C49" w:rsidRPr="00374636" w:rsidRDefault="00D65C49" w:rsidP="00C70145">
            <w:pPr>
              <w:pStyle w:val="TAL"/>
            </w:pPr>
            <w:r w:rsidRPr="00374636">
              <w:t xml:space="preserve">               }</w:t>
            </w:r>
          </w:p>
        </w:tc>
        <w:tc>
          <w:tcPr>
            <w:tcW w:w="2267" w:type="dxa"/>
          </w:tcPr>
          <w:p w14:paraId="026A1023" w14:textId="77777777" w:rsidR="00D65C49" w:rsidRPr="00374636" w:rsidRDefault="00D65C49" w:rsidP="00C70145">
            <w:pPr>
              <w:pStyle w:val="TAL"/>
              <w:rPr>
                <w:rFonts w:eastAsia="MS Mincho"/>
              </w:rPr>
            </w:pPr>
          </w:p>
        </w:tc>
        <w:tc>
          <w:tcPr>
            <w:tcW w:w="1700" w:type="dxa"/>
          </w:tcPr>
          <w:p w14:paraId="39F9BA19" w14:textId="77777777" w:rsidR="00D65C49" w:rsidRPr="00374636" w:rsidRDefault="00D65C49" w:rsidP="00C70145">
            <w:pPr>
              <w:pStyle w:val="TAL"/>
              <w:rPr>
                <w:rFonts w:eastAsia="MS Mincho"/>
              </w:rPr>
            </w:pPr>
          </w:p>
        </w:tc>
        <w:tc>
          <w:tcPr>
            <w:tcW w:w="1104" w:type="dxa"/>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tcPr>
          <w:p w14:paraId="1167F0F5" w14:textId="77777777" w:rsidR="00D65C49" w:rsidRPr="00374636" w:rsidRDefault="00D65C49" w:rsidP="00C70145">
            <w:pPr>
              <w:pStyle w:val="TAL"/>
            </w:pPr>
            <w:r w:rsidRPr="00374636">
              <w:t xml:space="preserve">            epdu-RequestLocationInformation</w:t>
            </w:r>
          </w:p>
        </w:tc>
        <w:tc>
          <w:tcPr>
            <w:tcW w:w="2267" w:type="dxa"/>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BDEACB9" w14:textId="77777777" w:rsidR="00D65C49" w:rsidRPr="00374636" w:rsidRDefault="00D65C49" w:rsidP="00C70145">
            <w:pPr>
              <w:pStyle w:val="TAL"/>
              <w:rPr>
                <w:rFonts w:eastAsia="MS Mincho"/>
              </w:rPr>
            </w:pPr>
          </w:p>
        </w:tc>
        <w:tc>
          <w:tcPr>
            <w:tcW w:w="1104" w:type="dxa"/>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tcPr>
          <w:p w14:paraId="64B1BA7E" w14:textId="77777777" w:rsidR="00D65C49" w:rsidRPr="00374636" w:rsidRDefault="00D65C49" w:rsidP="00C70145">
            <w:pPr>
              <w:pStyle w:val="TAL"/>
            </w:pPr>
            <w:r w:rsidRPr="00374636">
              <w:t xml:space="preserve">          }</w:t>
            </w:r>
          </w:p>
        </w:tc>
        <w:tc>
          <w:tcPr>
            <w:tcW w:w="2267" w:type="dxa"/>
          </w:tcPr>
          <w:p w14:paraId="114C5AA7" w14:textId="77777777" w:rsidR="00D65C49" w:rsidRPr="00374636" w:rsidRDefault="00D65C49" w:rsidP="00C70145">
            <w:pPr>
              <w:pStyle w:val="TAL"/>
              <w:rPr>
                <w:rFonts w:eastAsia="MS Mincho"/>
              </w:rPr>
            </w:pPr>
          </w:p>
        </w:tc>
        <w:tc>
          <w:tcPr>
            <w:tcW w:w="1700" w:type="dxa"/>
          </w:tcPr>
          <w:p w14:paraId="393E7B34" w14:textId="77777777" w:rsidR="00D65C49" w:rsidRPr="00374636" w:rsidRDefault="00D65C49" w:rsidP="00C70145">
            <w:pPr>
              <w:pStyle w:val="TAL"/>
              <w:rPr>
                <w:rFonts w:eastAsia="MS Mincho"/>
              </w:rPr>
            </w:pPr>
          </w:p>
        </w:tc>
        <w:tc>
          <w:tcPr>
            <w:tcW w:w="1104" w:type="dxa"/>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tcPr>
          <w:p w14:paraId="2E4C3915" w14:textId="77777777" w:rsidR="00D65C49" w:rsidRPr="00374636" w:rsidRDefault="00D65C49" w:rsidP="00C70145">
            <w:pPr>
              <w:pStyle w:val="TAL"/>
            </w:pPr>
            <w:r w:rsidRPr="00374636">
              <w:t xml:space="preserve">        }</w:t>
            </w:r>
          </w:p>
        </w:tc>
        <w:tc>
          <w:tcPr>
            <w:tcW w:w="2267" w:type="dxa"/>
          </w:tcPr>
          <w:p w14:paraId="3D369513" w14:textId="77777777" w:rsidR="00D65C49" w:rsidRPr="00374636" w:rsidRDefault="00D65C49" w:rsidP="00C70145">
            <w:pPr>
              <w:pStyle w:val="TAL"/>
              <w:rPr>
                <w:rFonts w:eastAsia="MS Mincho"/>
              </w:rPr>
            </w:pPr>
          </w:p>
        </w:tc>
        <w:tc>
          <w:tcPr>
            <w:tcW w:w="1700" w:type="dxa"/>
          </w:tcPr>
          <w:p w14:paraId="7201C773" w14:textId="77777777" w:rsidR="00D65C49" w:rsidRPr="00374636" w:rsidRDefault="00D65C49" w:rsidP="00C70145">
            <w:pPr>
              <w:pStyle w:val="TAL"/>
              <w:rPr>
                <w:rFonts w:eastAsia="MS Mincho"/>
              </w:rPr>
            </w:pPr>
          </w:p>
        </w:tc>
        <w:tc>
          <w:tcPr>
            <w:tcW w:w="1104" w:type="dxa"/>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tcPr>
          <w:p w14:paraId="4E5F2CCC" w14:textId="77777777" w:rsidR="00D65C49" w:rsidRPr="00374636" w:rsidRDefault="00D65C49" w:rsidP="00C70145">
            <w:pPr>
              <w:pStyle w:val="TAL"/>
            </w:pPr>
            <w:r w:rsidRPr="00374636">
              <w:t xml:space="preserve">      }</w:t>
            </w:r>
          </w:p>
        </w:tc>
        <w:tc>
          <w:tcPr>
            <w:tcW w:w="2267" w:type="dxa"/>
          </w:tcPr>
          <w:p w14:paraId="34467A15" w14:textId="77777777" w:rsidR="00D65C49" w:rsidRPr="00374636" w:rsidRDefault="00D65C49" w:rsidP="00C70145">
            <w:pPr>
              <w:pStyle w:val="TAL"/>
              <w:rPr>
                <w:rFonts w:eastAsia="MS Mincho"/>
              </w:rPr>
            </w:pPr>
          </w:p>
        </w:tc>
        <w:tc>
          <w:tcPr>
            <w:tcW w:w="1700" w:type="dxa"/>
          </w:tcPr>
          <w:p w14:paraId="0EC647A8" w14:textId="77777777" w:rsidR="00D65C49" w:rsidRPr="00374636" w:rsidRDefault="00D65C49" w:rsidP="00C70145">
            <w:pPr>
              <w:pStyle w:val="TAL"/>
              <w:rPr>
                <w:rFonts w:eastAsia="MS Mincho"/>
              </w:rPr>
            </w:pPr>
          </w:p>
        </w:tc>
        <w:tc>
          <w:tcPr>
            <w:tcW w:w="1104" w:type="dxa"/>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tcPr>
          <w:p w14:paraId="258D8862" w14:textId="77777777" w:rsidR="00D65C49" w:rsidRPr="00374636" w:rsidRDefault="00D65C49" w:rsidP="00C70145">
            <w:pPr>
              <w:pStyle w:val="TAL"/>
            </w:pPr>
            <w:r w:rsidRPr="00374636">
              <w:t xml:space="preserve">    }</w:t>
            </w:r>
          </w:p>
        </w:tc>
        <w:tc>
          <w:tcPr>
            <w:tcW w:w="2267" w:type="dxa"/>
          </w:tcPr>
          <w:p w14:paraId="41B5E454" w14:textId="77777777" w:rsidR="00D65C49" w:rsidRPr="00374636" w:rsidRDefault="00D65C49" w:rsidP="00C70145">
            <w:pPr>
              <w:pStyle w:val="TAL"/>
              <w:rPr>
                <w:rFonts w:eastAsia="MS Mincho"/>
              </w:rPr>
            </w:pPr>
          </w:p>
        </w:tc>
        <w:tc>
          <w:tcPr>
            <w:tcW w:w="1700" w:type="dxa"/>
          </w:tcPr>
          <w:p w14:paraId="7A05445A" w14:textId="77777777" w:rsidR="00D65C49" w:rsidRPr="00374636" w:rsidRDefault="00D65C49" w:rsidP="00C70145">
            <w:pPr>
              <w:pStyle w:val="TAL"/>
              <w:rPr>
                <w:rFonts w:eastAsia="MS Mincho"/>
              </w:rPr>
            </w:pPr>
          </w:p>
        </w:tc>
        <w:tc>
          <w:tcPr>
            <w:tcW w:w="1104" w:type="dxa"/>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tcPr>
          <w:p w14:paraId="70B5691E" w14:textId="77777777" w:rsidR="00D65C49" w:rsidRPr="00374636" w:rsidRDefault="00D65C49" w:rsidP="00C70145">
            <w:pPr>
              <w:pStyle w:val="TAL"/>
            </w:pPr>
            <w:r w:rsidRPr="00374636">
              <w:t xml:space="preserve">  }</w:t>
            </w:r>
          </w:p>
        </w:tc>
        <w:tc>
          <w:tcPr>
            <w:tcW w:w="2267" w:type="dxa"/>
          </w:tcPr>
          <w:p w14:paraId="7A8E8DC5" w14:textId="77777777" w:rsidR="00D65C49" w:rsidRPr="00374636" w:rsidRDefault="00D65C49" w:rsidP="00C70145">
            <w:pPr>
              <w:pStyle w:val="TAL"/>
              <w:rPr>
                <w:rFonts w:eastAsia="MS Mincho"/>
              </w:rPr>
            </w:pPr>
          </w:p>
        </w:tc>
        <w:tc>
          <w:tcPr>
            <w:tcW w:w="1700" w:type="dxa"/>
          </w:tcPr>
          <w:p w14:paraId="49E1B1BB" w14:textId="77777777" w:rsidR="00D65C49" w:rsidRPr="00374636" w:rsidRDefault="00D65C49" w:rsidP="00C70145">
            <w:pPr>
              <w:pStyle w:val="TAL"/>
              <w:rPr>
                <w:rFonts w:eastAsia="MS Mincho"/>
              </w:rPr>
            </w:pPr>
          </w:p>
        </w:tc>
        <w:tc>
          <w:tcPr>
            <w:tcW w:w="1104" w:type="dxa"/>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tcPr>
          <w:p w14:paraId="4D66C40E" w14:textId="77777777" w:rsidR="00D65C49" w:rsidRPr="00374636" w:rsidRDefault="00D65C49" w:rsidP="00C70145">
            <w:pPr>
              <w:pStyle w:val="TAL"/>
            </w:pPr>
            <w:r w:rsidRPr="00374636">
              <w:t xml:space="preserve"> }</w:t>
            </w:r>
          </w:p>
        </w:tc>
        <w:tc>
          <w:tcPr>
            <w:tcW w:w="2267" w:type="dxa"/>
          </w:tcPr>
          <w:p w14:paraId="7A7C3E86" w14:textId="77777777" w:rsidR="00D65C49" w:rsidRPr="00374636" w:rsidRDefault="00D65C49" w:rsidP="00C70145">
            <w:pPr>
              <w:pStyle w:val="TAL"/>
              <w:rPr>
                <w:rFonts w:eastAsia="MS Mincho"/>
              </w:rPr>
            </w:pPr>
          </w:p>
        </w:tc>
        <w:tc>
          <w:tcPr>
            <w:tcW w:w="1700" w:type="dxa"/>
          </w:tcPr>
          <w:p w14:paraId="0B779B09" w14:textId="77777777" w:rsidR="00D65C49" w:rsidRPr="00374636" w:rsidRDefault="00D65C49" w:rsidP="00C70145">
            <w:pPr>
              <w:pStyle w:val="TAL"/>
              <w:rPr>
                <w:rFonts w:eastAsia="MS Mincho"/>
              </w:rPr>
            </w:pPr>
          </w:p>
        </w:tc>
        <w:tc>
          <w:tcPr>
            <w:tcW w:w="1104" w:type="dxa"/>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tcPr>
          <w:p w14:paraId="35A8DC50" w14:textId="77777777" w:rsidR="00D65C49" w:rsidRPr="00374636" w:rsidRDefault="00D65C49" w:rsidP="00C70145">
            <w:pPr>
              <w:pStyle w:val="TAL"/>
            </w:pPr>
            <w:r w:rsidRPr="00374636">
              <w:t>}</w:t>
            </w:r>
          </w:p>
        </w:tc>
        <w:tc>
          <w:tcPr>
            <w:tcW w:w="2267" w:type="dxa"/>
          </w:tcPr>
          <w:p w14:paraId="2A18AE39" w14:textId="77777777" w:rsidR="00D65C49" w:rsidRPr="00374636" w:rsidRDefault="00D65C49" w:rsidP="00C70145">
            <w:pPr>
              <w:pStyle w:val="TAL"/>
              <w:rPr>
                <w:rFonts w:eastAsia="MS Mincho"/>
              </w:rPr>
            </w:pPr>
          </w:p>
        </w:tc>
        <w:tc>
          <w:tcPr>
            <w:tcW w:w="1700" w:type="dxa"/>
          </w:tcPr>
          <w:p w14:paraId="0FE08D49" w14:textId="77777777" w:rsidR="00D65C49" w:rsidRPr="00374636" w:rsidRDefault="00D65C49" w:rsidP="00C70145">
            <w:pPr>
              <w:pStyle w:val="TAL"/>
              <w:rPr>
                <w:rFonts w:eastAsia="MS Mincho"/>
              </w:rPr>
            </w:pPr>
          </w:p>
        </w:tc>
        <w:tc>
          <w:tcPr>
            <w:tcW w:w="1104" w:type="dxa"/>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lastRenderedPageBreak/>
        <w:t xml:space="preserve">Table 8.1.5.4.3-5: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65FD6E78" w14:textId="77777777" w:rsidTr="005A566D">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tcPr>
          <w:p w14:paraId="43B1E2D5"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r w:rsidRPr="00374636">
              <w:t>locationServer</w:t>
            </w:r>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tcPr>
          <w:p w14:paraId="47B7051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tcPr>
          <w:p w14:paraId="2128C62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tcPr>
          <w:p w14:paraId="0373BDAD"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tcPr>
          <w:p w14:paraId="269AEF8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tcPr>
          <w:p w14:paraId="0006ABAC"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tcPr>
          <w:p w14:paraId="5CBC08A8"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tcPr>
          <w:p w14:paraId="0766C7F2"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tcPr>
          <w:p w14:paraId="20A63D11"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tcPr>
          <w:p w14:paraId="6F574703" w14:textId="77777777" w:rsidR="00D65C49" w:rsidRPr="00374636" w:rsidRDefault="00D65C49" w:rsidP="007C6871">
            <w:pPr>
              <w:pStyle w:val="TAL"/>
              <w:rPr>
                <w:lang w:eastAsia="en-US"/>
              </w:rPr>
            </w:pPr>
            <w:r w:rsidRPr="00374636">
              <w:rPr>
                <w:lang w:eastAsia="en-US"/>
              </w:rPr>
              <w:t xml:space="preserve">               ecid-ProvideLocationInformation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tcPr>
          <w:p w14:paraId="4C267BBD" w14:textId="77777777" w:rsidR="00D65C49" w:rsidRPr="00374636" w:rsidRDefault="00D65C49" w:rsidP="007C6871">
            <w:pPr>
              <w:pStyle w:val="TAL"/>
              <w:rPr>
                <w:lang w:eastAsia="en-US"/>
              </w:rPr>
            </w:pPr>
            <w:r w:rsidRPr="00374636">
              <w:rPr>
                <w:lang w:eastAsia="en-US"/>
              </w:rPr>
              <w:t xml:space="preserve">                     ecid-SignalMeasurementInformation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tcPr>
          <w:p w14:paraId="0D45DA55"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tcPr>
          <w:p w14:paraId="7AD07002"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tcPr>
          <w:p w14:paraId="646BED8F"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tcPr>
          <w:p w14:paraId="4FEE95DE"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tcPr>
          <w:p w14:paraId="064C064C"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tcPr>
          <w:p w14:paraId="490529B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tcPr>
          <w:p w14:paraId="56EBA4A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tcPr>
          <w:p w14:paraId="212DC925"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tcPr>
          <w:p w14:paraId="733EB08A"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tcPr>
          <w:p w14:paraId="6F92A93C"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tcPr>
          <w:p w14:paraId="2F9C7E6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lastRenderedPageBreak/>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136D1C9C"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1AB327B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D57EF0"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lastRenderedPageBreak/>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1BFA19E0" w14:textId="77777777" w:rsidTr="005A566D">
        <w:tc>
          <w:tcPr>
            <w:tcW w:w="4535" w:type="dxa"/>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tcPr>
          <w:p w14:paraId="39EDBA55" w14:textId="77777777" w:rsidR="00D65C49" w:rsidRPr="00374636" w:rsidRDefault="00D65C49" w:rsidP="007C6871">
            <w:pPr>
              <w:pStyle w:val="TAH"/>
              <w:rPr>
                <w:lang w:eastAsia="ko-KR"/>
              </w:rPr>
            </w:pPr>
            <w:r w:rsidRPr="00374636">
              <w:rPr>
                <w:lang w:eastAsia="ko-KR"/>
              </w:rPr>
              <w:t>Value/remark</w:t>
            </w:r>
          </w:p>
        </w:tc>
        <w:tc>
          <w:tcPr>
            <w:tcW w:w="1700" w:type="dxa"/>
          </w:tcPr>
          <w:p w14:paraId="701222DF" w14:textId="77777777" w:rsidR="00D65C49" w:rsidRPr="00374636" w:rsidRDefault="00D65C49" w:rsidP="007C6871">
            <w:pPr>
              <w:pStyle w:val="TAH"/>
              <w:rPr>
                <w:lang w:eastAsia="ko-KR"/>
              </w:rPr>
            </w:pPr>
            <w:r w:rsidRPr="00374636">
              <w:rPr>
                <w:lang w:eastAsia="ko-KR"/>
              </w:rPr>
              <w:t>Comment</w:t>
            </w:r>
          </w:p>
        </w:tc>
        <w:tc>
          <w:tcPr>
            <w:tcW w:w="1133" w:type="dxa"/>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tcPr>
          <w:p w14:paraId="1B880D24" w14:textId="77777777" w:rsidR="00D65C49" w:rsidRPr="00374636" w:rsidRDefault="00D65C49" w:rsidP="007C6871">
            <w:pPr>
              <w:pStyle w:val="TAL"/>
              <w:rPr>
                <w:lang w:eastAsia="ko-KR"/>
              </w:rPr>
            </w:pPr>
          </w:p>
        </w:tc>
        <w:tc>
          <w:tcPr>
            <w:tcW w:w="1700" w:type="dxa"/>
          </w:tcPr>
          <w:p w14:paraId="4D6CDCF1" w14:textId="77777777" w:rsidR="00D65C49" w:rsidRPr="00374636" w:rsidRDefault="00D65C49" w:rsidP="007C6871">
            <w:pPr>
              <w:pStyle w:val="TAL"/>
              <w:rPr>
                <w:lang w:eastAsia="ko-KR"/>
              </w:rPr>
            </w:pPr>
          </w:p>
        </w:tc>
        <w:tc>
          <w:tcPr>
            <w:tcW w:w="1133" w:type="dxa"/>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tcPr>
          <w:p w14:paraId="56BB65B7" w14:textId="77777777" w:rsidR="00D65C49" w:rsidRPr="00374636" w:rsidRDefault="00D65C49" w:rsidP="007C6871">
            <w:pPr>
              <w:pStyle w:val="TAL"/>
            </w:pPr>
          </w:p>
        </w:tc>
        <w:tc>
          <w:tcPr>
            <w:tcW w:w="1700" w:type="dxa"/>
          </w:tcPr>
          <w:p w14:paraId="6E39F73E" w14:textId="77777777" w:rsidR="00D65C49" w:rsidRPr="00374636" w:rsidRDefault="00D65C49" w:rsidP="007C6871">
            <w:pPr>
              <w:pStyle w:val="TAL"/>
              <w:rPr>
                <w:lang w:eastAsia="ko-KR"/>
              </w:rPr>
            </w:pPr>
          </w:p>
        </w:tc>
        <w:tc>
          <w:tcPr>
            <w:tcW w:w="1133" w:type="dxa"/>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tcPr>
          <w:p w14:paraId="1B0EC92B" w14:textId="77777777" w:rsidR="00D65C49" w:rsidRPr="00374636" w:rsidRDefault="00D65C49" w:rsidP="007C6871">
            <w:pPr>
              <w:pStyle w:val="TAL"/>
              <w:rPr>
                <w:lang w:eastAsia="ko-KR"/>
              </w:rPr>
            </w:pPr>
          </w:p>
        </w:tc>
        <w:tc>
          <w:tcPr>
            <w:tcW w:w="1700" w:type="dxa"/>
          </w:tcPr>
          <w:p w14:paraId="2148314B" w14:textId="77777777" w:rsidR="00D65C49" w:rsidRPr="00374636" w:rsidRDefault="00D65C49" w:rsidP="007C6871">
            <w:pPr>
              <w:pStyle w:val="TAL"/>
              <w:rPr>
                <w:lang w:eastAsia="ko-KR"/>
              </w:rPr>
            </w:pPr>
          </w:p>
        </w:tc>
        <w:tc>
          <w:tcPr>
            <w:tcW w:w="1133" w:type="dxa"/>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tcPr>
          <w:p w14:paraId="36869BB5" w14:textId="77777777" w:rsidR="00D65C49" w:rsidRPr="00374636" w:rsidRDefault="00D65C49" w:rsidP="007C6871">
            <w:pPr>
              <w:pStyle w:val="TAL"/>
              <w:rPr>
                <w:lang w:eastAsia="ko-KR"/>
              </w:rPr>
            </w:pPr>
          </w:p>
        </w:tc>
        <w:tc>
          <w:tcPr>
            <w:tcW w:w="1700" w:type="dxa"/>
          </w:tcPr>
          <w:p w14:paraId="651050FC" w14:textId="77777777" w:rsidR="00D65C49" w:rsidRPr="00374636" w:rsidRDefault="00D65C49" w:rsidP="007C6871">
            <w:pPr>
              <w:pStyle w:val="TAL"/>
              <w:rPr>
                <w:lang w:eastAsia="ko-KR"/>
              </w:rPr>
            </w:pPr>
          </w:p>
        </w:tc>
        <w:tc>
          <w:tcPr>
            <w:tcW w:w="1133" w:type="dxa"/>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tcPr>
          <w:p w14:paraId="3532F41F" w14:textId="77777777" w:rsidR="00D65C49" w:rsidRPr="00374636" w:rsidRDefault="00D65C49" w:rsidP="007C6871">
            <w:pPr>
              <w:pStyle w:val="TAL"/>
              <w:rPr>
                <w:lang w:eastAsia="ko-KR"/>
              </w:rPr>
            </w:pPr>
          </w:p>
        </w:tc>
        <w:tc>
          <w:tcPr>
            <w:tcW w:w="1700" w:type="dxa"/>
          </w:tcPr>
          <w:p w14:paraId="7ECC0F51" w14:textId="77777777" w:rsidR="00D65C49" w:rsidRPr="00374636" w:rsidRDefault="00D65C49" w:rsidP="007C6871">
            <w:pPr>
              <w:pStyle w:val="TAL"/>
              <w:rPr>
                <w:lang w:eastAsia="ko-KR"/>
              </w:rPr>
            </w:pPr>
          </w:p>
        </w:tc>
        <w:tc>
          <w:tcPr>
            <w:tcW w:w="1133" w:type="dxa"/>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tcPr>
          <w:p w14:paraId="0B574566" w14:textId="77777777" w:rsidR="00D65C49" w:rsidRPr="00374636" w:rsidRDefault="00D65C49" w:rsidP="007C6871">
            <w:pPr>
              <w:pStyle w:val="TAL"/>
              <w:rPr>
                <w:lang w:eastAsia="ko-KR"/>
              </w:rPr>
            </w:pPr>
            <w:r w:rsidRPr="00374636">
              <w:rPr>
                <w:lang w:eastAsia="ko-KR"/>
              </w:rPr>
              <w:t>}</w:t>
            </w:r>
          </w:p>
        </w:tc>
        <w:tc>
          <w:tcPr>
            <w:tcW w:w="2267" w:type="dxa"/>
          </w:tcPr>
          <w:p w14:paraId="2E0E072A" w14:textId="77777777" w:rsidR="00D65C49" w:rsidRPr="00374636" w:rsidRDefault="00D65C49" w:rsidP="007C6871">
            <w:pPr>
              <w:pStyle w:val="TAL"/>
              <w:rPr>
                <w:lang w:eastAsia="ko-KR"/>
              </w:rPr>
            </w:pPr>
          </w:p>
        </w:tc>
        <w:tc>
          <w:tcPr>
            <w:tcW w:w="1700" w:type="dxa"/>
          </w:tcPr>
          <w:p w14:paraId="6B359712" w14:textId="77777777" w:rsidR="00D65C49" w:rsidRPr="00374636" w:rsidRDefault="00D65C49" w:rsidP="007C6871">
            <w:pPr>
              <w:pStyle w:val="TAL"/>
              <w:rPr>
                <w:lang w:eastAsia="ko-KR"/>
              </w:rPr>
            </w:pPr>
          </w:p>
        </w:tc>
        <w:tc>
          <w:tcPr>
            <w:tcW w:w="1133" w:type="dxa"/>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6" w:name="_Toc27481636"/>
      <w:bookmarkStart w:id="2147" w:name="_Toc68182886"/>
      <w:bookmarkStart w:id="2148" w:name="_Toc75461730"/>
      <w:bookmarkStart w:id="2149" w:name="_Toc76023851"/>
      <w:bookmarkStart w:id="2150" w:name="_Toc83678294"/>
      <w:bookmarkStart w:id="2151" w:name="_Toc90629015"/>
      <w:r w:rsidRPr="00374636">
        <w:t>8.1.5.5</w:t>
      </w:r>
      <w:r w:rsidRPr="00374636">
        <w:tab/>
        <w:t>Test requirement</w:t>
      </w:r>
      <w:bookmarkEnd w:id="2146"/>
      <w:bookmarkEnd w:id="2147"/>
      <w:bookmarkEnd w:id="2148"/>
      <w:bookmarkEnd w:id="2149"/>
      <w:bookmarkEnd w:id="2150"/>
      <w:bookmarkEnd w:id="2151"/>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lastRenderedPageBreak/>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5.25pt;height:21.75pt" o:ole="" fillcolor="window">
                  <v:imagedata r:id="rId28" o:title=""/>
                </v:shape>
                <o:OLEObject Type="Embed" ProgID="Equation.3" ShapeID="_x0000_i1054" DrawAspect="Content" ObjectID="_1829923699"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7.75pt;height:21.75pt" o:ole="" fillcolor="window">
                  <v:imagedata r:id="rId30" o:title=""/>
                </v:shape>
                <o:OLEObject Type="Embed" ProgID="Equation.3" ShapeID="_x0000_i1055" DrawAspect="Content" ObjectID="_1829923700"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25pt;height:21.75pt" o:ole="" fillcolor="window">
                  <v:imagedata r:id="rId32" o:title=""/>
                </v:shape>
                <o:OLEObject Type="Embed" ProgID="Equation.3" ShapeID="_x0000_i1056" DrawAspect="Content" ObjectID="_1829923701"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6.75pt;height:14.25pt" o:ole="" fillcolor="window">
                  <v:imagedata r:id="rId34" o:title=""/>
                </v:shape>
                <o:OLEObject Type="Embed" ProgID="Equation.3" ShapeID="_x0000_i1057" DrawAspect="Content" ObjectID="_1829923702"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2.75pt;height:14.25pt" o:ole="" fillcolor="window">
                  <v:imagedata r:id="rId36" o:title=""/>
                </v:shape>
                <o:OLEObject Type="Embed" ProgID="Equation.3" ShapeID="_x0000_i1058" DrawAspect="Content" ObjectID="_1829923703"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25pt;height:21.75pt" o:ole="" fillcolor="window">
                  <v:imagedata r:id="rId41" o:title=""/>
                </v:shape>
                <o:OLEObject Type="Embed" ProgID="Equation.3" ShapeID="_x0000_i1059" DrawAspect="Content" ObjectID="_1829923704" r:id="rId65"/>
              </w:object>
            </w:r>
            <w:r w:rsidRPr="00374636">
              <w:rPr>
                <w:lang w:eastAsia="ko-KR"/>
              </w:rPr>
              <w:t xml:space="preserve"> is calculated in CRS REs in the subframes not indicated for PCell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6.75pt;height:14.25pt" o:ole="" fillcolor="window">
                  <v:imagedata r:id="rId34" o:title=""/>
                </v:shape>
                <o:OLEObject Type="Embed" ProgID="Equation.3" ShapeID="_x0000_i1060" DrawAspect="Content" ObjectID="_1829923705"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2.75pt;height:14.25pt" o:ole="" fillcolor="window">
                  <v:imagedata r:id="rId44" o:title=""/>
                </v:shape>
                <o:OLEObject Type="Embed" ProgID="Equation.3" ShapeID="_x0000_i1061" DrawAspect="Content" ObjectID="_1829923706" r:id="rId67"/>
              </w:object>
            </w:r>
            <w:r w:rsidRPr="00374636">
              <w:rPr>
                <w:lang w:eastAsia="ko-KR"/>
              </w:rPr>
              <w:t xml:space="preserve"> is calculated in CRS symbols in the </w:t>
            </w:r>
            <w:r w:rsidRPr="00374636">
              <w:rPr>
                <w:szCs w:val="16"/>
                <w:lang w:eastAsia="ko-KR"/>
              </w:rPr>
              <w:t>subframes not indicated for PC</w:t>
            </w:r>
            <w:r w:rsidRPr="00374636">
              <w:rPr>
                <w:szCs w:val="16"/>
                <w:lang w:eastAsia="en-US"/>
              </w:rPr>
              <w:t>ell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r w:rsidRPr="00374636">
              <w:rPr>
                <w:lang w:eastAsia="en-US"/>
              </w:rPr>
              <w:t>srsMaxUpPTS</w:t>
            </w:r>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r w:rsidRPr="00374636">
              <w:rPr>
                <w:lang w:eastAsia="en-US"/>
              </w:rPr>
              <w:t>srsBandwidth</w:t>
            </w:r>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r w:rsidRPr="00374636">
              <w:rPr>
                <w:lang w:eastAsia="en-US"/>
              </w:rPr>
              <w:t>srsHoppingBandwidth</w:t>
            </w:r>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r w:rsidRPr="00374636">
              <w:rPr>
                <w:lang w:eastAsia="en-US"/>
              </w:rPr>
              <w:t>srs-ConfigIndex</w:t>
            </w:r>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r w:rsidRPr="00374636">
              <w:rPr>
                <w:lang w:eastAsia="en-US"/>
              </w:rPr>
              <w:t>transmissionComb</w:t>
            </w:r>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r w:rsidRPr="00374636">
              <w:rPr>
                <w:lang w:eastAsia="en-US"/>
              </w:rPr>
              <w:t>cyclicShift</w:t>
            </w:r>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r w:rsidRPr="00374636">
              <w:rPr>
                <w:lang w:eastAsia="en-US"/>
              </w:rPr>
              <w:t>srsAntennaPort</w:t>
            </w:r>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2" w:name="_Toc27481637"/>
      <w:bookmarkStart w:id="2153" w:name="_Toc68182887"/>
      <w:bookmarkStart w:id="2154" w:name="_Toc75461731"/>
      <w:bookmarkStart w:id="2155" w:name="_Toc76023852"/>
      <w:bookmarkStart w:id="2156" w:name="_Toc83678295"/>
      <w:bookmarkStart w:id="2157" w:name="_Toc90629016"/>
      <w:r w:rsidRPr="00374636">
        <w:t>8.1.6</w:t>
      </w:r>
      <w:r w:rsidRPr="00374636">
        <w:tab/>
        <w:t>E-UTRAN TDD UE Rx–Tx time difference under Time Domain Measurement Resource Restriction with CRS Assistance Information and Non-MBSFN ABS (feICIC)</w:t>
      </w:r>
      <w:bookmarkEnd w:id="2152"/>
      <w:bookmarkEnd w:id="2153"/>
      <w:bookmarkEnd w:id="2154"/>
      <w:bookmarkEnd w:id="2155"/>
      <w:bookmarkEnd w:id="2156"/>
      <w:bookmarkEnd w:id="2157"/>
    </w:p>
    <w:p w14:paraId="68BD3DC5" w14:textId="77777777" w:rsidR="00D65C49" w:rsidRPr="00374636" w:rsidRDefault="00D65C49" w:rsidP="00D65C49">
      <w:pPr>
        <w:pStyle w:val="Heading4"/>
      </w:pPr>
      <w:bookmarkStart w:id="2158" w:name="_Toc27481638"/>
      <w:bookmarkStart w:id="2159" w:name="_Toc68182888"/>
      <w:bookmarkStart w:id="2160" w:name="_Toc75461732"/>
      <w:bookmarkStart w:id="2161" w:name="_Toc76023853"/>
      <w:bookmarkStart w:id="2162" w:name="_Toc83678296"/>
      <w:bookmarkStart w:id="2163" w:name="_Toc90629017"/>
      <w:r w:rsidRPr="00374636">
        <w:t>8.1.6.1</w:t>
      </w:r>
      <w:r w:rsidRPr="00374636">
        <w:tab/>
        <w:t>Test purpose</w:t>
      </w:r>
      <w:bookmarkEnd w:id="2158"/>
      <w:bookmarkEnd w:id="2159"/>
      <w:bookmarkEnd w:id="2160"/>
      <w:bookmarkEnd w:id="2161"/>
      <w:bookmarkEnd w:id="2162"/>
      <w:bookmarkEnd w:id="2163"/>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4" w:name="_Toc27481639"/>
      <w:bookmarkStart w:id="2165" w:name="_Toc68182889"/>
      <w:bookmarkStart w:id="2166" w:name="_Toc75461733"/>
      <w:bookmarkStart w:id="2167" w:name="_Toc76023854"/>
      <w:bookmarkStart w:id="2168" w:name="_Toc83678297"/>
      <w:bookmarkStart w:id="2169" w:name="_Toc90629018"/>
      <w:r w:rsidRPr="00374636">
        <w:t>8.1.6.2</w:t>
      </w:r>
      <w:r w:rsidRPr="00374636">
        <w:tab/>
        <w:t>Test applicability</w:t>
      </w:r>
      <w:bookmarkEnd w:id="2164"/>
      <w:bookmarkEnd w:id="2165"/>
      <w:bookmarkEnd w:id="2166"/>
      <w:bookmarkEnd w:id="2167"/>
      <w:bookmarkEnd w:id="2168"/>
      <w:bookmarkEnd w:id="2169"/>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70" w:name="_Toc27481640"/>
      <w:bookmarkStart w:id="2171" w:name="_Toc68182890"/>
      <w:bookmarkStart w:id="2172" w:name="_Toc75461734"/>
      <w:bookmarkStart w:id="2173" w:name="_Toc76023855"/>
      <w:bookmarkStart w:id="2174" w:name="_Toc83678298"/>
      <w:bookmarkStart w:id="2175" w:name="_Toc90629019"/>
      <w:r w:rsidRPr="00374636">
        <w:t>8.1.6.3</w:t>
      </w:r>
      <w:r w:rsidRPr="00374636">
        <w:tab/>
        <w:t>Minimum conformance requirements</w:t>
      </w:r>
      <w:bookmarkEnd w:id="2170"/>
      <w:bookmarkEnd w:id="2171"/>
      <w:bookmarkEnd w:id="2172"/>
      <w:bookmarkEnd w:id="2173"/>
      <w:bookmarkEnd w:id="2174"/>
      <w:bookmarkEnd w:id="2175"/>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359ADE85"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11575907" w14:textId="77777777" w:rsidR="00D65C49" w:rsidRPr="00374636" w:rsidRDefault="00D65C49" w:rsidP="00491AC2">
      <w:pPr>
        <w:pStyle w:val="B10"/>
      </w:pPr>
      <w:r w:rsidRPr="00374636">
        <w:tab/>
        <w:t>PCell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lastRenderedPageBreak/>
        <w:t>The normative reference for this requirement is TS 36.133 [23] clause 9.1.9.4 and A.9.7.6.</w:t>
      </w:r>
    </w:p>
    <w:p w14:paraId="21636459" w14:textId="77777777" w:rsidR="00D65C49" w:rsidRPr="00374636" w:rsidRDefault="00D65C49" w:rsidP="00D65C49">
      <w:pPr>
        <w:pStyle w:val="Heading4"/>
      </w:pPr>
      <w:bookmarkStart w:id="2176" w:name="_Toc27481641"/>
      <w:bookmarkStart w:id="2177" w:name="_Toc68182891"/>
      <w:bookmarkStart w:id="2178" w:name="_Toc75461735"/>
      <w:bookmarkStart w:id="2179" w:name="_Toc76023856"/>
      <w:bookmarkStart w:id="2180" w:name="_Toc83678299"/>
      <w:bookmarkStart w:id="2181" w:name="_Toc90629020"/>
      <w:r w:rsidRPr="00374636">
        <w:t>8.1.6.4</w:t>
      </w:r>
      <w:r w:rsidRPr="00374636">
        <w:tab/>
        <w:t>Test description</w:t>
      </w:r>
      <w:bookmarkEnd w:id="2176"/>
      <w:bookmarkEnd w:id="2177"/>
      <w:bookmarkEnd w:id="2178"/>
      <w:bookmarkEnd w:id="2179"/>
      <w:bookmarkEnd w:id="2180"/>
      <w:bookmarkEnd w:id="2181"/>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2" w:name="_Toc27481642"/>
      <w:bookmarkStart w:id="2183" w:name="_Toc68182892"/>
      <w:bookmarkStart w:id="2184" w:name="_Toc75461736"/>
      <w:bookmarkStart w:id="2185" w:name="_Toc76023857"/>
      <w:bookmarkStart w:id="2186" w:name="_Toc83678300"/>
      <w:bookmarkStart w:id="2187" w:name="_Toc90629021"/>
      <w:r w:rsidRPr="00374636">
        <w:t>8.1.6.4.1</w:t>
      </w:r>
      <w:r w:rsidRPr="00374636">
        <w:tab/>
        <w:t>Initial conditions</w:t>
      </w:r>
      <w:bookmarkEnd w:id="2182"/>
      <w:bookmarkEnd w:id="2183"/>
      <w:bookmarkEnd w:id="2184"/>
      <w:bookmarkEnd w:id="2185"/>
      <w:bookmarkEnd w:id="2186"/>
      <w:bookmarkEnd w:id="2187"/>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lastRenderedPageBreak/>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The first/leftmost bit corresponds to the PCell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r w:rsidRPr="00374636">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r w:rsidRPr="00374636">
              <w:rPr>
                <w:lang w:eastAsia="en-US"/>
              </w:rPr>
              <w:t>antennaPortsCount</w:t>
            </w:r>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r w:rsidRPr="00374636">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r w:rsidRPr="00374636">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8" w:name="_Toc27481643"/>
      <w:bookmarkStart w:id="2189" w:name="_Toc68182893"/>
      <w:bookmarkStart w:id="2190" w:name="_Toc75461737"/>
      <w:bookmarkStart w:id="2191" w:name="_Toc76023858"/>
      <w:bookmarkStart w:id="2192" w:name="_Toc83678301"/>
      <w:bookmarkStart w:id="2193" w:name="_Toc90629022"/>
      <w:r w:rsidRPr="00374636">
        <w:t>8.1.6.4.2</w:t>
      </w:r>
      <w:r w:rsidRPr="00374636">
        <w:tab/>
        <w:t>Test procedure</w:t>
      </w:r>
      <w:bookmarkEnd w:id="2188"/>
      <w:bookmarkEnd w:id="2189"/>
      <w:bookmarkEnd w:id="2190"/>
      <w:bookmarkEnd w:id="2191"/>
      <w:bookmarkEnd w:id="2192"/>
      <w:bookmarkEnd w:id="2193"/>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lastRenderedPageBreak/>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4" w:name="_Toc27481644"/>
      <w:bookmarkStart w:id="2195" w:name="_Toc68182894"/>
      <w:bookmarkStart w:id="2196" w:name="_Toc75461738"/>
      <w:bookmarkStart w:id="2197" w:name="_Toc76023859"/>
      <w:bookmarkStart w:id="2198" w:name="_Toc83678302"/>
      <w:bookmarkStart w:id="2199" w:name="_Toc90629023"/>
      <w:r w:rsidRPr="00374636">
        <w:t>8.1.6.4.3</w:t>
      </w:r>
      <w:r w:rsidRPr="00374636">
        <w:tab/>
        <w:t>Message contents</w:t>
      </w:r>
      <w:bookmarkEnd w:id="2194"/>
      <w:bookmarkEnd w:id="2195"/>
      <w:bookmarkEnd w:id="2196"/>
      <w:bookmarkEnd w:id="2197"/>
      <w:bookmarkEnd w:id="2198"/>
      <w:bookmarkEnd w:id="2199"/>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C1DEEB6" w14:textId="77777777" w:rsidTr="005A566D">
        <w:trPr>
          <w:jc w:val="center"/>
        </w:trPr>
        <w:tc>
          <w:tcPr>
            <w:tcW w:w="9639" w:type="dxa"/>
            <w:gridSpan w:val="4"/>
          </w:tcPr>
          <w:p w14:paraId="3F549D2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4B33E34D" w14:textId="77777777" w:rsidTr="005A566D">
        <w:tblPrEx>
          <w:tblCellMar>
            <w:right w:w="108" w:type="dxa"/>
          </w:tblCellMar>
        </w:tblPrEx>
        <w:trPr>
          <w:jc w:val="center"/>
        </w:trPr>
        <w:tc>
          <w:tcPr>
            <w:tcW w:w="4395" w:type="dxa"/>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jc w:val="center"/>
        </w:trPr>
        <w:tc>
          <w:tcPr>
            <w:tcW w:w="4395" w:type="dxa"/>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jc w:val="center"/>
        </w:trPr>
        <w:tc>
          <w:tcPr>
            <w:tcW w:w="4395" w:type="dxa"/>
          </w:tcPr>
          <w:p w14:paraId="173539C2" w14:textId="77777777" w:rsidR="00D65C49" w:rsidRPr="00374636" w:rsidRDefault="00D65C49" w:rsidP="007C6871">
            <w:pPr>
              <w:pStyle w:val="TAL"/>
            </w:pPr>
            <w:r w:rsidRPr="00374636">
              <w:t xml:space="preserve">  srs-BandwidthConfig</w:t>
            </w:r>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jc w:val="center"/>
        </w:trPr>
        <w:tc>
          <w:tcPr>
            <w:tcW w:w="4395" w:type="dxa"/>
          </w:tcPr>
          <w:p w14:paraId="69FE940D" w14:textId="77777777" w:rsidR="00D65C49" w:rsidRPr="00374636" w:rsidRDefault="00D65C49" w:rsidP="007C6871">
            <w:pPr>
              <w:pStyle w:val="TAL"/>
            </w:pPr>
            <w:r w:rsidRPr="00374636">
              <w:t xml:space="preserve">  srs-SubframeConfig</w:t>
            </w:r>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jc w:val="center"/>
        </w:trPr>
        <w:tc>
          <w:tcPr>
            <w:tcW w:w="4395" w:type="dxa"/>
          </w:tcPr>
          <w:p w14:paraId="667DC6B3" w14:textId="77777777" w:rsidR="00D65C49" w:rsidRPr="00374636" w:rsidRDefault="00D65C49" w:rsidP="007C6871">
            <w:pPr>
              <w:pStyle w:val="TAL"/>
            </w:pPr>
            <w:r w:rsidRPr="00374636">
              <w:t xml:space="preserve">  ackNackSRS-SimultaneousTransmission</w:t>
            </w:r>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jc w:val="center"/>
        </w:trPr>
        <w:tc>
          <w:tcPr>
            <w:tcW w:w="4395" w:type="dxa"/>
          </w:tcPr>
          <w:p w14:paraId="27BAEA7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lastRenderedPageBreak/>
        <w:t xml:space="preserve">Table 8.1.6.4.3-2: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046528" w14:textId="77777777" w:rsidTr="005A566D">
        <w:trPr>
          <w:jc w:val="center"/>
        </w:trPr>
        <w:tc>
          <w:tcPr>
            <w:tcW w:w="9639" w:type="dxa"/>
            <w:gridSpan w:val="4"/>
          </w:tcPr>
          <w:p w14:paraId="0E4EC5BC"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13F9203" w14:textId="77777777" w:rsidTr="005A566D">
        <w:tblPrEx>
          <w:tblCellMar>
            <w:right w:w="108" w:type="dxa"/>
          </w:tblCellMar>
        </w:tblPrEx>
        <w:trPr>
          <w:jc w:val="center"/>
        </w:trPr>
        <w:tc>
          <w:tcPr>
            <w:tcW w:w="4395" w:type="dxa"/>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lastRenderedPageBreak/>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tcPr>
          <w:p w14:paraId="14355A5C" w14:textId="77777777" w:rsidR="00D65C49" w:rsidRPr="00374636" w:rsidRDefault="00D65C49" w:rsidP="00C70145">
            <w:pPr>
              <w:pStyle w:val="TAL"/>
            </w:pPr>
            <w:r w:rsidRPr="00374636">
              <w:t>LPP-Message ::= SEQUENCE {</w:t>
            </w:r>
          </w:p>
        </w:tc>
        <w:tc>
          <w:tcPr>
            <w:tcW w:w="2267" w:type="dxa"/>
          </w:tcPr>
          <w:p w14:paraId="5DD845D3" w14:textId="77777777" w:rsidR="00D65C49" w:rsidRPr="00374636" w:rsidRDefault="00D65C49" w:rsidP="00C70145">
            <w:pPr>
              <w:pStyle w:val="TAL"/>
              <w:rPr>
                <w:rFonts w:eastAsia="MS Mincho"/>
              </w:rPr>
            </w:pPr>
          </w:p>
        </w:tc>
        <w:tc>
          <w:tcPr>
            <w:tcW w:w="1700" w:type="dxa"/>
          </w:tcPr>
          <w:p w14:paraId="4CFB97A7" w14:textId="77777777" w:rsidR="00D65C49" w:rsidRPr="00374636" w:rsidRDefault="00D65C49" w:rsidP="00C70145">
            <w:pPr>
              <w:pStyle w:val="TAL"/>
              <w:rPr>
                <w:rFonts w:eastAsia="MS Mincho"/>
              </w:rPr>
            </w:pPr>
          </w:p>
        </w:tc>
        <w:tc>
          <w:tcPr>
            <w:tcW w:w="1104" w:type="dxa"/>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tcPr>
          <w:p w14:paraId="04B2918A" w14:textId="77777777" w:rsidR="00D65C49" w:rsidRPr="00374636" w:rsidRDefault="00D65C49" w:rsidP="00C70145">
            <w:pPr>
              <w:pStyle w:val="TAL"/>
            </w:pPr>
            <w:r w:rsidRPr="00374636">
              <w:t xml:space="preserve"> transactionID SEQUENCE {</w:t>
            </w:r>
          </w:p>
        </w:tc>
        <w:tc>
          <w:tcPr>
            <w:tcW w:w="2267" w:type="dxa"/>
          </w:tcPr>
          <w:p w14:paraId="5186011F" w14:textId="77777777" w:rsidR="00D65C49" w:rsidRPr="00374636" w:rsidRDefault="00D65C49" w:rsidP="00C70145">
            <w:pPr>
              <w:pStyle w:val="TAL"/>
              <w:rPr>
                <w:rFonts w:eastAsia="MS Mincho"/>
              </w:rPr>
            </w:pPr>
          </w:p>
        </w:tc>
        <w:tc>
          <w:tcPr>
            <w:tcW w:w="1700" w:type="dxa"/>
          </w:tcPr>
          <w:p w14:paraId="1CE5DFA0" w14:textId="77777777" w:rsidR="00D65C49" w:rsidRPr="00374636" w:rsidRDefault="00D65C49" w:rsidP="00C70145">
            <w:pPr>
              <w:pStyle w:val="TAL"/>
              <w:rPr>
                <w:rFonts w:eastAsia="MS Mincho"/>
              </w:rPr>
            </w:pPr>
          </w:p>
        </w:tc>
        <w:tc>
          <w:tcPr>
            <w:tcW w:w="1104" w:type="dxa"/>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tcPr>
          <w:p w14:paraId="370F91A4" w14:textId="77777777" w:rsidR="00D65C49" w:rsidRPr="00374636" w:rsidRDefault="00D65C49" w:rsidP="00C70145">
            <w:pPr>
              <w:pStyle w:val="TAL"/>
            </w:pPr>
            <w:r w:rsidRPr="00374636">
              <w:t xml:space="preserve">  Initiator</w:t>
            </w:r>
          </w:p>
        </w:tc>
        <w:tc>
          <w:tcPr>
            <w:tcW w:w="2267" w:type="dxa"/>
          </w:tcPr>
          <w:p w14:paraId="6B530044"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6A3E19AD" w14:textId="77777777" w:rsidR="00D65C49" w:rsidRPr="00374636" w:rsidRDefault="00D65C49" w:rsidP="00C70145">
            <w:pPr>
              <w:pStyle w:val="TAL"/>
              <w:rPr>
                <w:rFonts w:eastAsia="MS Mincho"/>
              </w:rPr>
            </w:pPr>
          </w:p>
        </w:tc>
        <w:tc>
          <w:tcPr>
            <w:tcW w:w="1104" w:type="dxa"/>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transactionNumber</w:t>
            </w:r>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tcPr>
          <w:p w14:paraId="1BA4ADEE" w14:textId="77777777" w:rsidR="00D65C49" w:rsidRPr="00374636" w:rsidRDefault="00D65C49" w:rsidP="00C70145">
            <w:pPr>
              <w:pStyle w:val="TAL"/>
            </w:pPr>
            <w:r w:rsidRPr="00374636">
              <w:t xml:space="preserve"> }</w:t>
            </w:r>
          </w:p>
        </w:tc>
        <w:tc>
          <w:tcPr>
            <w:tcW w:w="2267" w:type="dxa"/>
          </w:tcPr>
          <w:p w14:paraId="17B14088" w14:textId="77777777" w:rsidR="00D65C49" w:rsidRPr="00374636" w:rsidRDefault="00D65C49" w:rsidP="00C70145">
            <w:pPr>
              <w:pStyle w:val="TAL"/>
              <w:rPr>
                <w:rFonts w:eastAsia="MS Mincho"/>
              </w:rPr>
            </w:pPr>
          </w:p>
        </w:tc>
        <w:tc>
          <w:tcPr>
            <w:tcW w:w="1700" w:type="dxa"/>
          </w:tcPr>
          <w:p w14:paraId="0605564F" w14:textId="77777777" w:rsidR="00D65C49" w:rsidRPr="00374636" w:rsidRDefault="00D65C49" w:rsidP="00C70145">
            <w:pPr>
              <w:pStyle w:val="TAL"/>
              <w:rPr>
                <w:rFonts w:eastAsia="MS Mincho"/>
              </w:rPr>
            </w:pPr>
          </w:p>
        </w:tc>
        <w:tc>
          <w:tcPr>
            <w:tcW w:w="1104" w:type="dxa"/>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tcPr>
          <w:p w14:paraId="6B8867DD" w14:textId="77777777" w:rsidR="00D65C49" w:rsidRPr="00374636" w:rsidRDefault="00D65C49" w:rsidP="00C70145">
            <w:pPr>
              <w:pStyle w:val="TAL"/>
            </w:pPr>
            <w:r w:rsidRPr="00374636">
              <w:t xml:space="preserve"> endTransaction</w:t>
            </w:r>
          </w:p>
        </w:tc>
        <w:tc>
          <w:tcPr>
            <w:tcW w:w="2267" w:type="dxa"/>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tcPr>
          <w:p w14:paraId="4DD75966" w14:textId="77777777" w:rsidR="00D65C49" w:rsidRPr="00374636" w:rsidRDefault="00D65C49" w:rsidP="00C70145">
            <w:pPr>
              <w:pStyle w:val="TAL"/>
              <w:rPr>
                <w:rFonts w:eastAsia="MS Mincho"/>
              </w:rPr>
            </w:pPr>
          </w:p>
        </w:tc>
        <w:tc>
          <w:tcPr>
            <w:tcW w:w="1104" w:type="dxa"/>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tcPr>
          <w:p w14:paraId="5EAE762D" w14:textId="77777777" w:rsidR="00D65C49" w:rsidRPr="00374636" w:rsidRDefault="00D65C49" w:rsidP="00C70145">
            <w:pPr>
              <w:pStyle w:val="TAL"/>
            </w:pPr>
            <w:r w:rsidRPr="00374636">
              <w:t xml:space="preserve"> sequenceNumber</w:t>
            </w:r>
          </w:p>
        </w:tc>
        <w:tc>
          <w:tcPr>
            <w:tcW w:w="2267" w:type="dxa"/>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B811715" w14:textId="77777777" w:rsidR="00D65C49" w:rsidRPr="00374636" w:rsidRDefault="00D65C49" w:rsidP="00C70145">
            <w:pPr>
              <w:pStyle w:val="TAL"/>
              <w:rPr>
                <w:rFonts w:eastAsia="MS Mincho"/>
              </w:rPr>
            </w:pPr>
          </w:p>
        </w:tc>
        <w:tc>
          <w:tcPr>
            <w:tcW w:w="1104" w:type="dxa"/>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tcPr>
          <w:p w14:paraId="1FEB86E3" w14:textId="77777777" w:rsidR="00D65C49" w:rsidRPr="00374636" w:rsidRDefault="00D65C49" w:rsidP="00C70145">
            <w:pPr>
              <w:pStyle w:val="TAL"/>
            </w:pPr>
            <w:r w:rsidRPr="00374636">
              <w:t xml:space="preserve"> acknowledgement </w:t>
            </w:r>
          </w:p>
        </w:tc>
        <w:tc>
          <w:tcPr>
            <w:tcW w:w="2267" w:type="dxa"/>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7ABEF05" w14:textId="77777777" w:rsidR="00D65C49" w:rsidRPr="00374636" w:rsidRDefault="00D65C49" w:rsidP="00C70145">
            <w:pPr>
              <w:pStyle w:val="TAL"/>
              <w:rPr>
                <w:rFonts w:eastAsia="MS Mincho"/>
              </w:rPr>
            </w:pPr>
          </w:p>
        </w:tc>
        <w:tc>
          <w:tcPr>
            <w:tcW w:w="1104" w:type="dxa"/>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tcPr>
          <w:p w14:paraId="351D639B" w14:textId="77777777" w:rsidR="00D65C49" w:rsidRPr="00374636" w:rsidRDefault="00D65C49" w:rsidP="00C70145">
            <w:pPr>
              <w:pStyle w:val="TAL"/>
            </w:pPr>
            <w:r w:rsidRPr="00374636">
              <w:t xml:space="preserve"> lpp-MessageBody CHOICE {</w:t>
            </w:r>
          </w:p>
        </w:tc>
        <w:tc>
          <w:tcPr>
            <w:tcW w:w="2267" w:type="dxa"/>
          </w:tcPr>
          <w:p w14:paraId="4382F38C" w14:textId="77777777" w:rsidR="00D65C49" w:rsidRPr="00374636" w:rsidRDefault="00D65C49" w:rsidP="00C70145">
            <w:pPr>
              <w:pStyle w:val="TAL"/>
              <w:rPr>
                <w:rFonts w:eastAsia="MS Mincho"/>
              </w:rPr>
            </w:pPr>
          </w:p>
        </w:tc>
        <w:tc>
          <w:tcPr>
            <w:tcW w:w="1700" w:type="dxa"/>
          </w:tcPr>
          <w:p w14:paraId="11C60B38" w14:textId="77777777" w:rsidR="00D65C49" w:rsidRPr="00374636" w:rsidRDefault="00D65C49" w:rsidP="00C70145">
            <w:pPr>
              <w:pStyle w:val="TAL"/>
              <w:rPr>
                <w:rFonts w:eastAsia="MS Mincho"/>
              </w:rPr>
            </w:pPr>
          </w:p>
        </w:tc>
        <w:tc>
          <w:tcPr>
            <w:tcW w:w="1104" w:type="dxa"/>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tcPr>
          <w:p w14:paraId="57A3B190" w14:textId="77777777" w:rsidR="00D65C49" w:rsidRPr="00374636" w:rsidRDefault="00D65C49" w:rsidP="00C70145">
            <w:pPr>
              <w:pStyle w:val="TAL"/>
            </w:pPr>
            <w:r w:rsidRPr="00374636">
              <w:t xml:space="preserve">  c1 CHOICE {</w:t>
            </w:r>
          </w:p>
        </w:tc>
        <w:tc>
          <w:tcPr>
            <w:tcW w:w="2267" w:type="dxa"/>
          </w:tcPr>
          <w:p w14:paraId="3DDFBB9A" w14:textId="77777777" w:rsidR="00D65C49" w:rsidRPr="00374636" w:rsidRDefault="00D65C49" w:rsidP="00C70145">
            <w:pPr>
              <w:pStyle w:val="TAL"/>
              <w:rPr>
                <w:rFonts w:eastAsia="MS Mincho"/>
              </w:rPr>
            </w:pPr>
          </w:p>
        </w:tc>
        <w:tc>
          <w:tcPr>
            <w:tcW w:w="1700" w:type="dxa"/>
          </w:tcPr>
          <w:p w14:paraId="4B2CD810" w14:textId="77777777" w:rsidR="00D65C49" w:rsidRPr="00374636" w:rsidRDefault="00D65C49" w:rsidP="00C70145">
            <w:pPr>
              <w:pStyle w:val="TAL"/>
              <w:rPr>
                <w:rFonts w:eastAsia="MS Mincho"/>
              </w:rPr>
            </w:pPr>
          </w:p>
        </w:tc>
        <w:tc>
          <w:tcPr>
            <w:tcW w:w="1104" w:type="dxa"/>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tcPr>
          <w:p w14:paraId="706DD6C0" w14:textId="77777777" w:rsidR="00D65C49" w:rsidRPr="00374636" w:rsidRDefault="00D65C49" w:rsidP="00C70145">
            <w:pPr>
              <w:pStyle w:val="TAL"/>
            </w:pPr>
            <w:r w:rsidRPr="00374636">
              <w:t xml:space="preserve">    requestLocationInformation SEQUENCE {</w:t>
            </w:r>
          </w:p>
        </w:tc>
        <w:tc>
          <w:tcPr>
            <w:tcW w:w="2267" w:type="dxa"/>
          </w:tcPr>
          <w:p w14:paraId="40D46DA0" w14:textId="77777777" w:rsidR="00D65C49" w:rsidRPr="00374636" w:rsidRDefault="00D65C49" w:rsidP="00C70145">
            <w:pPr>
              <w:pStyle w:val="TAL"/>
              <w:rPr>
                <w:rFonts w:eastAsia="MS Mincho"/>
              </w:rPr>
            </w:pPr>
          </w:p>
        </w:tc>
        <w:tc>
          <w:tcPr>
            <w:tcW w:w="1700" w:type="dxa"/>
          </w:tcPr>
          <w:p w14:paraId="307E5FEE" w14:textId="77777777" w:rsidR="00D65C49" w:rsidRPr="00374636" w:rsidRDefault="00D65C49" w:rsidP="00C70145">
            <w:pPr>
              <w:pStyle w:val="TAL"/>
              <w:rPr>
                <w:rFonts w:eastAsia="MS Mincho"/>
              </w:rPr>
            </w:pPr>
          </w:p>
        </w:tc>
        <w:tc>
          <w:tcPr>
            <w:tcW w:w="1104" w:type="dxa"/>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tcPr>
          <w:p w14:paraId="337CD138" w14:textId="77777777" w:rsidR="00D65C49" w:rsidRPr="00374636" w:rsidRDefault="00D65C49" w:rsidP="00C70145">
            <w:pPr>
              <w:pStyle w:val="TAL"/>
            </w:pPr>
            <w:r w:rsidRPr="00374636">
              <w:t xml:space="preserve">      criticalExtensions CHOICE {</w:t>
            </w:r>
          </w:p>
        </w:tc>
        <w:tc>
          <w:tcPr>
            <w:tcW w:w="2267" w:type="dxa"/>
          </w:tcPr>
          <w:p w14:paraId="56732317" w14:textId="77777777" w:rsidR="00D65C49" w:rsidRPr="00374636" w:rsidRDefault="00D65C49" w:rsidP="00C70145">
            <w:pPr>
              <w:pStyle w:val="TAL"/>
              <w:rPr>
                <w:rFonts w:eastAsia="MS Mincho"/>
              </w:rPr>
            </w:pPr>
          </w:p>
        </w:tc>
        <w:tc>
          <w:tcPr>
            <w:tcW w:w="1700" w:type="dxa"/>
          </w:tcPr>
          <w:p w14:paraId="1A1609B7" w14:textId="77777777" w:rsidR="00D65C49" w:rsidRPr="00374636" w:rsidRDefault="00D65C49" w:rsidP="00C70145">
            <w:pPr>
              <w:pStyle w:val="TAL"/>
              <w:rPr>
                <w:rFonts w:eastAsia="MS Mincho"/>
              </w:rPr>
            </w:pPr>
          </w:p>
        </w:tc>
        <w:tc>
          <w:tcPr>
            <w:tcW w:w="1104" w:type="dxa"/>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tcPr>
          <w:p w14:paraId="243F9D38" w14:textId="77777777" w:rsidR="00D65C49" w:rsidRPr="00374636" w:rsidRDefault="00D65C49" w:rsidP="00C70145">
            <w:pPr>
              <w:pStyle w:val="TAL"/>
            </w:pPr>
            <w:r w:rsidRPr="00374636">
              <w:t xml:space="preserve">        c1 CHOICE {</w:t>
            </w:r>
          </w:p>
        </w:tc>
        <w:tc>
          <w:tcPr>
            <w:tcW w:w="2267" w:type="dxa"/>
          </w:tcPr>
          <w:p w14:paraId="377F399F" w14:textId="77777777" w:rsidR="00D65C49" w:rsidRPr="00374636" w:rsidRDefault="00D65C49" w:rsidP="00C70145">
            <w:pPr>
              <w:pStyle w:val="TAL"/>
              <w:rPr>
                <w:rFonts w:eastAsia="MS Mincho"/>
              </w:rPr>
            </w:pPr>
          </w:p>
        </w:tc>
        <w:tc>
          <w:tcPr>
            <w:tcW w:w="1700" w:type="dxa"/>
          </w:tcPr>
          <w:p w14:paraId="26D25F28" w14:textId="77777777" w:rsidR="00D65C49" w:rsidRPr="00374636" w:rsidRDefault="00D65C49" w:rsidP="00C70145">
            <w:pPr>
              <w:pStyle w:val="TAL"/>
              <w:rPr>
                <w:rFonts w:eastAsia="MS Mincho"/>
              </w:rPr>
            </w:pPr>
          </w:p>
        </w:tc>
        <w:tc>
          <w:tcPr>
            <w:tcW w:w="1104" w:type="dxa"/>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tcPr>
          <w:p w14:paraId="5A890F5B" w14:textId="77777777" w:rsidR="00D65C49" w:rsidRPr="00374636" w:rsidRDefault="00D65C49" w:rsidP="00C70145">
            <w:pPr>
              <w:pStyle w:val="TAL"/>
            </w:pPr>
            <w:r w:rsidRPr="00374636">
              <w:t xml:space="preserve">          requestLocationInformation-r9 SEQUENCE {</w:t>
            </w:r>
          </w:p>
        </w:tc>
        <w:tc>
          <w:tcPr>
            <w:tcW w:w="2267" w:type="dxa"/>
          </w:tcPr>
          <w:p w14:paraId="571EF152" w14:textId="77777777" w:rsidR="00D65C49" w:rsidRPr="00374636" w:rsidRDefault="00D65C49" w:rsidP="00C70145">
            <w:pPr>
              <w:pStyle w:val="TAL"/>
              <w:rPr>
                <w:rFonts w:eastAsia="MS Mincho"/>
              </w:rPr>
            </w:pPr>
          </w:p>
        </w:tc>
        <w:tc>
          <w:tcPr>
            <w:tcW w:w="1700" w:type="dxa"/>
          </w:tcPr>
          <w:p w14:paraId="591CB9C5" w14:textId="77777777" w:rsidR="00D65C49" w:rsidRPr="00374636" w:rsidRDefault="00D65C49" w:rsidP="00C70145">
            <w:pPr>
              <w:pStyle w:val="TAL"/>
              <w:rPr>
                <w:rFonts w:eastAsia="MS Mincho"/>
              </w:rPr>
            </w:pPr>
          </w:p>
        </w:tc>
        <w:tc>
          <w:tcPr>
            <w:tcW w:w="1104" w:type="dxa"/>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tcPr>
          <w:p w14:paraId="30CBAF7C" w14:textId="77777777" w:rsidR="00D65C49" w:rsidRPr="00374636" w:rsidRDefault="00D65C49" w:rsidP="00C70145">
            <w:pPr>
              <w:pStyle w:val="TAL"/>
            </w:pPr>
            <w:r w:rsidRPr="00374636">
              <w:t xml:space="preserve">            commonIEsRequestLocationInformation</w:t>
            </w:r>
          </w:p>
          <w:p w14:paraId="1117EC4F" w14:textId="77777777" w:rsidR="00D65C49" w:rsidRPr="00374636" w:rsidRDefault="00D65C49" w:rsidP="00C70145">
            <w:pPr>
              <w:pStyle w:val="TAL"/>
            </w:pPr>
            <w:r w:rsidRPr="00374636">
              <w:t xml:space="preserve">            SEQUENCE {</w:t>
            </w:r>
          </w:p>
        </w:tc>
        <w:tc>
          <w:tcPr>
            <w:tcW w:w="2267" w:type="dxa"/>
          </w:tcPr>
          <w:p w14:paraId="5DD15862" w14:textId="77777777" w:rsidR="00D65C49" w:rsidRPr="00374636" w:rsidRDefault="00D65C49" w:rsidP="00C70145">
            <w:pPr>
              <w:pStyle w:val="TAL"/>
              <w:rPr>
                <w:rFonts w:eastAsia="MS Mincho"/>
              </w:rPr>
            </w:pPr>
          </w:p>
        </w:tc>
        <w:tc>
          <w:tcPr>
            <w:tcW w:w="1700" w:type="dxa"/>
          </w:tcPr>
          <w:p w14:paraId="43387E98" w14:textId="77777777" w:rsidR="00D65C49" w:rsidRPr="00374636" w:rsidRDefault="00D65C49" w:rsidP="00C70145">
            <w:pPr>
              <w:pStyle w:val="TAL"/>
              <w:rPr>
                <w:rFonts w:eastAsia="MS Mincho"/>
              </w:rPr>
            </w:pPr>
          </w:p>
        </w:tc>
        <w:tc>
          <w:tcPr>
            <w:tcW w:w="1104" w:type="dxa"/>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tcPr>
          <w:p w14:paraId="4A37231A" w14:textId="77777777" w:rsidR="00D65C49" w:rsidRPr="00374636" w:rsidRDefault="00D65C49" w:rsidP="00C70145">
            <w:pPr>
              <w:pStyle w:val="TAL"/>
            </w:pPr>
            <w:r w:rsidRPr="00374636">
              <w:t xml:space="preserve">              locationInformationType</w:t>
            </w:r>
          </w:p>
        </w:tc>
        <w:tc>
          <w:tcPr>
            <w:tcW w:w="2267" w:type="dxa"/>
          </w:tcPr>
          <w:p w14:paraId="404A7AEE"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045AD82D" w14:textId="77777777" w:rsidR="00D65C49" w:rsidRPr="00374636" w:rsidRDefault="00D65C49" w:rsidP="00C70145">
            <w:pPr>
              <w:pStyle w:val="TAL"/>
              <w:rPr>
                <w:rFonts w:eastAsia="MS Mincho"/>
              </w:rPr>
            </w:pPr>
          </w:p>
        </w:tc>
        <w:tc>
          <w:tcPr>
            <w:tcW w:w="1104" w:type="dxa"/>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tcPr>
          <w:p w14:paraId="734A682C" w14:textId="77777777" w:rsidR="00D65C49" w:rsidRPr="00374636" w:rsidRDefault="00D65C49" w:rsidP="00C70145">
            <w:pPr>
              <w:pStyle w:val="TAL"/>
            </w:pPr>
            <w:r w:rsidRPr="00374636">
              <w:t xml:space="preserve">              triggeredReporting</w:t>
            </w:r>
          </w:p>
        </w:tc>
        <w:tc>
          <w:tcPr>
            <w:tcW w:w="2267" w:type="dxa"/>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22A4EE5" w14:textId="77777777" w:rsidR="00D65C49" w:rsidRPr="00374636" w:rsidRDefault="00D65C49" w:rsidP="00C70145">
            <w:pPr>
              <w:pStyle w:val="TAL"/>
              <w:rPr>
                <w:rFonts w:eastAsia="MS Mincho"/>
              </w:rPr>
            </w:pPr>
          </w:p>
        </w:tc>
        <w:tc>
          <w:tcPr>
            <w:tcW w:w="1104" w:type="dxa"/>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tcPr>
          <w:p w14:paraId="0EC11B5F" w14:textId="77777777" w:rsidR="00D65C49" w:rsidRPr="00374636" w:rsidRDefault="00D65C49" w:rsidP="00C70145">
            <w:pPr>
              <w:pStyle w:val="TAL"/>
            </w:pPr>
            <w:r w:rsidRPr="00374636">
              <w:t xml:space="preserve">              periodicalReporting</w:t>
            </w:r>
          </w:p>
        </w:tc>
        <w:tc>
          <w:tcPr>
            <w:tcW w:w="2267" w:type="dxa"/>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F8CBB60" w14:textId="77777777" w:rsidR="00D65C49" w:rsidRPr="00374636" w:rsidRDefault="00D65C49" w:rsidP="00C70145">
            <w:pPr>
              <w:pStyle w:val="TAL"/>
              <w:rPr>
                <w:rFonts w:eastAsia="MS Mincho"/>
              </w:rPr>
            </w:pPr>
          </w:p>
        </w:tc>
        <w:tc>
          <w:tcPr>
            <w:tcW w:w="1104" w:type="dxa"/>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tcPr>
          <w:p w14:paraId="5EC367F5" w14:textId="77777777" w:rsidR="00D65C49" w:rsidRPr="00374636" w:rsidRDefault="00D65C49" w:rsidP="00C70145">
            <w:pPr>
              <w:pStyle w:val="TAL"/>
            </w:pPr>
            <w:r w:rsidRPr="00374636">
              <w:t xml:space="preserve">              additionalInformation</w:t>
            </w:r>
          </w:p>
        </w:tc>
        <w:tc>
          <w:tcPr>
            <w:tcW w:w="2267" w:type="dxa"/>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5FF3465D" w14:textId="77777777" w:rsidR="00D65C49" w:rsidRPr="00374636" w:rsidRDefault="00D65C49" w:rsidP="00C70145">
            <w:pPr>
              <w:pStyle w:val="TAL"/>
              <w:rPr>
                <w:rFonts w:eastAsia="MS Mincho"/>
              </w:rPr>
            </w:pPr>
          </w:p>
        </w:tc>
        <w:tc>
          <w:tcPr>
            <w:tcW w:w="1104" w:type="dxa"/>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tcPr>
          <w:p w14:paraId="266E2508" w14:textId="77777777" w:rsidR="00D65C49" w:rsidRPr="00374636" w:rsidRDefault="00D65C49" w:rsidP="00C70145">
            <w:pPr>
              <w:pStyle w:val="TAL"/>
            </w:pPr>
            <w:r w:rsidRPr="00374636">
              <w:t xml:space="preserve">              qos SEQUENCE {</w:t>
            </w:r>
          </w:p>
        </w:tc>
        <w:tc>
          <w:tcPr>
            <w:tcW w:w="2267" w:type="dxa"/>
          </w:tcPr>
          <w:p w14:paraId="6A8F77E6" w14:textId="77777777" w:rsidR="00D65C49" w:rsidRPr="00374636" w:rsidRDefault="00D65C49" w:rsidP="00C70145">
            <w:pPr>
              <w:pStyle w:val="TAL"/>
              <w:rPr>
                <w:rFonts w:eastAsia="MS Mincho"/>
              </w:rPr>
            </w:pPr>
          </w:p>
        </w:tc>
        <w:tc>
          <w:tcPr>
            <w:tcW w:w="1700" w:type="dxa"/>
          </w:tcPr>
          <w:p w14:paraId="1CF7A426" w14:textId="77777777" w:rsidR="00D65C49" w:rsidRPr="00374636" w:rsidRDefault="00D65C49" w:rsidP="00C70145">
            <w:pPr>
              <w:pStyle w:val="TAL"/>
              <w:rPr>
                <w:rFonts w:eastAsia="MS Mincho"/>
              </w:rPr>
            </w:pPr>
          </w:p>
        </w:tc>
        <w:tc>
          <w:tcPr>
            <w:tcW w:w="1104" w:type="dxa"/>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tcPr>
          <w:p w14:paraId="557031D9" w14:textId="77777777" w:rsidR="00D65C49" w:rsidRPr="00374636" w:rsidRDefault="00D65C49" w:rsidP="00C70145">
            <w:pPr>
              <w:pStyle w:val="TAL"/>
            </w:pPr>
            <w:r w:rsidRPr="00374636">
              <w:t xml:space="preserve">                 horizontalAccuracy</w:t>
            </w:r>
          </w:p>
        </w:tc>
        <w:tc>
          <w:tcPr>
            <w:tcW w:w="2267" w:type="dxa"/>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1E9F3DA" w14:textId="77777777" w:rsidR="00D65C49" w:rsidRPr="00374636" w:rsidRDefault="00D65C49" w:rsidP="00C70145">
            <w:pPr>
              <w:pStyle w:val="TAL"/>
              <w:rPr>
                <w:rFonts w:eastAsia="MS Mincho"/>
              </w:rPr>
            </w:pPr>
          </w:p>
        </w:tc>
        <w:tc>
          <w:tcPr>
            <w:tcW w:w="1104" w:type="dxa"/>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tcPr>
          <w:p w14:paraId="3954D5EE" w14:textId="77777777" w:rsidR="00D65C49" w:rsidRPr="00374636" w:rsidRDefault="00D65C49" w:rsidP="00C70145">
            <w:pPr>
              <w:pStyle w:val="TAL"/>
            </w:pPr>
            <w:r w:rsidRPr="00374636">
              <w:t xml:space="preserve">                 verticalCoordinateRequest</w:t>
            </w:r>
          </w:p>
        </w:tc>
        <w:tc>
          <w:tcPr>
            <w:tcW w:w="2267" w:type="dxa"/>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tcPr>
          <w:p w14:paraId="40463FF9" w14:textId="77777777" w:rsidR="00D65C49" w:rsidRPr="00374636" w:rsidRDefault="00D65C49" w:rsidP="00C70145">
            <w:pPr>
              <w:pStyle w:val="TAL"/>
              <w:rPr>
                <w:rFonts w:eastAsia="MS Mincho"/>
              </w:rPr>
            </w:pPr>
          </w:p>
        </w:tc>
        <w:tc>
          <w:tcPr>
            <w:tcW w:w="1104" w:type="dxa"/>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tcPr>
          <w:p w14:paraId="6FD2EFB8" w14:textId="77777777" w:rsidR="00D65C49" w:rsidRPr="00374636" w:rsidRDefault="00D65C49" w:rsidP="00C70145">
            <w:pPr>
              <w:pStyle w:val="TAL"/>
            </w:pPr>
            <w:r w:rsidRPr="00374636">
              <w:t xml:space="preserve">                 verticalAccuracy</w:t>
            </w:r>
          </w:p>
        </w:tc>
        <w:tc>
          <w:tcPr>
            <w:tcW w:w="2267" w:type="dxa"/>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6B18BE7" w14:textId="77777777" w:rsidR="00D65C49" w:rsidRPr="00374636" w:rsidRDefault="00D65C49" w:rsidP="00C70145">
            <w:pPr>
              <w:pStyle w:val="TAL"/>
              <w:rPr>
                <w:rFonts w:eastAsia="MS Mincho"/>
              </w:rPr>
            </w:pPr>
          </w:p>
        </w:tc>
        <w:tc>
          <w:tcPr>
            <w:tcW w:w="1104" w:type="dxa"/>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tcPr>
          <w:p w14:paraId="0D8A49F1" w14:textId="77777777" w:rsidR="00D65C49" w:rsidRPr="00374636" w:rsidRDefault="00D65C49" w:rsidP="00C70145">
            <w:pPr>
              <w:pStyle w:val="TAL"/>
            </w:pPr>
            <w:r w:rsidRPr="00374636">
              <w:t xml:space="preserve">                 responseTime SEQUENCE {</w:t>
            </w:r>
          </w:p>
        </w:tc>
        <w:tc>
          <w:tcPr>
            <w:tcW w:w="2267" w:type="dxa"/>
          </w:tcPr>
          <w:p w14:paraId="0D4360E5" w14:textId="77777777" w:rsidR="00D65C49" w:rsidRPr="00374636" w:rsidRDefault="00D65C49" w:rsidP="00C70145">
            <w:pPr>
              <w:pStyle w:val="TAL"/>
              <w:rPr>
                <w:rFonts w:eastAsia="MS Mincho"/>
              </w:rPr>
            </w:pPr>
          </w:p>
        </w:tc>
        <w:tc>
          <w:tcPr>
            <w:tcW w:w="1700" w:type="dxa"/>
          </w:tcPr>
          <w:p w14:paraId="6CE8E976" w14:textId="77777777" w:rsidR="00D65C49" w:rsidRPr="00374636" w:rsidRDefault="00D65C49" w:rsidP="00C70145">
            <w:pPr>
              <w:pStyle w:val="TAL"/>
              <w:rPr>
                <w:rFonts w:eastAsia="MS Mincho"/>
              </w:rPr>
            </w:pPr>
          </w:p>
        </w:tc>
        <w:tc>
          <w:tcPr>
            <w:tcW w:w="1104" w:type="dxa"/>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tcPr>
          <w:p w14:paraId="396A17A9" w14:textId="77777777" w:rsidR="00D65C49" w:rsidRPr="00374636" w:rsidRDefault="00D65C49" w:rsidP="00C70145">
            <w:pPr>
              <w:pStyle w:val="TAL"/>
            </w:pPr>
            <w:r w:rsidRPr="00374636">
              <w:t xml:space="preserve">                   time</w:t>
            </w:r>
          </w:p>
        </w:tc>
        <w:tc>
          <w:tcPr>
            <w:tcW w:w="2267" w:type="dxa"/>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tcPr>
          <w:p w14:paraId="304895BB" w14:textId="77777777" w:rsidR="00D65C49" w:rsidRPr="00374636" w:rsidRDefault="00D65C49" w:rsidP="00C70145">
            <w:pPr>
              <w:pStyle w:val="TAL"/>
              <w:rPr>
                <w:rFonts w:eastAsia="MS Mincho"/>
              </w:rPr>
            </w:pPr>
          </w:p>
        </w:tc>
        <w:tc>
          <w:tcPr>
            <w:tcW w:w="1104" w:type="dxa"/>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tcPr>
          <w:p w14:paraId="2F48CF7D" w14:textId="77777777" w:rsidR="00D65C49" w:rsidRPr="00374636" w:rsidRDefault="00D65C49" w:rsidP="00C70145">
            <w:pPr>
              <w:pStyle w:val="TAL"/>
            </w:pPr>
            <w:r w:rsidRPr="00374636">
              <w:t xml:space="preserve">                   responseTimeEarlyFix-r12</w:t>
            </w:r>
          </w:p>
        </w:tc>
        <w:tc>
          <w:tcPr>
            <w:tcW w:w="2267" w:type="dxa"/>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5DC45BE" w14:textId="77777777" w:rsidR="00D65C49" w:rsidRPr="00374636" w:rsidRDefault="00D65C49" w:rsidP="00C70145">
            <w:pPr>
              <w:pStyle w:val="TAL"/>
              <w:rPr>
                <w:rFonts w:eastAsia="MS Mincho"/>
              </w:rPr>
            </w:pPr>
          </w:p>
        </w:tc>
        <w:tc>
          <w:tcPr>
            <w:tcW w:w="1104" w:type="dxa"/>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tcPr>
          <w:p w14:paraId="076E188B" w14:textId="77777777" w:rsidR="00D65C49" w:rsidRPr="00374636" w:rsidRDefault="00D65C49" w:rsidP="00C70145">
            <w:pPr>
              <w:pStyle w:val="TAL"/>
            </w:pPr>
            <w:r w:rsidRPr="00374636">
              <w:t xml:space="preserve">                 }</w:t>
            </w:r>
          </w:p>
        </w:tc>
        <w:tc>
          <w:tcPr>
            <w:tcW w:w="2267" w:type="dxa"/>
          </w:tcPr>
          <w:p w14:paraId="25B04452" w14:textId="77777777" w:rsidR="00D65C49" w:rsidRPr="00374636" w:rsidRDefault="00D65C49" w:rsidP="00C70145">
            <w:pPr>
              <w:pStyle w:val="TAL"/>
              <w:rPr>
                <w:rFonts w:eastAsia="MS Mincho"/>
              </w:rPr>
            </w:pPr>
          </w:p>
        </w:tc>
        <w:tc>
          <w:tcPr>
            <w:tcW w:w="1700" w:type="dxa"/>
          </w:tcPr>
          <w:p w14:paraId="7639BDA0" w14:textId="77777777" w:rsidR="00D65C49" w:rsidRPr="00374636" w:rsidRDefault="00D65C49" w:rsidP="00C70145">
            <w:pPr>
              <w:pStyle w:val="TAL"/>
              <w:rPr>
                <w:rFonts w:eastAsia="MS Mincho"/>
              </w:rPr>
            </w:pPr>
          </w:p>
        </w:tc>
        <w:tc>
          <w:tcPr>
            <w:tcW w:w="1104" w:type="dxa"/>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tcPr>
          <w:p w14:paraId="23096342" w14:textId="77777777" w:rsidR="00D65C49" w:rsidRPr="00374636" w:rsidRDefault="00D65C49" w:rsidP="00C70145">
            <w:pPr>
              <w:pStyle w:val="TAL"/>
            </w:pPr>
            <w:r w:rsidRPr="00374636">
              <w:t xml:space="preserve">                 velocityRequest</w:t>
            </w:r>
          </w:p>
        </w:tc>
        <w:tc>
          <w:tcPr>
            <w:tcW w:w="2267" w:type="dxa"/>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tcPr>
          <w:p w14:paraId="1C6070BA" w14:textId="77777777" w:rsidR="00D65C49" w:rsidRPr="00374636" w:rsidRDefault="00D65C49" w:rsidP="00C70145">
            <w:pPr>
              <w:pStyle w:val="TAL"/>
              <w:rPr>
                <w:rFonts w:eastAsia="MS Mincho"/>
              </w:rPr>
            </w:pPr>
          </w:p>
        </w:tc>
        <w:tc>
          <w:tcPr>
            <w:tcW w:w="1104" w:type="dxa"/>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tcPr>
          <w:p w14:paraId="017D7CFE" w14:textId="77777777" w:rsidR="00D65C49" w:rsidRPr="00374636" w:rsidRDefault="00D65C49" w:rsidP="00C70145">
            <w:pPr>
              <w:pStyle w:val="TAL"/>
            </w:pPr>
            <w:r w:rsidRPr="00374636">
              <w:t xml:space="preserve">              }</w:t>
            </w:r>
          </w:p>
        </w:tc>
        <w:tc>
          <w:tcPr>
            <w:tcW w:w="2267" w:type="dxa"/>
          </w:tcPr>
          <w:p w14:paraId="4630BA3F" w14:textId="77777777" w:rsidR="00D65C49" w:rsidRPr="00374636" w:rsidRDefault="00D65C49" w:rsidP="00C70145">
            <w:pPr>
              <w:pStyle w:val="TAL"/>
              <w:rPr>
                <w:rFonts w:eastAsia="MS Mincho"/>
              </w:rPr>
            </w:pPr>
          </w:p>
        </w:tc>
        <w:tc>
          <w:tcPr>
            <w:tcW w:w="1700" w:type="dxa"/>
          </w:tcPr>
          <w:p w14:paraId="5665CF8A" w14:textId="77777777" w:rsidR="00D65C49" w:rsidRPr="00374636" w:rsidRDefault="00D65C49" w:rsidP="00C70145">
            <w:pPr>
              <w:pStyle w:val="TAL"/>
              <w:rPr>
                <w:rFonts w:eastAsia="MS Mincho"/>
              </w:rPr>
            </w:pPr>
          </w:p>
        </w:tc>
        <w:tc>
          <w:tcPr>
            <w:tcW w:w="1104" w:type="dxa"/>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tcPr>
          <w:p w14:paraId="638800D1" w14:textId="77777777" w:rsidR="00D65C49" w:rsidRPr="00374636" w:rsidRDefault="00D65C49" w:rsidP="00C70145">
            <w:pPr>
              <w:pStyle w:val="TAL"/>
            </w:pPr>
            <w:r w:rsidRPr="00374636">
              <w:t xml:space="preserve">              environment</w:t>
            </w:r>
          </w:p>
        </w:tc>
        <w:tc>
          <w:tcPr>
            <w:tcW w:w="2267" w:type="dxa"/>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8009D20" w14:textId="77777777" w:rsidR="00D65C49" w:rsidRPr="00374636" w:rsidRDefault="00D65C49" w:rsidP="00C70145">
            <w:pPr>
              <w:pStyle w:val="TAL"/>
              <w:rPr>
                <w:rFonts w:eastAsia="MS Mincho"/>
              </w:rPr>
            </w:pPr>
          </w:p>
        </w:tc>
        <w:tc>
          <w:tcPr>
            <w:tcW w:w="1104" w:type="dxa"/>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tcPr>
          <w:p w14:paraId="03C84C1D" w14:textId="77777777" w:rsidR="00D65C49" w:rsidRPr="00374636" w:rsidRDefault="00D65C49" w:rsidP="00C70145">
            <w:pPr>
              <w:pStyle w:val="TAL"/>
            </w:pPr>
            <w:r w:rsidRPr="00374636">
              <w:t xml:space="preserve">              locationCoordinateTypes</w:t>
            </w:r>
          </w:p>
        </w:tc>
        <w:tc>
          <w:tcPr>
            <w:tcW w:w="2267" w:type="dxa"/>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3131C07" w14:textId="77777777" w:rsidR="00D65C49" w:rsidRPr="00374636" w:rsidRDefault="00D65C49" w:rsidP="00C70145">
            <w:pPr>
              <w:pStyle w:val="TAL"/>
              <w:rPr>
                <w:rFonts w:eastAsia="MS Mincho"/>
              </w:rPr>
            </w:pPr>
          </w:p>
        </w:tc>
        <w:tc>
          <w:tcPr>
            <w:tcW w:w="1104" w:type="dxa"/>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tcPr>
          <w:p w14:paraId="110F7F9D" w14:textId="77777777" w:rsidR="00D65C49" w:rsidRPr="00374636" w:rsidRDefault="00D65C49" w:rsidP="00C70145">
            <w:pPr>
              <w:pStyle w:val="TAL"/>
            </w:pPr>
            <w:r w:rsidRPr="00374636">
              <w:t xml:space="preserve">              velocityTypes</w:t>
            </w:r>
          </w:p>
        </w:tc>
        <w:tc>
          <w:tcPr>
            <w:tcW w:w="2267" w:type="dxa"/>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D914ABE" w14:textId="77777777" w:rsidR="00D65C49" w:rsidRPr="00374636" w:rsidRDefault="00D65C49" w:rsidP="00C70145">
            <w:pPr>
              <w:pStyle w:val="TAL"/>
              <w:rPr>
                <w:rFonts w:eastAsia="MS Mincho"/>
              </w:rPr>
            </w:pPr>
          </w:p>
        </w:tc>
        <w:tc>
          <w:tcPr>
            <w:tcW w:w="1104" w:type="dxa"/>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tcPr>
          <w:p w14:paraId="4E940244" w14:textId="77777777" w:rsidR="00D65C49" w:rsidRPr="00374636" w:rsidRDefault="00D65C49" w:rsidP="00C70145">
            <w:pPr>
              <w:pStyle w:val="TAL"/>
            </w:pPr>
            <w:r w:rsidRPr="00374636">
              <w:t xml:space="preserve">            }</w:t>
            </w:r>
          </w:p>
        </w:tc>
        <w:tc>
          <w:tcPr>
            <w:tcW w:w="2267" w:type="dxa"/>
          </w:tcPr>
          <w:p w14:paraId="1F27BF86" w14:textId="77777777" w:rsidR="00D65C49" w:rsidRPr="00374636" w:rsidRDefault="00D65C49" w:rsidP="00C70145">
            <w:pPr>
              <w:pStyle w:val="TAL"/>
              <w:rPr>
                <w:rFonts w:eastAsia="MS Mincho"/>
              </w:rPr>
            </w:pPr>
          </w:p>
        </w:tc>
        <w:tc>
          <w:tcPr>
            <w:tcW w:w="1700" w:type="dxa"/>
          </w:tcPr>
          <w:p w14:paraId="52EB42D5" w14:textId="77777777" w:rsidR="00D65C49" w:rsidRPr="00374636" w:rsidRDefault="00D65C49" w:rsidP="00C70145">
            <w:pPr>
              <w:pStyle w:val="TAL"/>
              <w:rPr>
                <w:rFonts w:eastAsia="MS Mincho"/>
              </w:rPr>
            </w:pPr>
          </w:p>
        </w:tc>
        <w:tc>
          <w:tcPr>
            <w:tcW w:w="1104" w:type="dxa"/>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tcPr>
          <w:p w14:paraId="32A75375" w14:textId="77777777" w:rsidR="00D65C49" w:rsidRPr="00374636" w:rsidRDefault="00D65C49" w:rsidP="00C70145">
            <w:pPr>
              <w:pStyle w:val="TAL"/>
            </w:pPr>
            <w:r w:rsidRPr="00374636">
              <w:t xml:space="preserve">            a-gnss-RequestLocationInformation</w:t>
            </w:r>
          </w:p>
        </w:tc>
        <w:tc>
          <w:tcPr>
            <w:tcW w:w="2267" w:type="dxa"/>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02EDF79" w14:textId="77777777" w:rsidR="00D65C49" w:rsidRPr="00374636" w:rsidRDefault="00D65C49" w:rsidP="00C70145">
            <w:pPr>
              <w:pStyle w:val="TAL"/>
              <w:rPr>
                <w:rFonts w:eastAsia="MS Mincho"/>
              </w:rPr>
            </w:pPr>
          </w:p>
        </w:tc>
        <w:tc>
          <w:tcPr>
            <w:tcW w:w="1104" w:type="dxa"/>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tcPr>
          <w:p w14:paraId="6BEE50B1" w14:textId="77777777" w:rsidR="00D65C49" w:rsidRPr="00374636" w:rsidRDefault="00D65C49" w:rsidP="00C70145">
            <w:pPr>
              <w:pStyle w:val="TAL"/>
            </w:pPr>
            <w:r w:rsidRPr="00374636">
              <w:t xml:space="preserve">            otdoa-RequestLocationInformation</w:t>
            </w:r>
          </w:p>
        </w:tc>
        <w:tc>
          <w:tcPr>
            <w:tcW w:w="2267" w:type="dxa"/>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430D456" w14:textId="77777777" w:rsidR="00D65C49" w:rsidRPr="00374636" w:rsidRDefault="00D65C49" w:rsidP="00C70145">
            <w:pPr>
              <w:pStyle w:val="TAL"/>
              <w:rPr>
                <w:rFonts w:eastAsia="MS Mincho"/>
              </w:rPr>
            </w:pPr>
          </w:p>
        </w:tc>
        <w:tc>
          <w:tcPr>
            <w:tcW w:w="1104" w:type="dxa"/>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tcPr>
          <w:p w14:paraId="0E49E9C6" w14:textId="77777777" w:rsidR="00D65C49" w:rsidRPr="00374636" w:rsidRDefault="00D65C49" w:rsidP="00C70145">
            <w:pPr>
              <w:pStyle w:val="TAL"/>
            </w:pPr>
            <w:r w:rsidRPr="00374636">
              <w:t xml:space="preserve">            ecid-RequestLocationInformation ::=</w:t>
            </w:r>
          </w:p>
          <w:p w14:paraId="449A157D" w14:textId="77777777" w:rsidR="00D65C49" w:rsidRPr="00374636" w:rsidRDefault="00D65C49" w:rsidP="00C70145">
            <w:pPr>
              <w:pStyle w:val="TAL"/>
            </w:pPr>
            <w:r w:rsidRPr="00374636">
              <w:t xml:space="preserve">                SEQUENCE {</w:t>
            </w:r>
          </w:p>
        </w:tc>
        <w:tc>
          <w:tcPr>
            <w:tcW w:w="2267" w:type="dxa"/>
          </w:tcPr>
          <w:p w14:paraId="66373DF7" w14:textId="77777777" w:rsidR="00D65C49" w:rsidRPr="00374636" w:rsidRDefault="00D65C49" w:rsidP="00C70145">
            <w:pPr>
              <w:pStyle w:val="TAL"/>
              <w:rPr>
                <w:rFonts w:eastAsia="MS Mincho"/>
              </w:rPr>
            </w:pPr>
          </w:p>
        </w:tc>
        <w:tc>
          <w:tcPr>
            <w:tcW w:w="1700" w:type="dxa"/>
          </w:tcPr>
          <w:p w14:paraId="70511999" w14:textId="77777777" w:rsidR="00D65C49" w:rsidRPr="00374636" w:rsidRDefault="00D65C49" w:rsidP="00C70145">
            <w:pPr>
              <w:pStyle w:val="TAL"/>
              <w:rPr>
                <w:rFonts w:eastAsia="MS Mincho"/>
              </w:rPr>
            </w:pPr>
          </w:p>
        </w:tc>
        <w:tc>
          <w:tcPr>
            <w:tcW w:w="1104" w:type="dxa"/>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tcPr>
          <w:p w14:paraId="5CF20007" w14:textId="77777777" w:rsidR="00D65C49" w:rsidRPr="00374636" w:rsidRDefault="00D65C49" w:rsidP="00C70145">
            <w:pPr>
              <w:pStyle w:val="TAL"/>
            </w:pPr>
            <w:r w:rsidRPr="00374636">
              <w:t xml:space="preserve">                 requestedMeasurements</w:t>
            </w:r>
          </w:p>
        </w:tc>
        <w:tc>
          <w:tcPr>
            <w:tcW w:w="2267" w:type="dxa"/>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tcPr>
          <w:p w14:paraId="262B254D"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tcPr>
          <w:p w14:paraId="4E63880C" w14:textId="77777777" w:rsidR="00D65C49" w:rsidRPr="00374636" w:rsidRDefault="00D65C49" w:rsidP="00C70145">
            <w:pPr>
              <w:pStyle w:val="TAL"/>
            </w:pPr>
            <w:r w:rsidRPr="00374636">
              <w:t xml:space="preserve">               }</w:t>
            </w:r>
          </w:p>
        </w:tc>
        <w:tc>
          <w:tcPr>
            <w:tcW w:w="2267" w:type="dxa"/>
          </w:tcPr>
          <w:p w14:paraId="5B67213B" w14:textId="77777777" w:rsidR="00D65C49" w:rsidRPr="00374636" w:rsidRDefault="00D65C49" w:rsidP="00C70145">
            <w:pPr>
              <w:pStyle w:val="TAL"/>
              <w:rPr>
                <w:rFonts w:eastAsia="MS Mincho"/>
              </w:rPr>
            </w:pPr>
          </w:p>
        </w:tc>
        <w:tc>
          <w:tcPr>
            <w:tcW w:w="1700" w:type="dxa"/>
          </w:tcPr>
          <w:p w14:paraId="1E72AB5A" w14:textId="77777777" w:rsidR="00D65C49" w:rsidRPr="00374636" w:rsidRDefault="00D65C49" w:rsidP="00C70145">
            <w:pPr>
              <w:pStyle w:val="TAL"/>
              <w:rPr>
                <w:rFonts w:eastAsia="MS Mincho"/>
              </w:rPr>
            </w:pPr>
          </w:p>
        </w:tc>
        <w:tc>
          <w:tcPr>
            <w:tcW w:w="1104" w:type="dxa"/>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tcPr>
          <w:p w14:paraId="71A31B0F" w14:textId="77777777" w:rsidR="00D65C49" w:rsidRPr="00374636" w:rsidRDefault="00D65C49" w:rsidP="00C70145">
            <w:pPr>
              <w:pStyle w:val="TAL"/>
            </w:pPr>
            <w:r w:rsidRPr="00374636">
              <w:t xml:space="preserve">            epdu-RequestLocationInformation</w:t>
            </w:r>
          </w:p>
        </w:tc>
        <w:tc>
          <w:tcPr>
            <w:tcW w:w="2267" w:type="dxa"/>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782903E" w14:textId="77777777" w:rsidR="00D65C49" w:rsidRPr="00374636" w:rsidRDefault="00D65C49" w:rsidP="00C70145">
            <w:pPr>
              <w:pStyle w:val="TAL"/>
              <w:rPr>
                <w:rFonts w:eastAsia="MS Mincho"/>
              </w:rPr>
            </w:pPr>
          </w:p>
        </w:tc>
        <w:tc>
          <w:tcPr>
            <w:tcW w:w="1104" w:type="dxa"/>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tcPr>
          <w:p w14:paraId="1043D163" w14:textId="77777777" w:rsidR="00D65C49" w:rsidRPr="00374636" w:rsidRDefault="00D65C49" w:rsidP="00C70145">
            <w:pPr>
              <w:pStyle w:val="TAL"/>
            </w:pPr>
            <w:r w:rsidRPr="00374636">
              <w:t xml:space="preserve">          }</w:t>
            </w:r>
          </w:p>
        </w:tc>
        <w:tc>
          <w:tcPr>
            <w:tcW w:w="2267" w:type="dxa"/>
          </w:tcPr>
          <w:p w14:paraId="14C475FE" w14:textId="77777777" w:rsidR="00D65C49" w:rsidRPr="00374636" w:rsidRDefault="00D65C49" w:rsidP="00C70145">
            <w:pPr>
              <w:pStyle w:val="TAL"/>
              <w:rPr>
                <w:rFonts w:eastAsia="MS Mincho"/>
              </w:rPr>
            </w:pPr>
          </w:p>
        </w:tc>
        <w:tc>
          <w:tcPr>
            <w:tcW w:w="1700" w:type="dxa"/>
          </w:tcPr>
          <w:p w14:paraId="4FEF5F7F" w14:textId="77777777" w:rsidR="00D65C49" w:rsidRPr="00374636" w:rsidRDefault="00D65C49" w:rsidP="00C70145">
            <w:pPr>
              <w:pStyle w:val="TAL"/>
              <w:rPr>
                <w:rFonts w:eastAsia="MS Mincho"/>
              </w:rPr>
            </w:pPr>
          </w:p>
        </w:tc>
        <w:tc>
          <w:tcPr>
            <w:tcW w:w="1104" w:type="dxa"/>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tcPr>
          <w:p w14:paraId="173B6BBE" w14:textId="77777777" w:rsidR="00D65C49" w:rsidRPr="00374636" w:rsidRDefault="00D65C49" w:rsidP="00C70145">
            <w:pPr>
              <w:pStyle w:val="TAL"/>
            </w:pPr>
            <w:r w:rsidRPr="00374636">
              <w:t xml:space="preserve">        }</w:t>
            </w:r>
          </w:p>
        </w:tc>
        <w:tc>
          <w:tcPr>
            <w:tcW w:w="2267" w:type="dxa"/>
          </w:tcPr>
          <w:p w14:paraId="5DA1062E" w14:textId="77777777" w:rsidR="00D65C49" w:rsidRPr="00374636" w:rsidRDefault="00D65C49" w:rsidP="00C70145">
            <w:pPr>
              <w:pStyle w:val="TAL"/>
              <w:rPr>
                <w:rFonts w:eastAsia="MS Mincho"/>
              </w:rPr>
            </w:pPr>
          </w:p>
        </w:tc>
        <w:tc>
          <w:tcPr>
            <w:tcW w:w="1700" w:type="dxa"/>
          </w:tcPr>
          <w:p w14:paraId="0576E85C" w14:textId="77777777" w:rsidR="00D65C49" w:rsidRPr="00374636" w:rsidRDefault="00D65C49" w:rsidP="00C70145">
            <w:pPr>
              <w:pStyle w:val="TAL"/>
              <w:rPr>
                <w:rFonts w:eastAsia="MS Mincho"/>
              </w:rPr>
            </w:pPr>
          </w:p>
        </w:tc>
        <w:tc>
          <w:tcPr>
            <w:tcW w:w="1104" w:type="dxa"/>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tcPr>
          <w:p w14:paraId="35D37700" w14:textId="77777777" w:rsidR="00D65C49" w:rsidRPr="00374636" w:rsidRDefault="00D65C49" w:rsidP="00C70145">
            <w:pPr>
              <w:pStyle w:val="TAL"/>
            </w:pPr>
            <w:r w:rsidRPr="00374636">
              <w:t xml:space="preserve">      }</w:t>
            </w:r>
          </w:p>
        </w:tc>
        <w:tc>
          <w:tcPr>
            <w:tcW w:w="2267" w:type="dxa"/>
          </w:tcPr>
          <w:p w14:paraId="0C890C27" w14:textId="77777777" w:rsidR="00D65C49" w:rsidRPr="00374636" w:rsidRDefault="00D65C49" w:rsidP="00C70145">
            <w:pPr>
              <w:pStyle w:val="TAL"/>
              <w:rPr>
                <w:rFonts w:eastAsia="MS Mincho"/>
              </w:rPr>
            </w:pPr>
          </w:p>
        </w:tc>
        <w:tc>
          <w:tcPr>
            <w:tcW w:w="1700" w:type="dxa"/>
          </w:tcPr>
          <w:p w14:paraId="00A3DCC9" w14:textId="77777777" w:rsidR="00D65C49" w:rsidRPr="00374636" w:rsidRDefault="00D65C49" w:rsidP="00C70145">
            <w:pPr>
              <w:pStyle w:val="TAL"/>
              <w:rPr>
                <w:rFonts w:eastAsia="MS Mincho"/>
              </w:rPr>
            </w:pPr>
          </w:p>
        </w:tc>
        <w:tc>
          <w:tcPr>
            <w:tcW w:w="1104" w:type="dxa"/>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tcPr>
          <w:p w14:paraId="311F47ED" w14:textId="77777777" w:rsidR="00D65C49" w:rsidRPr="00374636" w:rsidRDefault="00D65C49" w:rsidP="00C70145">
            <w:pPr>
              <w:pStyle w:val="TAL"/>
            </w:pPr>
            <w:r w:rsidRPr="00374636">
              <w:t xml:space="preserve">    }</w:t>
            </w:r>
          </w:p>
        </w:tc>
        <w:tc>
          <w:tcPr>
            <w:tcW w:w="2267" w:type="dxa"/>
          </w:tcPr>
          <w:p w14:paraId="18170F2A" w14:textId="77777777" w:rsidR="00D65C49" w:rsidRPr="00374636" w:rsidRDefault="00D65C49" w:rsidP="00C70145">
            <w:pPr>
              <w:pStyle w:val="TAL"/>
              <w:rPr>
                <w:rFonts w:eastAsia="MS Mincho"/>
              </w:rPr>
            </w:pPr>
          </w:p>
        </w:tc>
        <w:tc>
          <w:tcPr>
            <w:tcW w:w="1700" w:type="dxa"/>
          </w:tcPr>
          <w:p w14:paraId="47AD7D59" w14:textId="77777777" w:rsidR="00D65C49" w:rsidRPr="00374636" w:rsidRDefault="00D65C49" w:rsidP="00C70145">
            <w:pPr>
              <w:pStyle w:val="TAL"/>
              <w:rPr>
                <w:rFonts w:eastAsia="MS Mincho"/>
              </w:rPr>
            </w:pPr>
          </w:p>
        </w:tc>
        <w:tc>
          <w:tcPr>
            <w:tcW w:w="1104" w:type="dxa"/>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tcPr>
          <w:p w14:paraId="4A93E3B3" w14:textId="77777777" w:rsidR="00D65C49" w:rsidRPr="00374636" w:rsidRDefault="00D65C49" w:rsidP="00C70145">
            <w:pPr>
              <w:pStyle w:val="TAL"/>
            </w:pPr>
            <w:r w:rsidRPr="00374636">
              <w:t xml:space="preserve">  }</w:t>
            </w:r>
          </w:p>
        </w:tc>
        <w:tc>
          <w:tcPr>
            <w:tcW w:w="2267" w:type="dxa"/>
          </w:tcPr>
          <w:p w14:paraId="26933374" w14:textId="77777777" w:rsidR="00D65C49" w:rsidRPr="00374636" w:rsidRDefault="00D65C49" w:rsidP="00C70145">
            <w:pPr>
              <w:pStyle w:val="TAL"/>
              <w:rPr>
                <w:rFonts w:eastAsia="MS Mincho"/>
              </w:rPr>
            </w:pPr>
          </w:p>
        </w:tc>
        <w:tc>
          <w:tcPr>
            <w:tcW w:w="1700" w:type="dxa"/>
          </w:tcPr>
          <w:p w14:paraId="7829B26B" w14:textId="77777777" w:rsidR="00D65C49" w:rsidRPr="00374636" w:rsidRDefault="00D65C49" w:rsidP="00C70145">
            <w:pPr>
              <w:pStyle w:val="TAL"/>
              <w:rPr>
                <w:rFonts w:eastAsia="MS Mincho"/>
              </w:rPr>
            </w:pPr>
          </w:p>
        </w:tc>
        <w:tc>
          <w:tcPr>
            <w:tcW w:w="1104" w:type="dxa"/>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tcPr>
          <w:p w14:paraId="6F54C5A2" w14:textId="77777777" w:rsidR="00D65C49" w:rsidRPr="00374636" w:rsidRDefault="00D65C49" w:rsidP="00C70145">
            <w:pPr>
              <w:pStyle w:val="TAL"/>
            </w:pPr>
            <w:r w:rsidRPr="00374636">
              <w:t xml:space="preserve"> }</w:t>
            </w:r>
          </w:p>
        </w:tc>
        <w:tc>
          <w:tcPr>
            <w:tcW w:w="2267" w:type="dxa"/>
          </w:tcPr>
          <w:p w14:paraId="222ED7D5" w14:textId="77777777" w:rsidR="00D65C49" w:rsidRPr="00374636" w:rsidRDefault="00D65C49" w:rsidP="00C70145">
            <w:pPr>
              <w:pStyle w:val="TAL"/>
              <w:rPr>
                <w:rFonts w:eastAsia="MS Mincho"/>
              </w:rPr>
            </w:pPr>
          </w:p>
        </w:tc>
        <w:tc>
          <w:tcPr>
            <w:tcW w:w="1700" w:type="dxa"/>
          </w:tcPr>
          <w:p w14:paraId="7A1AC324" w14:textId="77777777" w:rsidR="00D65C49" w:rsidRPr="00374636" w:rsidRDefault="00D65C49" w:rsidP="00C70145">
            <w:pPr>
              <w:pStyle w:val="TAL"/>
              <w:rPr>
                <w:rFonts w:eastAsia="MS Mincho"/>
              </w:rPr>
            </w:pPr>
          </w:p>
        </w:tc>
        <w:tc>
          <w:tcPr>
            <w:tcW w:w="1104" w:type="dxa"/>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tcPr>
          <w:p w14:paraId="26638DD7" w14:textId="77777777" w:rsidR="00D65C49" w:rsidRPr="00374636" w:rsidRDefault="00D65C49" w:rsidP="00C70145">
            <w:pPr>
              <w:pStyle w:val="TAL"/>
            </w:pPr>
            <w:r w:rsidRPr="00374636">
              <w:t>}</w:t>
            </w:r>
          </w:p>
        </w:tc>
        <w:tc>
          <w:tcPr>
            <w:tcW w:w="2267" w:type="dxa"/>
          </w:tcPr>
          <w:p w14:paraId="54452CE6" w14:textId="77777777" w:rsidR="00D65C49" w:rsidRPr="00374636" w:rsidRDefault="00D65C49" w:rsidP="00C70145">
            <w:pPr>
              <w:pStyle w:val="TAL"/>
              <w:rPr>
                <w:rFonts w:eastAsia="MS Mincho"/>
              </w:rPr>
            </w:pPr>
          </w:p>
        </w:tc>
        <w:tc>
          <w:tcPr>
            <w:tcW w:w="1700" w:type="dxa"/>
          </w:tcPr>
          <w:p w14:paraId="7CD84B71" w14:textId="77777777" w:rsidR="00D65C49" w:rsidRPr="00374636" w:rsidRDefault="00D65C49" w:rsidP="00C70145">
            <w:pPr>
              <w:pStyle w:val="TAL"/>
              <w:rPr>
                <w:rFonts w:eastAsia="MS Mincho"/>
              </w:rPr>
            </w:pPr>
          </w:p>
        </w:tc>
        <w:tc>
          <w:tcPr>
            <w:tcW w:w="1104" w:type="dxa"/>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lastRenderedPageBreak/>
        <w:t xml:space="preserve">Table 8.1.6.4.3-5: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4D3502F7" w14:textId="77777777" w:rsidTr="005A566D">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tcPr>
          <w:p w14:paraId="71B06ABC"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r w:rsidRPr="00374636">
              <w:t>locationServer</w:t>
            </w:r>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tcPr>
          <w:p w14:paraId="24F500DE"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tcPr>
          <w:p w14:paraId="26C8555A"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tcPr>
          <w:p w14:paraId="72C2317B"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tcPr>
          <w:p w14:paraId="4D79987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tcPr>
          <w:p w14:paraId="40A5C891"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tcPr>
          <w:p w14:paraId="57A3D130"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tcPr>
          <w:p w14:paraId="39A98233"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tcPr>
          <w:p w14:paraId="62EA0F73"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tcPr>
          <w:p w14:paraId="73B1BC2F" w14:textId="77777777" w:rsidR="00D65C49" w:rsidRPr="00374636" w:rsidRDefault="00D65C49" w:rsidP="007C6871">
            <w:pPr>
              <w:pStyle w:val="TAL"/>
              <w:rPr>
                <w:lang w:eastAsia="en-US"/>
              </w:rPr>
            </w:pPr>
            <w:r w:rsidRPr="00374636">
              <w:rPr>
                <w:lang w:eastAsia="en-US"/>
              </w:rPr>
              <w:t xml:space="preserve">               ecid-ProvideLocationInformation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tcPr>
          <w:p w14:paraId="3EB8F7EF" w14:textId="77777777" w:rsidR="00D65C49" w:rsidRPr="00374636" w:rsidRDefault="00D65C49" w:rsidP="007C6871">
            <w:pPr>
              <w:pStyle w:val="TAL"/>
              <w:rPr>
                <w:lang w:eastAsia="en-US"/>
              </w:rPr>
            </w:pPr>
            <w:r w:rsidRPr="00374636">
              <w:rPr>
                <w:lang w:eastAsia="en-US"/>
              </w:rPr>
              <w:t xml:space="preserve">                     ecid-SignalMeasurementInformation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tcPr>
          <w:p w14:paraId="6D511D34"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tcPr>
          <w:p w14:paraId="0FAEB9BA"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tcPr>
          <w:p w14:paraId="698B3DA5"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tcPr>
          <w:p w14:paraId="0CD2387B"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tcPr>
          <w:p w14:paraId="5FF5647B"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tcPr>
          <w:p w14:paraId="396C505B"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tcPr>
          <w:p w14:paraId="2F3E2DF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tcPr>
          <w:p w14:paraId="64EB00E7"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tcPr>
          <w:p w14:paraId="0DC8D9C9"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tcPr>
          <w:p w14:paraId="6642303D"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tcPr>
          <w:p w14:paraId="0FC7D526"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lastRenderedPageBreak/>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3D86029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6A7C8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55B4EB5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lastRenderedPageBreak/>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0A67E2FC" w14:textId="77777777" w:rsidTr="005A566D">
        <w:tc>
          <w:tcPr>
            <w:tcW w:w="4535" w:type="dxa"/>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tcPr>
          <w:p w14:paraId="4A2A0D66" w14:textId="77777777" w:rsidR="00D65C49" w:rsidRPr="00374636" w:rsidRDefault="00D65C49" w:rsidP="007C6871">
            <w:pPr>
              <w:pStyle w:val="TAH"/>
              <w:rPr>
                <w:lang w:eastAsia="ko-KR"/>
              </w:rPr>
            </w:pPr>
            <w:r w:rsidRPr="00374636">
              <w:rPr>
                <w:lang w:eastAsia="ko-KR"/>
              </w:rPr>
              <w:t>Value/remark</w:t>
            </w:r>
          </w:p>
        </w:tc>
        <w:tc>
          <w:tcPr>
            <w:tcW w:w="1644" w:type="dxa"/>
          </w:tcPr>
          <w:p w14:paraId="4A50CC9C" w14:textId="77777777" w:rsidR="00D65C49" w:rsidRPr="00374636" w:rsidRDefault="00D65C49" w:rsidP="007C6871">
            <w:pPr>
              <w:pStyle w:val="TAH"/>
              <w:rPr>
                <w:lang w:eastAsia="ko-KR"/>
              </w:rPr>
            </w:pPr>
            <w:r w:rsidRPr="00374636">
              <w:rPr>
                <w:lang w:eastAsia="ko-KR"/>
              </w:rPr>
              <w:t>Comment</w:t>
            </w:r>
          </w:p>
        </w:tc>
        <w:tc>
          <w:tcPr>
            <w:tcW w:w="1133" w:type="dxa"/>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tcPr>
          <w:p w14:paraId="73C55860" w14:textId="77777777" w:rsidR="00D65C49" w:rsidRPr="00374636" w:rsidRDefault="00D65C49" w:rsidP="007C6871">
            <w:pPr>
              <w:pStyle w:val="TAL"/>
              <w:rPr>
                <w:lang w:eastAsia="ko-KR"/>
              </w:rPr>
            </w:pPr>
          </w:p>
        </w:tc>
        <w:tc>
          <w:tcPr>
            <w:tcW w:w="1644" w:type="dxa"/>
          </w:tcPr>
          <w:p w14:paraId="74DC6317" w14:textId="77777777" w:rsidR="00D65C49" w:rsidRPr="00374636" w:rsidRDefault="00D65C49" w:rsidP="007C6871">
            <w:pPr>
              <w:pStyle w:val="TAL"/>
              <w:rPr>
                <w:lang w:eastAsia="ko-KR"/>
              </w:rPr>
            </w:pPr>
          </w:p>
        </w:tc>
        <w:tc>
          <w:tcPr>
            <w:tcW w:w="1133" w:type="dxa"/>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tcPr>
          <w:p w14:paraId="3778C4CE" w14:textId="77777777" w:rsidR="00D65C49" w:rsidRPr="00374636" w:rsidRDefault="00D65C49" w:rsidP="007C6871">
            <w:pPr>
              <w:pStyle w:val="TAL"/>
            </w:pPr>
          </w:p>
        </w:tc>
        <w:tc>
          <w:tcPr>
            <w:tcW w:w="1644" w:type="dxa"/>
          </w:tcPr>
          <w:p w14:paraId="2F22EC74" w14:textId="77777777" w:rsidR="00D65C49" w:rsidRPr="00374636" w:rsidRDefault="00D65C49" w:rsidP="007C6871">
            <w:pPr>
              <w:pStyle w:val="TAL"/>
              <w:rPr>
                <w:lang w:eastAsia="ko-KR"/>
              </w:rPr>
            </w:pPr>
          </w:p>
        </w:tc>
        <w:tc>
          <w:tcPr>
            <w:tcW w:w="1133" w:type="dxa"/>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tcPr>
          <w:p w14:paraId="394E9CD4" w14:textId="77777777" w:rsidR="00D65C49" w:rsidRPr="00374636" w:rsidRDefault="00D65C49" w:rsidP="007C6871">
            <w:pPr>
              <w:pStyle w:val="TAL"/>
              <w:rPr>
                <w:lang w:eastAsia="ko-KR"/>
              </w:rPr>
            </w:pPr>
          </w:p>
        </w:tc>
        <w:tc>
          <w:tcPr>
            <w:tcW w:w="1644" w:type="dxa"/>
          </w:tcPr>
          <w:p w14:paraId="17E35473" w14:textId="77777777" w:rsidR="00D65C49" w:rsidRPr="00374636" w:rsidRDefault="00D65C49" w:rsidP="007C6871">
            <w:pPr>
              <w:pStyle w:val="TAL"/>
              <w:rPr>
                <w:lang w:eastAsia="ko-KR"/>
              </w:rPr>
            </w:pPr>
          </w:p>
        </w:tc>
        <w:tc>
          <w:tcPr>
            <w:tcW w:w="1133" w:type="dxa"/>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tcPr>
          <w:p w14:paraId="354E37B9" w14:textId="77777777" w:rsidR="00D65C49" w:rsidRPr="00374636" w:rsidRDefault="00D65C49" w:rsidP="007C6871">
            <w:pPr>
              <w:pStyle w:val="TAL"/>
              <w:rPr>
                <w:lang w:eastAsia="ko-KR"/>
              </w:rPr>
            </w:pPr>
          </w:p>
        </w:tc>
        <w:tc>
          <w:tcPr>
            <w:tcW w:w="1644" w:type="dxa"/>
          </w:tcPr>
          <w:p w14:paraId="14BC89DA" w14:textId="77777777" w:rsidR="00D65C49" w:rsidRPr="00374636" w:rsidRDefault="00D65C49" w:rsidP="007C6871">
            <w:pPr>
              <w:pStyle w:val="TAL"/>
              <w:rPr>
                <w:lang w:eastAsia="ko-KR"/>
              </w:rPr>
            </w:pPr>
          </w:p>
        </w:tc>
        <w:tc>
          <w:tcPr>
            <w:tcW w:w="1133" w:type="dxa"/>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tcPr>
          <w:p w14:paraId="5FBBFDD4" w14:textId="77777777" w:rsidR="00D65C49" w:rsidRPr="00374636" w:rsidRDefault="00D65C49" w:rsidP="007C6871">
            <w:pPr>
              <w:pStyle w:val="TAL"/>
            </w:pPr>
            <w:r w:rsidRPr="00374636">
              <w:rPr>
                <w:lang w:eastAsia="en-US"/>
              </w:rPr>
              <w:t>‘00000000010000000001’</w:t>
            </w:r>
          </w:p>
        </w:tc>
        <w:tc>
          <w:tcPr>
            <w:tcW w:w="1644" w:type="dxa"/>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tcPr>
          <w:p w14:paraId="15A04580" w14:textId="77777777" w:rsidR="00D65C49" w:rsidRPr="00374636" w:rsidRDefault="00D65C49" w:rsidP="007C6871">
            <w:pPr>
              <w:pStyle w:val="TAL"/>
              <w:rPr>
                <w:lang w:eastAsia="en-US"/>
              </w:rPr>
            </w:pPr>
          </w:p>
        </w:tc>
        <w:tc>
          <w:tcPr>
            <w:tcW w:w="2323" w:type="dxa"/>
          </w:tcPr>
          <w:p w14:paraId="4096ED48" w14:textId="77777777" w:rsidR="00D65C49" w:rsidRPr="00374636" w:rsidRDefault="00D65C49" w:rsidP="007C6871">
            <w:pPr>
              <w:pStyle w:val="TAL"/>
            </w:pPr>
          </w:p>
        </w:tc>
        <w:tc>
          <w:tcPr>
            <w:tcW w:w="1644" w:type="dxa"/>
          </w:tcPr>
          <w:p w14:paraId="7919BC51" w14:textId="77777777" w:rsidR="00D65C49" w:rsidRPr="00374636" w:rsidRDefault="00D65C49" w:rsidP="007C6871">
            <w:pPr>
              <w:pStyle w:val="TAL"/>
              <w:rPr>
                <w:lang w:eastAsia="ko-KR"/>
              </w:rPr>
            </w:pPr>
          </w:p>
        </w:tc>
        <w:tc>
          <w:tcPr>
            <w:tcW w:w="1133" w:type="dxa"/>
          </w:tcPr>
          <w:p w14:paraId="6B5A7578" w14:textId="77777777" w:rsidR="00D65C49" w:rsidRPr="00374636" w:rsidRDefault="00D65C49" w:rsidP="007C6871">
            <w:pPr>
              <w:pStyle w:val="TAL"/>
            </w:pPr>
          </w:p>
        </w:tc>
      </w:tr>
      <w:tr w:rsidR="00D65C49" w:rsidRPr="00374636" w14:paraId="3C596571" w14:textId="77777777" w:rsidTr="005A566D">
        <w:tc>
          <w:tcPr>
            <w:tcW w:w="4535" w:type="dxa"/>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tcPr>
          <w:p w14:paraId="1363EB53" w14:textId="77777777" w:rsidR="00D65C49" w:rsidRPr="00374636" w:rsidRDefault="00D65C49" w:rsidP="007C6871">
            <w:pPr>
              <w:pStyle w:val="TAL"/>
              <w:rPr>
                <w:lang w:eastAsia="ko-KR"/>
              </w:rPr>
            </w:pPr>
          </w:p>
        </w:tc>
        <w:tc>
          <w:tcPr>
            <w:tcW w:w="1644" w:type="dxa"/>
          </w:tcPr>
          <w:p w14:paraId="7B479103" w14:textId="77777777" w:rsidR="00D65C49" w:rsidRPr="00374636" w:rsidRDefault="00D65C49" w:rsidP="007C6871">
            <w:pPr>
              <w:pStyle w:val="TAL"/>
              <w:rPr>
                <w:lang w:eastAsia="ko-KR"/>
              </w:rPr>
            </w:pPr>
          </w:p>
        </w:tc>
        <w:tc>
          <w:tcPr>
            <w:tcW w:w="1133" w:type="dxa"/>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tcPr>
          <w:p w14:paraId="1D1315C5" w14:textId="77777777" w:rsidR="00D65C49" w:rsidRPr="00374636" w:rsidRDefault="00D65C49" w:rsidP="007C6871">
            <w:pPr>
              <w:pStyle w:val="TAL"/>
              <w:rPr>
                <w:lang w:eastAsia="ko-KR"/>
              </w:rPr>
            </w:pPr>
          </w:p>
        </w:tc>
        <w:tc>
          <w:tcPr>
            <w:tcW w:w="1644" w:type="dxa"/>
          </w:tcPr>
          <w:p w14:paraId="0036EE80" w14:textId="77777777" w:rsidR="00D65C49" w:rsidRPr="00374636" w:rsidRDefault="00D65C49" w:rsidP="007C6871">
            <w:pPr>
              <w:pStyle w:val="TAL"/>
              <w:rPr>
                <w:lang w:eastAsia="ko-KR"/>
              </w:rPr>
            </w:pPr>
          </w:p>
        </w:tc>
        <w:tc>
          <w:tcPr>
            <w:tcW w:w="1133" w:type="dxa"/>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tcPr>
          <w:p w14:paraId="710AAB8E" w14:textId="77777777" w:rsidR="00D65C49" w:rsidRPr="00374636" w:rsidRDefault="00D65C49" w:rsidP="007C6871">
            <w:pPr>
              <w:pStyle w:val="TAL"/>
              <w:rPr>
                <w:lang w:eastAsia="ko-KR"/>
              </w:rPr>
            </w:pPr>
            <w:r w:rsidRPr="00374636">
              <w:rPr>
                <w:lang w:eastAsia="ko-KR"/>
              </w:rPr>
              <w:t>}</w:t>
            </w:r>
          </w:p>
        </w:tc>
        <w:tc>
          <w:tcPr>
            <w:tcW w:w="2323" w:type="dxa"/>
          </w:tcPr>
          <w:p w14:paraId="416451A9" w14:textId="77777777" w:rsidR="00D65C49" w:rsidRPr="00374636" w:rsidRDefault="00D65C49" w:rsidP="007C6871">
            <w:pPr>
              <w:pStyle w:val="TAL"/>
              <w:rPr>
                <w:lang w:eastAsia="ko-KR"/>
              </w:rPr>
            </w:pPr>
          </w:p>
        </w:tc>
        <w:tc>
          <w:tcPr>
            <w:tcW w:w="1644" w:type="dxa"/>
          </w:tcPr>
          <w:p w14:paraId="409D899A" w14:textId="77777777" w:rsidR="00D65C49" w:rsidRPr="00374636" w:rsidRDefault="00D65C49" w:rsidP="007C6871">
            <w:pPr>
              <w:pStyle w:val="TAL"/>
              <w:rPr>
                <w:lang w:eastAsia="ko-KR"/>
              </w:rPr>
            </w:pPr>
          </w:p>
        </w:tc>
        <w:tc>
          <w:tcPr>
            <w:tcW w:w="1133" w:type="dxa"/>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200" w:name="_Toc27481645"/>
      <w:bookmarkStart w:id="2201" w:name="_Toc68182895"/>
      <w:bookmarkStart w:id="2202" w:name="_Toc75461739"/>
      <w:bookmarkStart w:id="2203" w:name="_Toc76023860"/>
      <w:bookmarkStart w:id="2204" w:name="_Toc83678303"/>
      <w:bookmarkStart w:id="2205" w:name="_Toc90629024"/>
      <w:r w:rsidRPr="00374636">
        <w:t>8.1.6.5</w:t>
      </w:r>
      <w:r w:rsidRPr="00374636">
        <w:tab/>
        <w:t>Test requirement</w:t>
      </w:r>
      <w:bookmarkEnd w:id="2200"/>
      <w:bookmarkEnd w:id="2201"/>
      <w:bookmarkEnd w:id="2202"/>
      <w:bookmarkEnd w:id="2203"/>
      <w:bookmarkEnd w:id="2204"/>
      <w:bookmarkEnd w:id="2205"/>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lastRenderedPageBreak/>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1.75pt;height:21.75pt" o:ole="" fillcolor="window">
                  <v:imagedata r:id="rId17" o:title=""/>
                </v:shape>
                <o:OLEObject Type="Embed" ProgID="Equation.3" ShapeID="_x0000_i1062" DrawAspect="Content" ObjectID="_1829923707"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5.25pt;height:21.75pt" o:ole="" fillcolor="window">
                  <v:imagedata r:id="rId28" o:title=""/>
                </v:shape>
                <o:OLEObject Type="Embed" ProgID="Equation.3" ShapeID="_x0000_i1063" DrawAspect="Content" ObjectID="_1829923708"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7.75pt;height:21.75pt" o:ole="" fillcolor="window">
                  <v:imagedata r:id="rId48" o:title=""/>
                </v:shape>
                <o:OLEObject Type="Embed" ProgID="Equation.3" ShapeID="_x0000_i1064" DrawAspect="Content" ObjectID="_1829923709"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25pt;height:21.75pt" o:ole="" fillcolor="window">
                  <v:imagedata r:id="rId41" o:title=""/>
                </v:shape>
                <o:OLEObject Type="Embed" ProgID="Equation.3" ShapeID="_x0000_i1065" DrawAspect="Content" ObjectID="_1829923710"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6.75pt;height:14.25pt" o:ole="" fillcolor="window">
                  <v:imagedata r:id="rId34" o:title=""/>
                </v:shape>
                <o:OLEObject Type="Embed" ProgID="Equation.3" ShapeID="_x0000_i1066" DrawAspect="Content" ObjectID="_1829923711"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2.75pt;height:14.25pt" o:ole="" fillcolor="window">
                  <v:imagedata r:id="rId44" o:title=""/>
                </v:shape>
                <o:OLEObject Type="Embed" ProgID="Equation.3" ShapeID="_x0000_i1067" DrawAspect="Content" ObjectID="_1829923712"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25pt;height:14.25pt" o:ole="" fillcolor="window">
                  <v:imagedata r:id="rId22" o:title=""/>
                </v:shape>
                <o:OLEObject Type="Embed" ProgID="Equation.3" ShapeID="_x0000_i1068" DrawAspect="Content" ObjectID="_1829923713"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25pt;height:21.75pt" o:ole="" fillcolor="window">
                  <v:imagedata r:id="rId41" o:title=""/>
                </v:shape>
                <o:OLEObject Type="Embed" ProgID="Equation.3" ShapeID="_x0000_i1069" DrawAspect="Content" ObjectID="_1829923714" r:id="rId75"/>
              </w:object>
            </w:r>
            <w:r w:rsidRPr="00374636">
              <w:rPr>
                <w:lang w:eastAsia="ko-KR"/>
              </w:rPr>
              <w:t xml:space="preserve"> is calculated in CRS REs in the subframes not indicated for PCell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6.75pt;height:14.25pt" o:ole="" fillcolor="window">
                  <v:imagedata r:id="rId34" o:title=""/>
                </v:shape>
                <o:OLEObject Type="Embed" ProgID="Equation.3" ShapeID="_x0000_i1070" DrawAspect="Content" ObjectID="_1829923715"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2.75pt;height:14.25pt" o:ole="" fillcolor="window">
                  <v:imagedata r:id="rId44" o:title=""/>
                </v:shape>
                <o:OLEObject Type="Embed" ProgID="Equation.3" ShapeID="_x0000_i1071" DrawAspect="Content" ObjectID="_1829923716"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r w:rsidRPr="00374636">
              <w:rPr>
                <w:lang w:eastAsia="en-US"/>
              </w:rPr>
              <w:t>srsMaxUpPTS</w:t>
            </w:r>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r w:rsidRPr="00374636">
              <w:rPr>
                <w:lang w:eastAsia="en-US"/>
              </w:rPr>
              <w:t>srsBandwidth</w:t>
            </w:r>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r w:rsidRPr="00374636">
              <w:rPr>
                <w:lang w:eastAsia="en-US"/>
              </w:rPr>
              <w:t>srsHoppingBandwidth</w:t>
            </w:r>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r w:rsidRPr="00374636">
              <w:rPr>
                <w:lang w:eastAsia="en-US"/>
              </w:rPr>
              <w:t>transmissionComb</w:t>
            </w:r>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r w:rsidRPr="00374636">
              <w:rPr>
                <w:lang w:eastAsia="en-US"/>
              </w:rPr>
              <w:t>cyclicShift</w:t>
            </w:r>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SRS-AntennaPort</w:t>
            </w:r>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6" w:name="_Toc27481646"/>
      <w:bookmarkStart w:id="2207" w:name="_Toc68182896"/>
      <w:bookmarkStart w:id="2208" w:name="_Toc75461740"/>
      <w:bookmarkStart w:id="2209" w:name="_Toc76023861"/>
      <w:bookmarkStart w:id="2210" w:name="_Toc83678304"/>
      <w:bookmarkStart w:id="2211" w:name="_Toc90629025"/>
      <w:r w:rsidRPr="00374636">
        <w:t>8.1.7</w:t>
      </w:r>
      <w:r w:rsidRPr="00374636">
        <w:tab/>
        <w:t>E-UTRAN FDD UE Rx-Tx time difference case for Category M1/M2 UE in CEModeA</w:t>
      </w:r>
      <w:bookmarkEnd w:id="2206"/>
      <w:bookmarkEnd w:id="2207"/>
      <w:bookmarkEnd w:id="2208"/>
      <w:bookmarkEnd w:id="2209"/>
      <w:bookmarkEnd w:id="2210"/>
      <w:bookmarkEnd w:id="2211"/>
    </w:p>
    <w:p w14:paraId="7610408A" w14:textId="77777777" w:rsidR="00D65C49" w:rsidRPr="00374636" w:rsidRDefault="00D65C49" w:rsidP="00D65C49">
      <w:pPr>
        <w:pStyle w:val="Heading4"/>
      </w:pPr>
      <w:bookmarkStart w:id="2212" w:name="_Toc27481647"/>
      <w:bookmarkStart w:id="2213" w:name="_Toc68182897"/>
      <w:bookmarkStart w:id="2214" w:name="_Toc75461741"/>
      <w:bookmarkStart w:id="2215" w:name="_Toc76023862"/>
      <w:bookmarkStart w:id="2216" w:name="_Toc83678305"/>
      <w:bookmarkStart w:id="2217" w:name="_Toc90629026"/>
      <w:r w:rsidRPr="00374636">
        <w:t>8.1.7.1</w:t>
      </w:r>
      <w:r w:rsidRPr="00374636">
        <w:tab/>
        <w:t>Test purpose</w:t>
      </w:r>
      <w:bookmarkEnd w:id="2212"/>
      <w:bookmarkEnd w:id="2213"/>
      <w:bookmarkEnd w:id="2214"/>
      <w:bookmarkEnd w:id="2215"/>
      <w:bookmarkEnd w:id="2216"/>
      <w:bookmarkEnd w:id="2217"/>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8" w:name="_Toc27481648"/>
      <w:bookmarkStart w:id="2219" w:name="_Toc68182898"/>
      <w:bookmarkStart w:id="2220" w:name="_Toc75461742"/>
      <w:bookmarkStart w:id="2221" w:name="_Toc76023863"/>
      <w:bookmarkStart w:id="2222" w:name="_Toc83678306"/>
      <w:bookmarkStart w:id="2223" w:name="_Toc90629027"/>
      <w:r w:rsidRPr="00374636">
        <w:t>8.1.7.2</w:t>
      </w:r>
      <w:r w:rsidRPr="00374636">
        <w:tab/>
        <w:t>Test applicability</w:t>
      </w:r>
      <w:bookmarkEnd w:id="2218"/>
      <w:bookmarkEnd w:id="2219"/>
      <w:bookmarkEnd w:id="2220"/>
      <w:bookmarkEnd w:id="2221"/>
      <w:bookmarkEnd w:id="2222"/>
      <w:bookmarkEnd w:id="2223"/>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4" w:name="_Toc27481649"/>
      <w:bookmarkStart w:id="2225" w:name="_Toc68182899"/>
      <w:bookmarkStart w:id="2226" w:name="_Toc75461743"/>
      <w:bookmarkStart w:id="2227" w:name="_Toc76023864"/>
      <w:bookmarkStart w:id="2228" w:name="_Toc83678307"/>
      <w:bookmarkStart w:id="2229" w:name="_Toc90629028"/>
      <w:r w:rsidRPr="00374636">
        <w:t>8.1.7.3</w:t>
      </w:r>
      <w:r w:rsidRPr="00374636">
        <w:tab/>
        <w:t>Minimum conformance requirements</w:t>
      </w:r>
      <w:bookmarkEnd w:id="2224"/>
      <w:bookmarkEnd w:id="2225"/>
      <w:bookmarkEnd w:id="2226"/>
      <w:bookmarkEnd w:id="2227"/>
      <w:bookmarkEnd w:id="2228"/>
      <w:bookmarkEnd w:id="2229"/>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lastRenderedPageBreak/>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r w:rsidRPr="00374636">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30" w:name="_Toc27481650"/>
      <w:bookmarkStart w:id="2231" w:name="_Toc68182900"/>
      <w:bookmarkStart w:id="2232" w:name="_Toc75461744"/>
      <w:bookmarkStart w:id="2233" w:name="_Toc76023865"/>
      <w:bookmarkStart w:id="2234" w:name="_Toc83678308"/>
      <w:bookmarkStart w:id="2235" w:name="_Toc90629029"/>
      <w:r w:rsidRPr="00374636">
        <w:t>8.1.7.4</w:t>
      </w:r>
      <w:r w:rsidRPr="00374636">
        <w:tab/>
        <w:t>Test description</w:t>
      </w:r>
      <w:bookmarkEnd w:id="2230"/>
      <w:bookmarkEnd w:id="2231"/>
      <w:bookmarkEnd w:id="2232"/>
      <w:bookmarkEnd w:id="2233"/>
      <w:bookmarkEnd w:id="2234"/>
      <w:bookmarkEnd w:id="2235"/>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6" w:name="_Toc27481651"/>
      <w:bookmarkStart w:id="2237" w:name="_Toc68182901"/>
      <w:bookmarkStart w:id="2238" w:name="_Toc75461745"/>
      <w:bookmarkStart w:id="2239" w:name="_Toc76023866"/>
      <w:bookmarkStart w:id="2240" w:name="_Toc83678309"/>
      <w:bookmarkStart w:id="2241" w:name="_Toc90629030"/>
      <w:r w:rsidRPr="00374636">
        <w:t>8.1.7.4.1</w:t>
      </w:r>
      <w:r w:rsidRPr="00374636">
        <w:tab/>
        <w:t>Initial conditions</w:t>
      </w:r>
      <w:bookmarkEnd w:id="2236"/>
      <w:bookmarkEnd w:id="2237"/>
      <w:bookmarkEnd w:id="2238"/>
      <w:bookmarkEnd w:id="2239"/>
      <w:bookmarkEnd w:id="2240"/>
      <w:bookmarkEnd w:id="2241"/>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2" w:name="_Toc27481652"/>
      <w:bookmarkStart w:id="2243" w:name="_Toc68182902"/>
      <w:bookmarkStart w:id="2244" w:name="_Toc75461746"/>
      <w:bookmarkStart w:id="2245" w:name="_Toc76023867"/>
      <w:bookmarkStart w:id="2246" w:name="_Toc83678310"/>
      <w:bookmarkStart w:id="2247" w:name="_Toc90629031"/>
      <w:r w:rsidRPr="00374636">
        <w:lastRenderedPageBreak/>
        <w:t>8.1.7.4.2</w:t>
      </w:r>
      <w:r w:rsidRPr="00374636">
        <w:tab/>
        <w:t>Test procedure</w:t>
      </w:r>
      <w:bookmarkEnd w:id="2242"/>
      <w:bookmarkEnd w:id="2243"/>
      <w:bookmarkEnd w:id="2244"/>
      <w:bookmarkEnd w:id="2245"/>
      <w:bookmarkEnd w:id="2246"/>
      <w:bookmarkEnd w:id="2247"/>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8" w:name="_Toc27481653"/>
      <w:bookmarkStart w:id="2249" w:name="_Toc68182903"/>
      <w:bookmarkStart w:id="2250" w:name="_Toc75461747"/>
      <w:bookmarkStart w:id="2251" w:name="_Toc76023868"/>
      <w:bookmarkStart w:id="2252" w:name="_Toc83678311"/>
      <w:bookmarkStart w:id="2253" w:name="_Toc90629032"/>
      <w:r w:rsidRPr="00374636">
        <w:t>8.1.7.4.3</w:t>
      </w:r>
      <w:r w:rsidRPr="00374636">
        <w:tab/>
        <w:t>Message contents</w:t>
      </w:r>
      <w:bookmarkEnd w:id="2248"/>
      <w:bookmarkEnd w:id="2249"/>
      <w:bookmarkEnd w:id="2250"/>
      <w:bookmarkEnd w:id="2251"/>
      <w:bookmarkEnd w:id="2252"/>
      <w:bookmarkEnd w:id="2253"/>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415112" w14:textId="77777777" w:rsidTr="005A566D">
        <w:trPr>
          <w:jc w:val="center"/>
        </w:trPr>
        <w:tc>
          <w:tcPr>
            <w:tcW w:w="9639" w:type="dxa"/>
            <w:gridSpan w:val="4"/>
          </w:tcPr>
          <w:p w14:paraId="46928D3E"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4BB73DA" w14:textId="77777777" w:rsidTr="005A566D">
        <w:tblPrEx>
          <w:tblCellMar>
            <w:right w:w="108" w:type="dxa"/>
          </w:tblCellMar>
        </w:tblPrEx>
        <w:trPr>
          <w:jc w:val="center"/>
        </w:trPr>
        <w:tc>
          <w:tcPr>
            <w:tcW w:w="4395" w:type="dxa"/>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jc w:val="center"/>
        </w:trPr>
        <w:tc>
          <w:tcPr>
            <w:tcW w:w="4395" w:type="dxa"/>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jc w:val="center"/>
        </w:trPr>
        <w:tc>
          <w:tcPr>
            <w:tcW w:w="4395" w:type="dxa"/>
          </w:tcPr>
          <w:p w14:paraId="2CEED651" w14:textId="77777777" w:rsidR="00D65C49" w:rsidRPr="00374636" w:rsidRDefault="00D65C49" w:rsidP="007C6871">
            <w:pPr>
              <w:pStyle w:val="TAL"/>
            </w:pPr>
            <w:r w:rsidRPr="00374636">
              <w:t xml:space="preserve">  srs-BandwidthConfig</w:t>
            </w:r>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jc w:val="center"/>
        </w:trPr>
        <w:tc>
          <w:tcPr>
            <w:tcW w:w="4395" w:type="dxa"/>
          </w:tcPr>
          <w:p w14:paraId="4C085B27" w14:textId="77777777" w:rsidR="00D65C49" w:rsidRPr="00374636" w:rsidRDefault="00D65C49" w:rsidP="007C6871">
            <w:pPr>
              <w:pStyle w:val="TAL"/>
            </w:pPr>
            <w:r w:rsidRPr="00374636">
              <w:t xml:space="preserve">  srs-SubframeConfig</w:t>
            </w:r>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jc w:val="center"/>
        </w:trPr>
        <w:tc>
          <w:tcPr>
            <w:tcW w:w="4395" w:type="dxa"/>
          </w:tcPr>
          <w:p w14:paraId="188F6835" w14:textId="77777777" w:rsidR="00D65C49" w:rsidRPr="00374636" w:rsidRDefault="00D65C49" w:rsidP="007C6871">
            <w:pPr>
              <w:pStyle w:val="TAL"/>
            </w:pPr>
            <w:r w:rsidRPr="00374636">
              <w:t xml:space="preserve">  ackNackSRS-SimultaneousTransmission</w:t>
            </w:r>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jc w:val="center"/>
        </w:trPr>
        <w:tc>
          <w:tcPr>
            <w:tcW w:w="4395" w:type="dxa"/>
          </w:tcPr>
          <w:p w14:paraId="46AD496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lastRenderedPageBreak/>
        <w:t xml:space="preserve">Table 8.1.7.4.3-2: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649358A" w14:textId="77777777" w:rsidTr="005A566D">
        <w:trPr>
          <w:jc w:val="center"/>
        </w:trPr>
        <w:tc>
          <w:tcPr>
            <w:tcW w:w="9639" w:type="dxa"/>
            <w:gridSpan w:val="4"/>
          </w:tcPr>
          <w:p w14:paraId="288CA2A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DED3BBC" w14:textId="77777777" w:rsidTr="005A566D">
        <w:tblPrEx>
          <w:tblCellMar>
            <w:right w:w="108" w:type="dxa"/>
          </w:tblCellMar>
        </w:tblPrEx>
        <w:trPr>
          <w:jc w:val="center"/>
        </w:trPr>
        <w:tc>
          <w:tcPr>
            <w:tcW w:w="4395" w:type="dxa"/>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lastRenderedPageBreak/>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tcPr>
          <w:p w14:paraId="299B7597" w14:textId="77777777" w:rsidR="00D65C49" w:rsidRPr="00374636" w:rsidRDefault="00D65C49" w:rsidP="00C70145">
            <w:pPr>
              <w:pStyle w:val="TAL"/>
            </w:pPr>
            <w:r w:rsidRPr="00374636">
              <w:t>LPP-Message ::= SEQUENCE {</w:t>
            </w:r>
          </w:p>
        </w:tc>
        <w:tc>
          <w:tcPr>
            <w:tcW w:w="2267" w:type="dxa"/>
          </w:tcPr>
          <w:p w14:paraId="4BFAEEE2" w14:textId="77777777" w:rsidR="00D65C49" w:rsidRPr="00374636" w:rsidRDefault="00D65C49" w:rsidP="00C70145">
            <w:pPr>
              <w:pStyle w:val="TAL"/>
              <w:rPr>
                <w:rFonts w:eastAsia="MS Mincho"/>
              </w:rPr>
            </w:pPr>
          </w:p>
        </w:tc>
        <w:tc>
          <w:tcPr>
            <w:tcW w:w="1700" w:type="dxa"/>
          </w:tcPr>
          <w:p w14:paraId="74AB2373" w14:textId="77777777" w:rsidR="00D65C49" w:rsidRPr="00374636" w:rsidRDefault="00D65C49" w:rsidP="00C70145">
            <w:pPr>
              <w:pStyle w:val="TAL"/>
              <w:rPr>
                <w:rFonts w:eastAsia="MS Mincho"/>
              </w:rPr>
            </w:pPr>
          </w:p>
        </w:tc>
        <w:tc>
          <w:tcPr>
            <w:tcW w:w="1104" w:type="dxa"/>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tcPr>
          <w:p w14:paraId="35564CAA" w14:textId="77777777" w:rsidR="00D65C49" w:rsidRPr="00374636" w:rsidRDefault="00D65C49" w:rsidP="00C70145">
            <w:pPr>
              <w:pStyle w:val="TAL"/>
            </w:pPr>
            <w:r w:rsidRPr="00374636">
              <w:t xml:space="preserve"> transactionID SEQUENCE {</w:t>
            </w:r>
          </w:p>
        </w:tc>
        <w:tc>
          <w:tcPr>
            <w:tcW w:w="2267" w:type="dxa"/>
          </w:tcPr>
          <w:p w14:paraId="4AC7D3B9" w14:textId="77777777" w:rsidR="00D65C49" w:rsidRPr="00374636" w:rsidRDefault="00D65C49" w:rsidP="00C70145">
            <w:pPr>
              <w:pStyle w:val="TAL"/>
              <w:rPr>
                <w:rFonts w:eastAsia="MS Mincho"/>
              </w:rPr>
            </w:pPr>
          </w:p>
        </w:tc>
        <w:tc>
          <w:tcPr>
            <w:tcW w:w="1700" w:type="dxa"/>
          </w:tcPr>
          <w:p w14:paraId="6F12425C" w14:textId="77777777" w:rsidR="00D65C49" w:rsidRPr="00374636" w:rsidRDefault="00D65C49" w:rsidP="00C70145">
            <w:pPr>
              <w:pStyle w:val="TAL"/>
              <w:rPr>
                <w:rFonts w:eastAsia="MS Mincho"/>
              </w:rPr>
            </w:pPr>
          </w:p>
        </w:tc>
        <w:tc>
          <w:tcPr>
            <w:tcW w:w="1104" w:type="dxa"/>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tcPr>
          <w:p w14:paraId="14DF6437" w14:textId="77777777" w:rsidR="00D65C49" w:rsidRPr="00374636" w:rsidRDefault="00D65C49" w:rsidP="00C70145">
            <w:pPr>
              <w:pStyle w:val="TAL"/>
            </w:pPr>
            <w:r w:rsidRPr="00374636">
              <w:t xml:space="preserve">  Initiator</w:t>
            </w:r>
          </w:p>
        </w:tc>
        <w:tc>
          <w:tcPr>
            <w:tcW w:w="2267" w:type="dxa"/>
          </w:tcPr>
          <w:p w14:paraId="59145258"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BA7D4EE" w14:textId="77777777" w:rsidR="00D65C49" w:rsidRPr="00374636" w:rsidRDefault="00D65C49" w:rsidP="00C70145">
            <w:pPr>
              <w:pStyle w:val="TAL"/>
              <w:rPr>
                <w:rFonts w:eastAsia="MS Mincho"/>
              </w:rPr>
            </w:pPr>
          </w:p>
        </w:tc>
        <w:tc>
          <w:tcPr>
            <w:tcW w:w="1104" w:type="dxa"/>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transactionNumber</w:t>
            </w:r>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tcPr>
          <w:p w14:paraId="32311BA3" w14:textId="77777777" w:rsidR="00D65C49" w:rsidRPr="00374636" w:rsidRDefault="00D65C49" w:rsidP="00C70145">
            <w:pPr>
              <w:pStyle w:val="TAL"/>
            </w:pPr>
            <w:r w:rsidRPr="00374636">
              <w:t xml:space="preserve"> }</w:t>
            </w:r>
          </w:p>
        </w:tc>
        <w:tc>
          <w:tcPr>
            <w:tcW w:w="2267" w:type="dxa"/>
          </w:tcPr>
          <w:p w14:paraId="20FE10F6" w14:textId="77777777" w:rsidR="00D65C49" w:rsidRPr="00374636" w:rsidRDefault="00D65C49" w:rsidP="00C70145">
            <w:pPr>
              <w:pStyle w:val="TAL"/>
              <w:rPr>
                <w:rFonts w:eastAsia="MS Mincho"/>
              </w:rPr>
            </w:pPr>
          </w:p>
        </w:tc>
        <w:tc>
          <w:tcPr>
            <w:tcW w:w="1700" w:type="dxa"/>
          </w:tcPr>
          <w:p w14:paraId="4DDD718D" w14:textId="77777777" w:rsidR="00D65C49" w:rsidRPr="00374636" w:rsidRDefault="00D65C49" w:rsidP="00C70145">
            <w:pPr>
              <w:pStyle w:val="TAL"/>
              <w:rPr>
                <w:rFonts w:eastAsia="MS Mincho"/>
              </w:rPr>
            </w:pPr>
          </w:p>
        </w:tc>
        <w:tc>
          <w:tcPr>
            <w:tcW w:w="1104" w:type="dxa"/>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tcPr>
          <w:p w14:paraId="20AABD0A" w14:textId="77777777" w:rsidR="00D65C49" w:rsidRPr="00374636" w:rsidRDefault="00D65C49" w:rsidP="00C70145">
            <w:pPr>
              <w:pStyle w:val="TAL"/>
            </w:pPr>
            <w:r w:rsidRPr="00374636">
              <w:t xml:space="preserve"> endTransaction</w:t>
            </w:r>
          </w:p>
        </w:tc>
        <w:tc>
          <w:tcPr>
            <w:tcW w:w="2267" w:type="dxa"/>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tcPr>
          <w:p w14:paraId="425464FB" w14:textId="77777777" w:rsidR="00D65C49" w:rsidRPr="00374636" w:rsidRDefault="00D65C49" w:rsidP="00C70145">
            <w:pPr>
              <w:pStyle w:val="TAL"/>
              <w:rPr>
                <w:rFonts w:eastAsia="MS Mincho"/>
              </w:rPr>
            </w:pPr>
          </w:p>
        </w:tc>
        <w:tc>
          <w:tcPr>
            <w:tcW w:w="1104" w:type="dxa"/>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tcPr>
          <w:p w14:paraId="429FF08E" w14:textId="77777777" w:rsidR="00D65C49" w:rsidRPr="00374636" w:rsidRDefault="00D65C49" w:rsidP="00C70145">
            <w:pPr>
              <w:pStyle w:val="TAL"/>
            </w:pPr>
            <w:r w:rsidRPr="00374636">
              <w:t xml:space="preserve"> sequenceNumber</w:t>
            </w:r>
          </w:p>
        </w:tc>
        <w:tc>
          <w:tcPr>
            <w:tcW w:w="2267" w:type="dxa"/>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86F33D2" w14:textId="77777777" w:rsidR="00D65C49" w:rsidRPr="00374636" w:rsidRDefault="00D65C49" w:rsidP="00C70145">
            <w:pPr>
              <w:pStyle w:val="TAL"/>
              <w:rPr>
                <w:rFonts w:eastAsia="MS Mincho"/>
              </w:rPr>
            </w:pPr>
          </w:p>
        </w:tc>
        <w:tc>
          <w:tcPr>
            <w:tcW w:w="1104" w:type="dxa"/>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tcPr>
          <w:p w14:paraId="0FCB3D86" w14:textId="77777777" w:rsidR="00D65C49" w:rsidRPr="00374636" w:rsidRDefault="00D65C49" w:rsidP="00C70145">
            <w:pPr>
              <w:pStyle w:val="TAL"/>
            </w:pPr>
            <w:r w:rsidRPr="00374636">
              <w:t xml:space="preserve"> acknowledgement </w:t>
            </w:r>
          </w:p>
        </w:tc>
        <w:tc>
          <w:tcPr>
            <w:tcW w:w="2267" w:type="dxa"/>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CA5B668" w14:textId="77777777" w:rsidR="00D65C49" w:rsidRPr="00374636" w:rsidRDefault="00D65C49" w:rsidP="00C70145">
            <w:pPr>
              <w:pStyle w:val="TAL"/>
              <w:rPr>
                <w:rFonts w:eastAsia="MS Mincho"/>
              </w:rPr>
            </w:pPr>
          </w:p>
        </w:tc>
        <w:tc>
          <w:tcPr>
            <w:tcW w:w="1104" w:type="dxa"/>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tcPr>
          <w:p w14:paraId="6D822359" w14:textId="77777777" w:rsidR="00D65C49" w:rsidRPr="00374636" w:rsidRDefault="00D65C49" w:rsidP="00C70145">
            <w:pPr>
              <w:pStyle w:val="TAL"/>
            </w:pPr>
            <w:r w:rsidRPr="00374636">
              <w:t xml:space="preserve"> lpp-MessageBody CHOICE {</w:t>
            </w:r>
          </w:p>
        </w:tc>
        <w:tc>
          <w:tcPr>
            <w:tcW w:w="2267" w:type="dxa"/>
          </w:tcPr>
          <w:p w14:paraId="3492FB8D" w14:textId="77777777" w:rsidR="00D65C49" w:rsidRPr="00374636" w:rsidRDefault="00D65C49" w:rsidP="00C70145">
            <w:pPr>
              <w:pStyle w:val="TAL"/>
              <w:rPr>
                <w:rFonts w:eastAsia="MS Mincho"/>
              </w:rPr>
            </w:pPr>
          </w:p>
        </w:tc>
        <w:tc>
          <w:tcPr>
            <w:tcW w:w="1700" w:type="dxa"/>
          </w:tcPr>
          <w:p w14:paraId="05C9318F" w14:textId="77777777" w:rsidR="00D65C49" w:rsidRPr="00374636" w:rsidRDefault="00D65C49" w:rsidP="00C70145">
            <w:pPr>
              <w:pStyle w:val="TAL"/>
              <w:rPr>
                <w:rFonts w:eastAsia="MS Mincho"/>
              </w:rPr>
            </w:pPr>
          </w:p>
        </w:tc>
        <w:tc>
          <w:tcPr>
            <w:tcW w:w="1104" w:type="dxa"/>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tcPr>
          <w:p w14:paraId="50F6E230" w14:textId="77777777" w:rsidR="00D65C49" w:rsidRPr="00374636" w:rsidRDefault="00D65C49" w:rsidP="00C70145">
            <w:pPr>
              <w:pStyle w:val="TAL"/>
            </w:pPr>
            <w:r w:rsidRPr="00374636">
              <w:t xml:space="preserve">  c1 CHOICE {</w:t>
            </w:r>
          </w:p>
        </w:tc>
        <w:tc>
          <w:tcPr>
            <w:tcW w:w="2267" w:type="dxa"/>
          </w:tcPr>
          <w:p w14:paraId="2A5036A9" w14:textId="77777777" w:rsidR="00D65C49" w:rsidRPr="00374636" w:rsidRDefault="00D65C49" w:rsidP="00C70145">
            <w:pPr>
              <w:pStyle w:val="TAL"/>
              <w:rPr>
                <w:rFonts w:eastAsia="MS Mincho"/>
              </w:rPr>
            </w:pPr>
          </w:p>
        </w:tc>
        <w:tc>
          <w:tcPr>
            <w:tcW w:w="1700" w:type="dxa"/>
          </w:tcPr>
          <w:p w14:paraId="624DC876" w14:textId="77777777" w:rsidR="00D65C49" w:rsidRPr="00374636" w:rsidRDefault="00D65C49" w:rsidP="00C70145">
            <w:pPr>
              <w:pStyle w:val="TAL"/>
              <w:rPr>
                <w:rFonts w:eastAsia="MS Mincho"/>
              </w:rPr>
            </w:pPr>
          </w:p>
        </w:tc>
        <w:tc>
          <w:tcPr>
            <w:tcW w:w="1104" w:type="dxa"/>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tcPr>
          <w:p w14:paraId="60E57C45" w14:textId="77777777" w:rsidR="00D65C49" w:rsidRPr="00374636" w:rsidRDefault="00D65C49" w:rsidP="00C70145">
            <w:pPr>
              <w:pStyle w:val="TAL"/>
            </w:pPr>
            <w:r w:rsidRPr="00374636">
              <w:t xml:space="preserve">    requestLocationInformation SEQUENCE {</w:t>
            </w:r>
          </w:p>
        </w:tc>
        <w:tc>
          <w:tcPr>
            <w:tcW w:w="2267" w:type="dxa"/>
          </w:tcPr>
          <w:p w14:paraId="5EDD3E07" w14:textId="77777777" w:rsidR="00D65C49" w:rsidRPr="00374636" w:rsidRDefault="00D65C49" w:rsidP="00C70145">
            <w:pPr>
              <w:pStyle w:val="TAL"/>
              <w:rPr>
                <w:rFonts w:eastAsia="MS Mincho"/>
              </w:rPr>
            </w:pPr>
          </w:p>
        </w:tc>
        <w:tc>
          <w:tcPr>
            <w:tcW w:w="1700" w:type="dxa"/>
          </w:tcPr>
          <w:p w14:paraId="68A18003" w14:textId="77777777" w:rsidR="00D65C49" w:rsidRPr="00374636" w:rsidRDefault="00D65C49" w:rsidP="00C70145">
            <w:pPr>
              <w:pStyle w:val="TAL"/>
              <w:rPr>
                <w:rFonts w:eastAsia="MS Mincho"/>
              </w:rPr>
            </w:pPr>
          </w:p>
        </w:tc>
        <w:tc>
          <w:tcPr>
            <w:tcW w:w="1104" w:type="dxa"/>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tcPr>
          <w:p w14:paraId="4AE0FEA3" w14:textId="77777777" w:rsidR="00D65C49" w:rsidRPr="00374636" w:rsidRDefault="00D65C49" w:rsidP="00C70145">
            <w:pPr>
              <w:pStyle w:val="TAL"/>
            </w:pPr>
            <w:r w:rsidRPr="00374636">
              <w:t xml:space="preserve">      criticalExtensions CHOICE {</w:t>
            </w:r>
          </w:p>
        </w:tc>
        <w:tc>
          <w:tcPr>
            <w:tcW w:w="2267" w:type="dxa"/>
          </w:tcPr>
          <w:p w14:paraId="3495A362" w14:textId="77777777" w:rsidR="00D65C49" w:rsidRPr="00374636" w:rsidRDefault="00D65C49" w:rsidP="00C70145">
            <w:pPr>
              <w:pStyle w:val="TAL"/>
              <w:rPr>
                <w:rFonts w:eastAsia="MS Mincho"/>
              </w:rPr>
            </w:pPr>
          </w:p>
        </w:tc>
        <w:tc>
          <w:tcPr>
            <w:tcW w:w="1700" w:type="dxa"/>
          </w:tcPr>
          <w:p w14:paraId="6BA9BD37" w14:textId="77777777" w:rsidR="00D65C49" w:rsidRPr="00374636" w:rsidRDefault="00D65C49" w:rsidP="00C70145">
            <w:pPr>
              <w:pStyle w:val="TAL"/>
              <w:rPr>
                <w:rFonts w:eastAsia="MS Mincho"/>
              </w:rPr>
            </w:pPr>
          </w:p>
        </w:tc>
        <w:tc>
          <w:tcPr>
            <w:tcW w:w="1104" w:type="dxa"/>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tcPr>
          <w:p w14:paraId="6A2AACF5" w14:textId="77777777" w:rsidR="00D65C49" w:rsidRPr="00374636" w:rsidRDefault="00D65C49" w:rsidP="00C70145">
            <w:pPr>
              <w:pStyle w:val="TAL"/>
            </w:pPr>
            <w:r w:rsidRPr="00374636">
              <w:t xml:space="preserve">        c1 CHOICE {</w:t>
            </w:r>
          </w:p>
        </w:tc>
        <w:tc>
          <w:tcPr>
            <w:tcW w:w="2267" w:type="dxa"/>
          </w:tcPr>
          <w:p w14:paraId="023A1F21" w14:textId="77777777" w:rsidR="00D65C49" w:rsidRPr="00374636" w:rsidRDefault="00D65C49" w:rsidP="00C70145">
            <w:pPr>
              <w:pStyle w:val="TAL"/>
              <w:rPr>
                <w:rFonts w:eastAsia="MS Mincho"/>
              </w:rPr>
            </w:pPr>
          </w:p>
        </w:tc>
        <w:tc>
          <w:tcPr>
            <w:tcW w:w="1700" w:type="dxa"/>
          </w:tcPr>
          <w:p w14:paraId="0AC8EC97" w14:textId="77777777" w:rsidR="00D65C49" w:rsidRPr="00374636" w:rsidRDefault="00D65C49" w:rsidP="00C70145">
            <w:pPr>
              <w:pStyle w:val="TAL"/>
              <w:rPr>
                <w:rFonts w:eastAsia="MS Mincho"/>
              </w:rPr>
            </w:pPr>
          </w:p>
        </w:tc>
        <w:tc>
          <w:tcPr>
            <w:tcW w:w="1104" w:type="dxa"/>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tcPr>
          <w:p w14:paraId="68A3155C" w14:textId="77777777" w:rsidR="00D65C49" w:rsidRPr="00374636" w:rsidRDefault="00D65C49" w:rsidP="00C70145">
            <w:pPr>
              <w:pStyle w:val="TAL"/>
            </w:pPr>
            <w:r w:rsidRPr="00374636">
              <w:t xml:space="preserve">          requestLocationInformation-r9 SEQUENCE {</w:t>
            </w:r>
          </w:p>
        </w:tc>
        <w:tc>
          <w:tcPr>
            <w:tcW w:w="2267" w:type="dxa"/>
          </w:tcPr>
          <w:p w14:paraId="53775964" w14:textId="77777777" w:rsidR="00D65C49" w:rsidRPr="00374636" w:rsidRDefault="00D65C49" w:rsidP="00C70145">
            <w:pPr>
              <w:pStyle w:val="TAL"/>
              <w:rPr>
                <w:rFonts w:eastAsia="MS Mincho"/>
              </w:rPr>
            </w:pPr>
          </w:p>
        </w:tc>
        <w:tc>
          <w:tcPr>
            <w:tcW w:w="1700" w:type="dxa"/>
          </w:tcPr>
          <w:p w14:paraId="24AD2B8B" w14:textId="77777777" w:rsidR="00D65C49" w:rsidRPr="00374636" w:rsidRDefault="00D65C49" w:rsidP="00C70145">
            <w:pPr>
              <w:pStyle w:val="TAL"/>
              <w:rPr>
                <w:rFonts w:eastAsia="MS Mincho"/>
              </w:rPr>
            </w:pPr>
          </w:p>
        </w:tc>
        <w:tc>
          <w:tcPr>
            <w:tcW w:w="1104" w:type="dxa"/>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tcPr>
          <w:p w14:paraId="00373C75" w14:textId="77777777" w:rsidR="00D65C49" w:rsidRPr="00374636" w:rsidRDefault="00D65C49" w:rsidP="00C70145">
            <w:pPr>
              <w:pStyle w:val="TAL"/>
            </w:pPr>
            <w:r w:rsidRPr="00374636">
              <w:t xml:space="preserve">            commonIEsRequestLocationInformation</w:t>
            </w:r>
          </w:p>
          <w:p w14:paraId="62170EA6" w14:textId="77777777" w:rsidR="00D65C49" w:rsidRPr="00374636" w:rsidRDefault="00D65C49" w:rsidP="00C70145">
            <w:pPr>
              <w:pStyle w:val="TAL"/>
            </w:pPr>
            <w:r w:rsidRPr="00374636">
              <w:t xml:space="preserve">            SEQUENCE {</w:t>
            </w:r>
          </w:p>
        </w:tc>
        <w:tc>
          <w:tcPr>
            <w:tcW w:w="2267" w:type="dxa"/>
          </w:tcPr>
          <w:p w14:paraId="2999CE59" w14:textId="77777777" w:rsidR="00D65C49" w:rsidRPr="00374636" w:rsidRDefault="00D65C49" w:rsidP="00C70145">
            <w:pPr>
              <w:pStyle w:val="TAL"/>
              <w:rPr>
                <w:rFonts w:eastAsia="MS Mincho"/>
              </w:rPr>
            </w:pPr>
          </w:p>
        </w:tc>
        <w:tc>
          <w:tcPr>
            <w:tcW w:w="1700" w:type="dxa"/>
          </w:tcPr>
          <w:p w14:paraId="0C8DFE9B" w14:textId="77777777" w:rsidR="00D65C49" w:rsidRPr="00374636" w:rsidRDefault="00D65C49" w:rsidP="00C70145">
            <w:pPr>
              <w:pStyle w:val="TAL"/>
              <w:rPr>
                <w:rFonts w:eastAsia="MS Mincho"/>
              </w:rPr>
            </w:pPr>
          </w:p>
        </w:tc>
        <w:tc>
          <w:tcPr>
            <w:tcW w:w="1104" w:type="dxa"/>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tcPr>
          <w:p w14:paraId="62EE15FA" w14:textId="77777777" w:rsidR="00D65C49" w:rsidRPr="00374636" w:rsidRDefault="00D65C49" w:rsidP="00C70145">
            <w:pPr>
              <w:pStyle w:val="TAL"/>
            </w:pPr>
            <w:r w:rsidRPr="00374636">
              <w:t xml:space="preserve">              locationInformationType</w:t>
            </w:r>
          </w:p>
        </w:tc>
        <w:tc>
          <w:tcPr>
            <w:tcW w:w="2267" w:type="dxa"/>
          </w:tcPr>
          <w:p w14:paraId="62CE145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16EFA1A8" w14:textId="77777777" w:rsidR="00D65C49" w:rsidRPr="00374636" w:rsidRDefault="00D65C49" w:rsidP="00C70145">
            <w:pPr>
              <w:pStyle w:val="TAL"/>
              <w:rPr>
                <w:rFonts w:eastAsia="MS Mincho"/>
              </w:rPr>
            </w:pPr>
          </w:p>
        </w:tc>
        <w:tc>
          <w:tcPr>
            <w:tcW w:w="1104" w:type="dxa"/>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tcPr>
          <w:p w14:paraId="7DD30B8A" w14:textId="77777777" w:rsidR="00D65C49" w:rsidRPr="00374636" w:rsidRDefault="00D65C49" w:rsidP="00C70145">
            <w:pPr>
              <w:pStyle w:val="TAL"/>
            </w:pPr>
            <w:r w:rsidRPr="00374636">
              <w:t xml:space="preserve">              triggeredReporting</w:t>
            </w:r>
          </w:p>
        </w:tc>
        <w:tc>
          <w:tcPr>
            <w:tcW w:w="2267" w:type="dxa"/>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22DEE52" w14:textId="77777777" w:rsidR="00D65C49" w:rsidRPr="00374636" w:rsidRDefault="00D65C49" w:rsidP="00C70145">
            <w:pPr>
              <w:pStyle w:val="TAL"/>
              <w:rPr>
                <w:rFonts w:eastAsia="MS Mincho"/>
              </w:rPr>
            </w:pPr>
          </w:p>
        </w:tc>
        <w:tc>
          <w:tcPr>
            <w:tcW w:w="1104" w:type="dxa"/>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tcPr>
          <w:p w14:paraId="566769F0" w14:textId="77777777" w:rsidR="00D65C49" w:rsidRPr="00374636" w:rsidRDefault="00D65C49" w:rsidP="00C70145">
            <w:pPr>
              <w:pStyle w:val="TAL"/>
            </w:pPr>
            <w:r w:rsidRPr="00374636">
              <w:t xml:space="preserve">              periodicalReporting</w:t>
            </w:r>
          </w:p>
        </w:tc>
        <w:tc>
          <w:tcPr>
            <w:tcW w:w="2267" w:type="dxa"/>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8EDBD4" w14:textId="77777777" w:rsidR="00D65C49" w:rsidRPr="00374636" w:rsidRDefault="00D65C49" w:rsidP="00C70145">
            <w:pPr>
              <w:pStyle w:val="TAL"/>
              <w:rPr>
                <w:rFonts w:eastAsia="MS Mincho"/>
              </w:rPr>
            </w:pPr>
          </w:p>
        </w:tc>
        <w:tc>
          <w:tcPr>
            <w:tcW w:w="1104" w:type="dxa"/>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tcPr>
          <w:p w14:paraId="24638186" w14:textId="77777777" w:rsidR="00D65C49" w:rsidRPr="00374636" w:rsidRDefault="00D65C49" w:rsidP="00C70145">
            <w:pPr>
              <w:pStyle w:val="TAL"/>
            </w:pPr>
            <w:r w:rsidRPr="00374636">
              <w:t xml:space="preserve">              additionalInformation</w:t>
            </w:r>
          </w:p>
        </w:tc>
        <w:tc>
          <w:tcPr>
            <w:tcW w:w="2267" w:type="dxa"/>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1B36BF23" w14:textId="77777777" w:rsidR="00D65C49" w:rsidRPr="00374636" w:rsidRDefault="00D65C49" w:rsidP="00C70145">
            <w:pPr>
              <w:pStyle w:val="TAL"/>
              <w:rPr>
                <w:rFonts w:eastAsia="MS Mincho"/>
              </w:rPr>
            </w:pPr>
          </w:p>
        </w:tc>
        <w:tc>
          <w:tcPr>
            <w:tcW w:w="1104" w:type="dxa"/>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tcPr>
          <w:p w14:paraId="2A87B242" w14:textId="77777777" w:rsidR="00D65C49" w:rsidRPr="00374636" w:rsidRDefault="00D65C49" w:rsidP="00C70145">
            <w:pPr>
              <w:pStyle w:val="TAL"/>
            </w:pPr>
            <w:r w:rsidRPr="00374636">
              <w:t xml:space="preserve">              qos SEQUENCE {</w:t>
            </w:r>
          </w:p>
        </w:tc>
        <w:tc>
          <w:tcPr>
            <w:tcW w:w="2267" w:type="dxa"/>
          </w:tcPr>
          <w:p w14:paraId="32CE698A" w14:textId="77777777" w:rsidR="00D65C49" w:rsidRPr="00374636" w:rsidRDefault="00D65C49" w:rsidP="00C70145">
            <w:pPr>
              <w:pStyle w:val="TAL"/>
              <w:rPr>
                <w:rFonts w:eastAsia="MS Mincho"/>
              </w:rPr>
            </w:pPr>
          </w:p>
        </w:tc>
        <w:tc>
          <w:tcPr>
            <w:tcW w:w="1700" w:type="dxa"/>
          </w:tcPr>
          <w:p w14:paraId="33B3ABA0" w14:textId="77777777" w:rsidR="00D65C49" w:rsidRPr="00374636" w:rsidRDefault="00D65C49" w:rsidP="00C70145">
            <w:pPr>
              <w:pStyle w:val="TAL"/>
              <w:rPr>
                <w:rFonts w:eastAsia="MS Mincho"/>
              </w:rPr>
            </w:pPr>
          </w:p>
        </w:tc>
        <w:tc>
          <w:tcPr>
            <w:tcW w:w="1104" w:type="dxa"/>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tcPr>
          <w:p w14:paraId="39AF80D0" w14:textId="77777777" w:rsidR="00D65C49" w:rsidRPr="00374636" w:rsidRDefault="00D65C49" w:rsidP="00C70145">
            <w:pPr>
              <w:pStyle w:val="TAL"/>
            </w:pPr>
            <w:r w:rsidRPr="00374636">
              <w:t xml:space="preserve">                 horizontalAccuracy</w:t>
            </w:r>
          </w:p>
        </w:tc>
        <w:tc>
          <w:tcPr>
            <w:tcW w:w="2267" w:type="dxa"/>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0C73F35" w14:textId="77777777" w:rsidR="00D65C49" w:rsidRPr="00374636" w:rsidRDefault="00D65C49" w:rsidP="00C70145">
            <w:pPr>
              <w:pStyle w:val="TAL"/>
              <w:rPr>
                <w:rFonts w:eastAsia="MS Mincho"/>
              </w:rPr>
            </w:pPr>
          </w:p>
        </w:tc>
        <w:tc>
          <w:tcPr>
            <w:tcW w:w="1104" w:type="dxa"/>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tcPr>
          <w:p w14:paraId="1F057CAA" w14:textId="77777777" w:rsidR="00D65C49" w:rsidRPr="00374636" w:rsidRDefault="00D65C49" w:rsidP="00C70145">
            <w:pPr>
              <w:pStyle w:val="TAL"/>
            </w:pPr>
            <w:r w:rsidRPr="00374636">
              <w:t xml:space="preserve">                 verticalCoordinateRequest</w:t>
            </w:r>
          </w:p>
        </w:tc>
        <w:tc>
          <w:tcPr>
            <w:tcW w:w="2267" w:type="dxa"/>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tcPr>
          <w:p w14:paraId="0FC155DC" w14:textId="77777777" w:rsidR="00D65C49" w:rsidRPr="00374636" w:rsidRDefault="00D65C49" w:rsidP="00C70145">
            <w:pPr>
              <w:pStyle w:val="TAL"/>
              <w:rPr>
                <w:rFonts w:eastAsia="MS Mincho"/>
              </w:rPr>
            </w:pPr>
          </w:p>
        </w:tc>
        <w:tc>
          <w:tcPr>
            <w:tcW w:w="1104" w:type="dxa"/>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tcPr>
          <w:p w14:paraId="00553D62" w14:textId="77777777" w:rsidR="00D65C49" w:rsidRPr="00374636" w:rsidRDefault="00D65C49" w:rsidP="00C70145">
            <w:pPr>
              <w:pStyle w:val="TAL"/>
            </w:pPr>
            <w:r w:rsidRPr="00374636">
              <w:t xml:space="preserve">                 verticalAccuracy</w:t>
            </w:r>
          </w:p>
        </w:tc>
        <w:tc>
          <w:tcPr>
            <w:tcW w:w="2267" w:type="dxa"/>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85A3090" w14:textId="77777777" w:rsidR="00D65C49" w:rsidRPr="00374636" w:rsidRDefault="00D65C49" w:rsidP="00C70145">
            <w:pPr>
              <w:pStyle w:val="TAL"/>
              <w:rPr>
                <w:rFonts w:eastAsia="MS Mincho"/>
              </w:rPr>
            </w:pPr>
          </w:p>
        </w:tc>
        <w:tc>
          <w:tcPr>
            <w:tcW w:w="1104" w:type="dxa"/>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tcPr>
          <w:p w14:paraId="6BFA93B3" w14:textId="77777777" w:rsidR="00D65C49" w:rsidRPr="00374636" w:rsidRDefault="00D65C49" w:rsidP="00C70145">
            <w:pPr>
              <w:pStyle w:val="TAL"/>
            </w:pPr>
            <w:r w:rsidRPr="00374636">
              <w:t xml:space="preserve">                 responseTime SEQUENCE {</w:t>
            </w:r>
          </w:p>
        </w:tc>
        <w:tc>
          <w:tcPr>
            <w:tcW w:w="2267" w:type="dxa"/>
          </w:tcPr>
          <w:p w14:paraId="07012913" w14:textId="77777777" w:rsidR="00D65C49" w:rsidRPr="00374636" w:rsidRDefault="00D65C49" w:rsidP="00C70145">
            <w:pPr>
              <w:pStyle w:val="TAL"/>
              <w:rPr>
                <w:rFonts w:eastAsia="MS Mincho"/>
              </w:rPr>
            </w:pPr>
          </w:p>
        </w:tc>
        <w:tc>
          <w:tcPr>
            <w:tcW w:w="1700" w:type="dxa"/>
          </w:tcPr>
          <w:p w14:paraId="529178DF" w14:textId="77777777" w:rsidR="00D65C49" w:rsidRPr="00374636" w:rsidRDefault="00D65C49" w:rsidP="00C70145">
            <w:pPr>
              <w:pStyle w:val="TAL"/>
              <w:rPr>
                <w:rFonts w:eastAsia="MS Mincho"/>
              </w:rPr>
            </w:pPr>
          </w:p>
        </w:tc>
        <w:tc>
          <w:tcPr>
            <w:tcW w:w="1104" w:type="dxa"/>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tcPr>
          <w:p w14:paraId="5C5A8EC5" w14:textId="77777777" w:rsidR="00D65C49" w:rsidRPr="00374636" w:rsidRDefault="00D65C49" w:rsidP="00C70145">
            <w:pPr>
              <w:pStyle w:val="TAL"/>
            </w:pPr>
            <w:r w:rsidRPr="00374636">
              <w:t xml:space="preserve">                   time</w:t>
            </w:r>
          </w:p>
        </w:tc>
        <w:tc>
          <w:tcPr>
            <w:tcW w:w="2267" w:type="dxa"/>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tcPr>
          <w:p w14:paraId="16254A74" w14:textId="77777777" w:rsidR="00D65C49" w:rsidRPr="00374636" w:rsidRDefault="00D65C49" w:rsidP="00C70145">
            <w:pPr>
              <w:pStyle w:val="TAL"/>
              <w:rPr>
                <w:rFonts w:eastAsia="MS Mincho"/>
              </w:rPr>
            </w:pPr>
          </w:p>
        </w:tc>
        <w:tc>
          <w:tcPr>
            <w:tcW w:w="1104" w:type="dxa"/>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tcPr>
          <w:p w14:paraId="412FAE36" w14:textId="77777777" w:rsidR="00D65C49" w:rsidRPr="00374636" w:rsidRDefault="00D65C49" w:rsidP="00C70145">
            <w:pPr>
              <w:pStyle w:val="TAL"/>
            </w:pPr>
            <w:r w:rsidRPr="00374636">
              <w:t xml:space="preserve">                   responseTimeEarlyFix-r12</w:t>
            </w:r>
          </w:p>
        </w:tc>
        <w:tc>
          <w:tcPr>
            <w:tcW w:w="2267" w:type="dxa"/>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90A33C" w14:textId="77777777" w:rsidR="00D65C49" w:rsidRPr="00374636" w:rsidRDefault="00D65C49" w:rsidP="00C70145">
            <w:pPr>
              <w:pStyle w:val="TAL"/>
              <w:rPr>
                <w:rFonts w:eastAsia="MS Mincho"/>
              </w:rPr>
            </w:pPr>
          </w:p>
        </w:tc>
        <w:tc>
          <w:tcPr>
            <w:tcW w:w="1104" w:type="dxa"/>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tcPr>
          <w:p w14:paraId="0F0C36C1" w14:textId="77777777" w:rsidR="00D65C49" w:rsidRPr="00374636" w:rsidRDefault="00D65C49" w:rsidP="00C70145">
            <w:pPr>
              <w:pStyle w:val="TAL"/>
            </w:pPr>
            <w:r w:rsidRPr="00374636">
              <w:t xml:space="preserve">                 }</w:t>
            </w:r>
          </w:p>
        </w:tc>
        <w:tc>
          <w:tcPr>
            <w:tcW w:w="2267" w:type="dxa"/>
          </w:tcPr>
          <w:p w14:paraId="629D53EA" w14:textId="77777777" w:rsidR="00D65C49" w:rsidRPr="00374636" w:rsidRDefault="00D65C49" w:rsidP="00C70145">
            <w:pPr>
              <w:pStyle w:val="TAL"/>
              <w:rPr>
                <w:rFonts w:eastAsia="MS Mincho"/>
              </w:rPr>
            </w:pPr>
          </w:p>
        </w:tc>
        <w:tc>
          <w:tcPr>
            <w:tcW w:w="1700" w:type="dxa"/>
          </w:tcPr>
          <w:p w14:paraId="48A934FD" w14:textId="77777777" w:rsidR="00D65C49" w:rsidRPr="00374636" w:rsidRDefault="00D65C49" w:rsidP="00C70145">
            <w:pPr>
              <w:pStyle w:val="TAL"/>
              <w:rPr>
                <w:rFonts w:eastAsia="MS Mincho"/>
              </w:rPr>
            </w:pPr>
          </w:p>
        </w:tc>
        <w:tc>
          <w:tcPr>
            <w:tcW w:w="1104" w:type="dxa"/>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tcPr>
          <w:p w14:paraId="44160BF0" w14:textId="77777777" w:rsidR="00D65C49" w:rsidRPr="00374636" w:rsidRDefault="00D65C49" w:rsidP="00C70145">
            <w:pPr>
              <w:pStyle w:val="TAL"/>
            </w:pPr>
            <w:r w:rsidRPr="00374636">
              <w:t xml:space="preserve">                 velocityRequest</w:t>
            </w:r>
          </w:p>
        </w:tc>
        <w:tc>
          <w:tcPr>
            <w:tcW w:w="2267" w:type="dxa"/>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tcPr>
          <w:p w14:paraId="28D36A06" w14:textId="77777777" w:rsidR="00D65C49" w:rsidRPr="00374636" w:rsidRDefault="00D65C49" w:rsidP="00C70145">
            <w:pPr>
              <w:pStyle w:val="TAL"/>
              <w:rPr>
                <w:rFonts w:eastAsia="MS Mincho"/>
              </w:rPr>
            </w:pPr>
          </w:p>
        </w:tc>
        <w:tc>
          <w:tcPr>
            <w:tcW w:w="1104" w:type="dxa"/>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tcPr>
          <w:p w14:paraId="65101514" w14:textId="77777777" w:rsidR="00D65C49" w:rsidRPr="00374636" w:rsidRDefault="00D65C49" w:rsidP="00C70145">
            <w:pPr>
              <w:pStyle w:val="TAL"/>
            </w:pPr>
            <w:r w:rsidRPr="00374636">
              <w:t xml:space="preserve">              }</w:t>
            </w:r>
          </w:p>
        </w:tc>
        <w:tc>
          <w:tcPr>
            <w:tcW w:w="2267" w:type="dxa"/>
          </w:tcPr>
          <w:p w14:paraId="35057E9A" w14:textId="77777777" w:rsidR="00D65C49" w:rsidRPr="00374636" w:rsidRDefault="00D65C49" w:rsidP="00C70145">
            <w:pPr>
              <w:pStyle w:val="TAL"/>
              <w:rPr>
                <w:rFonts w:eastAsia="MS Mincho"/>
              </w:rPr>
            </w:pPr>
          </w:p>
        </w:tc>
        <w:tc>
          <w:tcPr>
            <w:tcW w:w="1700" w:type="dxa"/>
          </w:tcPr>
          <w:p w14:paraId="2ED6A7B9" w14:textId="77777777" w:rsidR="00D65C49" w:rsidRPr="00374636" w:rsidRDefault="00D65C49" w:rsidP="00C70145">
            <w:pPr>
              <w:pStyle w:val="TAL"/>
              <w:rPr>
                <w:rFonts w:eastAsia="MS Mincho"/>
              </w:rPr>
            </w:pPr>
          </w:p>
        </w:tc>
        <w:tc>
          <w:tcPr>
            <w:tcW w:w="1104" w:type="dxa"/>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tcPr>
          <w:p w14:paraId="048055E2" w14:textId="77777777" w:rsidR="00D65C49" w:rsidRPr="00374636" w:rsidRDefault="00D65C49" w:rsidP="00C70145">
            <w:pPr>
              <w:pStyle w:val="TAL"/>
            </w:pPr>
            <w:r w:rsidRPr="00374636">
              <w:t xml:space="preserve">              environment</w:t>
            </w:r>
          </w:p>
        </w:tc>
        <w:tc>
          <w:tcPr>
            <w:tcW w:w="2267" w:type="dxa"/>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975EE27" w14:textId="77777777" w:rsidR="00D65C49" w:rsidRPr="00374636" w:rsidRDefault="00D65C49" w:rsidP="00C70145">
            <w:pPr>
              <w:pStyle w:val="TAL"/>
              <w:rPr>
                <w:rFonts w:eastAsia="MS Mincho"/>
              </w:rPr>
            </w:pPr>
          </w:p>
        </w:tc>
        <w:tc>
          <w:tcPr>
            <w:tcW w:w="1104" w:type="dxa"/>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tcPr>
          <w:p w14:paraId="1037E863" w14:textId="77777777" w:rsidR="00D65C49" w:rsidRPr="00374636" w:rsidRDefault="00D65C49" w:rsidP="00C70145">
            <w:pPr>
              <w:pStyle w:val="TAL"/>
            </w:pPr>
            <w:r w:rsidRPr="00374636">
              <w:t xml:space="preserve">              locationCoordinateTypes</w:t>
            </w:r>
          </w:p>
        </w:tc>
        <w:tc>
          <w:tcPr>
            <w:tcW w:w="2267" w:type="dxa"/>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667D94B" w14:textId="77777777" w:rsidR="00D65C49" w:rsidRPr="00374636" w:rsidRDefault="00D65C49" w:rsidP="00C70145">
            <w:pPr>
              <w:pStyle w:val="TAL"/>
              <w:rPr>
                <w:rFonts w:eastAsia="MS Mincho"/>
              </w:rPr>
            </w:pPr>
          </w:p>
        </w:tc>
        <w:tc>
          <w:tcPr>
            <w:tcW w:w="1104" w:type="dxa"/>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tcPr>
          <w:p w14:paraId="2E22AF68" w14:textId="77777777" w:rsidR="00D65C49" w:rsidRPr="00374636" w:rsidRDefault="00D65C49" w:rsidP="00C70145">
            <w:pPr>
              <w:pStyle w:val="TAL"/>
            </w:pPr>
            <w:r w:rsidRPr="00374636">
              <w:t xml:space="preserve">              velocityTypes</w:t>
            </w:r>
          </w:p>
        </w:tc>
        <w:tc>
          <w:tcPr>
            <w:tcW w:w="2267" w:type="dxa"/>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D6DB878" w14:textId="77777777" w:rsidR="00D65C49" w:rsidRPr="00374636" w:rsidRDefault="00D65C49" w:rsidP="00C70145">
            <w:pPr>
              <w:pStyle w:val="TAL"/>
              <w:rPr>
                <w:rFonts w:eastAsia="MS Mincho"/>
              </w:rPr>
            </w:pPr>
          </w:p>
        </w:tc>
        <w:tc>
          <w:tcPr>
            <w:tcW w:w="1104" w:type="dxa"/>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tcPr>
          <w:p w14:paraId="146169C8" w14:textId="77777777" w:rsidR="00D65C49" w:rsidRPr="00374636" w:rsidRDefault="00D65C49" w:rsidP="00C70145">
            <w:pPr>
              <w:pStyle w:val="TAL"/>
            </w:pPr>
            <w:r w:rsidRPr="00374636">
              <w:t xml:space="preserve">            }</w:t>
            </w:r>
          </w:p>
        </w:tc>
        <w:tc>
          <w:tcPr>
            <w:tcW w:w="2267" w:type="dxa"/>
          </w:tcPr>
          <w:p w14:paraId="7823E476" w14:textId="77777777" w:rsidR="00D65C49" w:rsidRPr="00374636" w:rsidRDefault="00D65C49" w:rsidP="00C70145">
            <w:pPr>
              <w:pStyle w:val="TAL"/>
              <w:rPr>
                <w:rFonts w:eastAsia="MS Mincho"/>
              </w:rPr>
            </w:pPr>
          </w:p>
        </w:tc>
        <w:tc>
          <w:tcPr>
            <w:tcW w:w="1700" w:type="dxa"/>
          </w:tcPr>
          <w:p w14:paraId="140075A9" w14:textId="77777777" w:rsidR="00D65C49" w:rsidRPr="00374636" w:rsidRDefault="00D65C49" w:rsidP="00C70145">
            <w:pPr>
              <w:pStyle w:val="TAL"/>
              <w:rPr>
                <w:rFonts w:eastAsia="MS Mincho"/>
              </w:rPr>
            </w:pPr>
          </w:p>
        </w:tc>
        <w:tc>
          <w:tcPr>
            <w:tcW w:w="1104" w:type="dxa"/>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tcPr>
          <w:p w14:paraId="320FC6CF" w14:textId="77777777" w:rsidR="00D65C49" w:rsidRPr="00374636" w:rsidRDefault="00D65C49" w:rsidP="00C70145">
            <w:pPr>
              <w:pStyle w:val="TAL"/>
            </w:pPr>
            <w:r w:rsidRPr="00374636">
              <w:t xml:space="preserve">            a-gnss-RequestLocationInformation </w:t>
            </w:r>
          </w:p>
        </w:tc>
        <w:tc>
          <w:tcPr>
            <w:tcW w:w="2267" w:type="dxa"/>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7617012" w14:textId="77777777" w:rsidR="00D65C49" w:rsidRPr="00374636" w:rsidRDefault="00D65C49" w:rsidP="00C70145">
            <w:pPr>
              <w:pStyle w:val="TAL"/>
              <w:rPr>
                <w:rFonts w:eastAsia="MS Mincho"/>
              </w:rPr>
            </w:pPr>
          </w:p>
        </w:tc>
        <w:tc>
          <w:tcPr>
            <w:tcW w:w="1104" w:type="dxa"/>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tcPr>
          <w:p w14:paraId="3EAF121E" w14:textId="77777777" w:rsidR="00D65C49" w:rsidRPr="00374636" w:rsidRDefault="00D65C49" w:rsidP="00C70145">
            <w:pPr>
              <w:pStyle w:val="TAL"/>
            </w:pPr>
            <w:r w:rsidRPr="00374636">
              <w:t xml:space="preserve">            otdoa-RequestLocationInformation </w:t>
            </w:r>
          </w:p>
        </w:tc>
        <w:tc>
          <w:tcPr>
            <w:tcW w:w="2267" w:type="dxa"/>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640011E" w14:textId="77777777" w:rsidR="00D65C49" w:rsidRPr="00374636" w:rsidRDefault="00D65C49" w:rsidP="00C70145">
            <w:pPr>
              <w:pStyle w:val="TAL"/>
              <w:rPr>
                <w:rFonts w:eastAsia="MS Mincho"/>
              </w:rPr>
            </w:pPr>
          </w:p>
        </w:tc>
        <w:tc>
          <w:tcPr>
            <w:tcW w:w="1104" w:type="dxa"/>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tcPr>
          <w:p w14:paraId="409B27BD" w14:textId="77777777" w:rsidR="00D65C49" w:rsidRPr="00374636" w:rsidRDefault="00D65C49" w:rsidP="00C70145">
            <w:pPr>
              <w:pStyle w:val="TAL"/>
            </w:pPr>
            <w:r w:rsidRPr="00374636">
              <w:t xml:space="preserve">            ecid-RequestLocationInformation  ::= </w:t>
            </w:r>
          </w:p>
          <w:p w14:paraId="1B505C26" w14:textId="77777777" w:rsidR="00D65C49" w:rsidRPr="00374636" w:rsidRDefault="00D65C49" w:rsidP="00C70145">
            <w:pPr>
              <w:pStyle w:val="TAL"/>
            </w:pPr>
            <w:r w:rsidRPr="00374636">
              <w:t xml:space="preserve">                SEQUENCE {</w:t>
            </w:r>
          </w:p>
        </w:tc>
        <w:tc>
          <w:tcPr>
            <w:tcW w:w="2267" w:type="dxa"/>
          </w:tcPr>
          <w:p w14:paraId="74EBD327" w14:textId="77777777" w:rsidR="00D65C49" w:rsidRPr="00374636" w:rsidRDefault="00D65C49" w:rsidP="00C70145">
            <w:pPr>
              <w:pStyle w:val="TAL"/>
              <w:rPr>
                <w:rFonts w:eastAsia="MS Mincho"/>
              </w:rPr>
            </w:pPr>
          </w:p>
        </w:tc>
        <w:tc>
          <w:tcPr>
            <w:tcW w:w="1700" w:type="dxa"/>
          </w:tcPr>
          <w:p w14:paraId="16106599" w14:textId="77777777" w:rsidR="00D65C49" w:rsidRPr="00374636" w:rsidRDefault="00D65C49" w:rsidP="00C70145">
            <w:pPr>
              <w:pStyle w:val="TAL"/>
              <w:rPr>
                <w:rFonts w:eastAsia="MS Mincho"/>
              </w:rPr>
            </w:pPr>
          </w:p>
        </w:tc>
        <w:tc>
          <w:tcPr>
            <w:tcW w:w="1104" w:type="dxa"/>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tcPr>
          <w:p w14:paraId="17099499" w14:textId="77777777" w:rsidR="00D65C49" w:rsidRPr="00374636" w:rsidRDefault="00D65C49" w:rsidP="00C70145">
            <w:pPr>
              <w:pStyle w:val="TAL"/>
            </w:pPr>
            <w:r w:rsidRPr="00374636">
              <w:t xml:space="preserve">                 requestedMeasurements</w:t>
            </w:r>
          </w:p>
        </w:tc>
        <w:tc>
          <w:tcPr>
            <w:tcW w:w="2267" w:type="dxa"/>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tcPr>
          <w:p w14:paraId="56F49382"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tcPr>
          <w:p w14:paraId="1124E9B8" w14:textId="77777777" w:rsidR="00D65C49" w:rsidRPr="00374636" w:rsidRDefault="00D65C49" w:rsidP="00C70145">
            <w:pPr>
              <w:pStyle w:val="TAL"/>
            </w:pPr>
            <w:r w:rsidRPr="00374636">
              <w:t xml:space="preserve">               }</w:t>
            </w:r>
          </w:p>
        </w:tc>
        <w:tc>
          <w:tcPr>
            <w:tcW w:w="2267" w:type="dxa"/>
          </w:tcPr>
          <w:p w14:paraId="5026F030" w14:textId="77777777" w:rsidR="00D65C49" w:rsidRPr="00374636" w:rsidRDefault="00D65C49" w:rsidP="00C70145">
            <w:pPr>
              <w:pStyle w:val="TAL"/>
              <w:rPr>
                <w:rFonts w:eastAsia="MS Mincho"/>
              </w:rPr>
            </w:pPr>
          </w:p>
        </w:tc>
        <w:tc>
          <w:tcPr>
            <w:tcW w:w="1700" w:type="dxa"/>
          </w:tcPr>
          <w:p w14:paraId="00D9520F" w14:textId="77777777" w:rsidR="00D65C49" w:rsidRPr="00374636" w:rsidRDefault="00D65C49" w:rsidP="00C70145">
            <w:pPr>
              <w:pStyle w:val="TAL"/>
              <w:rPr>
                <w:rFonts w:eastAsia="MS Mincho"/>
              </w:rPr>
            </w:pPr>
          </w:p>
        </w:tc>
        <w:tc>
          <w:tcPr>
            <w:tcW w:w="1104" w:type="dxa"/>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tcPr>
          <w:p w14:paraId="2ADF2522" w14:textId="77777777" w:rsidR="00D65C49" w:rsidRPr="00374636" w:rsidRDefault="00D65C49" w:rsidP="00C70145">
            <w:pPr>
              <w:pStyle w:val="TAL"/>
            </w:pPr>
            <w:r w:rsidRPr="00374636">
              <w:t xml:space="preserve">            epdu-RequestLocationInformation</w:t>
            </w:r>
          </w:p>
        </w:tc>
        <w:tc>
          <w:tcPr>
            <w:tcW w:w="2267" w:type="dxa"/>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7EB5B73" w14:textId="77777777" w:rsidR="00D65C49" w:rsidRPr="00374636" w:rsidRDefault="00D65C49" w:rsidP="00C70145">
            <w:pPr>
              <w:pStyle w:val="TAL"/>
              <w:rPr>
                <w:rFonts w:eastAsia="MS Mincho"/>
              </w:rPr>
            </w:pPr>
          </w:p>
        </w:tc>
        <w:tc>
          <w:tcPr>
            <w:tcW w:w="1104" w:type="dxa"/>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tcPr>
          <w:p w14:paraId="504E6070" w14:textId="77777777" w:rsidR="00D65C49" w:rsidRPr="00374636" w:rsidRDefault="00D65C49" w:rsidP="00C70145">
            <w:pPr>
              <w:pStyle w:val="TAL"/>
            </w:pPr>
            <w:r w:rsidRPr="00374636">
              <w:t xml:space="preserve">          }</w:t>
            </w:r>
          </w:p>
        </w:tc>
        <w:tc>
          <w:tcPr>
            <w:tcW w:w="2267" w:type="dxa"/>
          </w:tcPr>
          <w:p w14:paraId="69D69807" w14:textId="77777777" w:rsidR="00D65C49" w:rsidRPr="00374636" w:rsidRDefault="00D65C49" w:rsidP="00C70145">
            <w:pPr>
              <w:pStyle w:val="TAL"/>
              <w:rPr>
                <w:rFonts w:eastAsia="MS Mincho"/>
              </w:rPr>
            </w:pPr>
          </w:p>
        </w:tc>
        <w:tc>
          <w:tcPr>
            <w:tcW w:w="1700" w:type="dxa"/>
          </w:tcPr>
          <w:p w14:paraId="68934199" w14:textId="77777777" w:rsidR="00D65C49" w:rsidRPr="00374636" w:rsidRDefault="00D65C49" w:rsidP="00C70145">
            <w:pPr>
              <w:pStyle w:val="TAL"/>
              <w:rPr>
                <w:rFonts w:eastAsia="MS Mincho"/>
              </w:rPr>
            </w:pPr>
          </w:p>
        </w:tc>
        <w:tc>
          <w:tcPr>
            <w:tcW w:w="1104" w:type="dxa"/>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tcPr>
          <w:p w14:paraId="01AAA2E5" w14:textId="77777777" w:rsidR="00D65C49" w:rsidRPr="00374636" w:rsidRDefault="00D65C49" w:rsidP="00C70145">
            <w:pPr>
              <w:pStyle w:val="TAL"/>
            </w:pPr>
            <w:r w:rsidRPr="00374636">
              <w:t xml:space="preserve">        }</w:t>
            </w:r>
          </w:p>
        </w:tc>
        <w:tc>
          <w:tcPr>
            <w:tcW w:w="2267" w:type="dxa"/>
          </w:tcPr>
          <w:p w14:paraId="0A37D202" w14:textId="77777777" w:rsidR="00D65C49" w:rsidRPr="00374636" w:rsidRDefault="00D65C49" w:rsidP="00C70145">
            <w:pPr>
              <w:pStyle w:val="TAL"/>
              <w:rPr>
                <w:rFonts w:eastAsia="MS Mincho"/>
              </w:rPr>
            </w:pPr>
          </w:p>
        </w:tc>
        <w:tc>
          <w:tcPr>
            <w:tcW w:w="1700" w:type="dxa"/>
          </w:tcPr>
          <w:p w14:paraId="1A804DA7" w14:textId="77777777" w:rsidR="00D65C49" w:rsidRPr="00374636" w:rsidRDefault="00D65C49" w:rsidP="00C70145">
            <w:pPr>
              <w:pStyle w:val="TAL"/>
              <w:rPr>
                <w:rFonts w:eastAsia="MS Mincho"/>
              </w:rPr>
            </w:pPr>
          </w:p>
        </w:tc>
        <w:tc>
          <w:tcPr>
            <w:tcW w:w="1104" w:type="dxa"/>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tcPr>
          <w:p w14:paraId="75E24329" w14:textId="77777777" w:rsidR="00D65C49" w:rsidRPr="00374636" w:rsidRDefault="00D65C49" w:rsidP="00C70145">
            <w:pPr>
              <w:pStyle w:val="TAL"/>
            </w:pPr>
            <w:r w:rsidRPr="00374636">
              <w:t xml:space="preserve">      }</w:t>
            </w:r>
          </w:p>
        </w:tc>
        <w:tc>
          <w:tcPr>
            <w:tcW w:w="2267" w:type="dxa"/>
          </w:tcPr>
          <w:p w14:paraId="04376386" w14:textId="77777777" w:rsidR="00D65C49" w:rsidRPr="00374636" w:rsidRDefault="00D65C49" w:rsidP="00C70145">
            <w:pPr>
              <w:pStyle w:val="TAL"/>
              <w:rPr>
                <w:rFonts w:eastAsia="MS Mincho"/>
              </w:rPr>
            </w:pPr>
          </w:p>
        </w:tc>
        <w:tc>
          <w:tcPr>
            <w:tcW w:w="1700" w:type="dxa"/>
          </w:tcPr>
          <w:p w14:paraId="5BF1C73F" w14:textId="77777777" w:rsidR="00D65C49" w:rsidRPr="00374636" w:rsidRDefault="00D65C49" w:rsidP="00C70145">
            <w:pPr>
              <w:pStyle w:val="TAL"/>
              <w:rPr>
                <w:rFonts w:eastAsia="MS Mincho"/>
              </w:rPr>
            </w:pPr>
          </w:p>
        </w:tc>
        <w:tc>
          <w:tcPr>
            <w:tcW w:w="1104" w:type="dxa"/>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tcPr>
          <w:p w14:paraId="51670D48" w14:textId="77777777" w:rsidR="00D65C49" w:rsidRPr="00374636" w:rsidRDefault="00D65C49" w:rsidP="00C70145">
            <w:pPr>
              <w:pStyle w:val="TAL"/>
            </w:pPr>
            <w:r w:rsidRPr="00374636">
              <w:t xml:space="preserve">    }</w:t>
            </w:r>
          </w:p>
        </w:tc>
        <w:tc>
          <w:tcPr>
            <w:tcW w:w="2267" w:type="dxa"/>
          </w:tcPr>
          <w:p w14:paraId="79755234" w14:textId="77777777" w:rsidR="00D65C49" w:rsidRPr="00374636" w:rsidRDefault="00D65C49" w:rsidP="00C70145">
            <w:pPr>
              <w:pStyle w:val="TAL"/>
              <w:rPr>
                <w:rFonts w:eastAsia="MS Mincho"/>
              </w:rPr>
            </w:pPr>
          </w:p>
        </w:tc>
        <w:tc>
          <w:tcPr>
            <w:tcW w:w="1700" w:type="dxa"/>
          </w:tcPr>
          <w:p w14:paraId="24DF86EF" w14:textId="77777777" w:rsidR="00D65C49" w:rsidRPr="00374636" w:rsidRDefault="00D65C49" w:rsidP="00C70145">
            <w:pPr>
              <w:pStyle w:val="TAL"/>
              <w:rPr>
                <w:rFonts w:eastAsia="MS Mincho"/>
              </w:rPr>
            </w:pPr>
          </w:p>
        </w:tc>
        <w:tc>
          <w:tcPr>
            <w:tcW w:w="1104" w:type="dxa"/>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tcPr>
          <w:p w14:paraId="2B038287" w14:textId="77777777" w:rsidR="00D65C49" w:rsidRPr="00374636" w:rsidRDefault="00D65C49" w:rsidP="00C70145">
            <w:pPr>
              <w:pStyle w:val="TAL"/>
            </w:pPr>
            <w:r w:rsidRPr="00374636">
              <w:t xml:space="preserve">  }</w:t>
            </w:r>
          </w:p>
        </w:tc>
        <w:tc>
          <w:tcPr>
            <w:tcW w:w="2267" w:type="dxa"/>
          </w:tcPr>
          <w:p w14:paraId="40B34EF5" w14:textId="77777777" w:rsidR="00D65C49" w:rsidRPr="00374636" w:rsidRDefault="00D65C49" w:rsidP="00C70145">
            <w:pPr>
              <w:pStyle w:val="TAL"/>
              <w:rPr>
                <w:rFonts w:eastAsia="MS Mincho"/>
              </w:rPr>
            </w:pPr>
          </w:p>
        </w:tc>
        <w:tc>
          <w:tcPr>
            <w:tcW w:w="1700" w:type="dxa"/>
          </w:tcPr>
          <w:p w14:paraId="39E8E5A5" w14:textId="77777777" w:rsidR="00D65C49" w:rsidRPr="00374636" w:rsidRDefault="00D65C49" w:rsidP="00C70145">
            <w:pPr>
              <w:pStyle w:val="TAL"/>
              <w:rPr>
                <w:rFonts w:eastAsia="MS Mincho"/>
              </w:rPr>
            </w:pPr>
          </w:p>
        </w:tc>
        <w:tc>
          <w:tcPr>
            <w:tcW w:w="1104" w:type="dxa"/>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tcPr>
          <w:p w14:paraId="1B557A94" w14:textId="77777777" w:rsidR="00D65C49" w:rsidRPr="00374636" w:rsidRDefault="00D65C49" w:rsidP="00C70145">
            <w:pPr>
              <w:pStyle w:val="TAL"/>
            </w:pPr>
            <w:r w:rsidRPr="00374636">
              <w:t xml:space="preserve"> }</w:t>
            </w:r>
          </w:p>
        </w:tc>
        <w:tc>
          <w:tcPr>
            <w:tcW w:w="2267" w:type="dxa"/>
          </w:tcPr>
          <w:p w14:paraId="394C3723" w14:textId="77777777" w:rsidR="00D65C49" w:rsidRPr="00374636" w:rsidRDefault="00D65C49" w:rsidP="00C70145">
            <w:pPr>
              <w:pStyle w:val="TAL"/>
              <w:rPr>
                <w:rFonts w:eastAsia="MS Mincho"/>
              </w:rPr>
            </w:pPr>
          </w:p>
        </w:tc>
        <w:tc>
          <w:tcPr>
            <w:tcW w:w="1700" w:type="dxa"/>
          </w:tcPr>
          <w:p w14:paraId="3BEC1C79" w14:textId="77777777" w:rsidR="00D65C49" w:rsidRPr="00374636" w:rsidRDefault="00D65C49" w:rsidP="00C70145">
            <w:pPr>
              <w:pStyle w:val="TAL"/>
              <w:rPr>
                <w:rFonts w:eastAsia="MS Mincho"/>
              </w:rPr>
            </w:pPr>
          </w:p>
        </w:tc>
        <w:tc>
          <w:tcPr>
            <w:tcW w:w="1104" w:type="dxa"/>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tcPr>
          <w:p w14:paraId="3F93D581" w14:textId="77777777" w:rsidR="00D65C49" w:rsidRPr="00374636" w:rsidRDefault="00D65C49" w:rsidP="00C70145">
            <w:pPr>
              <w:pStyle w:val="TAL"/>
            </w:pPr>
            <w:r w:rsidRPr="00374636">
              <w:t>}</w:t>
            </w:r>
          </w:p>
        </w:tc>
        <w:tc>
          <w:tcPr>
            <w:tcW w:w="2267" w:type="dxa"/>
          </w:tcPr>
          <w:p w14:paraId="2572848A" w14:textId="77777777" w:rsidR="00D65C49" w:rsidRPr="00374636" w:rsidRDefault="00D65C49" w:rsidP="00C70145">
            <w:pPr>
              <w:pStyle w:val="TAL"/>
              <w:rPr>
                <w:rFonts w:eastAsia="MS Mincho"/>
              </w:rPr>
            </w:pPr>
          </w:p>
        </w:tc>
        <w:tc>
          <w:tcPr>
            <w:tcW w:w="1700" w:type="dxa"/>
          </w:tcPr>
          <w:p w14:paraId="35537155" w14:textId="77777777" w:rsidR="00D65C49" w:rsidRPr="00374636" w:rsidRDefault="00D65C49" w:rsidP="00C70145">
            <w:pPr>
              <w:pStyle w:val="TAL"/>
              <w:rPr>
                <w:rFonts w:eastAsia="MS Mincho"/>
              </w:rPr>
            </w:pPr>
          </w:p>
        </w:tc>
        <w:tc>
          <w:tcPr>
            <w:tcW w:w="1104" w:type="dxa"/>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4" w:name="_Toc27481654"/>
      <w:bookmarkStart w:id="2255" w:name="_Toc68182904"/>
      <w:bookmarkStart w:id="2256" w:name="_Toc75461748"/>
      <w:bookmarkStart w:id="2257" w:name="_Toc76023869"/>
      <w:bookmarkStart w:id="2258" w:name="_Toc83678312"/>
      <w:bookmarkStart w:id="2259" w:name="_Toc90629033"/>
      <w:r w:rsidRPr="00374636">
        <w:t>8.1.7.5</w:t>
      </w:r>
      <w:r w:rsidRPr="00374636">
        <w:tab/>
        <w:t>Test requirement</w:t>
      </w:r>
      <w:bookmarkEnd w:id="2254"/>
      <w:bookmarkEnd w:id="2255"/>
      <w:bookmarkEnd w:id="2256"/>
      <w:bookmarkEnd w:id="2257"/>
      <w:bookmarkEnd w:id="2258"/>
      <w:bookmarkEnd w:id="2259"/>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lastRenderedPageBreak/>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1.75pt;height:21.75pt" o:ole="" fillcolor="window">
                  <v:imagedata r:id="rId17" o:title=""/>
                </v:shape>
                <o:OLEObject Type="Embed" ProgID="Equation.3" ShapeID="_x0000_i1072" DrawAspect="Content" ObjectID="_1829923717"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25pt;height:21.75pt" o:ole="" fillcolor="window">
                  <v:imagedata r:id="rId20" o:title=""/>
                </v:shape>
                <o:OLEObject Type="Embed" ProgID="Equation.3" ShapeID="_x0000_i1073" DrawAspect="Content" ObjectID="_1829923718"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r w:rsidRPr="00374636">
              <w:rPr>
                <w:lang w:eastAsia="ko-KR"/>
              </w:rPr>
              <w:t>srsMaxUpPTS</w:t>
            </w:r>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r w:rsidRPr="00374636">
              <w:rPr>
                <w:lang w:eastAsia="ko-KR"/>
              </w:rPr>
              <w:t>srsBandwidth</w:t>
            </w:r>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r w:rsidRPr="00374636">
              <w:rPr>
                <w:lang w:eastAsia="ko-KR"/>
              </w:rPr>
              <w:t>srsHoppingBandwidth</w:t>
            </w:r>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r w:rsidRPr="00374636">
              <w:rPr>
                <w:lang w:eastAsia="ko-KR"/>
              </w:rPr>
              <w:t>transmissionComb</w:t>
            </w:r>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r w:rsidRPr="00374636">
              <w:rPr>
                <w:lang w:eastAsia="ko-KR"/>
              </w:rPr>
              <w:t>cyclicShift</w:t>
            </w:r>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SRS-AntennaPort</w:t>
            </w:r>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60" w:name="_Toc27481655"/>
      <w:bookmarkStart w:id="2261" w:name="_Toc68182905"/>
      <w:bookmarkStart w:id="2262" w:name="_Toc75461749"/>
      <w:bookmarkStart w:id="2263" w:name="_Toc76023870"/>
      <w:bookmarkStart w:id="2264" w:name="_Toc83678313"/>
      <w:bookmarkStart w:id="2265" w:name="_Toc90629034"/>
      <w:r w:rsidRPr="00374636">
        <w:t>8.1.8</w:t>
      </w:r>
      <w:r w:rsidRPr="00374636">
        <w:tab/>
        <w:t>E-UTRAN HD-FDD UE Rx-Tx time difference case for Category M1/M2 UE in CEModeA</w:t>
      </w:r>
      <w:bookmarkEnd w:id="2260"/>
      <w:bookmarkEnd w:id="2261"/>
      <w:bookmarkEnd w:id="2262"/>
      <w:bookmarkEnd w:id="2263"/>
      <w:bookmarkEnd w:id="2264"/>
      <w:bookmarkEnd w:id="2265"/>
    </w:p>
    <w:p w14:paraId="46CFE90F" w14:textId="77777777" w:rsidR="00D65C49" w:rsidRPr="00374636" w:rsidRDefault="00D65C49" w:rsidP="00D65C49">
      <w:pPr>
        <w:pStyle w:val="Heading4"/>
      </w:pPr>
      <w:bookmarkStart w:id="2266" w:name="_Toc27481656"/>
      <w:bookmarkStart w:id="2267" w:name="_Toc68182906"/>
      <w:bookmarkStart w:id="2268" w:name="_Toc75461750"/>
      <w:bookmarkStart w:id="2269" w:name="_Toc76023871"/>
      <w:bookmarkStart w:id="2270" w:name="_Toc83678314"/>
      <w:bookmarkStart w:id="2271" w:name="_Toc90629035"/>
      <w:r w:rsidRPr="00374636">
        <w:t>8.1.8.1</w:t>
      </w:r>
      <w:r w:rsidRPr="00374636">
        <w:tab/>
        <w:t>Test purpose</w:t>
      </w:r>
      <w:bookmarkEnd w:id="2266"/>
      <w:bookmarkEnd w:id="2267"/>
      <w:bookmarkEnd w:id="2268"/>
      <w:bookmarkEnd w:id="2269"/>
      <w:bookmarkEnd w:id="2270"/>
      <w:bookmarkEnd w:id="2271"/>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2" w:name="_Toc27481657"/>
      <w:bookmarkStart w:id="2273" w:name="_Toc68182907"/>
      <w:bookmarkStart w:id="2274" w:name="_Toc75461751"/>
      <w:bookmarkStart w:id="2275" w:name="_Toc76023872"/>
      <w:bookmarkStart w:id="2276" w:name="_Toc83678315"/>
      <w:bookmarkStart w:id="2277" w:name="_Toc90629036"/>
      <w:r w:rsidRPr="00374636">
        <w:t>8.1.8.2</w:t>
      </w:r>
      <w:r w:rsidRPr="00374636">
        <w:tab/>
        <w:t>Test applicability</w:t>
      </w:r>
      <w:bookmarkEnd w:id="2272"/>
      <w:bookmarkEnd w:id="2273"/>
      <w:bookmarkEnd w:id="2274"/>
      <w:bookmarkEnd w:id="2275"/>
      <w:bookmarkEnd w:id="2276"/>
      <w:bookmarkEnd w:id="2277"/>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8" w:name="_Toc27481658"/>
      <w:bookmarkStart w:id="2279" w:name="_Toc68182908"/>
      <w:bookmarkStart w:id="2280" w:name="_Toc75461752"/>
      <w:bookmarkStart w:id="2281" w:name="_Toc76023873"/>
      <w:bookmarkStart w:id="2282" w:name="_Toc83678316"/>
      <w:bookmarkStart w:id="2283" w:name="_Toc90629037"/>
      <w:r w:rsidRPr="00374636">
        <w:t>8.1.8.3</w:t>
      </w:r>
      <w:r w:rsidRPr="00374636">
        <w:tab/>
        <w:t>Minimum conformance requirements</w:t>
      </w:r>
      <w:bookmarkEnd w:id="2278"/>
      <w:bookmarkEnd w:id="2279"/>
      <w:bookmarkEnd w:id="2280"/>
      <w:bookmarkEnd w:id="2281"/>
      <w:bookmarkEnd w:id="2282"/>
      <w:bookmarkEnd w:id="2283"/>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4" w:name="_Toc27481659"/>
      <w:bookmarkStart w:id="2285" w:name="_Toc68182909"/>
      <w:bookmarkStart w:id="2286" w:name="_Toc75461753"/>
      <w:bookmarkStart w:id="2287" w:name="_Toc76023874"/>
      <w:bookmarkStart w:id="2288" w:name="_Toc83678317"/>
      <w:bookmarkStart w:id="2289" w:name="_Toc90629038"/>
      <w:r w:rsidRPr="00374636">
        <w:t>8.1.8.4</w:t>
      </w:r>
      <w:r w:rsidRPr="00374636">
        <w:tab/>
        <w:t>Test description</w:t>
      </w:r>
      <w:bookmarkEnd w:id="2284"/>
      <w:bookmarkEnd w:id="2285"/>
      <w:bookmarkEnd w:id="2286"/>
      <w:bookmarkEnd w:id="2287"/>
      <w:bookmarkEnd w:id="2288"/>
      <w:bookmarkEnd w:id="2289"/>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90" w:name="_Toc27481660"/>
      <w:bookmarkStart w:id="2291" w:name="_Toc68182910"/>
      <w:bookmarkStart w:id="2292" w:name="_Toc75461754"/>
      <w:bookmarkStart w:id="2293" w:name="_Toc76023875"/>
      <w:bookmarkStart w:id="2294" w:name="_Toc83678318"/>
      <w:bookmarkStart w:id="2295" w:name="_Toc90629039"/>
      <w:r w:rsidRPr="00374636">
        <w:t>8.1.8.4.1</w:t>
      </w:r>
      <w:r w:rsidRPr="00374636">
        <w:tab/>
        <w:t>Initial conditions</w:t>
      </w:r>
      <w:bookmarkEnd w:id="2290"/>
      <w:bookmarkEnd w:id="2291"/>
      <w:bookmarkEnd w:id="2292"/>
      <w:bookmarkEnd w:id="2293"/>
      <w:bookmarkEnd w:id="2294"/>
      <w:bookmarkEnd w:id="2295"/>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6" w:name="_Toc27481661"/>
      <w:bookmarkStart w:id="2297" w:name="_Toc68182911"/>
      <w:bookmarkStart w:id="2298" w:name="_Toc75461755"/>
      <w:bookmarkStart w:id="2299" w:name="_Toc76023876"/>
      <w:bookmarkStart w:id="2300" w:name="_Toc83678319"/>
      <w:bookmarkStart w:id="2301" w:name="_Toc90629040"/>
      <w:r w:rsidRPr="00374636">
        <w:t>8.1.8.4.2</w:t>
      </w:r>
      <w:r w:rsidRPr="00374636">
        <w:tab/>
        <w:t>Test procedure</w:t>
      </w:r>
      <w:bookmarkEnd w:id="2296"/>
      <w:bookmarkEnd w:id="2297"/>
      <w:bookmarkEnd w:id="2298"/>
      <w:bookmarkEnd w:id="2299"/>
      <w:bookmarkEnd w:id="2300"/>
      <w:bookmarkEnd w:id="2301"/>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2" w:name="_Toc27481662"/>
      <w:bookmarkStart w:id="2303" w:name="_Toc68182912"/>
      <w:bookmarkStart w:id="2304" w:name="_Toc75461756"/>
      <w:bookmarkStart w:id="2305" w:name="_Toc76023877"/>
      <w:bookmarkStart w:id="2306" w:name="_Toc83678320"/>
      <w:bookmarkStart w:id="2307" w:name="_Toc90629041"/>
      <w:r w:rsidRPr="00374636">
        <w:t>8.1.8.4.3</w:t>
      </w:r>
      <w:r w:rsidRPr="00374636">
        <w:tab/>
        <w:t>Message contents</w:t>
      </w:r>
      <w:bookmarkEnd w:id="2302"/>
      <w:bookmarkEnd w:id="2303"/>
      <w:bookmarkEnd w:id="2304"/>
      <w:bookmarkEnd w:id="2305"/>
      <w:bookmarkEnd w:id="2306"/>
      <w:bookmarkEnd w:id="2307"/>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8" w:name="_Toc27481663"/>
      <w:bookmarkStart w:id="2309" w:name="_Toc68182913"/>
      <w:bookmarkStart w:id="2310" w:name="_Toc75461757"/>
      <w:bookmarkStart w:id="2311" w:name="_Toc76023878"/>
      <w:bookmarkStart w:id="2312" w:name="_Toc83678321"/>
      <w:bookmarkStart w:id="2313" w:name="_Toc90629042"/>
      <w:r w:rsidRPr="00374636">
        <w:t>8.1.8.5</w:t>
      </w:r>
      <w:r w:rsidRPr="00374636">
        <w:tab/>
        <w:t>Test requirement</w:t>
      </w:r>
      <w:bookmarkEnd w:id="2308"/>
      <w:bookmarkEnd w:id="2309"/>
      <w:bookmarkEnd w:id="2310"/>
      <w:bookmarkEnd w:id="2311"/>
      <w:bookmarkEnd w:id="2312"/>
      <w:bookmarkEnd w:id="2313"/>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lastRenderedPageBreak/>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1.75pt;height:21.75pt" o:ole="" fillcolor="window">
                  <v:imagedata r:id="rId17" o:title=""/>
                </v:shape>
                <o:OLEObject Type="Embed" ProgID="Equation.3" ShapeID="_x0000_i1074" DrawAspect="Content" ObjectID="_1829923719"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25pt;height:21.75pt" o:ole="" fillcolor="window">
                  <v:imagedata r:id="rId20" o:title=""/>
                </v:shape>
                <o:OLEObject Type="Embed" ProgID="Equation.3" ShapeID="_x0000_i1075" DrawAspect="Content" ObjectID="_1829923720"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r w:rsidRPr="00374636">
              <w:rPr>
                <w:lang w:eastAsia="ko-KR"/>
              </w:rPr>
              <w:t>srsMaxUpPTS</w:t>
            </w:r>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r w:rsidRPr="00374636">
              <w:rPr>
                <w:lang w:eastAsia="ko-KR"/>
              </w:rPr>
              <w:t>srsBandwidth</w:t>
            </w:r>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r w:rsidRPr="00374636">
              <w:rPr>
                <w:lang w:eastAsia="ko-KR"/>
              </w:rPr>
              <w:t>srsHoppingBandwidth</w:t>
            </w:r>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r w:rsidRPr="00374636">
              <w:rPr>
                <w:lang w:eastAsia="ko-KR"/>
              </w:rPr>
              <w:t>transmissionComb</w:t>
            </w:r>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r w:rsidRPr="00374636">
              <w:rPr>
                <w:lang w:eastAsia="ko-KR"/>
              </w:rPr>
              <w:t>cyclicShift</w:t>
            </w:r>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SRS-AntennaPort</w:t>
            </w:r>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4" w:name="_Toc27481664"/>
      <w:bookmarkStart w:id="2315" w:name="_Toc68182914"/>
      <w:bookmarkStart w:id="2316" w:name="_Toc75461758"/>
      <w:bookmarkStart w:id="2317" w:name="_Toc76023879"/>
      <w:bookmarkStart w:id="2318" w:name="_Toc83678322"/>
      <w:bookmarkStart w:id="2319" w:name="_Toc90629043"/>
      <w:r w:rsidRPr="00374636">
        <w:t>8.1.9</w:t>
      </w:r>
      <w:r w:rsidRPr="00374636">
        <w:tab/>
        <w:t>E-UTRAN TDD UE Rx-Tx time difference case for Category M1/M2 UE in CEModeA</w:t>
      </w:r>
      <w:bookmarkEnd w:id="2314"/>
      <w:bookmarkEnd w:id="2315"/>
      <w:bookmarkEnd w:id="2316"/>
      <w:bookmarkEnd w:id="2317"/>
      <w:bookmarkEnd w:id="2318"/>
      <w:bookmarkEnd w:id="2319"/>
    </w:p>
    <w:p w14:paraId="514593D9" w14:textId="77777777" w:rsidR="00D65C49" w:rsidRPr="00374636" w:rsidRDefault="00D65C49" w:rsidP="00D65C49">
      <w:pPr>
        <w:pStyle w:val="Heading4"/>
      </w:pPr>
      <w:bookmarkStart w:id="2320" w:name="_Toc27481665"/>
      <w:bookmarkStart w:id="2321" w:name="_Toc68182915"/>
      <w:bookmarkStart w:id="2322" w:name="_Toc75461759"/>
      <w:bookmarkStart w:id="2323" w:name="_Toc76023880"/>
      <w:bookmarkStart w:id="2324" w:name="_Toc83678323"/>
      <w:bookmarkStart w:id="2325" w:name="_Toc90629044"/>
      <w:r w:rsidRPr="00374636">
        <w:t>8.1.9.1</w:t>
      </w:r>
      <w:r w:rsidRPr="00374636">
        <w:tab/>
        <w:t>Test purpose</w:t>
      </w:r>
      <w:bookmarkEnd w:id="2320"/>
      <w:bookmarkEnd w:id="2321"/>
      <w:bookmarkEnd w:id="2322"/>
      <w:bookmarkEnd w:id="2323"/>
      <w:bookmarkEnd w:id="2324"/>
      <w:bookmarkEnd w:id="2325"/>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6" w:name="_Toc27481666"/>
      <w:bookmarkStart w:id="2327" w:name="_Toc68182916"/>
      <w:bookmarkStart w:id="2328" w:name="_Toc75461760"/>
      <w:bookmarkStart w:id="2329" w:name="_Toc76023881"/>
      <w:bookmarkStart w:id="2330" w:name="_Toc83678324"/>
      <w:bookmarkStart w:id="2331" w:name="_Toc90629045"/>
      <w:r w:rsidRPr="00374636">
        <w:t>8.1.9.2</w:t>
      </w:r>
      <w:r w:rsidRPr="00374636">
        <w:tab/>
        <w:t>Test applicability</w:t>
      </w:r>
      <w:bookmarkEnd w:id="2326"/>
      <w:bookmarkEnd w:id="2327"/>
      <w:bookmarkEnd w:id="2328"/>
      <w:bookmarkEnd w:id="2329"/>
      <w:bookmarkEnd w:id="2330"/>
      <w:bookmarkEnd w:id="2331"/>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2" w:name="_Toc27481667"/>
      <w:bookmarkStart w:id="2333" w:name="_Toc68182917"/>
      <w:bookmarkStart w:id="2334" w:name="_Toc75461761"/>
      <w:bookmarkStart w:id="2335" w:name="_Toc76023882"/>
      <w:bookmarkStart w:id="2336" w:name="_Toc83678325"/>
      <w:bookmarkStart w:id="2337" w:name="_Toc90629046"/>
      <w:r w:rsidRPr="00374636">
        <w:t>8.1.9.3</w:t>
      </w:r>
      <w:r w:rsidRPr="00374636">
        <w:tab/>
        <w:t>Minimum conformance requirements</w:t>
      </w:r>
      <w:bookmarkEnd w:id="2332"/>
      <w:bookmarkEnd w:id="2333"/>
      <w:bookmarkEnd w:id="2334"/>
      <w:bookmarkEnd w:id="2335"/>
      <w:bookmarkEnd w:id="2336"/>
      <w:bookmarkEnd w:id="2337"/>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8" w:name="_Toc27481668"/>
      <w:bookmarkStart w:id="2339" w:name="_Toc68182918"/>
      <w:bookmarkStart w:id="2340" w:name="_Toc75461762"/>
      <w:bookmarkStart w:id="2341" w:name="_Toc76023883"/>
      <w:bookmarkStart w:id="2342" w:name="_Toc83678326"/>
      <w:bookmarkStart w:id="2343" w:name="_Toc90629047"/>
      <w:r w:rsidRPr="00374636">
        <w:t>8.1.9.4</w:t>
      </w:r>
      <w:r w:rsidRPr="00374636">
        <w:tab/>
        <w:t>Test description</w:t>
      </w:r>
      <w:bookmarkEnd w:id="2338"/>
      <w:bookmarkEnd w:id="2339"/>
      <w:bookmarkEnd w:id="2340"/>
      <w:bookmarkEnd w:id="2341"/>
      <w:bookmarkEnd w:id="2342"/>
      <w:bookmarkEnd w:id="2343"/>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4" w:name="_Toc27481669"/>
      <w:bookmarkStart w:id="2345" w:name="_Toc68182919"/>
      <w:bookmarkStart w:id="2346" w:name="_Toc75461763"/>
      <w:bookmarkStart w:id="2347" w:name="_Toc76023884"/>
      <w:bookmarkStart w:id="2348" w:name="_Toc83678327"/>
      <w:bookmarkStart w:id="2349" w:name="_Toc90629048"/>
      <w:r w:rsidRPr="00374636">
        <w:t>8.1.9.4.1</w:t>
      </w:r>
      <w:r w:rsidRPr="00374636">
        <w:tab/>
        <w:t>Initial conditions</w:t>
      </w:r>
      <w:bookmarkEnd w:id="2344"/>
      <w:bookmarkEnd w:id="2345"/>
      <w:bookmarkEnd w:id="2346"/>
      <w:bookmarkEnd w:id="2347"/>
      <w:bookmarkEnd w:id="2348"/>
      <w:bookmarkEnd w:id="2349"/>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50" w:name="_Toc27481670"/>
      <w:bookmarkStart w:id="2351" w:name="_Toc68182920"/>
      <w:bookmarkStart w:id="2352" w:name="_Toc75461764"/>
      <w:bookmarkStart w:id="2353" w:name="_Toc76023885"/>
      <w:bookmarkStart w:id="2354" w:name="_Toc83678328"/>
      <w:bookmarkStart w:id="2355" w:name="_Toc90629049"/>
      <w:r w:rsidRPr="00374636">
        <w:t>8.1.9.4.2</w:t>
      </w:r>
      <w:r w:rsidRPr="00374636">
        <w:tab/>
        <w:t>Test procedure</w:t>
      </w:r>
      <w:bookmarkEnd w:id="2350"/>
      <w:bookmarkEnd w:id="2351"/>
      <w:bookmarkEnd w:id="2352"/>
      <w:bookmarkEnd w:id="2353"/>
      <w:bookmarkEnd w:id="2354"/>
      <w:bookmarkEnd w:id="2355"/>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6" w:name="_Toc27481671"/>
      <w:bookmarkStart w:id="2357" w:name="_Toc68182921"/>
      <w:bookmarkStart w:id="2358" w:name="_Toc75461765"/>
      <w:bookmarkStart w:id="2359" w:name="_Toc76023886"/>
      <w:bookmarkStart w:id="2360" w:name="_Toc83678329"/>
      <w:bookmarkStart w:id="2361" w:name="_Toc90629050"/>
      <w:r w:rsidRPr="00374636">
        <w:t>8.1.9.4.3</w:t>
      </w:r>
      <w:r w:rsidRPr="00374636">
        <w:tab/>
        <w:t>Message contents</w:t>
      </w:r>
      <w:bookmarkEnd w:id="2356"/>
      <w:bookmarkEnd w:id="2357"/>
      <w:bookmarkEnd w:id="2358"/>
      <w:bookmarkEnd w:id="2359"/>
      <w:bookmarkEnd w:id="2360"/>
      <w:bookmarkEnd w:id="2361"/>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lastRenderedPageBreak/>
        <w:t xml:space="preserve">Table 8.1.9.4.3-1: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8D7F99" w14:textId="77777777" w:rsidTr="005A566D">
        <w:trPr>
          <w:jc w:val="center"/>
        </w:trPr>
        <w:tc>
          <w:tcPr>
            <w:tcW w:w="9639" w:type="dxa"/>
            <w:gridSpan w:val="4"/>
          </w:tcPr>
          <w:p w14:paraId="0FC1D177"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2835939" w14:textId="77777777" w:rsidTr="005A566D">
        <w:tblPrEx>
          <w:tblCellMar>
            <w:right w:w="108" w:type="dxa"/>
          </w:tblCellMar>
        </w:tblPrEx>
        <w:trPr>
          <w:jc w:val="center"/>
        </w:trPr>
        <w:tc>
          <w:tcPr>
            <w:tcW w:w="4395" w:type="dxa"/>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jc w:val="center"/>
        </w:trPr>
        <w:tc>
          <w:tcPr>
            <w:tcW w:w="4395" w:type="dxa"/>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jc w:val="center"/>
        </w:trPr>
        <w:tc>
          <w:tcPr>
            <w:tcW w:w="4395" w:type="dxa"/>
          </w:tcPr>
          <w:p w14:paraId="2EE53A18" w14:textId="77777777" w:rsidR="00D65C49" w:rsidRPr="00374636" w:rsidRDefault="00D65C49" w:rsidP="007C6871">
            <w:pPr>
              <w:pStyle w:val="TAL"/>
            </w:pPr>
            <w:r w:rsidRPr="00374636">
              <w:t xml:space="preserve">  srs-BandwidthConfig</w:t>
            </w:r>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jc w:val="center"/>
        </w:trPr>
        <w:tc>
          <w:tcPr>
            <w:tcW w:w="4395" w:type="dxa"/>
          </w:tcPr>
          <w:p w14:paraId="546E33DA" w14:textId="77777777" w:rsidR="00D65C49" w:rsidRPr="00374636" w:rsidRDefault="00D65C49" w:rsidP="007C6871">
            <w:pPr>
              <w:pStyle w:val="TAL"/>
            </w:pPr>
            <w:r w:rsidRPr="00374636">
              <w:t xml:space="preserve">  srs-SubframeConfig</w:t>
            </w:r>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jc w:val="center"/>
        </w:trPr>
        <w:tc>
          <w:tcPr>
            <w:tcW w:w="4395" w:type="dxa"/>
          </w:tcPr>
          <w:p w14:paraId="7FA59D2C" w14:textId="77777777" w:rsidR="00D65C49" w:rsidRPr="00374636" w:rsidRDefault="00D65C49" w:rsidP="007C6871">
            <w:pPr>
              <w:pStyle w:val="TAL"/>
            </w:pPr>
            <w:r w:rsidRPr="00374636">
              <w:t xml:space="preserve">  ackNackSRS-SimultaneousTransmission</w:t>
            </w:r>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jc w:val="center"/>
        </w:trPr>
        <w:tc>
          <w:tcPr>
            <w:tcW w:w="4395" w:type="dxa"/>
          </w:tcPr>
          <w:p w14:paraId="77DD1C7C"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6AAE2AE4" w14:textId="77777777" w:rsidTr="005A566D">
        <w:trPr>
          <w:jc w:val="center"/>
        </w:trPr>
        <w:tc>
          <w:tcPr>
            <w:tcW w:w="9639" w:type="dxa"/>
            <w:gridSpan w:val="4"/>
          </w:tcPr>
          <w:p w14:paraId="1FAA7DF0"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A560663" w14:textId="77777777" w:rsidTr="005A566D">
        <w:tblPrEx>
          <w:tblCellMar>
            <w:right w:w="108" w:type="dxa"/>
          </w:tblCellMar>
        </w:tblPrEx>
        <w:trPr>
          <w:jc w:val="center"/>
        </w:trPr>
        <w:tc>
          <w:tcPr>
            <w:tcW w:w="4395" w:type="dxa"/>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2" w:name="_Toc27481672"/>
      <w:bookmarkStart w:id="2363" w:name="_Toc68182922"/>
      <w:bookmarkStart w:id="2364" w:name="_Toc75461766"/>
      <w:bookmarkStart w:id="2365" w:name="_Toc76023887"/>
      <w:bookmarkStart w:id="2366" w:name="_Toc83678330"/>
      <w:bookmarkStart w:id="2367" w:name="_Toc90629051"/>
      <w:r w:rsidRPr="00374636">
        <w:t>8.1.9.5</w:t>
      </w:r>
      <w:r w:rsidRPr="00374636">
        <w:tab/>
        <w:t>Test requirement</w:t>
      </w:r>
      <w:bookmarkEnd w:id="2362"/>
      <w:bookmarkEnd w:id="2363"/>
      <w:bookmarkEnd w:id="2364"/>
      <w:bookmarkEnd w:id="2365"/>
      <w:bookmarkEnd w:id="2366"/>
      <w:bookmarkEnd w:id="2367"/>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lastRenderedPageBreak/>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1.75pt;height:21.75pt" o:ole="" fillcolor="window">
                  <v:imagedata r:id="rId17" o:title=""/>
                </v:shape>
                <o:OLEObject Type="Embed" ProgID="Equation.3" ShapeID="_x0000_i1076" DrawAspect="Content" ObjectID="_1829923721"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25pt;height:21.75pt" o:ole="" fillcolor="window">
                  <v:imagedata r:id="rId20" o:title=""/>
                </v:shape>
                <o:OLEObject Type="Embed" ProgID="Equation.3" ShapeID="_x0000_i1077" DrawAspect="Content" ObjectID="_1829923722"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r w:rsidRPr="00374636">
              <w:rPr>
                <w:lang w:eastAsia="ko-KR"/>
              </w:rPr>
              <w:t>srsMaxUpPTS</w:t>
            </w:r>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r w:rsidRPr="00374636">
              <w:rPr>
                <w:lang w:eastAsia="ko-KR"/>
              </w:rPr>
              <w:t>srsBandwidth</w:t>
            </w:r>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r w:rsidRPr="00374636">
              <w:rPr>
                <w:lang w:eastAsia="ko-KR"/>
              </w:rPr>
              <w:t>srsHoppingBandwidth</w:t>
            </w:r>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r w:rsidRPr="00374636">
              <w:rPr>
                <w:lang w:eastAsia="ko-KR"/>
              </w:rPr>
              <w:t>Srs-ConfigurationIndex</w:t>
            </w:r>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r w:rsidRPr="00374636">
              <w:rPr>
                <w:lang w:eastAsia="ko-KR"/>
              </w:rPr>
              <w:t>transmissionComb</w:t>
            </w:r>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r w:rsidRPr="00374636">
              <w:rPr>
                <w:lang w:eastAsia="ko-KR"/>
              </w:rPr>
              <w:t>cyclicShift</w:t>
            </w:r>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SRS-AntennaPort</w:t>
            </w:r>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8" w:name="_Toc27481673"/>
      <w:bookmarkStart w:id="2369" w:name="_Toc68182923"/>
      <w:bookmarkStart w:id="2370" w:name="_Toc75461767"/>
      <w:bookmarkStart w:id="2371" w:name="_Toc76023888"/>
      <w:bookmarkStart w:id="2372" w:name="_Toc83678331"/>
      <w:bookmarkStart w:id="2373" w:name="_Toc90629052"/>
      <w:r w:rsidRPr="00374636">
        <w:t>9</w:t>
      </w:r>
      <w:r w:rsidRPr="00374636">
        <w:tab/>
        <w:t>E-UTRA OTDOA measurement requirements</w:t>
      </w:r>
      <w:bookmarkEnd w:id="2368"/>
      <w:bookmarkEnd w:id="2369"/>
      <w:bookmarkEnd w:id="2370"/>
      <w:bookmarkEnd w:id="2371"/>
      <w:bookmarkEnd w:id="2372"/>
      <w:bookmarkEnd w:id="2373"/>
    </w:p>
    <w:p w14:paraId="36D2600F" w14:textId="77777777" w:rsidR="00D65C49" w:rsidRPr="00374636" w:rsidRDefault="00D65C49" w:rsidP="00D65C49">
      <w:pPr>
        <w:pStyle w:val="Heading2"/>
      </w:pPr>
      <w:bookmarkStart w:id="2374" w:name="_Toc27481674"/>
      <w:bookmarkStart w:id="2375" w:name="_Toc68182924"/>
      <w:bookmarkStart w:id="2376" w:name="_Toc75461768"/>
      <w:bookmarkStart w:id="2377" w:name="_Toc76023889"/>
      <w:bookmarkStart w:id="2378" w:name="_Toc83678332"/>
      <w:bookmarkStart w:id="2379" w:name="_Toc90629053"/>
      <w:r w:rsidRPr="00374636">
        <w:t>9.0</w:t>
      </w:r>
      <w:r w:rsidRPr="00374636">
        <w:tab/>
        <w:t>General</w:t>
      </w:r>
      <w:bookmarkEnd w:id="2374"/>
      <w:bookmarkEnd w:id="2375"/>
      <w:bookmarkEnd w:id="2376"/>
      <w:bookmarkEnd w:id="2377"/>
      <w:bookmarkEnd w:id="2378"/>
      <w:bookmarkEnd w:id="2379"/>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80" w:name="_Toc27481675"/>
      <w:bookmarkStart w:id="2381" w:name="_Toc68182925"/>
      <w:bookmarkStart w:id="2382" w:name="_Toc75461769"/>
      <w:bookmarkStart w:id="2383" w:name="_Toc76023890"/>
      <w:bookmarkStart w:id="2384" w:name="_Toc83678333"/>
      <w:bookmarkStart w:id="2385" w:name="_Toc90629054"/>
      <w:r w:rsidRPr="00374636">
        <w:t>9.1</w:t>
      </w:r>
      <w:r w:rsidRPr="00374636">
        <w:tab/>
        <w:t>RSTD Intra-Frequency Measurements</w:t>
      </w:r>
      <w:bookmarkEnd w:id="2380"/>
      <w:bookmarkEnd w:id="2381"/>
      <w:bookmarkEnd w:id="2382"/>
      <w:bookmarkEnd w:id="2383"/>
      <w:bookmarkEnd w:id="2384"/>
      <w:bookmarkEnd w:id="2385"/>
    </w:p>
    <w:p w14:paraId="1DDE0A99" w14:textId="77777777" w:rsidR="00D65C49" w:rsidRPr="00374636" w:rsidRDefault="00D65C49" w:rsidP="00D65C49">
      <w:pPr>
        <w:pStyle w:val="Heading3"/>
      </w:pPr>
      <w:bookmarkStart w:id="2386" w:name="_Toc27481676"/>
      <w:bookmarkStart w:id="2387" w:name="_Toc68182926"/>
      <w:bookmarkStart w:id="2388" w:name="_Toc75461770"/>
      <w:bookmarkStart w:id="2389" w:name="_Toc76023891"/>
      <w:bookmarkStart w:id="2390" w:name="_Toc83678334"/>
      <w:bookmarkStart w:id="2391" w:name="_Toc90629055"/>
      <w:r w:rsidRPr="00374636">
        <w:t>9.1.1</w:t>
      </w:r>
      <w:r w:rsidRPr="00374636">
        <w:tab/>
        <w:t>FDD RSTD Measurement Reporting Delay</w:t>
      </w:r>
      <w:bookmarkEnd w:id="2386"/>
      <w:bookmarkEnd w:id="2387"/>
      <w:bookmarkEnd w:id="2388"/>
      <w:bookmarkEnd w:id="2389"/>
      <w:bookmarkEnd w:id="2390"/>
      <w:bookmarkEnd w:id="2391"/>
    </w:p>
    <w:p w14:paraId="6A494B39" w14:textId="77777777" w:rsidR="00D65C49" w:rsidRPr="00374636" w:rsidRDefault="00D65C49" w:rsidP="00D65C49">
      <w:pPr>
        <w:pStyle w:val="Heading5"/>
      </w:pPr>
      <w:bookmarkStart w:id="2392" w:name="_Toc27481677"/>
      <w:bookmarkStart w:id="2393" w:name="_Toc68182927"/>
      <w:bookmarkStart w:id="2394" w:name="_Toc75461771"/>
      <w:bookmarkStart w:id="2395" w:name="_Toc76023892"/>
      <w:bookmarkStart w:id="2396" w:name="_Toc83678335"/>
      <w:bookmarkStart w:id="2397" w:name="_Toc90629056"/>
      <w:r w:rsidRPr="00374636">
        <w:t>9.1.1.1</w:t>
      </w:r>
      <w:r w:rsidRPr="00374636">
        <w:tab/>
        <w:t>Test purpose</w:t>
      </w:r>
      <w:bookmarkEnd w:id="2392"/>
      <w:bookmarkEnd w:id="2393"/>
      <w:bookmarkEnd w:id="2394"/>
      <w:bookmarkEnd w:id="2395"/>
      <w:bookmarkEnd w:id="2396"/>
      <w:bookmarkEnd w:id="2397"/>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8" w:name="_Toc27481678"/>
      <w:bookmarkStart w:id="2399" w:name="_Toc68182928"/>
      <w:bookmarkStart w:id="2400" w:name="_Toc75461772"/>
      <w:bookmarkStart w:id="2401" w:name="_Toc76023893"/>
      <w:bookmarkStart w:id="2402" w:name="_Toc83678336"/>
      <w:bookmarkStart w:id="2403" w:name="_Toc90629057"/>
      <w:r w:rsidRPr="00374636">
        <w:t>9.1.1.2</w:t>
      </w:r>
      <w:r w:rsidRPr="00374636">
        <w:tab/>
        <w:t>Test applicability</w:t>
      </w:r>
      <w:bookmarkEnd w:id="2398"/>
      <w:bookmarkEnd w:id="2399"/>
      <w:bookmarkEnd w:id="2400"/>
      <w:bookmarkEnd w:id="2401"/>
      <w:bookmarkEnd w:id="2402"/>
      <w:bookmarkEnd w:id="2403"/>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4" w:name="_Toc27481679"/>
      <w:bookmarkStart w:id="2405" w:name="_Toc68182929"/>
      <w:bookmarkStart w:id="2406" w:name="_Toc75461773"/>
      <w:bookmarkStart w:id="2407" w:name="_Toc76023894"/>
      <w:bookmarkStart w:id="2408" w:name="_Toc83678337"/>
      <w:bookmarkStart w:id="2409" w:name="_Toc90629058"/>
      <w:r w:rsidRPr="00374636">
        <w:t>9.1.1.3</w:t>
      </w:r>
      <w:r w:rsidRPr="00374636">
        <w:tab/>
        <w:t>Minimum conformance requirements</w:t>
      </w:r>
      <w:bookmarkEnd w:id="2404"/>
      <w:bookmarkEnd w:id="2405"/>
      <w:bookmarkEnd w:id="2406"/>
      <w:bookmarkEnd w:id="2407"/>
      <w:bookmarkEnd w:id="2408"/>
      <w:bookmarkEnd w:id="2409"/>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1.25pt;height:21.75pt" o:ole="">
            <v:imagedata r:id="rId84" o:title=""/>
          </v:shape>
          <o:OLEObject Type="Embed" ProgID="Equation.3" ShapeID="_x0000_i1078" DrawAspect="Content" ObjectID="_1829923723" r:id="rId85"/>
        </w:object>
      </w:r>
      <w:r w:rsidRPr="00374636">
        <w:rPr>
          <w:rFonts w:eastAsia="MS Mincho" w:cs="v4.2.0"/>
        </w:rPr>
        <w:t xml:space="preserve"> ms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7.75pt;height:21.75pt" o:ole="">
            <v:imagedata r:id="rId86" o:title=""/>
          </v:shape>
          <o:OLEObject Type="Embed" ProgID="Equation.3" ShapeID="_x0000_i1079" DrawAspect="Content" ObjectID="_1829923724"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1.25pt;height:21.75pt" o:ole="">
            <v:imagedata r:id="rId88" o:title=""/>
          </v:shape>
          <o:OLEObject Type="Embed" ProgID="Equation.3" ShapeID="_x0000_i1080" DrawAspect="Content" ObjectID="_1829923725"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1.75pt;height:21.75pt" o:ole="">
            <v:imagedata r:id="rId90" o:title=""/>
          </v:shape>
          <o:OLEObject Type="Embed" ProgID="Equation.3" ShapeID="_x0000_i1081" DrawAspect="Content" ObjectID="_1829923726"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25pt;height:14.25pt" o:ole="">
            <v:imagedata r:id="rId92" o:title=""/>
          </v:shape>
          <o:OLEObject Type="Embed" ProgID="Equation.3" ShapeID="_x0000_i1082" DrawAspect="Content" ObjectID="_1829923727"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9.25pt;height:21.75pt" o:ole="">
            <v:imagedata r:id="rId94" o:title=""/>
          </v:shape>
          <o:OLEObject Type="Embed" ProgID="Equation.3" ShapeID="_x0000_i1083" DrawAspect="Content" ObjectID="_1829923728" r:id="rId95"/>
        </w:object>
      </w:r>
      <w:r w:rsidRPr="00374636">
        <w:t xml:space="preserve"> (1≤</w:t>
      </w:r>
      <w:r w:rsidRPr="00374636">
        <w:rPr>
          <w:position w:val="-12"/>
        </w:rPr>
        <w:object w:dxaOrig="540" w:dyaOrig="360" w14:anchorId="57D13665">
          <v:shape id="_x0000_i1084" type="#_x0000_t75" style="width:29.25pt;height:21.75pt" o:ole="">
            <v:imagedata r:id="rId96" o:title=""/>
          </v:shape>
          <o:OLEObject Type="Embed" ProgID="Equation.3" ShapeID="_x0000_i1084" DrawAspect="Content" ObjectID="_1829923729"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4.25pt;height:14.25pt" o:ole="">
            <v:imagedata r:id="rId98" o:title=""/>
          </v:shape>
          <o:OLEObject Type="Embed" ProgID="Equation.3" ShapeID="_x0000_i1085" DrawAspect="Content" ObjectID="_1829923730" r:id="rId99"/>
        </w:object>
      </w:r>
      <w:r w:rsidRPr="00374636">
        <w:t xml:space="preserve"> = </w:t>
      </w:r>
      <w:r w:rsidRPr="00374636">
        <w:rPr>
          <w:position w:val="-28"/>
        </w:rPr>
        <w:object w:dxaOrig="1020" w:dyaOrig="680" w14:anchorId="50D4A28C">
          <v:shape id="_x0000_i1086" type="#_x0000_t75" style="width:50.25pt;height:36.75pt" o:ole="">
            <v:imagedata r:id="rId100" o:title=""/>
          </v:shape>
          <o:OLEObject Type="Embed" ProgID="Equation.3" ShapeID="_x0000_i1086" DrawAspect="Content" ObjectID="_1829923731" r:id="rId101"/>
        </w:object>
      </w:r>
      <w:r w:rsidRPr="00374636">
        <w:t xml:space="preserve"> ms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1.25pt;height:21.75pt" o:ole="">
            <v:imagedata r:id="rId102" o:title=""/>
          </v:shape>
          <o:OLEObject Type="Embed" ProgID="Equation.3" ShapeID="_x0000_i1087" DrawAspect="Content" ObjectID="_1829923732"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1.75pt;height:21.75pt" o:ole="">
                  <v:imagedata r:id="rId90" o:title=""/>
                </v:shape>
                <o:OLEObject Type="Embed" ProgID="Equation.3" ShapeID="_x0000_i1088" DrawAspect="Content" ObjectID="_1829923733"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25pt;height:14.25pt" o:ole="">
                  <v:imagedata r:id="rId92" o:title=""/>
                </v:shape>
                <o:OLEObject Type="Embed" ProgID="Equation.3" ShapeID="_x0000_i1089" DrawAspect="Content" ObjectID="_1829923734"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160 ms</w:t>
            </w:r>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1.25pt;height:21.75pt" o:ole="">
            <v:imagedata r:id="rId106" o:title=""/>
          </v:shape>
          <o:OLEObject Type="Embed" ProgID="Equation.3" ShapeID="_x0000_i1090" DrawAspect="Content" ObjectID="_1829923735"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8.75pt;height:21.75pt" o:ole="">
            <v:imagedata r:id="rId108" o:title=""/>
          </v:shape>
          <o:OLEObject Type="Embed" ProgID="Equation.3" ShapeID="_x0000_i1091" DrawAspect="Content" ObjectID="_1829923736"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25pt;height:21.75pt" o:ole="">
            <v:imagedata r:id="rId110" o:title=""/>
          </v:shape>
          <o:OLEObject Type="Embed" ProgID="Equation.3" ShapeID="_x0000_i1092" DrawAspect="Content" ObjectID="_1829923737"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8.75pt;height:21.75pt" o:ole="">
            <v:imagedata r:id="rId108" o:title=""/>
          </v:shape>
          <o:OLEObject Type="Embed" ProgID="Equation.3" ShapeID="_x0000_i1093" DrawAspect="Content" ObjectID="_1829923738"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25pt;height:21.75pt" o:ole="">
            <v:imagedata r:id="rId110" o:title=""/>
          </v:shape>
          <o:OLEObject Type="Embed" ProgID="Equation.3" ShapeID="_x0000_i1094" DrawAspect="Content" ObjectID="_1829923739"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75pt;height:29.25pt" o:ole="">
            <v:imagedata r:id="rId114" o:title=""/>
          </v:shape>
          <o:OLEObject Type="Embed" ProgID="Equation.3" ShapeID="_x0000_i1095" DrawAspect="Content" ObjectID="_1829923740"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1.25pt;height:21.75pt" o:ole="">
            <v:imagedata r:id="rId116" o:title=""/>
          </v:shape>
          <o:OLEObject Type="Embed" ProgID="Equation.3" ShapeID="_x0000_i1096" DrawAspect="Content" ObjectID="_1829923741"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 xml:space="preserve">OTDOA-ProvideAssistanceData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10" w:name="_MON_1457191976"/>
    <w:bookmarkEnd w:id="2410"/>
    <w:bookmarkStart w:id="2411" w:name="_MON_1397370054"/>
    <w:bookmarkEnd w:id="2411"/>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2.25pt;height:159pt" o:ole="">
            <v:imagedata r:id="rId118" o:title=""/>
          </v:shape>
          <o:OLEObject Type="Embed" ProgID="Word.Document.8" ShapeID="_x0000_i1097" DrawAspect="Content" ObjectID="_1829923742"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2" w:name="_Toc27481680"/>
      <w:bookmarkStart w:id="2413" w:name="_Toc68182930"/>
      <w:bookmarkStart w:id="2414" w:name="_Toc75461774"/>
      <w:bookmarkStart w:id="2415" w:name="_Toc76023895"/>
      <w:bookmarkStart w:id="2416" w:name="_Toc83678338"/>
      <w:bookmarkStart w:id="2417" w:name="_Toc90629059"/>
      <w:r w:rsidRPr="00374636">
        <w:t>9.1.1.4</w:t>
      </w:r>
      <w:r w:rsidRPr="00374636">
        <w:tab/>
        <w:t>Test description</w:t>
      </w:r>
      <w:bookmarkEnd w:id="2412"/>
      <w:bookmarkEnd w:id="2413"/>
      <w:bookmarkEnd w:id="2414"/>
      <w:bookmarkEnd w:id="2415"/>
      <w:bookmarkEnd w:id="2416"/>
      <w:bookmarkEnd w:id="2417"/>
    </w:p>
    <w:p w14:paraId="45924974" w14:textId="77777777" w:rsidR="00D65C49" w:rsidRPr="00374636" w:rsidRDefault="00D65C49" w:rsidP="00D65C49">
      <w:pPr>
        <w:pStyle w:val="Heading6"/>
      </w:pPr>
      <w:bookmarkStart w:id="2418" w:name="_Toc27481681"/>
      <w:bookmarkStart w:id="2419" w:name="_Toc68182931"/>
      <w:bookmarkStart w:id="2420" w:name="_Toc75461775"/>
      <w:bookmarkStart w:id="2421" w:name="_Toc76023896"/>
      <w:bookmarkStart w:id="2422" w:name="_Toc83678339"/>
      <w:bookmarkStart w:id="2423" w:name="_Toc90629060"/>
      <w:r w:rsidRPr="00374636">
        <w:t>9.1.1.4.1</w:t>
      </w:r>
      <w:r w:rsidRPr="00374636">
        <w:tab/>
        <w:t>Initial conditions</w:t>
      </w:r>
      <w:bookmarkEnd w:id="2418"/>
      <w:bookmarkEnd w:id="2419"/>
      <w:bookmarkEnd w:id="2420"/>
      <w:bookmarkEnd w:id="2421"/>
      <w:bookmarkEnd w:id="2422"/>
      <w:bookmarkEnd w:id="2423"/>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Frequencies to be tested: Mid Range,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2DB3FA6A"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lastRenderedPageBreak/>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lastRenderedPageBreak/>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1.75pt;height:14.25pt" o:ole="">
                  <v:imagedata r:id="rId120" o:title=""/>
                </v:shape>
                <o:OLEObject Type="Embed" ProgID="Equation.3" ShapeID="_x0000_i1098" DrawAspect="Content" ObjectID="_1829923743"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430F5C01">
                <v:shape id="_x0000_i1099" type="#_x0000_t75" style="width:50.25pt;height:14.25pt" o:ole="">
                  <v:imagedata r:id="rId122" o:title=""/>
                </v:shape>
                <o:OLEObject Type="Embed" ProgID="Equation.3" ShapeID="_x0000_i1099" DrawAspect="Content" ObjectID="_1829923744"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1.75pt;height:14.25pt" o:ole="">
                  <v:imagedata r:id="rId124" o:title=""/>
                </v:shape>
                <o:OLEObject Type="Embed" ProgID="Equation.3" ShapeID="_x0000_i1100" DrawAspect="Content" ObjectID="_1829923745"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prs-MutingInfo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r w:rsidRPr="00374636">
              <w:t>onDurationTimer</w:t>
            </w:r>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r w:rsidRPr="00374636">
              <w:t>drx-InactivityTimer</w:t>
            </w:r>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r w:rsidRPr="00374636">
              <w:t>drx-RetransmissionTimer</w:t>
            </w:r>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r w:rsidRPr="00374636">
              <w:t>longDRX-CycleStartOffset</w:t>
            </w:r>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r w:rsidRPr="00374636">
              <w:t>shortDRX</w:t>
            </w:r>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4" w:name="_Toc27481682"/>
      <w:bookmarkStart w:id="2425" w:name="_Toc68182932"/>
      <w:bookmarkStart w:id="2426" w:name="_Toc75461776"/>
      <w:bookmarkStart w:id="2427" w:name="_Toc76023897"/>
      <w:bookmarkStart w:id="2428" w:name="_Toc83678340"/>
      <w:bookmarkStart w:id="2429" w:name="_Toc90629061"/>
      <w:r w:rsidRPr="00374636">
        <w:t>9.1.1.4.2</w:t>
      </w:r>
      <w:r w:rsidRPr="00374636">
        <w:tab/>
        <w:t>Test procedure</w:t>
      </w:r>
      <w:bookmarkEnd w:id="2424"/>
      <w:bookmarkEnd w:id="2425"/>
      <w:bookmarkEnd w:id="2426"/>
      <w:bookmarkEnd w:id="2427"/>
      <w:bookmarkEnd w:id="2428"/>
      <w:bookmarkEnd w:id="2429"/>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53AD37C1" w14:textId="77777777" w:rsidR="00D65C49" w:rsidRPr="00374636" w:rsidRDefault="00D65C49" w:rsidP="007C6871">
      <w:pPr>
        <w:pStyle w:val="B10"/>
      </w:pPr>
      <w:r w:rsidRPr="00374636">
        <w:lastRenderedPageBreak/>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7A4F2329" w14:textId="77777777" w:rsidR="00D65C49" w:rsidRPr="00374636" w:rsidRDefault="00D65C49" w:rsidP="00D65C49">
      <w:pPr>
        <w:pStyle w:val="Heading6"/>
      </w:pPr>
      <w:bookmarkStart w:id="2430" w:name="_Toc27481683"/>
      <w:bookmarkStart w:id="2431" w:name="_Toc68182933"/>
      <w:bookmarkStart w:id="2432" w:name="_Toc75461777"/>
      <w:bookmarkStart w:id="2433" w:name="_Toc76023898"/>
      <w:bookmarkStart w:id="2434" w:name="_Toc83678341"/>
      <w:bookmarkStart w:id="2435" w:name="_Toc90629062"/>
      <w:r w:rsidRPr="00374636">
        <w:t>9.1.1.4.3</w:t>
      </w:r>
      <w:r w:rsidRPr="00374636">
        <w:tab/>
        <w:t>Message contents</w:t>
      </w:r>
      <w:bookmarkEnd w:id="2430"/>
      <w:bookmarkEnd w:id="2431"/>
      <w:bookmarkEnd w:id="2432"/>
      <w:bookmarkEnd w:id="2433"/>
      <w:bookmarkEnd w:id="2434"/>
      <w:bookmarkEnd w:id="2435"/>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MAC-MainConfig-RBC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4EAA4D3" w14:textId="77777777" w:rsidTr="005A566D">
        <w:trPr>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MAC-MainConfig-RBC</w:t>
            </w:r>
          </w:p>
        </w:tc>
      </w:tr>
      <w:tr w:rsidR="00D65C49" w:rsidRPr="00374636" w14:paraId="57CF5185" w14:textId="77777777" w:rsidTr="005A566D">
        <w:tblPrEx>
          <w:tblCellMar>
            <w:right w:w="108" w:type="dxa"/>
          </w:tblCellMar>
        </w:tblPrEx>
        <w:trPr>
          <w:jc w:val="center"/>
        </w:trPr>
        <w:tc>
          <w:tcPr>
            <w:tcW w:w="4323" w:type="dxa"/>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tcPr>
          <w:p w14:paraId="7990D67B" w14:textId="77777777" w:rsidR="00D65C49" w:rsidRPr="00374636" w:rsidRDefault="00D65C49" w:rsidP="007C6871">
            <w:pPr>
              <w:pStyle w:val="TAH"/>
              <w:rPr>
                <w:lang w:eastAsia="en-US"/>
              </w:rPr>
            </w:pPr>
            <w:r w:rsidRPr="00374636">
              <w:rPr>
                <w:lang w:eastAsia="en-US"/>
              </w:rPr>
              <w:t>Value/remark</w:t>
            </w:r>
          </w:p>
        </w:tc>
        <w:tc>
          <w:tcPr>
            <w:tcW w:w="1710" w:type="dxa"/>
          </w:tcPr>
          <w:p w14:paraId="448136B4" w14:textId="77777777" w:rsidR="00D65C49" w:rsidRPr="00374636" w:rsidRDefault="00D65C49" w:rsidP="007C6871">
            <w:pPr>
              <w:pStyle w:val="TAH"/>
              <w:rPr>
                <w:lang w:eastAsia="en-US"/>
              </w:rPr>
            </w:pPr>
            <w:r w:rsidRPr="00374636">
              <w:rPr>
                <w:lang w:eastAsia="en-US"/>
              </w:rPr>
              <w:t>Comment</w:t>
            </w:r>
          </w:p>
        </w:tc>
        <w:tc>
          <w:tcPr>
            <w:tcW w:w="1184" w:type="dxa"/>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tcPr>
          <w:p w14:paraId="47775261" w14:textId="77777777" w:rsidR="00D65C49" w:rsidRPr="00374636" w:rsidRDefault="00D65C49" w:rsidP="00491AC2">
            <w:pPr>
              <w:pStyle w:val="TAL"/>
              <w:rPr>
                <w:lang w:eastAsia="en-US"/>
              </w:rPr>
            </w:pPr>
            <w:r w:rsidRPr="00374636">
              <w:rPr>
                <w:lang w:eastAsia="en-US"/>
              </w:rPr>
              <w:t>MAC-MainConfig-RBC ::= SEQUENCE {</w:t>
            </w:r>
          </w:p>
        </w:tc>
        <w:tc>
          <w:tcPr>
            <w:tcW w:w="2250" w:type="dxa"/>
          </w:tcPr>
          <w:p w14:paraId="47A01EC4" w14:textId="77777777" w:rsidR="00D65C49" w:rsidRPr="00374636" w:rsidRDefault="00D65C49" w:rsidP="007C6871">
            <w:pPr>
              <w:pStyle w:val="TAL"/>
              <w:rPr>
                <w:lang w:eastAsia="en-US"/>
              </w:rPr>
            </w:pPr>
          </w:p>
        </w:tc>
        <w:tc>
          <w:tcPr>
            <w:tcW w:w="1710" w:type="dxa"/>
          </w:tcPr>
          <w:p w14:paraId="64C922A3" w14:textId="77777777" w:rsidR="00D65C49" w:rsidRPr="00374636" w:rsidRDefault="00D65C49" w:rsidP="007C6871">
            <w:pPr>
              <w:pStyle w:val="TAL"/>
              <w:rPr>
                <w:lang w:eastAsia="en-US"/>
              </w:rPr>
            </w:pPr>
          </w:p>
        </w:tc>
        <w:tc>
          <w:tcPr>
            <w:tcW w:w="1184" w:type="dxa"/>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tcPr>
          <w:p w14:paraId="26BB788D" w14:textId="77777777" w:rsidR="00D65C49" w:rsidRPr="00374636" w:rsidRDefault="00D65C49" w:rsidP="007C6871">
            <w:pPr>
              <w:pStyle w:val="TAL"/>
              <w:rPr>
                <w:lang w:eastAsia="en-US"/>
              </w:rPr>
            </w:pPr>
            <w:r w:rsidRPr="00374636">
              <w:rPr>
                <w:lang w:eastAsia="en-US"/>
              </w:rPr>
              <w:t xml:space="preserve">  drx-Config CHOICE {</w:t>
            </w:r>
          </w:p>
        </w:tc>
        <w:tc>
          <w:tcPr>
            <w:tcW w:w="2250" w:type="dxa"/>
          </w:tcPr>
          <w:p w14:paraId="010C7565" w14:textId="77777777" w:rsidR="00D65C49" w:rsidRPr="00374636" w:rsidRDefault="00D65C49" w:rsidP="007C6871">
            <w:pPr>
              <w:pStyle w:val="TAL"/>
              <w:rPr>
                <w:lang w:eastAsia="en-US"/>
              </w:rPr>
            </w:pPr>
          </w:p>
        </w:tc>
        <w:tc>
          <w:tcPr>
            <w:tcW w:w="1710" w:type="dxa"/>
          </w:tcPr>
          <w:p w14:paraId="56005D33" w14:textId="77777777" w:rsidR="00D65C49" w:rsidRPr="00374636" w:rsidRDefault="00D65C49" w:rsidP="007C6871">
            <w:pPr>
              <w:pStyle w:val="TAL"/>
              <w:rPr>
                <w:lang w:eastAsia="en-US"/>
              </w:rPr>
            </w:pPr>
          </w:p>
        </w:tc>
        <w:tc>
          <w:tcPr>
            <w:tcW w:w="1184" w:type="dxa"/>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tcPr>
          <w:p w14:paraId="3159FD3A" w14:textId="77777777" w:rsidR="00D65C49" w:rsidRPr="00374636" w:rsidDel="00D63DD8" w:rsidRDefault="00D65C49" w:rsidP="007C6871">
            <w:pPr>
              <w:pStyle w:val="TAL"/>
              <w:rPr>
                <w:lang w:eastAsia="en-US"/>
              </w:rPr>
            </w:pPr>
          </w:p>
        </w:tc>
        <w:tc>
          <w:tcPr>
            <w:tcW w:w="1710" w:type="dxa"/>
          </w:tcPr>
          <w:p w14:paraId="64545CFB" w14:textId="77777777" w:rsidR="00D65C49" w:rsidRPr="00374636" w:rsidDel="00D63DD8" w:rsidRDefault="00D65C49" w:rsidP="007C6871">
            <w:pPr>
              <w:pStyle w:val="TAL"/>
              <w:rPr>
                <w:lang w:eastAsia="en-US"/>
              </w:rPr>
            </w:pPr>
          </w:p>
        </w:tc>
        <w:tc>
          <w:tcPr>
            <w:tcW w:w="1184" w:type="dxa"/>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tcPr>
          <w:p w14:paraId="4A34A91B" w14:textId="77777777" w:rsidR="00D65C49" w:rsidRPr="00374636" w:rsidRDefault="00D65C49" w:rsidP="007C6871">
            <w:pPr>
              <w:pStyle w:val="TAL"/>
              <w:rPr>
                <w:lang w:eastAsia="en-US"/>
              </w:rPr>
            </w:pPr>
            <w:r w:rsidRPr="00374636">
              <w:rPr>
                <w:lang w:eastAsia="en-US"/>
              </w:rPr>
              <w:t xml:space="preserve">      onDurationTimer</w:t>
            </w:r>
          </w:p>
        </w:tc>
        <w:tc>
          <w:tcPr>
            <w:tcW w:w="2250" w:type="dxa"/>
          </w:tcPr>
          <w:p w14:paraId="61484002" w14:textId="77777777" w:rsidR="00D65C49" w:rsidRPr="00374636" w:rsidRDefault="00D65C49" w:rsidP="007C6871">
            <w:pPr>
              <w:pStyle w:val="TAL"/>
              <w:rPr>
                <w:lang w:eastAsia="en-US"/>
              </w:rPr>
            </w:pPr>
            <w:r w:rsidRPr="00374636">
              <w:rPr>
                <w:lang w:eastAsia="en-US"/>
              </w:rPr>
              <w:t>psf1</w:t>
            </w:r>
          </w:p>
        </w:tc>
        <w:tc>
          <w:tcPr>
            <w:tcW w:w="1710" w:type="dxa"/>
          </w:tcPr>
          <w:p w14:paraId="2BCC6658" w14:textId="77777777" w:rsidR="00D65C49" w:rsidRPr="00374636" w:rsidRDefault="00D65C49" w:rsidP="007C6871">
            <w:pPr>
              <w:pStyle w:val="TAL"/>
              <w:rPr>
                <w:lang w:eastAsia="en-US"/>
              </w:rPr>
            </w:pPr>
          </w:p>
        </w:tc>
        <w:tc>
          <w:tcPr>
            <w:tcW w:w="1184" w:type="dxa"/>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tcPr>
          <w:p w14:paraId="2CEA93D3" w14:textId="77777777" w:rsidR="00D65C49" w:rsidRPr="00374636" w:rsidRDefault="00D65C49" w:rsidP="007C6871">
            <w:pPr>
              <w:pStyle w:val="TAL"/>
              <w:rPr>
                <w:lang w:eastAsia="en-US"/>
              </w:rPr>
            </w:pPr>
            <w:r w:rsidRPr="00374636">
              <w:rPr>
                <w:lang w:eastAsia="en-US"/>
              </w:rPr>
              <w:t xml:space="preserve">      drx-InactivityTimer</w:t>
            </w:r>
          </w:p>
        </w:tc>
        <w:tc>
          <w:tcPr>
            <w:tcW w:w="2250" w:type="dxa"/>
          </w:tcPr>
          <w:p w14:paraId="3E35DBF8" w14:textId="77777777" w:rsidR="00D65C49" w:rsidRPr="00374636" w:rsidRDefault="00D65C49" w:rsidP="007C6871">
            <w:pPr>
              <w:pStyle w:val="TAL"/>
              <w:rPr>
                <w:lang w:eastAsia="en-US"/>
              </w:rPr>
            </w:pPr>
            <w:r w:rsidRPr="00374636">
              <w:rPr>
                <w:lang w:eastAsia="en-US"/>
              </w:rPr>
              <w:t>psf1</w:t>
            </w:r>
          </w:p>
        </w:tc>
        <w:tc>
          <w:tcPr>
            <w:tcW w:w="1710" w:type="dxa"/>
          </w:tcPr>
          <w:p w14:paraId="33449C86" w14:textId="77777777" w:rsidR="00D65C49" w:rsidRPr="00374636" w:rsidRDefault="00D65C49" w:rsidP="007C6871">
            <w:pPr>
              <w:pStyle w:val="TAL"/>
              <w:rPr>
                <w:lang w:eastAsia="en-US"/>
              </w:rPr>
            </w:pPr>
          </w:p>
        </w:tc>
        <w:tc>
          <w:tcPr>
            <w:tcW w:w="1184" w:type="dxa"/>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tcPr>
          <w:p w14:paraId="5E73EC38" w14:textId="77777777" w:rsidR="00D65C49" w:rsidRPr="00374636" w:rsidRDefault="00D65C49" w:rsidP="007C6871">
            <w:pPr>
              <w:pStyle w:val="TAL"/>
              <w:rPr>
                <w:lang w:eastAsia="en-US"/>
              </w:rPr>
            </w:pPr>
            <w:r w:rsidRPr="00374636">
              <w:rPr>
                <w:lang w:eastAsia="en-US"/>
              </w:rPr>
              <w:t xml:space="preserve">      drx-RetransmissionTimer</w:t>
            </w:r>
          </w:p>
        </w:tc>
        <w:tc>
          <w:tcPr>
            <w:tcW w:w="2250" w:type="dxa"/>
          </w:tcPr>
          <w:p w14:paraId="203A1C0D" w14:textId="77777777" w:rsidR="00D65C49" w:rsidRPr="00374636" w:rsidRDefault="00D65C49" w:rsidP="007C6871">
            <w:pPr>
              <w:pStyle w:val="TAL"/>
              <w:rPr>
                <w:lang w:eastAsia="en-US"/>
              </w:rPr>
            </w:pPr>
            <w:r w:rsidRPr="00374636">
              <w:rPr>
                <w:lang w:eastAsia="en-US"/>
              </w:rPr>
              <w:t>sf1</w:t>
            </w:r>
          </w:p>
        </w:tc>
        <w:tc>
          <w:tcPr>
            <w:tcW w:w="1710" w:type="dxa"/>
          </w:tcPr>
          <w:p w14:paraId="7052F44A" w14:textId="77777777" w:rsidR="00D65C49" w:rsidRPr="00374636" w:rsidRDefault="00D65C49" w:rsidP="007C6871">
            <w:pPr>
              <w:pStyle w:val="TAL"/>
              <w:rPr>
                <w:lang w:eastAsia="en-US"/>
              </w:rPr>
            </w:pPr>
          </w:p>
        </w:tc>
        <w:tc>
          <w:tcPr>
            <w:tcW w:w="1184" w:type="dxa"/>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tcPr>
          <w:p w14:paraId="3CB19ABA" w14:textId="77777777" w:rsidR="00D65C49" w:rsidRPr="00374636" w:rsidRDefault="00D65C49" w:rsidP="007C6871">
            <w:pPr>
              <w:pStyle w:val="TAL"/>
              <w:rPr>
                <w:lang w:eastAsia="en-US"/>
              </w:rPr>
            </w:pPr>
            <w:r w:rsidRPr="00374636">
              <w:rPr>
                <w:lang w:eastAsia="en-US"/>
              </w:rPr>
              <w:t xml:space="preserve">      longDRX-CycleStartOffset CHOICE {</w:t>
            </w:r>
          </w:p>
        </w:tc>
        <w:tc>
          <w:tcPr>
            <w:tcW w:w="2250" w:type="dxa"/>
          </w:tcPr>
          <w:p w14:paraId="0489A21F" w14:textId="77777777" w:rsidR="00D65C49" w:rsidRPr="00374636" w:rsidRDefault="00D65C49" w:rsidP="007C6871">
            <w:pPr>
              <w:pStyle w:val="TAL"/>
              <w:rPr>
                <w:lang w:eastAsia="en-US"/>
              </w:rPr>
            </w:pPr>
          </w:p>
        </w:tc>
        <w:tc>
          <w:tcPr>
            <w:tcW w:w="1710" w:type="dxa"/>
          </w:tcPr>
          <w:p w14:paraId="2F1D3CDB" w14:textId="77777777" w:rsidR="00D65C49" w:rsidRPr="00374636" w:rsidRDefault="00D65C49" w:rsidP="007C6871">
            <w:pPr>
              <w:pStyle w:val="TAL"/>
              <w:rPr>
                <w:lang w:eastAsia="en-US"/>
              </w:rPr>
            </w:pPr>
          </w:p>
        </w:tc>
        <w:tc>
          <w:tcPr>
            <w:tcW w:w="1184" w:type="dxa"/>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tcPr>
          <w:p w14:paraId="438658D0" w14:textId="77777777" w:rsidR="00D65C49" w:rsidRPr="00374636" w:rsidRDefault="00D65C49" w:rsidP="007C6871">
            <w:pPr>
              <w:pStyle w:val="TAL"/>
              <w:rPr>
                <w:lang w:eastAsia="en-US"/>
              </w:rPr>
            </w:pPr>
            <w:r w:rsidRPr="00374636">
              <w:rPr>
                <w:lang w:eastAsia="en-US"/>
              </w:rPr>
              <w:t>0</w:t>
            </w:r>
          </w:p>
        </w:tc>
        <w:tc>
          <w:tcPr>
            <w:tcW w:w="1710" w:type="dxa"/>
          </w:tcPr>
          <w:p w14:paraId="140A0280" w14:textId="77777777" w:rsidR="00D65C49" w:rsidRPr="00374636" w:rsidRDefault="00D65C49" w:rsidP="007C6871">
            <w:pPr>
              <w:pStyle w:val="TAL"/>
              <w:rPr>
                <w:lang w:eastAsia="en-US"/>
              </w:rPr>
            </w:pPr>
          </w:p>
        </w:tc>
        <w:tc>
          <w:tcPr>
            <w:tcW w:w="1184" w:type="dxa"/>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tcPr>
          <w:p w14:paraId="4C89D5E1" w14:textId="77777777" w:rsidR="00D65C49" w:rsidRPr="00374636" w:rsidRDefault="00D65C49" w:rsidP="007C6871">
            <w:pPr>
              <w:pStyle w:val="TAL"/>
              <w:rPr>
                <w:lang w:eastAsia="en-US"/>
              </w:rPr>
            </w:pPr>
          </w:p>
        </w:tc>
        <w:tc>
          <w:tcPr>
            <w:tcW w:w="1710" w:type="dxa"/>
          </w:tcPr>
          <w:p w14:paraId="5EDEF6FF" w14:textId="77777777" w:rsidR="00D65C49" w:rsidRPr="00374636" w:rsidRDefault="00D65C49" w:rsidP="007C6871">
            <w:pPr>
              <w:pStyle w:val="TAL"/>
              <w:rPr>
                <w:lang w:eastAsia="en-US"/>
              </w:rPr>
            </w:pPr>
          </w:p>
        </w:tc>
        <w:tc>
          <w:tcPr>
            <w:tcW w:w="1184" w:type="dxa"/>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tcPr>
          <w:p w14:paraId="009E1475" w14:textId="602EA156" w:rsidR="00D65C49" w:rsidRPr="00374636" w:rsidRDefault="00D65C49" w:rsidP="007C6871">
            <w:pPr>
              <w:pStyle w:val="TAL"/>
              <w:rPr>
                <w:lang w:eastAsia="en-US"/>
              </w:rPr>
            </w:pPr>
            <w:r w:rsidRPr="00374636">
              <w:rPr>
                <w:lang w:eastAsia="en-US"/>
              </w:rPr>
              <w:t xml:space="preserve">      shortDRX</w:t>
            </w:r>
          </w:p>
        </w:tc>
        <w:tc>
          <w:tcPr>
            <w:tcW w:w="2250" w:type="dxa"/>
          </w:tcPr>
          <w:p w14:paraId="4B83884C" w14:textId="77777777" w:rsidR="00D65C49" w:rsidRPr="00374636" w:rsidRDefault="00D65C49" w:rsidP="007C6871">
            <w:pPr>
              <w:pStyle w:val="TAL"/>
              <w:rPr>
                <w:lang w:eastAsia="en-US"/>
              </w:rPr>
            </w:pPr>
            <w:r w:rsidRPr="00374636">
              <w:rPr>
                <w:lang w:eastAsia="en-US"/>
              </w:rPr>
              <w:t>Not present</w:t>
            </w:r>
          </w:p>
        </w:tc>
        <w:tc>
          <w:tcPr>
            <w:tcW w:w="1710" w:type="dxa"/>
          </w:tcPr>
          <w:p w14:paraId="1010A381" w14:textId="77777777" w:rsidR="00D65C49" w:rsidRPr="00374636" w:rsidRDefault="00D65C49" w:rsidP="007C6871">
            <w:pPr>
              <w:pStyle w:val="TAL"/>
              <w:rPr>
                <w:lang w:eastAsia="en-US"/>
              </w:rPr>
            </w:pPr>
          </w:p>
        </w:tc>
        <w:tc>
          <w:tcPr>
            <w:tcW w:w="1184" w:type="dxa"/>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tcPr>
          <w:p w14:paraId="6CA2B603" w14:textId="77777777" w:rsidR="00D65C49" w:rsidRPr="00374636" w:rsidRDefault="00D65C49" w:rsidP="007C6871">
            <w:pPr>
              <w:pStyle w:val="TAL"/>
              <w:rPr>
                <w:lang w:eastAsia="en-US"/>
              </w:rPr>
            </w:pPr>
          </w:p>
        </w:tc>
        <w:tc>
          <w:tcPr>
            <w:tcW w:w="1710" w:type="dxa"/>
          </w:tcPr>
          <w:p w14:paraId="392D8082" w14:textId="77777777" w:rsidR="00D65C49" w:rsidRPr="00374636" w:rsidRDefault="00D65C49" w:rsidP="007C6871">
            <w:pPr>
              <w:pStyle w:val="TAL"/>
              <w:rPr>
                <w:lang w:eastAsia="en-US"/>
              </w:rPr>
            </w:pPr>
          </w:p>
        </w:tc>
        <w:tc>
          <w:tcPr>
            <w:tcW w:w="1184" w:type="dxa"/>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tcPr>
          <w:p w14:paraId="316CF77A" w14:textId="77777777" w:rsidR="00D65C49" w:rsidRPr="00374636" w:rsidRDefault="00D65C49" w:rsidP="007C6871">
            <w:pPr>
              <w:pStyle w:val="TAL"/>
              <w:rPr>
                <w:lang w:eastAsia="en-US"/>
              </w:rPr>
            </w:pPr>
          </w:p>
        </w:tc>
        <w:tc>
          <w:tcPr>
            <w:tcW w:w="1710" w:type="dxa"/>
          </w:tcPr>
          <w:p w14:paraId="3C5ED7C4" w14:textId="77777777" w:rsidR="00D65C49" w:rsidRPr="00374636" w:rsidRDefault="00D65C49" w:rsidP="007C6871">
            <w:pPr>
              <w:pStyle w:val="TAL"/>
              <w:rPr>
                <w:lang w:eastAsia="en-US"/>
              </w:rPr>
            </w:pPr>
          </w:p>
        </w:tc>
        <w:tc>
          <w:tcPr>
            <w:tcW w:w="1184" w:type="dxa"/>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lastRenderedPageBreak/>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tcPr>
          <w:p w14:paraId="043C6719" w14:textId="0EA39446"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000934F3" w:rsidRPr="000934F3">
              <w:rPr>
                <w:rFonts w:eastAsia="MS Mincho"/>
                <w:lang w:eastAsia="en-US"/>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5FA08A6A" w14:textId="77777777" w:rsidTr="005A566D">
        <w:tc>
          <w:tcPr>
            <w:tcW w:w="4535" w:type="dxa"/>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BE4B109" w14:textId="77777777" w:rsidR="00D65C49" w:rsidRPr="00374636" w:rsidRDefault="00D65C49" w:rsidP="007C6871">
            <w:pPr>
              <w:pStyle w:val="TAL"/>
              <w:rPr>
                <w:rFonts w:eastAsia="MS Mincho"/>
                <w:lang w:eastAsia="en-US"/>
              </w:rPr>
            </w:pPr>
          </w:p>
        </w:tc>
        <w:tc>
          <w:tcPr>
            <w:tcW w:w="1700" w:type="dxa"/>
          </w:tcPr>
          <w:p w14:paraId="1F687D43" w14:textId="77777777" w:rsidR="00D65C49" w:rsidRPr="00374636" w:rsidRDefault="00D65C49" w:rsidP="007C6871">
            <w:pPr>
              <w:pStyle w:val="TAL"/>
              <w:rPr>
                <w:rFonts w:eastAsia="MS Mincho"/>
                <w:lang w:eastAsia="en-US"/>
              </w:rPr>
            </w:pPr>
          </w:p>
        </w:tc>
        <w:tc>
          <w:tcPr>
            <w:tcW w:w="1104" w:type="dxa"/>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tcPr>
          <w:p w14:paraId="010DB472"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5D0318A" w14:textId="77777777" w:rsidR="00D65C49" w:rsidRPr="00374636" w:rsidRDefault="00D65C49" w:rsidP="007C6871">
            <w:pPr>
              <w:pStyle w:val="TAL"/>
              <w:rPr>
                <w:rFonts w:eastAsia="MS Mincho"/>
                <w:lang w:eastAsia="en-US"/>
              </w:rPr>
            </w:pPr>
          </w:p>
        </w:tc>
        <w:tc>
          <w:tcPr>
            <w:tcW w:w="1700" w:type="dxa"/>
          </w:tcPr>
          <w:p w14:paraId="1F09307C" w14:textId="77777777" w:rsidR="00D65C49" w:rsidRPr="00374636" w:rsidRDefault="00D65C49" w:rsidP="007C6871">
            <w:pPr>
              <w:pStyle w:val="TAL"/>
              <w:rPr>
                <w:rFonts w:eastAsia="MS Mincho"/>
                <w:lang w:eastAsia="en-US"/>
              </w:rPr>
            </w:pPr>
          </w:p>
        </w:tc>
        <w:tc>
          <w:tcPr>
            <w:tcW w:w="1104" w:type="dxa"/>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4D27D69B"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tcPr>
          <w:p w14:paraId="0C60C5CA" w14:textId="77777777" w:rsidR="00D65C49" w:rsidRPr="00374636" w:rsidRDefault="00D65C49" w:rsidP="007C6871">
            <w:pPr>
              <w:pStyle w:val="TAL"/>
              <w:rPr>
                <w:rFonts w:eastAsia="MS Mincho"/>
                <w:lang w:eastAsia="en-US"/>
              </w:rPr>
            </w:pPr>
          </w:p>
        </w:tc>
        <w:tc>
          <w:tcPr>
            <w:tcW w:w="1104" w:type="dxa"/>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tcPr>
          <w:p w14:paraId="7C08F9B1" w14:textId="77777777" w:rsidR="00D65C49" w:rsidRPr="00374636" w:rsidRDefault="00D65C49" w:rsidP="007C6871">
            <w:pPr>
              <w:pStyle w:val="TAL"/>
              <w:rPr>
                <w:rFonts w:eastAsia="MS Mincho"/>
                <w:lang w:eastAsia="en-US"/>
              </w:rPr>
            </w:pPr>
          </w:p>
        </w:tc>
        <w:tc>
          <w:tcPr>
            <w:tcW w:w="1700" w:type="dxa"/>
          </w:tcPr>
          <w:p w14:paraId="7F5FF08F" w14:textId="77777777" w:rsidR="00D65C49" w:rsidRPr="00374636" w:rsidRDefault="00D65C49" w:rsidP="007C6871">
            <w:pPr>
              <w:pStyle w:val="TAL"/>
              <w:rPr>
                <w:rFonts w:eastAsia="MS Mincho"/>
                <w:lang w:eastAsia="en-US"/>
              </w:rPr>
            </w:pPr>
          </w:p>
        </w:tc>
        <w:tc>
          <w:tcPr>
            <w:tcW w:w="1104" w:type="dxa"/>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tcPr>
          <w:p w14:paraId="33A07947"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383386AA" w14:textId="77777777" w:rsidR="00D65C49" w:rsidRPr="00374636" w:rsidRDefault="00D65C49" w:rsidP="007C6871">
            <w:pPr>
              <w:pStyle w:val="TAL"/>
              <w:rPr>
                <w:rFonts w:eastAsia="MS Mincho"/>
                <w:lang w:eastAsia="en-US"/>
              </w:rPr>
            </w:pPr>
          </w:p>
        </w:tc>
        <w:tc>
          <w:tcPr>
            <w:tcW w:w="1104" w:type="dxa"/>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tcPr>
          <w:p w14:paraId="759F2725"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2344D546" w14:textId="77777777" w:rsidR="00D65C49" w:rsidRPr="00374636" w:rsidRDefault="00D65C49" w:rsidP="007C6871">
            <w:pPr>
              <w:pStyle w:val="TAL"/>
              <w:rPr>
                <w:rFonts w:eastAsia="MS Mincho"/>
                <w:lang w:eastAsia="en-US"/>
              </w:rPr>
            </w:pPr>
          </w:p>
        </w:tc>
        <w:tc>
          <w:tcPr>
            <w:tcW w:w="1104" w:type="dxa"/>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7B1F7DCA" w14:textId="77777777" w:rsidR="00D65C49" w:rsidRPr="00374636" w:rsidRDefault="00D65C49" w:rsidP="007C6871">
            <w:pPr>
              <w:pStyle w:val="TAL"/>
              <w:rPr>
                <w:rFonts w:eastAsia="MS Mincho"/>
                <w:lang w:eastAsia="en-US"/>
              </w:rPr>
            </w:pPr>
          </w:p>
        </w:tc>
        <w:tc>
          <w:tcPr>
            <w:tcW w:w="1104" w:type="dxa"/>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6014B81" w14:textId="77777777" w:rsidR="00D65C49" w:rsidRPr="00374636" w:rsidRDefault="00D65C49" w:rsidP="007C6871">
            <w:pPr>
              <w:pStyle w:val="TAL"/>
              <w:rPr>
                <w:rFonts w:eastAsia="MS Mincho"/>
                <w:lang w:eastAsia="en-US"/>
              </w:rPr>
            </w:pPr>
          </w:p>
        </w:tc>
        <w:tc>
          <w:tcPr>
            <w:tcW w:w="1700" w:type="dxa"/>
          </w:tcPr>
          <w:p w14:paraId="7ABA3A26" w14:textId="77777777" w:rsidR="00D65C49" w:rsidRPr="00374636" w:rsidRDefault="00D65C49" w:rsidP="007C6871">
            <w:pPr>
              <w:pStyle w:val="TAL"/>
              <w:rPr>
                <w:rFonts w:eastAsia="MS Mincho"/>
                <w:lang w:eastAsia="en-US"/>
              </w:rPr>
            </w:pPr>
          </w:p>
        </w:tc>
        <w:tc>
          <w:tcPr>
            <w:tcW w:w="1104" w:type="dxa"/>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1755090" w14:textId="77777777" w:rsidR="00D65C49" w:rsidRPr="00374636" w:rsidRDefault="00D65C49" w:rsidP="007C6871">
            <w:pPr>
              <w:pStyle w:val="TAL"/>
              <w:rPr>
                <w:rFonts w:eastAsia="MS Mincho"/>
                <w:lang w:eastAsia="en-US"/>
              </w:rPr>
            </w:pPr>
          </w:p>
        </w:tc>
        <w:tc>
          <w:tcPr>
            <w:tcW w:w="1700" w:type="dxa"/>
          </w:tcPr>
          <w:p w14:paraId="1CA0856C" w14:textId="77777777" w:rsidR="00D65C49" w:rsidRPr="00374636" w:rsidRDefault="00D65C49" w:rsidP="007C6871">
            <w:pPr>
              <w:pStyle w:val="TAL"/>
              <w:rPr>
                <w:rFonts w:eastAsia="MS Mincho"/>
                <w:lang w:eastAsia="en-US"/>
              </w:rPr>
            </w:pPr>
          </w:p>
        </w:tc>
        <w:tc>
          <w:tcPr>
            <w:tcW w:w="1104" w:type="dxa"/>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156E9868" w14:textId="77777777" w:rsidR="00D65C49" w:rsidRPr="00374636" w:rsidRDefault="00D65C49" w:rsidP="007C6871">
            <w:pPr>
              <w:pStyle w:val="TAL"/>
              <w:rPr>
                <w:rFonts w:eastAsia="MS Mincho"/>
                <w:lang w:eastAsia="en-US"/>
              </w:rPr>
            </w:pPr>
          </w:p>
        </w:tc>
        <w:tc>
          <w:tcPr>
            <w:tcW w:w="1700" w:type="dxa"/>
          </w:tcPr>
          <w:p w14:paraId="4ED99CE8" w14:textId="77777777" w:rsidR="00D65C49" w:rsidRPr="00374636" w:rsidRDefault="00D65C49" w:rsidP="007C6871">
            <w:pPr>
              <w:pStyle w:val="TAL"/>
              <w:rPr>
                <w:rFonts w:eastAsia="MS Mincho"/>
                <w:lang w:eastAsia="en-US"/>
              </w:rPr>
            </w:pPr>
          </w:p>
        </w:tc>
        <w:tc>
          <w:tcPr>
            <w:tcW w:w="1104" w:type="dxa"/>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tcPr>
          <w:p w14:paraId="2FCDECB6"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09FED2BF" w14:textId="77777777" w:rsidR="00D65C49" w:rsidRPr="00374636" w:rsidRDefault="00D65C49" w:rsidP="007C6871">
            <w:pPr>
              <w:pStyle w:val="TAL"/>
              <w:rPr>
                <w:rFonts w:eastAsia="MS Mincho"/>
                <w:lang w:eastAsia="en-US"/>
              </w:rPr>
            </w:pPr>
          </w:p>
        </w:tc>
        <w:tc>
          <w:tcPr>
            <w:tcW w:w="1700" w:type="dxa"/>
          </w:tcPr>
          <w:p w14:paraId="0FE79316" w14:textId="77777777" w:rsidR="00D65C49" w:rsidRPr="00374636" w:rsidRDefault="00D65C49" w:rsidP="007C6871">
            <w:pPr>
              <w:pStyle w:val="TAL"/>
              <w:rPr>
                <w:rFonts w:eastAsia="MS Mincho"/>
                <w:lang w:eastAsia="en-US"/>
              </w:rPr>
            </w:pPr>
          </w:p>
        </w:tc>
        <w:tc>
          <w:tcPr>
            <w:tcW w:w="1104" w:type="dxa"/>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DABF068" w14:textId="77777777" w:rsidR="00D65C49" w:rsidRPr="00374636" w:rsidRDefault="00D65C49" w:rsidP="007C6871">
            <w:pPr>
              <w:pStyle w:val="TAL"/>
              <w:rPr>
                <w:rFonts w:eastAsia="MS Mincho"/>
                <w:lang w:eastAsia="en-US"/>
              </w:rPr>
            </w:pPr>
          </w:p>
        </w:tc>
        <w:tc>
          <w:tcPr>
            <w:tcW w:w="1700" w:type="dxa"/>
          </w:tcPr>
          <w:p w14:paraId="38329342" w14:textId="77777777" w:rsidR="00D65C49" w:rsidRPr="00374636" w:rsidRDefault="00D65C49" w:rsidP="007C6871">
            <w:pPr>
              <w:pStyle w:val="TAL"/>
              <w:rPr>
                <w:rFonts w:eastAsia="MS Mincho"/>
                <w:lang w:eastAsia="en-US"/>
              </w:rPr>
            </w:pPr>
          </w:p>
        </w:tc>
        <w:tc>
          <w:tcPr>
            <w:tcW w:w="1104" w:type="dxa"/>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4596C8B2" w14:textId="77777777" w:rsidR="00D65C49" w:rsidRPr="00374636" w:rsidRDefault="00D65C49" w:rsidP="007C6871">
            <w:pPr>
              <w:pStyle w:val="TAL"/>
              <w:rPr>
                <w:rFonts w:eastAsia="MS Mincho"/>
                <w:lang w:eastAsia="en-US"/>
              </w:rPr>
            </w:pPr>
          </w:p>
        </w:tc>
        <w:tc>
          <w:tcPr>
            <w:tcW w:w="1700" w:type="dxa"/>
          </w:tcPr>
          <w:p w14:paraId="449E3F83" w14:textId="77777777" w:rsidR="00D65C49" w:rsidRPr="00374636" w:rsidRDefault="00D65C49" w:rsidP="007C6871">
            <w:pPr>
              <w:pStyle w:val="TAL"/>
              <w:rPr>
                <w:rFonts w:eastAsia="MS Mincho"/>
                <w:lang w:eastAsia="en-US"/>
              </w:rPr>
            </w:pPr>
          </w:p>
        </w:tc>
        <w:tc>
          <w:tcPr>
            <w:tcW w:w="1104" w:type="dxa"/>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tcPr>
          <w:p w14:paraId="0E970A27" w14:textId="77777777" w:rsidR="00D65C49" w:rsidRPr="00374636" w:rsidRDefault="00D65C49" w:rsidP="007C6871">
            <w:pPr>
              <w:pStyle w:val="TAL"/>
              <w:rPr>
                <w:lang w:eastAsia="en-US"/>
              </w:rPr>
            </w:pPr>
            <w:r w:rsidRPr="00374636">
              <w:rPr>
                <w:lang w:eastAsia="en-US"/>
              </w:rPr>
              <w:t xml:space="preserve">            commonIEsRequestLocationInformation</w:t>
            </w:r>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D51F211" w14:textId="77777777" w:rsidR="00D65C49" w:rsidRPr="00374636" w:rsidRDefault="00D65C49" w:rsidP="007C6871">
            <w:pPr>
              <w:pStyle w:val="TAL"/>
              <w:rPr>
                <w:rFonts w:eastAsia="MS Mincho"/>
                <w:lang w:eastAsia="en-US"/>
              </w:rPr>
            </w:pPr>
          </w:p>
        </w:tc>
        <w:tc>
          <w:tcPr>
            <w:tcW w:w="1700" w:type="dxa"/>
          </w:tcPr>
          <w:p w14:paraId="6BC02FCB" w14:textId="77777777" w:rsidR="00D65C49" w:rsidRPr="00374636" w:rsidRDefault="00D65C49" w:rsidP="007C6871">
            <w:pPr>
              <w:pStyle w:val="TAL"/>
              <w:rPr>
                <w:rFonts w:eastAsia="MS Mincho"/>
                <w:lang w:eastAsia="en-US"/>
              </w:rPr>
            </w:pPr>
          </w:p>
        </w:tc>
        <w:tc>
          <w:tcPr>
            <w:tcW w:w="1104" w:type="dxa"/>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tcPr>
          <w:p w14:paraId="38DD7D72" w14:textId="77777777" w:rsidR="00D65C49" w:rsidRPr="00374636" w:rsidRDefault="00D65C49" w:rsidP="007C6871">
            <w:pPr>
              <w:pStyle w:val="TAL"/>
              <w:rPr>
                <w:rFonts w:eastAsia="MS Mincho"/>
                <w:lang w:eastAsia="en-US"/>
              </w:rPr>
            </w:pPr>
            <w:r w:rsidRPr="00374636">
              <w:rPr>
                <w:rFonts w:eastAsia="MS Mincho"/>
                <w:lang w:eastAsia="en-US"/>
              </w:rPr>
              <w:t>locationMeasurementsRequired</w:t>
            </w:r>
          </w:p>
        </w:tc>
        <w:tc>
          <w:tcPr>
            <w:tcW w:w="1700" w:type="dxa"/>
          </w:tcPr>
          <w:p w14:paraId="242256AE" w14:textId="77777777" w:rsidR="00D65C49" w:rsidRPr="00374636" w:rsidRDefault="00D65C49" w:rsidP="007C6871">
            <w:pPr>
              <w:pStyle w:val="TAL"/>
              <w:rPr>
                <w:rFonts w:eastAsia="MS Mincho"/>
                <w:lang w:eastAsia="en-US"/>
              </w:rPr>
            </w:pPr>
          </w:p>
        </w:tc>
        <w:tc>
          <w:tcPr>
            <w:tcW w:w="1104" w:type="dxa"/>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tcPr>
          <w:p w14:paraId="641C289C" w14:textId="77777777" w:rsidR="00D65C49" w:rsidRPr="00374636" w:rsidRDefault="00D65C49" w:rsidP="007C6871">
            <w:pPr>
              <w:pStyle w:val="TAL"/>
              <w:rPr>
                <w:lang w:eastAsia="en-US"/>
              </w:rPr>
            </w:pPr>
            <w:r w:rsidRPr="00374636">
              <w:rPr>
                <w:lang w:eastAsia="en-US"/>
              </w:rPr>
              <w:t xml:space="preserve">              triggeredReporting</w:t>
            </w:r>
          </w:p>
        </w:tc>
        <w:tc>
          <w:tcPr>
            <w:tcW w:w="2267" w:type="dxa"/>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6C1E826" w14:textId="77777777" w:rsidR="00D65C49" w:rsidRPr="00374636" w:rsidRDefault="00D65C49" w:rsidP="007C6871">
            <w:pPr>
              <w:pStyle w:val="TAL"/>
              <w:rPr>
                <w:rFonts w:eastAsia="MS Mincho"/>
                <w:lang w:eastAsia="en-US"/>
              </w:rPr>
            </w:pPr>
          </w:p>
        </w:tc>
        <w:tc>
          <w:tcPr>
            <w:tcW w:w="1104" w:type="dxa"/>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tcPr>
          <w:p w14:paraId="3015438D" w14:textId="77777777" w:rsidR="00D65C49" w:rsidRPr="00374636" w:rsidRDefault="00D65C49" w:rsidP="007C6871">
            <w:pPr>
              <w:pStyle w:val="TAL"/>
              <w:rPr>
                <w:lang w:eastAsia="en-US"/>
              </w:rPr>
            </w:pPr>
            <w:r w:rsidRPr="00374636">
              <w:rPr>
                <w:lang w:eastAsia="en-US"/>
              </w:rPr>
              <w:t xml:space="preserve">              periodicalReporting</w:t>
            </w:r>
          </w:p>
        </w:tc>
        <w:tc>
          <w:tcPr>
            <w:tcW w:w="2267" w:type="dxa"/>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6EE0E35D" w14:textId="77777777" w:rsidR="00D65C49" w:rsidRPr="00374636" w:rsidRDefault="00D65C49" w:rsidP="007C6871">
            <w:pPr>
              <w:pStyle w:val="TAL"/>
              <w:rPr>
                <w:rFonts w:eastAsia="MS Mincho"/>
                <w:lang w:eastAsia="en-US"/>
              </w:rPr>
            </w:pPr>
          </w:p>
        </w:tc>
        <w:tc>
          <w:tcPr>
            <w:tcW w:w="1104" w:type="dxa"/>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tcPr>
          <w:p w14:paraId="3F5F32F4" w14:textId="77777777" w:rsidR="00D65C49" w:rsidRPr="00374636" w:rsidRDefault="00D65C49" w:rsidP="007C6871">
            <w:pPr>
              <w:pStyle w:val="TAL"/>
              <w:rPr>
                <w:lang w:eastAsia="en-US"/>
              </w:rPr>
            </w:pPr>
            <w:r w:rsidRPr="00374636">
              <w:rPr>
                <w:lang w:eastAsia="en-US"/>
              </w:rPr>
              <w:t xml:space="preserve">              additionalInformation</w:t>
            </w:r>
          </w:p>
        </w:tc>
        <w:tc>
          <w:tcPr>
            <w:tcW w:w="2267" w:type="dxa"/>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tcPr>
          <w:p w14:paraId="2AECB38B" w14:textId="77777777" w:rsidR="00D65C49" w:rsidRPr="00374636" w:rsidRDefault="00D65C49" w:rsidP="007C6871">
            <w:pPr>
              <w:pStyle w:val="TAL"/>
              <w:rPr>
                <w:rFonts w:eastAsia="MS Mincho"/>
                <w:lang w:eastAsia="en-US"/>
              </w:rPr>
            </w:pPr>
          </w:p>
        </w:tc>
        <w:tc>
          <w:tcPr>
            <w:tcW w:w="1104" w:type="dxa"/>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tcPr>
          <w:p w14:paraId="37EA6216"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35C1B8CA" w14:textId="77777777" w:rsidR="00D65C49" w:rsidRPr="00374636" w:rsidRDefault="00D65C49" w:rsidP="007C6871">
            <w:pPr>
              <w:pStyle w:val="TAL"/>
              <w:rPr>
                <w:rFonts w:eastAsia="MS Mincho"/>
                <w:lang w:eastAsia="en-US"/>
              </w:rPr>
            </w:pPr>
          </w:p>
        </w:tc>
        <w:tc>
          <w:tcPr>
            <w:tcW w:w="1700" w:type="dxa"/>
          </w:tcPr>
          <w:p w14:paraId="63DAEC35" w14:textId="77777777" w:rsidR="00D65C49" w:rsidRPr="00374636" w:rsidRDefault="00D65C49" w:rsidP="007C6871">
            <w:pPr>
              <w:pStyle w:val="TAL"/>
              <w:rPr>
                <w:rFonts w:eastAsia="MS Mincho"/>
                <w:lang w:eastAsia="en-US"/>
              </w:rPr>
            </w:pPr>
          </w:p>
        </w:tc>
        <w:tc>
          <w:tcPr>
            <w:tcW w:w="1104" w:type="dxa"/>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tcPr>
          <w:p w14:paraId="65C189E8" w14:textId="77777777" w:rsidR="00D65C49" w:rsidRPr="00374636" w:rsidRDefault="00D65C49" w:rsidP="007C6871">
            <w:pPr>
              <w:pStyle w:val="TAL"/>
              <w:rPr>
                <w:lang w:eastAsia="en-US"/>
              </w:rPr>
            </w:pPr>
            <w:r w:rsidRPr="00374636">
              <w:rPr>
                <w:lang w:eastAsia="en-US"/>
              </w:rPr>
              <w:t xml:space="preserve">                 horizontalAccuracy</w:t>
            </w:r>
          </w:p>
        </w:tc>
        <w:tc>
          <w:tcPr>
            <w:tcW w:w="2267" w:type="dxa"/>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0BA64588" w14:textId="77777777" w:rsidR="00D65C49" w:rsidRPr="00374636" w:rsidRDefault="00D65C49" w:rsidP="007C6871">
            <w:pPr>
              <w:pStyle w:val="TAL"/>
              <w:rPr>
                <w:rFonts w:eastAsia="MS Mincho"/>
                <w:lang w:eastAsia="en-US"/>
              </w:rPr>
            </w:pPr>
          </w:p>
        </w:tc>
        <w:tc>
          <w:tcPr>
            <w:tcW w:w="1104" w:type="dxa"/>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tcPr>
          <w:p w14:paraId="57D162FD" w14:textId="77777777" w:rsidR="00D65C49" w:rsidRPr="00374636" w:rsidRDefault="00D65C49" w:rsidP="007C6871">
            <w:pPr>
              <w:pStyle w:val="TAL"/>
              <w:rPr>
                <w:lang w:eastAsia="en-US"/>
              </w:rPr>
            </w:pPr>
            <w:r w:rsidRPr="00374636">
              <w:rPr>
                <w:lang w:eastAsia="en-US"/>
              </w:rPr>
              <w:t xml:space="preserve">                 verticalCoordinateRequest</w:t>
            </w:r>
          </w:p>
        </w:tc>
        <w:tc>
          <w:tcPr>
            <w:tcW w:w="2267" w:type="dxa"/>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3079B050" w14:textId="77777777" w:rsidR="00D65C49" w:rsidRPr="00374636" w:rsidRDefault="00D65C49" w:rsidP="007C6871">
            <w:pPr>
              <w:pStyle w:val="TAL"/>
              <w:rPr>
                <w:rFonts w:eastAsia="MS Mincho"/>
                <w:lang w:eastAsia="en-US"/>
              </w:rPr>
            </w:pPr>
          </w:p>
        </w:tc>
        <w:tc>
          <w:tcPr>
            <w:tcW w:w="1104" w:type="dxa"/>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tcPr>
          <w:p w14:paraId="68110DB6" w14:textId="77777777" w:rsidR="00D65C49" w:rsidRPr="00374636" w:rsidRDefault="00D65C49" w:rsidP="007C6871">
            <w:pPr>
              <w:pStyle w:val="TAL"/>
              <w:rPr>
                <w:lang w:eastAsia="en-US"/>
              </w:rPr>
            </w:pPr>
            <w:r w:rsidRPr="00374636">
              <w:rPr>
                <w:lang w:eastAsia="en-US"/>
              </w:rPr>
              <w:t xml:space="preserve">                 verticalAccuracy</w:t>
            </w:r>
          </w:p>
        </w:tc>
        <w:tc>
          <w:tcPr>
            <w:tcW w:w="2267" w:type="dxa"/>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71266973" w14:textId="77777777" w:rsidR="00D65C49" w:rsidRPr="00374636" w:rsidRDefault="00D65C49" w:rsidP="007C6871">
            <w:pPr>
              <w:pStyle w:val="TAL"/>
              <w:rPr>
                <w:rFonts w:eastAsia="MS Mincho"/>
                <w:lang w:eastAsia="en-US"/>
              </w:rPr>
            </w:pPr>
          </w:p>
        </w:tc>
        <w:tc>
          <w:tcPr>
            <w:tcW w:w="1104" w:type="dxa"/>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tcPr>
          <w:p w14:paraId="11F7860B"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5FDE0EF7" w14:textId="77777777" w:rsidR="00D65C49" w:rsidRPr="00374636" w:rsidRDefault="00D65C49" w:rsidP="007C6871">
            <w:pPr>
              <w:pStyle w:val="TAL"/>
              <w:rPr>
                <w:rFonts w:eastAsia="MS Mincho"/>
                <w:lang w:eastAsia="en-US"/>
              </w:rPr>
            </w:pPr>
          </w:p>
        </w:tc>
        <w:tc>
          <w:tcPr>
            <w:tcW w:w="1700" w:type="dxa"/>
          </w:tcPr>
          <w:p w14:paraId="64F0F1B2" w14:textId="77777777" w:rsidR="00D65C49" w:rsidRPr="00374636" w:rsidRDefault="00D65C49" w:rsidP="007C6871">
            <w:pPr>
              <w:pStyle w:val="TAL"/>
              <w:rPr>
                <w:rFonts w:eastAsia="MS Mincho"/>
                <w:lang w:eastAsia="en-US"/>
              </w:rPr>
            </w:pPr>
          </w:p>
        </w:tc>
        <w:tc>
          <w:tcPr>
            <w:tcW w:w="1104" w:type="dxa"/>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23571691" w14:textId="77777777" w:rsidR="00D65C49" w:rsidRPr="00374636" w:rsidRDefault="00D65C49" w:rsidP="007C6871">
            <w:pPr>
              <w:pStyle w:val="TAL"/>
              <w:rPr>
                <w:rFonts w:eastAsia="MS Mincho"/>
                <w:lang w:eastAsia="en-US"/>
              </w:rPr>
            </w:pPr>
          </w:p>
        </w:tc>
        <w:tc>
          <w:tcPr>
            <w:tcW w:w="1104" w:type="dxa"/>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tcPr>
          <w:p w14:paraId="16C727F6" w14:textId="77777777" w:rsidR="00D65C49" w:rsidRPr="00374636" w:rsidRDefault="00D65C49" w:rsidP="007C6871">
            <w:pPr>
              <w:pStyle w:val="TAL"/>
              <w:rPr>
                <w:rFonts w:eastAsia="MS Mincho"/>
                <w:lang w:eastAsia="en-US"/>
              </w:rPr>
            </w:pPr>
          </w:p>
        </w:tc>
        <w:tc>
          <w:tcPr>
            <w:tcW w:w="1700" w:type="dxa"/>
          </w:tcPr>
          <w:p w14:paraId="7154BAF1" w14:textId="77777777" w:rsidR="00D65C49" w:rsidRPr="00374636" w:rsidRDefault="00D65C49" w:rsidP="007C6871">
            <w:pPr>
              <w:pStyle w:val="TAL"/>
              <w:rPr>
                <w:rFonts w:eastAsia="MS Mincho"/>
                <w:lang w:eastAsia="en-US"/>
              </w:rPr>
            </w:pPr>
          </w:p>
        </w:tc>
        <w:tc>
          <w:tcPr>
            <w:tcW w:w="1104" w:type="dxa"/>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tcPr>
          <w:p w14:paraId="0B0FA421" w14:textId="77777777" w:rsidR="00D65C49" w:rsidRPr="00374636" w:rsidRDefault="00D65C49" w:rsidP="007C6871">
            <w:pPr>
              <w:pStyle w:val="TAL"/>
              <w:rPr>
                <w:lang w:eastAsia="en-US"/>
              </w:rPr>
            </w:pPr>
            <w:r w:rsidRPr="00374636">
              <w:rPr>
                <w:lang w:eastAsia="en-US"/>
              </w:rPr>
              <w:t xml:space="preserve">                 velocityRequest</w:t>
            </w:r>
          </w:p>
        </w:tc>
        <w:tc>
          <w:tcPr>
            <w:tcW w:w="2267" w:type="dxa"/>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295DF981" w14:textId="77777777" w:rsidR="00D65C49" w:rsidRPr="00374636" w:rsidRDefault="00D65C49" w:rsidP="007C6871">
            <w:pPr>
              <w:pStyle w:val="TAL"/>
              <w:rPr>
                <w:rFonts w:eastAsia="MS Mincho"/>
                <w:lang w:eastAsia="en-US"/>
              </w:rPr>
            </w:pPr>
          </w:p>
        </w:tc>
        <w:tc>
          <w:tcPr>
            <w:tcW w:w="1104" w:type="dxa"/>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tcPr>
          <w:p w14:paraId="48201149" w14:textId="77777777" w:rsidR="00D65C49" w:rsidRPr="00374636" w:rsidRDefault="00D65C49" w:rsidP="007C6871">
            <w:pPr>
              <w:pStyle w:val="TAL"/>
              <w:rPr>
                <w:rFonts w:eastAsia="MS Mincho"/>
                <w:lang w:eastAsia="en-US"/>
              </w:rPr>
            </w:pPr>
          </w:p>
        </w:tc>
        <w:tc>
          <w:tcPr>
            <w:tcW w:w="1700" w:type="dxa"/>
          </w:tcPr>
          <w:p w14:paraId="1143FDF5" w14:textId="77777777" w:rsidR="00D65C49" w:rsidRPr="00374636" w:rsidRDefault="00D65C49" w:rsidP="007C6871">
            <w:pPr>
              <w:pStyle w:val="TAL"/>
              <w:rPr>
                <w:rFonts w:eastAsia="MS Mincho"/>
                <w:lang w:eastAsia="en-US"/>
              </w:rPr>
            </w:pPr>
          </w:p>
        </w:tc>
        <w:tc>
          <w:tcPr>
            <w:tcW w:w="1104" w:type="dxa"/>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0E4EED6" w14:textId="77777777" w:rsidR="00D65C49" w:rsidRPr="00374636" w:rsidRDefault="00D65C49" w:rsidP="007C6871">
            <w:pPr>
              <w:pStyle w:val="TAL"/>
              <w:rPr>
                <w:rFonts w:eastAsia="MS Mincho"/>
                <w:lang w:eastAsia="en-US"/>
              </w:rPr>
            </w:pPr>
          </w:p>
        </w:tc>
        <w:tc>
          <w:tcPr>
            <w:tcW w:w="1104" w:type="dxa"/>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tcPr>
          <w:p w14:paraId="6DD03666" w14:textId="77777777" w:rsidR="00D65C49" w:rsidRPr="00374636" w:rsidRDefault="00D65C49" w:rsidP="007C6871">
            <w:pPr>
              <w:pStyle w:val="TAL"/>
              <w:rPr>
                <w:lang w:eastAsia="en-US"/>
              </w:rPr>
            </w:pPr>
            <w:r w:rsidRPr="00374636">
              <w:rPr>
                <w:lang w:eastAsia="en-US"/>
              </w:rPr>
              <w:t xml:space="preserve">              locationCoordinateTypes</w:t>
            </w:r>
          </w:p>
        </w:tc>
        <w:tc>
          <w:tcPr>
            <w:tcW w:w="2267" w:type="dxa"/>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5CA6591C" w14:textId="77777777" w:rsidR="00D65C49" w:rsidRPr="00374636" w:rsidRDefault="00D65C49" w:rsidP="007C6871">
            <w:pPr>
              <w:pStyle w:val="TAL"/>
              <w:rPr>
                <w:rFonts w:eastAsia="MS Mincho"/>
                <w:lang w:eastAsia="en-US"/>
              </w:rPr>
            </w:pPr>
          </w:p>
        </w:tc>
        <w:tc>
          <w:tcPr>
            <w:tcW w:w="1104" w:type="dxa"/>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tcPr>
          <w:p w14:paraId="1BED2CFB" w14:textId="77777777" w:rsidR="00D65C49" w:rsidRPr="00374636" w:rsidRDefault="00D65C49" w:rsidP="007C6871">
            <w:pPr>
              <w:pStyle w:val="TAL"/>
              <w:rPr>
                <w:lang w:eastAsia="en-US"/>
              </w:rPr>
            </w:pPr>
            <w:r w:rsidRPr="00374636">
              <w:rPr>
                <w:lang w:eastAsia="en-US"/>
              </w:rPr>
              <w:t xml:space="preserve">              velocityTypes</w:t>
            </w:r>
          </w:p>
        </w:tc>
        <w:tc>
          <w:tcPr>
            <w:tcW w:w="2267" w:type="dxa"/>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4E7C8704" w14:textId="77777777" w:rsidR="00D65C49" w:rsidRPr="00374636" w:rsidRDefault="00D65C49" w:rsidP="007C6871">
            <w:pPr>
              <w:pStyle w:val="TAL"/>
              <w:rPr>
                <w:rFonts w:eastAsia="MS Mincho"/>
                <w:lang w:eastAsia="en-US"/>
              </w:rPr>
            </w:pPr>
          </w:p>
        </w:tc>
        <w:tc>
          <w:tcPr>
            <w:tcW w:w="1104" w:type="dxa"/>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tcPr>
          <w:p w14:paraId="019403C5" w14:textId="77777777" w:rsidR="00D65C49" w:rsidRPr="00374636" w:rsidRDefault="00D65C49" w:rsidP="007C6871">
            <w:pPr>
              <w:pStyle w:val="TAL"/>
              <w:rPr>
                <w:rFonts w:eastAsia="MS Mincho"/>
                <w:lang w:eastAsia="en-US"/>
              </w:rPr>
            </w:pPr>
          </w:p>
        </w:tc>
        <w:tc>
          <w:tcPr>
            <w:tcW w:w="1700" w:type="dxa"/>
          </w:tcPr>
          <w:p w14:paraId="26614DA5" w14:textId="77777777" w:rsidR="00D65C49" w:rsidRPr="00374636" w:rsidRDefault="00D65C49" w:rsidP="007C6871">
            <w:pPr>
              <w:pStyle w:val="TAL"/>
              <w:rPr>
                <w:rFonts w:eastAsia="MS Mincho"/>
                <w:lang w:eastAsia="en-US"/>
              </w:rPr>
            </w:pPr>
          </w:p>
        </w:tc>
        <w:tc>
          <w:tcPr>
            <w:tcW w:w="1104" w:type="dxa"/>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tcPr>
          <w:p w14:paraId="31DC9997" w14:textId="77777777" w:rsidR="00D65C49" w:rsidRPr="00374636" w:rsidRDefault="00D65C49" w:rsidP="007C6871">
            <w:pPr>
              <w:pStyle w:val="TAL"/>
              <w:rPr>
                <w:lang w:eastAsia="en-US"/>
              </w:rPr>
            </w:pPr>
            <w:r w:rsidRPr="00374636">
              <w:rPr>
                <w:lang w:eastAsia="en-US"/>
              </w:rPr>
              <w:t xml:space="preserve">            a-gnss-RequestLocationInformation </w:t>
            </w:r>
          </w:p>
        </w:tc>
        <w:tc>
          <w:tcPr>
            <w:tcW w:w="2267" w:type="dxa"/>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619B5C03" w14:textId="77777777" w:rsidR="00D65C49" w:rsidRPr="00374636" w:rsidRDefault="00D65C49" w:rsidP="007C6871">
            <w:pPr>
              <w:pStyle w:val="TAL"/>
              <w:rPr>
                <w:rFonts w:eastAsia="MS Mincho"/>
                <w:lang w:eastAsia="en-US"/>
              </w:rPr>
            </w:pPr>
          </w:p>
        </w:tc>
        <w:tc>
          <w:tcPr>
            <w:tcW w:w="1104" w:type="dxa"/>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tcPr>
          <w:p w14:paraId="0A291D41" w14:textId="77777777" w:rsidR="00D65C49" w:rsidRPr="00374636" w:rsidRDefault="00D65C49" w:rsidP="007C6871">
            <w:pPr>
              <w:pStyle w:val="TAL"/>
              <w:rPr>
                <w:lang w:eastAsia="en-US"/>
              </w:rPr>
            </w:pPr>
            <w:r w:rsidRPr="00374636">
              <w:rPr>
                <w:lang w:eastAsia="en-US"/>
              </w:rPr>
              <w:t xml:space="preserve">            otdoa-RequestLocationInformation</w:t>
            </w:r>
            <w:r w:rsidRPr="00374636">
              <w:rPr>
                <w:lang w:eastAsia="en-US"/>
              </w:rPr>
              <w:br/>
              <w:t xml:space="preserve">                                                           SEQUENCE {</w:t>
            </w:r>
          </w:p>
        </w:tc>
        <w:tc>
          <w:tcPr>
            <w:tcW w:w="2267" w:type="dxa"/>
          </w:tcPr>
          <w:p w14:paraId="6653F5AB" w14:textId="77777777" w:rsidR="00D65C49" w:rsidRPr="00374636" w:rsidRDefault="00D65C49" w:rsidP="007C6871">
            <w:pPr>
              <w:pStyle w:val="TAL"/>
              <w:rPr>
                <w:rFonts w:eastAsia="MS Mincho"/>
                <w:lang w:eastAsia="en-US"/>
              </w:rPr>
            </w:pPr>
          </w:p>
        </w:tc>
        <w:tc>
          <w:tcPr>
            <w:tcW w:w="1700" w:type="dxa"/>
          </w:tcPr>
          <w:p w14:paraId="3E047DA8" w14:textId="77777777" w:rsidR="00D65C49" w:rsidRPr="00374636" w:rsidRDefault="00D65C49" w:rsidP="007C6871">
            <w:pPr>
              <w:pStyle w:val="TAL"/>
              <w:rPr>
                <w:rFonts w:eastAsia="MS Mincho"/>
                <w:lang w:eastAsia="en-US"/>
              </w:rPr>
            </w:pPr>
          </w:p>
        </w:tc>
        <w:tc>
          <w:tcPr>
            <w:tcW w:w="1104" w:type="dxa"/>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tcPr>
          <w:p w14:paraId="63D119B4" w14:textId="77777777" w:rsidR="00D65C49" w:rsidRPr="00374636" w:rsidRDefault="00D65C49" w:rsidP="007C6871">
            <w:pPr>
              <w:pStyle w:val="TAL"/>
              <w:rPr>
                <w:lang w:eastAsia="en-US"/>
              </w:rPr>
            </w:pPr>
            <w:r w:rsidRPr="00374636">
              <w:rPr>
                <w:lang w:eastAsia="en-US"/>
              </w:rPr>
              <w:t xml:space="preserve">                 assistanceAvailability</w:t>
            </w:r>
          </w:p>
        </w:tc>
        <w:tc>
          <w:tcPr>
            <w:tcW w:w="2267" w:type="dxa"/>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4963DB61" w14:textId="77777777" w:rsidR="00D65C49" w:rsidRPr="00374636" w:rsidRDefault="00D65C49" w:rsidP="007C6871">
            <w:pPr>
              <w:pStyle w:val="TAL"/>
              <w:rPr>
                <w:rFonts w:eastAsia="MS Mincho"/>
                <w:lang w:eastAsia="en-US"/>
              </w:rPr>
            </w:pPr>
          </w:p>
        </w:tc>
        <w:tc>
          <w:tcPr>
            <w:tcW w:w="1104" w:type="dxa"/>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tcPr>
          <w:p w14:paraId="714B2FE8" w14:textId="77777777" w:rsidR="00D65C49" w:rsidRPr="00374636" w:rsidRDefault="00D65C49" w:rsidP="007C6871">
            <w:pPr>
              <w:pStyle w:val="TAL"/>
              <w:rPr>
                <w:rFonts w:eastAsia="MS Mincho"/>
                <w:lang w:eastAsia="en-US"/>
              </w:rPr>
            </w:pPr>
          </w:p>
        </w:tc>
        <w:tc>
          <w:tcPr>
            <w:tcW w:w="1700" w:type="dxa"/>
          </w:tcPr>
          <w:p w14:paraId="6C79BFF4" w14:textId="77777777" w:rsidR="00D65C49" w:rsidRPr="00374636" w:rsidRDefault="00D65C49" w:rsidP="007C6871">
            <w:pPr>
              <w:pStyle w:val="TAL"/>
              <w:rPr>
                <w:rFonts w:eastAsia="MS Mincho"/>
                <w:lang w:eastAsia="en-US"/>
              </w:rPr>
            </w:pPr>
          </w:p>
        </w:tc>
        <w:tc>
          <w:tcPr>
            <w:tcW w:w="1104" w:type="dxa"/>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tcPr>
          <w:p w14:paraId="72CA3B1D" w14:textId="77777777" w:rsidR="00D65C49" w:rsidRPr="00374636" w:rsidRDefault="00D65C49" w:rsidP="007C6871">
            <w:pPr>
              <w:pStyle w:val="TAL"/>
              <w:rPr>
                <w:lang w:eastAsia="en-US"/>
              </w:rPr>
            </w:pPr>
            <w:r w:rsidRPr="00374636">
              <w:rPr>
                <w:lang w:eastAsia="en-US"/>
              </w:rPr>
              <w:t xml:space="preserve">            ecid-RequestLocationInformation</w:t>
            </w:r>
          </w:p>
        </w:tc>
        <w:tc>
          <w:tcPr>
            <w:tcW w:w="2267" w:type="dxa"/>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732E99D3" w14:textId="77777777" w:rsidR="00D65C49" w:rsidRPr="00374636" w:rsidRDefault="00D65C49" w:rsidP="007C6871">
            <w:pPr>
              <w:pStyle w:val="TAL"/>
              <w:rPr>
                <w:rFonts w:eastAsia="MS Mincho"/>
                <w:lang w:eastAsia="en-US"/>
              </w:rPr>
            </w:pPr>
          </w:p>
        </w:tc>
        <w:tc>
          <w:tcPr>
            <w:tcW w:w="1104" w:type="dxa"/>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tcPr>
          <w:p w14:paraId="4A1C89E9" w14:textId="77777777" w:rsidR="00D65C49" w:rsidRPr="00374636" w:rsidRDefault="00D65C49" w:rsidP="007C6871">
            <w:pPr>
              <w:pStyle w:val="TAL"/>
              <w:rPr>
                <w:lang w:eastAsia="en-US"/>
              </w:rPr>
            </w:pPr>
            <w:r w:rsidRPr="00374636">
              <w:rPr>
                <w:lang w:eastAsia="en-US"/>
              </w:rPr>
              <w:t xml:space="preserve">            epdu-RequestLocationInformation</w:t>
            </w:r>
          </w:p>
        </w:tc>
        <w:tc>
          <w:tcPr>
            <w:tcW w:w="2267" w:type="dxa"/>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0E03CA5B" w14:textId="77777777" w:rsidR="00D65C49" w:rsidRPr="00374636" w:rsidRDefault="00D65C49" w:rsidP="007C6871">
            <w:pPr>
              <w:pStyle w:val="TAL"/>
              <w:rPr>
                <w:rFonts w:eastAsia="MS Mincho"/>
                <w:lang w:eastAsia="en-US"/>
              </w:rPr>
            </w:pPr>
          </w:p>
        </w:tc>
        <w:tc>
          <w:tcPr>
            <w:tcW w:w="1104" w:type="dxa"/>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tcPr>
          <w:p w14:paraId="3550BAAA" w14:textId="77777777" w:rsidR="00D65C49" w:rsidRPr="00374636" w:rsidRDefault="00D65C49" w:rsidP="007C6871">
            <w:pPr>
              <w:pStyle w:val="TAL"/>
              <w:rPr>
                <w:rFonts w:eastAsia="MS Mincho"/>
                <w:lang w:eastAsia="en-US"/>
              </w:rPr>
            </w:pPr>
          </w:p>
        </w:tc>
        <w:tc>
          <w:tcPr>
            <w:tcW w:w="1700" w:type="dxa"/>
          </w:tcPr>
          <w:p w14:paraId="7515DD34" w14:textId="77777777" w:rsidR="00D65C49" w:rsidRPr="00374636" w:rsidRDefault="00D65C49" w:rsidP="007C6871">
            <w:pPr>
              <w:pStyle w:val="TAL"/>
              <w:rPr>
                <w:rFonts w:eastAsia="MS Mincho"/>
                <w:lang w:eastAsia="en-US"/>
              </w:rPr>
            </w:pPr>
          </w:p>
        </w:tc>
        <w:tc>
          <w:tcPr>
            <w:tcW w:w="1104" w:type="dxa"/>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tcPr>
          <w:p w14:paraId="5463EA36" w14:textId="77777777" w:rsidR="00D65C49" w:rsidRPr="00374636" w:rsidRDefault="00D65C49" w:rsidP="007C6871">
            <w:pPr>
              <w:pStyle w:val="TAL"/>
              <w:rPr>
                <w:rFonts w:eastAsia="MS Mincho"/>
                <w:lang w:eastAsia="en-US"/>
              </w:rPr>
            </w:pPr>
          </w:p>
        </w:tc>
        <w:tc>
          <w:tcPr>
            <w:tcW w:w="1700" w:type="dxa"/>
          </w:tcPr>
          <w:p w14:paraId="181CFA47" w14:textId="77777777" w:rsidR="00D65C49" w:rsidRPr="00374636" w:rsidRDefault="00D65C49" w:rsidP="007C6871">
            <w:pPr>
              <w:pStyle w:val="TAL"/>
              <w:rPr>
                <w:rFonts w:eastAsia="MS Mincho"/>
                <w:lang w:eastAsia="en-US"/>
              </w:rPr>
            </w:pPr>
          </w:p>
        </w:tc>
        <w:tc>
          <w:tcPr>
            <w:tcW w:w="1104" w:type="dxa"/>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tcPr>
          <w:p w14:paraId="7237B2CB" w14:textId="77777777" w:rsidR="00D65C49" w:rsidRPr="00374636" w:rsidRDefault="00D65C49" w:rsidP="007C6871">
            <w:pPr>
              <w:pStyle w:val="TAL"/>
              <w:rPr>
                <w:rFonts w:eastAsia="MS Mincho"/>
                <w:lang w:eastAsia="en-US"/>
              </w:rPr>
            </w:pPr>
          </w:p>
        </w:tc>
        <w:tc>
          <w:tcPr>
            <w:tcW w:w="1700" w:type="dxa"/>
          </w:tcPr>
          <w:p w14:paraId="5DD30CCE" w14:textId="77777777" w:rsidR="00D65C49" w:rsidRPr="00374636" w:rsidRDefault="00D65C49" w:rsidP="007C6871">
            <w:pPr>
              <w:pStyle w:val="TAL"/>
              <w:rPr>
                <w:rFonts w:eastAsia="MS Mincho"/>
                <w:lang w:eastAsia="en-US"/>
              </w:rPr>
            </w:pPr>
          </w:p>
        </w:tc>
        <w:tc>
          <w:tcPr>
            <w:tcW w:w="1104" w:type="dxa"/>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tcPr>
          <w:p w14:paraId="0203AC46" w14:textId="77777777" w:rsidR="00D65C49" w:rsidRPr="00374636" w:rsidRDefault="00D65C49" w:rsidP="007C6871">
            <w:pPr>
              <w:pStyle w:val="TAL"/>
              <w:rPr>
                <w:rFonts w:eastAsia="MS Mincho"/>
                <w:lang w:eastAsia="en-US"/>
              </w:rPr>
            </w:pPr>
          </w:p>
        </w:tc>
        <w:tc>
          <w:tcPr>
            <w:tcW w:w="1700" w:type="dxa"/>
          </w:tcPr>
          <w:p w14:paraId="61F4AFE7" w14:textId="77777777" w:rsidR="00D65C49" w:rsidRPr="00374636" w:rsidRDefault="00D65C49" w:rsidP="007C6871">
            <w:pPr>
              <w:pStyle w:val="TAL"/>
              <w:rPr>
                <w:rFonts w:eastAsia="MS Mincho"/>
                <w:lang w:eastAsia="en-US"/>
              </w:rPr>
            </w:pPr>
          </w:p>
        </w:tc>
        <w:tc>
          <w:tcPr>
            <w:tcW w:w="1104" w:type="dxa"/>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tcPr>
          <w:p w14:paraId="23398A4D" w14:textId="77777777" w:rsidR="00D65C49" w:rsidRPr="00374636" w:rsidRDefault="00D65C49" w:rsidP="007C6871">
            <w:pPr>
              <w:pStyle w:val="TAL"/>
              <w:rPr>
                <w:rFonts w:eastAsia="MS Mincho"/>
                <w:lang w:eastAsia="en-US"/>
              </w:rPr>
            </w:pPr>
          </w:p>
        </w:tc>
        <w:tc>
          <w:tcPr>
            <w:tcW w:w="1700" w:type="dxa"/>
          </w:tcPr>
          <w:p w14:paraId="717B8296" w14:textId="77777777" w:rsidR="00D65C49" w:rsidRPr="00374636" w:rsidRDefault="00D65C49" w:rsidP="007C6871">
            <w:pPr>
              <w:pStyle w:val="TAL"/>
              <w:rPr>
                <w:rFonts w:eastAsia="MS Mincho"/>
                <w:lang w:eastAsia="en-US"/>
              </w:rPr>
            </w:pPr>
          </w:p>
        </w:tc>
        <w:tc>
          <w:tcPr>
            <w:tcW w:w="1104" w:type="dxa"/>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tcPr>
          <w:p w14:paraId="6C457A89" w14:textId="77777777" w:rsidR="00D65C49" w:rsidRPr="00374636" w:rsidRDefault="00D65C49" w:rsidP="007C6871">
            <w:pPr>
              <w:pStyle w:val="TAL"/>
              <w:rPr>
                <w:rFonts w:eastAsia="MS Mincho"/>
                <w:lang w:eastAsia="en-US"/>
              </w:rPr>
            </w:pPr>
          </w:p>
        </w:tc>
        <w:tc>
          <w:tcPr>
            <w:tcW w:w="1700" w:type="dxa"/>
          </w:tcPr>
          <w:p w14:paraId="407AC0C9" w14:textId="77777777" w:rsidR="00D65C49" w:rsidRPr="00374636" w:rsidRDefault="00D65C49" w:rsidP="007C6871">
            <w:pPr>
              <w:pStyle w:val="TAL"/>
              <w:rPr>
                <w:rFonts w:eastAsia="MS Mincho"/>
                <w:lang w:eastAsia="en-US"/>
              </w:rPr>
            </w:pPr>
          </w:p>
        </w:tc>
        <w:tc>
          <w:tcPr>
            <w:tcW w:w="1104" w:type="dxa"/>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tcPr>
          <w:p w14:paraId="0772397E" w14:textId="77777777" w:rsidR="00D65C49" w:rsidRPr="00374636" w:rsidRDefault="00D65C49" w:rsidP="007C6871">
            <w:pPr>
              <w:pStyle w:val="TAL"/>
              <w:rPr>
                <w:lang w:eastAsia="en-US"/>
              </w:rPr>
            </w:pPr>
            <w:r w:rsidRPr="00374636">
              <w:rPr>
                <w:lang w:eastAsia="en-US"/>
              </w:rPr>
              <w:t>}</w:t>
            </w:r>
          </w:p>
        </w:tc>
        <w:tc>
          <w:tcPr>
            <w:tcW w:w="2267" w:type="dxa"/>
          </w:tcPr>
          <w:p w14:paraId="44145D35" w14:textId="77777777" w:rsidR="00D65C49" w:rsidRPr="00374636" w:rsidRDefault="00D65C49" w:rsidP="007C6871">
            <w:pPr>
              <w:pStyle w:val="TAL"/>
              <w:rPr>
                <w:rFonts w:eastAsia="MS Mincho"/>
                <w:lang w:eastAsia="en-US"/>
              </w:rPr>
            </w:pPr>
          </w:p>
        </w:tc>
        <w:tc>
          <w:tcPr>
            <w:tcW w:w="1700" w:type="dxa"/>
          </w:tcPr>
          <w:p w14:paraId="5C488A33" w14:textId="77777777" w:rsidR="00D65C49" w:rsidRPr="00374636" w:rsidRDefault="00D65C49" w:rsidP="007C6871">
            <w:pPr>
              <w:pStyle w:val="TAL"/>
              <w:rPr>
                <w:rFonts w:eastAsia="MS Mincho"/>
                <w:lang w:eastAsia="en-US"/>
              </w:rPr>
            </w:pPr>
          </w:p>
        </w:tc>
        <w:tc>
          <w:tcPr>
            <w:tcW w:w="1104" w:type="dxa"/>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lastRenderedPageBreak/>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tcPr>
          <w:p w14:paraId="4101EA34" w14:textId="013477C4" w:rsidR="00D65C49" w:rsidRPr="00374636" w:rsidRDefault="00D65C49" w:rsidP="007C6871">
            <w:pPr>
              <w:pStyle w:val="TAL"/>
              <w:rPr>
                <w:rFonts w:eastAsia="MS Mincho"/>
                <w:lang w:eastAsia="en-US"/>
              </w:rPr>
            </w:pPr>
            <w:r w:rsidRPr="00374636">
              <w:rPr>
                <w:rFonts w:eastAsia="MS Mincho"/>
                <w:lang w:eastAsia="en-US"/>
              </w:rPr>
              <w:t>Derivation Path:</w:t>
            </w:r>
            <w:r w:rsidR="000934F3" w:rsidRPr="000934F3">
              <w:rPr>
                <w:rFonts w:eastAsia="MS Mincho"/>
                <w:lang w:eastAsia="en-US"/>
              </w:rPr>
              <w:t xml:space="preserve"> TS</w:t>
            </w:r>
            <w:r w:rsidRPr="00374636">
              <w:rPr>
                <w:rFonts w:eastAsia="MS Mincho"/>
                <w:lang w:eastAsia="en-US"/>
              </w:rPr>
              <w:t xml:space="preserve">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1A082BDC" w14:textId="77777777" w:rsidTr="005A566D">
        <w:tc>
          <w:tcPr>
            <w:tcW w:w="4535" w:type="dxa"/>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51DBBE98" w14:textId="77777777" w:rsidR="00D65C49" w:rsidRPr="00374636" w:rsidRDefault="00D65C49" w:rsidP="007C6871">
            <w:pPr>
              <w:pStyle w:val="TAL"/>
              <w:rPr>
                <w:rFonts w:eastAsia="MS Mincho"/>
                <w:lang w:eastAsia="en-US"/>
              </w:rPr>
            </w:pPr>
          </w:p>
        </w:tc>
        <w:tc>
          <w:tcPr>
            <w:tcW w:w="1700" w:type="dxa"/>
          </w:tcPr>
          <w:p w14:paraId="762BA57B" w14:textId="77777777" w:rsidR="00D65C49" w:rsidRPr="00374636" w:rsidRDefault="00D65C49" w:rsidP="007C6871">
            <w:pPr>
              <w:pStyle w:val="TAL"/>
              <w:rPr>
                <w:rFonts w:eastAsia="MS Mincho"/>
                <w:lang w:eastAsia="en-US"/>
              </w:rPr>
            </w:pPr>
          </w:p>
        </w:tc>
        <w:tc>
          <w:tcPr>
            <w:tcW w:w="1104" w:type="dxa"/>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tcPr>
          <w:p w14:paraId="5FA88281"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EA37A16" w14:textId="77777777" w:rsidR="00D65C49" w:rsidRPr="00374636" w:rsidRDefault="00D65C49" w:rsidP="007C6871">
            <w:pPr>
              <w:pStyle w:val="TAL"/>
              <w:rPr>
                <w:rFonts w:eastAsia="MS Mincho"/>
                <w:lang w:eastAsia="en-US"/>
              </w:rPr>
            </w:pPr>
          </w:p>
        </w:tc>
        <w:tc>
          <w:tcPr>
            <w:tcW w:w="1700" w:type="dxa"/>
          </w:tcPr>
          <w:p w14:paraId="408F750F" w14:textId="77777777" w:rsidR="00D65C49" w:rsidRPr="00374636" w:rsidRDefault="00D65C49" w:rsidP="007C6871">
            <w:pPr>
              <w:pStyle w:val="TAL"/>
              <w:rPr>
                <w:rFonts w:eastAsia="MS Mincho"/>
                <w:lang w:eastAsia="en-US"/>
              </w:rPr>
            </w:pPr>
          </w:p>
        </w:tc>
        <w:tc>
          <w:tcPr>
            <w:tcW w:w="1104" w:type="dxa"/>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68CB5F0"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tcPr>
          <w:p w14:paraId="0F2CA5D0" w14:textId="77777777" w:rsidR="00D65C49" w:rsidRPr="00374636" w:rsidRDefault="00D65C49" w:rsidP="007C6871">
            <w:pPr>
              <w:pStyle w:val="TAL"/>
              <w:rPr>
                <w:rFonts w:eastAsia="MS Mincho"/>
                <w:lang w:eastAsia="en-US"/>
              </w:rPr>
            </w:pPr>
          </w:p>
        </w:tc>
        <w:tc>
          <w:tcPr>
            <w:tcW w:w="1104" w:type="dxa"/>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tcPr>
          <w:p w14:paraId="4A34878C" w14:textId="77777777" w:rsidR="00D65C49" w:rsidRPr="00374636" w:rsidRDefault="00D65C49" w:rsidP="007C6871">
            <w:pPr>
              <w:pStyle w:val="TAL"/>
              <w:rPr>
                <w:rFonts w:eastAsia="MS Mincho"/>
                <w:lang w:eastAsia="en-US"/>
              </w:rPr>
            </w:pPr>
          </w:p>
        </w:tc>
        <w:tc>
          <w:tcPr>
            <w:tcW w:w="1700" w:type="dxa"/>
          </w:tcPr>
          <w:p w14:paraId="5C40D7C1" w14:textId="77777777" w:rsidR="00D65C49" w:rsidRPr="00374636" w:rsidRDefault="00D65C49" w:rsidP="007C6871">
            <w:pPr>
              <w:pStyle w:val="TAL"/>
              <w:rPr>
                <w:rFonts w:eastAsia="MS Mincho"/>
                <w:lang w:eastAsia="en-US"/>
              </w:rPr>
            </w:pPr>
          </w:p>
        </w:tc>
        <w:tc>
          <w:tcPr>
            <w:tcW w:w="1104" w:type="dxa"/>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tcPr>
          <w:p w14:paraId="39253C9B"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tcPr>
          <w:p w14:paraId="6E04CDA2" w14:textId="77777777" w:rsidR="00D65C49" w:rsidRPr="00374636" w:rsidRDefault="00D65C49" w:rsidP="007C6871">
            <w:pPr>
              <w:pStyle w:val="TAL"/>
              <w:rPr>
                <w:rFonts w:eastAsia="MS Mincho"/>
                <w:lang w:eastAsia="en-US"/>
              </w:rPr>
            </w:pPr>
          </w:p>
        </w:tc>
        <w:tc>
          <w:tcPr>
            <w:tcW w:w="1104" w:type="dxa"/>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tcPr>
          <w:p w14:paraId="0B5D354E"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56E769CE" w14:textId="77777777" w:rsidR="00D65C49" w:rsidRPr="00374636" w:rsidRDefault="00D65C49" w:rsidP="007C6871">
            <w:pPr>
              <w:pStyle w:val="TAL"/>
              <w:rPr>
                <w:rFonts w:eastAsia="MS Mincho"/>
                <w:lang w:eastAsia="en-US"/>
              </w:rPr>
            </w:pPr>
          </w:p>
        </w:tc>
        <w:tc>
          <w:tcPr>
            <w:tcW w:w="1104" w:type="dxa"/>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tcPr>
          <w:p w14:paraId="15F78337" w14:textId="77777777" w:rsidR="00D65C49" w:rsidRPr="00374636" w:rsidRDefault="00D65C49" w:rsidP="007C6871">
            <w:pPr>
              <w:pStyle w:val="TAL"/>
              <w:rPr>
                <w:rFonts w:eastAsia="MS Mincho"/>
                <w:lang w:eastAsia="en-US"/>
              </w:rPr>
            </w:pPr>
          </w:p>
        </w:tc>
        <w:tc>
          <w:tcPr>
            <w:tcW w:w="1104" w:type="dxa"/>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1DE44FC" w14:textId="77777777" w:rsidR="00D65C49" w:rsidRPr="00374636" w:rsidRDefault="00D65C49" w:rsidP="007C6871">
            <w:pPr>
              <w:pStyle w:val="TAL"/>
              <w:rPr>
                <w:rFonts w:eastAsia="MS Mincho"/>
                <w:lang w:eastAsia="en-US"/>
              </w:rPr>
            </w:pPr>
          </w:p>
        </w:tc>
        <w:tc>
          <w:tcPr>
            <w:tcW w:w="1700" w:type="dxa"/>
          </w:tcPr>
          <w:p w14:paraId="17093B23" w14:textId="77777777" w:rsidR="00D65C49" w:rsidRPr="00374636" w:rsidRDefault="00D65C49" w:rsidP="007C6871">
            <w:pPr>
              <w:pStyle w:val="TAL"/>
              <w:rPr>
                <w:rFonts w:eastAsia="MS Mincho"/>
                <w:lang w:eastAsia="en-US"/>
              </w:rPr>
            </w:pPr>
          </w:p>
        </w:tc>
        <w:tc>
          <w:tcPr>
            <w:tcW w:w="1104" w:type="dxa"/>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3F4B8EF" w14:textId="77777777" w:rsidR="00D65C49" w:rsidRPr="00374636" w:rsidRDefault="00D65C49" w:rsidP="007C6871">
            <w:pPr>
              <w:pStyle w:val="TAL"/>
              <w:rPr>
                <w:rFonts w:eastAsia="MS Mincho"/>
                <w:lang w:eastAsia="en-US"/>
              </w:rPr>
            </w:pPr>
          </w:p>
        </w:tc>
        <w:tc>
          <w:tcPr>
            <w:tcW w:w="1700" w:type="dxa"/>
          </w:tcPr>
          <w:p w14:paraId="7E676297" w14:textId="77777777" w:rsidR="00D65C49" w:rsidRPr="00374636" w:rsidRDefault="00D65C49" w:rsidP="007C6871">
            <w:pPr>
              <w:pStyle w:val="TAL"/>
              <w:rPr>
                <w:rFonts w:eastAsia="MS Mincho"/>
                <w:lang w:eastAsia="en-US"/>
              </w:rPr>
            </w:pPr>
          </w:p>
        </w:tc>
        <w:tc>
          <w:tcPr>
            <w:tcW w:w="1104" w:type="dxa"/>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tcPr>
          <w:p w14:paraId="52D541E1" w14:textId="77777777" w:rsidR="00D65C49" w:rsidRPr="00374636" w:rsidRDefault="00D65C49" w:rsidP="007C6871">
            <w:pPr>
              <w:pStyle w:val="TAL"/>
              <w:rPr>
                <w:lang w:eastAsia="en-US"/>
              </w:rPr>
            </w:pPr>
            <w:r w:rsidRPr="00374636">
              <w:rPr>
                <w:lang w:eastAsia="en-US"/>
              </w:rPr>
              <w:t xml:space="preserve">    provideAssistanceData SEQUENCE {</w:t>
            </w:r>
          </w:p>
        </w:tc>
        <w:tc>
          <w:tcPr>
            <w:tcW w:w="2267" w:type="dxa"/>
          </w:tcPr>
          <w:p w14:paraId="5A4D237D" w14:textId="77777777" w:rsidR="00D65C49" w:rsidRPr="00374636" w:rsidRDefault="00D65C49" w:rsidP="007C6871">
            <w:pPr>
              <w:pStyle w:val="TAL"/>
              <w:rPr>
                <w:rFonts w:eastAsia="MS Mincho"/>
                <w:lang w:eastAsia="en-US"/>
              </w:rPr>
            </w:pPr>
          </w:p>
        </w:tc>
        <w:tc>
          <w:tcPr>
            <w:tcW w:w="1700" w:type="dxa"/>
          </w:tcPr>
          <w:p w14:paraId="5C574894" w14:textId="77777777" w:rsidR="00D65C49" w:rsidRPr="00374636" w:rsidRDefault="00D65C49" w:rsidP="007C6871">
            <w:pPr>
              <w:pStyle w:val="TAL"/>
              <w:rPr>
                <w:rFonts w:eastAsia="MS Mincho"/>
                <w:lang w:eastAsia="en-US"/>
              </w:rPr>
            </w:pPr>
          </w:p>
        </w:tc>
        <w:tc>
          <w:tcPr>
            <w:tcW w:w="1104" w:type="dxa"/>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tcPr>
          <w:p w14:paraId="0E985EE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067E15DF" w14:textId="77777777" w:rsidR="00D65C49" w:rsidRPr="00374636" w:rsidRDefault="00D65C49" w:rsidP="007C6871">
            <w:pPr>
              <w:pStyle w:val="TAL"/>
              <w:rPr>
                <w:rFonts w:eastAsia="MS Mincho"/>
                <w:lang w:eastAsia="en-US"/>
              </w:rPr>
            </w:pPr>
          </w:p>
        </w:tc>
        <w:tc>
          <w:tcPr>
            <w:tcW w:w="1700" w:type="dxa"/>
          </w:tcPr>
          <w:p w14:paraId="2E19BDD7" w14:textId="77777777" w:rsidR="00D65C49" w:rsidRPr="00374636" w:rsidRDefault="00D65C49" w:rsidP="007C6871">
            <w:pPr>
              <w:pStyle w:val="TAL"/>
              <w:rPr>
                <w:rFonts w:eastAsia="MS Mincho"/>
                <w:lang w:eastAsia="en-US"/>
              </w:rPr>
            </w:pPr>
          </w:p>
        </w:tc>
        <w:tc>
          <w:tcPr>
            <w:tcW w:w="1104" w:type="dxa"/>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73B26CA1" w14:textId="77777777" w:rsidR="00D65C49" w:rsidRPr="00374636" w:rsidRDefault="00D65C49" w:rsidP="007C6871">
            <w:pPr>
              <w:pStyle w:val="TAL"/>
              <w:rPr>
                <w:rFonts w:eastAsia="MS Mincho"/>
                <w:lang w:eastAsia="en-US"/>
              </w:rPr>
            </w:pPr>
          </w:p>
        </w:tc>
        <w:tc>
          <w:tcPr>
            <w:tcW w:w="1700" w:type="dxa"/>
          </w:tcPr>
          <w:p w14:paraId="1EFE47CA" w14:textId="77777777" w:rsidR="00D65C49" w:rsidRPr="00374636" w:rsidRDefault="00D65C49" w:rsidP="007C6871">
            <w:pPr>
              <w:pStyle w:val="TAL"/>
              <w:rPr>
                <w:rFonts w:eastAsia="MS Mincho"/>
                <w:lang w:eastAsia="en-US"/>
              </w:rPr>
            </w:pPr>
          </w:p>
        </w:tc>
        <w:tc>
          <w:tcPr>
            <w:tcW w:w="1104" w:type="dxa"/>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tcPr>
          <w:p w14:paraId="129E7A41" w14:textId="77777777" w:rsidR="00D65C49" w:rsidRPr="00374636" w:rsidRDefault="00D65C49" w:rsidP="007C6871">
            <w:pPr>
              <w:pStyle w:val="TAL"/>
              <w:rPr>
                <w:rFonts w:eastAsia="MS Mincho"/>
                <w:lang w:eastAsia="en-US"/>
              </w:rPr>
            </w:pPr>
          </w:p>
        </w:tc>
        <w:tc>
          <w:tcPr>
            <w:tcW w:w="1700" w:type="dxa"/>
          </w:tcPr>
          <w:p w14:paraId="64C4D5F8" w14:textId="77777777" w:rsidR="00D65C49" w:rsidRPr="00374636" w:rsidRDefault="00D65C49" w:rsidP="007C6871">
            <w:pPr>
              <w:pStyle w:val="TAL"/>
              <w:rPr>
                <w:rFonts w:eastAsia="MS Mincho"/>
                <w:lang w:eastAsia="en-US"/>
              </w:rPr>
            </w:pPr>
          </w:p>
        </w:tc>
        <w:tc>
          <w:tcPr>
            <w:tcW w:w="1104" w:type="dxa"/>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tcPr>
          <w:p w14:paraId="2582F639" w14:textId="77777777" w:rsidR="00D65C49" w:rsidRPr="00374636" w:rsidRDefault="00D65C49" w:rsidP="007C6871">
            <w:pPr>
              <w:pStyle w:val="TAL"/>
              <w:rPr>
                <w:lang w:eastAsia="en-US"/>
              </w:rPr>
            </w:pPr>
            <w:r w:rsidRPr="00374636">
              <w:rPr>
                <w:lang w:eastAsia="en-US"/>
              </w:rPr>
              <w:t xml:space="preserve">            commonIEsProvideAssistanceData</w:t>
            </w:r>
          </w:p>
        </w:tc>
        <w:tc>
          <w:tcPr>
            <w:tcW w:w="2267" w:type="dxa"/>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4A5BBB9C" w14:textId="77777777" w:rsidR="00D65C49" w:rsidRPr="00374636" w:rsidRDefault="00D65C49" w:rsidP="007C6871">
            <w:pPr>
              <w:pStyle w:val="TAL"/>
              <w:rPr>
                <w:rFonts w:eastAsia="MS Mincho"/>
                <w:lang w:eastAsia="en-US"/>
              </w:rPr>
            </w:pPr>
          </w:p>
        </w:tc>
        <w:tc>
          <w:tcPr>
            <w:tcW w:w="1104" w:type="dxa"/>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tcPr>
          <w:p w14:paraId="323C55D9" w14:textId="77777777" w:rsidR="00D65C49" w:rsidRPr="00374636" w:rsidRDefault="00D65C49" w:rsidP="007C6871">
            <w:pPr>
              <w:pStyle w:val="TAL"/>
              <w:rPr>
                <w:lang w:eastAsia="en-US"/>
              </w:rPr>
            </w:pPr>
            <w:r w:rsidRPr="00374636">
              <w:rPr>
                <w:lang w:eastAsia="en-US"/>
              </w:rPr>
              <w:t xml:space="preserve">            a-gnss-ProvideAssistanceData </w:t>
            </w:r>
          </w:p>
        </w:tc>
        <w:tc>
          <w:tcPr>
            <w:tcW w:w="2267" w:type="dxa"/>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EC96EBE" w14:textId="77777777" w:rsidR="00D65C49" w:rsidRPr="00374636" w:rsidRDefault="00D65C49" w:rsidP="007C6871">
            <w:pPr>
              <w:pStyle w:val="TAL"/>
              <w:rPr>
                <w:rFonts w:eastAsia="MS Mincho"/>
                <w:lang w:eastAsia="en-US"/>
              </w:rPr>
            </w:pPr>
          </w:p>
        </w:tc>
        <w:tc>
          <w:tcPr>
            <w:tcW w:w="1104" w:type="dxa"/>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tcPr>
          <w:p w14:paraId="6F8D418A" w14:textId="77777777" w:rsidR="00D65C49" w:rsidRPr="00374636" w:rsidRDefault="00D65C49" w:rsidP="007C6871">
            <w:pPr>
              <w:pStyle w:val="TAL"/>
              <w:rPr>
                <w:lang w:eastAsia="en-US"/>
              </w:rPr>
            </w:pPr>
            <w:r w:rsidRPr="00374636">
              <w:rPr>
                <w:lang w:eastAsia="en-US"/>
              </w:rPr>
              <w:t xml:space="preserve">            otdoa-ProvideAssistanceData SEQUENCE {</w:t>
            </w:r>
          </w:p>
        </w:tc>
        <w:tc>
          <w:tcPr>
            <w:tcW w:w="2267" w:type="dxa"/>
          </w:tcPr>
          <w:p w14:paraId="19184E43" w14:textId="77777777" w:rsidR="00D65C49" w:rsidRPr="00374636" w:rsidRDefault="00D65C49" w:rsidP="007C6871">
            <w:pPr>
              <w:pStyle w:val="TAL"/>
              <w:rPr>
                <w:rFonts w:eastAsia="MS Mincho"/>
                <w:lang w:eastAsia="en-US"/>
              </w:rPr>
            </w:pPr>
          </w:p>
        </w:tc>
        <w:tc>
          <w:tcPr>
            <w:tcW w:w="1700" w:type="dxa"/>
          </w:tcPr>
          <w:p w14:paraId="547F0F05" w14:textId="77777777" w:rsidR="00D65C49" w:rsidRPr="00374636" w:rsidRDefault="00D65C49" w:rsidP="007C6871">
            <w:pPr>
              <w:pStyle w:val="TAL"/>
              <w:rPr>
                <w:rFonts w:eastAsia="MS Mincho"/>
                <w:lang w:eastAsia="en-US"/>
              </w:rPr>
            </w:pPr>
          </w:p>
        </w:tc>
        <w:tc>
          <w:tcPr>
            <w:tcW w:w="1104" w:type="dxa"/>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tcPr>
          <w:p w14:paraId="1252D9B5" w14:textId="77777777" w:rsidR="00D65C49" w:rsidRPr="00374636" w:rsidRDefault="00D65C49" w:rsidP="007C6871">
            <w:pPr>
              <w:pStyle w:val="TAL"/>
              <w:rPr>
                <w:lang w:eastAsia="en-US"/>
              </w:rPr>
            </w:pPr>
            <w:r w:rsidRPr="00374636">
              <w:rPr>
                <w:lang w:eastAsia="en-US"/>
              </w:rPr>
              <w:t xml:space="preserve">                 otdoa-ReferenceCellInfo</w:t>
            </w:r>
          </w:p>
        </w:tc>
        <w:tc>
          <w:tcPr>
            <w:tcW w:w="2267" w:type="dxa"/>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tcPr>
          <w:p w14:paraId="590C0F7B" w14:textId="77777777" w:rsidR="00D65C49" w:rsidRPr="00374636" w:rsidRDefault="00D65C49" w:rsidP="007C6871">
            <w:pPr>
              <w:pStyle w:val="TAL"/>
              <w:rPr>
                <w:rFonts w:eastAsia="MS Mincho"/>
                <w:lang w:eastAsia="en-US"/>
              </w:rPr>
            </w:pPr>
          </w:p>
        </w:tc>
        <w:tc>
          <w:tcPr>
            <w:tcW w:w="1104" w:type="dxa"/>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tcPr>
          <w:p w14:paraId="661E1FCD" w14:textId="77777777" w:rsidR="00D65C49" w:rsidRPr="00374636" w:rsidRDefault="00D65C49" w:rsidP="007C6871">
            <w:pPr>
              <w:pStyle w:val="TAL"/>
              <w:rPr>
                <w:lang w:eastAsia="en-US"/>
              </w:rPr>
            </w:pPr>
            <w:r w:rsidRPr="00374636">
              <w:rPr>
                <w:lang w:eastAsia="en-US"/>
              </w:rPr>
              <w:t xml:space="preserve">                 otdoa-NeighbourCellInfo</w:t>
            </w:r>
          </w:p>
        </w:tc>
        <w:tc>
          <w:tcPr>
            <w:tcW w:w="2267" w:type="dxa"/>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tcPr>
          <w:p w14:paraId="02D38E2C" w14:textId="77777777" w:rsidR="00D65C49" w:rsidRPr="00374636" w:rsidRDefault="00D65C49" w:rsidP="007C6871">
            <w:pPr>
              <w:pStyle w:val="TAL"/>
              <w:rPr>
                <w:rFonts w:eastAsia="MS Mincho"/>
                <w:lang w:eastAsia="en-US"/>
              </w:rPr>
            </w:pPr>
          </w:p>
        </w:tc>
        <w:tc>
          <w:tcPr>
            <w:tcW w:w="1104" w:type="dxa"/>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tcPr>
          <w:p w14:paraId="23F6441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C4FF68D" w14:textId="77777777" w:rsidR="00D65C49" w:rsidRPr="00374636" w:rsidRDefault="00D65C49" w:rsidP="007C6871">
            <w:pPr>
              <w:pStyle w:val="TAL"/>
              <w:rPr>
                <w:rFonts w:eastAsia="MS Mincho"/>
                <w:lang w:eastAsia="en-US"/>
              </w:rPr>
            </w:pPr>
          </w:p>
        </w:tc>
        <w:tc>
          <w:tcPr>
            <w:tcW w:w="1104" w:type="dxa"/>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tcPr>
          <w:p w14:paraId="6C33766C" w14:textId="77777777" w:rsidR="00D65C49" w:rsidRPr="00374636" w:rsidRDefault="00D65C49" w:rsidP="007C6871">
            <w:pPr>
              <w:pStyle w:val="TAL"/>
              <w:rPr>
                <w:rFonts w:eastAsia="MS Mincho"/>
                <w:lang w:eastAsia="en-US"/>
              </w:rPr>
            </w:pPr>
          </w:p>
        </w:tc>
        <w:tc>
          <w:tcPr>
            <w:tcW w:w="1700" w:type="dxa"/>
          </w:tcPr>
          <w:p w14:paraId="0D52F9E2" w14:textId="77777777" w:rsidR="00D65C49" w:rsidRPr="00374636" w:rsidRDefault="00D65C49" w:rsidP="007C6871">
            <w:pPr>
              <w:pStyle w:val="TAL"/>
              <w:rPr>
                <w:rFonts w:eastAsia="MS Mincho"/>
                <w:lang w:eastAsia="en-US"/>
              </w:rPr>
            </w:pPr>
          </w:p>
        </w:tc>
        <w:tc>
          <w:tcPr>
            <w:tcW w:w="1104" w:type="dxa"/>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tcPr>
          <w:p w14:paraId="4E5B0DA5" w14:textId="77777777" w:rsidR="00D65C49" w:rsidRPr="00374636" w:rsidRDefault="00D65C49" w:rsidP="007C6871">
            <w:pPr>
              <w:pStyle w:val="TAL"/>
              <w:rPr>
                <w:lang w:eastAsia="en-US"/>
              </w:rPr>
            </w:pPr>
            <w:r w:rsidRPr="00374636">
              <w:rPr>
                <w:lang w:eastAsia="en-US"/>
              </w:rPr>
              <w:t xml:space="preserve">            epdu-ProvideAssistanceData</w:t>
            </w:r>
          </w:p>
        </w:tc>
        <w:tc>
          <w:tcPr>
            <w:tcW w:w="2267" w:type="dxa"/>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003D1DDA" w14:textId="77777777" w:rsidR="00D65C49" w:rsidRPr="00374636" w:rsidRDefault="00D65C49" w:rsidP="007C6871">
            <w:pPr>
              <w:pStyle w:val="TAL"/>
              <w:rPr>
                <w:rFonts w:eastAsia="MS Mincho"/>
                <w:lang w:eastAsia="en-US"/>
              </w:rPr>
            </w:pPr>
          </w:p>
        </w:tc>
        <w:tc>
          <w:tcPr>
            <w:tcW w:w="1104" w:type="dxa"/>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tcPr>
          <w:p w14:paraId="3B409F0C" w14:textId="77777777" w:rsidR="00D65C49" w:rsidRPr="00374636" w:rsidRDefault="00D65C49" w:rsidP="007C6871">
            <w:pPr>
              <w:pStyle w:val="TAL"/>
              <w:rPr>
                <w:rFonts w:eastAsia="MS Mincho"/>
                <w:lang w:eastAsia="en-US"/>
              </w:rPr>
            </w:pPr>
          </w:p>
        </w:tc>
        <w:tc>
          <w:tcPr>
            <w:tcW w:w="1700" w:type="dxa"/>
          </w:tcPr>
          <w:p w14:paraId="39226321" w14:textId="77777777" w:rsidR="00D65C49" w:rsidRPr="00374636" w:rsidRDefault="00D65C49" w:rsidP="007C6871">
            <w:pPr>
              <w:pStyle w:val="TAL"/>
              <w:rPr>
                <w:rFonts w:eastAsia="MS Mincho"/>
                <w:lang w:eastAsia="en-US"/>
              </w:rPr>
            </w:pPr>
          </w:p>
        </w:tc>
        <w:tc>
          <w:tcPr>
            <w:tcW w:w="1104" w:type="dxa"/>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tcPr>
          <w:p w14:paraId="0CBB9173" w14:textId="77777777" w:rsidR="00D65C49" w:rsidRPr="00374636" w:rsidRDefault="00D65C49" w:rsidP="007C6871">
            <w:pPr>
              <w:pStyle w:val="TAL"/>
              <w:rPr>
                <w:rFonts w:eastAsia="MS Mincho"/>
                <w:lang w:eastAsia="en-US"/>
              </w:rPr>
            </w:pPr>
          </w:p>
        </w:tc>
        <w:tc>
          <w:tcPr>
            <w:tcW w:w="1700" w:type="dxa"/>
          </w:tcPr>
          <w:p w14:paraId="12C7A1CD" w14:textId="77777777" w:rsidR="00D65C49" w:rsidRPr="00374636" w:rsidRDefault="00D65C49" w:rsidP="007C6871">
            <w:pPr>
              <w:pStyle w:val="TAL"/>
              <w:rPr>
                <w:rFonts w:eastAsia="MS Mincho"/>
                <w:lang w:eastAsia="en-US"/>
              </w:rPr>
            </w:pPr>
          </w:p>
        </w:tc>
        <w:tc>
          <w:tcPr>
            <w:tcW w:w="1104" w:type="dxa"/>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tcPr>
          <w:p w14:paraId="70474811" w14:textId="77777777" w:rsidR="00D65C49" w:rsidRPr="00374636" w:rsidRDefault="00D65C49" w:rsidP="007C6871">
            <w:pPr>
              <w:pStyle w:val="TAL"/>
              <w:rPr>
                <w:rFonts w:eastAsia="MS Mincho"/>
                <w:lang w:eastAsia="en-US"/>
              </w:rPr>
            </w:pPr>
          </w:p>
        </w:tc>
        <w:tc>
          <w:tcPr>
            <w:tcW w:w="1700" w:type="dxa"/>
          </w:tcPr>
          <w:p w14:paraId="79A4B054" w14:textId="77777777" w:rsidR="00D65C49" w:rsidRPr="00374636" w:rsidRDefault="00D65C49" w:rsidP="007C6871">
            <w:pPr>
              <w:pStyle w:val="TAL"/>
              <w:rPr>
                <w:rFonts w:eastAsia="MS Mincho"/>
                <w:lang w:eastAsia="en-US"/>
              </w:rPr>
            </w:pPr>
          </w:p>
        </w:tc>
        <w:tc>
          <w:tcPr>
            <w:tcW w:w="1104" w:type="dxa"/>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tcPr>
          <w:p w14:paraId="14A3E50F" w14:textId="77777777" w:rsidR="00D65C49" w:rsidRPr="00374636" w:rsidRDefault="00D65C49" w:rsidP="007C6871">
            <w:pPr>
              <w:pStyle w:val="TAL"/>
              <w:rPr>
                <w:rFonts w:eastAsia="MS Mincho"/>
                <w:lang w:eastAsia="en-US"/>
              </w:rPr>
            </w:pPr>
          </w:p>
        </w:tc>
        <w:tc>
          <w:tcPr>
            <w:tcW w:w="1700" w:type="dxa"/>
          </w:tcPr>
          <w:p w14:paraId="6E97396D" w14:textId="77777777" w:rsidR="00D65C49" w:rsidRPr="00374636" w:rsidRDefault="00D65C49" w:rsidP="007C6871">
            <w:pPr>
              <w:pStyle w:val="TAL"/>
              <w:rPr>
                <w:rFonts w:eastAsia="MS Mincho"/>
                <w:lang w:eastAsia="en-US"/>
              </w:rPr>
            </w:pPr>
          </w:p>
        </w:tc>
        <w:tc>
          <w:tcPr>
            <w:tcW w:w="1104" w:type="dxa"/>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tcPr>
          <w:p w14:paraId="41E4DAFB" w14:textId="77777777" w:rsidR="00D65C49" w:rsidRPr="00374636" w:rsidRDefault="00D65C49" w:rsidP="007C6871">
            <w:pPr>
              <w:pStyle w:val="TAL"/>
              <w:rPr>
                <w:rFonts w:eastAsia="MS Mincho"/>
                <w:lang w:eastAsia="en-US"/>
              </w:rPr>
            </w:pPr>
          </w:p>
        </w:tc>
        <w:tc>
          <w:tcPr>
            <w:tcW w:w="1700" w:type="dxa"/>
          </w:tcPr>
          <w:p w14:paraId="03B195D8" w14:textId="77777777" w:rsidR="00D65C49" w:rsidRPr="00374636" w:rsidRDefault="00D65C49" w:rsidP="007C6871">
            <w:pPr>
              <w:pStyle w:val="TAL"/>
              <w:rPr>
                <w:rFonts w:eastAsia="MS Mincho"/>
                <w:lang w:eastAsia="en-US"/>
              </w:rPr>
            </w:pPr>
          </w:p>
        </w:tc>
        <w:tc>
          <w:tcPr>
            <w:tcW w:w="1104" w:type="dxa"/>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tcPr>
          <w:p w14:paraId="005404D0" w14:textId="77777777" w:rsidR="00D65C49" w:rsidRPr="00374636" w:rsidRDefault="00D65C49" w:rsidP="007C6871">
            <w:pPr>
              <w:pStyle w:val="TAL"/>
              <w:rPr>
                <w:lang w:eastAsia="en-US"/>
              </w:rPr>
            </w:pPr>
            <w:r w:rsidRPr="00374636">
              <w:rPr>
                <w:lang w:eastAsia="en-US"/>
              </w:rPr>
              <w:t>}</w:t>
            </w:r>
          </w:p>
        </w:tc>
        <w:tc>
          <w:tcPr>
            <w:tcW w:w="2267" w:type="dxa"/>
          </w:tcPr>
          <w:p w14:paraId="32495822" w14:textId="77777777" w:rsidR="00D65C49" w:rsidRPr="00374636" w:rsidRDefault="00D65C49" w:rsidP="007C6871">
            <w:pPr>
              <w:pStyle w:val="TAL"/>
              <w:rPr>
                <w:rFonts w:eastAsia="MS Mincho"/>
                <w:lang w:eastAsia="en-US"/>
              </w:rPr>
            </w:pPr>
          </w:p>
        </w:tc>
        <w:tc>
          <w:tcPr>
            <w:tcW w:w="1700" w:type="dxa"/>
          </w:tcPr>
          <w:p w14:paraId="42C6EF83" w14:textId="77777777" w:rsidR="00D65C49" w:rsidRPr="00374636" w:rsidRDefault="00D65C49" w:rsidP="007C6871">
            <w:pPr>
              <w:pStyle w:val="TAL"/>
              <w:rPr>
                <w:rFonts w:eastAsia="MS Mincho"/>
                <w:lang w:eastAsia="en-US"/>
              </w:rPr>
            </w:pPr>
          </w:p>
        </w:tc>
        <w:tc>
          <w:tcPr>
            <w:tcW w:w="1104" w:type="dxa"/>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lastRenderedPageBreak/>
        <w:t xml:space="preserve">Table </w:t>
      </w:r>
      <w:r w:rsidRPr="00374636">
        <w:rPr>
          <w:rFonts w:eastAsia="MS Mincho"/>
          <w:iCs/>
        </w:rPr>
        <w:t>9.1.1.4.3-6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675EFD9" w14:textId="77777777" w:rsidTr="005A566D">
        <w:tc>
          <w:tcPr>
            <w:tcW w:w="9738" w:type="dxa"/>
            <w:gridSpan w:val="4"/>
          </w:tcPr>
          <w:p w14:paraId="6ECAD5B8" w14:textId="624B1C4E"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77E38ED" w14:textId="77777777" w:rsidTr="005A566D">
        <w:tblPrEx>
          <w:tblCellMar>
            <w:left w:w="108" w:type="dxa"/>
            <w:right w:w="108" w:type="dxa"/>
          </w:tblCellMar>
        </w:tblPrEx>
        <w:tc>
          <w:tcPr>
            <w:tcW w:w="4535" w:type="dxa"/>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tcPr>
          <w:p w14:paraId="735298CC"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r w:rsidRPr="00374636">
              <w:t>locationServer</w:t>
            </w:r>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tcPr>
          <w:p w14:paraId="02240A85"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tcPr>
          <w:p w14:paraId="6345B0AA"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tcPr>
          <w:p w14:paraId="0386A46A"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tcPr>
          <w:p w14:paraId="505532BC"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tcPr>
          <w:p w14:paraId="65404030"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tcPr>
          <w:p w14:paraId="3C66CD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tcPr>
          <w:p w14:paraId="48F780C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tcPr>
          <w:p w14:paraId="3827916F"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tcPr>
          <w:p w14:paraId="1E509E2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tcPr>
          <w:p w14:paraId="426FEAF8"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tcPr>
          <w:p w14:paraId="63FF9DD5"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tcPr>
          <w:p w14:paraId="434E6C0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tcPr>
          <w:p w14:paraId="4BF340C6"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tcPr>
          <w:p w14:paraId="203523B4"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tcPr>
          <w:p w14:paraId="5FF6B454" w14:textId="77777777" w:rsidR="00D65C49" w:rsidRPr="00374636" w:rsidRDefault="00D65C49" w:rsidP="007C6871">
            <w:pPr>
              <w:pStyle w:val="TAL"/>
              <w:rPr>
                <w:lang w:eastAsia="en-US"/>
              </w:rPr>
            </w:pPr>
            <w:r w:rsidRPr="00374636">
              <w:rPr>
                <w:lang w:eastAsia="en-US"/>
              </w:rPr>
              <w:t xml:space="preserve">                       neighbourMeasurementList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tcPr>
          <w:p w14:paraId="394B667B"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tcPr>
          <w:p w14:paraId="4C0BF48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tcPr>
          <w:p w14:paraId="2B3811FB"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tcPr>
          <w:p w14:paraId="17C5FA2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tcPr>
          <w:p w14:paraId="1E619C7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tcPr>
          <w:p w14:paraId="3E3326EA" w14:textId="77777777" w:rsidR="00D65C49" w:rsidRPr="00374636" w:rsidRDefault="00D65C49" w:rsidP="007C6871">
            <w:pPr>
              <w:pStyle w:val="TAL"/>
              <w:rPr>
                <w:lang w:eastAsia="en-US"/>
              </w:rPr>
            </w:pPr>
            <w:r w:rsidRPr="00374636">
              <w:rPr>
                <w:lang w:eastAsia="en-US"/>
              </w:rPr>
              <w:t xml:space="preserve">                       neighbourMeasurementList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tcPr>
          <w:p w14:paraId="5D5129FF"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tcPr>
          <w:p w14:paraId="7283F5ED"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tcPr>
          <w:p w14:paraId="7B71030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tcPr>
          <w:p w14:paraId="5913EA3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tcPr>
          <w:p w14:paraId="42D6FCD0"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tcPr>
          <w:p w14:paraId="0438ED98"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6FF9978"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tcPr>
          <w:p w14:paraId="7A43E61A"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tcPr>
          <w:p w14:paraId="4F3B2771"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6" w:name="_Toc27481684"/>
      <w:bookmarkStart w:id="2437" w:name="_Toc68182934"/>
      <w:bookmarkStart w:id="2438" w:name="_Toc75461778"/>
      <w:bookmarkStart w:id="2439" w:name="_Toc76023899"/>
      <w:bookmarkStart w:id="2440" w:name="_Toc83678342"/>
      <w:bookmarkStart w:id="2441" w:name="_Toc90629063"/>
      <w:r w:rsidRPr="00374636">
        <w:t>9.1.1.5</w:t>
      </w:r>
      <w:r w:rsidRPr="00374636">
        <w:tab/>
        <w:t>Test requirement</w:t>
      </w:r>
      <w:bookmarkEnd w:id="2436"/>
      <w:bookmarkEnd w:id="2437"/>
      <w:bookmarkEnd w:id="2438"/>
      <w:bookmarkEnd w:id="2439"/>
      <w:bookmarkEnd w:id="2440"/>
      <w:bookmarkEnd w:id="2441"/>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lastRenderedPageBreak/>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1.75pt;height:21.75pt" o:ole="" fillcolor="window">
                  <v:imagedata r:id="rId22" o:title=""/>
                </v:shape>
                <o:OLEObject Type="Embed" ProgID="Equation.3" ShapeID="_x0000_i1101" DrawAspect="Content" ObjectID="_1829923746"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6.75pt;height:21.75pt" o:ole="">
                  <v:imagedata r:id="rId127" o:title=""/>
                </v:shape>
                <o:OLEObject Type="Embed" ProgID="Equation.3" ShapeID="_x0000_i1102" DrawAspect="Content" ObjectID="_1829923747"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6.75pt;height:21.75pt" o:ole="">
                  <v:imagedata r:id="rId127" o:title=""/>
                </v:shape>
                <o:OLEObject Type="Embed" ProgID="Equation.3" ShapeID="_x0000_i1103" DrawAspect="Content" ObjectID="_1829923748"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1.75pt;height:21.75pt" o:ole="" fillcolor="window">
                  <v:imagedata r:id="rId22" o:title=""/>
                </v:shape>
                <o:OLEObject Type="Embed" ProgID="Equation.3" ShapeID="_x0000_i1104" DrawAspect="Content" ObjectID="_1829923749"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lastRenderedPageBreak/>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46"/>
        <w:gridCol w:w="945"/>
        <w:gridCol w:w="828"/>
        <w:gridCol w:w="833"/>
        <w:gridCol w:w="797"/>
      </w:tblGrid>
      <w:tr w:rsidR="00D65C49" w:rsidRPr="00374636" w14:paraId="7AAB9585" w14:textId="77777777" w:rsidTr="005A566D">
        <w:trPr>
          <w:cantSplit/>
          <w:trHeight w:val="237"/>
          <w:jc w:val="center"/>
        </w:trPr>
        <w:tc>
          <w:tcPr>
            <w:tcW w:w="1166" w:type="pct"/>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2"/>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2"/>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2"/>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vMerge/>
            <w:tcBorders>
              <w:bottom w:val="single" w:sz="4" w:space="0" w:color="auto"/>
            </w:tcBorders>
          </w:tcPr>
          <w:p w14:paraId="7E7DFD2A" w14:textId="77777777" w:rsidR="00D65C49" w:rsidRPr="00374636" w:rsidRDefault="00D65C49" w:rsidP="007C6871">
            <w:pPr>
              <w:pStyle w:val="TAH"/>
            </w:pPr>
          </w:p>
        </w:tc>
        <w:tc>
          <w:tcPr>
            <w:tcW w:w="508" w:type="pct"/>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tcBorders>
              <w:bottom w:val="single" w:sz="4" w:space="0" w:color="auto"/>
            </w:tcBorders>
          </w:tcPr>
          <w:p w14:paraId="5A35910F" w14:textId="77777777" w:rsidR="00D65C49" w:rsidRPr="00374636" w:rsidRDefault="00D65C49" w:rsidP="007C6871">
            <w:pPr>
              <w:pStyle w:val="TAH"/>
            </w:pPr>
            <w:r w:rsidRPr="00374636">
              <w:t>T3</w:t>
            </w:r>
          </w:p>
        </w:tc>
        <w:tc>
          <w:tcPr>
            <w:tcW w:w="535" w:type="pct"/>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62B7DB43" w14:textId="77777777" w:rsidR="00D65C49" w:rsidRPr="00374636" w:rsidRDefault="00D65C49" w:rsidP="007C6871">
            <w:pPr>
              <w:pStyle w:val="TAC"/>
            </w:pPr>
          </w:p>
        </w:tc>
        <w:tc>
          <w:tcPr>
            <w:tcW w:w="1102" w:type="pct"/>
            <w:gridSpan w:val="2"/>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2"/>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2"/>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6B218B54" w14:textId="77777777" w:rsidR="00D65C49" w:rsidRPr="00374636" w:rsidRDefault="00D65C49" w:rsidP="007C6871">
            <w:pPr>
              <w:pStyle w:val="TAC"/>
            </w:pPr>
          </w:p>
        </w:tc>
        <w:tc>
          <w:tcPr>
            <w:tcW w:w="1102" w:type="pct"/>
            <w:gridSpan w:val="2"/>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2"/>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2"/>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32F87132" w14:textId="77777777" w:rsidR="00D65C49" w:rsidRPr="00374636" w:rsidRDefault="00D65C49" w:rsidP="007C6871">
            <w:pPr>
              <w:pStyle w:val="TAC"/>
            </w:pPr>
          </w:p>
        </w:tc>
        <w:tc>
          <w:tcPr>
            <w:tcW w:w="1102" w:type="pct"/>
            <w:gridSpan w:val="2"/>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2"/>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vMerge w:val="restart"/>
            <w:vAlign w:val="center"/>
          </w:tcPr>
          <w:p w14:paraId="1AC8BCC5" w14:textId="77777777" w:rsidR="00D65C49" w:rsidRPr="00374636" w:rsidRDefault="00D65C49" w:rsidP="007C6871">
            <w:pPr>
              <w:pStyle w:val="TAC"/>
            </w:pPr>
            <w:r w:rsidRPr="00374636">
              <w:t>dB</w:t>
            </w:r>
          </w:p>
        </w:tc>
        <w:tc>
          <w:tcPr>
            <w:tcW w:w="1102" w:type="pct"/>
            <w:gridSpan w:val="2"/>
            <w:vMerge w:val="restart"/>
            <w:vAlign w:val="center"/>
          </w:tcPr>
          <w:p w14:paraId="21FE8019" w14:textId="77777777" w:rsidR="00D65C49" w:rsidRPr="00374636" w:rsidRDefault="00D65C49" w:rsidP="007C6871">
            <w:pPr>
              <w:pStyle w:val="TAC"/>
            </w:pPr>
            <w:r w:rsidRPr="00374636">
              <w:t>0</w:t>
            </w:r>
          </w:p>
        </w:tc>
        <w:tc>
          <w:tcPr>
            <w:tcW w:w="1126" w:type="pct"/>
            <w:gridSpan w:val="2"/>
            <w:vMerge w:val="restart"/>
            <w:vAlign w:val="center"/>
          </w:tcPr>
          <w:p w14:paraId="3B851134" w14:textId="77777777" w:rsidR="00D65C49" w:rsidRPr="00374636" w:rsidRDefault="00D65C49" w:rsidP="007C6871">
            <w:pPr>
              <w:pStyle w:val="TAC"/>
            </w:pPr>
            <w:r w:rsidRPr="00374636">
              <w:t>0</w:t>
            </w:r>
          </w:p>
        </w:tc>
        <w:tc>
          <w:tcPr>
            <w:tcW w:w="535" w:type="pct"/>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vMerge/>
            <w:vAlign w:val="center"/>
          </w:tcPr>
          <w:p w14:paraId="4DB13FE8" w14:textId="77777777" w:rsidR="00D65C49" w:rsidRPr="00374636" w:rsidRDefault="00D65C49" w:rsidP="007C6871">
            <w:pPr>
              <w:pStyle w:val="TAC"/>
            </w:pPr>
          </w:p>
        </w:tc>
        <w:tc>
          <w:tcPr>
            <w:tcW w:w="1102" w:type="pct"/>
            <w:gridSpan w:val="2"/>
            <w:vMerge/>
            <w:vAlign w:val="center"/>
          </w:tcPr>
          <w:p w14:paraId="23ED87CA" w14:textId="77777777" w:rsidR="00D65C49" w:rsidRPr="00374636" w:rsidRDefault="00D65C49" w:rsidP="007C6871">
            <w:pPr>
              <w:pStyle w:val="TAC"/>
            </w:pPr>
          </w:p>
        </w:tc>
        <w:tc>
          <w:tcPr>
            <w:tcW w:w="1126" w:type="pct"/>
            <w:gridSpan w:val="2"/>
            <w:vMerge/>
            <w:vAlign w:val="center"/>
          </w:tcPr>
          <w:p w14:paraId="6A7F286C" w14:textId="77777777" w:rsidR="00D65C49" w:rsidRPr="00374636" w:rsidRDefault="00D65C49" w:rsidP="007C6871">
            <w:pPr>
              <w:pStyle w:val="TAC"/>
            </w:pPr>
          </w:p>
        </w:tc>
        <w:tc>
          <w:tcPr>
            <w:tcW w:w="535" w:type="pct"/>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vMerge/>
            <w:vAlign w:val="center"/>
          </w:tcPr>
          <w:p w14:paraId="3A3FA218" w14:textId="77777777" w:rsidR="00D65C49" w:rsidRPr="00374636" w:rsidRDefault="00D65C49" w:rsidP="007C6871">
            <w:pPr>
              <w:pStyle w:val="TAC"/>
            </w:pPr>
          </w:p>
        </w:tc>
        <w:tc>
          <w:tcPr>
            <w:tcW w:w="1102" w:type="pct"/>
            <w:gridSpan w:val="2"/>
            <w:vMerge/>
            <w:vAlign w:val="center"/>
          </w:tcPr>
          <w:p w14:paraId="363A53FA" w14:textId="77777777" w:rsidR="00D65C49" w:rsidRPr="00374636" w:rsidRDefault="00D65C49" w:rsidP="007C6871">
            <w:pPr>
              <w:pStyle w:val="TAC"/>
            </w:pPr>
          </w:p>
        </w:tc>
        <w:tc>
          <w:tcPr>
            <w:tcW w:w="1126" w:type="pct"/>
            <w:gridSpan w:val="2"/>
            <w:vMerge/>
            <w:vAlign w:val="center"/>
          </w:tcPr>
          <w:p w14:paraId="76B46ED1" w14:textId="77777777" w:rsidR="00D65C49" w:rsidRPr="00374636" w:rsidRDefault="00D65C49" w:rsidP="007C6871">
            <w:pPr>
              <w:pStyle w:val="TAC"/>
            </w:pPr>
          </w:p>
        </w:tc>
        <w:tc>
          <w:tcPr>
            <w:tcW w:w="535" w:type="pct"/>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vMerge/>
            <w:vAlign w:val="center"/>
          </w:tcPr>
          <w:p w14:paraId="2C7C1DD3" w14:textId="77777777" w:rsidR="00D65C49" w:rsidRPr="00374636" w:rsidRDefault="00D65C49" w:rsidP="007C6871">
            <w:pPr>
              <w:pStyle w:val="TAC"/>
            </w:pPr>
          </w:p>
        </w:tc>
        <w:tc>
          <w:tcPr>
            <w:tcW w:w="1102" w:type="pct"/>
            <w:gridSpan w:val="2"/>
            <w:vMerge/>
            <w:vAlign w:val="center"/>
          </w:tcPr>
          <w:p w14:paraId="309100AB" w14:textId="77777777" w:rsidR="00D65C49" w:rsidRPr="00374636" w:rsidRDefault="00D65C49" w:rsidP="007C6871">
            <w:pPr>
              <w:pStyle w:val="TAC"/>
            </w:pPr>
          </w:p>
        </w:tc>
        <w:tc>
          <w:tcPr>
            <w:tcW w:w="1126" w:type="pct"/>
            <w:gridSpan w:val="2"/>
            <w:vMerge/>
            <w:vAlign w:val="center"/>
          </w:tcPr>
          <w:p w14:paraId="45D371DE" w14:textId="77777777" w:rsidR="00D65C49" w:rsidRPr="00374636" w:rsidRDefault="00D65C49" w:rsidP="007C6871">
            <w:pPr>
              <w:pStyle w:val="TAC"/>
            </w:pPr>
          </w:p>
        </w:tc>
        <w:tc>
          <w:tcPr>
            <w:tcW w:w="535" w:type="pct"/>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vMerge/>
            <w:vAlign w:val="center"/>
          </w:tcPr>
          <w:p w14:paraId="1FC44BDA" w14:textId="77777777" w:rsidR="00D65C49" w:rsidRPr="00374636" w:rsidRDefault="00D65C49" w:rsidP="007C6871">
            <w:pPr>
              <w:pStyle w:val="TAC"/>
            </w:pPr>
          </w:p>
        </w:tc>
        <w:tc>
          <w:tcPr>
            <w:tcW w:w="1102" w:type="pct"/>
            <w:gridSpan w:val="2"/>
            <w:vMerge/>
            <w:vAlign w:val="center"/>
          </w:tcPr>
          <w:p w14:paraId="489EC096" w14:textId="77777777" w:rsidR="00D65C49" w:rsidRPr="00374636" w:rsidRDefault="00D65C49" w:rsidP="007C6871">
            <w:pPr>
              <w:pStyle w:val="TAC"/>
            </w:pPr>
          </w:p>
        </w:tc>
        <w:tc>
          <w:tcPr>
            <w:tcW w:w="1126" w:type="pct"/>
            <w:gridSpan w:val="2"/>
            <w:vMerge/>
            <w:vAlign w:val="center"/>
          </w:tcPr>
          <w:p w14:paraId="0D4F24E5" w14:textId="77777777" w:rsidR="00D65C49" w:rsidRPr="00374636" w:rsidRDefault="00D65C49" w:rsidP="007C6871">
            <w:pPr>
              <w:pStyle w:val="TAC"/>
            </w:pPr>
          </w:p>
        </w:tc>
        <w:tc>
          <w:tcPr>
            <w:tcW w:w="535" w:type="pct"/>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vMerge/>
            <w:vAlign w:val="center"/>
          </w:tcPr>
          <w:p w14:paraId="298DF605" w14:textId="77777777" w:rsidR="00D65C49" w:rsidRPr="00374636" w:rsidRDefault="00D65C49" w:rsidP="007C6871">
            <w:pPr>
              <w:pStyle w:val="TAC"/>
            </w:pPr>
          </w:p>
        </w:tc>
        <w:tc>
          <w:tcPr>
            <w:tcW w:w="1102" w:type="pct"/>
            <w:gridSpan w:val="2"/>
            <w:vMerge/>
            <w:vAlign w:val="center"/>
          </w:tcPr>
          <w:p w14:paraId="4623F6AE" w14:textId="77777777" w:rsidR="00D65C49" w:rsidRPr="00374636" w:rsidRDefault="00D65C49" w:rsidP="007C6871">
            <w:pPr>
              <w:pStyle w:val="TAC"/>
            </w:pPr>
          </w:p>
        </w:tc>
        <w:tc>
          <w:tcPr>
            <w:tcW w:w="1126" w:type="pct"/>
            <w:gridSpan w:val="2"/>
            <w:vMerge/>
            <w:vAlign w:val="center"/>
          </w:tcPr>
          <w:p w14:paraId="6CBB5B62" w14:textId="77777777" w:rsidR="00D65C49" w:rsidRPr="00374636" w:rsidRDefault="00D65C49" w:rsidP="007C6871">
            <w:pPr>
              <w:pStyle w:val="TAC"/>
            </w:pPr>
          </w:p>
        </w:tc>
        <w:tc>
          <w:tcPr>
            <w:tcW w:w="535" w:type="pct"/>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vMerge/>
            <w:vAlign w:val="center"/>
          </w:tcPr>
          <w:p w14:paraId="08C8F5A6" w14:textId="77777777" w:rsidR="00D65C49" w:rsidRPr="00374636" w:rsidRDefault="00D65C49" w:rsidP="007C6871">
            <w:pPr>
              <w:pStyle w:val="TAC"/>
            </w:pPr>
          </w:p>
        </w:tc>
        <w:tc>
          <w:tcPr>
            <w:tcW w:w="1102" w:type="pct"/>
            <w:gridSpan w:val="2"/>
            <w:vMerge/>
            <w:vAlign w:val="center"/>
          </w:tcPr>
          <w:p w14:paraId="20848E30" w14:textId="77777777" w:rsidR="00D65C49" w:rsidRPr="00374636" w:rsidRDefault="00D65C49" w:rsidP="007C6871">
            <w:pPr>
              <w:pStyle w:val="TAC"/>
            </w:pPr>
          </w:p>
        </w:tc>
        <w:tc>
          <w:tcPr>
            <w:tcW w:w="1126" w:type="pct"/>
            <w:gridSpan w:val="2"/>
            <w:vMerge/>
            <w:vAlign w:val="center"/>
          </w:tcPr>
          <w:p w14:paraId="184F99B6" w14:textId="77777777" w:rsidR="00D65C49" w:rsidRPr="00374636" w:rsidRDefault="00D65C49" w:rsidP="007C6871">
            <w:pPr>
              <w:pStyle w:val="TAC"/>
            </w:pPr>
          </w:p>
        </w:tc>
        <w:tc>
          <w:tcPr>
            <w:tcW w:w="535" w:type="pct"/>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vMerge/>
            <w:vAlign w:val="center"/>
          </w:tcPr>
          <w:p w14:paraId="6E70E221" w14:textId="77777777" w:rsidR="00D65C49" w:rsidRPr="00374636" w:rsidRDefault="00D65C49" w:rsidP="007C6871">
            <w:pPr>
              <w:pStyle w:val="TAC"/>
            </w:pPr>
          </w:p>
        </w:tc>
        <w:tc>
          <w:tcPr>
            <w:tcW w:w="1102" w:type="pct"/>
            <w:gridSpan w:val="2"/>
            <w:vMerge/>
            <w:vAlign w:val="center"/>
          </w:tcPr>
          <w:p w14:paraId="7B9FF256" w14:textId="77777777" w:rsidR="00D65C49" w:rsidRPr="00374636" w:rsidRDefault="00D65C49" w:rsidP="007C6871">
            <w:pPr>
              <w:pStyle w:val="TAC"/>
            </w:pPr>
          </w:p>
        </w:tc>
        <w:tc>
          <w:tcPr>
            <w:tcW w:w="1126" w:type="pct"/>
            <w:gridSpan w:val="2"/>
            <w:vMerge/>
            <w:vAlign w:val="center"/>
          </w:tcPr>
          <w:p w14:paraId="4220D23D" w14:textId="77777777" w:rsidR="00D65C49" w:rsidRPr="00374636" w:rsidRDefault="00D65C49" w:rsidP="007C6871">
            <w:pPr>
              <w:pStyle w:val="TAC"/>
            </w:pPr>
          </w:p>
        </w:tc>
        <w:tc>
          <w:tcPr>
            <w:tcW w:w="535" w:type="pct"/>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vMerge/>
            <w:vAlign w:val="center"/>
          </w:tcPr>
          <w:p w14:paraId="646EFC1E" w14:textId="77777777" w:rsidR="00D65C49" w:rsidRPr="00374636" w:rsidRDefault="00D65C49" w:rsidP="007C6871">
            <w:pPr>
              <w:pStyle w:val="TAC"/>
            </w:pPr>
          </w:p>
        </w:tc>
        <w:tc>
          <w:tcPr>
            <w:tcW w:w="1102" w:type="pct"/>
            <w:gridSpan w:val="2"/>
            <w:vMerge/>
            <w:vAlign w:val="center"/>
          </w:tcPr>
          <w:p w14:paraId="10CAFEEE" w14:textId="77777777" w:rsidR="00D65C49" w:rsidRPr="00374636" w:rsidRDefault="00D65C49" w:rsidP="007C6871">
            <w:pPr>
              <w:pStyle w:val="TAC"/>
            </w:pPr>
          </w:p>
        </w:tc>
        <w:tc>
          <w:tcPr>
            <w:tcW w:w="1126" w:type="pct"/>
            <w:gridSpan w:val="2"/>
            <w:vMerge/>
            <w:vAlign w:val="center"/>
          </w:tcPr>
          <w:p w14:paraId="56A29B2B" w14:textId="77777777" w:rsidR="00D65C49" w:rsidRPr="00374636" w:rsidRDefault="00D65C49" w:rsidP="007C6871">
            <w:pPr>
              <w:pStyle w:val="TAC"/>
            </w:pPr>
          </w:p>
        </w:tc>
        <w:tc>
          <w:tcPr>
            <w:tcW w:w="535" w:type="pct"/>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vAlign w:val="center"/>
          </w:tcPr>
          <w:p w14:paraId="48B5664A" w14:textId="77777777" w:rsidR="00D65C49" w:rsidRPr="00374636" w:rsidRDefault="00D65C49" w:rsidP="007C6871">
            <w:pPr>
              <w:pStyle w:val="TAC"/>
            </w:pPr>
          </w:p>
        </w:tc>
        <w:tc>
          <w:tcPr>
            <w:tcW w:w="1102" w:type="pct"/>
            <w:gridSpan w:val="2"/>
            <w:vMerge/>
            <w:vAlign w:val="center"/>
          </w:tcPr>
          <w:p w14:paraId="7221F85A" w14:textId="77777777" w:rsidR="00D65C49" w:rsidRPr="00374636" w:rsidRDefault="00D65C49" w:rsidP="007C6871">
            <w:pPr>
              <w:pStyle w:val="TAC"/>
            </w:pPr>
          </w:p>
        </w:tc>
        <w:tc>
          <w:tcPr>
            <w:tcW w:w="1126" w:type="pct"/>
            <w:gridSpan w:val="2"/>
            <w:vMerge/>
            <w:vAlign w:val="center"/>
          </w:tcPr>
          <w:p w14:paraId="1C417BE0" w14:textId="77777777" w:rsidR="00D65C49" w:rsidRPr="00374636" w:rsidRDefault="00D65C49" w:rsidP="007C6871">
            <w:pPr>
              <w:pStyle w:val="TAC"/>
            </w:pPr>
          </w:p>
        </w:tc>
        <w:tc>
          <w:tcPr>
            <w:tcW w:w="535" w:type="pct"/>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vAlign w:val="center"/>
          </w:tcPr>
          <w:p w14:paraId="5AF5428D" w14:textId="77777777" w:rsidR="00D65C49" w:rsidRPr="00374636" w:rsidRDefault="00D65C49" w:rsidP="007C6871">
            <w:pPr>
              <w:pStyle w:val="TAC"/>
            </w:pPr>
          </w:p>
        </w:tc>
        <w:tc>
          <w:tcPr>
            <w:tcW w:w="1102" w:type="pct"/>
            <w:gridSpan w:val="2"/>
            <w:vMerge/>
            <w:vAlign w:val="center"/>
          </w:tcPr>
          <w:p w14:paraId="0E070207" w14:textId="77777777" w:rsidR="00D65C49" w:rsidRPr="00374636" w:rsidRDefault="00D65C49" w:rsidP="007C6871">
            <w:pPr>
              <w:pStyle w:val="TAC"/>
            </w:pPr>
          </w:p>
        </w:tc>
        <w:tc>
          <w:tcPr>
            <w:tcW w:w="1126" w:type="pct"/>
            <w:gridSpan w:val="2"/>
            <w:vMerge/>
            <w:vAlign w:val="center"/>
          </w:tcPr>
          <w:p w14:paraId="3DE5821D" w14:textId="77777777" w:rsidR="00D65C49" w:rsidRPr="00374636" w:rsidRDefault="00D65C49" w:rsidP="007C6871">
            <w:pPr>
              <w:pStyle w:val="TAC"/>
            </w:pPr>
          </w:p>
        </w:tc>
        <w:tc>
          <w:tcPr>
            <w:tcW w:w="535" w:type="pct"/>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vAlign w:val="center"/>
          </w:tcPr>
          <w:p w14:paraId="03BFCBA3" w14:textId="77777777" w:rsidR="00D65C49" w:rsidRPr="00374636" w:rsidRDefault="00D65C49" w:rsidP="007C6871">
            <w:pPr>
              <w:pStyle w:val="TAC"/>
            </w:pPr>
            <w:r w:rsidRPr="00374636">
              <w:t>PRS_RA</w:t>
            </w:r>
          </w:p>
        </w:tc>
        <w:tc>
          <w:tcPr>
            <w:tcW w:w="532" w:type="pct"/>
            <w:vAlign w:val="center"/>
          </w:tcPr>
          <w:p w14:paraId="6FF3E885" w14:textId="77777777" w:rsidR="00D65C49" w:rsidRPr="00374636" w:rsidRDefault="00D65C49" w:rsidP="007C6871">
            <w:pPr>
              <w:pStyle w:val="TAC"/>
            </w:pPr>
            <w:r w:rsidRPr="00374636">
              <w:t>dB</w:t>
            </w:r>
          </w:p>
        </w:tc>
        <w:tc>
          <w:tcPr>
            <w:tcW w:w="508" w:type="pct"/>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vAlign w:val="center"/>
          </w:tcPr>
          <w:p w14:paraId="356F66D2" w14:textId="77777777" w:rsidR="00D65C49" w:rsidRPr="00374636" w:rsidRDefault="00D65C49" w:rsidP="007C6871">
            <w:pPr>
              <w:pStyle w:val="TAC"/>
            </w:pPr>
            <w:r w:rsidRPr="00374636">
              <w:t>3</w:t>
            </w:r>
          </w:p>
        </w:tc>
        <w:tc>
          <w:tcPr>
            <w:tcW w:w="535" w:type="pct"/>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1.75pt;height:21.75pt" o:ole="" fillcolor="window">
                  <v:imagedata r:id="rId22" o:title=""/>
                </v:shape>
                <o:OLEObject Type="Embed" ProgID="Equation.3" ShapeID="_x0000_i1105" DrawAspect="Content" ObjectID="_1829923750" r:id="rId131"/>
              </w:object>
            </w:r>
            <w:r w:rsidRPr="00374636">
              <w:rPr>
                <w:vertAlign w:val="superscript"/>
              </w:rPr>
              <w:t xml:space="preserve"> Note 3</w:t>
            </w:r>
          </w:p>
        </w:tc>
        <w:tc>
          <w:tcPr>
            <w:tcW w:w="532" w:type="pct"/>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vAlign w:val="center"/>
          </w:tcPr>
          <w:p w14:paraId="660611DF" w14:textId="77777777" w:rsidR="00D65C49" w:rsidRPr="00374636" w:rsidRDefault="00D65C49" w:rsidP="007C6871">
            <w:pPr>
              <w:pStyle w:val="TAC"/>
            </w:pPr>
            <w:r w:rsidRPr="00374636">
              <w:t>-95</w:t>
            </w:r>
          </w:p>
        </w:tc>
        <w:tc>
          <w:tcPr>
            <w:tcW w:w="535" w:type="pct"/>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6.75pt;height:21.75pt" o:ole="">
                  <v:imagedata r:id="rId127" o:title=""/>
                </v:shape>
                <o:OLEObject Type="Embed" ProgID="Equation.3" ShapeID="_x0000_i1106" DrawAspect="Content" ObjectID="_1829923751" r:id="rId132"/>
              </w:object>
            </w:r>
            <w:r w:rsidRPr="00374636">
              <w:rPr>
                <w:vertAlign w:val="superscript"/>
              </w:rPr>
              <w:t xml:space="preserve"> </w:t>
            </w:r>
          </w:p>
        </w:tc>
        <w:tc>
          <w:tcPr>
            <w:tcW w:w="532" w:type="pct"/>
            <w:vAlign w:val="center"/>
          </w:tcPr>
          <w:p w14:paraId="2495F52B" w14:textId="77777777" w:rsidR="00D65C49" w:rsidRPr="00374636" w:rsidRDefault="00D65C49" w:rsidP="007C6871">
            <w:pPr>
              <w:pStyle w:val="TAC"/>
            </w:pPr>
            <w:r w:rsidRPr="00374636">
              <w:t>dB</w:t>
            </w:r>
          </w:p>
        </w:tc>
        <w:tc>
          <w:tcPr>
            <w:tcW w:w="508" w:type="pct"/>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vAlign w:val="center"/>
          </w:tcPr>
          <w:p w14:paraId="1424AC44" w14:textId="77777777" w:rsidR="00D65C49" w:rsidRPr="00374636" w:rsidRDefault="00D65C49" w:rsidP="007C6871">
            <w:pPr>
              <w:pStyle w:val="TAC"/>
            </w:pPr>
            <w:r w:rsidRPr="00374636">
              <w:t>-7</w:t>
            </w:r>
          </w:p>
        </w:tc>
        <w:tc>
          <w:tcPr>
            <w:tcW w:w="535" w:type="pct"/>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25pt;height:21.75pt" o:ole="" fillcolor="window">
                  <v:imagedata r:id="rId20" o:title=""/>
                </v:shape>
                <o:OLEObject Type="Embed" ProgID="Equation.3" ShapeID="_x0000_i1107" DrawAspect="Content" ObjectID="_1829923752" r:id="rId133"/>
              </w:object>
            </w:r>
            <w:r w:rsidRPr="00374636">
              <w:rPr>
                <w:vertAlign w:val="superscript"/>
              </w:rPr>
              <w:t xml:space="preserve"> Note 4</w:t>
            </w:r>
          </w:p>
        </w:tc>
        <w:tc>
          <w:tcPr>
            <w:tcW w:w="532" w:type="pct"/>
            <w:vAlign w:val="center"/>
          </w:tcPr>
          <w:p w14:paraId="023E8819" w14:textId="77777777" w:rsidR="00D65C49" w:rsidRPr="00374636" w:rsidRDefault="00D65C49" w:rsidP="007C6871">
            <w:pPr>
              <w:pStyle w:val="TAC"/>
            </w:pPr>
            <w:r w:rsidRPr="00374636">
              <w:t>dB</w:t>
            </w:r>
          </w:p>
        </w:tc>
        <w:tc>
          <w:tcPr>
            <w:tcW w:w="508" w:type="pct"/>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vAlign w:val="center"/>
          </w:tcPr>
          <w:p w14:paraId="759749D9" w14:textId="77777777" w:rsidR="00D65C49" w:rsidRPr="00374636" w:rsidDel="004B51DC" w:rsidRDefault="00D65C49" w:rsidP="007C6871">
            <w:pPr>
              <w:pStyle w:val="TAC"/>
            </w:pPr>
            <w:r w:rsidRPr="00374636">
              <w:t>-7</w:t>
            </w:r>
          </w:p>
        </w:tc>
        <w:tc>
          <w:tcPr>
            <w:tcW w:w="535" w:type="pct"/>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vAlign w:val="center"/>
          </w:tcPr>
          <w:p w14:paraId="6D7DEE71" w14:textId="77777777" w:rsidR="00D65C49" w:rsidRPr="00374636" w:rsidDel="004B51DC" w:rsidRDefault="00D65C49" w:rsidP="007C6871">
            <w:pPr>
              <w:pStyle w:val="TAC"/>
            </w:pPr>
            <w:r w:rsidRPr="00374636">
              <w:t>-67.08</w:t>
            </w:r>
          </w:p>
        </w:tc>
        <w:tc>
          <w:tcPr>
            <w:tcW w:w="535" w:type="pct"/>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vAlign w:val="center"/>
          </w:tcPr>
          <w:p w14:paraId="2A1C523B" w14:textId="77777777" w:rsidR="00D65C49" w:rsidRPr="00374636" w:rsidDel="004B51DC" w:rsidRDefault="00D65C49" w:rsidP="007C6871">
            <w:pPr>
              <w:pStyle w:val="TAC"/>
            </w:pPr>
            <w:r w:rsidRPr="00374636">
              <w:t>-102</w:t>
            </w:r>
          </w:p>
        </w:tc>
        <w:tc>
          <w:tcPr>
            <w:tcW w:w="535" w:type="pct"/>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vAlign w:val="center"/>
          </w:tcPr>
          <w:p w14:paraId="0C6FE2C8" w14:textId="77777777" w:rsidR="00D65C49" w:rsidRPr="00374636" w:rsidRDefault="00D65C49" w:rsidP="007C6871">
            <w:pPr>
              <w:pStyle w:val="TAC"/>
            </w:pPr>
            <w:r w:rsidRPr="00374636">
              <w:t>dBm/ 15 kHz</w:t>
            </w:r>
          </w:p>
        </w:tc>
        <w:tc>
          <w:tcPr>
            <w:tcW w:w="508" w:type="pct"/>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vAlign w:val="center"/>
          </w:tcPr>
          <w:p w14:paraId="20E22A4E" w14:textId="77777777" w:rsidR="00D65C49" w:rsidRPr="00374636" w:rsidRDefault="00D65C49" w:rsidP="007C6871">
            <w:pPr>
              <w:pStyle w:val="TAC"/>
            </w:pPr>
            <w:r w:rsidRPr="00374636">
              <w:t>-105</w:t>
            </w:r>
          </w:p>
        </w:tc>
        <w:tc>
          <w:tcPr>
            <w:tcW w:w="535" w:type="pct"/>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6.75pt;height:21.75pt" o:ole="">
                  <v:imagedata r:id="rId127" o:title=""/>
                </v:shape>
                <o:OLEObject Type="Embed" ProgID="Equation.3" ShapeID="_x0000_i1108" DrawAspect="Content" ObjectID="_1829923753" r:id="rId134"/>
              </w:object>
            </w:r>
            <w:r w:rsidRPr="00374636">
              <w:rPr>
                <w:vertAlign w:val="superscript"/>
                <w:lang w:eastAsia="en-US"/>
              </w:rPr>
              <w:t xml:space="preserve"> </w:t>
            </w:r>
            <w:r w:rsidRPr="00374636">
              <w:rPr>
                <w:vertAlign w:val="superscript"/>
              </w:rPr>
              <w:t>Note 4</w:t>
            </w:r>
          </w:p>
        </w:tc>
        <w:tc>
          <w:tcPr>
            <w:tcW w:w="527" w:type="pct"/>
            <w:vAlign w:val="center"/>
          </w:tcPr>
          <w:p w14:paraId="3B16E3DD" w14:textId="77777777" w:rsidR="00D65C49" w:rsidRPr="00374636" w:rsidRDefault="00D65C49" w:rsidP="007C6871">
            <w:pPr>
              <w:pStyle w:val="TAC"/>
            </w:pPr>
            <w:r w:rsidRPr="00374636">
              <w:t>dB</w:t>
            </w:r>
          </w:p>
        </w:tc>
        <w:tc>
          <w:tcPr>
            <w:tcW w:w="504" w:type="pct"/>
            <w:vAlign w:val="center"/>
          </w:tcPr>
          <w:p w14:paraId="78307664" w14:textId="77777777" w:rsidR="00D65C49" w:rsidRPr="00374636" w:rsidRDefault="00D65C49" w:rsidP="007C6871">
            <w:pPr>
              <w:pStyle w:val="TAC"/>
            </w:pPr>
            <w:r w:rsidRPr="00374636">
              <w:t>2</w:t>
            </w:r>
          </w:p>
        </w:tc>
        <w:tc>
          <w:tcPr>
            <w:tcW w:w="608" w:type="pct"/>
            <w:vAlign w:val="center"/>
          </w:tcPr>
          <w:p w14:paraId="763AC3C0" w14:textId="77777777" w:rsidR="00D65C49" w:rsidRPr="00374636" w:rsidRDefault="00D65C49" w:rsidP="007C6871">
            <w:pPr>
              <w:pStyle w:val="TAC"/>
            </w:pPr>
            <w:r w:rsidRPr="00374636">
              <w:t>2</w:t>
            </w:r>
          </w:p>
        </w:tc>
        <w:tc>
          <w:tcPr>
            <w:tcW w:w="607" w:type="pct"/>
            <w:vAlign w:val="center"/>
          </w:tcPr>
          <w:p w14:paraId="47748C78" w14:textId="77777777" w:rsidR="00D65C49" w:rsidRPr="00374636" w:rsidRDefault="00D65C49" w:rsidP="007C6871">
            <w:pPr>
              <w:pStyle w:val="TAC"/>
            </w:pPr>
            <w:r w:rsidRPr="00374636">
              <w:t>-7</w:t>
            </w:r>
          </w:p>
        </w:tc>
        <w:tc>
          <w:tcPr>
            <w:tcW w:w="527" w:type="pct"/>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vAlign w:val="center"/>
          </w:tcPr>
          <w:p w14:paraId="182BCADA" w14:textId="77777777" w:rsidR="00D65C49" w:rsidRPr="00374636" w:rsidRDefault="00D65C49" w:rsidP="007C6871">
            <w:pPr>
              <w:pStyle w:val="TAC"/>
            </w:pPr>
            <w:r w:rsidRPr="00374636">
              <w:t>Propagation Condition</w:t>
            </w:r>
          </w:p>
        </w:tc>
        <w:tc>
          <w:tcPr>
            <w:tcW w:w="532" w:type="pct"/>
            <w:vAlign w:val="center"/>
          </w:tcPr>
          <w:p w14:paraId="6311BCFF" w14:textId="77777777" w:rsidR="00D65C49" w:rsidRPr="00374636" w:rsidRDefault="00D65C49" w:rsidP="007C6871">
            <w:pPr>
              <w:pStyle w:val="TAC"/>
            </w:pPr>
          </w:p>
        </w:tc>
        <w:tc>
          <w:tcPr>
            <w:tcW w:w="3302" w:type="pct"/>
            <w:gridSpan w:val="6"/>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8"/>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1.75pt;height:21.75pt" o:ole="" fillcolor="window">
                  <v:imagedata r:id="rId22" o:title=""/>
                </v:shape>
                <o:OLEObject Type="Embed" ProgID="Equation.3" ShapeID="_x0000_i1109" DrawAspect="Content" ObjectID="_1829923754"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6.75pt;height:21.75pt" o:ole="">
                  <v:imagedata r:id="rId127" o:title=""/>
                </v:shape>
                <o:OLEObject Type="Embed" ProgID="Equation.3" ShapeID="_x0000_i1110" DrawAspect="Content" ObjectID="_1829923755"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25pt;height:14.25pt" o:ole="" fillcolor="window">
                  <v:imagedata r:id="rId20" o:title=""/>
                </v:shape>
                <o:OLEObject Type="Embed" ProgID="Equation.3" ShapeID="_x0000_i1111" DrawAspect="Content" ObjectID="_1829923756"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1ED0EED">
          <v:shape id="_x0000_i1112" type="#_x0000_t75" style="width:114.75pt;height:36.75pt" o:ole="">
            <v:imagedata r:id="rId138" o:title=""/>
          </v:shape>
          <o:OLEObject Type="Embed" ProgID="Equation.3" ShapeID="_x0000_i1112" DrawAspect="Content" ObjectID="_1829923757" r:id="rId139"/>
        </w:object>
      </w:r>
      <w:r w:rsidRPr="00374636">
        <w:t xml:space="preserve">, where </w:t>
      </w:r>
      <w:r w:rsidRPr="00374636">
        <w:rPr>
          <w:position w:val="-4"/>
        </w:rPr>
        <w:object w:dxaOrig="320" w:dyaOrig="260" w14:anchorId="1E6253B8">
          <v:shape id="_x0000_i1113" type="#_x0000_t75" style="width:14.25pt;height:14.25pt" o:ole="">
            <v:imagedata r:id="rId140" o:title=""/>
          </v:shape>
          <o:OLEObject Type="Embed" ProgID="Equation.3" ShapeID="_x0000_i1113" DrawAspect="Content" ObjectID="_1829923758" r:id="rId141"/>
        </w:object>
      </w:r>
      <w:r w:rsidRPr="00374636">
        <w:t xml:space="preserve">=8 and </w:t>
      </w:r>
      <w:r w:rsidRPr="00374636">
        <w:rPr>
          <w:position w:val="-6"/>
        </w:rPr>
        <w:object w:dxaOrig="200" w:dyaOrig="220" w14:anchorId="3D328778">
          <v:shape id="_x0000_i1114" type="#_x0000_t75" style="width:6.75pt;height:14.25pt" o:ole="">
            <v:imagedata r:id="rId142" o:title=""/>
          </v:shape>
          <o:OLEObject Type="Embed" ProgID="Equation.3" ShapeID="_x0000_i1114" DrawAspect="Content" ObjectID="_1829923759" r:id="rId143"/>
        </w:object>
      </w:r>
      <w:r w:rsidRPr="00374636">
        <w:t>=16 are the parameters specified in clause 9.1.1.3 and Table 9.1.1.3</w:t>
      </w:r>
      <w:r w:rsidRPr="00374636">
        <w:noBreakHyphen/>
        <w:t>1. This gives the total RSTD reporting delay of 2560 ms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2" w:name="_Toc27481685"/>
      <w:bookmarkStart w:id="2443" w:name="_Toc68182935"/>
      <w:bookmarkStart w:id="2444" w:name="_Toc75461779"/>
      <w:bookmarkStart w:id="2445" w:name="_Toc76023900"/>
      <w:bookmarkStart w:id="2446" w:name="_Toc83678343"/>
      <w:bookmarkStart w:id="2447" w:name="_Toc90629064"/>
      <w:r w:rsidRPr="00374636">
        <w:t>9.1.1A</w:t>
      </w:r>
      <w:r w:rsidRPr="00374636">
        <w:tab/>
        <w:t>FDD RSTD Measurement Reporting Delay for UE Category 1bis</w:t>
      </w:r>
      <w:bookmarkEnd w:id="2442"/>
      <w:bookmarkEnd w:id="2443"/>
      <w:bookmarkEnd w:id="2444"/>
      <w:bookmarkEnd w:id="2445"/>
      <w:bookmarkEnd w:id="2446"/>
      <w:bookmarkEnd w:id="2447"/>
    </w:p>
    <w:p w14:paraId="64842443" w14:textId="77777777" w:rsidR="00D65C49" w:rsidRPr="00374636" w:rsidRDefault="00D65C49" w:rsidP="00D65C49">
      <w:pPr>
        <w:pStyle w:val="Heading5"/>
      </w:pPr>
      <w:bookmarkStart w:id="2448" w:name="_Toc27481686"/>
      <w:bookmarkStart w:id="2449" w:name="_Toc68182936"/>
      <w:bookmarkStart w:id="2450" w:name="_Toc75461780"/>
      <w:bookmarkStart w:id="2451" w:name="_Toc76023901"/>
      <w:bookmarkStart w:id="2452" w:name="_Toc83678344"/>
      <w:bookmarkStart w:id="2453" w:name="_Toc90629065"/>
      <w:r w:rsidRPr="00374636">
        <w:t>9.1.1A.1</w:t>
      </w:r>
      <w:r w:rsidRPr="00374636">
        <w:tab/>
        <w:t>Test purpose</w:t>
      </w:r>
      <w:bookmarkEnd w:id="2448"/>
      <w:bookmarkEnd w:id="2449"/>
      <w:bookmarkEnd w:id="2450"/>
      <w:bookmarkEnd w:id="2451"/>
      <w:bookmarkEnd w:id="2452"/>
      <w:bookmarkEnd w:id="2453"/>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4" w:name="_Toc27481687"/>
      <w:bookmarkStart w:id="2455" w:name="_Toc68182937"/>
      <w:bookmarkStart w:id="2456" w:name="_Toc75461781"/>
      <w:bookmarkStart w:id="2457" w:name="_Toc76023902"/>
      <w:bookmarkStart w:id="2458" w:name="_Toc83678345"/>
      <w:bookmarkStart w:id="2459" w:name="_Toc90629066"/>
      <w:r w:rsidRPr="00374636">
        <w:t>9.1.1A.2</w:t>
      </w:r>
      <w:r w:rsidRPr="00374636">
        <w:tab/>
        <w:t>Test applicability</w:t>
      </w:r>
      <w:bookmarkEnd w:id="2454"/>
      <w:bookmarkEnd w:id="2455"/>
      <w:bookmarkEnd w:id="2456"/>
      <w:bookmarkEnd w:id="2457"/>
      <w:bookmarkEnd w:id="2458"/>
      <w:bookmarkEnd w:id="2459"/>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60" w:name="_Toc27481688"/>
      <w:bookmarkStart w:id="2461" w:name="_Toc68182938"/>
      <w:bookmarkStart w:id="2462" w:name="_Toc75461782"/>
      <w:bookmarkStart w:id="2463" w:name="_Toc76023903"/>
      <w:bookmarkStart w:id="2464" w:name="_Toc83678346"/>
      <w:bookmarkStart w:id="2465" w:name="_Toc90629067"/>
      <w:r w:rsidRPr="00374636">
        <w:t>9.1.1A.3</w:t>
      </w:r>
      <w:r w:rsidRPr="00374636">
        <w:tab/>
        <w:t>Minimum conformance requirements</w:t>
      </w:r>
      <w:bookmarkEnd w:id="2460"/>
      <w:bookmarkEnd w:id="2461"/>
      <w:bookmarkEnd w:id="2462"/>
      <w:bookmarkEnd w:id="2463"/>
      <w:bookmarkEnd w:id="2464"/>
      <w:bookmarkEnd w:id="2465"/>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1.25pt;height:21.75pt" o:ole="">
            <v:imagedata r:id="rId102" o:title=""/>
          </v:shape>
          <o:OLEObject Type="Embed" ProgID="Equation.3" ShapeID="_x0000_i1115" DrawAspect="Content" ObjectID="_1829923760"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1.75pt;height:21.75pt" o:ole="">
                  <v:imagedata r:id="rId90" o:title=""/>
                </v:shape>
                <o:OLEObject Type="Embed" ProgID="Equation.3" ShapeID="_x0000_i1116" DrawAspect="Content" ObjectID="_1829923761"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25pt;height:14.25pt" o:ole="">
                  <v:imagedata r:id="rId92" o:title=""/>
                </v:shape>
                <o:OLEObject Type="Embed" ProgID="Equation.3" ShapeID="_x0000_i1117" DrawAspect="Content" ObjectID="_1829923762"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160 ms</w:t>
            </w:r>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6" w:name="_Toc27481689"/>
      <w:bookmarkStart w:id="2467" w:name="_Toc68182939"/>
      <w:bookmarkStart w:id="2468" w:name="_Toc75461783"/>
      <w:bookmarkStart w:id="2469" w:name="_Toc76023904"/>
      <w:bookmarkStart w:id="2470" w:name="_Toc83678347"/>
      <w:bookmarkStart w:id="2471" w:name="_Toc90629068"/>
      <w:r w:rsidRPr="00374636">
        <w:t>9.1.1A.4</w:t>
      </w:r>
      <w:r w:rsidRPr="00374636">
        <w:tab/>
        <w:t>Test description</w:t>
      </w:r>
      <w:bookmarkEnd w:id="2466"/>
      <w:bookmarkEnd w:id="2467"/>
      <w:bookmarkEnd w:id="2468"/>
      <w:bookmarkEnd w:id="2469"/>
      <w:bookmarkEnd w:id="2470"/>
      <w:bookmarkEnd w:id="2471"/>
    </w:p>
    <w:p w14:paraId="4B218D33" w14:textId="77777777" w:rsidR="00D65C49" w:rsidRPr="00374636" w:rsidRDefault="00D65C49" w:rsidP="00D65C49">
      <w:pPr>
        <w:pStyle w:val="Heading6"/>
      </w:pPr>
      <w:bookmarkStart w:id="2472" w:name="_Toc27481690"/>
      <w:bookmarkStart w:id="2473" w:name="_Toc68182940"/>
      <w:bookmarkStart w:id="2474" w:name="_Toc75461784"/>
      <w:bookmarkStart w:id="2475" w:name="_Toc76023905"/>
      <w:bookmarkStart w:id="2476" w:name="_Toc83678348"/>
      <w:bookmarkStart w:id="2477" w:name="_Toc90629069"/>
      <w:r w:rsidRPr="00374636">
        <w:t>9.1.1A.4.1</w:t>
      </w:r>
      <w:r w:rsidRPr="00374636">
        <w:tab/>
        <w:t>Initial conditions</w:t>
      </w:r>
      <w:bookmarkEnd w:id="2472"/>
      <w:bookmarkEnd w:id="2473"/>
      <w:bookmarkEnd w:id="2474"/>
      <w:bookmarkEnd w:id="2475"/>
      <w:bookmarkEnd w:id="2476"/>
      <w:bookmarkEnd w:id="2477"/>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lastRenderedPageBreak/>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lastRenderedPageBreak/>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1.75pt;height:14.25pt" o:ole="">
                  <v:imagedata r:id="rId120" o:title=""/>
                </v:shape>
                <o:OLEObject Type="Embed" ProgID="Equation.3" ShapeID="_x0000_i1118" DrawAspect="Content" ObjectID="_1829923763"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60789844">
                <v:shape id="_x0000_i1119" type="#_x0000_t75" style="width:50.25pt;height:14.25pt" o:ole="">
                  <v:imagedata r:id="rId122" o:title=""/>
                </v:shape>
                <o:OLEObject Type="Embed" ProgID="Equation.3" ShapeID="_x0000_i1119" DrawAspect="Content" ObjectID="_1829923764"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1.75pt;height:14.25pt" o:ole="">
                  <v:imagedata r:id="rId124" o:title=""/>
                </v:shape>
                <o:OLEObject Type="Embed" ProgID="Equation.3" ShapeID="_x0000_i1120" DrawAspect="Content" ObjectID="_1829923765"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prs-MutingInfo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8" w:name="_Toc27481691"/>
      <w:bookmarkStart w:id="2479" w:name="_Toc68182941"/>
      <w:bookmarkStart w:id="2480" w:name="_Toc75461785"/>
      <w:bookmarkStart w:id="2481" w:name="_Toc76023906"/>
      <w:bookmarkStart w:id="2482" w:name="_Toc83678349"/>
      <w:bookmarkStart w:id="2483" w:name="_Toc90629070"/>
      <w:r w:rsidRPr="00374636">
        <w:t>9.1.1A.4.2</w:t>
      </w:r>
      <w:r w:rsidRPr="00374636">
        <w:tab/>
        <w:t>Test procedure</w:t>
      </w:r>
      <w:bookmarkEnd w:id="2478"/>
      <w:bookmarkEnd w:id="2479"/>
      <w:bookmarkEnd w:id="2480"/>
      <w:bookmarkEnd w:id="2481"/>
      <w:bookmarkEnd w:id="2482"/>
      <w:bookmarkEnd w:id="2483"/>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4" w:name="_Toc27481692"/>
      <w:bookmarkStart w:id="2485" w:name="_Toc68182942"/>
      <w:bookmarkStart w:id="2486" w:name="_Toc75461786"/>
      <w:bookmarkStart w:id="2487" w:name="_Toc76023907"/>
      <w:bookmarkStart w:id="2488" w:name="_Toc83678350"/>
      <w:bookmarkStart w:id="2489" w:name="_Toc90629071"/>
      <w:r w:rsidRPr="00374636">
        <w:t>9.1.1A.4.3</w:t>
      </w:r>
      <w:r w:rsidRPr="00374636">
        <w:tab/>
        <w:t>Message contents</w:t>
      </w:r>
      <w:bookmarkEnd w:id="2484"/>
      <w:bookmarkEnd w:id="2485"/>
      <w:bookmarkEnd w:id="2486"/>
      <w:bookmarkEnd w:id="2487"/>
      <w:bookmarkEnd w:id="2488"/>
      <w:bookmarkEnd w:id="2489"/>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EF3CD7" w14:textId="77777777" w:rsidR="00D65C49" w:rsidRPr="00374636" w:rsidRDefault="00D65C49" w:rsidP="007C6871">
            <w:pPr>
              <w:pStyle w:val="TAL"/>
              <w:rPr>
                <w:rFonts w:eastAsia="MS Mincho"/>
                <w:lang w:eastAsia="en-US"/>
              </w:rPr>
            </w:pPr>
          </w:p>
        </w:tc>
        <w:tc>
          <w:tcPr>
            <w:tcW w:w="1700" w:type="dxa"/>
          </w:tcPr>
          <w:p w14:paraId="11FDE6A4" w14:textId="77777777" w:rsidR="00D65C49" w:rsidRPr="00374636" w:rsidRDefault="00D65C49" w:rsidP="007C6871">
            <w:pPr>
              <w:pStyle w:val="TAL"/>
              <w:rPr>
                <w:rFonts w:eastAsia="MS Mincho"/>
                <w:lang w:eastAsia="en-US"/>
              </w:rPr>
            </w:pPr>
          </w:p>
        </w:tc>
        <w:tc>
          <w:tcPr>
            <w:tcW w:w="1104" w:type="dxa"/>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5D047612" w14:textId="77777777" w:rsidR="00D65C49" w:rsidRPr="00374636" w:rsidRDefault="00D65C49" w:rsidP="007C6871">
            <w:pPr>
              <w:pStyle w:val="TAL"/>
              <w:rPr>
                <w:rFonts w:eastAsia="MS Mincho"/>
                <w:lang w:eastAsia="en-US"/>
              </w:rPr>
            </w:pPr>
          </w:p>
        </w:tc>
        <w:tc>
          <w:tcPr>
            <w:tcW w:w="1700" w:type="dxa"/>
          </w:tcPr>
          <w:p w14:paraId="0F327732" w14:textId="77777777" w:rsidR="00D65C49" w:rsidRPr="00374636" w:rsidRDefault="00D65C49" w:rsidP="007C6871">
            <w:pPr>
              <w:pStyle w:val="TAL"/>
              <w:rPr>
                <w:rFonts w:eastAsia="MS Mincho"/>
                <w:lang w:eastAsia="en-US"/>
              </w:rPr>
            </w:pPr>
          </w:p>
        </w:tc>
        <w:tc>
          <w:tcPr>
            <w:tcW w:w="1104" w:type="dxa"/>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35A0AFD" w14:textId="77777777" w:rsidR="00D65C49" w:rsidRPr="00374636" w:rsidRDefault="00D65C49" w:rsidP="007C6871">
            <w:pPr>
              <w:pStyle w:val="TAL"/>
              <w:rPr>
                <w:rFonts w:eastAsia="MS Mincho"/>
                <w:lang w:eastAsia="en-US"/>
              </w:rPr>
            </w:pPr>
          </w:p>
        </w:tc>
        <w:tc>
          <w:tcPr>
            <w:tcW w:w="1700" w:type="dxa"/>
          </w:tcPr>
          <w:p w14:paraId="40645DF5" w14:textId="77777777" w:rsidR="00D65C49" w:rsidRPr="00374636" w:rsidRDefault="00D65C49" w:rsidP="007C6871">
            <w:pPr>
              <w:pStyle w:val="TAL"/>
              <w:rPr>
                <w:rFonts w:eastAsia="MS Mincho"/>
                <w:lang w:eastAsia="en-US"/>
              </w:rPr>
            </w:pPr>
          </w:p>
        </w:tc>
        <w:tc>
          <w:tcPr>
            <w:tcW w:w="1104" w:type="dxa"/>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7DE42212" w14:textId="77777777" w:rsidR="00D65C49" w:rsidRPr="00374636" w:rsidRDefault="00D65C49" w:rsidP="007C6871">
            <w:pPr>
              <w:pStyle w:val="TAL"/>
              <w:rPr>
                <w:rFonts w:eastAsia="MS Mincho"/>
                <w:lang w:eastAsia="en-US"/>
              </w:rPr>
            </w:pPr>
          </w:p>
        </w:tc>
        <w:tc>
          <w:tcPr>
            <w:tcW w:w="1700" w:type="dxa"/>
          </w:tcPr>
          <w:p w14:paraId="33FBF97C" w14:textId="77777777" w:rsidR="00D65C49" w:rsidRPr="00374636" w:rsidRDefault="00D65C49" w:rsidP="007C6871">
            <w:pPr>
              <w:pStyle w:val="TAL"/>
              <w:rPr>
                <w:rFonts w:eastAsia="MS Mincho"/>
                <w:lang w:eastAsia="en-US"/>
              </w:rPr>
            </w:pPr>
          </w:p>
        </w:tc>
        <w:tc>
          <w:tcPr>
            <w:tcW w:w="1104" w:type="dxa"/>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tcPr>
          <w:p w14:paraId="39983AF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01B9264" w14:textId="77777777" w:rsidR="00D65C49" w:rsidRPr="00374636" w:rsidRDefault="00D65C49" w:rsidP="007C6871">
            <w:pPr>
              <w:pStyle w:val="TAL"/>
              <w:rPr>
                <w:rFonts w:eastAsia="MS Mincho"/>
                <w:lang w:eastAsia="en-US"/>
              </w:rPr>
            </w:pPr>
          </w:p>
        </w:tc>
        <w:tc>
          <w:tcPr>
            <w:tcW w:w="1700" w:type="dxa"/>
          </w:tcPr>
          <w:p w14:paraId="5CCBCCAF" w14:textId="77777777" w:rsidR="00D65C49" w:rsidRPr="00374636" w:rsidRDefault="00D65C49" w:rsidP="007C6871">
            <w:pPr>
              <w:pStyle w:val="TAL"/>
              <w:rPr>
                <w:rFonts w:eastAsia="MS Mincho"/>
                <w:lang w:eastAsia="en-US"/>
              </w:rPr>
            </w:pPr>
          </w:p>
        </w:tc>
        <w:tc>
          <w:tcPr>
            <w:tcW w:w="1104" w:type="dxa"/>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17CE2DD" w14:textId="77777777" w:rsidR="00D65C49" w:rsidRPr="00374636" w:rsidRDefault="00D65C49" w:rsidP="007C6871">
            <w:pPr>
              <w:pStyle w:val="TAL"/>
              <w:rPr>
                <w:rFonts w:eastAsia="MS Mincho"/>
                <w:lang w:eastAsia="en-US"/>
              </w:rPr>
            </w:pPr>
          </w:p>
        </w:tc>
        <w:tc>
          <w:tcPr>
            <w:tcW w:w="1700" w:type="dxa"/>
          </w:tcPr>
          <w:p w14:paraId="3F181D24" w14:textId="77777777" w:rsidR="00D65C49" w:rsidRPr="00374636" w:rsidRDefault="00D65C49" w:rsidP="007C6871">
            <w:pPr>
              <w:pStyle w:val="TAL"/>
              <w:rPr>
                <w:rFonts w:eastAsia="MS Mincho"/>
                <w:lang w:eastAsia="en-US"/>
              </w:rPr>
            </w:pPr>
          </w:p>
        </w:tc>
        <w:tc>
          <w:tcPr>
            <w:tcW w:w="1104" w:type="dxa"/>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74A1A610" w14:textId="77777777" w:rsidR="00D65C49" w:rsidRPr="00374636" w:rsidRDefault="00D65C49" w:rsidP="007C6871">
            <w:pPr>
              <w:pStyle w:val="TAL"/>
              <w:rPr>
                <w:rFonts w:eastAsia="MS Mincho"/>
                <w:lang w:eastAsia="en-US"/>
              </w:rPr>
            </w:pPr>
          </w:p>
        </w:tc>
        <w:tc>
          <w:tcPr>
            <w:tcW w:w="1700" w:type="dxa"/>
          </w:tcPr>
          <w:p w14:paraId="786CA7E0" w14:textId="77777777" w:rsidR="00D65C49" w:rsidRPr="00374636" w:rsidRDefault="00D65C49" w:rsidP="007C6871">
            <w:pPr>
              <w:pStyle w:val="TAL"/>
              <w:rPr>
                <w:rFonts w:eastAsia="MS Mincho"/>
                <w:lang w:eastAsia="en-US"/>
              </w:rPr>
            </w:pPr>
          </w:p>
        </w:tc>
        <w:tc>
          <w:tcPr>
            <w:tcW w:w="1104" w:type="dxa"/>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tcPr>
          <w:p w14:paraId="043A68AC" w14:textId="77777777" w:rsidR="00D65C49" w:rsidRPr="00374636" w:rsidRDefault="00D65C49" w:rsidP="007C6871">
            <w:pPr>
              <w:pStyle w:val="TAL"/>
              <w:rPr>
                <w:lang w:eastAsia="en-US"/>
              </w:rPr>
            </w:pPr>
            <w:r w:rsidRPr="00374636">
              <w:rPr>
                <w:lang w:eastAsia="en-US"/>
              </w:rPr>
              <w:t xml:space="preserve">            commonIEsRequestLocationInformation</w:t>
            </w:r>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466C754" w14:textId="77777777" w:rsidR="00D65C49" w:rsidRPr="00374636" w:rsidRDefault="00D65C49" w:rsidP="007C6871">
            <w:pPr>
              <w:pStyle w:val="TAL"/>
              <w:rPr>
                <w:rFonts w:eastAsia="MS Mincho"/>
                <w:lang w:eastAsia="en-US"/>
              </w:rPr>
            </w:pPr>
          </w:p>
        </w:tc>
        <w:tc>
          <w:tcPr>
            <w:tcW w:w="1700" w:type="dxa"/>
          </w:tcPr>
          <w:p w14:paraId="65F9AE17" w14:textId="77777777" w:rsidR="00D65C49" w:rsidRPr="00374636" w:rsidRDefault="00D65C49" w:rsidP="007C6871">
            <w:pPr>
              <w:pStyle w:val="TAL"/>
              <w:rPr>
                <w:rFonts w:eastAsia="MS Mincho"/>
                <w:lang w:eastAsia="en-US"/>
              </w:rPr>
            </w:pPr>
          </w:p>
        </w:tc>
        <w:tc>
          <w:tcPr>
            <w:tcW w:w="1104" w:type="dxa"/>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tcPr>
          <w:p w14:paraId="56AA887D"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6742F8AD" w14:textId="77777777" w:rsidR="00D65C49" w:rsidRPr="00374636" w:rsidRDefault="00D65C49" w:rsidP="007C6871">
            <w:pPr>
              <w:pStyle w:val="TAL"/>
              <w:rPr>
                <w:rFonts w:eastAsia="MS Mincho"/>
                <w:lang w:eastAsia="en-US"/>
              </w:rPr>
            </w:pPr>
          </w:p>
        </w:tc>
        <w:tc>
          <w:tcPr>
            <w:tcW w:w="1700" w:type="dxa"/>
          </w:tcPr>
          <w:p w14:paraId="0F4AF9D0" w14:textId="77777777" w:rsidR="00D65C49" w:rsidRPr="00374636" w:rsidRDefault="00D65C49" w:rsidP="007C6871">
            <w:pPr>
              <w:pStyle w:val="TAL"/>
              <w:rPr>
                <w:rFonts w:eastAsia="MS Mincho"/>
                <w:lang w:eastAsia="en-US"/>
              </w:rPr>
            </w:pPr>
          </w:p>
        </w:tc>
        <w:tc>
          <w:tcPr>
            <w:tcW w:w="1104" w:type="dxa"/>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tcPr>
          <w:p w14:paraId="15967E71"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497D77F6" w14:textId="77777777" w:rsidR="00D65C49" w:rsidRPr="00374636" w:rsidRDefault="00D65C49" w:rsidP="007C6871">
            <w:pPr>
              <w:pStyle w:val="TAL"/>
              <w:rPr>
                <w:rFonts w:eastAsia="MS Mincho"/>
                <w:lang w:eastAsia="en-US"/>
              </w:rPr>
            </w:pPr>
          </w:p>
        </w:tc>
        <w:tc>
          <w:tcPr>
            <w:tcW w:w="1700" w:type="dxa"/>
          </w:tcPr>
          <w:p w14:paraId="6D6FFA12" w14:textId="77777777" w:rsidR="00D65C49" w:rsidRPr="00374636" w:rsidRDefault="00D65C49" w:rsidP="007C6871">
            <w:pPr>
              <w:pStyle w:val="TAL"/>
              <w:rPr>
                <w:rFonts w:eastAsia="MS Mincho"/>
                <w:lang w:eastAsia="en-US"/>
              </w:rPr>
            </w:pPr>
          </w:p>
        </w:tc>
        <w:tc>
          <w:tcPr>
            <w:tcW w:w="1104" w:type="dxa"/>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tcPr>
          <w:p w14:paraId="2C5A57FC" w14:textId="77777777" w:rsidR="00D65C49" w:rsidRPr="00374636" w:rsidRDefault="00D65C49" w:rsidP="007C6871">
            <w:pPr>
              <w:pStyle w:val="TAL"/>
              <w:rPr>
                <w:rFonts w:eastAsia="MS Mincho"/>
                <w:lang w:eastAsia="en-US"/>
              </w:rPr>
            </w:pPr>
          </w:p>
        </w:tc>
        <w:tc>
          <w:tcPr>
            <w:tcW w:w="1700" w:type="dxa"/>
          </w:tcPr>
          <w:p w14:paraId="20EE3431" w14:textId="77777777" w:rsidR="00D65C49" w:rsidRPr="00374636" w:rsidRDefault="00D65C49" w:rsidP="007C6871">
            <w:pPr>
              <w:pStyle w:val="TAL"/>
              <w:rPr>
                <w:rFonts w:eastAsia="MS Mincho"/>
                <w:lang w:eastAsia="en-US"/>
              </w:rPr>
            </w:pPr>
          </w:p>
        </w:tc>
        <w:tc>
          <w:tcPr>
            <w:tcW w:w="1104" w:type="dxa"/>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tcPr>
          <w:p w14:paraId="6E33EFCD" w14:textId="77777777" w:rsidR="00D65C49" w:rsidRPr="00374636" w:rsidRDefault="00D65C49" w:rsidP="007C6871">
            <w:pPr>
              <w:pStyle w:val="TAL"/>
              <w:rPr>
                <w:rFonts w:eastAsia="MS Mincho"/>
                <w:lang w:eastAsia="en-US"/>
              </w:rPr>
            </w:pPr>
          </w:p>
        </w:tc>
        <w:tc>
          <w:tcPr>
            <w:tcW w:w="1700" w:type="dxa"/>
          </w:tcPr>
          <w:p w14:paraId="598383BB" w14:textId="77777777" w:rsidR="00D65C49" w:rsidRPr="00374636" w:rsidRDefault="00D65C49" w:rsidP="007C6871">
            <w:pPr>
              <w:pStyle w:val="TAL"/>
              <w:rPr>
                <w:rFonts w:eastAsia="MS Mincho"/>
                <w:lang w:eastAsia="en-US"/>
              </w:rPr>
            </w:pPr>
          </w:p>
        </w:tc>
        <w:tc>
          <w:tcPr>
            <w:tcW w:w="1104" w:type="dxa"/>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tcPr>
          <w:p w14:paraId="6ABF1506" w14:textId="77777777" w:rsidR="00D65C49" w:rsidRPr="00374636" w:rsidRDefault="00D65C49" w:rsidP="007C6871">
            <w:pPr>
              <w:pStyle w:val="TAL"/>
              <w:rPr>
                <w:rFonts w:eastAsia="MS Mincho"/>
                <w:lang w:eastAsia="en-US"/>
              </w:rPr>
            </w:pPr>
          </w:p>
        </w:tc>
        <w:tc>
          <w:tcPr>
            <w:tcW w:w="1700" w:type="dxa"/>
          </w:tcPr>
          <w:p w14:paraId="3F967374" w14:textId="77777777" w:rsidR="00D65C49" w:rsidRPr="00374636" w:rsidRDefault="00D65C49" w:rsidP="007C6871">
            <w:pPr>
              <w:pStyle w:val="TAL"/>
              <w:rPr>
                <w:rFonts w:eastAsia="MS Mincho"/>
                <w:lang w:eastAsia="en-US"/>
              </w:rPr>
            </w:pPr>
          </w:p>
        </w:tc>
        <w:tc>
          <w:tcPr>
            <w:tcW w:w="1104" w:type="dxa"/>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tcPr>
          <w:p w14:paraId="04D17B8F" w14:textId="77777777" w:rsidR="00D65C49" w:rsidRPr="00374636" w:rsidRDefault="00D65C49" w:rsidP="007C6871">
            <w:pPr>
              <w:pStyle w:val="TAL"/>
              <w:rPr>
                <w:rFonts w:eastAsia="MS Mincho"/>
                <w:lang w:eastAsia="en-US"/>
              </w:rPr>
            </w:pPr>
          </w:p>
        </w:tc>
        <w:tc>
          <w:tcPr>
            <w:tcW w:w="1700" w:type="dxa"/>
          </w:tcPr>
          <w:p w14:paraId="737DBDB1" w14:textId="77777777" w:rsidR="00D65C49" w:rsidRPr="00374636" w:rsidRDefault="00D65C49" w:rsidP="007C6871">
            <w:pPr>
              <w:pStyle w:val="TAL"/>
              <w:rPr>
                <w:rFonts w:eastAsia="MS Mincho"/>
                <w:lang w:eastAsia="en-US"/>
              </w:rPr>
            </w:pPr>
          </w:p>
        </w:tc>
        <w:tc>
          <w:tcPr>
            <w:tcW w:w="1104" w:type="dxa"/>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tcPr>
          <w:p w14:paraId="0BF50071" w14:textId="77777777" w:rsidR="00D65C49" w:rsidRPr="00374636" w:rsidRDefault="00D65C49" w:rsidP="007C6871">
            <w:pPr>
              <w:pStyle w:val="TAL"/>
              <w:rPr>
                <w:rFonts w:eastAsia="MS Mincho"/>
                <w:lang w:eastAsia="en-US"/>
              </w:rPr>
            </w:pPr>
          </w:p>
        </w:tc>
        <w:tc>
          <w:tcPr>
            <w:tcW w:w="1700" w:type="dxa"/>
          </w:tcPr>
          <w:p w14:paraId="511E9F4E" w14:textId="77777777" w:rsidR="00D65C49" w:rsidRPr="00374636" w:rsidRDefault="00D65C49" w:rsidP="007C6871">
            <w:pPr>
              <w:pStyle w:val="TAL"/>
              <w:rPr>
                <w:rFonts w:eastAsia="MS Mincho"/>
                <w:lang w:eastAsia="en-US"/>
              </w:rPr>
            </w:pPr>
          </w:p>
        </w:tc>
        <w:tc>
          <w:tcPr>
            <w:tcW w:w="1104" w:type="dxa"/>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tcPr>
          <w:p w14:paraId="4D17230C" w14:textId="77777777" w:rsidR="00D65C49" w:rsidRPr="00374636" w:rsidRDefault="00D65C49" w:rsidP="007C6871">
            <w:pPr>
              <w:pStyle w:val="TAL"/>
              <w:rPr>
                <w:rFonts w:eastAsia="MS Mincho"/>
                <w:lang w:eastAsia="en-US"/>
              </w:rPr>
            </w:pPr>
          </w:p>
        </w:tc>
        <w:tc>
          <w:tcPr>
            <w:tcW w:w="1700" w:type="dxa"/>
          </w:tcPr>
          <w:p w14:paraId="0BA85303" w14:textId="77777777" w:rsidR="00D65C49" w:rsidRPr="00374636" w:rsidRDefault="00D65C49" w:rsidP="007C6871">
            <w:pPr>
              <w:pStyle w:val="TAL"/>
              <w:rPr>
                <w:rFonts w:eastAsia="MS Mincho"/>
                <w:lang w:eastAsia="en-US"/>
              </w:rPr>
            </w:pPr>
          </w:p>
        </w:tc>
        <w:tc>
          <w:tcPr>
            <w:tcW w:w="1104" w:type="dxa"/>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8026" w14:textId="77777777" w:rsidR="00D65C49" w:rsidRPr="00374636" w:rsidRDefault="00D65C49" w:rsidP="007C6871">
            <w:pPr>
              <w:pStyle w:val="TAL"/>
              <w:rPr>
                <w:rFonts w:eastAsia="MS Mincho"/>
                <w:lang w:eastAsia="en-US"/>
              </w:rPr>
            </w:pPr>
          </w:p>
        </w:tc>
        <w:tc>
          <w:tcPr>
            <w:tcW w:w="1700" w:type="dxa"/>
          </w:tcPr>
          <w:p w14:paraId="220225F2" w14:textId="77777777" w:rsidR="00D65C49" w:rsidRPr="00374636" w:rsidRDefault="00D65C49" w:rsidP="007C6871">
            <w:pPr>
              <w:pStyle w:val="TAL"/>
              <w:rPr>
                <w:rFonts w:eastAsia="MS Mincho"/>
                <w:lang w:eastAsia="en-US"/>
              </w:rPr>
            </w:pPr>
          </w:p>
        </w:tc>
        <w:tc>
          <w:tcPr>
            <w:tcW w:w="1104" w:type="dxa"/>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tcPr>
          <w:p w14:paraId="0C567DED" w14:textId="77777777" w:rsidR="00D65C49" w:rsidRPr="00374636" w:rsidRDefault="00D65C49" w:rsidP="007C6871">
            <w:pPr>
              <w:pStyle w:val="TAL"/>
              <w:rPr>
                <w:rFonts w:eastAsia="MS Mincho"/>
                <w:lang w:eastAsia="en-US"/>
              </w:rPr>
            </w:pPr>
          </w:p>
        </w:tc>
        <w:tc>
          <w:tcPr>
            <w:tcW w:w="1700" w:type="dxa"/>
          </w:tcPr>
          <w:p w14:paraId="6D29A511" w14:textId="77777777" w:rsidR="00D65C49" w:rsidRPr="00374636" w:rsidRDefault="00D65C49" w:rsidP="007C6871">
            <w:pPr>
              <w:pStyle w:val="TAL"/>
              <w:rPr>
                <w:rFonts w:eastAsia="MS Mincho"/>
                <w:lang w:eastAsia="en-US"/>
              </w:rPr>
            </w:pPr>
          </w:p>
        </w:tc>
        <w:tc>
          <w:tcPr>
            <w:tcW w:w="1104" w:type="dxa"/>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tcPr>
          <w:p w14:paraId="0D0DB981" w14:textId="77777777" w:rsidR="00D65C49" w:rsidRPr="00374636" w:rsidRDefault="00D65C49" w:rsidP="007C6871">
            <w:pPr>
              <w:pStyle w:val="TAL"/>
              <w:rPr>
                <w:rFonts w:eastAsia="MS Mincho"/>
                <w:lang w:eastAsia="en-US"/>
              </w:rPr>
            </w:pPr>
          </w:p>
        </w:tc>
        <w:tc>
          <w:tcPr>
            <w:tcW w:w="1700" w:type="dxa"/>
          </w:tcPr>
          <w:p w14:paraId="629249C7" w14:textId="77777777" w:rsidR="00D65C49" w:rsidRPr="00374636" w:rsidRDefault="00D65C49" w:rsidP="007C6871">
            <w:pPr>
              <w:pStyle w:val="TAL"/>
              <w:rPr>
                <w:rFonts w:eastAsia="MS Mincho"/>
                <w:lang w:eastAsia="en-US"/>
              </w:rPr>
            </w:pPr>
          </w:p>
        </w:tc>
        <w:tc>
          <w:tcPr>
            <w:tcW w:w="1104" w:type="dxa"/>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tcPr>
          <w:p w14:paraId="685C763D" w14:textId="77777777" w:rsidR="00D65C49" w:rsidRPr="00374636" w:rsidRDefault="00D65C49" w:rsidP="007C6871">
            <w:pPr>
              <w:pStyle w:val="TAL"/>
              <w:rPr>
                <w:lang w:eastAsia="en-US"/>
              </w:rPr>
            </w:pPr>
            <w:r w:rsidRPr="00374636">
              <w:rPr>
                <w:lang w:eastAsia="en-US"/>
              </w:rPr>
              <w:t>}</w:t>
            </w:r>
          </w:p>
        </w:tc>
        <w:tc>
          <w:tcPr>
            <w:tcW w:w="2267" w:type="dxa"/>
          </w:tcPr>
          <w:p w14:paraId="3E30ED28" w14:textId="77777777" w:rsidR="00D65C49" w:rsidRPr="00374636" w:rsidRDefault="00D65C49" w:rsidP="007C6871">
            <w:pPr>
              <w:pStyle w:val="TAL"/>
              <w:rPr>
                <w:rFonts w:eastAsia="MS Mincho"/>
                <w:lang w:eastAsia="en-US"/>
              </w:rPr>
            </w:pPr>
          </w:p>
        </w:tc>
        <w:tc>
          <w:tcPr>
            <w:tcW w:w="1700" w:type="dxa"/>
          </w:tcPr>
          <w:p w14:paraId="7607000E" w14:textId="77777777" w:rsidR="00D65C49" w:rsidRPr="00374636" w:rsidRDefault="00D65C49" w:rsidP="007C6871">
            <w:pPr>
              <w:pStyle w:val="TAL"/>
              <w:rPr>
                <w:rFonts w:eastAsia="MS Mincho"/>
                <w:lang w:eastAsia="en-US"/>
              </w:rPr>
            </w:pPr>
          </w:p>
        </w:tc>
        <w:tc>
          <w:tcPr>
            <w:tcW w:w="1104" w:type="dxa"/>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90" w:name="_Toc27481693"/>
      <w:bookmarkStart w:id="2491" w:name="_Toc68182943"/>
      <w:bookmarkStart w:id="2492" w:name="_Toc75461787"/>
      <w:bookmarkStart w:id="2493" w:name="_Toc76023908"/>
      <w:bookmarkStart w:id="2494" w:name="_Toc83678351"/>
      <w:bookmarkStart w:id="2495" w:name="_Toc90629072"/>
      <w:r w:rsidRPr="00374636">
        <w:t>9.1.1A.5</w:t>
      </w:r>
      <w:r w:rsidRPr="00374636">
        <w:tab/>
        <w:t>Test requirement</w:t>
      </w:r>
      <w:bookmarkEnd w:id="2490"/>
      <w:bookmarkEnd w:id="2491"/>
      <w:bookmarkEnd w:id="2492"/>
      <w:bookmarkEnd w:id="2493"/>
      <w:bookmarkEnd w:id="2494"/>
      <w:bookmarkEnd w:id="2495"/>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4.75pt;height:36.75pt" o:ole="">
            <v:imagedata r:id="rId138" o:title=""/>
          </v:shape>
          <o:OLEObject Type="Embed" ProgID="Equation.3" ShapeID="_x0000_i1121" DrawAspect="Content" ObjectID="_1829923766" r:id="rId150"/>
        </w:object>
      </w:r>
      <w:r w:rsidRPr="00374636">
        <w:t xml:space="preserve">, where </w:t>
      </w:r>
      <w:r w:rsidRPr="00374636">
        <w:rPr>
          <w:position w:val="-4"/>
        </w:rPr>
        <w:object w:dxaOrig="320" w:dyaOrig="260" w14:anchorId="0B6C6655">
          <v:shape id="_x0000_i1122" type="#_x0000_t75" style="width:14.25pt;height:14.25pt" o:ole="">
            <v:imagedata r:id="rId140" o:title=""/>
          </v:shape>
          <o:OLEObject Type="Embed" ProgID="Equation.3" ShapeID="_x0000_i1122" DrawAspect="Content" ObjectID="_1829923767" r:id="rId151"/>
        </w:object>
      </w:r>
      <w:r w:rsidRPr="00374636">
        <w:t xml:space="preserve">=8 and </w:t>
      </w:r>
      <w:r w:rsidRPr="00374636">
        <w:rPr>
          <w:position w:val="-6"/>
        </w:rPr>
        <w:object w:dxaOrig="200" w:dyaOrig="220" w14:anchorId="589E77D6">
          <v:shape id="_x0000_i1123" type="#_x0000_t75" style="width:6.75pt;height:14.25pt" o:ole="">
            <v:imagedata r:id="rId142" o:title=""/>
          </v:shape>
          <o:OLEObject Type="Embed" ProgID="Equation.3" ShapeID="_x0000_i1123" DrawAspect="Content" ObjectID="_1829923768" r:id="rId152"/>
        </w:object>
      </w:r>
      <w:r w:rsidRPr="00374636">
        <w:t>=16 are the parameters specified in clause 9.1.1A.3 and Table 9.1.1A.3</w:t>
      </w:r>
      <w:r w:rsidRPr="00374636">
        <w:noBreakHyphen/>
        <w:t>1. This gives the total RSTD reporting delay of 4960 ms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lastRenderedPageBreak/>
        <w:t>The rate of successful tests during repeated tests shall be at least 90% with a confidence level of 95%.</w:t>
      </w:r>
    </w:p>
    <w:p w14:paraId="091E2D83" w14:textId="77777777" w:rsidR="00D65C49" w:rsidRPr="00374636" w:rsidRDefault="00D65C49" w:rsidP="00D65C49">
      <w:pPr>
        <w:pStyle w:val="Heading3"/>
      </w:pPr>
      <w:bookmarkStart w:id="2496" w:name="_Toc27481694"/>
      <w:bookmarkStart w:id="2497" w:name="_Toc68182944"/>
      <w:bookmarkStart w:id="2498" w:name="_Toc75461788"/>
      <w:bookmarkStart w:id="2499" w:name="_Toc76023909"/>
      <w:bookmarkStart w:id="2500" w:name="_Toc83678352"/>
      <w:bookmarkStart w:id="2501" w:name="_Toc90629073"/>
      <w:r w:rsidRPr="00374636">
        <w:t>9.1.2</w:t>
      </w:r>
      <w:r w:rsidRPr="00374636">
        <w:tab/>
        <w:t>TDD RSTD Measurement Reporting Delay</w:t>
      </w:r>
      <w:bookmarkEnd w:id="2496"/>
      <w:bookmarkEnd w:id="2497"/>
      <w:bookmarkEnd w:id="2498"/>
      <w:bookmarkEnd w:id="2499"/>
      <w:bookmarkEnd w:id="2500"/>
      <w:bookmarkEnd w:id="2501"/>
    </w:p>
    <w:p w14:paraId="65C4B110" w14:textId="77777777" w:rsidR="00D65C49" w:rsidRPr="00374636" w:rsidRDefault="00D65C49" w:rsidP="00D65C49">
      <w:pPr>
        <w:pStyle w:val="Heading5"/>
      </w:pPr>
      <w:bookmarkStart w:id="2502" w:name="_Toc27481695"/>
      <w:bookmarkStart w:id="2503" w:name="_Toc68182945"/>
      <w:bookmarkStart w:id="2504" w:name="_Toc75461789"/>
      <w:bookmarkStart w:id="2505" w:name="_Toc76023910"/>
      <w:bookmarkStart w:id="2506" w:name="_Toc83678353"/>
      <w:bookmarkStart w:id="2507" w:name="_Toc90629074"/>
      <w:r w:rsidRPr="00374636">
        <w:t>9.1.2.1</w:t>
      </w:r>
      <w:r w:rsidRPr="00374636">
        <w:tab/>
        <w:t>Test purpose</w:t>
      </w:r>
      <w:bookmarkEnd w:id="2502"/>
      <w:bookmarkEnd w:id="2503"/>
      <w:bookmarkEnd w:id="2504"/>
      <w:bookmarkEnd w:id="2505"/>
      <w:bookmarkEnd w:id="2506"/>
      <w:bookmarkEnd w:id="2507"/>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8" w:name="_Toc27481696"/>
      <w:bookmarkStart w:id="2509" w:name="_Toc68182946"/>
      <w:bookmarkStart w:id="2510" w:name="_Toc75461790"/>
      <w:bookmarkStart w:id="2511" w:name="_Toc76023911"/>
      <w:bookmarkStart w:id="2512" w:name="_Toc83678354"/>
      <w:bookmarkStart w:id="2513" w:name="_Toc90629075"/>
      <w:r w:rsidRPr="00374636">
        <w:t>9.1.2.2</w:t>
      </w:r>
      <w:r w:rsidRPr="00374636">
        <w:tab/>
        <w:t>Test applicability</w:t>
      </w:r>
      <w:bookmarkEnd w:id="2508"/>
      <w:bookmarkEnd w:id="2509"/>
      <w:bookmarkEnd w:id="2510"/>
      <w:bookmarkEnd w:id="2511"/>
      <w:bookmarkEnd w:id="2512"/>
      <w:bookmarkEnd w:id="2513"/>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4" w:name="_Toc27481697"/>
      <w:bookmarkStart w:id="2515" w:name="_Toc68182947"/>
      <w:bookmarkStart w:id="2516" w:name="_Toc75461791"/>
      <w:bookmarkStart w:id="2517" w:name="_Toc76023912"/>
      <w:bookmarkStart w:id="2518" w:name="_Toc83678355"/>
      <w:bookmarkStart w:id="2519" w:name="_Toc90629076"/>
      <w:r w:rsidRPr="00374636">
        <w:t>9.1.2.3</w:t>
      </w:r>
      <w:r w:rsidRPr="00374636">
        <w:tab/>
        <w:t>Minimum conformance requirements</w:t>
      </w:r>
      <w:bookmarkEnd w:id="2514"/>
      <w:bookmarkEnd w:id="2515"/>
      <w:bookmarkEnd w:id="2516"/>
      <w:bookmarkEnd w:id="2517"/>
      <w:bookmarkEnd w:id="2518"/>
      <w:bookmarkEnd w:id="2519"/>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1.25pt;height:21.75pt" o:ole="">
            <v:imagedata r:id="rId153" o:title=""/>
          </v:shape>
          <o:OLEObject Type="Embed" ProgID="Equation.3" ShapeID="_x0000_i1124" DrawAspect="Content" ObjectID="_1829923769" r:id="rId154"/>
        </w:object>
      </w:r>
      <w:r w:rsidRPr="00374636">
        <w:rPr>
          <w:rFonts w:eastAsia="MS Mincho" w:cs="v4.2.0"/>
        </w:rPr>
        <w:t xml:space="preserve"> ms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7.75pt;height:21.75pt" o:ole="">
            <v:imagedata r:id="rId155" o:title=""/>
          </v:shape>
          <o:OLEObject Type="Embed" ProgID="Equation.3" ShapeID="_x0000_i1125" DrawAspect="Content" ObjectID="_1829923770"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1.25pt;height:21.75pt" o:ole="">
            <v:imagedata r:id="rId157" o:title=""/>
          </v:shape>
          <o:OLEObject Type="Embed" ProgID="Equation.3" ShapeID="_x0000_i1126" DrawAspect="Content" ObjectID="_1829923771"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1.75pt;height:21.75pt" o:ole="">
            <v:imagedata r:id="rId90" o:title=""/>
          </v:shape>
          <o:OLEObject Type="Embed" ProgID="Equation.3" ShapeID="_x0000_i1127" DrawAspect="Content" ObjectID="_1829923772"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25pt;height:14.25pt" o:ole="">
            <v:imagedata r:id="rId92" o:title=""/>
          </v:shape>
          <o:OLEObject Type="Embed" ProgID="Equation.3" ShapeID="_x0000_i1128" DrawAspect="Content" ObjectID="_1829923773"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9.25pt;height:21.75pt" o:ole="">
            <v:imagedata r:id="rId94" o:title=""/>
          </v:shape>
          <o:OLEObject Type="Embed" ProgID="Equation.3" ShapeID="_x0000_i1129" DrawAspect="Content" ObjectID="_1829923774" r:id="rId161"/>
        </w:object>
      </w:r>
      <w:r w:rsidRPr="00374636">
        <w:t xml:space="preserve"> (1≤</w:t>
      </w:r>
      <w:r w:rsidRPr="00374636">
        <w:rPr>
          <w:position w:val="-12"/>
        </w:rPr>
        <w:object w:dxaOrig="540" w:dyaOrig="360" w14:anchorId="6557A995">
          <v:shape id="_x0000_i1130" type="#_x0000_t75" style="width:29.25pt;height:21.75pt" o:ole="">
            <v:imagedata r:id="rId96" o:title=""/>
          </v:shape>
          <o:OLEObject Type="Embed" ProgID="Equation.3" ShapeID="_x0000_i1130" DrawAspect="Content" ObjectID="_1829923775"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4.25pt;height:14.25pt" o:ole="">
            <v:imagedata r:id="rId98" o:title=""/>
          </v:shape>
          <o:OLEObject Type="Embed" ProgID="Equation.3" ShapeID="_x0000_i1131" DrawAspect="Content" ObjectID="_1829923776" r:id="rId163"/>
        </w:object>
      </w:r>
      <w:r w:rsidRPr="00374636">
        <w:t xml:space="preserve"> = </w:t>
      </w:r>
      <w:r w:rsidRPr="00374636">
        <w:rPr>
          <w:position w:val="-28"/>
        </w:rPr>
        <w:object w:dxaOrig="1020" w:dyaOrig="680" w14:anchorId="1267ECF0">
          <v:shape id="_x0000_i1132" type="#_x0000_t75" style="width:50.25pt;height:36.75pt" o:ole="">
            <v:imagedata r:id="rId164" o:title=""/>
          </v:shape>
          <o:OLEObject Type="Embed" ProgID="Equation.3" ShapeID="_x0000_i1132" DrawAspect="Content" ObjectID="_1829923777" r:id="rId165"/>
        </w:object>
      </w:r>
      <w:r w:rsidRPr="00374636">
        <w:t xml:space="preserve"> ms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1.25pt;height:21.75pt" o:ole="">
            <v:imagedata r:id="rId166" o:title=""/>
          </v:shape>
          <o:OLEObject Type="Embed" ProgID="Equation.3" ShapeID="_x0000_i1133" DrawAspect="Content" ObjectID="_1829923778"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1.75pt;height:21.75pt" o:ole="">
                  <v:imagedata r:id="rId90" o:title=""/>
                </v:shape>
                <o:OLEObject Type="Embed" ProgID="Equation.3" ShapeID="_x0000_i1134" DrawAspect="Content" ObjectID="_1829923779"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25pt;height:14.25pt" o:ole="">
                  <v:imagedata r:id="rId92" o:title=""/>
                </v:shape>
                <o:OLEObject Type="Embed" ProgID="Equation.3" ShapeID="_x0000_i1135" DrawAspect="Content" ObjectID="_1829923780"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160 ms</w:t>
            </w:r>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1.25pt;height:21.75pt" o:ole="">
            <v:imagedata r:id="rId170" o:title=""/>
          </v:shape>
          <o:OLEObject Type="Embed" ProgID="Equation.3" ShapeID="_x0000_i1136" DrawAspect="Content" ObjectID="_1829923781"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8.75pt;height:21.75pt" o:ole="">
            <v:imagedata r:id="rId108" o:title=""/>
          </v:shape>
          <o:OLEObject Type="Embed" ProgID="Equation.3" ShapeID="_x0000_i1137" DrawAspect="Content" ObjectID="_1829923782"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25pt;height:21.75pt" o:ole="">
            <v:imagedata r:id="rId110" o:title=""/>
          </v:shape>
          <o:OLEObject Type="Embed" ProgID="Equation.3" ShapeID="_x0000_i1138" DrawAspect="Content" ObjectID="_1829923783"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8.75pt;height:21.75pt" o:ole="">
            <v:imagedata r:id="rId108" o:title=""/>
          </v:shape>
          <o:OLEObject Type="Embed" ProgID="Equation.3" ShapeID="_x0000_i1139" DrawAspect="Content" ObjectID="_1829923784"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25pt;height:21.75pt" o:ole="">
            <v:imagedata r:id="rId110" o:title=""/>
          </v:shape>
          <o:OLEObject Type="Embed" ProgID="Equation.3" ShapeID="_x0000_i1140" DrawAspect="Content" ObjectID="_1829923785"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75pt;height:29.25pt" o:ole="">
            <v:imagedata r:id="rId176" o:title=""/>
          </v:shape>
          <o:OLEObject Type="Embed" ProgID="Equation.3" ShapeID="_x0000_i1141" DrawAspect="Content" ObjectID="_1829923786"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1.25pt;height:21.75pt" o:ole="">
            <v:imagedata r:id="rId178" o:title=""/>
          </v:shape>
          <o:OLEObject Type="Embed" ProgID="Equation.3" ShapeID="_x0000_i1142" DrawAspect="Content" ObjectID="_1829923787"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20" w:name="_Toc27481698"/>
      <w:bookmarkStart w:id="2521" w:name="_Toc68182948"/>
      <w:bookmarkStart w:id="2522" w:name="_Toc75461792"/>
      <w:bookmarkStart w:id="2523" w:name="_Toc76023913"/>
      <w:bookmarkStart w:id="2524" w:name="_Toc83678356"/>
      <w:bookmarkStart w:id="2525" w:name="_Toc90629077"/>
      <w:r w:rsidRPr="00374636">
        <w:t>9.1.2.4</w:t>
      </w:r>
      <w:r w:rsidRPr="00374636">
        <w:tab/>
        <w:t>Test description</w:t>
      </w:r>
      <w:bookmarkEnd w:id="2520"/>
      <w:bookmarkEnd w:id="2521"/>
      <w:bookmarkEnd w:id="2522"/>
      <w:bookmarkEnd w:id="2523"/>
      <w:bookmarkEnd w:id="2524"/>
      <w:bookmarkEnd w:id="2525"/>
    </w:p>
    <w:p w14:paraId="6422A084" w14:textId="77777777" w:rsidR="00D65C49" w:rsidRPr="00374636" w:rsidRDefault="00D65C49" w:rsidP="00D65C49">
      <w:pPr>
        <w:pStyle w:val="Heading6"/>
      </w:pPr>
      <w:bookmarkStart w:id="2526" w:name="_Toc27481699"/>
      <w:bookmarkStart w:id="2527" w:name="_Toc68182949"/>
      <w:bookmarkStart w:id="2528" w:name="_Toc75461793"/>
      <w:bookmarkStart w:id="2529" w:name="_Toc76023914"/>
      <w:bookmarkStart w:id="2530" w:name="_Toc83678357"/>
      <w:bookmarkStart w:id="2531" w:name="_Toc90629078"/>
      <w:r w:rsidRPr="00374636">
        <w:t>9.1.2.4.1</w:t>
      </w:r>
      <w:r w:rsidRPr="00374636">
        <w:tab/>
        <w:t>Initial conditions</w:t>
      </w:r>
      <w:bookmarkEnd w:id="2526"/>
      <w:bookmarkEnd w:id="2527"/>
      <w:bookmarkEnd w:id="2528"/>
      <w:bookmarkEnd w:id="2529"/>
      <w:bookmarkEnd w:id="2530"/>
      <w:bookmarkEnd w:id="2531"/>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Frequencies to be tested: Mid Range,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33E6820E"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w:t>
      </w:r>
      <w:r w:rsidR="000934F3" w:rsidRPr="000934F3">
        <w:t xml:space="preserve"> [20]</w:t>
      </w:r>
      <w:r w:rsidRPr="00374636">
        <w:t xml:space="preserve">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lastRenderedPageBreak/>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1.75pt;height:14.25pt" o:ole="">
                  <v:imagedata r:id="rId120" o:title=""/>
                </v:shape>
                <o:OLEObject Type="Embed" ProgID="Equation.3" ShapeID="_x0000_i1143" DrawAspect="Content" ObjectID="_1829923788"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6F4E9591">
                <v:shape id="_x0000_i1144" type="#_x0000_t75" style="width:50.25pt;height:14.25pt" o:ole="">
                  <v:imagedata r:id="rId181" o:title=""/>
                </v:shape>
                <o:OLEObject Type="Embed" ProgID="Equation.3" ShapeID="_x0000_i1144" DrawAspect="Content" ObjectID="_1829923789"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1.75pt;height:14.25pt" o:ole="">
                  <v:imagedata r:id="rId124" o:title=""/>
                </v:shape>
                <o:OLEObject Type="Embed" ProgID="Equation.3" ShapeID="_x0000_i1145" DrawAspect="Content" ObjectID="_1829923790"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EC37F07">
                <v:shape id="_x0000_i1146" type="#_x0000_t75" style="width:42.75pt;height:14.25pt" o:ole="">
                  <v:imagedata r:id="rId184" o:title=""/>
                </v:shape>
                <o:OLEObject Type="Embed" ProgID="Equation.3" ShapeID="_x0000_i1146" DrawAspect="Content" ObjectID="_1829923791" r:id="rId185"/>
              </w:object>
            </w:r>
            <w:r w:rsidRPr="00374636">
              <w:rPr>
                <w:lang w:eastAsia="en-US"/>
              </w:rPr>
              <w:t xml:space="preserve"> and UpPTS of </w:t>
            </w:r>
            <w:r w:rsidRPr="00374636">
              <w:rPr>
                <w:position w:val="-10"/>
                <w:lang w:eastAsia="en-US"/>
              </w:rPr>
              <w:object w:dxaOrig="720" w:dyaOrig="300" w14:anchorId="1CECE9FD">
                <v:shape id="_x0000_i1147" type="#_x0000_t75" style="width:36.75pt;height:14.25pt" o:ole="">
                  <v:imagedata r:id="rId186" o:title=""/>
                </v:shape>
                <o:OLEObject Type="Embed" ProgID="Equation.3" ShapeID="_x0000_i1147" DrawAspect="Content" ObjectID="_1829923792"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r w:rsidRPr="00374636">
              <w:rPr>
                <w:lang w:eastAsia="en-US"/>
              </w:rPr>
              <w:t>onDurationTimer</w:t>
            </w:r>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r w:rsidRPr="00374636">
              <w:rPr>
                <w:lang w:eastAsia="en-US"/>
              </w:rPr>
              <w:t>drx-InactivityTimer</w:t>
            </w:r>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r w:rsidRPr="00374636">
              <w:rPr>
                <w:lang w:eastAsia="en-US"/>
              </w:rPr>
              <w:t>drx-RetransmissionTimer</w:t>
            </w:r>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r w:rsidRPr="00374636">
              <w:rPr>
                <w:lang w:eastAsia="en-US"/>
              </w:rPr>
              <w:t>longDRX-CycleStartOffset</w:t>
            </w:r>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r w:rsidRPr="00374636">
              <w:rPr>
                <w:lang w:eastAsia="en-US"/>
              </w:rPr>
              <w:t>shortDRX</w:t>
            </w:r>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2" w:name="_Toc27481700"/>
      <w:bookmarkStart w:id="2533" w:name="_Toc68182950"/>
      <w:bookmarkStart w:id="2534" w:name="_Toc75461794"/>
      <w:bookmarkStart w:id="2535" w:name="_Toc76023915"/>
      <w:bookmarkStart w:id="2536" w:name="_Toc83678358"/>
      <w:bookmarkStart w:id="2537" w:name="_Toc90629079"/>
      <w:r w:rsidRPr="00374636">
        <w:t>9.1.2.4.2</w:t>
      </w:r>
      <w:r w:rsidRPr="00374636">
        <w:tab/>
        <w:t>Test procedure</w:t>
      </w:r>
      <w:bookmarkEnd w:id="2532"/>
      <w:bookmarkEnd w:id="2533"/>
      <w:bookmarkEnd w:id="2534"/>
      <w:bookmarkEnd w:id="2535"/>
      <w:bookmarkEnd w:id="2536"/>
      <w:bookmarkEnd w:id="2537"/>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w:t>
      </w:r>
      <w:r w:rsidRPr="00374636">
        <w:lastRenderedPageBreak/>
        <w:t xml:space="preserve">UE message at step 6b includes the ackRequested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T2, where </w:t>
      </w:r>
      <w:r w:rsidRPr="00374636">
        <w:rPr>
          <w:rFonts w:ascii="Symbol" w:hAnsi="Symbol"/>
        </w:rPr>
        <w:t></w:t>
      </w:r>
      <w:r w:rsidRPr="00374636">
        <w:t>T = 150 ms.</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OTDOA-NeighbourCellInfoList.</w:t>
      </w:r>
    </w:p>
    <w:p w14:paraId="69820263" w14:textId="77777777" w:rsidR="00D65C49" w:rsidRPr="00374636" w:rsidRDefault="00D65C49" w:rsidP="00D65C49">
      <w:pPr>
        <w:pStyle w:val="Heading6"/>
      </w:pPr>
      <w:bookmarkStart w:id="2538" w:name="_Toc27481701"/>
      <w:bookmarkStart w:id="2539" w:name="_Toc68182951"/>
      <w:bookmarkStart w:id="2540" w:name="_Toc75461795"/>
      <w:bookmarkStart w:id="2541" w:name="_Toc76023916"/>
      <w:bookmarkStart w:id="2542" w:name="_Toc83678359"/>
      <w:bookmarkStart w:id="2543" w:name="_Toc90629080"/>
      <w:r w:rsidRPr="00374636">
        <w:t>9.1.2.4.3</w:t>
      </w:r>
      <w:r w:rsidRPr="00374636">
        <w:tab/>
        <w:t>Message contents</w:t>
      </w:r>
      <w:bookmarkEnd w:id="2538"/>
      <w:bookmarkEnd w:id="2539"/>
      <w:bookmarkEnd w:id="2540"/>
      <w:bookmarkEnd w:id="2541"/>
      <w:bookmarkEnd w:id="2542"/>
      <w:bookmarkEnd w:id="2543"/>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MAC-MainConfig-RBC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284"/>
        <w:gridCol w:w="2250"/>
        <w:gridCol w:w="1710"/>
        <w:gridCol w:w="1144"/>
      </w:tblGrid>
      <w:tr w:rsidR="00D65C49" w:rsidRPr="00374636" w14:paraId="1B6DF67C" w14:textId="77777777" w:rsidTr="005A566D">
        <w:trPr>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MAC-MainConfig-RBC</w:t>
            </w:r>
          </w:p>
        </w:tc>
      </w:tr>
      <w:tr w:rsidR="00D65C49" w:rsidRPr="00374636" w14:paraId="677E6E37" w14:textId="77777777" w:rsidTr="005A566D">
        <w:tblPrEx>
          <w:tblCellMar>
            <w:right w:w="108" w:type="dxa"/>
          </w:tblCellMar>
        </w:tblPrEx>
        <w:trPr>
          <w:jc w:val="center"/>
        </w:trPr>
        <w:tc>
          <w:tcPr>
            <w:tcW w:w="4284" w:type="dxa"/>
          </w:tcPr>
          <w:p w14:paraId="6495BA3A" w14:textId="77777777" w:rsidR="00D65C49" w:rsidRPr="00374636" w:rsidRDefault="00D65C49" w:rsidP="00C70145">
            <w:pPr>
              <w:pStyle w:val="TAL"/>
            </w:pPr>
            <w:r w:rsidRPr="00374636">
              <w:t>Information Element</w:t>
            </w:r>
          </w:p>
        </w:tc>
        <w:tc>
          <w:tcPr>
            <w:tcW w:w="2250" w:type="dxa"/>
          </w:tcPr>
          <w:p w14:paraId="5F163256" w14:textId="77777777" w:rsidR="00D65C49" w:rsidRPr="00374636" w:rsidRDefault="00D65C49" w:rsidP="00C70145">
            <w:pPr>
              <w:pStyle w:val="TAL"/>
            </w:pPr>
            <w:r w:rsidRPr="00374636">
              <w:t>Value/remark</w:t>
            </w:r>
          </w:p>
        </w:tc>
        <w:tc>
          <w:tcPr>
            <w:tcW w:w="1710" w:type="dxa"/>
          </w:tcPr>
          <w:p w14:paraId="71960354" w14:textId="77777777" w:rsidR="00D65C49" w:rsidRPr="00374636" w:rsidRDefault="00D65C49" w:rsidP="00C70145">
            <w:pPr>
              <w:pStyle w:val="TAL"/>
            </w:pPr>
            <w:r w:rsidRPr="00374636">
              <w:t>Comment</w:t>
            </w:r>
          </w:p>
        </w:tc>
        <w:tc>
          <w:tcPr>
            <w:tcW w:w="1144" w:type="dxa"/>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tcPr>
          <w:p w14:paraId="78572352" w14:textId="77777777" w:rsidR="00D65C49" w:rsidRPr="00374636" w:rsidRDefault="00D65C49" w:rsidP="00C70145">
            <w:pPr>
              <w:pStyle w:val="TAL"/>
            </w:pPr>
            <w:r w:rsidRPr="00374636">
              <w:t>MAC-MainConfig-RBC ::= SEQUENCE {</w:t>
            </w:r>
          </w:p>
        </w:tc>
        <w:tc>
          <w:tcPr>
            <w:tcW w:w="2250" w:type="dxa"/>
          </w:tcPr>
          <w:p w14:paraId="41F2FDD8" w14:textId="77777777" w:rsidR="00D65C49" w:rsidRPr="00374636" w:rsidRDefault="00D65C49" w:rsidP="00C70145">
            <w:pPr>
              <w:pStyle w:val="TAL"/>
            </w:pPr>
          </w:p>
        </w:tc>
        <w:tc>
          <w:tcPr>
            <w:tcW w:w="1710" w:type="dxa"/>
          </w:tcPr>
          <w:p w14:paraId="22012774" w14:textId="77777777" w:rsidR="00D65C49" w:rsidRPr="00374636" w:rsidRDefault="00D65C49" w:rsidP="00C70145">
            <w:pPr>
              <w:pStyle w:val="TAL"/>
            </w:pPr>
          </w:p>
        </w:tc>
        <w:tc>
          <w:tcPr>
            <w:tcW w:w="1144" w:type="dxa"/>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tcPr>
          <w:p w14:paraId="18C74AC6" w14:textId="77777777" w:rsidR="00D65C49" w:rsidRPr="00374636" w:rsidRDefault="00D65C49" w:rsidP="00C70145">
            <w:pPr>
              <w:pStyle w:val="TAL"/>
            </w:pPr>
            <w:r w:rsidRPr="00374636">
              <w:t xml:space="preserve">  drx-Config CHOICE {</w:t>
            </w:r>
          </w:p>
        </w:tc>
        <w:tc>
          <w:tcPr>
            <w:tcW w:w="2250" w:type="dxa"/>
          </w:tcPr>
          <w:p w14:paraId="308C4574" w14:textId="77777777" w:rsidR="00D65C49" w:rsidRPr="00374636" w:rsidRDefault="00D65C49" w:rsidP="00C70145">
            <w:pPr>
              <w:pStyle w:val="TAL"/>
            </w:pPr>
          </w:p>
        </w:tc>
        <w:tc>
          <w:tcPr>
            <w:tcW w:w="1710" w:type="dxa"/>
          </w:tcPr>
          <w:p w14:paraId="10513D79" w14:textId="77777777" w:rsidR="00D65C49" w:rsidRPr="00374636" w:rsidRDefault="00D65C49" w:rsidP="00C70145">
            <w:pPr>
              <w:pStyle w:val="TAL"/>
            </w:pPr>
          </w:p>
        </w:tc>
        <w:tc>
          <w:tcPr>
            <w:tcW w:w="1144" w:type="dxa"/>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tcPr>
          <w:p w14:paraId="3813FA88" w14:textId="77777777" w:rsidR="00D65C49" w:rsidRPr="00374636" w:rsidDel="00D63DD8" w:rsidRDefault="00D65C49" w:rsidP="00C70145">
            <w:pPr>
              <w:pStyle w:val="TAL"/>
            </w:pPr>
            <w:r w:rsidRPr="00374636">
              <w:t xml:space="preserve">    setup SEQUENCE {</w:t>
            </w:r>
          </w:p>
        </w:tc>
        <w:tc>
          <w:tcPr>
            <w:tcW w:w="2250" w:type="dxa"/>
          </w:tcPr>
          <w:p w14:paraId="717EFF3B" w14:textId="77777777" w:rsidR="00D65C49" w:rsidRPr="00374636" w:rsidDel="00D63DD8" w:rsidRDefault="00D65C49" w:rsidP="00C70145">
            <w:pPr>
              <w:pStyle w:val="TAL"/>
            </w:pPr>
          </w:p>
        </w:tc>
        <w:tc>
          <w:tcPr>
            <w:tcW w:w="1710" w:type="dxa"/>
          </w:tcPr>
          <w:p w14:paraId="301273BE" w14:textId="77777777" w:rsidR="00D65C49" w:rsidRPr="00374636" w:rsidDel="00D63DD8" w:rsidRDefault="00D65C49" w:rsidP="00C70145">
            <w:pPr>
              <w:pStyle w:val="TAL"/>
            </w:pPr>
          </w:p>
        </w:tc>
        <w:tc>
          <w:tcPr>
            <w:tcW w:w="1144" w:type="dxa"/>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tcPr>
          <w:p w14:paraId="2D8B9005" w14:textId="77777777" w:rsidR="00D65C49" w:rsidRPr="00374636" w:rsidRDefault="00D65C49" w:rsidP="00C70145">
            <w:pPr>
              <w:pStyle w:val="TAL"/>
            </w:pPr>
            <w:r w:rsidRPr="00374636">
              <w:t xml:space="preserve">      onDurationTimer</w:t>
            </w:r>
          </w:p>
        </w:tc>
        <w:tc>
          <w:tcPr>
            <w:tcW w:w="2250" w:type="dxa"/>
          </w:tcPr>
          <w:p w14:paraId="5E20ED07" w14:textId="77777777" w:rsidR="00D65C49" w:rsidRPr="00374636" w:rsidRDefault="00D65C49" w:rsidP="00C70145">
            <w:pPr>
              <w:pStyle w:val="TAL"/>
            </w:pPr>
            <w:r w:rsidRPr="00374636">
              <w:t>psf1</w:t>
            </w:r>
          </w:p>
        </w:tc>
        <w:tc>
          <w:tcPr>
            <w:tcW w:w="1710" w:type="dxa"/>
          </w:tcPr>
          <w:p w14:paraId="3031FDE2" w14:textId="77777777" w:rsidR="00D65C49" w:rsidRPr="00374636" w:rsidRDefault="00D65C49" w:rsidP="00C70145">
            <w:pPr>
              <w:pStyle w:val="TAL"/>
            </w:pPr>
          </w:p>
        </w:tc>
        <w:tc>
          <w:tcPr>
            <w:tcW w:w="1144" w:type="dxa"/>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tcPr>
          <w:p w14:paraId="2A7B8476" w14:textId="77777777" w:rsidR="00D65C49" w:rsidRPr="00374636" w:rsidRDefault="00D65C49" w:rsidP="00C70145">
            <w:pPr>
              <w:pStyle w:val="TAL"/>
            </w:pPr>
            <w:r w:rsidRPr="00374636">
              <w:t xml:space="preserve">      drx-InactivityTimer</w:t>
            </w:r>
          </w:p>
        </w:tc>
        <w:tc>
          <w:tcPr>
            <w:tcW w:w="2250" w:type="dxa"/>
          </w:tcPr>
          <w:p w14:paraId="5F956853" w14:textId="77777777" w:rsidR="00D65C49" w:rsidRPr="00374636" w:rsidRDefault="00D65C49" w:rsidP="00C70145">
            <w:pPr>
              <w:pStyle w:val="TAL"/>
            </w:pPr>
            <w:r w:rsidRPr="00374636">
              <w:t>psf1</w:t>
            </w:r>
          </w:p>
        </w:tc>
        <w:tc>
          <w:tcPr>
            <w:tcW w:w="1710" w:type="dxa"/>
          </w:tcPr>
          <w:p w14:paraId="01D0209B" w14:textId="77777777" w:rsidR="00D65C49" w:rsidRPr="00374636" w:rsidRDefault="00D65C49" w:rsidP="00C70145">
            <w:pPr>
              <w:pStyle w:val="TAL"/>
            </w:pPr>
          </w:p>
        </w:tc>
        <w:tc>
          <w:tcPr>
            <w:tcW w:w="1144" w:type="dxa"/>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tcPr>
          <w:p w14:paraId="2CC7341B" w14:textId="77777777" w:rsidR="00D65C49" w:rsidRPr="00374636" w:rsidRDefault="00D65C49" w:rsidP="00C70145">
            <w:pPr>
              <w:pStyle w:val="TAL"/>
            </w:pPr>
            <w:r w:rsidRPr="00374636">
              <w:t xml:space="preserve">      drx-RetransmissionTimer</w:t>
            </w:r>
          </w:p>
        </w:tc>
        <w:tc>
          <w:tcPr>
            <w:tcW w:w="2250" w:type="dxa"/>
          </w:tcPr>
          <w:p w14:paraId="7126B650" w14:textId="77777777" w:rsidR="00D65C49" w:rsidRPr="00374636" w:rsidRDefault="00D65C49" w:rsidP="00C70145">
            <w:pPr>
              <w:pStyle w:val="TAL"/>
            </w:pPr>
            <w:r w:rsidRPr="00374636">
              <w:t>sf1</w:t>
            </w:r>
          </w:p>
        </w:tc>
        <w:tc>
          <w:tcPr>
            <w:tcW w:w="1710" w:type="dxa"/>
          </w:tcPr>
          <w:p w14:paraId="752D1857" w14:textId="77777777" w:rsidR="00D65C49" w:rsidRPr="00374636" w:rsidRDefault="00D65C49" w:rsidP="00C70145">
            <w:pPr>
              <w:pStyle w:val="TAL"/>
            </w:pPr>
          </w:p>
        </w:tc>
        <w:tc>
          <w:tcPr>
            <w:tcW w:w="1144" w:type="dxa"/>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tcPr>
          <w:p w14:paraId="05CA8BE5" w14:textId="77777777" w:rsidR="00D65C49" w:rsidRPr="00374636" w:rsidRDefault="00D65C49" w:rsidP="00C70145">
            <w:pPr>
              <w:pStyle w:val="TAL"/>
            </w:pPr>
            <w:r w:rsidRPr="00374636">
              <w:t xml:space="preserve">      longDRX-CycleStartOffset CHOICE {</w:t>
            </w:r>
          </w:p>
        </w:tc>
        <w:tc>
          <w:tcPr>
            <w:tcW w:w="2250" w:type="dxa"/>
          </w:tcPr>
          <w:p w14:paraId="466587B7" w14:textId="77777777" w:rsidR="00D65C49" w:rsidRPr="00374636" w:rsidRDefault="00D65C49" w:rsidP="00C70145">
            <w:pPr>
              <w:pStyle w:val="TAL"/>
            </w:pPr>
          </w:p>
        </w:tc>
        <w:tc>
          <w:tcPr>
            <w:tcW w:w="1710" w:type="dxa"/>
          </w:tcPr>
          <w:p w14:paraId="401458CE" w14:textId="77777777" w:rsidR="00D65C49" w:rsidRPr="00374636" w:rsidRDefault="00D65C49" w:rsidP="00C70145">
            <w:pPr>
              <w:pStyle w:val="TAL"/>
            </w:pPr>
          </w:p>
        </w:tc>
        <w:tc>
          <w:tcPr>
            <w:tcW w:w="1144" w:type="dxa"/>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tcPr>
          <w:p w14:paraId="24BC44BF" w14:textId="77777777" w:rsidR="00D65C49" w:rsidRPr="00374636" w:rsidRDefault="00D65C49" w:rsidP="00C70145">
            <w:pPr>
              <w:pStyle w:val="TAL"/>
            </w:pPr>
            <w:r w:rsidRPr="00374636">
              <w:t xml:space="preserve">        sf320</w:t>
            </w:r>
          </w:p>
        </w:tc>
        <w:tc>
          <w:tcPr>
            <w:tcW w:w="2250" w:type="dxa"/>
          </w:tcPr>
          <w:p w14:paraId="65A6188B" w14:textId="77777777" w:rsidR="00D65C49" w:rsidRPr="00374636" w:rsidRDefault="00D65C49" w:rsidP="00C70145">
            <w:pPr>
              <w:pStyle w:val="TAL"/>
            </w:pPr>
            <w:r w:rsidRPr="00374636">
              <w:t>0</w:t>
            </w:r>
          </w:p>
        </w:tc>
        <w:tc>
          <w:tcPr>
            <w:tcW w:w="1710" w:type="dxa"/>
          </w:tcPr>
          <w:p w14:paraId="30087F70" w14:textId="77777777" w:rsidR="00D65C49" w:rsidRPr="00374636" w:rsidRDefault="00D65C49" w:rsidP="00C70145">
            <w:pPr>
              <w:pStyle w:val="TAL"/>
            </w:pPr>
          </w:p>
        </w:tc>
        <w:tc>
          <w:tcPr>
            <w:tcW w:w="1144" w:type="dxa"/>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tcPr>
          <w:p w14:paraId="08095F36" w14:textId="77777777" w:rsidR="00D65C49" w:rsidRPr="00374636" w:rsidRDefault="00D65C49" w:rsidP="00C70145">
            <w:pPr>
              <w:pStyle w:val="TAL"/>
            </w:pPr>
            <w:r w:rsidRPr="00374636">
              <w:t xml:space="preserve">      }</w:t>
            </w:r>
          </w:p>
        </w:tc>
        <w:tc>
          <w:tcPr>
            <w:tcW w:w="2250" w:type="dxa"/>
          </w:tcPr>
          <w:p w14:paraId="6A964985" w14:textId="77777777" w:rsidR="00D65C49" w:rsidRPr="00374636" w:rsidRDefault="00D65C49" w:rsidP="00C70145">
            <w:pPr>
              <w:pStyle w:val="TAL"/>
            </w:pPr>
          </w:p>
        </w:tc>
        <w:tc>
          <w:tcPr>
            <w:tcW w:w="1710" w:type="dxa"/>
          </w:tcPr>
          <w:p w14:paraId="228F6848" w14:textId="77777777" w:rsidR="00D65C49" w:rsidRPr="00374636" w:rsidRDefault="00D65C49" w:rsidP="00C70145">
            <w:pPr>
              <w:pStyle w:val="TAL"/>
            </w:pPr>
          </w:p>
        </w:tc>
        <w:tc>
          <w:tcPr>
            <w:tcW w:w="1144" w:type="dxa"/>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tcPr>
          <w:p w14:paraId="192266DC" w14:textId="77777777" w:rsidR="00D65C49" w:rsidRPr="00374636" w:rsidRDefault="00D65C49" w:rsidP="00C70145">
            <w:pPr>
              <w:pStyle w:val="TAL"/>
            </w:pPr>
            <w:r w:rsidRPr="00374636">
              <w:t xml:space="preserve">      shortDRX </w:t>
            </w:r>
          </w:p>
        </w:tc>
        <w:tc>
          <w:tcPr>
            <w:tcW w:w="2250" w:type="dxa"/>
          </w:tcPr>
          <w:p w14:paraId="57D0CFCD" w14:textId="77777777" w:rsidR="00D65C49" w:rsidRPr="00374636" w:rsidRDefault="00D65C49" w:rsidP="00C70145">
            <w:pPr>
              <w:pStyle w:val="TAL"/>
            </w:pPr>
            <w:r w:rsidRPr="00374636">
              <w:t>Not present</w:t>
            </w:r>
          </w:p>
        </w:tc>
        <w:tc>
          <w:tcPr>
            <w:tcW w:w="1710" w:type="dxa"/>
          </w:tcPr>
          <w:p w14:paraId="00C0C910" w14:textId="77777777" w:rsidR="00D65C49" w:rsidRPr="00374636" w:rsidRDefault="00D65C49" w:rsidP="00C70145">
            <w:pPr>
              <w:pStyle w:val="TAL"/>
            </w:pPr>
          </w:p>
        </w:tc>
        <w:tc>
          <w:tcPr>
            <w:tcW w:w="1144" w:type="dxa"/>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tcPr>
          <w:p w14:paraId="79EF4BE9" w14:textId="77777777" w:rsidR="00D65C49" w:rsidRPr="00374636" w:rsidRDefault="00D65C49" w:rsidP="00C70145">
            <w:pPr>
              <w:pStyle w:val="TAL"/>
            </w:pPr>
            <w:r w:rsidRPr="00374636">
              <w:t xml:space="preserve">    }</w:t>
            </w:r>
          </w:p>
        </w:tc>
        <w:tc>
          <w:tcPr>
            <w:tcW w:w="2250" w:type="dxa"/>
          </w:tcPr>
          <w:p w14:paraId="6C40316A" w14:textId="77777777" w:rsidR="00D65C49" w:rsidRPr="00374636" w:rsidRDefault="00D65C49" w:rsidP="00C70145">
            <w:pPr>
              <w:pStyle w:val="TAL"/>
            </w:pPr>
          </w:p>
        </w:tc>
        <w:tc>
          <w:tcPr>
            <w:tcW w:w="1710" w:type="dxa"/>
          </w:tcPr>
          <w:p w14:paraId="75B48E70" w14:textId="77777777" w:rsidR="00D65C49" w:rsidRPr="00374636" w:rsidRDefault="00D65C49" w:rsidP="00C70145">
            <w:pPr>
              <w:pStyle w:val="TAL"/>
            </w:pPr>
          </w:p>
        </w:tc>
        <w:tc>
          <w:tcPr>
            <w:tcW w:w="1144" w:type="dxa"/>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tcPr>
          <w:p w14:paraId="5CEB09E3" w14:textId="77777777" w:rsidR="00D65C49" w:rsidRPr="00374636" w:rsidRDefault="00D65C49" w:rsidP="00C70145">
            <w:pPr>
              <w:pStyle w:val="TAL"/>
            </w:pPr>
            <w:r w:rsidRPr="00374636">
              <w:t xml:space="preserve">  }</w:t>
            </w:r>
          </w:p>
        </w:tc>
        <w:tc>
          <w:tcPr>
            <w:tcW w:w="2250" w:type="dxa"/>
          </w:tcPr>
          <w:p w14:paraId="3FE72E8B" w14:textId="77777777" w:rsidR="00D65C49" w:rsidRPr="00374636" w:rsidRDefault="00D65C49" w:rsidP="00C70145">
            <w:pPr>
              <w:pStyle w:val="TAL"/>
            </w:pPr>
          </w:p>
        </w:tc>
        <w:tc>
          <w:tcPr>
            <w:tcW w:w="1710" w:type="dxa"/>
          </w:tcPr>
          <w:p w14:paraId="22F1659C" w14:textId="77777777" w:rsidR="00D65C49" w:rsidRPr="00374636" w:rsidRDefault="00D65C49" w:rsidP="00C70145">
            <w:pPr>
              <w:pStyle w:val="TAL"/>
            </w:pPr>
          </w:p>
        </w:tc>
        <w:tc>
          <w:tcPr>
            <w:tcW w:w="1144" w:type="dxa"/>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lastRenderedPageBreak/>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tcPr>
          <w:p w14:paraId="6F1E5A76" w14:textId="704D9530"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w:t>
            </w:r>
            <w:r w:rsidR="000934F3" w:rsidRPr="000934F3">
              <w:rPr>
                <w:rFonts w:eastAsia="MS Mincho"/>
              </w:rPr>
              <w:t xml:space="preserve"> [4]</w:t>
            </w:r>
            <w:r w:rsidRPr="00374636">
              <w:rPr>
                <w:rFonts w:eastAsia="MS Mincho"/>
              </w:rPr>
              <w:t xml:space="preserve"> clause 6.2</w:t>
            </w:r>
          </w:p>
        </w:tc>
      </w:tr>
      <w:tr w:rsidR="00D65C49" w:rsidRPr="00374636" w14:paraId="3570F660" w14:textId="77777777" w:rsidTr="005A566D">
        <w:tc>
          <w:tcPr>
            <w:tcW w:w="4535" w:type="dxa"/>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tcPr>
          <w:p w14:paraId="49A87E8B" w14:textId="77777777" w:rsidR="00D65C49" w:rsidRPr="00374636" w:rsidRDefault="00D65C49" w:rsidP="00C70145">
            <w:pPr>
              <w:pStyle w:val="TAL"/>
            </w:pPr>
            <w:r w:rsidRPr="00374636">
              <w:t>LPP-Message ::= SEQUENCE {</w:t>
            </w:r>
          </w:p>
        </w:tc>
        <w:tc>
          <w:tcPr>
            <w:tcW w:w="2267" w:type="dxa"/>
          </w:tcPr>
          <w:p w14:paraId="600B6C3E" w14:textId="77777777" w:rsidR="00D65C49" w:rsidRPr="00374636" w:rsidRDefault="00D65C49" w:rsidP="00C70145">
            <w:pPr>
              <w:pStyle w:val="TAL"/>
              <w:rPr>
                <w:rFonts w:eastAsia="MS Mincho"/>
              </w:rPr>
            </w:pPr>
          </w:p>
        </w:tc>
        <w:tc>
          <w:tcPr>
            <w:tcW w:w="1700" w:type="dxa"/>
          </w:tcPr>
          <w:p w14:paraId="314466E2" w14:textId="77777777" w:rsidR="00D65C49" w:rsidRPr="00374636" w:rsidRDefault="00D65C49" w:rsidP="00C70145">
            <w:pPr>
              <w:pStyle w:val="TAL"/>
              <w:rPr>
                <w:rFonts w:eastAsia="MS Mincho"/>
              </w:rPr>
            </w:pPr>
          </w:p>
        </w:tc>
        <w:tc>
          <w:tcPr>
            <w:tcW w:w="1104" w:type="dxa"/>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tcPr>
          <w:p w14:paraId="1F62070F" w14:textId="77777777" w:rsidR="00D65C49" w:rsidRPr="00374636" w:rsidRDefault="00D65C49" w:rsidP="00C70145">
            <w:pPr>
              <w:pStyle w:val="TAL"/>
            </w:pPr>
            <w:r w:rsidRPr="00374636">
              <w:t xml:space="preserve"> transactionID SEQUENCE {</w:t>
            </w:r>
          </w:p>
        </w:tc>
        <w:tc>
          <w:tcPr>
            <w:tcW w:w="2267" w:type="dxa"/>
          </w:tcPr>
          <w:p w14:paraId="0EB596BB" w14:textId="77777777" w:rsidR="00D65C49" w:rsidRPr="00374636" w:rsidRDefault="00D65C49" w:rsidP="00C70145">
            <w:pPr>
              <w:pStyle w:val="TAL"/>
              <w:rPr>
                <w:rFonts w:eastAsia="MS Mincho"/>
              </w:rPr>
            </w:pPr>
          </w:p>
        </w:tc>
        <w:tc>
          <w:tcPr>
            <w:tcW w:w="1700" w:type="dxa"/>
          </w:tcPr>
          <w:p w14:paraId="676433F6" w14:textId="77777777" w:rsidR="00D65C49" w:rsidRPr="00374636" w:rsidRDefault="00D65C49" w:rsidP="00C70145">
            <w:pPr>
              <w:pStyle w:val="TAL"/>
              <w:rPr>
                <w:rFonts w:eastAsia="MS Mincho"/>
              </w:rPr>
            </w:pPr>
          </w:p>
        </w:tc>
        <w:tc>
          <w:tcPr>
            <w:tcW w:w="1104" w:type="dxa"/>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tcPr>
          <w:p w14:paraId="2640EF53" w14:textId="77777777" w:rsidR="00D65C49" w:rsidRPr="00374636" w:rsidRDefault="00D65C49" w:rsidP="00C70145">
            <w:pPr>
              <w:pStyle w:val="TAL"/>
            </w:pPr>
            <w:r w:rsidRPr="00374636">
              <w:t xml:space="preserve">  initiator</w:t>
            </w:r>
          </w:p>
        </w:tc>
        <w:tc>
          <w:tcPr>
            <w:tcW w:w="2267" w:type="dxa"/>
          </w:tcPr>
          <w:p w14:paraId="242A1773"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DD25783" w14:textId="77777777" w:rsidR="00D65C49" w:rsidRPr="00374636" w:rsidRDefault="00D65C49" w:rsidP="00C70145">
            <w:pPr>
              <w:pStyle w:val="TAL"/>
              <w:rPr>
                <w:rFonts w:eastAsia="MS Mincho"/>
              </w:rPr>
            </w:pPr>
          </w:p>
        </w:tc>
        <w:tc>
          <w:tcPr>
            <w:tcW w:w="1104" w:type="dxa"/>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transactionNumber</w:t>
            </w:r>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tcPr>
          <w:p w14:paraId="00DAF1AD" w14:textId="77777777" w:rsidR="00D65C49" w:rsidRPr="00374636" w:rsidRDefault="00D65C49" w:rsidP="00C70145">
            <w:pPr>
              <w:pStyle w:val="TAL"/>
            </w:pPr>
            <w:r w:rsidRPr="00374636">
              <w:t xml:space="preserve"> }</w:t>
            </w:r>
          </w:p>
        </w:tc>
        <w:tc>
          <w:tcPr>
            <w:tcW w:w="2267" w:type="dxa"/>
          </w:tcPr>
          <w:p w14:paraId="6A763B7C" w14:textId="77777777" w:rsidR="00D65C49" w:rsidRPr="00374636" w:rsidRDefault="00D65C49" w:rsidP="00C70145">
            <w:pPr>
              <w:pStyle w:val="TAL"/>
              <w:rPr>
                <w:rFonts w:eastAsia="MS Mincho"/>
              </w:rPr>
            </w:pPr>
          </w:p>
        </w:tc>
        <w:tc>
          <w:tcPr>
            <w:tcW w:w="1700" w:type="dxa"/>
          </w:tcPr>
          <w:p w14:paraId="54D4E262" w14:textId="77777777" w:rsidR="00D65C49" w:rsidRPr="00374636" w:rsidRDefault="00D65C49" w:rsidP="00C70145">
            <w:pPr>
              <w:pStyle w:val="TAL"/>
              <w:rPr>
                <w:rFonts w:eastAsia="MS Mincho"/>
              </w:rPr>
            </w:pPr>
          </w:p>
        </w:tc>
        <w:tc>
          <w:tcPr>
            <w:tcW w:w="1104" w:type="dxa"/>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tcPr>
          <w:p w14:paraId="7FBFFE78" w14:textId="77777777" w:rsidR="00D65C49" w:rsidRPr="00374636" w:rsidRDefault="00D65C49" w:rsidP="00C70145">
            <w:pPr>
              <w:pStyle w:val="TAL"/>
            </w:pPr>
            <w:r w:rsidRPr="00374636">
              <w:t xml:space="preserve"> endTransaction</w:t>
            </w:r>
          </w:p>
        </w:tc>
        <w:tc>
          <w:tcPr>
            <w:tcW w:w="2267" w:type="dxa"/>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tcPr>
          <w:p w14:paraId="1AC559F3" w14:textId="77777777" w:rsidR="00D65C49" w:rsidRPr="00374636" w:rsidRDefault="00D65C49" w:rsidP="00C70145">
            <w:pPr>
              <w:pStyle w:val="TAL"/>
              <w:rPr>
                <w:rFonts w:eastAsia="MS Mincho"/>
              </w:rPr>
            </w:pPr>
          </w:p>
        </w:tc>
        <w:tc>
          <w:tcPr>
            <w:tcW w:w="1104" w:type="dxa"/>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tcPr>
          <w:p w14:paraId="201E34DD" w14:textId="77777777" w:rsidR="00D65C49" w:rsidRPr="00374636" w:rsidRDefault="00D65C49" w:rsidP="00C70145">
            <w:pPr>
              <w:pStyle w:val="TAL"/>
            </w:pPr>
            <w:r w:rsidRPr="00374636">
              <w:t xml:space="preserve"> sequenceNumber</w:t>
            </w:r>
          </w:p>
        </w:tc>
        <w:tc>
          <w:tcPr>
            <w:tcW w:w="2267" w:type="dxa"/>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C39DA1D" w14:textId="77777777" w:rsidR="00D65C49" w:rsidRPr="00374636" w:rsidRDefault="00D65C49" w:rsidP="00C70145">
            <w:pPr>
              <w:pStyle w:val="TAL"/>
              <w:rPr>
                <w:rFonts w:eastAsia="MS Mincho"/>
              </w:rPr>
            </w:pPr>
          </w:p>
        </w:tc>
        <w:tc>
          <w:tcPr>
            <w:tcW w:w="1104" w:type="dxa"/>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tcPr>
          <w:p w14:paraId="48298701" w14:textId="77777777" w:rsidR="00D65C49" w:rsidRPr="00374636" w:rsidRDefault="00D65C49" w:rsidP="00C70145">
            <w:pPr>
              <w:pStyle w:val="TAL"/>
            </w:pPr>
            <w:r w:rsidRPr="00374636">
              <w:t xml:space="preserve"> acknowledgement </w:t>
            </w:r>
          </w:p>
        </w:tc>
        <w:tc>
          <w:tcPr>
            <w:tcW w:w="2267" w:type="dxa"/>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616A6F1" w14:textId="77777777" w:rsidR="00D65C49" w:rsidRPr="00374636" w:rsidRDefault="00D65C49" w:rsidP="00C70145">
            <w:pPr>
              <w:pStyle w:val="TAL"/>
              <w:rPr>
                <w:rFonts w:eastAsia="MS Mincho"/>
              </w:rPr>
            </w:pPr>
          </w:p>
        </w:tc>
        <w:tc>
          <w:tcPr>
            <w:tcW w:w="1104" w:type="dxa"/>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tcPr>
          <w:p w14:paraId="165F2B77" w14:textId="77777777" w:rsidR="00D65C49" w:rsidRPr="00374636" w:rsidRDefault="00D65C49" w:rsidP="00C70145">
            <w:pPr>
              <w:pStyle w:val="TAL"/>
            </w:pPr>
            <w:r w:rsidRPr="00374636">
              <w:t xml:space="preserve"> lpp-MessageBody CHOICE {</w:t>
            </w:r>
          </w:p>
        </w:tc>
        <w:tc>
          <w:tcPr>
            <w:tcW w:w="2267" w:type="dxa"/>
          </w:tcPr>
          <w:p w14:paraId="5C1324DC" w14:textId="77777777" w:rsidR="00D65C49" w:rsidRPr="00374636" w:rsidRDefault="00D65C49" w:rsidP="00C70145">
            <w:pPr>
              <w:pStyle w:val="TAL"/>
              <w:rPr>
                <w:rFonts w:eastAsia="MS Mincho"/>
              </w:rPr>
            </w:pPr>
          </w:p>
        </w:tc>
        <w:tc>
          <w:tcPr>
            <w:tcW w:w="1700" w:type="dxa"/>
          </w:tcPr>
          <w:p w14:paraId="6579E157" w14:textId="77777777" w:rsidR="00D65C49" w:rsidRPr="00374636" w:rsidRDefault="00D65C49" w:rsidP="00C70145">
            <w:pPr>
              <w:pStyle w:val="TAL"/>
              <w:rPr>
                <w:rFonts w:eastAsia="MS Mincho"/>
              </w:rPr>
            </w:pPr>
          </w:p>
        </w:tc>
        <w:tc>
          <w:tcPr>
            <w:tcW w:w="1104" w:type="dxa"/>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tcPr>
          <w:p w14:paraId="4E319472" w14:textId="77777777" w:rsidR="00D65C49" w:rsidRPr="00374636" w:rsidRDefault="00D65C49" w:rsidP="00C70145">
            <w:pPr>
              <w:pStyle w:val="TAL"/>
            </w:pPr>
            <w:r w:rsidRPr="00374636">
              <w:t xml:space="preserve">  c1 CHOICE {</w:t>
            </w:r>
          </w:p>
        </w:tc>
        <w:tc>
          <w:tcPr>
            <w:tcW w:w="2267" w:type="dxa"/>
          </w:tcPr>
          <w:p w14:paraId="5F18B520" w14:textId="77777777" w:rsidR="00D65C49" w:rsidRPr="00374636" w:rsidRDefault="00D65C49" w:rsidP="00C70145">
            <w:pPr>
              <w:pStyle w:val="TAL"/>
              <w:rPr>
                <w:rFonts w:eastAsia="MS Mincho"/>
              </w:rPr>
            </w:pPr>
          </w:p>
        </w:tc>
        <w:tc>
          <w:tcPr>
            <w:tcW w:w="1700" w:type="dxa"/>
          </w:tcPr>
          <w:p w14:paraId="51E9730D" w14:textId="77777777" w:rsidR="00D65C49" w:rsidRPr="00374636" w:rsidRDefault="00D65C49" w:rsidP="00C70145">
            <w:pPr>
              <w:pStyle w:val="TAL"/>
              <w:rPr>
                <w:rFonts w:eastAsia="MS Mincho"/>
              </w:rPr>
            </w:pPr>
          </w:p>
        </w:tc>
        <w:tc>
          <w:tcPr>
            <w:tcW w:w="1104" w:type="dxa"/>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tcPr>
          <w:p w14:paraId="79F2D5FC" w14:textId="77777777" w:rsidR="00D65C49" w:rsidRPr="00374636" w:rsidRDefault="00D65C49" w:rsidP="00C70145">
            <w:pPr>
              <w:pStyle w:val="TAL"/>
            </w:pPr>
            <w:r w:rsidRPr="00374636">
              <w:t xml:space="preserve">    requestLocationInformation SEQUENCE {</w:t>
            </w:r>
          </w:p>
        </w:tc>
        <w:tc>
          <w:tcPr>
            <w:tcW w:w="2267" w:type="dxa"/>
          </w:tcPr>
          <w:p w14:paraId="74082CD7" w14:textId="77777777" w:rsidR="00D65C49" w:rsidRPr="00374636" w:rsidRDefault="00D65C49" w:rsidP="00C70145">
            <w:pPr>
              <w:pStyle w:val="TAL"/>
              <w:rPr>
                <w:rFonts w:eastAsia="MS Mincho"/>
              </w:rPr>
            </w:pPr>
          </w:p>
        </w:tc>
        <w:tc>
          <w:tcPr>
            <w:tcW w:w="1700" w:type="dxa"/>
          </w:tcPr>
          <w:p w14:paraId="78AD1D87" w14:textId="77777777" w:rsidR="00D65C49" w:rsidRPr="00374636" w:rsidRDefault="00D65C49" w:rsidP="00C70145">
            <w:pPr>
              <w:pStyle w:val="TAL"/>
              <w:rPr>
                <w:rFonts w:eastAsia="MS Mincho"/>
              </w:rPr>
            </w:pPr>
          </w:p>
        </w:tc>
        <w:tc>
          <w:tcPr>
            <w:tcW w:w="1104" w:type="dxa"/>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tcPr>
          <w:p w14:paraId="57340543" w14:textId="77777777" w:rsidR="00D65C49" w:rsidRPr="00374636" w:rsidRDefault="00D65C49" w:rsidP="00C70145">
            <w:pPr>
              <w:pStyle w:val="TAL"/>
            </w:pPr>
            <w:r w:rsidRPr="00374636">
              <w:t xml:space="preserve">      criticalExtensions CHOICE {</w:t>
            </w:r>
          </w:p>
        </w:tc>
        <w:tc>
          <w:tcPr>
            <w:tcW w:w="2267" w:type="dxa"/>
          </w:tcPr>
          <w:p w14:paraId="01BAC61E" w14:textId="77777777" w:rsidR="00D65C49" w:rsidRPr="00374636" w:rsidRDefault="00D65C49" w:rsidP="00C70145">
            <w:pPr>
              <w:pStyle w:val="TAL"/>
              <w:rPr>
                <w:rFonts w:eastAsia="MS Mincho"/>
              </w:rPr>
            </w:pPr>
          </w:p>
        </w:tc>
        <w:tc>
          <w:tcPr>
            <w:tcW w:w="1700" w:type="dxa"/>
          </w:tcPr>
          <w:p w14:paraId="754F1A27" w14:textId="77777777" w:rsidR="00D65C49" w:rsidRPr="00374636" w:rsidRDefault="00D65C49" w:rsidP="00C70145">
            <w:pPr>
              <w:pStyle w:val="TAL"/>
              <w:rPr>
                <w:rFonts w:eastAsia="MS Mincho"/>
              </w:rPr>
            </w:pPr>
          </w:p>
        </w:tc>
        <w:tc>
          <w:tcPr>
            <w:tcW w:w="1104" w:type="dxa"/>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tcPr>
          <w:p w14:paraId="12D85505" w14:textId="77777777" w:rsidR="00D65C49" w:rsidRPr="00374636" w:rsidRDefault="00D65C49" w:rsidP="00C70145">
            <w:pPr>
              <w:pStyle w:val="TAL"/>
            </w:pPr>
            <w:r w:rsidRPr="00374636">
              <w:t xml:space="preserve">        c1 CHOICE {</w:t>
            </w:r>
          </w:p>
        </w:tc>
        <w:tc>
          <w:tcPr>
            <w:tcW w:w="2267" w:type="dxa"/>
          </w:tcPr>
          <w:p w14:paraId="104265C1" w14:textId="77777777" w:rsidR="00D65C49" w:rsidRPr="00374636" w:rsidRDefault="00D65C49" w:rsidP="00C70145">
            <w:pPr>
              <w:pStyle w:val="TAL"/>
              <w:rPr>
                <w:rFonts w:eastAsia="MS Mincho"/>
              </w:rPr>
            </w:pPr>
          </w:p>
        </w:tc>
        <w:tc>
          <w:tcPr>
            <w:tcW w:w="1700" w:type="dxa"/>
          </w:tcPr>
          <w:p w14:paraId="5E4654C9" w14:textId="77777777" w:rsidR="00D65C49" w:rsidRPr="00374636" w:rsidRDefault="00D65C49" w:rsidP="00C70145">
            <w:pPr>
              <w:pStyle w:val="TAL"/>
              <w:rPr>
                <w:rFonts w:eastAsia="MS Mincho"/>
              </w:rPr>
            </w:pPr>
          </w:p>
        </w:tc>
        <w:tc>
          <w:tcPr>
            <w:tcW w:w="1104" w:type="dxa"/>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tcPr>
          <w:p w14:paraId="55A951E7" w14:textId="77777777" w:rsidR="00D65C49" w:rsidRPr="00374636" w:rsidRDefault="00D65C49" w:rsidP="00C70145">
            <w:pPr>
              <w:pStyle w:val="TAL"/>
            </w:pPr>
            <w:r w:rsidRPr="00374636">
              <w:t xml:space="preserve">          requestLocationInformation-r9 SEQUENCE {</w:t>
            </w:r>
          </w:p>
        </w:tc>
        <w:tc>
          <w:tcPr>
            <w:tcW w:w="2267" w:type="dxa"/>
          </w:tcPr>
          <w:p w14:paraId="5BB7F7A3" w14:textId="77777777" w:rsidR="00D65C49" w:rsidRPr="00374636" w:rsidRDefault="00D65C49" w:rsidP="00C70145">
            <w:pPr>
              <w:pStyle w:val="TAL"/>
              <w:rPr>
                <w:rFonts w:eastAsia="MS Mincho"/>
              </w:rPr>
            </w:pPr>
          </w:p>
        </w:tc>
        <w:tc>
          <w:tcPr>
            <w:tcW w:w="1700" w:type="dxa"/>
          </w:tcPr>
          <w:p w14:paraId="3BA4178F" w14:textId="77777777" w:rsidR="00D65C49" w:rsidRPr="00374636" w:rsidRDefault="00D65C49" w:rsidP="00C70145">
            <w:pPr>
              <w:pStyle w:val="TAL"/>
              <w:rPr>
                <w:rFonts w:eastAsia="MS Mincho"/>
              </w:rPr>
            </w:pPr>
          </w:p>
        </w:tc>
        <w:tc>
          <w:tcPr>
            <w:tcW w:w="1104" w:type="dxa"/>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tcPr>
          <w:p w14:paraId="2E142012" w14:textId="77777777" w:rsidR="00D65C49" w:rsidRPr="00374636" w:rsidRDefault="00D65C49" w:rsidP="00C70145">
            <w:pPr>
              <w:pStyle w:val="TAL"/>
            </w:pPr>
            <w:r w:rsidRPr="00374636">
              <w:t xml:space="preserve">            commonIEsRequestLocationInformation</w:t>
            </w:r>
          </w:p>
          <w:p w14:paraId="551F1107" w14:textId="77777777" w:rsidR="00D65C49" w:rsidRPr="00374636" w:rsidRDefault="00D65C49" w:rsidP="00C70145">
            <w:pPr>
              <w:pStyle w:val="TAL"/>
            </w:pPr>
            <w:r w:rsidRPr="00374636">
              <w:t xml:space="preserve">            SEQUENCE {</w:t>
            </w:r>
          </w:p>
        </w:tc>
        <w:tc>
          <w:tcPr>
            <w:tcW w:w="2267" w:type="dxa"/>
          </w:tcPr>
          <w:p w14:paraId="23DD261E" w14:textId="77777777" w:rsidR="00D65C49" w:rsidRPr="00374636" w:rsidRDefault="00D65C49" w:rsidP="00C70145">
            <w:pPr>
              <w:pStyle w:val="TAL"/>
              <w:rPr>
                <w:rFonts w:eastAsia="MS Mincho"/>
              </w:rPr>
            </w:pPr>
          </w:p>
        </w:tc>
        <w:tc>
          <w:tcPr>
            <w:tcW w:w="1700" w:type="dxa"/>
          </w:tcPr>
          <w:p w14:paraId="760C07F0" w14:textId="77777777" w:rsidR="00D65C49" w:rsidRPr="00374636" w:rsidRDefault="00D65C49" w:rsidP="00C70145">
            <w:pPr>
              <w:pStyle w:val="TAL"/>
              <w:rPr>
                <w:rFonts w:eastAsia="MS Mincho"/>
              </w:rPr>
            </w:pPr>
          </w:p>
        </w:tc>
        <w:tc>
          <w:tcPr>
            <w:tcW w:w="1104" w:type="dxa"/>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tcPr>
          <w:p w14:paraId="20F2C1D4" w14:textId="77777777" w:rsidR="00D65C49" w:rsidRPr="00374636" w:rsidRDefault="00D65C49" w:rsidP="00C70145">
            <w:pPr>
              <w:pStyle w:val="TAL"/>
            </w:pPr>
            <w:r w:rsidRPr="00374636">
              <w:t xml:space="preserve">              locationInformationType</w:t>
            </w:r>
          </w:p>
        </w:tc>
        <w:tc>
          <w:tcPr>
            <w:tcW w:w="2267" w:type="dxa"/>
          </w:tcPr>
          <w:p w14:paraId="1C029F3C"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2BA383A2" w14:textId="77777777" w:rsidR="00D65C49" w:rsidRPr="00374636" w:rsidRDefault="00D65C49" w:rsidP="00C70145">
            <w:pPr>
              <w:pStyle w:val="TAL"/>
              <w:rPr>
                <w:rFonts w:eastAsia="MS Mincho"/>
              </w:rPr>
            </w:pPr>
          </w:p>
        </w:tc>
        <w:tc>
          <w:tcPr>
            <w:tcW w:w="1104" w:type="dxa"/>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tcPr>
          <w:p w14:paraId="25036A89" w14:textId="77777777" w:rsidR="00D65C49" w:rsidRPr="00374636" w:rsidRDefault="00D65C49" w:rsidP="00C70145">
            <w:pPr>
              <w:pStyle w:val="TAL"/>
            </w:pPr>
            <w:r w:rsidRPr="00374636">
              <w:t xml:space="preserve">              triggeredReporting</w:t>
            </w:r>
          </w:p>
        </w:tc>
        <w:tc>
          <w:tcPr>
            <w:tcW w:w="2267" w:type="dxa"/>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48995A2" w14:textId="77777777" w:rsidR="00D65C49" w:rsidRPr="00374636" w:rsidRDefault="00D65C49" w:rsidP="00C70145">
            <w:pPr>
              <w:pStyle w:val="TAL"/>
              <w:rPr>
                <w:rFonts w:eastAsia="MS Mincho"/>
              </w:rPr>
            </w:pPr>
          </w:p>
        </w:tc>
        <w:tc>
          <w:tcPr>
            <w:tcW w:w="1104" w:type="dxa"/>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tcPr>
          <w:p w14:paraId="32ABF914" w14:textId="77777777" w:rsidR="00D65C49" w:rsidRPr="00374636" w:rsidRDefault="00D65C49" w:rsidP="00C70145">
            <w:pPr>
              <w:pStyle w:val="TAL"/>
            </w:pPr>
            <w:r w:rsidRPr="00374636">
              <w:t xml:space="preserve">              periodicalReporting</w:t>
            </w:r>
          </w:p>
        </w:tc>
        <w:tc>
          <w:tcPr>
            <w:tcW w:w="2267" w:type="dxa"/>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0011DB2" w14:textId="77777777" w:rsidR="00D65C49" w:rsidRPr="00374636" w:rsidRDefault="00D65C49" w:rsidP="00C70145">
            <w:pPr>
              <w:pStyle w:val="TAL"/>
              <w:rPr>
                <w:rFonts w:eastAsia="MS Mincho"/>
              </w:rPr>
            </w:pPr>
          </w:p>
        </w:tc>
        <w:tc>
          <w:tcPr>
            <w:tcW w:w="1104" w:type="dxa"/>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tcPr>
          <w:p w14:paraId="37ED7997" w14:textId="77777777" w:rsidR="00D65C49" w:rsidRPr="00374636" w:rsidRDefault="00D65C49" w:rsidP="00C70145">
            <w:pPr>
              <w:pStyle w:val="TAL"/>
            </w:pPr>
            <w:r w:rsidRPr="00374636">
              <w:t xml:space="preserve">              additionalInformation</w:t>
            </w:r>
          </w:p>
        </w:tc>
        <w:tc>
          <w:tcPr>
            <w:tcW w:w="2267" w:type="dxa"/>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3E574CAE" w14:textId="77777777" w:rsidR="00D65C49" w:rsidRPr="00374636" w:rsidRDefault="00D65C49" w:rsidP="00C70145">
            <w:pPr>
              <w:pStyle w:val="TAL"/>
              <w:rPr>
                <w:rFonts w:eastAsia="MS Mincho"/>
              </w:rPr>
            </w:pPr>
          </w:p>
        </w:tc>
        <w:tc>
          <w:tcPr>
            <w:tcW w:w="1104" w:type="dxa"/>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tcPr>
          <w:p w14:paraId="463C664D" w14:textId="77777777" w:rsidR="00D65C49" w:rsidRPr="00374636" w:rsidRDefault="00D65C49" w:rsidP="00C70145">
            <w:pPr>
              <w:pStyle w:val="TAL"/>
            </w:pPr>
            <w:r w:rsidRPr="00374636">
              <w:t xml:space="preserve">              qos SEQUENCE {</w:t>
            </w:r>
          </w:p>
        </w:tc>
        <w:tc>
          <w:tcPr>
            <w:tcW w:w="2267" w:type="dxa"/>
          </w:tcPr>
          <w:p w14:paraId="162D7D6E" w14:textId="77777777" w:rsidR="00D65C49" w:rsidRPr="00374636" w:rsidRDefault="00D65C49" w:rsidP="00C70145">
            <w:pPr>
              <w:pStyle w:val="TAL"/>
              <w:rPr>
                <w:rFonts w:eastAsia="MS Mincho"/>
              </w:rPr>
            </w:pPr>
          </w:p>
        </w:tc>
        <w:tc>
          <w:tcPr>
            <w:tcW w:w="1700" w:type="dxa"/>
          </w:tcPr>
          <w:p w14:paraId="6A319630" w14:textId="77777777" w:rsidR="00D65C49" w:rsidRPr="00374636" w:rsidRDefault="00D65C49" w:rsidP="00C70145">
            <w:pPr>
              <w:pStyle w:val="TAL"/>
              <w:rPr>
                <w:rFonts w:eastAsia="MS Mincho"/>
              </w:rPr>
            </w:pPr>
          </w:p>
        </w:tc>
        <w:tc>
          <w:tcPr>
            <w:tcW w:w="1104" w:type="dxa"/>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tcPr>
          <w:p w14:paraId="299B4FB5" w14:textId="77777777" w:rsidR="00D65C49" w:rsidRPr="00374636" w:rsidRDefault="00D65C49" w:rsidP="00C70145">
            <w:pPr>
              <w:pStyle w:val="TAL"/>
            </w:pPr>
            <w:r w:rsidRPr="00374636">
              <w:t xml:space="preserve">                 horizontalAccuracy</w:t>
            </w:r>
          </w:p>
        </w:tc>
        <w:tc>
          <w:tcPr>
            <w:tcW w:w="2267" w:type="dxa"/>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95C7D80" w14:textId="77777777" w:rsidR="00D65C49" w:rsidRPr="00374636" w:rsidRDefault="00D65C49" w:rsidP="00C70145">
            <w:pPr>
              <w:pStyle w:val="TAL"/>
              <w:rPr>
                <w:rFonts w:eastAsia="MS Mincho"/>
              </w:rPr>
            </w:pPr>
          </w:p>
        </w:tc>
        <w:tc>
          <w:tcPr>
            <w:tcW w:w="1104" w:type="dxa"/>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tcPr>
          <w:p w14:paraId="43E734ED" w14:textId="77777777" w:rsidR="00D65C49" w:rsidRPr="00374636" w:rsidRDefault="00D65C49" w:rsidP="00C70145">
            <w:pPr>
              <w:pStyle w:val="TAL"/>
            </w:pPr>
            <w:r w:rsidRPr="00374636">
              <w:t xml:space="preserve">                 verticalCoordinateRequest</w:t>
            </w:r>
          </w:p>
        </w:tc>
        <w:tc>
          <w:tcPr>
            <w:tcW w:w="2267" w:type="dxa"/>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tcPr>
          <w:p w14:paraId="7928B296" w14:textId="77777777" w:rsidR="00D65C49" w:rsidRPr="00374636" w:rsidRDefault="00D65C49" w:rsidP="00C70145">
            <w:pPr>
              <w:pStyle w:val="TAL"/>
              <w:rPr>
                <w:rFonts w:eastAsia="MS Mincho"/>
              </w:rPr>
            </w:pPr>
          </w:p>
        </w:tc>
        <w:tc>
          <w:tcPr>
            <w:tcW w:w="1104" w:type="dxa"/>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tcPr>
          <w:p w14:paraId="597ACD5B" w14:textId="77777777" w:rsidR="00D65C49" w:rsidRPr="00374636" w:rsidRDefault="00D65C49" w:rsidP="00C70145">
            <w:pPr>
              <w:pStyle w:val="TAL"/>
            </w:pPr>
            <w:r w:rsidRPr="00374636">
              <w:t xml:space="preserve">                 verticalAccuracy</w:t>
            </w:r>
          </w:p>
        </w:tc>
        <w:tc>
          <w:tcPr>
            <w:tcW w:w="2267" w:type="dxa"/>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23EF01A" w14:textId="77777777" w:rsidR="00D65C49" w:rsidRPr="00374636" w:rsidRDefault="00D65C49" w:rsidP="00C70145">
            <w:pPr>
              <w:pStyle w:val="TAL"/>
              <w:rPr>
                <w:rFonts w:eastAsia="MS Mincho"/>
              </w:rPr>
            </w:pPr>
          </w:p>
        </w:tc>
        <w:tc>
          <w:tcPr>
            <w:tcW w:w="1104" w:type="dxa"/>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tcPr>
          <w:p w14:paraId="1F1A8A03" w14:textId="77777777" w:rsidR="00D65C49" w:rsidRPr="00374636" w:rsidRDefault="00D65C49" w:rsidP="00C70145">
            <w:pPr>
              <w:pStyle w:val="TAL"/>
            </w:pPr>
            <w:r w:rsidRPr="00374636">
              <w:t xml:space="preserve">                 responseTime SEQUENCE {</w:t>
            </w:r>
          </w:p>
        </w:tc>
        <w:tc>
          <w:tcPr>
            <w:tcW w:w="2267" w:type="dxa"/>
          </w:tcPr>
          <w:p w14:paraId="582D4E1C" w14:textId="77777777" w:rsidR="00D65C49" w:rsidRPr="00374636" w:rsidRDefault="00D65C49" w:rsidP="00C70145">
            <w:pPr>
              <w:pStyle w:val="TAL"/>
              <w:rPr>
                <w:rFonts w:eastAsia="MS Mincho"/>
              </w:rPr>
            </w:pPr>
          </w:p>
        </w:tc>
        <w:tc>
          <w:tcPr>
            <w:tcW w:w="1700" w:type="dxa"/>
          </w:tcPr>
          <w:p w14:paraId="5D1A6AC7" w14:textId="77777777" w:rsidR="00D65C49" w:rsidRPr="00374636" w:rsidRDefault="00D65C49" w:rsidP="00C70145">
            <w:pPr>
              <w:pStyle w:val="TAL"/>
              <w:rPr>
                <w:rFonts w:eastAsia="MS Mincho"/>
              </w:rPr>
            </w:pPr>
          </w:p>
        </w:tc>
        <w:tc>
          <w:tcPr>
            <w:tcW w:w="1104" w:type="dxa"/>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tcPr>
          <w:p w14:paraId="329D2562" w14:textId="77777777" w:rsidR="00D65C49" w:rsidRPr="00374636" w:rsidRDefault="00D65C49" w:rsidP="00C70145">
            <w:pPr>
              <w:pStyle w:val="TAL"/>
            </w:pPr>
            <w:r w:rsidRPr="00374636">
              <w:t xml:space="preserve">                   time</w:t>
            </w:r>
          </w:p>
        </w:tc>
        <w:tc>
          <w:tcPr>
            <w:tcW w:w="2267" w:type="dxa"/>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tcPr>
          <w:p w14:paraId="5775CE06" w14:textId="77777777" w:rsidR="00D65C49" w:rsidRPr="00374636" w:rsidRDefault="00D65C49" w:rsidP="00C70145">
            <w:pPr>
              <w:pStyle w:val="TAL"/>
            </w:pPr>
            <w:r w:rsidRPr="00374636">
              <w:t xml:space="preserve">                   responseTimeEarlyFix-r12</w:t>
            </w:r>
          </w:p>
        </w:tc>
        <w:tc>
          <w:tcPr>
            <w:tcW w:w="2267" w:type="dxa"/>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3D5A4CF" w14:textId="77777777" w:rsidR="00D65C49" w:rsidRPr="00374636" w:rsidRDefault="00D65C49" w:rsidP="00C70145">
            <w:pPr>
              <w:pStyle w:val="TAL"/>
              <w:rPr>
                <w:rFonts w:eastAsia="MS Mincho"/>
              </w:rPr>
            </w:pPr>
          </w:p>
        </w:tc>
        <w:tc>
          <w:tcPr>
            <w:tcW w:w="1104" w:type="dxa"/>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tcPr>
          <w:p w14:paraId="449D6B8C" w14:textId="77777777" w:rsidR="00D65C49" w:rsidRPr="00374636" w:rsidRDefault="00D65C49" w:rsidP="00C70145">
            <w:pPr>
              <w:pStyle w:val="TAL"/>
            </w:pPr>
            <w:r w:rsidRPr="00374636">
              <w:t xml:space="preserve">                 }</w:t>
            </w:r>
          </w:p>
        </w:tc>
        <w:tc>
          <w:tcPr>
            <w:tcW w:w="2267" w:type="dxa"/>
          </w:tcPr>
          <w:p w14:paraId="6633C2C2" w14:textId="77777777" w:rsidR="00D65C49" w:rsidRPr="00374636" w:rsidRDefault="00D65C49" w:rsidP="00C70145">
            <w:pPr>
              <w:pStyle w:val="TAL"/>
              <w:rPr>
                <w:rFonts w:eastAsia="MS Mincho"/>
              </w:rPr>
            </w:pPr>
          </w:p>
        </w:tc>
        <w:tc>
          <w:tcPr>
            <w:tcW w:w="1700" w:type="dxa"/>
          </w:tcPr>
          <w:p w14:paraId="6AC371B4" w14:textId="77777777" w:rsidR="00D65C49" w:rsidRPr="00374636" w:rsidRDefault="00D65C49" w:rsidP="00C70145">
            <w:pPr>
              <w:pStyle w:val="TAL"/>
              <w:rPr>
                <w:rFonts w:eastAsia="MS Mincho"/>
              </w:rPr>
            </w:pPr>
          </w:p>
        </w:tc>
        <w:tc>
          <w:tcPr>
            <w:tcW w:w="1104" w:type="dxa"/>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tcPr>
          <w:p w14:paraId="2A002201" w14:textId="77777777" w:rsidR="00D65C49" w:rsidRPr="00374636" w:rsidRDefault="00D65C49" w:rsidP="00C70145">
            <w:pPr>
              <w:pStyle w:val="TAL"/>
            </w:pPr>
            <w:r w:rsidRPr="00374636">
              <w:t xml:space="preserve">                 velocityRequest</w:t>
            </w:r>
          </w:p>
        </w:tc>
        <w:tc>
          <w:tcPr>
            <w:tcW w:w="2267" w:type="dxa"/>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tcPr>
          <w:p w14:paraId="4C2AE3C6" w14:textId="77777777" w:rsidR="00D65C49" w:rsidRPr="00374636" w:rsidRDefault="00D65C49" w:rsidP="00C70145">
            <w:pPr>
              <w:pStyle w:val="TAL"/>
              <w:rPr>
                <w:rFonts w:eastAsia="MS Mincho"/>
              </w:rPr>
            </w:pPr>
          </w:p>
        </w:tc>
        <w:tc>
          <w:tcPr>
            <w:tcW w:w="1104" w:type="dxa"/>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tcPr>
          <w:p w14:paraId="4993E6A3" w14:textId="77777777" w:rsidR="00D65C49" w:rsidRPr="00374636" w:rsidRDefault="00D65C49" w:rsidP="00C70145">
            <w:pPr>
              <w:pStyle w:val="TAL"/>
            </w:pPr>
            <w:r w:rsidRPr="00374636">
              <w:t xml:space="preserve">              }</w:t>
            </w:r>
          </w:p>
        </w:tc>
        <w:tc>
          <w:tcPr>
            <w:tcW w:w="2267" w:type="dxa"/>
          </w:tcPr>
          <w:p w14:paraId="4A03CA7D" w14:textId="77777777" w:rsidR="00D65C49" w:rsidRPr="00374636" w:rsidRDefault="00D65C49" w:rsidP="00C70145">
            <w:pPr>
              <w:pStyle w:val="TAL"/>
              <w:rPr>
                <w:rFonts w:eastAsia="MS Mincho"/>
              </w:rPr>
            </w:pPr>
          </w:p>
        </w:tc>
        <w:tc>
          <w:tcPr>
            <w:tcW w:w="1700" w:type="dxa"/>
          </w:tcPr>
          <w:p w14:paraId="0E7BFDFF" w14:textId="77777777" w:rsidR="00D65C49" w:rsidRPr="00374636" w:rsidRDefault="00D65C49" w:rsidP="00C70145">
            <w:pPr>
              <w:pStyle w:val="TAL"/>
              <w:rPr>
                <w:rFonts w:eastAsia="MS Mincho"/>
              </w:rPr>
            </w:pPr>
          </w:p>
        </w:tc>
        <w:tc>
          <w:tcPr>
            <w:tcW w:w="1104" w:type="dxa"/>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tcPr>
          <w:p w14:paraId="6A574219" w14:textId="77777777" w:rsidR="00D65C49" w:rsidRPr="00374636" w:rsidRDefault="00D65C49" w:rsidP="00C70145">
            <w:pPr>
              <w:pStyle w:val="TAL"/>
            </w:pPr>
            <w:r w:rsidRPr="00374636">
              <w:t xml:space="preserve">              environment</w:t>
            </w:r>
          </w:p>
        </w:tc>
        <w:tc>
          <w:tcPr>
            <w:tcW w:w="2267" w:type="dxa"/>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12660D6" w14:textId="77777777" w:rsidR="00D65C49" w:rsidRPr="00374636" w:rsidRDefault="00D65C49" w:rsidP="00C70145">
            <w:pPr>
              <w:pStyle w:val="TAL"/>
              <w:rPr>
                <w:rFonts w:eastAsia="MS Mincho"/>
              </w:rPr>
            </w:pPr>
          </w:p>
        </w:tc>
        <w:tc>
          <w:tcPr>
            <w:tcW w:w="1104" w:type="dxa"/>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tcPr>
          <w:p w14:paraId="68880D7A" w14:textId="77777777" w:rsidR="00D65C49" w:rsidRPr="00374636" w:rsidRDefault="00D65C49" w:rsidP="00C70145">
            <w:pPr>
              <w:pStyle w:val="TAL"/>
            </w:pPr>
            <w:r w:rsidRPr="00374636">
              <w:t xml:space="preserve">              locationCoordinateTypes</w:t>
            </w:r>
          </w:p>
        </w:tc>
        <w:tc>
          <w:tcPr>
            <w:tcW w:w="2267" w:type="dxa"/>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F3ABEA4" w14:textId="77777777" w:rsidR="00D65C49" w:rsidRPr="00374636" w:rsidRDefault="00D65C49" w:rsidP="00C70145">
            <w:pPr>
              <w:pStyle w:val="TAL"/>
              <w:rPr>
                <w:rFonts w:eastAsia="MS Mincho"/>
              </w:rPr>
            </w:pPr>
          </w:p>
        </w:tc>
        <w:tc>
          <w:tcPr>
            <w:tcW w:w="1104" w:type="dxa"/>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tcPr>
          <w:p w14:paraId="4DBAF43D" w14:textId="77777777" w:rsidR="00D65C49" w:rsidRPr="00374636" w:rsidRDefault="00D65C49" w:rsidP="00C70145">
            <w:pPr>
              <w:pStyle w:val="TAL"/>
            </w:pPr>
            <w:r w:rsidRPr="00374636">
              <w:t xml:space="preserve">              velocityTypes</w:t>
            </w:r>
          </w:p>
        </w:tc>
        <w:tc>
          <w:tcPr>
            <w:tcW w:w="2267" w:type="dxa"/>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F7DADBE" w14:textId="77777777" w:rsidR="00D65C49" w:rsidRPr="00374636" w:rsidRDefault="00D65C49" w:rsidP="00C70145">
            <w:pPr>
              <w:pStyle w:val="TAL"/>
              <w:rPr>
                <w:rFonts w:eastAsia="MS Mincho"/>
              </w:rPr>
            </w:pPr>
          </w:p>
        </w:tc>
        <w:tc>
          <w:tcPr>
            <w:tcW w:w="1104" w:type="dxa"/>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tcPr>
          <w:p w14:paraId="05B11ACC" w14:textId="77777777" w:rsidR="00D65C49" w:rsidRPr="00374636" w:rsidRDefault="00D65C49" w:rsidP="00C70145">
            <w:pPr>
              <w:pStyle w:val="TAL"/>
            </w:pPr>
            <w:r w:rsidRPr="00374636">
              <w:t xml:space="preserve">            }</w:t>
            </w:r>
          </w:p>
        </w:tc>
        <w:tc>
          <w:tcPr>
            <w:tcW w:w="2267" w:type="dxa"/>
          </w:tcPr>
          <w:p w14:paraId="765DC080" w14:textId="77777777" w:rsidR="00D65C49" w:rsidRPr="00374636" w:rsidRDefault="00D65C49" w:rsidP="00C70145">
            <w:pPr>
              <w:pStyle w:val="TAL"/>
              <w:rPr>
                <w:rFonts w:eastAsia="MS Mincho"/>
              </w:rPr>
            </w:pPr>
          </w:p>
        </w:tc>
        <w:tc>
          <w:tcPr>
            <w:tcW w:w="1700" w:type="dxa"/>
          </w:tcPr>
          <w:p w14:paraId="05AED7C7" w14:textId="77777777" w:rsidR="00D65C49" w:rsidRPr="00374636" w:rsidRDefault="00D65C49" w:rsidP="00C70145">
            <w:pPr>
              <w:pStyle w:val="TAL"/>
              <w:rPr>
                <w:rFonts w:eastAsia="MS Mincho"/>
              </w:rPr>
            </w:pPr>
          </w:p>
        </w:tc>
        <w:tc>
          <w:tcPr>
            <w:tcW w:w="1104" w:type="dxa"/>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tcPr>
          <w:p w14:paraId="487F10F6" w14:textId="77777777" w:rsidR="00D65C49" w:rsidRPr="00374636" w:rsidRDefault="00D65C49" w:rsidP="00C70145">
            <w:pPr>
              <w:pStyle w:val="TAL"/>
            </w:pPr>
            <w:r w:rsidRPr="00374636">
              <w:t xml:space="preserve">            a-gnss-RequestLocationInformation </w:t>
            </w:r>
          </w:p>
        </w:tc>
        <w:tc>
          <w:tcPr>
            <w:tcW w:w="2267" w:type="dxa"/>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657FFA6" w14:textId="77777777" w:rsidR="00D65C49" w:rsidRPr="00374636" w:rsidRDefault="00D65C49" w:rsidP="00C70145">
            <w:pPr>
              <w:pStyle w:val="TAL"/>
              <w:rPr>
                <w:rFonts w:eastAsia="MS Mincho"/>
              </w:rPr>
            </w:pPr>
          </w:p>
        </w:tc>
        <w:tc>
          <w:tcPr>
            <w:tcW w:w="1104" w:type="dxa"/>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tcPr>
          <w:p w14:paraId="0F0FC27E"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tcPr>
          <w:p w14:paraId="6AA51EC2" w14:textId="77777777" w:rsidR="00D65C49" w:rsidRPr="00374636" w:rsidRDefault="00D65C49" w:rsidP="00C70145">
            <w:pPr>
              <w:pStyle w:val="TAL"/>
              <w:rPr>
                <w:rFonts w:eastAsia="MS Mincho"/>
              </w:rPr>
            </w:pPr>
          </w:p>
        </w:tc>
        <w:tc>
          <w:tcPr>
            <w:tcW w:w="1700" w:type="dxa"/>
          </w:tcPr>
          <w:p w14:paraId="5B99E126" w14:textId="77777777" w:rsidR="00D65C49" w:rsidRPr="00374636" w:rsidRDefault="00D65C49" w:rsidP="00C70145">
            <w:pPr>
              <w:pStyle w:val="TAL"/>
              <w:rPr>
                <w:rFonts w:eastAsia="MS Mincho"/>
              </w:rPr>
            </w:pPr>
          </w:p>
        </w:tc>
        <w:tc>
          <w:tcPr>
            <w:tcW w:w="1104" w:type="dxa"/>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tcPr>
          <w:p w14:paraId="7E46A754" w14:textId="77777777" w:rsidR="00D65C49" w:rsidRPr="00374636" w:rsidRDefault="00D65C49" w:rsidP="00C70145">
            <w:pPr>
              <w:pStyle w:val="TAL"/>
            </w:pPr>
            <w:r w:rsidRPr="00374636">
              <w:t xml:space="preserve">                 assistanceAvailability</w:t>
            </w:r>
          </w:p>
        </w:tc>
        <w:tc>
          <w:tcPr>
            <w:tcW w:w="2267" w:type="dxa"/>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tcPr>
          <w:p w14:paraId="245CE58C" w14:textId="77777777" w:rsidR="00D65C49" w:rsidRPr="00374636" w:rsidRDefault="00D65C49" w:rsidP="00C70145">
            <w:pPr>
              <w:pStyle w:val="TAL"/>
              <w:rPr>
                <w:rFonts w:eastAsia="MS Mincho"/>
              </w:rPr>
            </w:pPr>
          </w:p>
        </w:tc>
        <w:tc>
          <w:tcPr>
            <w:tcW w:w="1104" w:type="dxa"/>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tcPr>
          <w:p w14:paraId="09D1D76F" w14:textId="77777777" w:rsidR="00D65C49" w:rsidRPr="00374636" w:rsidRDefault="00D65C49" w:rsidP="00C70145">
            <w:pPr>
              <w:pStyle w:val="TAL"/>
            </w:pPr>
            <w:r w:rsidRPr="00374636">
              <w:t xml:space="preserve">            }</w:t>
            </w:r>
          </w:p>
        </w:tc>
        <w:tc>
          <w:tcPr>
            <w:tcW w:w="2267" w:type="dxa"/>
          </w:tcPr>
          <w:p w14:paraId="52426C01" w14:textId="77777777" w:rsidR="00D65C49" w:rsidRPr="00374636" w:rsidRDefault="00D65C49" w:rsidP="00C70145">
            <w:pPr>
              <w:pStyle w:val="TAL"/>
              <w:rPr>
                <w:rFonts w:eastAsia="MS Mincho"/>
              </w:rPr>
            </w:pPr>
          </w:p>
        </w:tc>
        <w:tc>
          <w:tcPr>
            <w:tcW w:w="1700" w:type="dxa"/>
          </w:tcPr>
          <w:p w14:paraId="5936426C" w14:textId="77777777" w:rsidR="00D65C49" w:rsidRPr="00374636" w:rsidRDefault="00D65C49" w:rsidP="00C70145">
            <w:pPr>
              <w:pStyle w:val="TAL"/>
              <w:rPr>
                <w:rFonts w:eastAsia="MS Mincho"/>
              </w:rPr>
            </w:pPr>
          </w:p>
        </w:tc>
        <w:tc>
          <w:tcPr>
            <w:tcW w:w="1104" w:type="dxa"/>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tcPr>
          <w:p w14:paraId="13DF0973" w14:textId="77777777" w:rsidR="00D65C49" w:rsidRPr="00374636" w:rsidRDefault="00D65C49" w:rsidP="00C70145">
            <w:pPr>
              <w:pStyle w:val="TAL"/>
            </w:pPr>
            <w:r w:rsidRPr="00374636">
              <w:t xml:space="preserve">            ecid-RequestLocationInformation</w:t>
            </w:r>
          </w:p>
        </w:tc>
        <w:tc>
          <w:tcPr>
            <w:tcW w:w="2267" w:type="dxa"/>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1479261" w14:textId="77777777" w:rsidR="00D65C49" w:rsidRPr="00374636" w:rsidRDefault="00D65C49" w:rsidP="00C70145">
            <w:pPr>
              <w:pStyle w:val="TAL"/>
              <w:rPr>
                <w:rFonts w:eastAsia="MS Mincho"/>
              </w:rPr>
            </w:pPr>
          </w:p>
        </w:tc>
        <w:tc>
          <w:tcPr>
            <w:tcW w:w="1104" w:type="dxa"/>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tcPr>
          <w:p w14:paraId="5A6B6C3D" w14:textId="77777777" w:rsidR="00D65C49" w:rsidRPr="00374636" w:rsidRDefault="00D65C49" w:rsidP="00C70145">
            <w:pPr>
              <w:pStyle w:val="TAL"/>
            </w:pPr>
            <w:r w:rsidRPr="00374636">
              <w:t xml:space="preserve">            epdu-RequestLocationInformation</w:t>
            </w:r>
          </w:p>
        </w:tc>
        <w:tc>
          <w:tcPr>
            <w:tcW w:w="2267" w:type="dxa"/>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62E0B0C" w14:textId="77777777" w:rsidR="00D65C49" w:rsidRPr="00374636" w:rsidRDefault="00D65C49" w:rsidP="00C70145">
            <w:pPr>
              <w:pStyle w:val="TAL"/>
              <w:rPr>
                <w:rFonts w:eastAsia="MS Mincho"/>
              </w:rPr>
            </w:pPr>
          </w:p>
        </w:tc>
        <w:tc>
          <w:tcPr>
            <w:tcW w:w="1104" w:type="dxa"/>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tcPr>
          <w:p w14:paraId="5D6DB4BD" w14:textId="77777777" w:rsidR="00D65C49" w:rsidRPr="00374636" w:rsidRDefault="00D65C49" w:rsidP="00C70145">
            <w:pPr>
              <w:pStyle w:val="TAL"/>
            </w:pPr>
            <w:r w:rsidRPr="00374636">
              <w:t xml:space="preserve">          }</w:t>
            </w:r>
          </w:p>
        </w:tc>
        <w:tc>
          <w:tcPr>
            <w:tcW w:w="2267" w:type="dxa"/>
          </w:tcPr>
          <w:p w14:paraId="54BBA135" w14:textId="77777777" w:rsidR="00D65C49" w:rsidRPr="00374636" w:rsidRDefault="00D65C49" w:rsidP="00C70145">
            <w:pPr>
              <w:pStyle w:val="TAL"/>
              <w:rPr>
                <w:rFonts w:eastAsia="MS Mincho"/>
              </w:rPr>
            </w:pPr>
          </w:p>
        </w:tc>
        <w:tc>
          <w:tcPr>
            <w:tcW w:w="1700" w:type="dxa"/>
          </w:tcPr>
          <w:p w14:paraId="3D245355" w14:textId="77777777" w:rsidR="00D65C49" w:rsidRPr="00374636" w:rsidRDefault="00D65C49" w:rsidP="00C70145">
            <w:pPr>
              <w:pStyle w:val="TAL"/>
              <w:rPr>
                <w:rFonts w:eastAsia="MS Mincho"/>
              </w:rPr>
            </w:pPr>
          </w:p>
        </w:tc>
        <w:tc>
          <w:tcPr>
            <w:tcW w:w="1104" w:type="dxa"/>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tcPr>
          <w:p w14:paraId="5AB4627C" w14:textId="77777777" w:rsidR="00D65C49" w:rsidRPr="00374636" w:rsidRDefault="00D65C49" w:rsidP="00C70145">
            <w:pPr>
              <w:pStyle w:val="TAL"/>
            </w:pPr>
            <w:r w:rsidRPr="00374636">
              <w:t xml:space="preserve">        }</w:t>
            </w:r>
          </w:p>
        </w:tc>
        <w:tc>
          <w:tcPr>
            <w:tcW w:w="2267" w:type="dxa"/>
          </w:tcPr>
          <w:p w14:paraId="553303CA" w14:textId="77777777" w:rsidR="00D65C49" w:rsidRPr="00374636" w:rsidRDefault="00D65C49" w:rsidP="00C70145">
            <w:pPr>
              <w:pStyle w:val="TAL"/>
              <w:rPr>
                <w:rFonts w:eastAsia="MS Mincho"/>
              </w:rPr>
            </w:pPr>
          </w:p>
        </w:tc>
        <w:tc>
          <w:tcPr>
            <w:tcW w:w="1700" w:type="dxa"/>
          </w:tcPr>
          <w:p w14:paraId="212546EF" w14:textId="77777777" w:rsidR="00D65C49" w:rsidRPr="00374636" w:rsidRDefault="00D65C49" w:rsidP="00C70145">
            <w:pPr>
              <w:pStyle w:val="TAL"/>
              <w:rPr>
                <w:rFonts w:eastAsia="MS Mincho"/>
              </w:rPr>
            </w:pPr>
          </w:p>
        </w:tc>
        <w:tc>
          <w:tcPr>
            <w:tcW w:w="1104" w:type="dxa"/>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tcPr>
          <w:p w14:paraId="4AB8AFEE" w14:textId="77777777" w:rsidR="00D65C49" w:rsidRPr="00374636" w:rsidRDefault="00D65C49" w:rsidP="00C70145">
            <w:pPr>
              <w:pStyle w:val="TAL"/>
            </w:pPr>
            <w:r w:rsidRPr="00374636">
              <w:t xml:space="preserve">      }</w:t>
            </w:r>
          </w:p>
        </w:tc>
        <w:tc>
          <w:tcPr>
            <w:tcW w:w="2267" w:type="dxa"/>
          </w:tcPr>
          <w:p w14:paraId="2A421D98" w14:textId="77777777" w:rsidR="00D65C49" w:rsidRPr="00374636" w:rsidRDefault="00D65C49" w:rsidP="00C70145">
            <w:pPr>
              <w:pStyle w:val="TAL"/>
              <w:rPr>
                <w:rFonts w:eastAsia="MS Mincho"/>
              </w:rPr>
            </w:pPr>
          </w:p>
        </w:tc>
        <w:tc>
          <w:tcPr>
            <w:tcW w:w="1700" w:type="dxa"/>
          </w:tcPr>
          <w:p w14:paraId="45762BC8" w14:textId="77777777" w:rsidR="00D65C49" w:rsidRPr="00374636" w:rsidRDefault="00D65C49" w:rsidP="00C70145">
            <w:pPr>
              <w:pStyle w:val="TAL"/>
              <w:rPr>
                <w:rFonts w:eastAsia="MS Mincho"/>
              </w:rPr>
            </w:pPr>
          </w:p>
        </w:tc>
        <w:tc>
          <w:tcPr>
            <w:tcW w:w="1104" w:type="dxa"/>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tcPr>
          <w:p w14:paraId="2C8FFA8F" w14:textId="77777777" w:rsidR="00D65C49" w:rsidRPr="00374636" w:rsidRDefault="00D65C49" w:rsidP="00C70145">
            <w:pPr>
              <w:pStyle w:val="TAL"/>
            </w:pPr>
            <w:r w:rsidRPr="00374636">
              <w:t xml:space="preserve">    }</w:t>
            </w:r>
          </w:p>
        </w:tc>
        <w:tc>
          <w:tcPr>
            <w:tcW w:w="2267" w:type="dxa"/>
          </w:tcPr>
          <w:p w14:paraId="2A8C076F" w14:textId="77777777" w:rsidR="00D65C49" w:rsidRPr="00374636" w:rsidRDefault="00D65C49" w:rsidP="00C70145">
            <w:pPr>
              <w:pStyle w:val="TAL"/>
              <w:rPr>
                <w:rFonts w:eastAsia="MS Mincho"/>
              </w:rPr>
            </w:pPr>
          </w:p>
        </w:tc>
        <w:tc>
          <w:tcPr>
            <w:tcW w:w="1700" w:type="dxa"/>
          </w:tcPr>
          <w:p w14:paraId="5905EBBD" w14:textId="77777777" w:rsidR="00D65C49" w:rsidRPr="00374636" w:rsidRDefault="00D65C49" w:rsidP="00C70145">
            <w:pPr>
              <w:pStyle w:val="TAL"/>
              <w:rPr>
                <w:rFonts w:eastAsia="MS Mincho"/>
              </w:rPr>
            </w:pPr>
          </w:p>
        </w:tc>
        <w:tc>
          <w:tcPr>
            <w:tcW w:w="1104" w:type="dxa"/>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tcPr>
          <w:p w14:paraId="71678535" w14:textId="77777777" w:rsidR="00D65C49" w:rsidRPr="00374636" w:rsidRDefault="00D65C49" w:rsidP="00C70145">
            <w:pPr>
              <w:pStyle w:val="TAL"/>
            </w:pPr>
            <w:r w:rsidRPr="00374636">
              <w:t xml:space="preserve">  }</w:t>
            </w:r>
          </w:p>
        </w:tc>
        <w:tc>
          <w:tcPr>
            <w:tcW w:w="2267" w:type="dxa"/>
          </w:tcPr>
          <w:p w14:paraId="2B6E24F0" w14:textId="77777777" w:rsidR="00D65C49" w:rsidRPr="00374636" w:rsidRDefault="00D65C49" w:rsidP="00C70145">
            <w:pPr>
              <w:pStyle w:val="TAL"/>
              <w:rPr>
                <w:rFonts w:eastAsia="MS Mincho"/>
              </w:rPr>
            </w:pPr>
          </w:p>
        </w:tc>
        <w:tc>
          <w:tcPr>
            <w:tcW w:w="1700" w:type="dxa"/>
          </w:tcPr>
          <w:p w14:paraId="3B8BC735" w14:textId="77777777" w:rsidR="00D65C49" w:rsidRPr="00374636" w:rsidRDefault="00D65C49" w:rsidP="00C70145">
            <w:pPr>
              <w:pStyle w:val="TAL"/>
              <w:rPr>
                <w:rFonts w:eastAsia="MS Mincho"/>
              </w:rPr>
            </w:pPr>
          </w:p>
        </w:tc>
        <w:tc>
          <w:tcPr>
            <w:tcW w:w="1104" w:type="dxa"/>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tcPr>
          <w:p w14:paraId="42F67C1C" w14:textId="77777777" w:rsidR="00D65C49" w:rsidRPr="00374636" w:rsidRDefault="00D65C49" w:rsidP="00C70145">
            <w:pPr>
              <w:pStyle w:val="TAL"/>
            </w:pPr>
            <w:r w:rsidRPr="00374636">
              <w:t xml:space="preserve"> }</w:t>
            </w:r>
          </w:p>
        </w:tc>
        <w:tc>
          <w:tcPr>
            <w:tcW w:w="2267" w:type="dxa"/>
          </w:tcPr>
          <w:p w14:paraId="05042580" w14:textId="77777777" w:rsidR="00D65C49" w:rsidRPr="00374636" w:rsidRDefault="00D65C49" w:rsidP="00C70145">
            <w:pPr>
              <w:pStyle w:val="TAL"/>
              <w:rPr>
                <w:rFonts w:eastAsia="MS Mincho"/>
              </w:rPr>
            </w:pPr>
          </w:p>
        </w:tc>
        <w:tc>
          <w:tcPr>
            <w:tcW w:w="1700" w:type="dxa"/>
          </w:tcPr>
          <w:p w14:paraId="0B1F657D" w14:textId="77777777" w:rsidR="00D65C49" w:rsidRPr="00374636" w:rsidRDefault="00D65C49" w:rsidP="00C70145">
            <w:pPr>
              <w:pStyle w:val="TAL"/>
              <w:rPr>
                <w:rFonts w:eastAsia="MS Mincho"/>
              </w:rPr>
            </w:pPr>
          </w:p>
        </w:tc>
        <w:tc>
          <w:tcPr>
            <w:tcW w:w="1104" w:type="dxa"/>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tcPr>
          <w:p w14:paraId="514C8C91" w14:textId="77777777" w:rsidR="00D65C49" w:rsidRPr="00374636" w:rsidRDefault="00D65C49" w:rsidP="00C70145">
            <w:pPr>
              <w:pStyle w:val="TAL"/>
            </w:pPr>
            <w:r w:rsidRPr="00374636">
              <w:t>}</w:t>
            </w:r>
          </w:p>
        </w:tc>
        <w:tc>
          <w:tcPr>
            <w:tcW w:w="2267" w:type="dxa"/>
          </w:tcPr>
          <w:p w14:paraId="00B96EF2" w14:textId="77777777" w:rsidR="00D65C49" w:rsidRPr="00374636" w:rsidRDefault="00D65C49" w:rsidP="00C70145">
            <w:pPr>
              <w:pStyle w:val="TAL"/>
              <w:rPr>
                <w:rFonts w:eastAsia="MS Mincho"/>
              </w:rPr>
            </w:pPr>
          </w:p>
        </w:tc>
        <w:tc>
          <w:tcPr>
            <w:tcW w:w="1700" w:type="dxa"/>
          </w:tcPr>
          <w:p w14:paraId="64E1EC57" w14:textId="77777777" w:rsidR="00D65C49" w:rsidRPr="00374636" w:rsidRDefault="00D65C49" w:rsidP="00C70145">
            <w:pPr>
              <w:pStyle w:val="TAL"/>
              <w:rPr>
                <w:rFonts w:eastAsia="MS Mincho"/>
              </w:rPr>
            </w:pPr>
          </w:p>
        </w:tc>
        <w:tc>
          <w:tcPr>
            <w:tcW w:w="1104" w:type="dxa"/>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lastRenderedPageBreak/>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tcPr>
          <w:p w14:paraId="56BC6C0C" w14:textId="18AD0A0C"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0D043B17" w14:textId="77777777" w:rsidTr="005A566D">
        <w:tc>
          <w:tcPr>
            <w:tcW w:w="4535" w:type="dxa"/>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tcPr>
          <w:p w14:paraId="765B8757" w14:textId="77777777" w:rsidR="00D65C49" w:rsidRPr="00374636" w:rsidRDefault="00D65C49" w:rsidP="00C70145">
            <w:pPr>
              <w:pStyle w:val="TAL"/>
            </w:pPr>
            <w:r w:rsidRPr="00374636">
              <w:t>LPP-Message ::= SEQUENCE {</w:t>
            </w:r>
          </w:p>
        </w:tc>
        <w:tc>
          <w:tcPr>
            <w:tcW w:w="2267" w:type="dxa"/>
          </w:tcPr>
          <w:p w14:paraId="30641855" w14:textId="77777777" w:rsidR="00D65C49" w:rsidRPr="00374636" w:rsidRDefault="00D65C49" w:rsidP="00C70145">
            <w:pPr>
              <w:pStyle w:val="TAL"/>
              <w:rPr>
                <w:rFonts w:eastAsia="MS Mincho"/>
              </w:rPr>
            </w:pPr>
          </w:p>
        </w:tc>
        <w:tc>
          <w:tcPr>
            <w:tcW w:w="1700" w:type="dxa"/>
          </w:tcPr>
          <w:p w14:paraId="0B0634F2" w14:textId="77777777" w:rsidR="00D65C49" w:rsidRPr="00374636" w:rsidRDefault="00D65C49" w:rsidP="00C70145">
            <w:pPr>
              <w:pStyle w:val="TAL"/>
              <w:rPr>
                <w:rFonts w:eastAsia="MS Mincho"/>
              </w:rPr>
            </w:pPr>
          </w:p>
        </w:tc>
        <w:tc>
          <w:tcPr>
            <w:tcW w:w="1104" w:type="dxa"/>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tcPr>
          <w:p w14:paraId="0DE8BF72" w14:textId="77777777" w:rsidR="00D65C49" w:rsidRPr="00374636" w:rsidRDefault="00D65C49" w:rsidP="00C70145">
            <w:pPr>
              <w:pStyle w:val="TAL"/>
            </w:pPr>
            <w:r w:rsidRPr="00374636">
              <w:t xml:space="preserve"> transactionID SEQUENCE {</w:t>
            </w:r>
          </w:p>
        </w:tc>
        <w:tc>
          <w:tcPr>
            <w:tcW w:w="2267" w:type="dxa"/>
          </w:tcPr>
          <w:p w14:paraId="350533FC" w14:textId="77777777" w:rsidR="00D65C49" w:rsidRPr="00374636" w:rsidRDefault="00D65C49" w:rsidP="00C70145">
            <w:pPr>
              <w:pStyle w:val="TAL"/>
              <w:rPr>
                <w:rFonts w:eastAsia="MS Mincho"/>
              </w:rPr>
            </w:pPr>
          </w:p>
        </w:tc>
        <w:tc>
          <w:tcPr>
            <w:tcW w:w="1700" w:type="dxa"/>
          </w:tcPr>
          <w:p w14:paraId="23A80D89" w14:textId="77777777" w:rsidR="00D65C49" w:rsidRPr="00374636" w:rsidRDefault="00D65C49" w:rsidP="00C70145">
            <w:pPr>
              <w:pStyle w:val="TAL"/>
              <w:rPr>
                <w:rFonts w:eastAsia="MS Mincho"/>
              </w:rPr>
            </w:pPr>
          </w:p>
        </w:tc>
        <w:tc>
          <w:tcPr>
            <w:tcW w:w="1104" w:type="dxa"/>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tcPr>
          <w:p w14:paraId="1890BBB2" w14:textId="77777777" w:rsidR="00D65C49" w:rsidRPr="00374636" w:rsidRDefault="00D65C49" w:rsidP="00C70145">
            <w:pPr>
              <w:pStyle w:val="TAL"/>
            </w:pPr>
            <w:r w:rsidRPr="00374636">
              <w:t xml:space="preserve">  Initiator</w:t>
            </w:r>
          </w:p>
        </w:tc>
        <w:tc>
          <w:tcPr>
            <w:tcW w:w="2267" w:type="dxa"/>
          </w:tcPr>
          <w:p w14:paraId="037D4C7C"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8EBDE56" w14:textId="77777777" w:rsidR="00D65C49" w:rsidRPr="00374636" w:rsidRDefault="00D65C49" w:rsidP="00C70145">
            <w:pPr>
              <w:pStyle w:val="TAL"/>
              <w:rPr>
                <w:rFonts w:eastAsia="MS Mincho"/>
              </w:rPr>
            </w:pPr>
          </w:p>
        </w:tc>
        <w:tc>
          <w:tcPr>
            <w:tcW w:w="1104" w:type="dxa"/>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transactionNumber</w:t>
            </w:r>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tcPr>
          <w:p w14:paraId="07EB0CB6" w14:textId="77777777" w:rsidR="00D65C49" w:rsidRPr="00374636" w:rsidRDefault="00D65C49" w:rsidP="00C70145">
            <w:pPr>
              <w:pStyle w:val="TAL"/>
            </w:pPr>
            <w:r w:rsidRPr="00374636">
              <w:t xml:space="preserve"> }</w:t>
            </w:r>
          </w:p>
        </w:tc>
        <w:tc>
          <w:tcPr>
            <w:tcW w:w="2267" w:type="dxa"/>
          </w:tcPr>
          <w:p w14:paraId="5F5348A1" w14:textId="77777777" w:rsidR="00D65C49" w:rsidRPr="00374636" w:rsidRDefault="00D65C49" w:rsidP="00C70145">
            <w:pPr>
              <w:pStyle w:val="TAL"/>
              <w:rPr>
                <w:rFonts w:eastAsia="MS Mincho"/>
              </w:rPr>
            </w:pPr>
          </w:p>
        </w:tc>
        <w:tc>
          <w:tcPr>
            <w:tcW w:w="1700" w:type="dxa"/>
          </w:tcPr>
          <w:p w14:paraId="19163044" w14:textId="77777777" w:rsidR="00D65C49" w:rsidRPr="00374636" w:rsidRDefault="00D65C49" w:rsidP="00C70145">
            <w:pPr>
              <w:pStyle w:val="TAL"/>
              <w:rPr>
                <w:rFonts w:eastAsia="MS Mincho"/>
              </w:rPr>
            </w:pPr>
          </w:p>
        </w:tc>
        <w:tc>
          <w:tcPr>
            <w:tcW w:w="1104" w:type="dxa"/>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tcPr>
          <w:p w14:paraId="3F1BCCF5" w14:textId="77777777" w:rsidR="00D65C49" w:rsidRPr="00374636" w:rsidRDefault="00D65C49" w:rsidP="00C70145">
            <w:pPr>
              <w:pStyle w:val="TAL"/>
            </w:pPr>
            <w:r w:rsidRPr="00374636">
              <w:t xml:space="preserve"> endTransaction</w:t>
            </w:r>
          </w:p>
        </w:tc>
        <w:tc>
          <w:tcPr>
            <w:tcW w:w="2267" w:type="dxa"/>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tcPr>
          <w:p w14:paraId="1EE681AB" w14:textId="77777777" w:rsidR="00D65C49" w:rsidRPr="00374636" w:rsidRDefault="00D65C49" w:rsidP="00C70145">
            <w:pPr>
              <w:pStyle w:val="TAL"/>
              <w:rPr>
                <w:rFonts w:eastAsia="MS Mincho"/>
              </w:rPr>
            </w:pPr>
          </w:p>
        </w:tc>
        <w:tc>
          <w:tcPr>
            <w:tcW w:w="1104" w:type="dxa"/>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tcPr>
          <w:p w14:paraId="238277EF" w14:textId="77777777" w:rsidR="00D65C49" w:rsidRPr="00374636" w:rsidRDefault="00D65C49" w:rsidP="00C70145">
            <w:pPr>
              <w:pStyle w:val="TAL"/>
            </w:pPr>
            <w:r w:rsidRPr="00374636">
              <w:t xml:space="preserve"> sequenceNumber</w:t>
            </w:r>
          </w:p>
        </w:tc>
        <w:tc>
          <w:tcPr>
            <w:tcW w:w="2267" w:type="dxa"/>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C5E35DA" w14:textId="77777777" w:rsidR="00D65C49" w:rsidRPr="00374636" w:rsidRDefault="00D65C49" w:rsidP="00C70145">
            <w:pPr>
              <w:pStyle w:val="TAL"/>
              <w:rPr>
                <w:rFonts w:eastAsia="MS Mincho"/>
              </w:rPr>
            </w:pPr>
          </w:p>
        </w:tc>
        <w:tc>
          <w:tcPr>
            <w:tcW w:w="1104" w:type="dxa"/>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tcPr>
          <w:p w14:paraId="1430ACA8" w14:textId="77777777" w:rsidR="00D65C49" w:rsidRPr="00374636" w:rsidRDefault="00D65C49" w:rsidP="00C70145">
            <w:pPr>
              <w:pStyle w:val="TAL"/>
            </w:pPr>
            <w:r w:rsidRPr="00374636">
              <w:t xml:space="preserve"> acknowledgement </w:t>
            </w:r>
          </w:p>
        </w:tc>
        <w:tc>
          <w:tcPr>
            <w:tcW w:w="2267" w:type="dxa"/>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tcPr>
          <w:p w14:paraId="34FF5145" w14:textId="77777777" w:rsidR="00D65C49" w:rsidRPr="00374636" w:rsidRDefault="00D65C49" w:rsidP="00C70145">
            <w:pPr>
              <w:pStyle w:val="TAL"/>
              <w:rPr>
                <w:rFonts w:eastAsia="MS Mincho"/>
              </w:rPr>
            </w:pPr>
          </w:p>
        </w:tc>
        <w:tc>
          <w:tcPr>
            <w:tcW w:w="1104" w:type="dxa"/>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tcPr>
          <w:p w14:paraId="6745C599" w14:textId="77777777" w:rsidR="00D65C49" w:rsidRPr="00374636" w:rsidRDefault="00D65C49" w:rsidP="00C70145">
            <w:pPr>
              <w:pStyle w:val="TAL"/>
            </w:pPr>
            <w:r w:rsidRPr="00374636">
              <w:t xml:space="preserve"> lpp-MessageBody CHOICE {</w:t>
            </w:r>
          </w:p>
        </w:tc>
        <w:tc>
          <w:tcPr>
            <w:tcW w:w="2267" w:type="dxa"/>
          </w:tcPr>
          <w:p w14:paraId="7ABA7CFC" w14:textId="77777777" w:rsidR="00D65C49" w:rsidRPr="00374636" w:rsidRDefault="00D65C49" w:rsidP="00C70145">
            <w:pPr>
              <w:pStyle w:val="TAL"/>
              <w:rPr>
                <w:rFonts w:eastAsia="MS Mincho"/>
              </w:rPr>
            </w:pPr>
          </w:p>
        </w:tc>
        <w:tc>
          <w:tcPr>
            <w:tcW w:w="1700" w:type="dxa"/>
          </w:tcPr>
          <w:p w14:paraId="5F59B9CB" w14:textId="77777777" w:rsidR="00D65C49" w:rsidRPr="00374636" w:rsidRDefault="00D65C49" w:rsidP="00C70145">
            <w:pPr>
              <w:pStyle w:val="TAL"/>
              <w:rPr>
                <w:rFonts w:eastAsia="MS Mincho"/>
              </w:rPr>
            </w:pPr>
          </w:p>
        </w:tc>
        <w:tc>
          <w:tcPr>
            <w:tcW w:w="1104" w:type="dxa"/>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tcPr>
          <w:p w14:paraId="2EB152B9" w14:textId="77777777" w:rsidR="00D65C49" w:rsidRPr="00374636" w:rsidRDefault="00D65C49" w:rsidP="00C70145">
            <w:pPr>
              <w:pStyle w:val="TAL"/>
            </w:pPr>
            <w:r w:rsidRPr="00374636">
              <w:t xml:space="preserve">  c1 CHOICE {</w:t>
            </w:r>
          </w:p>
        </w:tc>
        <w:tc>
          <w:tcPr>
            <w:tcW w:w="2267" w:type="dxa"/>
          </w:tcPr>
          <w:p w14:paraId="63BF4BBC" w14:textId="77777777" w:rsidR="00D65C49" w:rsidRPr="00374636" w:rsidRDefault="00D65C49" w:rsidP="00C70145">
            <w:pPr>
              <w:pStyle w:val="TAL"/>
              <w:rPr>
                <w:rFonts w:eastAsia="MS Mincho"/>
              </w:rPr>
            </w:pPr>
          </w:p>
        </w:tc>
        <w:tc>
          <w:tcPr>
            <w:tcW w:w="1700" w:type="dxa"/>
          </w:tcPr>
          <w:p w14:paraId="3CC964E8" w14:textId="77777777" w:rsidR="00D65C49" w:rsidRPr="00374636" w:rsidRDefault="00D65C49" w:rsidP="00C70145">
            <w:pPr>
              <w:pStyle w:val="TAL"/>
              <w:rPr>
                <w:rFonts w:eastAsia="MS Mincho"/>
              </w:rPr>
            </w:pPr>
          </w:p>
        </w:tc>
        <w:tc>
          <w:tcPr>
            <w:tcW w:w="1104" w:type="dxa"/>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tcPr>
          <w:p w14:paraId="5A5CC341" w14:textId="77777777" w:rsidR="00D65C49" w:rsidRPr="00374636" w:rsidRDefault="00D65C49" w:rsidP="00C70145">
            <w:pPr>
              <w:pStyle w:val="TAL"/>
            </w:pPr>
            <w:r w:rsidRPr="00374636">
              <w:t xml:space="preserve">    provideAssistanceData SEQUENCE {</w:t>
            </w:r>
          </w:p>
        </w:tc>
        <w:tc>
          <w:tcPr>
            <w:tcW w:w="2267" w:type="dxa"/>
          </w:tcPr>
          <w:p w14:paraId="33BB89BA" w14:textId="77777777" w:rsidR="00D65C49" w:rsidRPr="00374636" w:rsidRDefault="00D65C49" w:rsidP="00C70145">
            <w:pPr>
              <w:pStyle w:val="TAL"/>
              <w:rPr>
                <w:rFonts w:eastAsia="MS Mincho"/>
              </w:rPr>
            </w:pPr>
          </w:p>
        </w:tc>
        <w:tc>
          <w:tcPr>
            <w:tcW w:w="1700" w:type="dxa"/>
          </w:tcPr>
          <w:p w14:paraId="3C9F7ABD" w14:textId="77777777" w:rsidR="00D65C49" w:rsidRPr="00374636" w:rsidRDefault="00D65C49" w:rsidP="00C70145">
            <w:pPr>
              <w:pStyle w:val="TAL"/>
              <w:rPr>
                <w:rFonts w:eastAsia="MS Mincho"/>
              </w:rPr>
            </w:pPr>
          </w:p>
        </w:tc>
        <w:tc>
          <w:tcPr>
            <w:tcW w:w="1104" w:type="dxa"/>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tcPr>
          <w:p w14:paraId="1AFC61B8" w14:textId="77777777" w:rsidR="00D65C49" w:rsidRPr="00374636" w:rsidRDefault="00D65C49" w:rsidP="00C70145">
            <w:pPr>
              <w:pStyle w:val="TAL"/>
            </w:pPr>
            <w:r w:rsidRPr="00374636">
              <w:t xml:space="preserve">      criticalExtensions CHOICE {</w:t>
            </w:r>
          </w:p>
        </w:tc>
        <w:tc>
          <w:tcPr>
            <w:tcW w:w="2267" w:type="dxa"/>
          </w:tcPr>
          <w:p w14:paraId="5F3D886A" w14:textId="77777777" w:rsidR="00D65C49" w:rsidRPr="00374636" w:rsidRDefault="00D65C49" w:rsidP="00C70145">
            <w:pPr>
              <w:pStyle w:val="TAL"/>
              <w:rPr>
                <w:rFonts w:eastAsia="MS Mincho"/>
              </w:rPr>
            </w:pPr>
          </w:p>
        </w:tc>
        <w:tc>
          <w:tcPr>
            <w:tcW w:w="1700" w:type="dxa"/>
          </w:tcPr>
          <w:p w14:paraId="56A729AA" w14:textId="77777777" w:rsidR="00D65C49" w:rsidRPr="00374636" w:rsidRDefault="00D65C49" w:rsidP="00C70145">
            <w:pPr>
              <w:pStyle w:val="TAL"/>
              <w:rPr>
                <w:rFonts w:eastAsia="MS Mincho"/>
              </w:rPr>
            </w:pPr>
          </w:p>
        </w:tc>
        <w:tc>
          <w:tcPr>
            <w:tcW w:w="1104" w:type="dxa"/>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tcPr>
          <w:p w14:paraId="275BB7BD" w14:textId="77777777" w:rsidR="00D65C49" w:rsidRPr="00374636" w:rsidRDefault="00D65C49" w:rsidP="00C70145">
            <w:pPr>
              <w:pStyle w:val="TAL"/>
            </w:pPr>
            <w:r w:rsidRPr="00374636">
              <w:t xml:space="preserve">        c1 CHOICE {</w:t>
            </w:r>
          </w:p>
        </w:tc>
        <w:tc>
          <w:tcPr>
            <w:tcW w:w="2267" w:type="dxa"/>
          </w:tcPr>
          <w:p w14:paraId="04A48590" w14:textId="77777777" w:rsidR="00D65C49" w:rsidRPr="00374636" w:rsidRDefault="00D65C49" w:rsidP="00C70145">
            <w:pPr>
              <w:pStyle w:val="TAL"/>
              <w:rPr>
                <w:rFonts w:eastAsia="MS Mincho"/>
              </w:rPr>
            </w:pPr>
          </w:p>
        </w:tc>
        <w:tc>
          <w:tcPr>
            <w:tcW w:w="1700" w:type="dxa"/>
          </w:tcPr>
          <w:p w14:paraId="36A485C2" w14:textId="77777777" w:rsidR="00D65C49" w:rsidRPr="00374636" w:rsidRDefault="00D65C49" w:rsidP="00C70145">
            <w:pPr>
              <w:pStyle w:val="TAL"/>
              <w:rPr>
                <w:rFonts w:eastAsia="MS Mincho"/>
              </w:rPr>
            </w:pPr>
          </w:p>
        </w:tc>
        <w:tc>
          <w:tcPr>
            <w:tcW w:w="1104" w:type="dxa"/>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tcPr>
          <w:p w14:paraId="1F88740C" w14:textId="77777777" w:rsidR="00D65C49" w:rsidRPr="00374636" w:rsidRDefault="00D65C49" w:rsidP="00C70145">
            <w:pPr>
              <w:pStyle w:val="TAL"/>
            </w:pPr>
            <w:r w:rsidRPr="00374636">
              <w:t xml:space="preserve">          provideAssistanceData-r9 SEQUENCE {</w:t>
            </w:r>
          </w:p>
        </w:tc>
        <w:tc>
          <w:tcPr>
            <w:tcW w:w="2267" w:type="dxa"/>
          </w:tcPr>
          <w:p w14:paraId="50D8A1E3" w14:textId="77777777" w:rsidR="00D65C49" w:rsidRPr="00374636" w:rsidRDefault="00D65C49" w:rsidP="00C70145">
            <w:pPr>
              <w:pStyle w:val="TAL"/>
              <w:rPr>
                <w:rFonts w:eastAsia="MS Mincho"/>
              </w:rPr>
            </w:pPr>
          </w:p>
        </w:tc>
        <w:tc>
          <w:tcPr>
            <w:tcW w:w="1700" w:type="dxa"/>
          </w:tcPr>
          <w:p w14:paraId="21C75DC7" w14:textId="77777777" w:rsidR="00D65C49" w:rsidRPr="00374636" w:rsidRDefault="00D65C49" w:rsidP="00C70145">
            <w:pPr>
              <w:pStyle w:val="TAL"/>
              <w:rPr>
                <w:rFonts w:eastAsia="MS Mincho"/>
              </w:rPr>
            </w:pPr>
          </w:p>
        </w:tc>
        <w:tc>
          <w:tcPr>
            <w:tcW w:w="1104" w:type="dxa"/>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tcPr>
          <w:p w14:paraId="14874AF8" w14:textId="77777777" w:rsidR="00D65C49" w:rsidRPr="00374636" w:rsidRDefault="00D65C49" w:rsidP="00C70145">
            <w:pPr>
              <w:pStyle w:val="TAL"/>
            </w:pPr>
            <w:r w:rsidRPr="00374636">
              <w:t xml:space="preserve">            commonIEsProvideAssistanceData</w:t>
            </w:r>
          </w:p>
        </w:tc>
        <w:tc>
          <w:tcPr>
            <w:tcW w:w="2267" w:type="dxa"/>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8B837EA" w14:textId="77777777" w:rsidR="00D65C49" w:rsidRPr="00374636" w:rsidRDefault="00D65C49" w:rsidP="00C70145">
            <w:pPr>
              <w:pStyle w:val="TAL"/>
              <w:rPr>
                <w:rFonts w:eastAsia="MS Mincho"/>
              </w:rPr>
            </w:pPr>
          </w:p>
        </w:tc>
        <w:tc>
          <w:tcPr>
            <w:tcW w:w="1104" w:type="dxa"/>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tcPr>
          <w:p w14:paraId="465925B2" w14:textId="77777777" w:rsidR="00D65C49" w:rsidRPr="00374636" w:rsidRDefault="00D65C49" w:rsidP="00C70145">
            <w:pPr>
              <w:pStyle w:val="TAL"/>
            </w:pPr>
            <w:r w:rsidRPr="00374636">
              <w:t xml:space="preserve">            a-gnss-ProvideAssistanceData </w:t>
            </w:r>
          </w:p>
        </w:tc>
        <w:tc>
          <w:tcPr>
            <w:tcW w:w="2267" w:type="dxa"/>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D6704C4" w14:textId="77777777" w:rsidR="00D65C49" w:rsidRPr="00374636" w:rsidRDefault="00D65C49" w:rsidP="00C70145">
            <w:pPr>
              <w:pStyle w:val="TAL"/>
              <w:rPr>
                <w:rFonts w:eastAsia="MS Mincho"/>
              </w:rPr>
            </w:pPr>
          </w:p>
        </w:tc>
        <w:tc>
          <w:tcPr>
            <w:tcW w:w="1104" w:type="dxa"/>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tcPr>
          <w:p w14:paraId="73553DDD" w14:textId="77777777" w:rsidR="00D65C49" w:rsidRPr="00374636" w:rsidRDefault="00D65C49" w:rsidP="00C70145">
            <w:pPr>
              <w:pStyle w:val="TAL"/>
            </w:pPr>
            <w:r w:rsidRPr="00374636">
              <w:t xml:space="preserve">            otdoa-ProvideAssistanceData SEQUENCE {</w:t>
            </w:r>
          </w:p>
        </w:tc>
        <w:tc>
          <w:tcPr>
            <w:tcW w:w="2267" w:type="dxa"/>
          </w:tcPr>
          <w:p w14:paraId="28332AA4" w14:textId="77777777" w:rsidR="00D65C49" w:rsidRPr="00374636" w:rsidRDefault="00D65C49" w:rsidP="00C70145">
            <w:pPr>
              <w:pStyle w:val="TAL"/>
              <w:rPr>
                <w:rFonts w:eastAsia="MS Mincho"/>
              </w:rPr>
            </w:pPr>
          </w:p>
        </w:tc>
        <w:tc>
          <w:tcPr>
            <w:tcW w:w="1700" w:type="dxa"/>
          </w:tcPr>
          <w:p w14:paraId="4DF7AA06" w14:textId="77777777" w:rsidR="00D65C49" w:rsidRPr="00374636" w:rsidRDefault="00D65C49" w:rsidP="00C70145">
            <w:pPr>
              <w:pStyle w:val="TAL"/>
              <w:rPr>
                <w:rFonts w:eastAsia="MS Mincho"/>
              </w:rPr>
            </w:pPr>
          </w:p>
        </w:tc>
        <w:tc>
          <w:tcPr>
            <w:tcW w:w="1104" w:type="dxa"/>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tcPr>
          <w:p w14:paraId="08C9B218" w14:textId="77777777" w:rsidR="00D65C49" w:rsidRPr="00374636" w:rsidRDefault="00D65C49" w:rsidP="00C70145">
            <w:pPr>
              <w:pStyle w:val="TAL"/>
            </w:pPr>
            <w:r w:rsidRPr="00374636">
              <w:t xml:space="preserve">                 otdoa-ReferenceCellInfo</w:t>
            </w:r>
          </w:p>
        </w:tc>
        <w:tc>
          <w:tcPr>
            <w:tcW w:w="2267" w:type="dxa"/>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79731DCC" w14:textId="77777777" w:rsidR="00D65C49" w:rsidRPr="00374636" w:rsidRDefault="00D65C49" w:rsidP="00C70145">
            <w:pPr>
              <w:pStyle w:val="TAL"/>
              <w:rPr>
                <w:rFonts w:eastAsia="MS Mincho"/>
              </w:rPr>
            </w:pPr>
          </w:p>
        </w:tc>
        <w:tc>
          <w:tcPr>
            <w:tcW w:w="1104" w:type="dxa"/>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tcPr>
          <w:p w14:paraId="09E79D26" w14:textId="77777777" w:rsidR="00D65C49" w:rsidRPr="00374636" w:rsidRDefault="00D65C49" w:rsidP="00C70145">
            <w:pPr>
              <w:pStyle w:val="TAL"/>
            </w:pPr>
            <w:r w:rsidRPr="00374636">
              <w:t xml:space="preserve">                 otdoa-NeighbourCellInfo</w:t>
            </w:r>
          </w:p>
        </w:tc>
        <w:tc>
          <w:tcPr>
            <w:tcW w:w="2267" w:type="dxa"/>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1420167D" w14:textId="77777777" w:rsidR="00D65C49" w:rsidRPr="00374636" w:rsidRDefault="00D65C49" w:rsidP="00C70145">
            <w:pPr>
              <w:pStyle w:val="TAL"/>
              <w:rPr>
                <w:rFonts w:eastAsia="MS Mincho"/>
              </w:rPr>
            </w:pPr>
          </w:p>
        </w:tc>
        <w:tc>
          <w:tcPr>
            <w:tcW w:w="1104" w:type="dxa"/>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tcPr>
          <w:p w14:paraId="38330632" w14:textId="77777777" w:rsidR="00D65C49" w:rsidRPr="00374636" w:rsidRDefault="00D65C49" w:rsidP="00C70145">
            <w:pPr>
              <w:pStyle w:val="TAL"/>
            </w:pPr>
            <w:r w:rsidRPr="00374636">
              <w:t xml:space="preserve">                 otdoa-Error</w:t>
            </w:r>
          </w:p>
        </w:tc>
        <w:tc>
          <w:tcPr>
            <w:tcW w:w="2267" w:type="dxa"/>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BD947B8" w14:textId="77777777" w:rsidR="00D65C49" w:rsidRPr="00374636" w:rsidRDefault="00D65C49" w:rsidP="00C70145">
            <w:pPr>
              <w:pStyle w:val="TAL"/>
              <w:rPr>
                <w:rFonts w:eastAsia="MS Mincho"/>
              </w:rPr>
            </w:pPr>
          </w:p>
        </w:tc>
        <w:tc>
          <w:tcPr>
            <w:tcW w:w="1104" w:type="dxa"/>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tcPr>
          <w:p w14:paraId="41722CB8" w14:textId="0C317497" w:rsidR="00D65C49" w:rsidRPr="00374636" w:rsidRDefault="00D65C49" w:rsidP="00C70145">
            <w:pPr>
              <w:pStyle w:val="TAL"/>
            </w:pPr>
            <w:r w:rsidRPr="00374636">
              <w:t xml:space="preserve">            }</w:t>
            </w:r>
          </w:p>
        </w:tc>
        <w:tc>
          <w:tcPr>
            <w:tcW w:w="2267" w:type="dxa"/>
          </w:tcPr>
          <w:p w14:paraId="542A5A25" w14:textId="77777777" w:rsidR="00D65C49" w:rsidRPr="00374636" w:rsidRDefault="00D65C49" w:rsidP="00C70145">
            <w:pPr>
              <w:pStyle w:val="TAL"/>
              <w:rPr>
                <w:rFonts w:eastAsia="MS Mincho"/>
              </w:rPr>
            </w:pPr>
          </w:p>
        </w:tc>
        <w:tc>
          <w:tcPr>
            <w:tcW w:w="1700" w:type="dxa"/>
          </w:tcPr>
          <w:p w14:paraId="77D12C55" w14:textId="77777777" w:rsidR="00D65C49" w:rsidRPr="00374636" w:rsidRDefault="00D65C49" w:rsidP="00C70145">
            <w:pPr>
              <w:pStyle w:val="TAL"/>
              <w:rPr>
                <w:rFonts w:eastAsia="MS Mincho"/>
              </w:rPr>
            </w:pPr>
          </w:p>
        </w:tc>
        <w:tc>
          <w:tcPr>
            <w:tcW w:w="1104" w:type="dxa"/>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tcPr>
          <w:p w14:paraId="3691D8DB" w14:textId="77777777" w:rsidR="00D65C49" w:rsidRPr="00374636" w:rsidRDefault="00D65C49" w:rsidP="00C70145">
            <w:pPr>
              <w:pStyle w:val="TAL"/>
            </w:pPr>
            <w:r w:rsidRPr="00374636">
              <w:t xml:space="preserve">            epdu-ProvideAssistanceData</w:t>
            </w:r>
          </w:p>
        </w:tc>
        <w:tc>
          <w:tcPr>
            <w:tcW w:w="2267" w:type="dxa"/>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D832392" w14:textId="77777777" w:rsidR="00D65C49" w:rsidRPr="00374636" w:rsidRDefault="00D65C49" w:rsidP="00C70145">
            <w:pPr>
              <w:pStyle w:val="TAL"/>
              <w:rPr>
                <w:rFonts w:eastAsia="MS Mincho"/>
              </w:rPr>
            </w:pPr>
          </w:p>
        </w:tc>
        <w:tc>
          <w:tcPr>
            <w:tcW w:w="1104" w:type="dxa"/>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tcPr>
          <w:p w14:paraId="3D4705EC" w14:textId="77777777" w:rsidR="00D65C49" w:rsidRPr="00374636" w:rsidRDefault="00D65C49" w:rsidP="00C70145">
            <w:pPr>
              <w:pStyle w:val="TAL"/>
            </w:pPr>
            <w:r w:rsidRPr="00374636">
              <w:t xml:space="preserve">          }</w:t>
            </w:r>
          </w:p>
        </w:tc>
        <w:tc>
          <w:tcPr>
            <w:tcW w:w="2267" w:type="dxa"/>
          </w:tcPr>
          <w:p w14:paraId="68BAFB3C" w14:textId="77777777" w:rsidR="00D65C49" w:rsidRPr="00374636" w:rsidRDefault="00D65C49" w:rsidP="00C70145">
            <w:pPr>
              <w:pStyle w:val="TAL"/>
              <w:rPr>
                <w:rFonts w:eastAsia="MS Mincho"/>
              </w:rPr>
            </w:pPr>
          </w:p>
        </w:tc>
        <w:tc>
          <w:tcPr>
            <w:tcW w:w="1700" w:type="dxa"/>
          </w:tcPr>
          <w:p w14:paraId="68451818" w14:textId="77777777" w:rsidR="00D65C49" w:rsidRPr="00374636" w:rsidRDefault="00D65C49" w:rsidP="00C70145">
            <w:pPr>
              <w:pStyle w:val="TAL"/>
              <w:rPr>
                <w:rFonts w:eastAsia="MS Mincho"/>
              </w:rPr>
            </w:pPr>
          </w:p>
        </w:tc>
        <w:tc>
          <w:tcPr>
            <w:tcW w:w="1104" w:type="dxa"/>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tcPr>
          <w:p w14:paraId="6983B407" w14:textId="77777777" w:rsidR="00D65C49" w:rsidRPr="00374636" w:rsidRDefault="00D65C49" w:rsidP="00C70145">
            <w:pPr>
              <w:pStyle w:val="TAL"/>
            </w:pPr>
            <w:r w:rsidRPr="00374636">
              <w:t xml:space="preserve">      }</w:t>
            </w:r>
          </w:p>
        </w:tc>
        <w:tc>
          <w:tcPr>
            <w:tcW w:w="2267" w:type="dxa"/>
          </w:tcPr>
          <w:p w14:paraId="7C9E53BF" w14:textId="77777777" w:rsidR="00D65C49" w:rsidRPr="00374636" w:rsidRDefault="00D65C49" w:rsidP="00C70145">
            <w:pPr>
              <w:pStyle w:val="TAL"/>
              <w:rPr>
                <w:rFonts w:eastAsia="MS Mincho"/>
              </w:rPr>
            </w:pPr>
          </w:p>
        </w:tc>
        <w:tc>
          <w:tcPr>
            <w:tcW w:w="1700" w:type="dxa"/>
          </w:tcPr>
          <w:p w14:paraId="60FFB31B" w14:textId="77777777" w:rsidR="00D65C49" w:rsidRPr="00374636" w:rsidRDefault="00D65C49" w:rsidP="00C70145">
            <w:pPr>
              <w:pStyle w:val="TAL"/>
              <w:rPr>
                <w:rFonts w:eastAsia="MS Mincho"/>
              </w:rPr>
            </w:pPr>
          </w:p>
        </w:tc>
        <w:tc>
          <w:tcPr>
            <w:tcW w:w="1104" w:type="dxa"/>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tcPr>
          <w:p w14:paraId="658C09B8" w14:textId="77777777" w:rsidR="00D65C49" w:rsidRPr="00374636" w:rsidRDefault="00D65C49" w:rsidP="00C70145">
            <w:pPr>
              <w:pStyle w:val="TAL"/>
            </w:pPr>
            <w:r w:rsidRPr="00374636">
              <w:t xml:space="preserve">    }</w:t>
            </w:r>
          </w:p>
        </w:tc>
        <w:tc>
          <w:tcPr>
            <w:tcW w:w="2267" w:type="dxa"/>
          </w:tcPr>
          <w:p w14:paraId="485DC550" w14:textId="77777777" w:rsidR="00D65C49" w:rsidRPr="00374636" w:rsidRDefault="00D65C49" w:rsidP="00C70145">
            <w:pPr>
              <w:pStyle w:val="TAL"/>
              <w:rPr>
                <w:rFonts w:eastAsia="MS Mincho"/>
              </w:rPr>
            </w:pPr>
          </w:p>
        </w:tc>
        <w:tc>
          <w:tcPr>
            <w:tcW w:w="1700" w:type="dxa"/>
          </w:tcPr>
          <w:p w14:paraId="5067765D" w14:textId="77777777" w:rsidR="00D65C49" w:rsidRPr="00374636" w:rsidRDefault="00D65C49" w:rsidP="00C70145">
            <w:pPr>
              <w:pStyle w:val="TAL"/>
              <w:rPr>
                <w:rFonts w:eastAsia="MS Mincho"/>
              </w:rPr>
            </w:pPr>
          </w:p>
        </w:tc>
        <w:tc>
          <w:tcPr>
            <w:tcW w:w="1104" w:type="dxa"/>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tcPr>
          <w:p w14:paraId="254C323F" w14:textId="77777777" w:rsidR="00D65C49" w:rsidRPr="00374636" w:rsidRDefault="00D65C49" w:rsidP="00C70145">
            <w:pPr>
              <w:pStyle w:val="TAL"/>
            </w:pPr>
            <w:r w:rsidRPr="00374636">
              <w:t xml:space="preserve">  }</w:t>
            </w:r>
          </w:p>
        </w:tc>
        <w:tc>
          <w:tcPr>
            <w:tcW w:w="2267" w:type="dxa"/>
          </w:tcPr>
          <w:p w14:paraId="77307193" w14:textId="77777777" w:rsidR="00D65C49" w:rsidRPr="00374636" w:rsidRDefault="00D65C49" w:rsidP="00C70145">
            <w:pPr>
              <w:pStyle w:val="TAL"/>
              <w:rPr>
                <w:rFonts w:eastAsia="MS Mincho"/>
              </w:rPr>
            </w:pPr>
          </w:p>
        </w:tc>
        <w:tc>
          <w:tcPr>
            <w:tcW w:w="1700" w:type="dxa"/>
          </w:tcPr>
          <w:p w14:paraId="18821AAD" w14:textId="77777777" w:rsidR="00D65C49" w:rsidRPr="00374636" w:rsidRDefault="00D65C49" w:rsidP="00C70145">
            <w:pPr>
              <w:pStyle w:val="TAL"/>
              <w:rPr>
                <w:rFonts w:eastAsia="MS Mincho"/>
              </w:rPr>
            </w:pPr>
          </w:p>
        </w:tc>
        <w:tc>
          <w:tcPr>
            <w:tcW w:w="1104" w:type="dxa"/>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tcPr>
          <w:p w14:paraId="3BB71B0D" w14:textId="77777777" w:rsidR="00D65C49" w:rsidRPr="00374636" w:rsidRDefault="00D65C49" w:rsidP="00C70145">
            <w:pPr>
              <w:pStyle w:val="TAL"/>
            </w:pPr>
            <w:r w:rsidRPr="00374636">
              <w:t xml:space="preserve"> }</w:t>
            </w:r>
          </w:p>
        </w:tc>
        <w:tc>
          <w:tcPr>
            <w:tcW w:w="2267" w:type="dxa"/>
          </w:tcPr>
          <w:p w14:paraId="7A95A320" w14:textId="77777777" w:rsidR="00D65C49" w:rsidRPr="00374636" w:rsidRDefault="00D65C49" w:rsidP="00C70145">
            <w:pPr>
              <w:pStyle w:val="TAL"/>
              <w:rPr>
                <w:rFonts w:eastAsia="MS Mincho"/>
              </w:rPr>
            </w:pPr>
          </w:p>
        </w:tc>
        <w:tc>
          <w:tcPr>
            <w:tcW w:w="1700" w:type="dxa"/>
          </w:tcPr>
          <w:p w14:paraId="59A007EC" w14:textId="77777777" w:rsidR="00D65C49" w:rsidRPr="00374636" w:rsidRDefault="00D65C49" w:rsidP="00C70145">
            <w:pPr>
              <w:pStyle w:val="TAL"/>
              <w:rPr>
                <w:rFonts w:eastAsia="MS Mincho"/>
              </w:rPr>
            </w:pPr>
          </w:p>
        </w:tc>
        <w:tc>
          <w:tcPr>
            <w:tcW w:w="1104" w:type="dxa"/>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tcPr>
          <w:p w14:paraId="2BCAA192" w14:textId="77777777" w:rsidR="00D65C49" w:rsidRPr="00374636" w:rsidRDefault="00D65C49" w:rsidP="00C70145">
            <w:pPr>
              <w:pStyle w:val="TAL"/>
            </w:pPr>
            <w:r w:rsidRPr="00374636">
              <w:t>}</w:t>
            </w:r>
          </w:p>
        </w:tc>
        <w:tc>
          <w:tcPr>
            <w:tcW w:w="2267" w:type="dxa"/>
          </w:tcPr>
          <w:p w14:paraId="17A52ED1" w14:textId="77777777" w:rsidR="00D65C49" w:rsidRPr="00374636" w:rsidRDefault="00D65C49" w:rsidP="00C70145">
            <w:pPr>
              <w:pStyle w:val="TAL"/>
              <w:rPr>
                <w:rFonts w:eastAsia="MS Mincho"/>
              </w:rPr>
            </w:pPr>
          </w:p>
        </w:tc>
        <w:tc>
          <w:tcPr>
            <w:tcW w:w="1700" w:type="dxa"/>
          </w:tcPr>
          <w:p w14:paraId="3701B40F" w14:textId="77777777" w:rsidR="00D65C49" w:rsidRPr="00374636" w:rsidRDefault="00D65C49" w:rsidP="00C70145">
            <w:pPr>
              <w:pStyle w:val="TAL"/>
              <w:rPr>
                <w:rFonts w:eastAsia="MS Mincho"/>
              </w:rPr>
            </w:pPr>
          </w:p>
        </w:tc>
        <w:tc>
          <w:tcPr>
            <w:tcW w:w="1104" w:type="dxa"/>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lastRenderedPageBreak/>
        <w:t xml:space="preserve">Table </w:t>
      </w:r>
      <w:r w:rsidRPr="00374636">
        <w:rPr>
          <w:rFonts w:eastAsia="MS Mincho"/>
          <w:iCs/>
        </w:rPr>
        <w:t>9.1.2.4.3-6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2604A1A" w14:textId="77777777" w:rsidTr="005A566D">
        <w:tc>
          <w:tcPr>
            <w:tcW w:w="9738" w:type="dxa"/>
            <w:gridSpan w:val="4"/>
          </w:tcPr>
          <w:p w14:paraId="5F783A45" w14:textId="73C134C5"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69A55CE0" w14:textId="77777777" w:rsidTr="005A566D">
        <w:tblPrEx>
          <w:tblCellMar>
            <w:left w:w="108" w:type="dxa"/>
            <w:right w:w="108" w:type="dxa"/>
          </w:tblCellMar>
        </w:tblPrEx>
        <w:tc>
          <w:tcPr>
            <w:tcW w:w="4535" w:type="dxa"/>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tcPr>
          <w:p w14:paraId="240EB86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r w:rsidRPr="00374636">
              <w:t>locationServer</w:t>
            </w:r>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tcPr>
          <w:p w14:paraId="4AFB0C8F"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tcPr>
          <w:p w14:paraId="1F86FDBF"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tcPr>
          <w:p w14:paraId="66939382"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tcPr>
          <w:p w14:paraId="0C3B062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tcPr>
          <w:p w14:paraId="4DC96995"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tcPr>
          <w:p w14:paraId="1C2DE623"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tcPr>
          <w:p w14:paraId="53DCBE2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tcPr>
          <w:p w14:paraId="277F3AA8"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tcPr>
          <w:p w14:paraId="4BB2EAD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tcPr>
          <w:p w14:paraId="7ECB4B0D"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tcPr>
          <w:p w14:paraId="7D8F5382"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tcPr>
          <w:p w14:paraId="1D573FF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tcPr>
          <w:p w14:paraId="41F119E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tcPr>
          <w:p w14:paraId="1C1C034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tcPr>
          <w:p w14:paraId="4CD8E6CD" w14:textId="77777777" w:rsidR="00D65C49" w:rsidRPr="00374636" w:rsidRDefault="00D65C49" w:rsidP="007C6871">
            <w:pPr>
              <w:pStyle w:val="TAL"/>
              <w:rPr>
                <w:lang w:eastAsia="en-US"/>
              </w:rPr>
            </w:pPr>
            <w:r w:rsidRPr="00374636">
              <w:rPr>
                <w:lang w:eastAsia="en-US"/>
              </w:rPr>
              <w:t xml:space="preserve">                       neighbourMeasurementList</w:t>
            </w:r>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tcPr>
          <w:p w14:paraId="7E073B6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tcPr>
          <w:p w14:paraId="6577796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tcPr>
          <w:p w14:paraId="5C4077A7"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tcPr>
          <w:p w14:paraId="679EA823"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tcPr>
          <w:p w14:paraId="2ED5B62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tcPr>
          <w:p w14:paraId="50558941" w14:textId="77777777" w:rsidR="00D65C49" w:rsidRPr="00374636" w:rsidRDefault="00D65C49" w:rsidP="007C6871">
            <w:pPr>
              <w:pStyle w:val="TAL"/>
              <w:rPr>
                <w:lang w:eastAsia="en-US"/>
              </w:rPr>
            </w:pPr>
            <w:r w:rsidRPr="00374636">
              <w:rPr>
                <w:lang w:eastAsia="en-US"/>
              </w:rPr>
              <w:t xml:space="preserve">                       neighbourMeasurementList</w:t>
            </w:r>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tcPr>
          <w:p w14:paraId="7A17E1B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tcPr>
          <w:p w14:paraId="2B5A903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tcPr>
          <w:p w14:paraId="5219374D"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tcPr>
          <w:p w14:paraId="6C9A3255"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tcPr>
          <w:p w14:paraId="04531665"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tcPr>
          <w:p w14:paraId="625505B5"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72C8D681"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tcPr>
          <w:p w14:paraId="018F2D69"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tcPr>
          <w:p w14:paraId="1401D9DA"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4" w:name="_Toc27481702"/>
      <w:bookmarkStart w:id="2545" w:name="_Toc68182952"/>
      <w:bookmarkStart w:id="2546" w:name="_Toc75461796"/>
      <w:bookmarkStart w:id="2547" w:name="_Toc76023917"/>
      <w:bookmarkStart w:id="2548" w:name="_Toc83678360"/>
      <w:bookmarkStart w:id="2549" w:name="_Toc90629081"/>
      <w:r w:rsidRPr="00374636">
        <w:t>9.1.2.5</w:t>
      </w:r>
      <w:r w:rsidRPr="00374636">
        <w:tab/>
        <w:t>Test requirement</w:t>
      </w:r>
      <w:bookmarkEnd w:id="2544"/>
      <w:bookmarkEnd w:id="2545"/>
      <w:bookmarkEnd w:id="2546"/>
      <w:bookmarkEnd w:id="2547"/>
      <w:bookmarkEnd w:id="2548"/>
      <w:bookmarkEnd w:id="2549"/>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lastRenderedPageBreak/>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1.75pt;height:21.75pt" o:ole="" fillcolor="window">
                  <v:imagedata r:id="rId22" o:title=""/>
                </v:shape>
                <o:OLEObject Type="Embed" ProgID="Equation.3" ShapeID="_x0000_i1148" DrawAspect="Content" ObjectID="_1829923793"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6.75pt;height:21.75pt" o:ole="">
                  <v:imagedata r:id="rId127" o:title=""/>
                </v:shape>
                <o:OLEObject Type="Embed" ProgID="Equation.3" ShapeID="_x0000_i1149" DrawAspect="Content" ObjectID="_1829923794"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6.75pt;height:21.75pt" o:ole="">
                  <v:imagedata r:id="rId127" o:title=""/>
                </v:shape>
                <o:OLEObject Type="Embed" ProgID="Equation.3" ShapeID="_x0000_i1150" DrawAspect="Content" ObjectID="_1829923795"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1.75pt;height:21.75pt" o:ole="" fillcolor="window">
                  <v:imagedata r:id="rId22" o:title=""/>
                </v:shape>
                <o:OLEObject Type="Embed" ProgID="Equation.3" ShapeID="_x0000_i1151" DrawAspect="Content" ObjectID="_1829923796"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lastRenderedPageBreak/>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1.75pt;height:21.75pt" o:ole="" fillcolor="window">
                  <v:imagedata r:id="rId22" o:title=""/>
                </v:shape>
                <o:OLEObject Type="Embed" ProgID="Equation.3" ShapeID="_x0000_i1152" DrawAspect="Content" ObjectID="_1829923797"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6.75pt;height:21.75pt" o:ole="">
                  <v:imagedata r:id="rId127" o:title=""/>
                </v:shape>
                <o:OLEObject Type="Embed" ProgID="Equation.3" ShapeID="_x0000_i1153" DrawAspect="Content" ObjectID="_1829923798"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25pt;height:21.75pt" o:ole="" fillcolor="window">
                  <v:imagedata r:id="rId20" o:title=""/>
                </v:shape>
                <o:OLEObject Type="Embed" ProgID="Equation.3" ShapeID="_x0000_i1154" DrawAspect="Content" ObjectID="_1829923799"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6.75pt;height:21.75pt" o:ole="">
                  <v:imagedata r:id="rId127" o:title=""/>
                </v:shape>
                <o:OLEObject Type="Embed" ProgID="Equation.3" ShapeID="_x0000_i1155" DrawAspect="Content" ObjectID="_1829923800"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1.75pt;height:21.75pt" o:ole="" fillcolor="window">
                  <v:imagedata r:id="rId22" o:title=""/>
                </v:shape>
                <o:OLEObject Type="Embed" ProgID="Equation.3" ShapeID="_x0000_i1156" DrawAspect="Content" ObjectID="_1829923801"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6.75pt;height:21.75pt" o:ole="">
                  <v:imagedata r:id="rId127" o:title=""/>
                </v:shape>
                <o:OLEObject Type="Embed" ProgID="Equation.3" ShapeID="_x0000_i1157" DrawAspect="Content" ObjectID="_1829923802" r:id="rId197"/>
              </w:object>
            </w:r>
            <w:r w:rsidRPr="00374636">
              <w:rPr>
                <w:lang w:eastAsia="en-US"/>
              </w:rPr>
              <w:t xml:space="preserve">, PRS </w:t>
            </w:r>
            <w:r w:rsidRPr="00374636">
              <w:rPr>
                <w:position w:val="-12"/>
                <w:lang w:eastAsia="en-US"/>
              </w:rPr>
              <w:object w:dxaOrig="620" w:dyaOrig="380" w14:anchorId="3695D4A7">
                <v:shape id="_x0000_i1158" type="#_x0000_t75" style="width:29.25pt;height:14.25pt" o:ole="" fillcolor="window">
                  <v:imagedata r:id="rId20" o:title=""/>
                </v:shape>
                <o:OLEObject Type="Embed" ProgID="Equation.3" ShapeID="_x0000_i1158" DrawAspect="Content" ObjectID="_1829923803"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D0BE82E">
          <v:shape id="_x0000_i1159" type="#_x0000_t75" style="width:114.75pt;height:36.75pt" o:ole="">
            <v:imagedata r:id="rId138" o:title=""/>
          </v:shape>
          <o:OLEObject Type="Embed" ProgID="Equation.3" ShapeID="_x0000_i1159" DrawAspect="Content" ObjectID="_1829923804" r:id="rId199"/>
        </w:object>
      </w:r>
      <w:r w:rsidRPr="00374636">
        <w:t xml:space="preserve">, where </w:t>
      </w:r>
      <w:r w:rsidRPr="00374636">
        <w:rPr>
          <w:position w:val="-4"/>
        </w:rPr>
        <w:object w:dxaOrig="320" w:dyaOrig="260" w14:anchorId="3CD6FA90">
          <v:shape id="_x0000_i1160" type="#_x0000_t75" style="width:14.25pt;height:14.25pt" o:ole="">
            <v:imagedata r:id="rId140" o:title=""/>
          </v:shape>
          <o:OLEObject Type="Embed" ProgID="Equation.3" ShapeID="_x0000_i1160" DrawAspect="Content" ObjectID="_1829923805" r:id="rId200"/>
        </w:object>
      </w:r>
      <w:r w:rsidRPr="00374636">
        <w:t xml:space="preserve">=8 and </w:t>
      </w:r>
      <w:r w:rsidRPr="00374636">
        <w:rPr>
          <w:position w:val="-6"/>
        </w:rPr>
        <w:object w:dxaOrig="200" w:dyaOrig="220" w14:anchorId="1E573597">
          <v:shape id="_x0000_i1161" type="#_x0000_t75" style="width:6.75pt;height:14.25pt" o:ole="">
            <v:imagedata r:id="rId142" o:title=""/>
          </v:shape>
          <o:OLEObject Type="Embed" ProgID="Equation.3" ShapeID="_x0000_i1161" DrawAspect="Content" ObjectID="_1829923806" r:id="rId201"/>
        </w:object>
      </w:r>
      <w:r w:rsidRPr="00374636">
        <w:t>=16 are the parameters specified in clause 9.1.2.3 and Table 9.1.2.3</w:t>
      </w:r>
      <w:r w:rsidRPr="00374636">
        <w:noBreakHyphen/>
        <w:t>1. This gives the total RSTD reporting delay of 2560 ms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50" w:name="_Toc27481703"/>
      <w:bookmarkStart w:id="2551" w:name="_Toc68182953"/>
      <w:bookmarkStart w:id="2552" w:name="_Toc75461797"/>
      <w:bookmarkStart w:id="2553" w:name="_Toc76023918"/>
      <w:bookmarkStart w:id="2554" w:name="_Toc83678361"/>
      <w:bookmarkStart w:id="2555" w:name="_Toc90629082"/>
      <w:r w:rsidRPr="00374636">
        <w:t>9.1.2A</w:t>
      </w:r>
      <w:r w:rsidRPr="00374636">
        <w:tab/>
        <w:t>TDD RSTD Measurement Reporting Delay for UE Category 1bis</w:t>
      </w:r>
      <w:bookmarkEnd w:id="2550"/>
      <w:bookmarkEnd w:id="2551"/>
      <w:bookmarkEnd w:id="2552"/>
      <w:bookmarkEnd w:id="2553"/>
      <w:bookmarkEnd w:id="2554"/>
      <w:bookmarkEnd w:id="2555"/>
    </w:p>
    <w:p w14:paraId="0EA2EE20" w14:textId="77777777" w:rsidR="00D65C49" w:rsidRPr="00374636" w:rsidRDefault="00D65C49" w:rsidP="00D65C49">
      <w:pPr>
        <w:pStyle w:val="Heading5"/>
      </w:pPr>
      <w:bookmarkStart w:id="2556" w:name="_Toc27481704"/>
      <w:bookmarkStart w:id="2557" w:name="_Toc68182954"/>
      <w:bookmarkStart w:id="2558" w:name="_Toc75461798"/>
      <w:bookmarkStart w:id="2559" w:name="_Toc76023919"/>
      <w:bookmarkStart w:id="2560" w:name="_Toc83678362"/>
      <w:bookmarkStart w:id="2561" w:name="_Toc90629083"/>
      <w:r w:rsidRPr="00374636">
        <w:t>9.1.2A.1</w:t>
      </w:r>
      <w:r w:rsidRPr="00374636">
        <w:tab/>
        <w:t>Test purpose</w:t>
      </w:r>
      <w:bookmarkEnd w:id="2556"/>
      <w:bookmarkEnd w:id="2557"/>
      <w:bookmarkEnd w:id="2558"/>
      <w:bookmarkEnd w:id="2559"/>
      <w:bookmarkEnd w:id="2560"/>
      <w:bookmarkEnd w:id="2561"/>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2" w:name="_Toc27481705"/>
      <w:bookmarkStart w:id="2563" w:name="_Toc68182955"/>
      <w:bookmarkStart w:id="2564" w:name="_Toc75461799"/>
      <w:bookmarkStart w:id="2565" w:name="_Toc76023920"/>
      <w:bookmarkStart w:id="2566" w:name="_Toc83678363"/>
      <w:bookmarkStart w:id="2567" w:name="_Toc90629084"/>
      <w:r w:rsidRPr="00374636">
        <w:t>9.1.2A.2</w:t>
      </w:r>
      <w:r w:rsidRPr="00374636">
        <w:tab/>
        <w:t>Test applicability</w:t>
      </w:r>
      <w:bookmarkEnd w:id="2562"/>
      <w:bookmarkEnd w:id="2563"/>
      <w:bookmarkEnd w:id="2564"/>
      <w:bookmarkEnd w:id="2565"/>
      <w:bookmarkEnd w:id="2566"/>
      <w:bookmarkEnd w:id="2567"/>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8" w:name="_Toc27481706"/>
      <w:bookmarkStart w:id="2569" w:name="_Toc68182956"/>
      <w:bookmarkStart w:id="2570" w:name="_Toc75461800"/>
      <w:bookmarkStart w:id="2571" w:name="_Toc76023921"/>
      <w:bookmarkStart w:id="2572" w:name="_Toc83678364"/>
      <w:bookmarkStart w:id="2573" w:name="_Toc90629085"/>
      <w:r w:rsidRPr="00374636">
        <w:t>9.1.2A.3</w:t>
      </w:r>
      <w:r w:rsidRPr="00374636">
        <w:tab/>
        <w:t>Minimum conformance requirements</w:t>
      </w:r>
      <w:bookmarkEnd w:id="2568"/>
      <w:bookmarkEnd w:id="2569"/>
      <w:bookmarkEnd w:id="2570"/>
      <w:bookmarkEnd w:id="2571"/>
      <w:bookmarkEnd w:id="2572"/>
      <w:bookmarkEnd w:id="2573"/>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1.25pt;height:21.75pt" o:ole="">
            <v:imagedata r:id="rId166" o:title=""/>
          </v:shape>
          <o:OLEObject Type="Embed" ProgID="Equation.3" ShapeID="_x0000_i1162" DrawAspect="Content" ObjectID="_1829923807"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1.75pt;height:21.75pt" o:ole="">
                  <v:imagedata r:id="rId90" o:title=""/>
                </v:shape>
                <o:OLEObject Type="Embed" ProgID="Equation.3" ShapeID="_x0000_i1163" DrawAspect="Content" ObjectID="_1829923808"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25pt;height:14.25pt" o:ole="">
                  <v:imagedata r:id="rId92" o:title=""/>
                </v:shape>
                <o:OLEObject Type="Embed" ProgID="Equation.3" ShapeID="_x0000_i1164" DrawAspect="Content" ObjectID="_1829923809"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160 ms</w:t>
            </w:r>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4" w:name="_Toc27481707"/>
      <w:bookmarkStart w:id="2575" w:name="_Toc68182957"/>
      <w:bookmarkStart w:id="2576" w:name="_Toc75461801"/>
      <w:bookmarkStart w:id="2577" w:name="_Toc76023922"/>
      <w:bookmarkStart w:id="2578" w:name="_Toc83678365"/>
      <w:bookmarkStart w:id="2579" w:name="_Toc90629086"/>
      <w:r w:rsidRPr="00374636">
        <w:t>9.1.2A.4</w:t>
      </w:r>
      <w:r w:rsidRPr="00374636">
        <w:tab/>
        <w:t>Test description</w:t>
      </w:r>
      <w:bookmarkEnd w:id="2574"/>
      <w:bookmarkEnd w:id="2575"/>
      <w:bookmarkEnd w:id="2576"/>
      <w:bookmarkEnd w:id="2577"/>
      <w:bookmarkEnd w:id="2578"/>
      <w:bookmarkEnd w:id="2579"/>
    </w:p>
    <w:p w14:paraId="100C9A74" w14:textId="77777777" w:rsidR="00D65C49" w:rsidRPr="00374636" w:rsidRDefault="00D65C49" w:rsidP="00D65C49">
      <w:pPr>
        <w:pStyle w:val="Heading6"/>
      </w:pPr>
      <w:bookmarkStart w:id="2580" w:name="_Toc27481708"/>
      <w:bookmarkStart w:id="2581" w:name="_Toc68182958"/>
      <w:bookmarkStart w:id="2582" w:name="_Toc75461802"/>
      <w:bookmarkStart w:id="2583" w:name="_Toc76023923"/>
      <w:bookmarkStart w:id="2584" w:name="_Toc83678366"/>
      <w:bookmarkStart w:id="2585" w:name="_Toc90629087"/>
      <w:r w:rsidRPr="00374636">
        <w:t>9.1.2A.4.1</w:t>
      </w:r>
      <w:r w:rsidRPr="00374636">
        <w:tab/>
        <w:t>Initial conditions</w:t>
      </w:r>
      <w:bookmarkEnd w:id="2580"/>
      <w:bookmarkEnd w:id="2581"/>
      <w:bookmarkEnd w:id="2582"/>
      <w:bookmarkEnd w:id="2583"/>
      <w:bookmarkEnd w:id="2584"/>
      <w:bookmarkEnd w:id="2585"/>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lastRenderedPageBreak/>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1.75pt;height:14.25pt" o:ole="">
                  <v:imagedata r:id="rId120" o:title=""/>
                </v:shape>
                <o:OLEObject Type="Embed" ProgID="Equation.3" ShapeID="_x0000_i1165" DrawAspect="Content" ObjectID="_1829923810"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28710340">
                <v:shape id="_x0000_i1166" type="#_x0000_t75" style="width:50.25pt;height:14.25pt" o:ole="">
                  <v:imagedata r:id="rId181" o:title=""/>
                </v:shape>
                <o:OLEObject Type="Embed" ProgID="Equation.3" ShapeID="_x0000_i1166" DrawAspect="Content" ObjectID="_1829923811"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1.75pt;height:14.25pt" o:ole="">
                  <v:imagedata r:id="rId124" o:title=""/>
                </v:shape>
                <o:OLEObject Type="Embed" ProgID="Equation.3" ShapeID="_x0000_i1167" DrawAspect="Content" ObjectID="_1829923812"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3054F58B">
                <v:shape id="_x0000_i1168" type="#_x0000_t75" style="width:42.75pt;height:14.25pt" o:ole="">
                  <v:imagedata r:id="rId184" o:title=""/>
                </v:shape>
                <o:OLEObject Type="Embed" ProgID="Equation.3" ShapeID="_x0000_i1168" DrawAspect="Content" ObjectID="_1829923813" r:id="rId208"/>
              </w:object>
            </w:r>
            <w:r w:rsidRPr="00374636">
              <w:rPr>
                <w:lang w:eastAsia="en-US"/>
              </w:rPr>
              <w:t xml:space="preserve"> and UpPTS of </w:t>
            </w:r>
            <w:r w:rsidRPr="00374636">
              <w:rPr>
                <w:position w:val="-10"/>
                <w:lang w:eastAsia="en-US"/>
              </w:rPr>
              <w:object w:dxaOrig="720" w:dyaOrig="300" w14:anchorId="465C9B08">
                <v:shape id="_x0000_i1169" type="#_x0000_t75" style="width:36.75pt;height:14.25pt" o:ole="">
                  <v:imagedata r:id="rId186" o:title=""/>
                </v:shape>
                <o:OLEObject Type="Embed" ProgID="Equation.3" ShapeID="_x0000_i1169" DrawAspect="Content" ObjectID="_1829923814"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6" w:name="_Toc27481709"/>
      <w:bookmarkStart w:id="2587" w:name="_Toc68182959"/>
      <w:bookmarkStart w:id="2588" w:name="_Toc75461803"/>
      <w:bookmarkStart w:id="2589" w:name="_Toc76023924"/>
      <w:bookmarkStart w:id="2590" w:name="_Toc83678367"/>
      <w:bookmarkStart w:id="2591" w:name="_Toc90629088"/>
      <w:r w:rsidRPr="00374636">
        <w:t>9.1.2A.4.2</w:t>
      </w:r>
      <w:r w:rsidRPr="00374636">
        <w:tab/>
        <w:t>Test procedure</w:t>
      </w:r>
      <w:bookmarkEnd w:id="2586"/>
      <w:bookmarkEnd w:id="2587"/>
      <w:bookmarkEnd w:id="2588"/>
      <w:bookmarkEnd w:id="2589"/>
      <w:bookmarkEnd w:id="2590"/>
      <w:bookmarkEnd w:id="2591"/>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2" w:name="_Toc27481710"/>
      <w:bookmarkStart w:id="2593" w:name="_Toc68182960"/>
      <w:bookmarkStart w:id="2594" w:name="_Toc75461804"/>
      <w:bookmarkStart w:id="2595" w:name="_Toc76023925"/>
      <w:bookmarkStart w:id="2596" w:name="_Toc83678368"/>
      <w:bookmarkStart w:id="2597" w:name="_Toc90629089"/>
      <w:r w:rsidRPr="00374636">
        <w:t>9.1.2A.4.3</w:t>
      </w:r>
      <w:r w:rsidRPr="00374636">
        <w:tab/>
        <w:t>Message contents</w:t>
      </w:r>
      <w:bookmarkEnd w:id="2592"/>
      <w:bookmarkEnd w:id="2593"/>
      <w:bookmarkEnd w:id="2594"/>
      <w:bookmarkEnd w:id="2595"/>
      <w:bookmarkEnd w:id="2596"/>
      <w:bookmarkEnd w:id="2597"/>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5771C1A" w14:textId="77777777" w:rsidR="00D65C49" w:rsidRPr="00374636" w:rsidRDefault="00D65C49" w:rsidP="007C6871">
            <w:pPr>
              <w:pStyle w:val="TAL"/>
              <w:rPr>
                <w:rFonts w:eastAsia="MS Mincho"/>
                <w:lang w:eastAsia="en-US"/>
              </w:rPr>
            </w:pPr>
          </w:p>
        </w:tc>
        <w:tc>
          <w:tcPr>
            <w:tcW w:w="1700" w:type="dxa"/>
          </w:tcPr>
          <w:p w14:paraId="657DC79E" w14:textId="77777777" w:rsidR="00D65C49" w:rsidRPr="00374636" w:rsidRDefault="00D65C49" w:rsidP="007C6871">
            <w:pPr>
              <w:pStyle w:val="TAL"/>
              <w:rPr>
                <w:rFonts w:eastAsia="MS Mincho"/>
                <w:lang w:eastAsia="en-US"/>
              </w:rPr>
            </w:pPr>
          </w:p>
        </w:tc>
        <w:tc>
          <w:tcPr>
            <w:tcW w:w="1104" w:type="dxa"/>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85B50A8" w14:textId="77777777" w:rsidR="00D65C49" w:rsidRPr="00374636" w:rsidRDefault="00D65C49" w:rsidP="007C6871">
            <w:pPr>
              <w:pStyle w:val="TAL"/>
              <w:rPr>
                <w:rFonts w:eastAsia="MS Mincho"/>
                <w:lang w:eastAsia="en-US"/>
              </w:rPr>
            </w:pPr>
          </w:p>
        </w:tc>
        <w:tc>
          <w:tcPr>
            <w:tcW w:w="1700" w:type="dxa"/>
          </w:tcPr>
          <w:p w14:paraId="2231FC1F" w14:textId="77777777" w:rsidR="00D65C49" w:rsidRPr="00374636" w:rsidRDefault="00D65C49" w:rsidP="007C6871">
            <w:pPr>
              <w:pStyle w:val="TAL"/>
              <w:rPr>
                <w:rFonts w:eastAsia="MS Mincho"/>
                <w:lang w:eastAsia="en-US"/>
              </w:rPr>
            </w:pPr>
          </w:p>
        </w:tc>
        <w:tc>
          <w:tcPr>
            <w:tcW w:w="1104" w:type="dxa"/>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7805D07" w14:textId="77777777" w:rsidR="00D65C49" w:rsidRPr="00374636" w:rsidRDefault="00D65C49" w:rsidP="007C6871">
            <w:pPr>
              <w:pStyle w:val="TAL"/>
              <w:rPr>
                <w:rFonts w:eastAsia="MS Mincho"/>
                <w:lang w:eastAsia="en-US"/>
              </w:rPr>
            </w:pPr>
          </w:p>
        </w:tc>
        <w:tc>
          <w:tcPr>
            <w:tcW w:w="1700" w:type="dxa"/>
          </w:tcPr>
          <w:p w14:paraId="027D97DC" w14:textId="77777777" w:rsidR="00D65C49" w:rsidRPr="00374636" w:rsidRDefault="00D65C49" w:rsidP="007C6871">
            <w:pPr>
              <w:pStyle w:val="TAL"/>
              <w:rPr>
                <w:rFonts w:eastAsia="MS Mincho"/>
                <w:lang w:eastAsia="en-US"/>
              </w:rPr>
            </w:pPr>
          </w:p>
        </w:tc>
        <w:tc>
          <w:tcPr>
            <w:tcW w:w="1104" w:type="dxa"/>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69EB3A23" w14:textId="77777777" w:rsidR="00D65C49" w:rsidRPr="00374636" w:rsidRDefault="00D65C49" w:rsidP="007C6871">
            <w:pPr>
              <w:pStyle w:val="TAL"/>
              <w:rPr>
                <w:rFonts w:eastAsia="MS Mincho"/>
                <w:lang w:eastAsia="en-US"/>
              </w:rPr>
            </w:pPr>
          </w:p>
        </w:tc>
        <w:tc>
          <w:tcPr>
            <w:tcW w:w="1700" w:type="dxa"/>
          </w:tcPr>
          <w:p w14:paraId="0022368C" w14:textId="77777777" w:rsidR="00D65C49" w:rsidRPr="00374636" w:rsidRDefault="00D65C49" w:rsidP="007C6871">
            <w:pPr>
              <w:pStyle w:val="TAL"/>
              <w:rPr>
                <w:rFonts w:eastAsia="MS Mincho"/>
                <w:lang w:eastAsia="en-US"/>
              </w:rPr>
            </w:pPr>
          </w:p>
        </w:tc>
        <w:tc>
          <w:tcPr>
            <w:tcW w:w="1104" w:type="dxa"/>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tcPr>
          <w:p w14:paraId="52D32F3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0AC6B0D7" w14:textId="77777777" w:rsidR="00D65C49" w:rsidRPr="00374636" w:rsidRDefault="00D65C49" w:rsidP="007C6871">
            <w:pPr>
              <w:pStyle w:val="TAL"/>
              <w:rPr>
                <w:rFonts w:eastAsia="MS Mincho"/>
                <w:lang w:eastAsia="en-US"/>
              </w:rPr>
            </w:pPr>
          </w:p>
        </w:tc>
        <w:tc>
          <w:tcPr>
            <w:tcW w:w="1700" w:type="dxa"/>
          </w:tcPr>
          <w:p w14:paraId="037ADE82" w14:textId="77777777" w:rsidR="00D65C49" w:rsidRPr="00374636" w:rsidRDefault="00D65C49" w:rsidP="007C6871">
            <w:pPr>
              <w:pStyle w:val="TAL"/>
              <w:rPr>
                <w:rFonts w:eastAsia="MS Mincho"/>
                <w:lang w:eastAsia="en-US"/>
              </w:rPr>
            </w:pPr>
          </w:p>
        </w:tc>
        <w:tc>
          <w:tcPr>
            <w:tcW w:w="1104" w:type="dxa"/>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9B55BC" w14:textId="77777777" w:rsidR="00D65C49" w:rsidRPr="00374636" w:rsidRDefault="00D65C49" w:rsidP="007C6871">
            <w:pPr>
              <w:pStyle w:val="TAL"/>
              <w:rPr>
                <w:rFonts w:eastAsia="MS Mincho"/>
                <w:lang w:eastAsia="en-US"/>
              </w:rPr>
            </w:pPr>
          </w:p>
        </w:tc>
        <w:tc>
          <w:tcPr>
            <w:tcW w:w="1700" w:type="dxa"/>
          </w:tcPr>
          <w:p w14:paraId="6B34DB4B" w14:textId="77777777" w:rsidR="00D65C49" w:rsidRPr="00374636" w:rsidRDefault="00D65C49" w:rsidP="007C6871">
            <w:pPr>
              <w:pStyle w:val="TAL"/>
              <w:rPr>
                <w:rFonts w:eastAsia="MS Mincho"/>
                <w:lang w:eastAsia="en-US"/>
              </w:rPr>
            </w:pPr>
          </w:p>
        </w:tc>
        <w:tc>
          <w:tcPr>
            <w:tcW w:w="1104" w:type="dxa"/>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161F2AF9" w14:textId="77777777" w:rsidR="00D65C49" w:rsidRPr="00374636" w:rsidRDefault="00D65C49" w:rsidP="007C6871">
            <w:pPr>
              <w:pStyle w:val="TAL"/>
              <w:rPr>
                <w:rFonts w:eastAsia="MS Mincho"/>
                <w:lang w:eastAsia="en-US"/>
              </w:rPr>
            </w:pPr>
          </w:p>
        </w:tc>
        <w:tc>
          <w:tcPr>
            <w:tcW w:w="1700" w:type="dxa"/>
          </w:tcPr>
          <w:p w14:paraId="44C05930" w14:textId="77777777" w:rsidR="00D65C49" w:rsidRPr="00374636" w:rsidRDefault="00D65C49" w:rsidP="007C6871">
            <w:pPr>
              <w:pStyle w:val="TAL"/>
              <w:rPr>
                <w:rFonts w:eastAsia="MS Mincho"/>
                <w:lang w:eastAsia="en-US"/>
              </w:rPr>
            </w:pPr>
          </w:p>
        </w:tc>
        <w:tc>
          <w:tcPr>
            <w:tcW w:w="1104" w:type="dxa"/>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tcPr>
          <w:p w14:paraId="0C2AD562" w14:textId="77777777" w:rsidR="00D65C49" w:rsidRPr="00374636" w:rsidRDefault="00D65C49" w:rsidP="007C6871">
            <w:pPr>
              <w:pStyle w:val="TAL"/>
              <w:rPr>
                <w:lang w:eastAsia="en-US"/>
              </w:rPr>
            </w:pPr>
            <w:r w:rsidRPr="00374636">
              <w:rPr>
                <w:lang w:eastAsia="en-US"/>
              </w:rPr>
              <w:t xml:space="preserve">            commonIEsRequestLocationInformation</w:t>
            </w:r>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CD36239" w14:textId="77777777" w:rsidR="00D65C49" w:rsidRPr="00374636" w:rsidRDefault="00D65C49" w:rsidP="007C6871">
            <w:pPr>
              <w:pStyle w:val="TAL"/>
              <w:rPr>
                <w:rFonts w:eastAsia="MS Mincho"/>
                <w:lang w:eastAsia="en-US"/>
              </w:rPr>
            </w:pPr>
          </w:p>
        </w:tc>
        <w:tc>
          <w:tcPr>
            <w:tcW w:w="1700" w:type="dxa"/>
          </w:tcPr>
          <w:p w14:paraId="746BF447" w14:textId="77777777" w:rsidR="00D65C49" w:rsidRPr="00374636" w:rsidRDefault="00D65C49" w:rsidP="007C6871">
            <w:pPr>
              <w:pStyle w:val="TAL"/>
              <w:rPr>
                <w:rFonts w:eastAsia="MS Mincho"/>
                <w:lang w:eastAsia="en-US"/>
              </w:rPr>
            </w:pPr>
          </w:p>
        </w:tc>
        <w:tc>
          <w:tcPr>
            <w:tcW w:w="1104" w:type="dxa"/>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tcPr>
          <w:p w14:paraId="14B68881"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399F7B34" w14:textId="77777777" w:rsidR="00D65C49" w:rsidRPr="00374636" w:rsidRDefault="00D65C49" w:rsidP="007C6871">
            <w:pPr>
              <w:pStyle w:val="TAL"/>
              <w:rPr>
                <w:rFonts w:eastAsia="MS Mincho"/>
                <w:lang w:eastAsia="en-US"/>
              </w:rPr>
            </w:pPr>
          </w:p>
        </w:tc>
        <w:tc>
          <w:tcPr>
            <w:tcW w:w="1700" w:type="dxa"/>
          </w:tcPr>
          <w:p w14:paraId="36465887" w14:textId="77777777" w:rsidR="00D65C49" w:rsidRPr="00374636" w:rsidRDefault="00D65C49" w:rsidP="007C6871">
            <w:pPr>
              <w:pStyle w:val="TAL"/>
              <w:rPr>
                <w:rFonts w:eastAsia="MS Mincho"/>
                <w:lang w:eastAsia="en-US"/>
              </w:rPr>
            </w:pPr>
          </w:p>
        </w:tc>
        <w:tc>
          <w:tcPr>
            <w:tcW w:w="1104" w:type="dxa"/>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tcPr>
          <w:p w14:paraId="712C033A"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4084BEFB" w14:textId="77777777" w:rsidR="00D65C49" w:rsidRPr="00374636" w:rsidRDefault="00D65C49" w:rsidP="007C6871">
            <w:pPr>
              <w:pStyle w:val="TAL"/>
              <w:rPr>
                <w:rFonts w:eastAsia="MS Mincho"/>
                <w:lang w:eastAsia="en-US"/>
              </w:rPr>
            </w:pPr>
          </w:p>
        </w:tc>
        <w:tc>
          <w:tcPr>
            <w:tcW w:w="1700" w:type="dxa"/>
          </w:tcPr>
          <w:p w14:paraId="3F9F8737" w14:textId="77777777" w:rsidR="00D65C49" w:rsidRPr="00374636" w:rsidRDefault="00D65C49" w:rsidP="007C6871">
            <w:pPr>
              <w:pStyle w:val="TAL"/>
              <w:rPr>
                <w:rFonts w:eastAsia="MS Mincho"/>
                <w:lang w:eastAsia="en-US"/>
              </w:rPr>
            </w:pPr>
          </w:p>
        </w:tc>
        <w:tc>
          <w:tcPr>
            <w:tcW w:w="1104" w:type="dxa"/>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tcPr>
          <w:p w14:paraId="7E5931AA" w14:textId="77777777" w:rsidR="00D65C49" w:rsidRPr="00374636" w:rsidRDefault="00D65C49" w:rsidP="007C6871">
            <w:pPr>
              <w:pStyle w:val="TAL"/>
              <w:rPr>
                <w:rFonts w:eastAsia="MS Mincho"/>
                <w:lang w:eastAsia="en-US"/>
              </w:rPr>
            </w:pPr>
          </w:p>
        </w:tc>
        <w:tc>
          <w:tcPr>
            <w:tcW w:w="1700" w:type="dxa"/>
          </w:tcPr>
          <w:p w14:paraId="3ED33BE0" w14:textId="77777777" w:rsidR="00D65C49" w:rsidRPr="00374636" w:rsidRDefault="00D65C49" w:rsidP="007C6871">
            <w:pPr>
              <w:pStyle w:val="TAL"/>
              <w:rPr>
                <w:rFonts w:eastAsia="MS Mincho"/>
                <w:lang w:eastAsia="en-US"/>
              </w:rPr>
            </w:pPr>
          </w:p>
        </w:tc>
        <w:tc>
          <w:tcPr>
            <w:tcW w:w="1104" w:type="dxa"/>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tcPr>
          <w:p w14:paraId="75A5E32B" w14:textId="77777777" w:rsidR="00D65C49" w:rsidRPr="00374636" w:rsidRDefault="00D65C49" w:rsidP="007C6871">
            <w:pPr>
              <w:pStyle w:val="TAL"/>
              <w:rPr>
                <w:rFonts w:eastAsia="MS Mincho"/>
                <w:lang w:eastAsia="en-US"/>
              </w:rPr>
            </w:pPr>
          </w:p>
        </w:tc>
        <w:tc>
          <w:tcPr>
            <w:tcW w:w="1700" w:type="dxa"/>
          </w:tcPr>
          <w:p w14:paraId="7808E706" w14:textId="77777777" w:rsidR="00D65C49" w:rsidRPr="00374636" w:rsidRDefault="00D65C49" w:rsidP="007C6871">
            <w:pPr>
              <w:pStyle w:val="TAL"/>
              <w:rPr>
                <w:rFonts w:eastAsia="MS Mincho"/>
                <w:lang w:eastAsia="en-US"/>
              </w:rPr>
            </w:pPr>
          </w:p>
        </w:tc>
        <w:tc>
          <w:tcPr>
            <w:tcW w:w="1104" w:type="dxa"/>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tcPr>
          <w:p w14:paraId="53A5D132" w14:textId="77777777" w:rsidR="00D65C49" w:rsidRPr="00374636" w:rsidRDefault="00D65C49" w:rsidP="007C6871">
            <w:pPr>
              <w:pStyle w:val="TAL"/>
              <w:rPr>
                <w:rFonts w:eastAsia="MS Mincho"/>
                <w:lang w:eastAsia="en-US"/>
              </w:rPr>
            </w:pPr>
          </w:p>
        </w:tc>
        <w:tc>
          <w:tcPr>
            <w:tcW w:w="1700" w:type="dxa"/>
          </w:tcPr>
          <w:p w14:paraId="1B57562A" w14:textId="77777777" w:rsidR="00D65C49" w:rsidRPr="00374636" w:rsidRDefault="00D65C49" w:rsidP="007C6871">
            <w:pPr>
              <w:pStyle w:val="TAL"/>
              <w:rPr>
                <w:rFonts w:eastAsia="MS Mincho"/>
                <w:lang w:eastAsia="en-US"/>
              </w:rPr>
            </w:pPr>
          </w:p>
        </w:tc>
        <w:tc>
          <w:tcPr>
            <w:tcW w:w="1104" w:type="dxa"/>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tcPr>
          <w:p w14:paraId="35D7BE7B" w14:textId="77777777" w:rsidR="00D65C49" w:rsidRPr="00374636" w:rsidRDefault="00D65C49" w:rsidP="007C6871">
            <w:pPr>
              <w:pStyle w:val="TAL"/>
              <w:rPr>
                <w:rFonts w:eastAsia="MS Mincho"/>
                <w:lang w:eastAsia="en-US"/>
              </w:rPr>
            </w:pPr>
          </w:p>
        </w:tc>
        <w:tc>
          <w:tcPr>
            <w:tcW w:w="1700" w:type="dxa"/>
          </w:tcPr>
          <w:p w14:paraId="30B338CB" w14:textId="77777777" w:rsidR="00D65C49" w:rsidRPr="00374636" w:rsidRDefault="00D65C49" w:rsidP="007C6871">
            <w:pPr>
              <w:pStyle w:val="TAL"/>
              <w:rPr>
                <w:rFonts w:eastAsia="MS Mincho"/>
                <w:lang w:eastAsia="en-US"/>
              </w:rPr>
            </w:pPr>
          </w:p>
        </w:tc>
        <w:tc>
          <w:tcPr>
            <w:tcW w:w="1104" w:type="dxa"/>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tcPr>
          <w:p w14:paraId="28DB5B17" w14:textId="77777777" w:rsidR="00D65C49" w:rsidRPr="00374636" w:rsidRDefault="00D65C49" w:rsidP="007C6871">
            <w:pPr>
              <w:pStyle w:val="TAL"/>
              <w:rPr>
                <w:rFonts w:eastAsia="MS Mincho"/>
                <w:lang w:eastAsia="en-US"/>
              </w:rPr>
            </w:pPr>
          </w:p>
        </w:tc>
        <w:tc>
          <w:tcPr>
            <w:tcW w:w="1700" w:type="dxa"/>
          </w:tcPr>
          <w:p w14:paraId="02424432" w14:textId="77777777" w:rsidR="00D65C49" w:rsidRPr="00374636" w:rsidRDefault="00D65C49" w:rsidP="007C6871">
            <w:pPr>
              <w:pStyle w:val="TAL"/>
              <w:rPr>
                <w:rFonts w:eastAsia="MS Mincho"/>
                <w:lang w:eastAsia="en-US"/>
              </w:rPr>
            </w:pPr>
          </w:p>
        </w:tc>
        <w:tc>
          <w:tcPr>
            <w:tcW w:w="1104" w:type="dxa"/>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tcPr>
          <w:p w14:paraId="6B021288" w14:textId="77777777" w:rsidR="00D65C49" w:rsidRPr="00374636" w:rsidRDefault="00D65C49" w:rsidP="007C6871">
            <w:pPr>
              <w:pStyle w:val="TAL"/>
              <w:rPr>
                <w:rFonts w:eastAsia="MS Mincho"/>
                <w:lang w:eastAsia="en-US"/>
              </w:rPr>
            </w:pPr>
          </w:p>
        </w:tc>
        <w:tc>
          <w:tcPr>
            <w:tcW w:w="1700" w:type="dxa"/>
          </w:tcPr>
          <w:p w14:paraId="498DDA73" w14:textId="77777777" w:rsidR="00D65C49" w:rsidRPr="00374636" w:rsidRDefault="00D65C49" w:rsidP="007C6871">
            <w:pPr>
              <w:pStyle w:val="TAL"/>
              <w:rPr>
                <w:rFonts w:eastAsia="MS Mincho"/>
                <w:lang w:eastAsia="en-US"/>
              </w:rPr>
            </w:pPr>
          </w:p>
        </w:tc>
        <w:tc>
          <w:tcPr>
            <w:tcW w:w="1104" w:type="dxa"/>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tcPr>
          <w:p w14:paraId="413565F7" w14:textId="77777777" w:rsidR="00D65C49" w:rsidRPr="00374636" w:rsidRDefault="00D65C49" w:rsidP="007C6871">
            <w:pPr>
              <w:pStyle w:val="TAL"/>
              <w:rPr>
                <w:rFonts w:eastAsia="MS Mincho"/>
                <w:lang w:eastAsia="en-US"/>
              </w:rPr>
            </w:pPr>
          </w:p>
        </w:tc>
        <w:tc>
          <w:tcPr>
            <w:tcW w:w="1700" w:type="dxa"/>
          </w:tcPr>
          <w:p w14:paraId="38957997" w14:textId="77777777" w:rsidR="00D65C49" w:rsidRPr="00374636" w:rsidRDefault="00D65C49" w:rsidP="007C6871">
            <w:pPr>
              <w:pStyle w:val="TAL"/>
              <w:rPr>
                <w:rFonts w:eastAsia="MS Mincho"/>
                <w:lang w:eastAsia="en-US"/>
              </w:rPr>
            </w:pPr>
          </w:p>
        </w:tc>
        <w:tc>
          <w:tcPr>
            <w:tcW w:w="1104" w:type="dxa"/>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tcPr>
          <w:p w14:paraId="0A1EE294" w14:textId="77777777" w:rsidR="00D65C49" w:rsidRPr="00374636" w:rsidRDefault="00D65C49" w:rsidP="007C6871">
            <w:pPr>
              <w:pStyle w:val="TAL"/>
              <w:rPr>
                <w:rFonts w:eastAsia="MS Mincho"/>
                <w:lang w:eastAsia="en-US"/>
              </w:rPr>
            </w:pPr>
          </w:p>
        </w:tc>
        <w:tc>
          <w:tcPr>
            <w:tcW w:w="1700" w:type="dxa"/>
          </w:tcPr>
          <w:p w14:paraId="5DE6FC5D" w14:textId="77777777" w:rsidR="00D65C49" w:rsidRPr="00374636" w:rsidRDefault="00D65C49" w:rsidP="007C6871">
            <w:pPr>
              <w:pStyle w:val="TAL"/>
              <w:rPr>
                <w:rFonts w:eastAsia="MS Mincho"/>
                <w:lang w:eastAsia="en-US"/>
              </w:rPr>
            </w:pPr>
          </w:p>
        </w:tc>
        <w:tc>
          <w:tcPr>
            <w:tcW w:w="1104" w:type="dxa"/>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tcPr>
          <w:p w14:paraId="732A0850" w14:textId="77777777" w:rsidR="00D65C49" w:rsidRPr="00374636" w:rsidRDefault="00D65C49" w:rsidP="007C6871">
            <w:pPr>
              <w:pStyle w:val="TAL"/>
              <w:rPr>
                <w:rFonts w:eastAsia="MS Mincho"/>
                <w:lang w:eastAsia="en-US"/>
              </w:rPr>
            </w:pPr>
          </w:p>
        </w:tc>
        <w:tc>
          <w:tcPr>
            <w:tcW w:w="1700" w:type="dxa"/>
          </w:tcPr>
          <w:p w14:paraId="2E8DCD37" w14:textId="77777777" w:rsidR="00D65C49" w:rsidRPr="00374636" w:rsidRDefault="00D65C49" w:rsidP="007C6871">
            <w:pPr>
              <w:pStyle w:val="TAL"/>
              <w:rPr>
                <w:rFonts w:eastAsia="MS Mincho"/>
                <w:lang w:eastAsia="en-US"/>
              </w:rPr>
            </w:pPr>
          </w:p>
        </w:tc>
        <w:tc>
          <w:tcPr>
            <w:tcW w:w="1104" w:type="dxa"/>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tcPr>
          <w:p w14:paraId="7AF8189E" w14:textId="77777777" w:rsidR="00D65C49" w:rsidRPr="00374636" w:rsidRDefault="00D65C49" w:rsidP="007C6871">
            <w:pPr>
              <w:pStyle w:val="TAL"/>
              <w:rPr>
                <w:lang w:eastAsia="en-US"/>
              </w:rPr>
            </w:pPr>
            <w:r w:rsidRPr="00374636">
              <w:rPr>
                <w:lang w:eastAsia="en-US"/>
              </w:rPr>
              <w:t>}</w:t>
            </w:r>
          </w:p>
        </w:tc>
        <w:tc>
          <w:tcPr>
            <w:tcW w:w="2267" w:type="dxa"/>
          </w:tcPr>
          <w:p w14:paraId="1AD56A2D" w14:textId="77777777" w:rsidR="00D65C49" w:rsidRPr="00374636" w:rsidRDefault="00D65C49" w:rsidP="007C6871">
            <w:pPr>
              <w:pStyle w:val="TAL"/>
              <w:rPr>
                <w:rFonts w:eastAsia="MS Mincho"/>
                <w:lang w:eastAsia="en-US"/>
              </w:rPr>
            </w:pPr>
          </w:p>
        </w:tc>
        <w:tc>
          <w:tcPr>
            <w:tcW w:w="1700" w:type="dxa"/>
          </w:tcPr>
          <w:p w14:paraId="0856EEBB" w14:textId="77777777" w:rsidR="00D65C49" w:rsidRPr="00374636" w:rsidRDefault="00D65C49" w:rsidP="007C6871">
            <w:pPr>
              <w:pStyle w:val="TAL"/>
              <w:rPr>
                <w:rFonts w:eastAsia="MS Mincho"/>
                <w:lang w:eastAsia="en-US"/>
              </w:rPr>
            </w:pPr>
          </w:p>
        </w:tc>
        <w:tc>
          <w:tcPr>
            <w:tcW w:w="1104" w:type="dxa"/>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8" w:name="_Toc27481711"/>
      <w:bookmarkStart w:id="2599" w:name="_Toc68182961"/>
      <w:bookmarkStart w:id="2600" w:name="_Toc75461805"/>
      <w:bookmarkStart w:id="2601" w:name="_Toc76023926"/>
      <w:bookmarkStart w:id="2602" w:name="_Toc83678369"/>
      <w:bookmarkStart w:id="2603" w:name="_Toc90629090"/>
      <w:r w:rsidRPr="00374636">
        <w:t>9.1.2A.5</w:t>
      </w:r>
      <w:r w:rsidRPr="00374636">
        <w:tab/>
        <w:t>Test requirement</w:t>
      </w:r>
      <w:bookmarkEnd w:id="2598"/>
      <w:bookmarkEnd w:id="2599"/>
      <w:bookmarkEnd w:id="2600"/>
      <w:bookmarkEnd w:id="2601"/>
      <w:bookmarkEnd w:id="2602"/>
      <w:bookmarkEnd w:id="2603"/>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4.75pt;height:36.75pt" o:ole="">
            <v:imagedata r:id="rId138" o:title=""/>
          </v:shape>
          <o:OLEObject Type="Embed" ProgID="Equation.3" ShapeID="_x0000_i1170" DrawAspect="Content" ObjectID="_1829923815" r:id="rId210"/>
        </w:object>
      </w:r>
      <w:r w:rsidRPr="00374636">
        <w:t xml:space="preserve">, where </w:t>
      </w:r>
      <w:r w:rsidRPr="00374636">
        <w:rPr>
          <w:position w:val="-4"/>
        </w:rPr>
        <w:object w:dxaOrig="320" w:dyaOrig="260" w14:anchorId="44AC9D07">
          <v:shape id="_x0000_i1171" type="#_x0000_t75" style="width:14.25pt;height:14.25pt" o:ole="">
            <v:imagedata r:id="rId140" o:title=""/>
          </v:shape>
          <o:OLEObject Type="Embed" ProgID="Equation.3" ShapeID="_x0000_i1171" DrawAspect="Content" ObjectID="_1829923816" r:id="rId211"/>
        </w:object>
      </w:r>
      <w:r w:rsidRPr="00374636">
        <w:t xml:space="preserve">=8 and </w:t>
      </w:r>
      <w:r w:rsidRPr="00374636">
        <w:rPr>
          <w:position w:val="-6"/>
        </w:rPr>
        <w:object w:dxaOrig="200" w:dyaOrig="220" w14:anchorId="2D10F155">
          <v:shape id="_x0000_i1172" type="#_x0000_t75" style="width:6.75pt;height:14.25pt" o:ole="">
            <v:imagedata r:id="rId142" o:title=""/>
          </v:shape>
          <o:OLEObject Type="Embed" ProgID="Equation.3" ShapeID="_x0000_i1172" DrawAspect="Content" ObjectID="_1829923817" r:id="rId212"/>
        </w:object>
      </w:r>
      <w:r w:rsidRPr="00374636">
        <w:t>=16 are the parameters specified in clause 9.1.2A.3 and Table 9.1.2A.3</w:t>
      </w:r>
      <w:r w:rsidRPr="00374636">
        <w:noBreakHyphen/>
        <w:t>1. This gives the total RSTD reporting delay of 4960 ms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lastRenderedPageBreak/>
        <w:t>The rate of successful tests during repeated tests shall be at least 90% with a confidence level of 95%.</w:t>
      </w:r>
    </w:p>
    <w:p w14:paraId="31B9D2AC" w14:textId="77777777" w:rsidR="00D65C49" w:rsidRPr="00374636" w:rsidRDefault="00D65C49" w:rsidP="00D65C49">
      <w:pPr>
        <w:pStyle w:val="Heading3"/>
      </w:pPr>
      <w:bookmarkStart w:id="2604" w:name="_Toc27481712"/>
      <w:bookmarkStart w:id="2605" w:name="_Toc68182962"/>
      <w:bookmarkStart w:id="2606" w:name="_Toc75461806"/>
      <w:bookmarkStart w:id="2607" w:name="_Toc76023927"/>
      <w:bookmarkStart w:id="2608" w:name="_Toc83678370"/>
      <w:bookmarkStart w:id="2609" w:name="_Toc90629091"/>
      <w:r w:rsidRPr="00374636">
        <w:t>9.1.3</w:t>
      </w:r>
      <w:r w:rsidRPr="00374636">
        <w:tab/>
        <w:t>FDD RSTD Measurement Accuracy</w:t>
      </w:r>
      <w:bookmarkEnd w:id="2604"/>
      <w:bookmarkEnd w:id="2605"/>
      <w:bookmarkEnd w:id="2606"/>
      <w:bookmarkEnd w:id="2607"/>
      <w:bookmarkEnd w:id="2608"/>
      <w:bookmarkEnd w:id="2609"/>
    </w:p>
    <w:p w14:paraId="40D3ED65" w14:textId="77777777" w:rsidR="00D65C49" w:rsidRPr="00374636" w:rsidRDefault="00D65C49" w:rsidP="00D65C49">
      <w:pPr>
        <w:pStyle w:val="Heading5"/>
      </w:pPr>
      <w:bookmarkStart w:id="2610" w:name="_Toc27481713"/>
      <w:bookmarkStart w:id="2611" w:name="_Toc68182963"/>
      <w:bookmarkStart w:id="2612" w:name="_Toc75461807"/>
      <w:bookmarkStart w:id="2613" w:name="_Toc76023928"/>
      <w:bookmarkStart w:id="2614" w:name="_Toc83678371"/>
      <w:bookmarkStart w:id="2615" w:name="_Toc90629092"/>
      <w:r w:rsidRPr="00374636">
        <w:t>9.1.3.1</w:t>
      </w:r>
      <w:r w:rsidRPr="00374636">
        <w:tab/>
        <w:t>Test purpose</w:t>
      </w:r>
      <w:bookmarkEnd w:id="2610"/>
      <w:bookmarkEnd w:id="2611"/>
      <w:bookmarkEnd w:id="2612"/>
      <w:bookmarkEnd w:id="2613"/>
      <w:bookmarkEnd w:id="2614"/>
      <w:bookmarkEnd w:id="2615"/>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6" w:name="_Toc27481714"/>
      <w:bookmarkStart w:id="2617" w:name="_Toc68182964"/>
      <w:bookmarkStart w:id="2618" w:name="_Toc75461808"/>
      <w:bookmarkStart w:id="2619" w:name="_Toc76023929"/>
      <w:bookmarkStart w:id="2620" w:name="_Toc83678372"/>
      <w:bookmarkStart w:id="2621" w:name="_Toc90629093"/>
      <w:r w:rsidRPr="00374636">
        <w:t>9.1.3.2</w:t>
      </w:r>
      <w:r w:rsidRPr="00374636">
        <w:tab/>
        <w:t>Test applicability</w:t>
      </w:r>
      <w:bookmarkEnd w:id="2616"/>
      <w:bookmarkEnd w:id="2617"/>
      <w:bookmarkEnd w:id="2618"/>
      <w:bookmarkEnd w:id="2619"/>
      <w:bookmarkEnd w:id="2620"/>
      <w:bookmarkEnd w:id="2621"/>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2" w:name="_Toc27481715"/>
      <w:bookmarkStart w:id="2623" w:name="_Toc68182965"/>
      <w:bookmarkStart w:id="2624" w:name="_Toc75461809"/>
      <w:bookmarkStart w:id="2625" w:name="_Toc76023930"/>
      <w:bookmarkStart w:id="2626" w:name="_Toc83678373"/>
      <w:bookmarkStart w:id="2627" w:name="_Toc90629094"/>
      <w:r w:rsidRPr="00374636">
        <w:t>9.1.3.3</w:t>
      </w:r>
      <w:r w:rsidRPr="00374636">
        <w:tab/>
        <w:t>Minimum conformance requirements</w:t>
      </w:r>
      <w:bookmarkEnd w:id="2622"/>
      <w:bookmarkEnd w:id="2623"/>
      <w:bookmarkEnd w:id="2624"/>
      <w:bookmarkEnd w:id="2625"/>
      <w:bookmarkEnd w:id="2626"/>
      <w:bookmarkEnd w:id="2627"/>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lastRenderedPageBreak/>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r w:rsidRPr="00374636">
              <w:rPr>
                <w:lang w:eastAsia="en-US"/>
              </w:rPr>
              <w:t>BW</w:t>
            </w:r>
            <w:r w:rsidRPr="00374636">
              <w:rPr>
                <w:vertAlign w:val="subscript"/>
                <w:lang w:eastAsia="en-US"/>
              </w:rPr>
              <w:t>Channel</w:t>
            </w:r>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8" w:name="_Toc27481716"/>
      <w:bookmarkStart w:id="2629" w:name="_Toc68182966"/>
      <w:bookmarkStart w:id="2630" w:name="_Toc75461810"/>
      <w:bookmarkStart w:id="2631" w:name="_Toc76023931"/>
      <w:bookmarkStart w:id="2632" w:name="_Toc83678374"/>
      <w:bookmarkStart w:id="2633" w:name="_Toc90629095"/>
      <w:r w:rsidRPr="00374636">
        <w:lastRenderedPageBreak/>
        <w:t>9.1.3.4</w:t>
      </w:r>
      <w:r w:rsidRPr="00374636">
        <w:tab/>
        <w:t>Test description</w:t>
      </w:r>
      <w:bookmarkEnd w:id="2628"/>
      <w:bookmarkEnd w:id="2629"/>
      <w:bookmarkEnd w:id="2630"/>
      <w:bookmarkEnd w:id="2631"/>
      <w:bookmarkEnd w:id="2632"/>
      <w:bookmarkEnd w:id="2633"/>
    </w:p>
    <w:p w14:paraId="5E39A5AC" w14:textId="77777777" w:rsidR="00D65C49" w:rsidRPr="00374636" w:rsidRDefault="00D65C49" w:rsidP="00D65C49">
      <w:pPr>
        <w:pStyle w:val="Heading6"/>
      </w:pPr>
      <w:bookmarkStart w:id="2634" w:name="_Toc27481717"/>
      <w:bookmarkStart w:id="2635" w:name="_Toc68182967"/>
      <w:bookmarkStart w:id="2636" w:name="_Toc75461811"/>
      <w:bookmarkStart w:id="2637" w:name="_Toc76023932"/>
      <w:bookmarkStart w:id="2638" w:name="_Toc83678375"/>
      <w:bookmarkStart w:id="2639" w:name="_Toc90629096"/>
      <w:r w:rsidRPr="00374636">
        <w:t>9.1.3.4.1</w:t>
      </w:r>
      <w:r w:rsidRPr="00374636">
        <w:tab/>
        <w:t>Initial conditions</w:t>
      </w:r>
      <w:bookmarkEnd w:id="2634"/>
      <w:bookmarkEnd w:id="2635"/>
      <w:bookmarkEnd w:id="2636"/>
      <w:bookmarkEnd w:id="2637"/>
      <w:bookmarkEnd w:id="2638"/>
      <w:bookmarkEnd w:id="2639"/>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Frequencies to be tested: Mid Range,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9.1.3.4-1 for each test.</w:t>
      </w:r>
    </w:p>
    <w:p w14:paraId="28E6C829" w14:textId="77777777" w:rsidR="00D65C49" w:rsidRPr="00374636" w:rsidRDefault="00D65C49" w:rsidP="00491AC2">
      <w:pPr>
        <w:pStyle w:val="TH"/>
      </w:pPr>
      <w:r w:rsidRPr="00374636">
        <w:lastRenderedPageBreak/>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6"/>
        <w:gridCol w:w="587"/>
        <w:gridCol w:w="1160"/>
        <w:gridCol w:w="1160"/>
        <w:gridCol w:w="1160"/>
        <w:gridCol w:w="1160"/>
        <w:gridCol w:w="1948"/>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lastRenderedPageBreak/>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1.75pt;height:14.25pt" o:ole="">
                  <v:imagedata r:id="rId120" o:title=""/>
                </v:shape>
                <o:OLEObject Type="Embed" ProgID="Equation.3" ShapeID="_x0000_i1173" DrawAspect="Content" ObjectID="_1829923818"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1.75pt;height:14.25pt" o:ole="">
                  <v:imagedata r:id="rId124" o:title=""/>
                </v:shape>
                <o:OLEObject Type="Embed" ProgID="Equation.3" ShapeID="_x0000_i1174" DrawAspect="Content" ObjectID="_1829923819"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1.25pt;height:21.75pt" o:ole="">
                  <v:imagedata r:id="rId84" o:title=""/>
                </v:shape>
                <o:OLEObject Type="Embed" ProgID="Equation.3" ShapeID="_x0000_i1175" DrawAspect="Content" ObjectID="_1829923820"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r w:rsidRPr="00374636">
              <w:t>ms</w:t>
            </w:r>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1.25pt;height:21.75pt" o:ole="">
                  <v:imagedata r:id="rId84" o:title=""/>
                </v:shape>
                <o:OLEObject Type="Embed" ProgID="Equation.3" ShapeID="_x0000_i1176" DrawAspect="Content" ObjectID="_1829923821"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1.25pt;height:21.75pt" o:ole="">
                  <v:imagedata r:id="rId84" o:title=""/>
                </v:shape>
                <o:OLEObject Type="Embed" ProgID="Equation.3" ShapeID="_x0000_i1177" DrawAspect="Content" ObjectID="_1829923822" r:id="rId217"/>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40" w:name="_Toc27481718"/>
      <w:bookmarkStart w:id="2641" w:name="_Toc68182968"/>
      <w:bookmarkStart w:id="2642" w:name="_Toc75461812"/>
      <w:bookmarkStart w:id="2643" w:name="_Toc76023933"/>
      <w:bookmarkStart w:id="2644" w:name="_Toc83678376"/>
      <w:bookmarkStart w:id="2645" w:name="_Toc90629097"/>
      <w:r w:rsidRPr="00374636">
        <w:t>9.1.3.4.2</w:t>
      </w:r>
      <w:r w:rsidRPr="00374636">
        <w:tab/>
        <w:t>Test procedure</w:t>
      </w:r>
      <w:bookmarkEnd w:id="2640"/>
      <w:bookmarkEnd w:id="2641"/>
      <w:bookmarkEnd w:id="2642"/>
      <w:bookmarkEnd w:id="2643"/>
      <w:bookmarkEnd w:id="2644"/>
      <w:bookmarkEnd w:id="2645"/>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6" w:name="_Toc27481719"/>
      <w:bookmarkStart w:id="2647" w:name="_Toc68182969"/>
      <w:bookmarkStart w:id="2648" w:name="_Toc75461813"/>
      <w:bookmarkStart w:id="2649" w:name="_Toc76023934"/>
      <w:bookmarkStart w:id="2650" w:name="_Toc83678377"/>
      <w:bookmarkStart w:id="2651" w:name="_Toc90629098"/>
      <w:r w:rsidRPr="00374636">
        <w:lastRenderedPageBreak/>
        <w:t>9.1.3.4.3</w:t>
      </w:r>
      <w:r w:rsidRPr="00374636">
        <w:tab/>
        <w:t>Message contents</w:t>
      </w:r>
      <w:bookmarkEnd w:id="2646"/>
      <w:bookmarkEnd w:id="2647"/>
      <w:bookmarkEnd w:id="2648"/>
      <w:bookmarkEnd w:id="2649"/>
      <w:bookmarkEnd w:id="2650"/>
      <w:bookmarkEnd w:id="2651"/>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lastRenderedPageBreak/>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tcPr>
          <w:p w14:paraId="4CD1C6A2" w14:textId="5F213068"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6D1139CB" w14:textId="77777777" w:rsidTr="005A566D">
        <w:tc>
          <w:tcPr>
            <w:tcW w:w="4535" w:type="dxa"/>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tcPr>
          <w:p w14:paraId="48E3158F" w14:textId="77777777" w:rsidR="00D65C49" w:rsidRPr="00374636" w:rsidRDefault="00D65C49" w:rsidP="00C70145">
            <w:pPr>
              <w:pStyle w:val="TAL"/>
            </w:pPr>
            <w:r w:rsidRPr="00374636">
              <w:t>LPP-Message ::= SEQUENCE {</w:t>
            </w:r>
          </w:p>
        </w:tc>
        <w:tc>
          <w:tcPr>
            <w:tcW w:w="2267" w:type="dxa"/>
          </w:tcPr>
          <w:p w14:paraId="4ABEEFAE" w14:textId="77777777" w:rsidR="00D65C49" w:rsidRPr="00374636" w:rsidRDefault="00D65C49" w:rsidP="00C70145">
            <w:pPr>
              <w:pStyle w:val="TAL"/>
              <w:rPr>
                <w:rFonts w:eastAsia="MS Mincho"/>
              </w:rPr>
            </w:pPr>
          </w:p>
        </w:tc>
        <w:tc>
          <w:tcPr>
            <w:tcW w:w="1700" w:type="dxa"/>
          </w:tcPr>
          <w:p w14:paraId="19FDD329" w14:textId="77777777" w:rsidR="00D65C49" w:rsidRPr="00374636" w:rsidRDefault="00D65C49" w:rsidP="00C70145">
            <w:pPr>
              <w:pStyle w:val="TAL"/>
              <w:rPr>
                <w:rFonts w:eastAsia="MS Mincho"/>
              </w:rPr>
            </w:pPr>
          </w:p>
        </w:tc>
        <w:tc>
          <w:tcPr>
            <w:tcW w:w="1104" w:type="dxa"/>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tcPr>
          <w:p w14:paraId="45E7078F" w14:textId="77777777" w:rsidR="00D65C49" w:rsidRPr="00374636" w:rsidRDefault="00D65C49" w:rsidP="00C70145">
            <w:pPr>
              <w:pStyle w:val="TAL"/>
            </w:pPr>
            <w:r w:rsidRPr="00374636">
              <w:t xml:space="preserve"> transactionID SEQUENCE {</w:t>
            </w:r>
          </w:p>
        </w:tc>
        <w:tc>
          <w:tcPr>
            <w:tcW w:w="2267" w:type="dxa"/>
          </w:tcPr>
          <w:p w14:paraId="4B19DB7B" w14:textId="77777777" w:rsidR="00D65C49" w:rsidRPr="00374636" w:rsidRDefault="00D65C49" w:rsidP="00C70145">
            <w:pPr>
              <w:pStyle w:val="TAL"/>
              <w:rPr>
                <w:rFonts w:eastAsia="MS Mincho"/>
              </w:rPr>
            </w:pPr>
          </w:p>
        </w:tc>
        <w:tc>
          <w:tcPr>
            <w:tcW w:w="1700" w:type="dxa"/>
          </w:tcPr>
          <w:p w14:paraId="3A05D20E" w14:textId="77777777" w:rsidR="00D65C49" w:rsidRPr="00374636" w:rsidRDefault="00D65C49" w:rsidP="00C70145">
            <w:pPr>
              <w:pStyle w:val="TAL"/>
              <w:rPr>
                <w:rFonts w:eastAsia="MS Mincho"/>
              </w:rPr>
            </w:pPr>
          </w:p>
        </w:tc>
        <w:tc>
          <w:tcPr>
            <w:tcW w:w="1104" w:type="dxa"/>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tcPr>
          <w:p w14:paraId="035A426B" w14:textId="77777777" w:rsidR="00D65C49" w:rsidRPr="00374636" w:rsidRDefault="00D65C49" w:rsidP="00C70145">
            <w:pPr>
              <w:pStyle w:val="TAL"/>
            </w:pPr>
            <w:r w:rsidRPr="00374636">
              <w:t xml:space="preserve">  initiator</w:t>
            </w:r>
          </w:p>
        </w:tc>
        <w:tc>
          <w:tcPr>
            <w:tcW w:w="2267" w:type="dxa"/>
          </w:tcPr>
          <w:p w14:paraId="38B2C329"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3CF5CFE4" w14:textId="77777777" w:rsidR="00D65C49" w:rsidRPr="00374636" w:rsidRDefault="00D65C49" w:rsidP="00C70145">
            <w:pPr>
              <w:pStyle w:val="TAL"/>
              <w:rPr>
                <w:rFonts w:eastAsia="MS Mincho"/>
              </w:rPr>
            </w:pPr>
          </w:p>
        </w:tc>
        <w:tc>
          <w:tcPr>
            <w:tcW w:w="1104" w:type="dxa"/>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transactionNumber</w:t>
            </w:r>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tcPr>
          <w:p w14:paraId="570ACB6D" w14:textId="77777777" w:rsidR="00D65C49" w:rsidRPr="00374636" w:rsidRDefault="00D65C49" w:rsidP="00C70145">
            <w:pPr>
              <w:pStyle w:val="TAL"/>
            </w:pPr>
            <w:r w:rsidRPr="00374636">
              <w:t xml:space="preserve"> }</w:t>
            </w:r>
          </w:p>
        </w:tc>
        <w:tc>
          <w:tcPr>
            <w:tcW w:w="2267" w:type="dxa"/>
          </w:tcPr>
          <w:p w14:paraId="542B0464" w14:textId="77777777" w:rsidR="00D65C49" w:rsidRPr="00374636" w:rsidRDefault="00D65C49" w:rsidP="00C70145">
            <w:pPr>
              <w:pStyle w:val="TAL"/>
              <w:rPr>
                <w:rFonts w:eastAsia="MS Mincho"/>
              </w:rPr>
            </w:pPr>
          </w:p>
        </w:tc>
        <w:tc>
          <w:tcPr>
            <w:tcW w:w="1700" w:type="dxa"/>
          </w:tcPr>
          <w:p w14:paraId="11544A78" w14:textId="77777777" w:rsidR="00D65C49" w:rsidRPr="00374636" w:rsidRDefault="00D65C49" w:rsidP="00C70145">
            <w:pPr>
              <w:pStyle w:val="TAL"/>
              <w:rPr>
                <w:rFonts w:eastAsia="MS Mincho"/>
              </w:rPr>
            </w:pPr>
          </w:p>
        </w:tc>
        <w:tc>
          <w:tcPr>
            <w:tcW w:w="1104" w:type="dxa"/>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tcPr>
          <w:p w14:paraId="39668740" w14:textId="77777777" w:rsidR="00D65C49" w:rsidRPr="00374636" w:rsidRDefault="00D65C49" w:rsidP="00C70145">
            <w:pPr>
              <w:pStyle w:val="TAL"/>
            </w:pPr>
            <w:r w:rsidRPr="00374636">
              <w:t xml:space="preserve"> endTransaction</w:t>
            </w:r>
          </w:p>
        </w:tc>
        <w:tc>
          <w:tcPr>
            <w:tcW w:w="2267" w:type="dxa"/>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tcPr>
          <w:p w14:paraId="44AF3E70" w14:textId="77777777" w:rsidR="00D65C49" w:rsidRPr="00374636" w:rsidRDefault="00D65C49" w:rsidP="00C70145">
            <w:pPr>
              <w:pStyle w:val="TAL"/>
              <w:rPr>
                <w:rFonts w:eastAsia="MS Mincho"/>
              </w:rPr>
            </w:pPr>
          </w:p>
        </w:tc>
        <w:tc>
          <w:tcPr>
            <w:tcW w:w="1104" w:type="dxa"/>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tcPr>
          <w:p w14:paraId="520848A8" w14:textId="77777777" w:rsidR="00D65C49" w:rsidRPr="00374636" w:rsidRDefault="00D65C49" w:rsidP="00C70145">
            <w:pPr>
              <w:pStyle w:val="TAL"/>
            </w:pPr>
            <w:r w:rsidRPr="00374636">
              <w:t xml:space="preserve"> sequenceNumber</w:t>
            </w:r>
          </w:p>
        </w:tc>
        <w:tc>
          <w:tcPr>
            <w:tcW w:w="2267" w:type="dxa"/>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DF4CB5E" w14:textId="77777777" w:rsidR="00D65C49" w:rsidRPr="00374636" w:rsidRDefault="00D65C49" w:rsidP="00C70145">
            <w:pPr>
              <w:pStyle w:val="TAL"/>
              <w:rPr>
                <w:rFonts w:eastAsia="MS Mincho"/>
              </w:rPr>
            </w:pPr>
          </w:p>
        </w:tc>
        <w:tc>
          <w:tcPr>
            <w:tcW w:w="1104" w:type="dxa"/>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tcPr>
          <w:p w14:paraId="200E0BEF" w14:textId="77777777" w:rsidR="00D65C49" w:rsidRPr="00374636" w:rsidRDefault="00D65C49" w:rsidP="00C70145">
            <w:pPr>
              <w:pStyle w:val="TAL"/>
            </w:pPr>
            <w:r w:rsidRPr="00374636">
              <w:t xml:space="preserve"> acknowledgement </w:t>
            </w:r>
          </w:p>
        </w:tc>
        <w:tc>
          <w:tcPr>
            <w:tcW w:w="2267" w:type="dxa"/>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F83FAFA" w14:textId="77777777" w:rsidR="00D65C49" w:rsidRPr="00374636" w:rsidRDefault="00D65C49" w:rsidP="00C70145">
            <w:pPr>
              <w:pStyle w:val="TAL"/>
              <w:rPr>
                <w:rFonts w:eastAsia="MS Mincho"/>
              </w:rPr>
            </w:pPr>
          </w:p>
        </w:tc>
        <w:tc>
          <w:tcPr>
            <w:tcW w:w="1104" w:type="dxa"/>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tcPr>
          <w:p w14:paraId="74597016" w14:textId="77777777" w:rsidR="00D65C49" w:rsidRPr="00374636" w:rsidRDefault="00D65C49" w:rsidP="00C70145">
            <w:pPr>
              <w:pStyle w:val="TAL"/>
            </w:pPr>
            <w:r w:rsidRPr="00374636">
              <w:t xml:space="preserve"> lpp-MessageBody CHOICE {</w:t>
            </w:r>
          </w:p>
        </w:tc>
        <w:tc>
          <w:tcPr>
            <w:tcW w:w="2267" w:type="dxa"/>
          </w:tcPr>
          <w:p w14:paraId="262DE352" w14:textId="77777777" w:rsidR="00D65C49" w:rsidRPr="00374636" w:rsidRDefault="00D65C49" w:rsidP="00C70145">
            <w:pPr>
              <w:pStyle w:val="TAL"/>
              <w:rPr>
                <w:rFonts w:eastAsia="MS Mincho"/>
              </w:rPr>
            </w:pPr>
          </w:p>
        </w:tc>
        <w:tc>
          <w:tcPr>
            <w:tcW w:w="1700" w:type="dxa"/>
          </w:tcPr>
          <w:p w14:paraId="497686D9" w14:textId="77777777" w:rsidR="00D65C49" w:rsidRPr="00374636" w:rsidRDefault="00D65C49" w:rsidP="00C70145">
            <w:pPr>
              <w:pStyle w:val="TAL"/>
              <w:rPr>
                <w:rFonts w:eastAsia="MS Mincho"/>
              </w:rPr>
            </w:pPr>
          </w:p>
        </w:tc>
        <w:tc>
          <w:tcPr>
            <w:tcW w:w="1104" w:type="dxa"/>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tcPr>
          <w:p w14:paraId="064C5338" w14:textId="77777777" w:rsidR="00D65C49" w:rsidRPr="00374636" w:rsidRDefault="00D65C49" w:rsidP="00C70145">
            <w:pPr>
              <w:pStyle w:val="TAL"/>
            </w:pPr>
            <w:r w:rsidRPr="00374636">
              <w:t xml:space="preserve">  c1 CHOICE {</w:t>
            </w:r>
          </w:p>
        </w:tc>
        <w:tc>
          <w:tcPr>
            <w:tcW w:w="2267" w:type="dxa"/>
          </w:tcPr>
          <w:p w14:paraId="392139BA" w14:textId="77777777" w:rsidR="00D65C49" w:rsidRPr="00374636" w:rsidRDefault="00D65C49" w:rsidP="00C70145">
            <w:pPr>
              <w:pStyle w:val="TAL"/>
              <w:rPr>
                <w:rFonts w:eastAsia="MS Mincho"/>
              </w:rPr>
            </w:pPr>
          </w:p>
        </w:tc>
        <w:tc>
          <w:tcPr>
            <w:tcW w:w="1700" w:type="dxa"/>
          </w:tcPr>
          <w:p w14:paraId="4AB058C1" w14:textId="77777777" w:rsidR="00D65C49" w:rsidRPr="00374636" w:rsidRDefault="00D65C49" w:rsidP="00C70145">
            <w:pPr>
              <w:pStyle w:val="TAL"/>
              <w:rPr>
                <w:rFonts w:eastAsia="MS Mincho"/>
              </w:rPr>
            </w:pPr>
          </w:p>
        </w:tc>
        <w:tc>
          <w:tcPr>
            <w:tcW w:w="1104" w:type="dxa"/>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tcPr>
          <w:p w14:paraId="5545E10D" w14:textId="77777777" w:rsidR="00D65C49" w:rsidRPr="00374636" w:rsidRDefault="00D65C49" w:rsidP="00C70145">
            <w:pPr>
              <w:pStyle w:val="TAL"/>
            </w:pPr>
            <w:r w:rsidRPr="00374636">
              <w:t xml:space="preserve">    requestLocationInformation SEQUENCE {</w:t>
            </w:r>
          </w:p>
        </w:tc>
        <w:tc>
          <w:tcPr>
            <w:tcW w:w="2267" w:type="dxa"/>
          </w:tcPr>
          <w:p w14:paraId="74D78FC7" w14:textId="77777777" w:rsidR="00D65C49" w:rsidRPr="00374636" w:rsidRDefault="00D65C49" w:rsidP="00C70145">
            <w:pPr>
              <w:pStyle w:val="TAL"/>
              <w:rPr>
                <w:rFonts w:eastAsia="MS Mincho"/>
              </w:rPr>
            </w:pPr>
          </w:p>
        </w:tc>
        <w:tc>
          <w:tcPr>
            <w:tcW w:w="1700" w:type="dxa"/>
          </w:tcPr>
          <w:p w14:paraId="0CB3C041" w14:textId="77777777" w:rsidR="00D65C49" w:rsidRPr="00374636" w:rsidRDefault="00D65C49" w:rsidP="00C70145">
            <w:pPr>
              <w:pStyle w:val="TAL"/>
              <w:rPr>
                <w:rFonts w:eastAsia="MS Mincho"/>
              </w:rPr>
            </w:pPr>
          </w:p>
        </w:tc>
        <w:tc>
          <w:tcPr>
            <w:tcW w:w="1104" w:type="dxa"/>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tcPr>
          <w:p w14:paraId="4B10CAC7" w14:textId="77777777" w:rsidR="00D65C49" w:rsidRPr="00374636" w:rsidRDefault="00D65C49" w:rsidP="00C70145">
            <w:pPr>
              <w:pStyle w:val="TAL"/>
            </w:pPr>
            <w:r w:rsidRPr="00374636">
              <w:t xml:space="preserve">      criticalExtensions CHOICE {</w:t>
            </w:r>
          </w:p>
        </w:tc>
        <w:tc>
          <w:tcPr>
            <w:tcW w:w="2267" w:type="dxa"/>
          </w:tcPr>
          <w:p w14:paraId="5E4010C1" w14:textId="77777777" w:rsidR="00D65C49" w:rsidRPr="00374636" w:rsidRDefault="00D65C49" w:rsidP="00C70145">
            <w:pPr>
              <w:pStyle w:val="TAL"/>
              <w:rPr>
                <w:rFonts w:eastAsia="MS Mincho"/>
              </w:rPr>
            </w:pPr>
          </w:p>
        </w:tc>
        <w:tc>
          <w:tcPr>
            <w:tcW w:w="1700" w:type="dxa"/>
          </w:tcPr>
          <w:p w14:paraId="5ACF9B7F" w14:textId="77777777" w:rsidR="00D65C49" w:rsidRPr="00374636" w:rsidRDefault="00D65C49" w:rsidP="00C70145">
            <w:pPr>
              <w:pStyle w:val="TAL"/>
              <w:rPr>
                <w:rFonts w:eastAsia="MS Mincho"/>
              </w:rPr>
            </w:pPr>
          </w:p>
        </w:tc>
        <w:tc>
          <w:tcPr>
            <w:tcW w:w="1104" w:type="dxa"/>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tcPr>
          <w:p w14:paraId="458CF85F" w14:textId="77777777" w:rsidR="00D65C49" w:rsidRPr="00374636" w:rsidRDefault="00D65C49" w:rsidP="00C70145">
            <w:pPr>
              <w:pStyle w:val="TAL"/>
            </w:pPr>
            <w:r w:rsidRPr="00374636">
              <w:t xml:space="preserve">        c1 CHOICE {</w:t>
            </w:r>
          </w:p>
        </w:tc>
        <w:tc>
          <w:tcPr>
            <w:tcW w:w="2267" w:type="dxa"/>
          </w:tcPr>
          <w:p w14:paraId="4C212835" w14:textId="77777777" w:rsidR="00D65C49" w:rsidRPr="00374636" w:rsidRDefault="00D65C49" w:rsidP="00C70145">
            <w:pPr>
              <w:pStyle w:val="TAL"/>
              <w:rPr>
                <w:rFonts w:eastAsia="MS Mincho"/>
              </w:rPr>
            </w:pPr>
          </w:p>
        </w:tc>
        <w:tc>
          <w:tcPr>
            <w:tcW w:w="1700" w:type="dxa"/>
          </w:tcPr>
          <w:p w14:paraId="2F104EF9" w14:textId="77777777" w:rsidR="00D65C49" w:rsidRPr="00374636" w:rsidRDefault="00D65C49" w:rsidP="00C70145">
            <w:pPr>
              <w:pStyle w:val="TAL"/>
              <w:rPr>
                <w:rFonts w:eastAsia="MS Mincho"/>
              </w:rPr>
            </w:pPr>
          </w:p>
        </w:tc>
        <w:tc>
          <w:tcPr>
            <w:tcW w:w="1104" w:type="dxa"/>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tcPr>
          <w:p w14:paraId="69CC5FEA" w14:textId="77777777" w:rsidR="00D65C49" w:rsidRPr="00374636" w:rsidRDefault="00D65C49" w:rsidP="00C70145">
            <w:pPr>
              <w:pStyle w:val="TAL"/>
            </w:pPr>
            <w:r w:rsidRPr="00374636">
              <w:t xml:space="preserve">          requestLocationInformation-r9 SEQUENCE {</w:t>
            </w:r>
          </w:p>
        </w:tc>
        <w:tc>
          <w:tcPr>
            <w:tcW w:w="2267" w:type="dxa"/>
          </w:tcPr>
          <w:p w14:paraId="608887FF" w14:textId="77777777" w:rsidR="00D65C49" w:rsidRPr="00374636" w:rsidRDefault="00D65C49" w:rsidP="00C70145">
            <w:pPr>
              <w:pStyle w:val="TAL"/>
              <w:rPr>
                <w:rFonts w:eastAsia="MS Mincho"/>
              </w:rPr>
            </w:pPr>
          </w:p>
        </w:tc>
        <w:tc>
          <w:tcPr>
            <w:tcW w:w="1700" w:type="dxa"/>
          </w:tcPr>
          <w:p w14:paraId="70D6225E" w14:textId="77777777" w:rsidR="00D65C49" w:rsidRPr="00374636" w:rsidRDefault="00D65C49" w:rsidP="00C70145">
            <w:pPr>
              <w:pStyle w:val="TAL"/>
              <w:rPr>
                <w:rFonts w:eastAsia="MS Mincho"/>
              </w:rPr>
            </w:pPr>
          </w:p>
        </w:tc>
        <w:tc>
          <w:tcPr>
            <w:tcW w:w="1104" w:type="dxa"/>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tcPr>
          <w:p w14:paraId="5CD3A761" w14:textId="77777777" w:rsidR="00D65C49" w:rsidRPr="00374636" w:rsidRDefault="00D65C49" w:rsidP="00C70145">
            <w:pPr>
              <w:pStyle w:val="TAL"/>
            </w:pPr>
            <w:r w:rsidRPr="00374636">
              <w:t xml:space="preserve">            commonIEsRequestLocationInformation</w:t>
            </w:r>
          </w:p>
          <w:p w14:paraId="3EC90D07" w14:textId="77777777" w:rsidR="00D65C49" w:rsidRPr="00374636" w:rsidRDefault="00D65C49" w:rsidP="00C70145">
            <w:pPr>
              <w:pStyle w:val="TAL"/>
            </w:pPr>
            <w:r w:rsidRPr="00374636">
              <w:t xml:space="preserve">            SEQUENCE {</w:t>
            </w:r>
          </w:p>
        </w:tc>
        <w:tc>
          <w:tcPr>
            <w:tcW w:w="2267" w:type="dxa"/>
          </w:tcPr>
          <w:p w14:paraId="4205A8C0" w14:textId="77777777" w:rsidR="00D65C49" w:rsidRPr="00374636" w:rsidRDefault="00D65C49" w:rsidP="00C70145">
            <w:pPr>
              <w:pStyle w:val="TAL"/>
              <w:rPr>
                <w:rFonts w:eastAsia="MS Mincho"/>
              </w:rPr>
            </w:pPr>
          </w:p>
        </w:tc>
        <w:tc>
          <w:tcPr>
            <w:tcW w:w="1700" w:type="dxa"/>
          </w:tcPr>
          <w:p w14:paraId="6E27941B" w14:textId="77777777" w:rsidR="00D65C49" w:rsidRPr="00374636" w:rsidRDefault="00D65C49" w:rsidP="00C70145">
            <w:pPr>
              <w:pStyle w:val="TAL"/>
              <w:rPr>
                <w:rFonts w:eastAsia="MS Mincho"/>
              </w:rPr>
            </w:pPr>
          </w:p>
        </w:tc>
        <w:tc>
          <w:tcPr>
            <w:tcW w:w="1104" w:type="dxa"/>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tcPr>
          <w:p w14:paraId="53DAC4A5" w14:textId="77777777" w:rsidR="00D65C49" w:rsidRPr="00374636" w:rsidRDefault="00D65C49" w:rsidP="00C70145">
            <w:pPr>
              <w:pStyle w:val="TAL"/>
            </w:pPr>
            <w:r w:rsidRPr="00374636">
              <w:t xml:space="preserve">              locationInformationType</w:t>
            </w:r>
          </w:p>
        </w:tc>
        <w:tc>
          <w:tcPr>
            <w:tcW w:w="2267" w:type="dxa"/>
          </w:tcPr>
          <w:p w14:paraId="0AB6D9B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23CA166C" w14:textId="77777777" w:rsidR="00D65C49" w:rsidRPr="00374636" w:rsidRDefault="00D65C49" w:rsidP="00C70145">
            <w:pPr>
              <w:pStyle w:val="TAL"/>
              <w:rPr>
                <w:rFonts w:eastAsia="MS Mincho"/>
              </w:rPr>
            </w:pPr>
          </w:p>
        </w:tc>
        <w:tc>
          <w:tcPr>
            <w:tcW w:w="1104" w:type="dxa"/>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tcPr>
          <w:p w14:paraId="3717F22B" w14:textId="77777777" w:rsidR="00D65C49" w:rsidRPr="00374636" w:rsidRDefault="00D65C49" w:rsidP="00C70145">
            <w:pPr>
              <w:pStyle w:val="TAL"/>
            </w:pPr>
            <w:r w:rsidRPr="00374636">
              <w:t xml:space="preserve">              triggeredReporting</w:t>
            </w:r>
          </w:p>
        </w:tc>
        <w:tc>
          <w:tcPr>
            <w:tcW w:w="2267" w:type="dxa"/>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D4C2F6F" w14:textId="77777777" w:rsidR="00D65C49" w:rsidRPr="00374636" w:rsidRDefault="00D65C49" w:rsidP="00C70145">
            <w:pPr>
              <w:pStyle w:val="TAL"/>
              <w:rPr>
                <w:rFonts w:eastAsia="MS Mincho"/>
              </w:rPr>
            </w:pPr>
          </w:p>
        </w:tc>
        <w:tc>
          <w:tcPr>
            <w:tcW w:w="1104" w:type="dxa"/>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tcPr>
          <w:p w14:paraId="6B0A35B1" w14:textId="77777777" w:rsidR="00D65C49" w:rsidRPr="00374636" w:rsidRDefault="00D65C49" w:rsidP="00C70145">
            <w:pPr>
              <w:pStyle w:val="TAL"/>
            </w:pPr>
            <w:r w:rsidRPr="00374636">
              <w:t xml:space="preserve">              periodicalReporting</w:t>
            </w:r>
          </w:p>
        </w:tc>
        <w:tc>
          <w:tcPr>
            <w:tcW w:w="2267" w:type="dxa"/>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251368A" w14:textId="77777777" w:rsidR="00D65C49" w:rsidRPr="00374636" w:rsidRDefault="00D65C49" w:rsidP="00C70145">
            <w:pPr>
              <w:pStyle w:val="TAL"/>
              <w:rPr>
                <w:rFonts w:eastAsia="MS Mincho"/>
              </w:rPr>
            </w:pPr>
          </w:p>
        </w:tc>
        <w:tc>
          <w:tcPr>
            <w:tcW w:w="1104" w:type="dxa"/>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tcPr>
          <w:p w14:paraId="21B44A6D" w14:textId="77777777" w:rsidR="00D65C49" w:rsidRPr="00374636" w:rsidRDefault="00D65C49" w:rsidP="00C70145">
            <w:pPr>
              <w:pStyle w:val="TAL"/>
            </w:pPr>
            <w:r w:rsidRPr="00374636">
              <w:t xml:space="preserve">              additionalInformation</w:t>
            </w:r>
          </w:p>
        </w:tc>
        <w:tc>
          <w:tcPr>
            <w:tcW w:w="2267" w:type="dxa"/>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0DB16C17" w14:textId="77777777" w:rsidR="00D65C49" w:rsidRPr="00374636" w:rsidRDefault="00D65C49" w:rsidP="00C70145">
            <w:pPr>
              <w:pStyle w:val="TAL"/>
              <w:rPr>
                <w:rFonts w:eastAsia="MS Mincho"/>
              </w:rPr>
            </w:pPr>
          </w:p>
        </w:tc>
        <w:tc>
          <w:tcPr>
            <w:tcW w:w="1104" w:type="dxa"/>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tcPr>
          <w:p w14:paraId="330FAE57" w14:textId="77777777" w:rsidR="00D65C49" w:rsidRPr="00374636" w:rsidRDefault="00D65C49" w:rsidP="00C70145">
            <w:pPr>
              <w:pStyle w:val="TAL"/>
            </w:pPr>
            <w:r w:rsidRPr="00374636">
              <w:t xml:space="preserve">              qos SEQUENCE {</w:t>
            </w:r>
          </w:p>
        </w:tc>
        <w:tc>
          <w:tcPr>
            <w:tcW w:w="2267" w:type="dxa"/>
          </w:tcPr>
          <w:p w14:paraId="7BA02042" w14:textId="77777777" w:rsidR="00D65C49" w:rsidRPr="00374636" w:rsidRDefault="00D65C49" w:rsidP="00C70145">
            <w:pPr>
              <w:pStyle w:val="TAL"/>
              <w:rPr>
                <w:rFonts w:eastAsia="MS Mincho"/>
              </w:rPr>
            </w:pPr>
          </w:p>
        </w:tc>
        <w:tc>
          <w:tcPr>
            <w:tcW w:w="1700" w:type="dxa"/>
          </w:tcPr>
          <w:p w14:paraId="49029051" w14:textId="77777777" w:rsidR="00D65C49" w:rsidRPr="00374636" w:rsidRDefault="00D65C49" w:rsidP="00C70145">
            <w:pPr>
              <w:pStyle w:val="TAL"/>
              <w:rPr>
                <w:rFonts w:eastAsia="MS Mincho"/>
              </w:rPr>
            </w:pPr>
          </w:p>
        </w:tc>
        <w:tc>
          <w:tcPr>
            <w:tcW w:w="1104" w:type="dxa"/>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tcPr>
          <w:p w14:paraId="58F8EB3D" w14:textId="77777777" w:rsidR="00D65C49" w:rsidRPr="00374636" w:rsidRDefault="00D65C49" w:rsidP="00C70145">
            <w:pPr>
              <w:pStyle w:val="TAL"/>
            </w:pPr>
            <w:r w:rsidRPr="00374636">
              <w:t xml:space="preserve">                 horizontalAccuracy</w:t>
            </w:r>
          </w:p>
        </w:tc>
        <w:tc>
          <w:tcPr>
            <w:tcW w:w="2267" w:type="dxa"/>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DCFC21A" w14:textId="77777777" w:rsidR="00D65C49" w:rsidRPr="00374636" w:rsidRDefault="00D65C49" w:rsidP="00C70145">
            <w:pPr>
              <w:pStyle w:val="TAL"/>
              <w:rPr>
                <w:rFonts w:eastAsia="MS Mincho"/>
              </w:rPr>
            </w:pPr>
          </w:p>
        </w:tc>
        <w:tc>
          <w:tcPr>
            <w:tcW w:w="1104" w:type="dxa"/>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tcPr>
          <w:p w14:paraId="26E013CF" w14:textId="77777777" w:rsidR="00D65C49" w:rsidRPr="00374636" w:rsidRDefault="00D65C49" w:rsidP="00C70145">
            <w:pPr>
              <w:pStyle w:val="TAL"/>
            </w:pPr>
            <w:r w:rsidRPr="00374636">
              <w:t xml:space="preserve">                 verticalCoordinateRequest</w:t>
            </w:r>
          </w:p>
        </w:tc>
        <w:tc>
          <w:tcPr>
            <w:tcW w:w="2267" w:type="dxa"/>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tcPr>
          <w:p w14:paraId="1BAFD199" w14:textId="77777777" w:rsidR="00D65C49" w:rsidRPr="00374636" w:rsidRDefault="00D65C49" w:rsidP="00C70145">
            <w:pPr>
              <w:pStyle w:val="TAL"/>
              <w:rPr>
                <w:rFonts w:eastAsia="MS Mincho"/>
              </w:rPr>
            </w:pPr>
          </w:p>
        </w:tc>
        <w:tc>
          <w:tcPr>
            <w:tcW w:w="1104" w:type="dxa"/>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tcPr>
          <w:p w14:paraId="1C078209" w14:textId="77777777" w:rsidR="00D65C49" w:rsidRPr="00374636" w:rsidRDefault="00D65C49" w:rsidP="00C70145">
            <w:pPr>
              <w:pStyle w:val="TAL"/>
            </w:pPr>
            <w:r w:rsidRPr="00374636">
              <w:t xml:space="preserve">                 verticalAccuracy</w:t>
            </w:r>
          </w:p>
        </w:tc>
        <w:tc>
          <w:tcPr>
            <w:tcW w:w="2267" w:type="dxa"/>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48E09A6" w14:textId="77777777" w:rsidR="00D65C49" w:rsidRPr="00374636" w:rsidRDefault="00D65C49" w:rsidP="00C70145">
            <w:pPr>
              <w:pStyle w:val="TAL"/>
              <w:rPr>
                <w:rFonts w:eastAsia="MS Mincho"/>
              </w:rPr>
            </w:pPr>
          </w:p>
        </w:tc>
        <w:tc>
          <w:tcPr>
            <w:tcW w:w="1104" w:type="dxa"/>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tcPr>
          <w:p w14:paraId="41345D07" w14:textId="77777777" w:rsidR="00D65C49" w:rsidRPr="00374636" w:rsidRDefault="00D65C49" w:rsidP="00C70145">
            <w:pPr>
              <w:pStyle w:val="TAL"/>
            </w:pPr>
            <w:r w:rsidRPr="00374636">
              <w:t xml:space="preserve">                 responseTime SEQUENCE {</w:t>
            </w:r>
          </w:p>
        </w:tc>
        <w:tc>
          <w:tcPr>
            <w:tcW w:w="2267" w:type="dxa"/>
          </w:tcPr>
          <w:p w14:paraId="10E1A831" w14:textId="77777777" w:rsidR="00D65C49" w:rsidRPr="00374636" w:rsidRDefault="00D65C49" w:rsidP="00C70145">
            <w:pPr>
              <w:pStyle w:val="TAL"/>
              <w:rPr>
                <w:rFonts w:eastAsia="MS Mincho"/>
              </w:rPr>
            </w:pPr>
          </w:p>
        </w:tc>
        <w:tc>
          <w:tcPr>
            <w:tcW w:w="1700" w:type="dxa"/>
          </w:tcPr>
          <w:p w14:paraId="3BFE20B0" w14:textId="77777777" w:rsidR="00D65C49" w:rsidRPr="00374636" w:rsidRDefault="00D65C49" w:rsidP="00C70145">
            <w:pPr>
              <w:pStyle w:val="TAL"/>
              <w:rPr>
                <w:rFonts w:eastAsia="MS Mincho"/>
              </w:rPr>
            </w:pPr>
          </w:p>
        </w:tc>
        <w:tc>
          <w:tcPr>
            <w:tcW w:w="1104" w:type="dxa"/>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tcPr>
          <w:p w14:paraId="07142849" w14:textId="77777777" w:rsidR="00D65C49" w:rsidRPr="00374636" w:rsidRDefault="00D65C49" w:rsidP="00C70145">
            <w:pPr>
              <w:pStyle w:val="TAL"/>
            </w:pPr>
            <w:r w:rsidRPr="00374636">
              <w:t xml:space="preserve">                   time</w:t>
            </w:r>
          </w:p>
        </w:tc>
        <w:tc>
          <w:tcPr>
            <w:tcW w:w="2267" w:type="dxa"/>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tcPr>
          <w:p w14:paraId="5EBC79E3" w14:textId="77777777" w:rsidR="00D65C49" w:rsidRPr="00374636" w:rsidRDefault="00D65C49" w:rsidP="00C70145">
            <w:pPr>
              <w:pStyle w:val="TAL"/>
            </w:pPr>
            <w:r w:rsidRPr="00374636">
              <w:t xml:space="preserve">                   responseTimeEarlyFix-r12</w:t>
            </w:r>
          </w:p>
        </w:tc>
        <w:tc>
          <w:tcPr>
            <w:tcW w:w="2267" w:type="dxa"/>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034D40F" w14:textId="77777777" w:rsidR="00D65C49" w:rsidRPr="00374636" w:rsidRDefault="00D65C49" w:rsidP="00C70145">
            <w:pPr>
              <w:pStyle w:val="TAL"/>
              <w:rPr>
                <w:rFonts w:eastAsia="MS Mincho"/>
              </w:rPr>
            </w:pPr>
          </w:p>
        </w:tc>
        <w:tc>
          <w:tcPr>
            <w:tcW w:w="1104" w:type="dxa"/>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tcPr>
          <w:p w14:paraId="7AE97D27" w14:textId="77777777" w:rsidR="00D65C49" w:rsidRPr="00374636" w:rsidRDefault="00D65C49" w:rsidP="00C70145">
            <w:pPr>
              <w:pStyle w:val="TAL"/>
            </w:pPr>
            <w:r w:rsidRPr="00374636">
              <w:t xml:space="preserve">                 }</w:t>
            </w:r>
          </w:p>
        </w:tc>
        <w:tc>
          <w:tcPr>
            <w:tcW w:w="2267" w:type="dxa"/>
          </w:tcPr>
          <w:p w14:paraId="6A73330F" w14:textId="77777777" w:rsidR="00D65C49" w:rsidRPr="00374636" w:rsidRDefault="00D65C49" w:rsidP="00C70145">
            <w:pPr>
              <w:pStyle w:val="TAL"/>
              <w:rPr>
                <w:rFonts w:eastAsia="MS Mincho"/>
              </w:rPr>
            </w:pPr>
          </w:p>
        </w:tc>
        <w:tc>
          <w:tcPr>
            <w:tcW w:w="1700" w:type="dxa"/>
          </w:tcPr>
          <w:p w14:paraId="607AA3E2" w14:textId="77777777" w:rsidR="00D65C49" w:rsidRPr="00374636" w:rsidRDefault="00D65C49" w:rsidP="00C70145">
            <w:pPr>
              <w:pStyle w:val="TAL"/>
              <w:rPr>
                <w:rFonts w:eastAsia="MS Mincho"/>
              </w:rPr>
            </w:pPr>
          </w:p>
        </w:tc>
        <w:tc>
          <w:tcPr>
            <w:tcW w:w="1104" w:type="dxa"/>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tcPr>
          <w:p w14:paraId="391936C7" w14:textId="77777777" w:rsidR="00D65C49" w:rsidRPr="00374636" w:rsidRDefault="00D65C49" w:rsidP="00C70145">
            <w:pPr>
              <w:pStyle w:val="TAL"/>
            </w:pPr>
            <w:r w:rsidRPr="00374636">
              <w:t xml:space="preserve">                 velocityRequest</w:t>
            </w:r>
          </w:p>
        </w:tc>
        <w:tc>
          <w:tcPr>
            <w:tcW w:w="2267" w:type="dxa"/>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tcPr>
          <w:p w14:paraId="0C113D06" w14:textId="77777777" w:rsidR="00D65C49" w:rsidRPr="00374636" w:rsidRDefault="00D65C49" w:rsidP="00C70145">
            <w:pPr>
              <w:pStyle w:val="TAL"/>
              <w:rPr>
                <w:rFonts w:eastAsia="MS Mincho"/>
              </w:rPr>
            </w:pPr>
          </w:p>
        </w:tc>
        <w:tc>
          <w:tcPr>
            <w:tcW w:w="1104" w:type="dxa"/>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tcPr>
          <w:p w14:paraId="538D1942" w14:textId="77777777" w:rsidR="00D65C49" w:rsidRPr="00374636" w:rsidRDefault="00D65C49" w:rsidP="00C70145">
            <w:pPr>
              <w:pStyle w:val="TAL"/>
            </w:pPr>
            <w:r w:rsidRPr="00374636">
              <w:t xml:space="preserve">              }</w:t>
            </w:r>
          </w:p>
        </w:tc>
        <w:tc>
          <w:tcPr>
            <w:tcW w:w="2267" w:type="dxa"/>
          </w:tcPr>
          <w:p w14:paraId="670EDFA0" w14:textId="77777777" w:rsidR="00D65C49" w:rsidRPr="00374636" w:rsidRDefault="00D65C49" w:rsidP="00C70145">
            <w:pPr>
              <w:pStyle w:val="TAL"/>
              <w:rPr>
                <w:rFonts w:eastAsia="MS Mincho"/>
              </w:rPr>
            </w:pPr>
          </w:p>
        </w:tc>
        <w:tc>
          <w:tcPr>
            <w:tcW w:w="1700" w:type="dxa"/>
          </w:tcPr>
          <w:p w14:paraId="40A5F77C" w14:textId="77777777" w:rsidR="00D65C49" w:rsidRPr="00374636" w:rsidRDefault="00D65C49" w:rsidP="00C70145">
            <w:pPr>
              <w:pStyle w:val="TAL"/>
              <w:rPr>
                <w:rFonts w:eastAsia="MS Mincho"/>
              </w:rPr>
            </w:pPr>
          </w:p>
        </w:tc>
        <w:tc>
          <w:tcPr>
            <w:tcW w:w="1104" w:type="dxa"/>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tcPr>
          <w:p w14:paraId="02505E6E" w14:textId="77777777" w:rsidR="00D65C49" w:rsidRPr="00374636" w:rsidRDefault="00D65C49" w:rsidP="00C70145">
            <w:pPr>
              <w:pStyle w:val="TAL"/>
            </w:pPr>
            <w:r w:rsidRPr="00374636">
              <w:t xml:space="preserve">              environment</w:t>
            </w:r>
          </w:p>
        </w:tc>
        <w:tc>
          <w:tcPr>
            <w:tcW w:w="2267" w:type="dxa"/>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100C913" w14:textId="77777777" w:rsidR="00D65C49" w:rsidRPr="00374636" w:rsidRDefault="00D65C49" w:rsidP="00C70145">
            <w:pPr>
              <w:pStyle w:val="TAL"/>
              <w:rPr>
                <w:rFonts w:eastAsia="MS Mincho"/>
              </w:rPr>
            </w:pPr>
          </w:p>
        </w:tc>
        <w:tc>
          <w:tcPr>
            <w:tcW w:w="1104" w:type="dxa"/>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tcPr>
          <w:p w14:paraId="3484EE75" w14:textId="77777777" w:rsidR="00D65C49" w:rsidRPr="00374636" w:rsidRDefault="00D65C49" w:rsidP="00C70145">
            <w:pPr>
              <w:pStyle w:val="TAL"/>
            </w:pPr>
            <w:r w:rsidRPr="00374636">
              <w:t xml:space="preserve">              locationCoordinateTypes</w:t>
            </w:r>
          </w:p>
        </w:tc>
        <w:tc>
          <w:tcPr>
            <w:tcW w:w="2267" w:type="dxa"/>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74C1617" w14:textId="77777777" w:rsidR="00D65C49" w:rsidRPr="00374636" w:rsidRDefault="00D65C49" w:rsidP="00C70145">
            <w:pPr>
              <w:pStyle w:val="TAL"/>
              <w:rPr>
                <w:rFonts w:eastAsia="MS Mincho"/>
              </w:rPr>
            </w:pPr>
          </w:p>
        </w:tc>
        <w:tc>
          <w:tcPr>
            <w:tcW w:w="1104" w:type="dxa"/>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tcPr>
          <w:p w14:paraId="0453415E" w14:textId="77777777" w:rsidR="00D65C49" w:rsidRPr="00374636" w:rsidRDefault="00D65C49" w:rsidP="00C70145">
            <w:pPr>
              <w:pStyle w:val="TAL"/>
            </w:pPr>
            <w:r w:rsidRPr="00374636">
              <w:t xml:space="preserve">              velocityTypes</w:t>
            </w:r>
          </w:p>
        </w:tc>
        <w:tc>
          <w:tcPr>
            <w:tcW w:w="2267" w:type="dxa"/>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7EE86DC" w14:textId="77777777" w:rsidR="00D65C49" w:rsidRPr="00374636" w:rsidRDefault="00D65C49" w:rsidP="00C70145">
            <w:pPr>
              <w:pStyle w:val="TAL"/>
              <w:rPr>
                <w:rFonts w:eastAsia="MS Mincho"/>
              </w:rPr>
            </w:pPr>
          </w:p>
        </w:tc>
        <w:tc>
          <w:tcPr>
            <w:tcW w:w="1104" w:type="dxa"/>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tcPr>
          <w:p w14:paraId="41AC7F0E" w14:textId="77777777" w:rsidR="00D65C49" w:rsidRPr="00374636" w:rsidRDefault="00D65C49" w:rsidP="00C70145">
            <w:pPr>
              <w:pStyle w:val="TAL"/>
            </w:pPr>
            <w:r w:rsidRPr="00374636">
              <w:t xml:space="preserve">            }</w:t>
            </w:r>
          </w:p>
        </w:tc>
        <w:tc>
          <w:tcPr>
            <w:tcW w:w="2267" w:type="dxa"/>
          </w:tcPr>
          <w:p w14:paraId="11931195" w14:textId="77777777" w:rsidR="00D65C49" w:rsidRPr="00374636" w:rsidRDefault="00D65C49" w:rsidP="00C70145">
            <w:pPr>
              <w:pStyle w:val="TAL"/>
              <w:rPr>
                <w:rFonts w:eastAsia="MS Mincho"/>
              </w:rPr>
            </w:pPr>
          </w:p>
        </w:tc>
        <w:tc>
          <w:tcPr>
            <w:tcW w:w="1700" w:type="dxa"/>
          </w:tcPr>
          <w:p w14:paraId="52163E45" w14:textId="77777777" w:rsidR="00D65C49" w:rsidRPr="00374636" w:rsidRDefault="00D65C49" w:rsidP="00C70145">
            <w:pPr>
              <w:pStyle w:val="TAL"/>
              <w:rPr>
                <w:rFonts w:eastAsia="MS Mincho"/>
              </w:rPr>
            </w:pPr>
          </w:p>
        </w:tc>
        <w:tc>
          <w:tcPr>
            <w:tcW w:w="1104" w:type="dxa"/>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tcPr>
          <w:p w14:paraId="12EAC4CA" w14:textId="77777777" w:rsidR="00D65C49" w:rsidRPr="00374636" w:rsidRDefault="00D65C49" w:rsidP="00C70145">
            <w:pPr>
              <w:pStyle w:val="TAL"/>
            </w:pPr>
            <w:r w:rsidRPr="00374636">
              <w:t xml:space="preserve">            a-gnss-RequestLocationInformation </w:t>
            </w:r>
          </w:p>
        </w:tc>
        <w:tc>
          <w:tcPr>
            <w:tcW w:w="2267" w:type="dxa"/>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26E336F" w14:textId="77777777" w:rsidR="00D65C49" w:rsidRPr="00374636" w:rsidRDefault="00D65C49" w:rsidP="00C70145">
            <w:pPr>
              <w:pStyle w:val="TAL"/>
              <w:rPr>
                <w:rFonts w:eastAsia="MS Mincho"/>
              </w:rPr>
            </w:pPr>
          </w:p>
        </w:tc>
        <w:tc>
          <w:tcPr>
            <w:tcW w:w="1104" w:type="dxa"/>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tcPr>
          <w:p w14:paraId="20176DD4"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tcPr>
          <w:p w14:paraId="3DDD15B0" w14:textId="77777777" w:rsidR="00D65C49" w:rsidRPr="00374636" w:rsidRDefault="00D65C49" w:rsidP="00C70145">
            <w:pPr>
              <w:pStyle w:val="TAL"/>
              <w:rPr>
                <w:rFonts w:eastAsia="MS Mincho"/>
              </w:rPr>
            </w:pPr>
          </w:p>
        </w:tc>
        <w:tc>
          <w:tcPr>
            <w:tcW w:w="1700" w:type="dxa"/>
          </w:tcPr>
          <w:p w14:paraId="6595D933" w14:textId="77777777" w:rsidR="00D65C49" w:rsidRPr="00374636" w:rsidRDefault="00D65C49" w:rsidP="00C70145">
            <w:pPr>
              <w:pStyle w:val="TAL"/>
              <w:rPr>
                <w:rFonts w:eastAsia="MS Mincho"/>
              </w:rPr>
            </w:pPr>
          </w:p>
        </w:tc>
        <w:tc>
          <w:tcPr>
            <w:tcW w:w="1104" w:type="dxa"/>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tcPr>
          <w:p w14:paraId="45C8653B" w14:textId="77777777" w:rsidR="00D65C49" w:rsidRPr="00374636" w:rsidRDefault="00D65C49" w:rsidP="00C70145">
            <w:pPr>
              <w:pStyle w:val="TAL"/>
            </w:pPr>
            <w:r w:rsidRPr="00374636">
              <w:t xml:space="preserve">                 assistanceAvailability</w:t>
            </w:r>
          </w:p>
        </w:tc>
        <w:tc>
          <w:tcPr>
            <w:tcW w:w="2267" w:type="dxa"/>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tcPr>
          <w:p w14:paraId="3FA02633" w14:textId="77777777" w:rsidR="00D65C49" w:rsidRPr="00374636" w:rsidRDefault="00D65C49" w:rsidP="00C70145">
            <w:pPr>
              <w:pStyle w:val="TAL"/>
              <w:rPr>
                <w:rFonts w:eastAsia="MS Mincho"/>
              </w:rPr>
            </w:pPr>
          </w:p>
        </w:tc>
        <w:tc>
          <w:tcPr>
            <w:tcW w:w="1104" w:type="dxa"/>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tcPr>
          <w:p w14:paraId="6A7169E5" w14:textId="77777777" w:rsidR="00D65C49" w:rsidRPr="00374636" w:rsidRDefault="00D65C49" w:rsidP="00C70145">
            <w:pPr>
              <w:pStyle w:val="TAL"/>
            </w:pPr>
            <w:r w:rsidRPr="00374636">
              <w:t xml:space="preserve">            }</w:t>
            </w:r>
          </w:p>
        </w:tc>
        <w:tc>
          <w:tcPr>
            <w:tcW w:w="2267" w:type="dxa"/>
          </w:tcPr>
          <w:p w14:paraId="1BF869BC" w14:textId="77777777" w:rsidR="00D65C49" w:rsidRPr="00374636" w:rsidRDefault="00D65C49" w:rsidP="00C70145">
            <w:pPr>
              <w:pStyle w:val="TAL"/>
              <w:rPr>
                <w:rFonts w:eastAsia="MS Mincho"/>
              </w:rPr>
            </w:pPr>
          </w:p>
        </w:tc>
        <w:tc>
          <w:tcPr>
            <w:tcW w:w="1700" w:type="dxa"/>
          </w:tcPr>
          <w:p w14:paraId="23FD0839" w14:textId="77777777" w:rsidR="00D65C49" w:rsidRPr="00374636" w:rsidRDefault="00D65C49" w:rsidP="00C70145">
            <w:pPr>
              <w:pStyle w:val="TAL"/>
              <w:rPr>
                <w:rFonts w:eastAsia="MS Mincho"/>
              </w:rPr>
            </w:pPr>
          </w:p>
        </w:tc>
        <w:tc>
          <w:tcPr>
            <w:tcW w:w="1104" w:type="dxa"/>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tcPr>
          <w:p w14:paraId="04C16CCC" w14:textId="77777777" w:rsidR="00D65C49" w:rsidRPr="00374636" w:rsidRDefault="00D65C49" w:rsidP="00C70145">
            <w:pPr>
              <w:pStyle w:val="TAL"/>
            </w:pPr>
            <w:r w:rsidRPr="00374636">
              <w:t xml:space="preserve">            ecid-RequestLocationInformation</w:t>
            </w:r>
          </w:p>
        </w:tc>
        <w:tc>
          <w:tcPr>
            <w:tcW w:w="2267" w:type="dxa"/>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50ECE02" w14:textId="77777777" w:rsidR="00D65C49" w:rsidRPr="00374636" w:rsidRDefault="00D65C49" w:rsidP="00C70145">
            <w:pPr>
              <w:pStyle w:val="TAL"/>
              <w:rPr>
                <w:rFonts w:eastAsia="MS Mincho"/>
              </w:rPr>
            </w:pPr>
          </w:p>
        </w:tc>
        <w:tc>
          <w:tcPr>
            <w:tcW w:w="1104" w:type="dxa"/>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tcPr>
          <w:p w14:paraId="0FB91FA7" w14:textId="77777777" w:rsidR="00D65C49" w:rsidRPr="00374636" w:rsidRDefault="00D65C49" w:rsidP="00C70145">
            <w:pPr>
              <w:pStyle w:val="TAL"/>
            </w:pPr>
            <w:r w:rsidRPr="00374636">
              <w:t xml:space="preserve">            epdu-RequestLocationInformation</w:t>
            </w:r>
          </w:p>
        </w:tc>
        <w:tc>
          <w:tcPr>
            <w:tcW w:w="2267" w:type="dxa"/>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5BF1034" w14:textId="77777777" w:rsidR="00D65C49" w:rsidRPr="00374636" w:rsidRDefault="00D65C49" w:rsidP="00C70145">
            <w:pPr>
              <w:pStyle w:val="TAL"/>
              <w:rPr>
                <w:rFonts w:eastAsia="MS Mincho"/>
              </w:rPr>
            </w:pPr>
          </w:p>
        </w:tc>
        <w:tc>
          <w:tcPr>
            <w:tcW w:w="1104" w:type="dxa"/>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tcPr>
          <w:p w14:paraId="554A3E46" w14:textId="77777777" w:rsidR="00D65C49" w:rsidRPr="00374636" w:rsidRDefault="00D65C49" w:rsidP="00C70145">
            <w:pPr>
              <w:pStyle w:val="TAL"/>
            </w:pPr>
            <w:r w:rsidRPr="00374636">
              <w:t xml:space="preserve">          }</w:t>
            </w:r>
          </w:p>
        </w:tc>
        <w:tc>
          <w:tcPr>
            <w:tcW w:w="2267" w:type="dxa"/>
          </w:tcPr>
          <w:p w14:paraId="1C43D94D" w14:textId="77777777" w:rsidR="00D65C49" w:rsidRPr="00374636" w:rsidRDefault="00D65C49" w:rsidP="00C70145">
            <w:pPr>
              <w:pStyle w:val="TAL"/>
              <w:rPr>
                <w:rFonts w:eastAsia="MS Mincho"/>
              </w:rPr>
            </w:pPr>
          </w:p>
        </w:tc>
        <w:tc>
          <w:tcPr>
            <w:tcW w:w="1700" w:type="dxa"/>
          </w:tcPr>
          <w:p w14:paraId="71F41897" w14:textId="77777777" w:rsidR="00D65C49" w:rsidRPr="00374636" w:rsidRDefault="00D65C49" w:rsidP="00C70145">
            <w:pPr>
              <w:pStyle w:val="TAL"/>
              <w:rPr>
                <w:rFonts w:eastAsia="MS Mincho"/>
              </w:rPr>
            </w:pPr>
          </w:p>
        </w:tc>
        <w:tc>
          <w:tcPr>
            <w:tcW w:w="1104" w:type="dxa"/>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tcPr>
          <w:p w14:paraId="65962079" w14:textId="77777777" w:rsidR="00D65C49" w:rsidRPr="00374636" w:rsidRDefault="00D65C49" w:rsidP="00C70145">
            <w:pPr>
              <w:pStyle w:val="TAL"/>
            </w:pPr>
            <w:r w:rsidRPr="00374636">
              <w:t xml:space="preserve">        }</w:t>
            </w:r>
          </w:p>
        </w:tc>
        <w:tc>
          <w:tcPr>
            <w:tcW w:w="2267" w:type="dxa"/>
          </w:tcPr>
          <w:p w14:paraId="4B689FD8" w14:textId="77777777" w:rsidR="00D65C49" w:rsidRPr="00374636" w:rsidRDefault="00D65C49" w:rsidP="00C70145">
            <w:pPr>
              <w:pStyle w:val="TAL"/>
              <w:rPr>
                <w:rFonts w:eastAsia="MS Mincho"/>
              </w:rPr>
            </w:pPr>
          </w:p>
        </w:tc>
        <w:tc>
          <w:tcPr>
            <w:tcW w:w="1700" w:type="dxa"/>
          </w:tcPr>
          <w:p w14:paraId="07C8EBCD" w14:textId="77777777" w:rsidR="00D65C49" w:rsidRPr="00374636" w:rsidRDefault="00D65C49" w:rsidP="00C70145">
            <w:pPr>
              <w:pStyle w:val="TAL"/>
              <w:rPr>
                <w:rFonts w:eastAsia="MS Mincho"/>
              </w:rPr>
            </w:pPr>
          </w:p>
        </w:tc>
        <w:tc>
          <w:tcPr>
            <w:tcW w:w="1104" w:type="dxa"/>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tcPr>
          <w:p w14:paraId="2CD8022C" w14:textId="77777777" w:rsidR="00D65C49" w:rsidRPr="00374636" w:rsidRDefault="00D65C49" w:rsidP="00C70145">
            <w:pPr>
              <w:pStyle w:val="TAL"/>
            </w:pPr>
            <w:r w:rsidRPr="00374636">
              <w:t xml:space="preserve">      }</w:t>
            </w:r>
          </w:p>
        </w:tc>
        <w:tc>
          <w:tcPr>
            <w:tcW w:w="2267" w:type="dxa"/>
          </w:tcPr>
          <w:p w14:paraId="75D81DCF" w14:textId="77777777" w:rsidR="00D65C49" w:rsidRPr="00374636" w:rsidRDefault="00D65C49" w:rsidP="00C70145">
            <w:pPr>
              <w:pStyle w:val="TAL"/>
              <w:rPr>
                <w:rFonts w:eastAsia="MS Mincho"/>
              </w:rPr>
            </w:pPr>
          </w:p>
        </w:tc>
        <w:tc>
          <w:tcPr>
            <w:tcW w:w="1700" w:type="dxa"/>
          </w:tcPr>
          <w:p w14:paraId="7EFC8781" w14:textId="77777777" w:rsidR="00D65C49" w:rsidRPr="00374636" w:rsidRDefault="00D65C49" w:rsidP="00C70145">
            <w:pPr>
              <w:pStyle w:val="TAL"/>
              <w:rPr>
                <w:rFonts w:eastAsia="MS Mincho"/>
              </w:rPr>
            </w:pPr>
          </w:p>
        </w:tc>
        <w:tc>
          <w:tcPr>
            <w:tcW w:w="1104" w:type="dxa"/>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tcPr>
          <w:p w14:paraId="121DF2B9" w14:textId="77777777" w:rsidR="00D65C49" w:rsidRPr="00374636" w:rsidRDefault="00D65C49" w:rsidP="00C70145">
            <w:pPr>
              <w:pStyle w:val="TAL"/>
            </w:pPr>
            <w:r w:rsidRPr="00374636">
              <w:t xml:space="preserve">    }</w:t>
            </w:r>
          </w:p>
        </w:tc>
        <w:tc>
          <w:tcPr>
            <w:tcW w:w="2267" w:type="dxa"/>
          </w:tcPr>
          <w:p w14:paraId="21F555F0" w14:textId="77777777" w:rsidR="00D65C49" w:rsidRPr="00374636" w:rsidRDefault="00D65C49" w:rsidP="00C70145">
            <w:pPr>
              <w:pStyle w:val="TAL"/>
              <w:rPr>
                <w:rFonts w:eastAsia="MS Mincho"/>
              </w:rPr>
            </w:pPr>
          </w:p>
        </w:tc>
        <w:tc>
          <w:tcPr>
            <w:tcW w:w="1700" w:type="dxa"/>
          </w:tcPr>
          <w:p w14:paraId="5BEE8A8A" w14:textId="77777777" w:rsidR="00D65C49" w:rsidRPr="00374636" w:rsidRDefault="00D65C49" w:rsidP="00C70145">
            <w:pPr>
              <w:pStyle w:val="TAL"/>
              <w:rPr>
                <w:rFonts w:eastAsia="MS Mincho"/>
              </w:rPr>
            </w:pPr>
          </w:p>
        </w:tc>
        <w:tc>
          <w:tcPr>
            <w:tcW w:w="1104" w:type="dxa"/>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tcPr>
          <w:p w14:paraId="629812E1" w14:textId="77777777" w:rsidR="00D65C49" w:rsidRPr="00374636" w:rsidRDefault="00D65C49" w:rsidP="00C70145">
            <w:pPr>
              <w:pStyle w:val="TAL"/>
            </w:pPr>
            <w:r w:rsidRPr="00374636">
              <w:t xml:space="preserve">  }</w:t>
            </w:r>
          </w:p>
        </w:tc>
        <w:tc>
          <w:tcPr>
            <w:tcW w:w="2267" w:type="dxa"/>
          </w:tcPr>
          <w:p w14:paraId="7F191BF3" w14:textId="77777777" w:rsidR="00D65C49" w:rsidRPr="00374636" w:rsidRDefault="00D65C49" w:rsidP="00C70145">
            <w:pPr>
              <w:pStyle w:val="TAL"/>
              <w:rPr>
                <w:rFonts w:eastAsia="MS Mincho"/>
              </w:rPr>
            </w:pPr>
          </w:p>
        </w:tc>
        <w:tc>
          <w:tcPr>
            <w:tcW w:w="1700" w:type="dxa"/>
          </w:tcPr>
          <w:p w14:paraId="01522DCC" w14:textId="77777777" w:rsidR="00D65C49" w:rsidRPr="00374636" w:rsidRDefault="00D65C49" w:rsidP="00C70145">
            <w:pPr>
              <w:pStyle w:val="TAL"/>
              <w:rPr>
                <w:rFonts w:eastAsia="MS Mincho"/>
              </w:rPr>
            </w:pPr>
          </w:p>
        </w:tc>
        <w:tc>
          <w:tcPr>
            <w:tcW w:w="1104" w:type="dxa"/>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tcPr>
          <w:p w14:paraId="29D708BA" w14:textId="77777777" w:rsidR="00D65C49" w:rsidRPr="00374636" w:rsidRDefault="00D65C49" w:rsidP="00C70145">
            <w:pPr>
              <w:pStyle w:val="TAL"/>
            </w:pPr>
            <w:r w:rsidRPr="00374636">
              <w:t xml:space="preserve"> }</w:t>
            </w:r>
          </w:p>
        </w:tc>
        <w:tc>
          <w:tcPr>
            <w:tcW w:w="2267" w:type="dxa"/>
          </w:tcPr>
          <w:p w14:paraId="397697F8" w14:textId="77777777" w:rsidR="00D65C49" w:rsidRPr="00374636" w:rsidRDefault="00D65C49" w:rsidP="00C70145">
            <w:pPr>
              <w:pStyle w:val="TAL"/>
              <w:rPr>
                <w:rFonts w:eastAsia="MS Mincho"/>
              </w:rPr>
            </w:pPr>
          </w:p>
        </w:tc>
        <w:tc>
          <w:tcPr>
            <w:tcW w:w="1700" w:type="dxa"/>
          </w:tcPr>
          <w:p w14:paraId="15B0DB1D" w14:textId="77777777" w:rsidR="00D65C49" w:rsidRPr="00374636" w:rsidRDefault="00D65C49" w:rsidP="00C70145">
            <w:pPr>
              <w:pStyle w:val="TAL"/>
              <w:rPr>
                <w:rFonts w:eastAsia="MS Mincho"/>
              </w:rPr>
            </w:pPr>
          </w:p>
        </w:tc>
        <w:tc>
          <w:tcPr>
            <w:tcW w:w="1104" w:type="dxa"/>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tcPr>
          <w:p w14:paraId="3B9553ED" w14:textId="77777777" w:rsidR="00D65C49" w:rsidRPr="00374636" w:rsidRDefault="00D65C49" w:rsidP="00C70145">
            <w:pPr>
              <w:pStyle w:val="TAL"/>
            </w:pPr>
            <w:r w:rsidRPr="00374636">
              <w:t>}</w:t>
            </w:r>
          </w:p>
        </w:tc>
        <w:tc>
          <w:tcPr>
            <w:tcW w:w="2267" w:type="dxa"/>
          </w:tcPr>
          <w:p w14:paraId="6AC19113" w14:textId="77777777" w:rsidR="00D65C49" w:rsidRPr="00374636" w:rsidRDefault="00D65C49" w:rsidP="00C70145">
            <w:pPr>
              <w:pStyle w:val="TAL"/>
              <w:rPr>
                <w:rFonts w:eastAsia="MS Mincho"/>
              </w:rPr>
            </w:pPr>
          </w:p>
        </w:tc>
        <w:tc>
          <w:tcPr>
            <w:tcW w:w="1700" w:type="dxa"/>
          </w:tcPr>
          <w:p w14:paraId="1EE767E9" w14:textId="77777777" w:rsidR="00D65C49" w:rsidRPr="00374636" w:rsidRDefault="00D65C49" w:rsidP="00C70145">
            <w:pPr>
              <w:pStyle w:val="TAL"/>
              <w:rPr>
                <w:rFonts w:eastAsia="MS Mincho"/>
              </w:rPr>
            </w:pPr>
          </w:p>
        </w:tc>
        <w:tc>
          <w:tcPr>
            <w:tcW w:w="1104" w:type="dxa"/>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lastRenderedPageBreak/>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tcPr>
          <w:p w14:paraId="3BC192B6" w14:textId="7D648AE4"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57D28D2A" w14:textId="77777777" w:rsidTr="005A566D">
        <w:tc>
          <w:tcPr>
            <w:tcW w:w="4535" w:type="dxa"/>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tcPr>
          <w:p w14:paraId="437E7241" w14:textId="77777777" w:rsidR="00D65C49" w:rsidRPr="00374636" w:rsidRDefault="00D65C49" w:rsidP="00C70145">
            <w:pPr>
              <w:pStyle w:val="TAL"/>
            </w:pPr>
            <w:r w:rsidRPr="00374636">
              <w:t>LPP-Message ::= SEQUENCE {</w:t>
            </w:r>
          </w:p>
        </w:tc>
        <w:tc>
          <w:tcPr>
            <w:tcW w:w="2267" w:type="dxa"/>
          </w:tcPr>
          <w:p w14:paraId="64F1F3F7" w14:textId="77777777" w:rsidR="00D65C49" w:rsidRPr="00374636" w:rsidRDefault="00D65C49" w:rsidP="00C70145">
            <w:pPr>
              <w:pStyle w:val="TAL"/>
              <w:rPr>
                <w:rFonts w:eastAsia="MS Mincho"/>
              </w:rPr>
            </w:pPr>
          </w:p>
        </w:tc>
        <w:tc>
          <w:tcPr>
            <w:tcW w:w="1700" w:type="dxa"/>
          </w:tcPr>
          <w:p w14:paraId="31292818" w14:textId="77777777" w:rsidR="00D65C49" w:rsidRPr="00374636" w:rsidRDefault="00D65C49" w:rsidP="00C70145">
            <w:pPr>
              <w:pStyle w:val="TAL"/>
              <w:rPr>
                <w:rFonts w:eastAsia="MS Mincho"/>
              </w:rPr>
            </w:pPr>
          </w:p>
        </w:tc>
        <w:tc>
          <w:tcPr>
            <w:tcW w:w="1104" w:type="dxa"/>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tcPr>
          <w:p w14:paraId="07E5BBFC" w14:textId="77777777" w:rsidR="00D65C49" w:rsidRPr="00374636" w:rsidRDefault="00D65C49" w:rsidP="00C70145">
            <w:pPr>
              <w:pStyle w:val="TAL"/>
            </w:pPr>
            <w:r w:rsidRPr="00374636">
              <w:t xml:space="preserve"> transactionID SEQUENCE {</w:t>
            </w:r>
          </w:p>
        </w:tc>
        <w:tc>
          <w:tcPr>
            <w:tcW w:w="2267" w:type="dxa"/>
          </w:tcPr>
          <w:p w14:paraId="1369723D" w14:textId="77777777" w:rsidR="00D65C49" w:rsidRPr="00374636" w:rsidRDefault="00D65C49" w:rsidP="00C70145">
            <w:pPr>
              <w:pStyle w:val="TAL"/>
              <w:rPr>
                <w:rFonts w:eastAsia="MS Mincho"/>
              </w:rPr>
            </w:pPr>
          </w:p>
        </w:tc>
        <w:tc>
          <w:tcPr>
            <w:tcW w:w="1700" w:type="dxa"/>
          </w:tcPr>
          <w:p w14:paraId="4F5050C5" w14:textId="77777777" w:rsidR="00D65C49" w:rsidRPr="00374636" w:rsidRDefault="00D65C49" w:rsidP="00C70145">
            <w:pPr>
              <w:pStyle w:val="TAL"/>
              <w:rPr>
                <w:rFonts w:eastAsia="MS Mincho"/>
              </w:rPr>
            </w:pPr>
          </w:p>
        </w:tc>
        <w:tc>
          <w:tcPr>
            <w:tcW w:w="1104" w:type="dxa"/>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tcPr>
          <w:p w14:paraId="6D9624BD" w14:textId="77777777" w:rsidR="00D65C49" w:rsidRPr="00374636" w:rsidRDefault="00D65C49" w:rsidP="00C70145">
            <w:pPr>
              <w:pStyle w:val="TAL"/>
            </w:pPr>
            <w:r w:rsidRPr="00374636">
              <w:t xml:space="preserve">  Initiator</w:t>
            </w:r>
          </w:p>
        </w:tc>
        <w:tc>
          <w:tcPr>
            <w:tcW w:w="2267" w:type="dxa"/>
          </w:tcPr>
          <w:p w14:paraId="340C6A4F"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5B573815" w14:textId="77777777" w:rsidR="00D65C49" w:rsidRPr="00374636" w:rsidRDefault="00D65C49" w:rsidP="00C70145">
            <w:pPr>
              <w:pStyle w:val="TAL"/>
              <w:rPr>
                <w:rFonts w:eastAsia="MS Mincho"/>
              </w:rPr>
            </w:pPr>
          </w:p>
        </w:tc>
        <w:tc>
          <w:tcPr>
            <w:tcW w:w="1104" w:type="dxa"/>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transactionNumber</w:t>
            </w:r>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tcPr>
          <w:p w14:paraId="455A6A41" w14:textId="77777777" w:rsidR="00D65C49" w:rsidRPr="00374636" w:rsidRDefault="00D65C49" w:rsidP="00C70145">
            <w:pPr>
              <w:pStyle w:val="TAL"/>
            </w:pPr>
            <w:r w:rsidRPr="00374636">
              <w:t xml:space="preserve"> }</w:t>
            </w:r>
          </w:p>
        </w:tc>
        <w:tc>
          <w:tcPr>
            <w:tcW w:w="2267" w:type="dxa"/>
          </w:tcPr>
          <w:p w14:paraId="38AB0D3D" w14:textId="77777777" w:rsidR="00D65C49" w:rsidRPr="00374636" w:rsidRDefault="00D65C49" w:rsidP="00C70145">
            <w:pPr>
              <w:pStyle w:val="TAL"/>
              <w:rPr>
                <w:rFonts w:eastAsia="MS Mincho"/>
              </w:rPr>
            </w:pPr>
          </w:p>
        </w:tc>
        <w:tc>
          <w:tcPr>
            <w:tcW w:w="1700" w:type="dxa"/>
          </w:tcPr>
          <w:p w14:paraId="1527BDE5" w14:textId="77777777" w:rsidR="00D65C49" w:rsidRPr="00374636" w:rsidRDefault="00D65C49" w:rsidP="00C70145">
            <w:pPr>
              <w:pStyle w:val="TAL"/>
              <w:rPr>
                <w:rFonts w:eastAsia="MS Mincho"/>
              </w:rPr>
            </w:pPr>
          </w:p>
        </w:tc>
        <w:tc>
          <w:tcPr>
            <w:tcW w:w="1104" w:type="dxa"/>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tcPr>
          <w:p w14:paraId="4B58A141" w14:textId="77777777" w:rsidR="00D65C49" w:rsidRPr="00374636" w:rsidRDefault="00D65C49" w:rsidP="00C70145">
            <w:pPr>
              <w:pStyle w:val="TAL"/>
            </w:pPr>
            <w:r w:rsidRPr="00374636">
              <w:t xml:space="preserve"> endTransaction</w:t>
            </w:r>
          </w:p>
        </w:tc>
        <w:tc>
          <w:tcPr>
            <w:tcW w:w="2267" w:type="dxa"/>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tcPr>
          <w:p w14:paraId="04446B67" w14:textId="77777777" w:rsidR="00D65C49" w:rsidRPr="00374636" w:rsidRDefault="00D65C49" w:rsidP="00C70145">
            <w:pPr>
              <w:pStyle w:val="TAL"/>
              <w:rPr>
                <w:rFonts w:eastAsia="MS Mincho"/>
              </w:rPr>
            </w:pPr>
          </w:p>
        </w:tc>
        <w:tc>
          <w:tcPr>
            <w:tcW w:w="1104" w:type="dxa"/>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tcPr>
          <w:p w14:paraId="1ECF70D4" w14:textId="77777777" w:rsidR="00D65C49" w:rsidRPr="00374636" w:rsidRDefault="00D65C49" w:rsidP="00C70145">
            <w:pPr>
              <w:pStyle w:val="TAL"/>
            </w:pPr>
            <w:r w:rsidRPr="00374636">
              <w:t xml:space="preserve"> sequenceNumber</w:t>
            </w:r>
          </w:p>
        </w:tc>
        <w:tc>
          <w:tcPr>
            <w:tcW w:w="2267" w:type="dxa"/>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B165666" w14:textId="77777777" w:rsidR="00D65C49" w:rsidRPr="00374636" w:rsidRDefault="00D65C49" w:rsidP="00C70145">
            <w:pPr>
              <w:pStyle w:val="TAL"/>
              <w:rPr>
                <w:rFonts w:eastAsia="MS Mincho"/>
              </w:rPr>
            </w:pPr>
          </w:p>
        </w:tc>
        <w:tc>
          <w:tcPr>
            <w:tcW w:w="1104" w:type="dxa"/>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tcPr>
          <w:p w14:paraId="51A8DEF5" w14:textId="77777777" w:rsidR="00D65C49" w:rsidRPr="00374636" w:rsidRDefault="00D65C49" w:rsidP="00C70145">
            <w:pPr>
              <w:pStyle w:val="TAL"/>
            </w:pPr>
            <w:r w:rsidRPr="00374636">
              <w:t xml:space="preserve"> acknowledgement</w:t>
            </w:r>
          </w:p>
        </w:tc>
        <w:tc>
          <w:tcPr>
            <w:tcW w:w="2267" w:type="dxa"/>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tcPr>
          <w:p w14:paraId="414A6251" w14:textId="77777777" w:rsidR="00D65C49" w:rsidRPr="00374636" w:rsidRDefault="00D65C49" w:rsidP="00C70145">
            <w:pPr>
              <w:pStyle w:val="TAL"/>
              <w:rPr>
                <w:rFonts w:eastAsia="MS Mincho"/>
              </w:rPr>
            </w:pPr>
          </w:p>
        </w:tc>
        <w:tc>
          <w:tcPr>
            <w:tcW w:w="1104" w:type="dxa"/>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tcPr>
          <w:p w14:paraId="026CBF7B" w14:textId="77777777" w:rsidR="00D65C49" w:rsidRPr="00374636" w:rsidRDefault="00D65C49" w:rsidP="00C70145">
            <w:pPr>
              <w:pStyle w:val="TAL"/>
            </w:pPr>
            <w:r w:rsidRPr="00374636">
              <w:t xml:space="preserve"> lpp-MessageBody CHOICE {</w:t>
            </w:r>
          </w:p>
        </w:tc>
        <w:tc>
          <w:tcPr>
            <w:tcW w:w="2267" w:type="dxa"/>
          </w:tcPr>
          <w:p w14:paraId="20FA95A5" w14:textId="77777777" w:rsidR="00D65C49" w:rsidRPr="00374636" w:rsidRDefault="00D65C49" w:rsidP="00C70145">
            <w:pPr>
              <w:pStyle w:val="TAL"/>
              <w:rPr>
                <w:rFonts w:eastAsia="MS Mincho"/>
              </w:rPr>
            </w:pPr>
          </w:p>
        </w:tc>
        <w:tc>
          <w:tcPr>
            <w:tcW w:w="1700" w:type="dxa"/>
          </w:tcPr>
          <w:p w14:paraId="484BAB1E" w14:textId="77777777" w:rsidR="00D65C49" w:rsidRPr="00374636" w:rsidRDefault="00D65C49" w:rsidP="00C70145">
            <w:pPr>
              <w:pStyle w:val="TAL"/>
              <w:rPr>
                <w:rFonts w:eastAsia="MS Mincho"/>
              </w:rPr>
            </w:pPr>
          </w:p>
        </w:tc>
        <w:tc>
          <w:tcPr>
            <w:tcW w:w="1104" w:type="dxa"/>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tcPr>
          <w:p w14:paraId="5AB895C8" w14:textId="77777777" w:rsidR="00D65C49" w:rsidRPr="00374636" w:rsidRDefault="00D65C49" w:rsidP="00C70145">
            <w:pPr>
              <w:pStyle w:val="TAL"/>
            </w:pPr>
            <w:r w:rsidRPr="00374636">
              <w:t xml:space="preserve">  c1 CHOICE {</w:t>
            </w:r>
          </w:p>
        </w:tc>
        <w:tc>
          <w:tcPr>
            <w:tcW w:w="2267" w:type="dxa"/>
          </w:tcPr>
          <w:p w14:paraId="765705A0" w14:textId="77777777" w:rsidR="00D65C49" w:rsidRPr="00374636" w:rsidRDefault="00D65C49" w:rsidP="00C70145">
            <w:pPr>
              <w:pStyle w:val="TAL"/>
              <w:rPr>
                <w:rFonts w:eastAsia="MS Mincho"/>
              </w:rPr>
            </w:pPr>
          </w:p>
        </w:tc>
        <w:tc>
          <w:tcPr>
            <w:tcW w:w="1700" w:type="dxa"/>
          </w:tcPr>
          <w:p w14:paraId="037FC184" w14:textId="77777777" w:rsidR="00D65C49" w:rsidRPr="00374636" w:rsidRDefault="00D65C49" w:rsidP="00C70145">
            <w:pPr>
              <w:pStyle w:val="TAL"/>
              <w:rPr>
                <w:rFonts w:eastAsia="MS Mincho"/>
              </w:rPr>
            </w:pPr>
          </w:p>
        </w:tc>
        <w:tc>
          <w:tcPr>
            <w:tcW w:w="1104" w:type="dxa"/>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tcPr>
          <w:p w14:paraId="14B4C9AE" w14:textId="77777777" w:rsidR="00D65C49" w:rsidRPr="00374636" w:rsidRDefault="00D65C49" w:rsidP="00C70145">
            <w:pPr>
              <w:pStyle w:val="TAL"/>
            </w:pPr>
            <w:r w:rsidRPr="00374636">
              <w:t xml:space="preserve">    provideAssistanceData SEQUENCE {</w:t>
            </w:r>
          </w:p>
        </w:tc>
        <w:tc>
          <w:tcPr>
            <w:tcW w:w="2267" w:type="dxa"/>
          </w:tcPr>
          <w:p w14:paraId="76A9E4EF" w14:textId="77777777" w:rsidR="00D65C49" w:rsidRPr="00374636" w:rsidRDefault="00D65C49" w:rsidP="00C70145">
            <w:pPr>
              <w:pStyle w:val="TAL"/>
              <w:rPr>
                <w:rFonts w:eastAsia="MS Mincho"/>
              </w:rPr>
            </w:pPr>
          </w:p>
        </w:tc>
        <w:tc>
          <w:tcPr>
            <w:tcW w:w="1700" w:type="dxa"/>
          </w:tcPr>
          <w:p w14:paraId="6EC0A506" w14:textId="77777777" w:rsidR="00D65C49" w:rsidRPr="00374636" w:rsidRDefault="00D65C49" w:rsidP="00C70145">
            <w:pPr>
              <w:pStyle w:val="TAL"/>
              <w:rPr>
                <w:rFonts w:eastAsia="MS Mincho"/>
              </w:rPr>
            </w:pPr>
          </w:p>
        </w:tc>
        <w:tc>
          <w:tcPr>
            <w:tcW w:w="1104" w:type="dxa"/>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tcPr>
          <w:p w14:paraId="47EC3693" w14:textId="77777777" w:rsidR="00D65C49" w:rsidRPr="00374636" w:rsidRDefault="00D65C49" w:rsidP="00C70145">
            <w:pPr>
              <w:pStyle w:val="TAL"/>
            </w:pPr>
            <w:r w:rsidRPr="00374636">
              <w:t xml:space="preserve">      criticalExtensions CHOICE {</w:t>
            </w:r>
          </w:p>
        </w:tc>
        <w:tc>
          <w:tcPr>
            <w:tcW w:w="2267" w:type="dxa"/>
          </w:tcPr>
          <w:p w14:paraId="4BF67460" w14:textId="77777777" w:rsidR="00D65C49" w:rsidRPr="00374636" w:rsidRDefault="00D65C49" w:rsidP="00C70145">
            <w:pPr>
              <w:pStyle w:val="TAL"/>
              <w:rPr>
                <w:rFonts w:eastAsia="MS Mincho"/>
              </w:rPr>
            </w:pPr>
          </w:p>
        </w:tc>
        <w:tc>
          <w:tcPr>
            <w:tcW w:w="1700" w:type="dxa"/>
          </w:tcPr>
          <w:p w14:paraId="48DB71F3" w14:textId="77777777" w:rsidR="00D65C49" w:rsidRPr="00374636" w:rsidRDefault="00D65C49" w:rsidP="00C70145">
            <w:pPr>
              <w:pStyle w:val="TAL"/>
              <w:rPr>
                <w:rFonts w:eastAsia="MS Mincho"/>
              </w:rPr>
            </w:pPr>
          </w:p>
        </w:tc>
        <w:tc>
          <w:tcPr>
            <w:tcW w:w="1104" w:type="dxa"/>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tcPr>
          <w:p w14:paraId="676A25CF" w14:textId="77777777" w:rsidR="00D65C49" w:rsidRPr="00374636" w:rsidRDefault="00D65C49" w:rsidP="00C70145">
            <w:pPr>
              <w:pStyle w:val="TAL"/>
            </w:pPr>
            <w:r w:rsidRPr="00374636">
              <w:t xml:space="preserve">        c1 CHOICE {</w:t>
            </w:r>
          </w:p>
        </w:tc>
        <w:tc>
          <w:tcPr>
            <w:tcW w:w="2267" w:type="dxa"/>
          </w:tcPr>
          <w:p w14:paraId="6E3963F7" w14:textId="77777777" w:rsidR="00D65C49" w:rsidRPr="00374636" w:rsidRDefault="00D65C49" w:rsidP="00C70145">
            <w:pPr>
              <w:pStyle w:val="TAL"/>
              <w:rPr>
                <w:rFonts w:eastAsia="MS Mincho"/>
              </w:rPr>
            </w:pPr>
          </w:p>
        </w:tc>
        <w:tc>
          <w:tcPr>
            <w:tcW w:w="1700" w:type="dxa"/>
          </w:tcPr>
          <w:p w14:paraId="2ABCFEE8" w14:textId="77777777" w:rsidR="00D65C49" w:rsidRPr="00374636" w:rsidRDefault="00D65C49" w:rsidP="00C70145">
            <w:pPr>
              <w:pStyle w:val="TAL"/>
              <w:rPr>
                <w:rFonts w:eastAsia="MS Mincho"/>
              </w:rPr>
            </w:pPr>
          </w:p>
        </w:tc>
        <w:tc>
          <w:tcPr>
            <w:tcW w:w="1104" w:type="dxa"/>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tcPr>
          <w:p w14:paraId="05B27505" w14:textId="77777777" w:rsidR="00D65C49" w:rsidRPr="00374636" w:rsidRDefault="00D65C49" w:rsidP="00C70145">
            <w:pPr>
              <w:pStyle w:val="TAL"/>
            </w:pPr>
            <w:r w:rsidRPr="00374636">
              <w:t xml:space="preserve">          provideAssistanceData-r9 SEQUENCE {</w:t>
            </w:r>
          </w:p>
        </w:tc>
        <w:tc>
          <w:tcPr>
            <w:tcW w:w="2267" w:type="dxa"/>
          </w:tcPr>
          <w:p w14:paraId="2A3FEB61" w14:textId="77777777" w:rsidR="00D65C49" w:rsidRPr="00374636" w:rsidRDefault="00D65C49" w:rsidP="00C70145">
            <w:pPr>
              <w:pStyle w:val="TAL"/>
              <w:rPr>
                <w:rFonts w:eastAsia="MS Mincho"/>
              </w:rPr>
            </w:pPr>
          </w:p>
        </w:tc>
        <w:tc>
          <w:tcPr>
            <w:tcW w:w="1700" w:type="dxa"/>
          </w:tcPr>
          <w:p w14:paraId="7135A24E" w14:textId="77777777" w:rsidR="00D65C49" w:rsidRPr="00374636" w:rsidRDefault="00D65C49" w:rsidP="00C70145">
            <w:pPr>
              <w:pStyle w:val="TAL"/>
              <w:rPr>
                <w:rFonts w:eastAsia="MS Mincho"/>
              </w:rPr>
            </w:pPr>
          </w:p>
        </w:tc>
        <w:tc>
          <w:tcPr>
            <w:tcW w:w="1104" w:type="dxa"/>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tcPr>
          <w:p w14:paraId="7BF68FC1" w14:textId="77777777" w:rsidR="00D65C49" w:rsidRPr="00374636" w:rsidRDefault="00D65C49" w:rsidP="00C70145">
            <w:pPr>
              <w:pStyle w:val="TAL"/>
            </w:pPr>
            <w:r w:rsidRPr="00374636">
              <w:t xml:space="preserve">            commonIEsProvideAssistanceData</w:t>
            </w:r>
          </w:p>
        </w:tc>
        <w:tc>
          <w:tcPr>
            <w:tcW w:w="2267" w:type="dxa"/>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7EE169" w14:textId="77777777" w:rsidR="00D65C49" w:rsidRPr="00374636" w:rsidRDefault="00D65C49" w:rsidP="00C70145">
            <w:pPr>
              <w:pStyle w:val="TAL"/>
              <w:rPr>
                <w:rFonts w:eastAsia="MS Mincho"/>
              </w:rPr>
            </w:pPr>
          </w:p>
        </w:tc>
        <w:tc>
          <w:tcPr>
            <w:tcW w:w="1104" w:type="dxa"/>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tcPr>
          <w:p w14:paraId="0E6997FA" w14:textId="77777777" w:rsidR="00D65C49" w:rsidRPr="00374636" w:rsidRDefault="00D65C49" w:rsidP="00C70145">
            <w:pPr>
              <w:pStyle w:val="TAL"/>
            </w:pPr>
            <w:r w:rsidRPr="00374636">
              <w:t xml:space="preserve">            a-gnss-ProvideAssistanceData </w:t>
            </w:r>
          </w:p>
        </w:tc>
        <w:tc>
          <w:tcPr>
            <w:tcW w:w="2267" w:type="dxa"/>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D07053F" w14:textId="77777777" w:rsidR="00D65C49" w:rsidRPr="00374636" w:rsidRDefault="00D65C49" w:rsidP="00C70145">
            <w:pPr>
              <w:pStyle w:val="TAL"/>
              <w:rPr>
                <w:rFonts w:eastAsia="MS Mincho"/>
              </w:rPr>
            </w:pPr>
          </w:p>
        </w:tc>
        <w:tc>
          <w:tcPr>
            <w:tcW w:w="1104" w:type="dxa"/>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tcPr>
          <w:p w14:paraId="4C78F0B2" w14:textId="77777777" w:rsidR="00D65C49" w:rsidRPr="00374636" w:rsidRDefault="00D65C49" w:rsidP="00C70145">
            <w:pPr>
              <w:pStyle w:val="TAL"/>
            </w:pPr>
            <w:r w:rsidRPr="00374636">
              <w:t xml:space="preserve">            otdoa-ProvideAssistanceData SEQUENCE {</w:t>
            </w:r>
          </w:p>
        </w:tc>
        <w:tc>
          <w:tcPr>
            <w:tcW w:w="2267" w:type="dxa"/>
          </w:tcPr>
          <w:p w14:paraId="56B6C39D" w14:textId="77777777" w:rsidR="00D65C49" w:rsidRPr="00374636" w:rsidRDefault="00D65C49" w:rsidP="00C70145">
            <w:pPr>
              <w:pStyle w:val="TAL"/>
              <w:rPr>
                <w:rFonts w:eastAsia="MS Mincho"/>
              </w:rPr>
            </w:pPr>
          </w:p>
        </w:tc>
        <w:tc>
          <w:tcPr>
            <w:tcW w:w="1700" w:type="dxa"/>
          </w:tcPr>
          <w:p w14:paraId="3C7B4DE7" w14:textId="77777777" w:rsidR="00D65C49" w:rsidRPr="00374636" w:rsidRDefault="00D65C49" w:rsidP="00C70145">
            <w:pPr>
              <w:pStyle w:val="TAL"/>
              <w:rPr>
                <w:rFonts w:eastAsia="MS Mincho"/>
              </w:rPr>
            </w:pPr>
          </w:p>
        </w:tc>
        <w:tc>
          <w:tcPr>
            <w:tcW w:w="1104" w:type="dxa"/>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tcPr>
          <w:p w14:paraId="1F806E97" w14:textId="77777777" w:rsidR="00D65C49" w:rsidRPr="00374636" w:rsidRDefault="00D65C49" w:rsidP="00C70145">
            <w:pPr>
              <w:pStyle w:val="TAL"/>
            </w:pPr>
            <w:r w:rsidRPr="00374636">
              <w:t xml:space="preserve">                 otdoa-ReferenceCellInfo</w:t>
            </w:r>
          </w:p>
        </w:tc>
        <w:tc>
          <w:tcPr>
            <w:tcW w:w="2267" w:type="dxa"/>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582DC59D" w14:textId="77777777" w:rsidR="00D65C49" w:rsidRPr="00374636" w:rsidRDefault="00D65C49" w:rsidP="00C70145">
            <w:pPr>
              <w:pStyle w:val="TAL"/>
              <w:rPr>
                <w:rFonts w:eastAsia="MS Mincho"/>
              </w:rPr>
            </w:pPr>
          </w:p>
        </w:tc>
        <w:tc>
          <w:tcPr>
            <w:tcW w:w="1104" w:type="dxa"/>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tcPr>
          <w:p w14:paraId="037F7F9A" w14:textId="77777777" w:rsidR="00D65C49" w:rsidRPr="00374636" w:rsidRDefault="00D65C49" w:rsidP="00C70145">
            <w:pPr>
              <w:pStyle w:val="TAL"/>
            </w:pPr>
            <w:r w:rsidRPr="00374636">
              <w:t xml:space="preserve">                 otdoa-NeighbourCellInfo</w:t>
            </w:r>
          </w:p>
        </w:tc>
        <w:tc>
          <w:tcPr>
            <w:tcW w:w="2267" w:type="dxa"/>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69588DD3" w14:textId="77777777" w:rsidR="00D65C49" w:rsidRPr="00374636" w:rsidRDefault="00D65C49" w:rsidP="00C70145">
            <w:pPr>
              <w:pStyle w:val="TAL"/>
              <w:rPr>
                <w:rFonts w:eastAsia="MS Mincho"/>
              </w:rPr>
            </w:pPr>
          </w:p>
        </w:tc>
        <w:tc>
          <w:tcPr>
            <w:tcW w:w="1104" w:type="dxa"/>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tcPr>
          <w:p w14:paraId="59FC4604" w14:textId="77777777" w:rsidR="00D65C49" w:rsidRPr="00374636" w:rsidRDefault="00D65C49" w:rsidP="00C70145">
            <w:pPr>
              <w:pStyle w:val="TAL"/>
            </w:pPr>
            <w:r w:rsidRPr="00374636">
              <w:t xml:space="preserve">                 otdoa-Error</w:t>
            </w:r>
          </w:p>
        </w:tc>
        <w:tc>
          <w:tcPr>
            <w:tcW w:w="2267" w:type="dxa"/>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F5205F9" w14:textId="77777777" w:rsidR="00D65C49" w:rsidRPr="00374636" w:rsidRDefault="00D65C49" w:rsidP="00C70145">
            <w:pPr>
              <w:pStyle w:val="TAL"/>
              <w:rPr>
                <w:rFonts w:eastAsia="MS Mincho"/>
              </w:rPr>
            </w:pPr>
          </w:p>
        </w:tc>
        <w:tc>
          <w:tcPr>
            <w:tcW w:w="1104" w:type="dxa"/>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tcPr>
          <w:p w14:paraId="0D6E1CE8" w14:textId="77777777" w:rsidR="00D65C49" w:rsidRPr="00374636" w:rsidRDefault="00D65C49" w:rsidP="00C70145">
            <w:pPr>
              <w:pStyle w:val="TAL"/>
            </w:pPr>
            <w:r w:rsidRPr="00374636">
              <w:t xml:space="preserve">            }  </w:t>
            </w:r>
          </w:p>
        </w:tc>
        <w:tc>
          <w:tcPr>
            <w:tcW w:w="2267" w:type="dxa"/>
          </w:tcPr>
          <w:p w14:paraId="5457A122" w14:textId="77777777" w:rsidR="00D65C49" w:rsidRPr="00374636" w:rsidRDefault="00D65C49" w:rsidP="00C70145">
            <w:pPr>
              <w:pStyle w:val="TAL"/>
              <w:rPr>
                <w:rFonts w:eastAsia="MS Mincho"/>
              </w:rPr>
            </w:pPr>
          </w:p>
        </w:tc>
        <w:tc>
          <w:tcPr>
            <w:tcW w:w="1700" w:type="dxa"/>
          </w:tcPr>
          <w:p w14:paraId="40CD7FAD" w14:textId="77777777" w:rsidR="00D65C49" w:rsidRPr="00374636" w:rsidRDefault="00D65C49" w:rsidP="00C70145">
            <w:pPr>
              <w:pStyle w:val="TAL"/>
              <w:rPr>
                <w:rFonts w:eastAsia="MS Mincho"/>
              </w:rPr>
            </w:pPr>
          </w:p>
        </w:tc>
        <w:tc>
          <w:tcPr>
            <w:tcW w:w="1104" w:type="dxa"/>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tcPr>
          <w:p w14:paraId="60069C2A" w14:textId="77777777" w:rsidR="00D65C49" w:rsidRPr="00374636" w:rsidRDefault="00D65C49" w:rsidP="00C70145">
            <w:pPr>
              <w:pStyle w:val="TAL"/>
            </w:pPr>
            <w:r w:rsidRPr="00374636">
              <w:t xml:space="preserve">            epdu-ProvideAssistanceData</w:t>
            </w:r>
          </w:p>
        </w:tc>
        <w:tc>
          <w:tcPr>
            <w:tcW w:w="2267" w:type="dxa"/>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56360C8" w14:textId="77777777" w:rsidR="00D65C49" w:rsidRPr="00374636" w:rsidRDefault="00D65C49" w:rsidP="00C70145">
            <w:pPr>
              <w:pStyle w:val="TAL"/>
              <w:rPr>
                <w:rFonts w:eastAsia="MS Mincho"/>
              </w:rPr>
            </w:pPr>
          </w:p>
        </w:tc>
        <w:tc>
          <w:tcPr>
            <w:tcW w:w="1104" w:type="dxa"/>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tcPr>
          <w:p w14:paraId="687D396A" w14:textId="77777777" w:rsidR="00D65C49" w:rsidRPr="00374636" w:rsidRDefault="00D65C49" w:rsidP="00C70145">
            <w:pPr>
              <w:pStyle w:val="TAL"/>
            </w:pPr>
            <w:r w:rsidRPr="00374636">
              <w:t xml:space="preserve">          }</w:t>
            </w:r>
          </w:p>
        </w:tc>
        <w:tc>
          <w:tcPr>
            <w:tcW w:w="2267" w:type="dxa"/>
          </w:tcPr>
          <w:p w14:paraId="271085FD" w14:textId="77777777" w:rsidR="00D65C49" w:rsidRPr="00374636" w:rsidRDefault="00D65C49" w:rsidP="00C70145">
            <w:pPr>
              <w:pStyle w:val="TAL"/>
              <w:rPr>
                <w:rFonts w:eastAsia="MS Mincho"/>
              </w:rPr>
            </w:pPr>
          </w:p>
        </w:tc>
        <w:tc>
          <w:tcPr>
            <w:tcW w:w="1700" w:type="dxa"/>
          </w:tcPr>
          <w:p w14:paraId="3FF10A69" w14:textId="77777777" w:rsidR="00D65C49" w:rsidRPr="00374636" w:rsidRDefault="00D65C49" w:rsidP="00C70145">
            <w:pPr>
              <w:pStyle w:val="TAL"/>
              <w:rPr>
                <w:rFonts w:eastAsia="MS Mincho"/>
              </w:rPr>
            </w:pPr>
          </w:p>
        </w:tc>
        <w:tc>
          <w:tcPr>
            <w:tcW w:w="1104" w:type="dxa"/>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tcPr>
          <w:p w14:paraId="4135675E" w14:textId="77777777" w:rsidR="00D65C49" w:rsidRPr="00374636" w:rsidRDefault="00D65C49" w:rsidP="00C70145">
            <w:pPr>
              <w:pStyle w:val="TAL"/>
            </w:pPr>
            <w:r w:rsidRPr="00374636">
              <w:t xml:space="preserve">      }</w:t>
            </w:r>
          </w:p>
        </w:tc>
        <w:tc>
          <w:tcPr>
            <w:tcW w:w="2267" w:type="dxa"/>
          </w:tcPr>
          <w:p w14:paraId="38CB6687" w14:textId="77777777" w:rsidR="00D65C49" w:rsidRPr="00374636" w:rsidRDefault="00D65C49" w:rsidP="00C70145">
            <w:pPr>
              <w:pStyle w:val="TAL"/>
              <w:rPr>
                <w:rFonts w:eastAsia="MS Mincho"/>
              </w:rPr>
            </w:pPr>
          </w:p>
        </w:tc>
        <w:tc>
          <w:tcPr>
            <w:tcW w:w="1700" w:type="dxa"/>
          </w:tcPr>
          <w:p w14:paraId="6E2919AA" w14:textId="77777777" w:rsidR="00D65C49" w:rsidRPr="00374636" w:rsidRDefault="00D65C49" w:rsidP="00C70145">
            <w:pPr>
              <w:pStyle w:val="TAL"/>
              <w:rPr>
                <w:rFonts w:eastAsia="MS Mincho"/>
              </w:rPr>
            </w:pPr>
          </w:p>
        </w:tc>
        <w:tc>
          <w:tcPr>
            <w:tcW w:w="1104" w:type="dxa"/>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tcPr>
          <w:p w14:paraId="62D9D0F1" w14:textId="77777777" w:rsidR="00D65C49" w:rsidRPr="00374636" w:rsidRDefault="00D65C49" w:rsidP="00C70145">
            <w:pPr>
              <w:pStyle w:val="TAL"/>
            </w:pPr>
            <w:r w:rsidRPr="00374636">
              <w:t xml:space="preserve">    }</w:t>
            </w:r>
          </w:p>
        </w:tc>
        <w:tc>
          <w:tcPr>
            <w:tcW w:w="2267" w:type="dxa"/>
          </w:tcPr>
          <w:p w14:paraId="5931A6B5" w14:textId="77777777" w:rsidR="00D65C49" w:rsidRPr="00374636" w:rsidRDefault="00D65C49" w:rsidP="00C70145">
            <w:pPr>
              <w:pStyle w:val="TAL"/>
              <w:rPr>
                <w:rFonts w:eastAsia="MS Mincho"/>
              </w:rPr>
            </w:pPr>
          </w:p>
        </w:tc>
        <w:tc>
          <w:tcPr>
            <w:tcW w:w="1700" w:type="dxa"/>
          </w:tcPr>
          <w:p w14:paraId="60D562F1" w14:textId="77777777" w:rsidR="00D65C49" w:rsidRPr="00374636" w:rsidRDefault="00D65C49" w:rsidP="00C70145">
            <w:pPr>
              <w:pStyle w:val="TAL"/>
              <w:rPr>
                <w:rFonts w:eastAsia="MS Mincho"/>
              </w:rPr>
            </w:pPr>
          </w:p>
        </w:tc>
        <w:tc>
          <w:tcPr>
            <w:tcW w:w="1104" w:type="dxa"/>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tcPr>
          <w:p w14:paraId="305CBBBB" w14:textId="77777777" w:rsidR="00D65C49" w:rsidRPr="00374636" w:rsidRDefault="00D65C49" w:rsidP="00C70145">
            <w:pPr>
              <w:pStyle w:val="TAL"/>
            </w:pPr>
            <w:r w:rsidRPr="00374636">
              <w:t xml:space="preserve">  }</w:t>
            </w:r>
          </w:p>
        </w:tc>
        <w:tc>
          <w:tcPr>
            <w:tcW w:w="2267" w:type="dxa"/>
          </w:tcPr>
          <w:p w14:paraId="709ABB4A" w14:textId="77777777" w:rsidR="00D65C49" w:rsidRPr="00374636" w:rsidRDefault="00D65C49" w:rsidP="00C70145">
            <w:pPr>
              <w:pStyle w:val="TAL"/>
              <w:rPr>
                <w:rFonts w:eastAsia="MS Mincho"/>
              </w:rPr>
            </w:pPr>
          </w:p>
        </w:tc>
        <w:tc>
          <w:tcPr>
            <w:tcW w:w="1700" w:type="dxa"/>
          </w:tcPr>
          <w:p w14:paraId="7B0FF539" w14:textId="77777777" w:rsidR="00D65C49" w:rsidRPr="00374636" w:rsidRDefault="00D65C49" w:rsidP="00C70145">
            <w:pPr>
              <w:pStyle w:val="TAL"/>
              <w:rPr>
                <w:rFonts w:eastAsia="MS Mincho"/>
              </w:rPr>
            </w:pPr>
          </w:p>
        </w:tc>
        <w:tc>
          <w:tcPr>
            <w:tcW w:w="1104" w:type="dxa"/>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tcPr>
          <w:p w14:paraId="44DDC00F" w14:textId="77777777" w:rsidR="00D65C49" w:rsidRPr="00374636" w:rsidRDefault="00D65C49" w:rsidP="00C70145">
            <w:pPr>
              <w:pStyle w:val="TAL"/>
            </w:pPr>
            <w:r w:rsidRPr="00374636">
              <w:t xml:space="preserve"> }</w:t>
            </w:r>
          </w:p>
        </w:tc>
        <w:tc>
          <w:tcPr>
            <w:tcW w:w="2267" w:type="dxa"/>
          </w:tcPr>
          <w:p w14:paraId="0A1DE0EF" w14:textId="77777777" w:rsidR="00D65C49" w:rsidRPr="00374636" w:rsidRDefault="00D65C49" w:rsidP="00C70145">
            <w:pPr>
              <w:pStyle w:val="TAL"/>
              <w:rPr>
                <w:rFonts w:eastAsia="MS Mincho"/>
              </w:rPr>
            </w:pPr>
          </w:p>
        </w:tc>
        <w:tc>
          <w:tcPr>
            <w:tcW w:w="1700" w:type="dxa"/>
          </w:tcPr>
          <w:p w14:paraId="374AF05D" w14:textId="77777777" w:rsidR="00D65C49" w:rsidRPr="00374636" w:rsidRDefault="00D65C49" w:rsidP="00C70145">
            <w:pPr>
              <w:pStyle w:val="TAL"/>
              <w:rPr>
                <w:rFonts w:eastAsia="MS Mincho"/>
              </w:rPr>
            </w:pPr>
          </w:p>
        </w:tc>
        <w:tc>
          <w:tcPr>
            <w:tcW w:w="1104" w:type="dxa"/>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tcPr>
          <w:p w14:paraId="477549C0" w14:textId="77777777" w:rsidR="00D65C49" w:rsidRPr="00374636" w:rsidRDefault="00D65C49" w:rsidP="00C70145">
            <w:pPr>
              <w:pStyle w:val="TAL"/>
            </w:pPr>
            <w:r w:rsidRPr="00374636">
              <w:t>}</w:t>
            </w:r>
          </w:p>
        </w:tc>
        <w:tc>
          <w:tcPr>
            <w:tcW w:w="2267" w:type="dxa"/>
          </w:tcPr>
          <w:p w14:paraId="799B1EF7" w14:textId="77777777" w:rsidR="00D65C49" w:rsidRPr="00374636" w:rsidRDefault="00D65C49" w:rsidP="00C70145">
            <w:pPr>
              <w:pStyle w:val="TAL"/>
              <w:rPr>
                <w:rFonts w:eastAsia="MS Mincho"/>
              </w:rPr>
            </w:pPr>
          </w:p>
        </w:tc>
        <w:tc>
          <w:tcPr>
            <w:tcW w:w="1700" w:type="dxa"/>
          </w:tcPr>
          <w:p w14:paraId="4EFFF03A" w14:textId="77777777" w:rsidR="00D65C49" w:rsidRPr="00374636" w:rsidRDefault="00D65C49" w:rsidP="00C70145">
            <w:pPr>
              <w:pStyle w:val="TAL"/>
              <w:rPr>
                <w:rFonts w:eastAsia="MS Mincho"/>
              </w:rPr>
            </w:pPr>
          </w:p>
        </w:tc>
        <w:tc>
          <w:tcPr>
            <w:tcW w:w="1104" w:type="dxa"/>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lastRenderedPageBreak/>
        <w:t xml:space="preserve">Table </w:t>
      </w:r>
      <w:r w:rsidRPr="00374636">
        <w:rPr>
          <w:rFonts w:eastAsia="MS Mincho"/>
          <w:iCs/>
        </w:rPr>
        <w:t>9.1.3.4.3-5</w:t>
      </w:r>
      <w:r w:rsidRPr="00374636">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9436077" w14:textId="77777777" w:rsidTr="005A566D">
        <w:tc>
          <w:tcPr>
            <w:tcW w:w="9738" w:type="dxa"/>
            <w:gridSpan w:val="4"/>
          </w:tcPr>
          <w:p w14:paraId="67B3D6C6" w14:textId="706D843B"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6F96C7C0" w14:textId="77777777" w:rsidTr="005A566D">
        <w:tblPrEx>
          <w:tblCellMar>
            <w:left w:w="108" w:type="dxa"/>
            <w:right w:w="108" w:type="dxa"/>
          </w:tblCellMar>
        </w:tblPrEx>
        <w:tc>
          <w:tcPr>
            <w:tcW w:w="4535" w:type="dxa"/>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tcPr>
          <w:p w14:paraId="06F1FA2F"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r w:rsidRPr="00374636">
              <w:t>locationServer</w:t>
            </w:r>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tcPr>
          <w:p w14:paraId="2CD05C6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tcPr>
          <w:p w14:paraId="721B57E0"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tcPr>
          <w:p w14:paraId="7E4F2520"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tcPr>
          <w:p w14:paraId="7DC3376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tcPr>
          <w:p w14:paraId="07FE54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tcPr>
          <w:p w14:paraId="04EE6D1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tcPr>
          <w:p w14:paraId="3836213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tcPr>
          <w:p w14:paraId="69DA54A2"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tcPr>
          <w:p w14:paraId="75358EF9"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tcPr>
          <w:p w14:paraId="72489326"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tcPr>
          <w:p w14:paraId="68CD8A81"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tcPr>
          <w:p w14:paraId="2EAF5E5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tcPr>
          <w:p w14:paraId="6D6CC83C"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tcPr>
          <w:p w14:paraId="1AF7BDD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tcPr>
          <w:p w14:paraId="0FD68A00" w14:textId="77777777" w:rsidR="00D65C49" w:rsidRPr="00374636" w:rsidRDefault="00D65C49" w:rsidP="007C6871">
            <w:pPr>
              <w:pStyle w:val="TAL"/>
              <w:rPr>
                <w:lang w:eastAsia="en-US"/>
              </w:rPr>
            </w:pPr>
            <w:r w:rsidRPr="00374636">
              <w:rPr>
                <w:lang w:eastAsia="en-US"/>
              </w:rPr>
              <w:t xml:space="preserve">                       neighbourMeasurementList</w:t>
            </w:r>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tcPr>
          <w:p w14:paraId="35C6F50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tcPr>
          <w:p w14:paraId="019C1B37"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tcPr>
          <w:p w14:paraId="0356B2F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tcPr>
          <w:p w14:paraId="242A0687"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tcPr>
          <w:p w14:paraId="2C6F4C1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tcPr>
          <w:p w14:paraId="148BF50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5843A1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tcPr>
          <w:p w14:paraId="278284C4"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tcPr>
          <w:p w14:paraId="3A164C57"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lastRenderedPageBreak/>
        <w:t xml:space="preserve">Table 9.1.3.4.3-6: </w:t>
      </w:r>
      <w:r w:rsidRPr="00374636">
        <w:rPr>
          <w:i/>
        </w:rPr>
        <w:t>CQI-ReportConfig-DEFAULT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D9BC69E"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2C1F4330" w14:textId="77777777" w:rsidR="00D65C49" w:rsidRPr="00374636" w:rsidRDefault="00D65C49" w:rsidP="007C6871">
            <w:pPr>
              <w:pStyle w:val="TAL"/>
              <w:rPr>
                <w:lang w:eastAsia="en-US"/>
              </w:rPr>
            </w:pPr>
          </w:p>
        </w:tc>
        <w:tc>
          <w:tcPr>
            <w:tcW w:w="1701" w:type="dxa"/>
          </w:tcPr>
          <w:p w14:paraId="46614D39" w14:textId="77777777" w:rsidR="00D65C49" w:rsidRPr="00374636" w:rsidRDefault="00D65C49" w:rsidP="007C6871">
            <w:pPr>
              <w:pStyle w:val="TAL"/>
              <w:rPr>
                <w:lang w:eastAsia="en-US"/>
              </w:rPr>
            </w:pPr>
          </w:p>
        </w:tc>
        <w:tc>
          <w:tcPr>
            <w:tcW w:w="1275" w:type="dxa"/>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09C9604"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1233B4FA" w14:textId="77777777" w:rsidR="00D65C49" w:rsidRPr="00374636" w:rsidRDefault="00D65C49" w:rsidP="007C6871">
            <w:pPr>
              <w:pStyle w:val="TAL"/>
              <w:rPr>
                <w:lang w:eastAsia="en-US"/>
              </w:rPr>
            </w:pPr>
            <w:r w:rsidRPr="00374636">
              <w:rPr>
                <w:lang w:eastAsia="en-US"/>
              </w:rPr>
              <w:t>rm30</w:t>
            </w:r>
          </w:p>
        </w:tc>
        <w:tc>
          <w:tcPr>
            <w:tcW w:w="1701" w:type="dxa"/>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1234C2C"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422DE9EF" w14:textId="77777777" w:rsidR="00D65C49" w:rsidRPr="00374636" w:rsidRDefault="00D65C49" w:rsidP="007C6871">
            <w:pPr>
              <w:pStyle w:val="TAL"/>
              <w:rPr>
                <w:lang w:eastAsia="en-US"/>
              </w:rPr>
            </w:pPr>
            <w:r w:rsidRPr="00374636">
              <w:t>0</w:t>
            </w:r>
          </w:p>
        </w:tc>
        <w:tc>
          <w:tcPr>
            <w:tcW w:w="1701" w:type="dxa"/>
          </w:tcPr>
          <w:p w14:paraId="76744745" w14:textId="77777777" w:rsidR="00D65C49" w:rsidRPr="00374636" w:rsidRDefault="00D65C49" w:rsidP="007C6871">
            <w:pPr>
              <w:pStyle w:val="TAL"/>
              <w:rPr>
                <w:lang w:eastAsia="en-US"/>
              </w:rPr>
            </w:pPr>
          </w:p>
        </w:tc>
        <w:tc>
          <w:tcPr>
            <w:tcW w:w="1275" w:type="dxa"/>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2" w:name="_Toc27481720"/>
      <w:bookmarkStart w:id="2653" w:name="_Toc68182970"/>
      <w:bookmarkStart w:id="2654" w:name="_Toc75461814"/>
      <w:bookmarkStart w:id="2655" w:name="_Toc76023935"/>
      <w:bookmarkStart w:id="2656" w:name="_Toc83678378"/>
      <w:bookmarkStart w:id="2657" w:name="_Toc90629099"/>
      <w:r w:rsidRPr="00374636">
        <w:t>9.1.3.5</w:t>
      </w:r>
      <w:r w:rsidRPr="00374636">
        <w:tab/>
        <w:t>Test requirement</w:t>
      </w:r>
      <w:bookmarkEnd w:id="2652"/>
      <w:bookmarkEnd w:id="2653"/>
      <w:bookmarkEnd w:id="2654"/>
      <w:bookmarkEnd w:id="2655"/>
      <w:bookmarkEnd w:id="2656"/>
      <w:bookmarkEnd w:id="2657"/>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8"/>
        <w:gridCol w:w="1474"/>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vAlign w:val="center"/>
          </w:tcPr>
          <w:p w14:paraId="6E466741" w14:textId="77777777" w:rsidR="00D65C49" w:rsidRPr="00374636" w:rsidRDefault="00D65C49" w:rsidP="00C70145">
            <w:pPr>
              <w:pStyle w:val="TAH"/>
            </w:pPr>
            <w:r w:rsidRPr="00374636">
              <w:rPr>
                <w:lang w:eastAsia="zh-CN"/>
              </w:rPr>
              <w:t>Test 2</w:t>
            </w:r>
          </w:p>
        </w:tc>
        <w:tc>
          <w:tcPr>
            <w:tcW w:w="0" w:type="auto"/>
            <w:gridSpan w:val="2"/>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288D5A17" w14:textId="77777777" w:rsidR="00D65C49" w:rsidRPr="00374636" w:rsidRDefault="00D65C49" w:rsidP="00C70145">
            <w:pPr>
              <w:pStyle w:val="TAH"/>
            </w:pPr>
            <w:r w:rsidRPr="00374636">
              <w:rPr>
                <w:lang w:eastAsia="zh-CN"/>
              </w:rPr>
              <w:t>Cell 2</w:t>
            </w:r>
          </w:p>
        </w:tc>
        <w:tc>
          <w:tcPr>
            <w:tcW w:w="0" w:type="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31543141" w14:textId="77777777" w:rsidR="00D65C49" w:rsidRPr="00374636" w:rsidRDefault="00D65C49" w:rsidP="00C70145">
            <w:pPr>
              <w:pStyle w:val="TAH"/>
            </w:pPr>
            <w:r w:rsidRPr="00374636">
              <w:rPr>
                <w:lang w:eastAsia="zh-CN"/>
              </w:rPr>
              <w:t>Cell 2</w:t>
            </w:r>
          </w:p>
        </w:tc>
        <w:tc>
          <w:tcPr>
            <w:tcW w:w="0" w:type="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3DA5D797" w14:textId="77777777" w:rsidR="00D65C49" w:rsidRPr="00374636" w:rsidRDefault="00D65C49" w:rsidP="00C70145">
            <w:pPr>
              <w:pStyle w:val="TAH"/>
            </w:pPr>
            <w:r w:rsidRPr="00374636">
              <w:rPr>
                <w:lang w:eastAsia="zh-CN"/>
              </w:rPr>
              <w:t>Cell 2</w:t>
            </w:r>
          </w:p>
        </w:tc>
        <w:tc>
          <w:tcPr>
            <w:tcW w:w="0" w:type="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vAlign w:val="center"/>
          </w:tcPr>
          <w:p w14:paraId="2A12E262" w14:textId="77777777" w:rsidR="00D65C49" w:rsidRPr="00374636" w:rsidRDefault="00D65C49" w:rsidP="00C70145">
            <w:pPr>
              <w:pStyle w:val="TAL"/>
            </w:pPr>
          </w:p>
        </w:tc>
        <w:tc>
          <w:tcPr>
            <w:tcW w:w="0" w:type="auto"/>
            <w:vMerge/>
            <w:vAlign w:val="center"/>
          </w:tcPr>
          <w:p w14:paraId="31838F10" w14:textId="77777777" w:rsidR="00D65C49" w:rsidRPr="00374636" w:rsidRDefault="00D65C49" w:rsidP="00C70145">
            <w:pPr>
              <w:pStyle w:val="TAL"/>
            </w:pPr>
          </w:p>
        </w:tc>
        <w:tc>
          <w:tcPr>
            <w:tcW w:w="0" w:type="auto"/>
            <w:vMerge/>
            <w:vAlign w:val="center"/>
          </w:tcPr>
          <w:p w14:paraId="1F141AE7" w14:textId="77777777" w:rsidR="00D65C49" w:rsidRPr="00374636" w:rsidRDefault="00D65C49" w:rsidP="00C70145">
            <w:pPr>
              <w:pStyle w:val="TAL"/>
            </w:pPr>
          </w:p>
        </w:tc>
        <w:tc>
          <w:tcPr>
            <w:tcW w:w="0" w:type="auto"/>
            <w:vMerge/>
            <w:vAlign w:val="center"/>
          </w:tcPr>
          <w:p w14:paraId="6158CB56" w14:textId="77777777" w:rsidR="00D65C49" w:rsidRPr="00374636" w:rsidRDefault="00D65C49" w:rsidP="00C70145">
            <w:pPr>
              <w:pStyle w:val="TAL"/>
            </w:pPr>
          </w:p>
        </w:tc>
        <w:tc>
          <w:tcPr>
            <w:tcW w:w="0" w:type="auto"/>
            <w:vMerge/>
            <w:vAlign w:val="center"/>
          </w:tcPr>
          <w:p w14:paraId="267D7DA8" w14:textId="77777777" w:rsidR="00D65C49" w:rsidRPr="00374636" w:rsidRDefault="00D65C49" w:rsidP="00C70145">
            <w:pPr>
              <w:pStyle w:val="TAL"/>
            </w:pPr>
          </w:p>
        </w:tc>
        <w:tc>
          <w:tcPr>
            <w:tcW w:w="0" w:type="auto"/>
            <w:vMerge/>
            <w:vAlign w:val="center"/>
          </w:tcPr>
          <w:p w14:paraId="374A6096" w14:textId="77777777" w:rsidR="00D65C49" w:rsidRPr="00374636" w:rsidRDefault="00D65C49" w:rsidP="00C70145">
            <w:pPr>
              <w:pStyle w:val="TAL"/>
            </w:pPr>
          </w:p>
        </w:tc>
        <w:tc>
          <w:tcPr>
            <w:tcW w:w="0" w:type="auto"/>
            <w:vMerge/>
            <w:vAlign w:val="center"/>
          </w:tcPr>
          <w:p w14:paraId="3B682A11" w14:textId="77777777" w:rsidR="00D65C49" w:rsidRPr="00374636" w:rsidRDefault="00D65C49" w:rsidP="00C70145">
            <w:pPr>
              <w:pStyle w:val="TAL"/>
            </w:pPr>
          </w:p>
        </w:tc>
        <w:tc>
          <w:tcPr>
            <w:tcW w:w="0" w:type="auto"/>
            <w:vMerge/>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vAlign w:val="center"/>
          </w:tcPr>
          <w:p w14:paraId="4B4F0583" w14:textId="77777777" w:rsidR="00D65C49" w:rsidRPr="00374636" w:rsidRDefault="00D65C49" w:rsidP="00C70145">
            <w:pPr>
              <w:pStyle w:val="TAL"/>
            </w:pPr>
          </w:p>
        </w:tc>
        <w:tc>
          <w:tcPr>
            <w:tcW w:w="0" w:type="auto"/>
            <w:vMerge/>
            <w:vAlign w:val="center"/>
          </w:tcPr>
          <w:p w14:paraId="31935F63" w14:textId="77777777" w:rsidR="00D65C49" w:rsidRPr="00374636" w:rsidRDefault="00D65C49" w:rsidP="00C70145">
            <w:pPr>
              <w:pStyle w:val="TAL"/>
            </w:pPr>
          </w:p>
        </w:tc>
        <w:tc>
          <w:tcPr>
            <w:tcW w:w="0" w:type="auto"/>
            <w:vMerge/>
            <w:vAlign w:val="center"/>
          </w:tcPr>
          <w:p w14:paraId="7DBF28E9" w14:textId="77777777" w:rsidR="00D65C49" w:rsidRPr="00374636" w:rsidRDefault="00D65C49" w:rsidP="00C70145">
            <w:pPr>
              <w:pStyle w:val="TAL"/>
            </w:pPr>
          </w:p>
        </w:tc>
        <w:tc>
          <w:tcPr>
            <w:tcW w:w="0" w:type="auto"/>
            <w:vMerge/>
            <w:vAlign w:val="center"/>
          </w:tcPr>
          <w:p w14:paraId="29916B95" w14:textId="77777777" w:rsidR="00D65C49" w:rsidRPr="00374636" w:rsidRDefault="00D65C49" w:rsidP="00C70145">
            <w:pPr>
              <w:pStyle w:val="TAL"/>
            </w:pPr>
          </w:p>
        </w:tc>
        <w:tc>
          <w:tcPr>
            <w:tcW w:w="0" w:type="auto"/>
            <w:vMerge/>
            <w:vAlign w:val="center"/>
          </w:tcPr>
          <w:p w14:paraId="4AD8ED33" w14:textId="77777777" w:rsidR="00D65C49" w:rsidRPr="00374636" w:rsidRDefault="00D65C49" w:rsidP="00C70145">
            <w:pPr>
              <w:pStyle w:val="TAL"/>
            </w:pPr>
          </w:p>
        </w:tc>
        <w:tc>
          <w:tcPr>
            <w:tcW w:w="0" w:type="auto"/>
            <w:vMerge/>
            <w:vAlign w:val="center"/>
          </w:tcPr>
          <w:p w14:paraId="7F108E99" w14:textId="77777777" w:rsidR="00D65C49" w:rsidRPr="00374636" w:rsidRDefault="00D65C49" w:rsidP="00C70145">
            <w:pPr>
              <w:pStyle w:val="TAL"/>
            </w:pPr>
          </w:p>
        </w:tc>
        <w:tc>
          <w:tcPr>
            <w:tcW w:w="0" w:type="auto"/>
            <w:vMerge/>
            <w:vAlign w:val="center"/>
          </w:tcPr>
          <w:p w14:paraId="393B71F4" w14:textId="77777777" w:rsidR="00D65C49" w:rsidRPr="00374636" w:rsidRDefault="00D65C49" w:rsidP="00C70145">
            <w:pPr>
              <w:pStyle w:val="TAL"/>
            </w:pPr>
          </w:p>
        </w:tc>
        <w:tc>
          <w:tcPr>
            <w:tcW w:w="0" w:type="auto"/>
            <w:vMerge/>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vAlign w:val="center"/>
          </w:tcPr>
          <w:p w14:paraId="616C1597" w14:textId="77777777" w:rsidR="00D65C49" w:rsidRPr="00374636" w:rsidRDefault="00D65C49" w:rsidP="00C70145">
            <w:pPr>
              <w:pStyle w:val="TAL"/>
            </w:pPr>
          </w:p>
        </w:tc>
        <w:tc>
          <w:tcPr>
            <w:tcW w:w="0" w:type="auto"/>
            <w:vMerge/>
            <w:vAlign w:val="center"/>
          </w:tcPr>
          <w:p w14:paraId="0A853EEA" w14:textId="77777777" w:rsidR="00D65C49" w:rsidRPr="00374636" w:rsidRDefault="00D65C49" w:rsidP="00C70145">
            <w:pPr>
              <w:pStyle w:val="TAL"/>
            </w:pPr>
          </w:p>
        </w:tc>
        <w:tc>
          <w:tcPr>
            <w:tcW w:w="0" w:type="auto"/>
            <w:vMerge/>
            <w:vAlign w:val="center"/>
          </w:tcPr>
          <w:p w14:paraId="34CB508E" w14:textId="77777777" w:rsidR="00D65C49" w:rsidRPr="00374636" w:rsidRDefault="00D65C49" w:rsidP="00C70145">
            <w:pPr>
              <w:pStyle w:val="TAL"/>
            </w:pPr>
          </w:p>
        </w:tc>
        <w:tc>
          <w:tcPr>
            <w:tcW w:w="0" w:type="auto"/>
            <w:vMerge/>
            <w:vAlign w:val="center"/>
          </w:tcPr>
          <w:p w14:paraId="76DE1E3E" w14:textId="77777777" w:rsidR="00D65C49" w:rsidRPr="00374636" w:rsidRDefault="00D65C49" w:rsidP="00C70145">
            <w:pPr>
              <w:pStyle w:val="TAL"/>
            </w:pPr>
          </w:p>
        </w:tc>
        <w:tc>
          <w:tcPr>
            <w:tcW w:w="0" w:type="auto"/>
            <w:vMerge/>
            <w:vAlign w:val="center"/>
          </w:tcPr>
          <w:p w14:paraId="423B1561" w14:textId="77777777" w:rsidR="00D65C49" w:rsidRPr="00374636" w:rsidRDefault="00D65C49" w:rsidP="00C70145">
            <w:pPr>
              <w:pStyle w:val="TAL"/>
            </w:pPr>
          </w:p>
        </w:tc>
        <w:tc>
          <w:tcPr>
            <w:tcW w:w="0" w:type="auto"/>
            <w:vMerge/>
            <w:vAlign w:val="center"/>
          </w:tcPr>
          <w:p w14:paraId="6FAFF098" w14:textId="77777777" w:rsidR="00D65C49" w:rsidRPr="00374636" w:rsidRDefault="00D65C49" w:rsidP="00C70145">
            <w:pPr>
              <w:pStyle w:val="TAL"/>
            </w:pPr>
          </w:p>
        </w:tc>
        <w:tc>
          <w:tcPr>
            <w:tcW w:w="0" w:type="auto"/>
            <w:vMerge/>
            <w:vAlign w:val="center"/>
          </w:tcPr>
          <w:p w14:paraId="4BADE690" w14:textId="77777777" w:rsidR="00D65C49" w:rsidRPr="00374636" w:rsidRDefault="00D65C49" w:rsidP="00C70145">
            <w:pPr>
              <w:pStyle w:val="TAL"/>
            </w:pPr>
          </w:p>
        </w:tc>
        <w:tc>
          <w:tcPr>
            <w:tcW w:w="0" w:type="auto"/>
            <w:vMerge/>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vAlign w:val="center"/>
          </w:tcPr>
          <w:p w14:paraId="31E914A6" w14:textId="77777777" w:rsidR="00D65C49" w:rsidRPr="00374636" w:rsidRDefault="00D65C49" w:rsidP="00C70145">
            <w:pPr>
              <w:pStyle w:val="TAL"/>
            </w:pPr>
          </w:p>
        </w:tc>
        <w:tc>
          <w:tcPr>
            <w:tcW w:w="0" w:type="auto"/>
            <w:vMerge/>
            <w:vAlign w:val="center"/>
          </w:tcPr>
          <w:p w14:paraId="55C9FEBE" w14:textId="77777777" w:rsidR="00D65C49" w:rsidRPr="00374636" w:rsidRDefault="00D65C49" w:rsidP="00C70145">
            <w:pPr>
              <w:pStyle w:val="TAL"/>
            </w:pPr>
          </w:p>
        </w:tc>
        <w:tc>
          <w:tcPr>
            <w:tcW w:w="0" w:type="auto"/>
            <w:vMerge/>
            <w:vAlign w:val="center"/>
          </w:tcPr>
          <w:p w14:paraId="413EA214" w14:textId="77777777" w:rsidR="00D65C49" w:rsidRPr="00374636" w:rsidRDefault="00D65C49" w:rsidP="00C70145">
            <w:pPr>
              <w:pStyle w:val="TAL"/>
            </w:pPr>
          </w:p>
        </w:tc>
        <w:tc>
          <w:tcPr>
            <w:tcW w:w="0" w:type="auto"/>
            <w:vMerge/>
            <w:vAlign w:val="center"/>
          </w:tcPr>
          <w:p w14:paraId="1ADCB80D" w14:textId="77777777" w:rsidR="00D65C49" w:rsidRPr="00374636" w:rsidRDefault="00D65C49" w:rsidP="00C70145">
            <w:pPr>
              <w:pStyle w:val="TAL"/>
            </w:pPr>
          </w:p>
        </w:tc>
        <w:tc>
          <w:tcPr>
            <w:tcW w:w="0" w:type="auto"/>
            <w:vMerge/>
            <w:vAlign w:val="center"/>
          </w:tcPr>
          <w:p w14:paraId="208D9BF2" w14:textId="77777777" w:rsidR="00D65C49" w:rsidRPr="00374636" w:rsidRDefault="00D65C49" w:rsidP="00C70145">
            <w:pPr>
              <w:pStyle w:val="TAL"/>
            </w:pPr>
          </w:p>
        </w:tc>
        <w:tc>
          <w:tcPr>
            <w:tcW w:w="0" w:type="auto"/>
            <w:vMerge/>
            <w:vAlign w:val="center"/>
          </w:tcPr>
          <w:p w14:paraId="73A468DB" w14:textId="77777777" w:rsidR="00D65C49" w:rsidRPr="00374636" w:rsidRDefault="00D65C49" w:rsidP="00C70145">
            <w:pPr>
              <w:pStyle w:val="TAL"/>
            </w:pPr>
          </w:p>
        </w:tc>
        <w:tc>
          <w:tcPr>
            <w:tcW w:w="0" w:type="auto"/>
            <w:vMerge/>
            <w:vAlign w:val="center"/>
          </w:tcPr>
          <w:p w14:paraId="05578084" w14:textId="77777777" w:rsidR="00D65C49" w:rsidRPr="00374636" w:rsidRDefault="00D65C49" w:rsidP="00C70145">
            <w:pPr>
              <w:pStyle w:val="TAL"/>
            </w:pPr>
          </w:p>
        </w:tc>
        <w:tc>
          <w:tcPr>
            <w:tcW w:w="0" w:type="auto"/>
            <w:vMerge/>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vAlign w:val="center"/>
          </w:tcPr>
          <w:p w14:paraId="688E1DCC" w14:textId="77777777" w:rsidR="00D65C49" w:rsidRPr="00374636" w:rsidRDefault="00D65C49" w:rsidP="00C70145">
            <w:pPr>
              <w:pStyle w:val="TAL"/>
            </w:pPr>
          </w:p>
        </w:tc>
        <w:tc>
          <w:tcPr>
            <w:tcW w:w="0" w:type="auto"/>
            <w:vMerge/>
            <w:vAlign w:val="center"/>
          </w:tcPr>
          <w:p w14:paraId="2F1A0E0D" w14:textId="77777777" w:rsidR="00D65C49" w:rsidRPr="00374636" w:rsidRDefault="00D65C49" w:rsidP="00C70145">
            <w:pPr>
              <w:pStyle w:val="TAL"/>
            </w:pPr>
          </w:p>
        </w:tc>
        <w:tc>
          <w:tcPr>
            <w:tcW w:w="0" w:type="auto"/>
            <w:vMerge/>
            <w:vAlign w:val="center"/>
          </w:tcPr>
          <w:p w14:paraId="1599D4A1" w14:textId="77777777" w:rsidR="00D65C49" w:rsidRPr="00374636" w:rsidRDefault="00D65C49" w:rsidP="00C70145">
            <w:pPr>
              <w:pStyle w:val="TAL"/>
            </w:pPr>
          </w:p>
        </w:tc>
        <w:tc>
          <w:tcPr>
            <w:tcW w:w="0" w:type="auto"/>
            <w:vMerge/>
            <w:vAlign w:val="center"/>
          </w:tcPr>
          <w:p w14:paraId="497ED80A" w14:textId="77777777" w:rsidR="00D65C49" w:rsidRPr="00374636" w:rsidRDefault="00D65C49" w:rsidP="00C70145">
            <w:pPr>
              <w:pStyle w:val="TAL"/>
            </w:pPr>
          </w:p>
        </w:tc>
        <w:tc>
          <w:tcPr>
            <w:tcW w:w="0" w:type="auto"/>
            <w:vMerge/>
            <w:vAlign w:val="center"/>
          </w:tcPr>
          <w:p w14:paraId="2232D046" w14:textId="77777777" w:rsidR="00D65C49" w:rsidRPr="00374636" w:rsidRDefault="00D65C49" w:rsidP="00C70145">
            <w:pPr>
              <w:pStyle w:val="TAL"/>
            </w:pPr>
          </w:p>
        </w:tc>
        <w:tc>
          <w:tcPr>
            <w:tcW w:w="0" w:type="auto"/>
            <w:vMerge/>
            <w:vAlign w:val="center"/>
          </w:tcPr>
          <w:p w14:paraId="126CE2B4" w14:textId="77777777" w:rsidR="00D65C49" w:rsidRPr="00374636" w:rsidRDefault="00D65C49" w:rsidP="00C70145">
            <w:pPr>
              <w:pStyle w:val="TAL"/>
            </w:pPr>
          </w:p>
        </w:tc>
        <w:tc>
          <w:tcPr>
            <w:tcW w:w="0" w:type="auto"/>
            <w:vMerge/>
            <w:vAlign w:val="center"/>
          </w:tcPr>
          <w:p w14:paraId="7641BBA0" w14:textId="77777777" w:rsidR="00D65C49" w:rsidRPr="00374636" w:rsidRDefault="00D65C49" w:rsidP="00C70145">
            <w:pPr>
              <w:pStyle w:val="TAL"/>
            </w:pPr>
          </w:p>
        </w:tc>
        <w:tc>
          <w:tcPr>
            <w:tcW w:w="0" w:type="auto"/>
            <w:vMerge/>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vAlign w:val="center"/>
          </w:tcPr>
          <w:p w14:paraId="4344E4A3" w14:textId="77777777" w:rsidR="00D65C49" w:rsidRPr="00374636" w:rsidRDefault="00D65C49" w:rsidP="00C70145">
            <w:pPr>
              <w:pStyle w:val="TAL"/>
            </w:pPr>
          </w:p>
        </w:tc>
        <w:tc>
          <w:tcPr>
            <w:tcW w:w="0" w:type="auto"/>
            <w:vMerge/>
            <w:vAlign w:val="center"/>
          </w:tcPr>
          <w:p w14:paraId="45041CA1" w14:textId="77777777" w:rsidR="00D65C49" w:rsidRPr="00374636" w:rsidRDefault="00D65C49" w:rsidP="00C70145">
            <w:pPr>
              <w:pStyle w:val="TAL"/>
            </w:pPr>
          </w:p>
        </w:tc>
        <w:tc>
          <w:tcPr>
            <w:tcW w:w="0" w:type="auto"/>
            <w:vMerge/>
            <w:vAlign w:val="center"/>
          </w:tcPr>
          <w:p w14:paraId="49CB170B" w14:textId="77777777" w:rsidR="00D65C49" w:rsidRPr="00374636" w:rsidRDefault="00D65C49" w:rsidP="00C70145">
            <w:pPr>
              <w:pStyle w:val="TAL"/>
            </w:pPr>
          </w:p>
        </w:tc>
        <w:tc>
          <w:tcPr>
            <w:tcW w:w="0" w:type="auto"/>
            <w:vMerge/>
            <w:vAlign w:val="center"/>
          </w:tcPr>
          <w:p w14:paraId="0F3FD093" w14:textId="77777777" w:rsidR="00D65C49" w:rsidRPr="00374636" w:rsidRDefault="00D65C49" w:rsidP="00C70145">
            <w:pPr>
              <w:pStyle w:val="TAL"/>
            </w:pPr>
          </w:p>
        </w:tc>
        <w:tc>
          <w:tcPr>
            <w:tcW w:w="0" w:type="auto"/>
            <w:vMerge/>
            <w:vAlign w:val="center"/>
          </w:tcPr>
          <w:p w14:paraId="1E314722" w14:textId="77777777" w:rsidR="00D65C49" w:rsidRPr="00374636" w:rsidRDefault="00D65C49" w:rsidP="00C70145">
            <w:pPr>
              <w:pStyle w:val="TAL"/>
            </w:pPr>
          </w:p>
        </w:tc>
        <w:tc>
          <w:tcPr>
            <w:tcW w:w="0" w:type="auto"/>
            <w:vMerge/>
            <w:vAlign w:val="center"/>
          </w:tcPr>
          <w:p w14:paraId="6382B1E0" w14:textId="77777777" w:rsidR="00D65C49" w:rsidRPr="00374636" w:rsidRDefault="00D65C49" w:rsidP="00C70145">
            <w:pPr>
              <w:pStyle w:val="TAL"/>
            </w:pPr>
          </w:p>
        </w:tc>
        <w:tc>
          <w:tcPr>
            <w:tcW w:w="0" w:type="auto"/>
            <w:vMerge/>
            <w:vAlign w:val="center"/>
          </w:tcPr>
          <w:p w14:paraId="27EEC601" w14:textId="77777777" w:rsidR="00D65C49" w:rsidRPr="00374636" w:rsidRDefault="00D65C49" w:rsidP="00C70145">
            <w:pPr>
              <w:pStyle w:val="TAL"/>
            </w:pPr>
          </w:p>
        </w:tc>
        <w:tc>
          <w:tcPr>
            <w:tcW w:w="0" w:type="auto"/>
            <w:vMerge/>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vAlign w:val="center"/>
          </w:tcPr>
          <w:p w14:paraId="5A86FAB5" w14:textId="77777777" w:rsidR="00D65C49" w:rsidRPr="00374636" w:rsidRDefault="00D65C49" w:rsidP="00C70145">
            <w:pPr>
              <w:pStyle w:val="TAL"/>
            </w:pPr>
          </w:p>
        </w:tc>
        <w:tc>
          <w:tcPr>
            <w:tcW w:w="0" w:type="auto"/>
            <w:vMerge/>
            <w:vAlign w:val="center"/>
          </w:tcPr>
          <w:p w14:paraId="074CD20A" w14:textId="77777777" w:rsidR="00D65C49" w:rsidRPr="00374636" w:rsidRDefault="00D65C49" w:rsidP="00C70145">
            <w:pPr>
              <w:pStyle w:val="TAL"/>
            </w:pPr>
          </w:p>
        </w:tc>
        <w:tc>
          <w:tcPr>
            <w:tcW w:w="0" w:type="auto"/>
            <w:vMerge/>
            <w:vAlign w:val="center"/>
          </w:tcPr>
          <w:p w14:paraId="29228CC5" w14:textId="77777777" w:rsidR="00D65C49" w:rsidRPr="00374636" w:rsidRDefault="00D65C49" w:rsidP="00C70145">
            <w:pPr>
              <w:pStyle w:val="TAL"/>
            </w:pPr>
          </w:p>
        </w:tc>
        <w:tc>
          <w:tcPr>
            <w:tcW w:w="0" w:type="auto"/>
            <w:vMerge/>
            <w:vAlign w:val="center"/>
          </w:tcPr>
          <w:p w14:paraId="2D7F31D1" w14:textId="77777777" w:rsidR="00D65C49" w:rsidRPr="00374636" w:rsidRDefault="00D65C49" w:rsidP="00C70145">
            <w:pPr>
              <w:pStyle w:val="TAL"/>
            </w:pPr>
          </w:p>
        </w:tc>
        <w:tc>
          <w:tcPr>
            <w:tcW w:w="0" w:type="auto"/>
            <w:vMerge/>
            <w:vAlign w:val="center"/>
          </w:tcPr>
          <w:p w14:paraId="03A6E703" w14:textId="77777777" w:rsidR="00D65C49" w:rsidRPr="00374636" w:rsidRDefault="00D65C49" w:rsidP="00C70145">
            <w:pPr>
              <w:pStyle w:val="TAL"/>
            </w:pPr>
          </w:p>
        </w:tc>
        <w:tc>
          <w:tcPr>
            <w:tcW w:w="0" w:type="auto"/>
            <w:vMerge/>
            <w:vAlign w:val="center"/>
          </w:tcPr>
          <w:p w14:paraId="34F90787" w14:textId="77777777" w:rsidR="00D65C49" w:rsidRPr="00374636" w:rsidRDefault="00D65C49" w:rsidP="00C70145">
            <w:pPr>
              <w:pStyle w:val="TAL"/>
            </w:pPr>
          </w:p>
        </w:tc>
        <w:tc>
          <w:tcPr>
            <w:tcW w:w="0" w:type="auto"/>
            <w:vMerge/>
            <w:vAlign w:val="center"/>
          </w:tcPr>
          <w:p w14:paraId="50A28AAD" w14:textId="77777777" w:rsidR="00D65C49" w:rsidRPr="00374636" w:rsidRDefault="00D65C49" w:rsidP="00C70145">
            <w:pPr>
              <w:pStyle w:val="TAL"/>
            </w:pPr>
          </w:p>
        </w:tc>
        <w:tc>
          <w:tcPr>
            <w:tcW w:w="0" w:type="auto"/>
            <w:vMerge/>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vAlign w:val="center"/>
          </w:tcPr>
          <w:p w14:paraId="75E40635" w14:textId="77777777" w:rsidR="00D65C49" w:rsidRPr="00374636" w:rsidRDefault="00D65C49" w:rsidP="00C70145">
            <w:pPr>
              <w:pStyle w:val="TAL"/>
            </w:pPr>
          </w:p>
        </w:tc>
        <w:tc>
          <w:tcPr>
            <w:tcW w:w="0" w:type="auto"/>
            <w:vMerge/>
            <w:vAlign w:val="center"/>
          </w:tcPr>
          <w:p w14:paraId="47CF15C1" w14:textId="77777777" w:rsidR="00D65C49" w:rsidRPr="00374636" w:rsidRDefault="00D65C49" w:rsidP="00C70145">
            <w:pPr>
              <w:pStyle w:val="TAL"/>
            </w:pPr>
          </w:p>
        </w:tc>
        <w:tc>
          <w:tcPr>
            <w:tcW w:w="0" w:type="auto"/>
            <w:vMerge/>
            <w:vAlign w:val="center"/>
          </w:tcPr>
          <w:p w14:paraId="6E825DF5" w14:textId="77777777" w:rsidR="00D65C49" w:rsidRPr="00374636" w:rsidRDefault="00D65C49" w:rsidP="00C70145">
            <w:pPr>
              <w:pStyle w:val="TAL"/>
            </w:pPr>
          </w:p>
        </w:tc>
        <w:tc>
          <w:tcPr>
            <w:tcW w:w="0" w:type="auto"/>
            <w:vMerge/>
            <w:vAlign w:val="center"/>
          </w:tcPr>
          <w:p w14:paraId="1A5B7FD6" w14:textId="77777777" w:rsidR="00D65C49" w:rsidRPr="00374636" w:rsidRDefault="00D65C49" w:rsidP="00C70145">
            <w:pPr>
              <w:pStyle w:val="TAL"/>
            </w:pPr>
          </w:p>
        </w:tc>
        <w:tc>
          <w:tcPr>
            <w:tcW w:w="0" w:type="auto"/>
            <w:vMerge/>
            <w:vAlign w:val="center"/>
          </w:tcPr>
          <w:p w14:paraId="4343E3B9" w14:textId="77777777" w:rsidR="00D65C49" w:rsidRPr="00374636" w:rsidRDefault="00D65C49" w:rsidP="00C70145">
            <w:pPr>
              <w:pStyle w:val="TAL"/>
            </w:pPr>
          </w:p>
        </w:tc>
        <w:tc>
          <w:tcPr>
            <w:tcW w:w="0" w:type="auto"/>
            <w:vMerge/>
            <w:vAlign w:val="center"/>
          </w:tcPr>
          <w:p w14:paraId="1E8405C7" w14:textId="77777777" w:rsidR="00D65C49" w:rsidRPr="00374636" w:rsidRDefault="00D65C49" w:rsidP="00C70145">
            <w:pPr>
              <w:pStyle w:val="TAL"/>
            </w:pPr>
          </w:p>
        </w:tc>
        <w:tc>
          <w:tcPr>
            <w:tcW w:w="0" w:type="auto"/>
            <w:vMerge/>
            <w:vAlign w:val="center"/>
          </w:tcPr>
          <w:p w14:paraId="49DE6767" w14:textId="77777777" w:rsidR="00D65C49" w:rsidRPr="00374636" w:rsidRDefault="00D65C49" w:rsidP="00C70145">
            <w:pPr>
              <w:pStyle w:val="TAL"/>
            </w:pPr>
          </w:p>
        </w:tc>
        <w:tc>
          <w:tcPr>
            <w:tcW w:w="0" w:type="auto"/>
            <w:vMerge/>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r w:rsidRPr="00374636">
              <w:t>OCNG_RA</w:t>
            </w:r>
            <w:r w:rsidRPr="00374636">
              <w:rPr>
                <w:vertAlign w:val="superscript"/>
              </w:rPr>
              <w:t xml:space="preserve">Note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vAlign w:val="center"/>
          </w:tcPr>
          <w:p w14:paraId="3DC56481" w14:textId="77777777" w:rsidR="00D65C49" w:rsidRPr="00374636" w:rsidRDefault="00D65C49" w:rsidP="00C70145">
            <w:pPr>
              <w:pStyle w:val="TAL"/>
            </w:pPr>
          </w:p>
        </w:tc>
        <w:tc>
          <w:tcPr>
            <w:tcW w:w="0" w:type="auto"/>
            <w:vMerge/>
            <w:vAlign w:val="center"/>
          </w:tcPr>
          <w:p w14:paraId="58AD83FA" w14:textId="77777777" w:rsidR="00D65C49" w:rsidRPr="00374636" w:rsidRDefault="00D65C49" w:rsidP="00C70145">
            <w:pPr>
              <w:pStyle w:val="TAL"/>
            </w:pPr>
          </w:p>
        </w:tc>
        <w:tc>
          <w:tcPr>
            <w:tcW w:w="0" w:type="auto"/>
            <w:vMerge/>
            <w:vAlign w:val="center"/>
          </w:tcPr>
          <w:p w14:paraId="13ACE2DE" w14:textId="77777777" w:rsidR="00D65C49" w:rsidRPr="00374636" w:rsidRDefault="00D65C49" w:rsidP="00C70145">
            <w:pPr>
              <w:pStyle w:val="TAL"/>
            </w:pPr>
          </w:p>
        </w:tc>
        <w:tc>
          <w:tcPr>
            <w:tcW w:w="0" w:type="auto"/>
            <w:vMerge/>
            <w:vAlign w:val="center"/>
          </w:tcPr>
          <w:p w14:paraId="6A881857" w14:textId="77777777" w:rsidR="00D65C49" w:rsidRPr="00374636" w:rsidRDefault="00D65C49" w:rsidP="00C70145">
            <w:pPr>
              <w:pStyle w:val="TAL"/>
            </w:pPr>
          </w:p>
        </w:tc>
        <w:tc>
          <w:tcPr>
            <w:tcW w:w="0" w:type="auto"/>
            <w:vMerge/>
            <w:vAlign w:val="center"/>
          </w:tcPr>
          <w:p w14:paraId="021ABC91" w14:textId="77777777" w:rsidR="00D65C49" w:rsidRPr="00374636" w:rsidRDefault="00D65C49" w:rsidP="00C70145">
            <w:pPr>
              <w:pStyle w:val="TAL"/>
            </w:pPr>
          </w:p>
        </w:tc>
        <w:tc>
          <w:tcPr>
            <w:tcW w:w="0" w:type="auto"/>
            <w:vMerge/>
            <w:vAlign w:val="center"/>
          </w:tcPr>
          <w:p w14:paraId="56C0BCEC" w14:textId="77777777" w:rsidR="00D65C49" w:rsidRPr="00374636" w:rsidRDefault="00D65C49" w:rsidP="00C70145">
            <w:pPr>
              <w:pStyle w:val="TAL"/>
            </w:pPr>
          </w:p>
        </w:tc>
        <w:tc>
          <w:tcPr>
            <w:tcW w:w="0" w:type="auto"/>
            <w:vMerge/>
            <w:vAlign w:val="center"/>
          </w:tcPr>
          <w:p w14:paraId="3B1C970F" w14:textId="77777777" w:rsidR="00D65C49" w:rsidRPr="00374636" w:rsidRDefault="00D65C49" w:rsidP="00C70145">
            <w:pPr>
              <w:pStyle w:val="TAL"/>
            </w:pPr>
          </w:p>
        </w:tc>
        <w:tc>
          <w:tcPr>
            <w:tcW w:w="0" w:type="auto"/>
            <w:vMerge/>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vAlign w:val="center"/>
          </w:tcPr>
          <w:p w14:paraId="4309F20D" w14:textId="77777777" w:rsidR="00D65C49" w:rsidRPr="00374636" w:rsidRDefault="00D65C49" w:rsidP="00C70145">
            <w:pPr>
              <w:pStyle w:val="TAL"/>
            </w:pPr>
          </w:p>
        </w:tc>
        <w:tc>
          <w:tcPr>
            <w:tcW w:w="0" w:type="auto"/>
            <w:vMerge/>
            <w:vAlign w:val="center"/>
          </w:tcPr>
          <w:p w14:paraId="6F97B609" w14:textId="77777777" w:rsidR="00D65C49" w:rsidRPr="00374636" w:rsidRDefault="00D65C49" w:rsidP="00C70145">
            <w:pPr>
              <w:pStyle w:val="TAL"/>
            </w:pPr>
          </w:p>
        </w:tc>
        <w:tc>
          <w:tcPr>
            <w:tcW w:w="0" w:type="auto"/>
            <w:vMerge/>
            <w:vAlign w:val="center"/>
          </w:tcPr>
          <w:p w14:paraId="2A2F64E4" w14:textId="77777777" w:rsidR="00D65C49" w:rsidRPr="00374636" w:rsidRDefault="00D65C49" w:rsidP="00C70145">
            <w:pPr>
              <w:pStyle w:val="TAL"/>
            </w:pPr>
          </w:p>
        </w:tc>
        <w:tc>
          <w:tcPr>
            <w:tcW w:w="0" w:type="auto"/>
            <w:vMerge/>
            <w:vAlign w:val="center"/>
          </w:tcPr>
          <w:p w14:paraId="773E4EC6" w14:textId="77777777" w:rsidR="00D65C49" w:rsidRPr="00374636" w:rsidRDefault="00D65C49" w:rsidP="00C70145">
            <w:pPr>
              <w:pStyle w:val="TAL"/>
            </w:pPr>
          </w:p>
        </w:tc>
        <w:tc>
          <w:tcPr>
            <w:tcW w:w="0" w:type="auto"/>
            <w:vMerge/>
            <w:vAlign w:val="center"/>
          </w:tcPr>
          <w:p w14:paraId="2C60FADE" w14:textId="77777777" w:rsidR="00D65C49" w:rsidRPr="00374636" w:rsidRDefault="00D65C49" w:rsidP="00C70145">
            <w:pPr>
              <w:pStyle w:val="TAL"/>
            </w:pPr>
          </w:p>
        </w:tc>
        <w:tc>
          <w:tcPr>
            <w:tcW w:w="0" w:type="auto"/>
            <w:vMerge/>
            <w:vAlign w:val="center"/>
          </w:tcPr>
          <w:p w14:paraId="1F84D0B8" w14:textId="77777777" w:rsidR="00D65C49" w:rsidRPr="00374636" w:rsidRDefault="00D65C49" w:rsidP="00C70145">
            <w:pPr>
              <w:pStyle w:val="TAL"/>
            </w:pPr>
          </w:p>
        </w:tc>
        <w:tc>
          <w:tcPr>
            <w:tcW w:w="0" w:type="auto"/>
            <w:vMerge/>
            <w:vAlign w:val="center"/>
          </w:tcPr>
          <w:p w14:paraId="4547F3EB" w14:textId="77777777" w:rsidR="00D65C49" w:rsidRPr="00374636" w:rsidRDefault="00D65C49" w:rsidP="00C70145">
            <w:pPr>
              <w:pStyle w:val="TAL"/>
            </w:pPr>
          </w:p>
        </w:tc>
        <w:tc>
          <w:tcPr>
            <w:tcW w:w="0" w:type="auto"/>
            <w:vMerge/>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tcPr>
          <w:p w14:paraId="75C9B2D5" w14:textId="77777777" w:rsidR="00D65C49" w:rsidRPr="00374636" w:rsidRDefault="00D65C49" w:rsidP="00C70145">
            <w:pPr>
              <w:pStyle w:val="TAL"/>
            </w:pPr>
            <w:r w:rsidRPr="00374636">
              <w:t>0</w:t>
            </w:r>
          </w:p>
        </w:tc>
        <w:tc>
          <w:tcPr>
            <w:tcW w:w="0" w:type="auto"/>
          </w:tcPr>
          <w:p w14:paraId="55DE7D4E" w14:textId="77777777" w:rsidR="00D65C49" w:rsidRPr="00374636" w:rsidRDefault="00D65C49" w:rsidP="00C70145">
            <w:pPr>
              <w:pStyle w:val="TAL"/>
            </w:pPr>
            <w:r w:rsidRPr="00374636">
              <w:t>0</w:t>
            </w:r>
          </w:p>
        </w:tc>
        <w:tc>
          <w:tcPr>
            <w:tcW w:w="0" w:type="auto"/>
          </w:tcPr>
          <w:p w14:paraId="5379F0C7" w14:textId="77777777" w:rsidR="00D65C49" w:rsidRPr="00374636" w:rsidRDefault="00D65C49" w:rsidP="00C70145">
            <w:pPr>
              <w:pStyle w:val="TAL"/>
            </w:pPr>
            <w:r w:rsidRPr="00374636">
              <w:t>-2.7</w:t>
            </w:r>
          </w:p>
        </w:tc>
        <w:tc>
          <w:tcPr>
            <w:tcW w:w="0" w:type="auto"/>
          </w:tcPr>
          <w:p w14:paraId="0816DB29" w14:textId="77777777" w:rsidR="00D65C49" w:rsidRPr="00374636" w:rsidRDefault="00D65C49" w:rsidP="00C70145">
            <w:pPr>
              <w:pStyle w:val="TAL"/>
            </w:pPr>
            <w:r w:rsidRPr="00374636">
              <w:t>0.3</w:t>
            </w:r>
          </w:p>
        </w:tc>
        <w:tc>
          <w:tcPr>
            <w:tcW w:w="0" w:type="auto"/>
          </w:tcPr>
          <w:p w14:paraId="6FE277B4" w14:textId="77777777" w:rsidR="00D65C49" w:rsidRPr="00374636" w:rsidRDefault="00D65C49" w:rsidP="00C70145">
            <w:pPr>
              <w:pStyle w:val="TAL"/>
            </w:pPr>
            <w:r w:rsidRPr="00374636">
              <w:t>0</w:t>
            </w:r>
          </w:p>
        </w:tc>
        <w:tc>
          <w:tcPr>
            <w:tcW w:w="0" w:type="auto"/>
          </w:tcPr>
          <w:p w14:paraId="5E171CFD" w14:textId="77777777" w:rsidR="00D65C49" w:rsidRPr="00374636" w:rsidRDefault="00D65C49" w:rsidP="00C70145">
            <w:pPr>
              <w:pStyle w:val="TAL"/>
            </w:pPr>
            <w:r w:rsidRPr="00374636">
              <w:t>0</w:t>
            </w:r>
          </w:p>
        </w:tc>
        <w:tc>
          <w:tcPr>
            <w:tcW w:w="0" w:type="auto"/>
          </w:tcPr>
          <w:p w14:paraId="37C005A1" w14:textId="77777777" w:rsidR="00D65C49" w:rsidRPr="00374636" w:rsidRDefault="00D65C49" w:rsidP="00C70145">
            <w:pPr>
              <w:pStyle w:val="TAL"/>
            </w:pPr>
            <w:r w:rsidRPr="00374636">
              <w:t>-2.7</w:t>
            </w:r>
          </w:p>
        </w:tc>
        <w:tc>
          <w:tcPr>
            <w:tcW w:w="0" w:type="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1.75pt;height:21.75pt" o:ole="" fillcolor="window">
                  <v:imagedata r:id="rId22" o:title=""/>
                </v:shape>
                <o:OLEObject Type="Embed" ProgID="Equation.3" ShapeID="_x0000_i1178" DrawAspect="Content" ObjectID="_1829923823"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6.75pt;height:21.75pt" o:ole="">
                  <v:imagedata r:id="rId127" o:title=""/>
                </v:shape>
                <o:OLEObject Type="Embed" ProgID="Equation.3" ShapeID="_x0000_i1179" DrawAspect="Content" ObjectID="_1829923824"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vAlign w:val="center"/>
          </w:tcPr>
          <w:p w14:paraId="6DE86AD7" w14:textId="77777777" w:rsidR="00D65C49" w:rsidRPr="00374636" w:rsidRDefault="00D65C49" w:rsidP="00C70145">
            <w:pPr>
              <w:pStyle w:val="TAL"/>
            </w:pPr>
            <w:r w:rsidRPr="00374636">
              <w:rPr>
                <w:lang w:eastAsia="zh-CN"/>
              </w:rPr>
              <w:t>-2.37</w:t>
            </w:r>
          </w:p>
        </w:tc>
        <w:tc>
          <w:tcPr>
            <w:tcW w:w="1615" w:type="dxa"/>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vAlign w:val="center"/>
          </w:tcPr>
          <w:p w14:paraId="28B5B8E5" w14:textId="77777777" w:rsidR="00D65C49" w:rsidRPr="00374636" w:rsidRDefault="00D65C49" w:rsidP="00C70145">
            <w:pPr>
              <w:pStyle w:val="TAL"/>
            </w:pPr>
            <w:r w:rsidRPr="00374636">
              <w:rPr>
                <w:lang w:eastAsia="zh-CN"/>
              </w:rPr>
              <w:t>-5.7</w:t>
            </w:r>
          </w:p>
        </w:tc>
        <w:tc>
          <w:tcPr>
            <w:tcW w:w="0" w:type="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vAlign w:val="center"/>
          </w:tcPr>
          <w:p w14:paraId="6268C377" w14:textId="77777777" w:rsidR="00D65C49" w:rsidRPr="00374636" w:rsidRDefault="00D65C49" w:rsidP="00C70145">
            <w:pPr>
              <w:pStyle w:val="TAL"/>
            </w:pPr>
            <w:r w:rsidRPr="00374636">
              <w:rPr>
                <w:lang w:eastAsia="zh-CN"/>
              </w:rPr>
              <w:t>-2.37</w:t>
            </w:r>
          </w:p>
        </w:tc>
        <w:tc>
          <w:tcPr>
            <w:tcW w:w="0" w:type="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vAlign w:val="center"/>
          </w:tcPr>
          <w:p w14:paraId="1F836E64" w14:textId="77777777" w:rsidR="00D65C49" w:rsidRPr="00374636" w:rsidRDefault="00D65C49" w:rsidP="00C70145">
            <w:pPr>
              <w:pStyle w:val="TAL"/>
            </w:pPr>
            <w:r w:rsidRPr="00374636">
              <w:rPr>
                <w:lang w:eastAsia="zh-CN"/>
              </w:rPr>
              <w:t>-5.7</w:t>
            </w:r>
          </w:p>
        </w:tc>
        <w:tc>
          <w:tcPr>
            <w:tcW w:w="0" w:type="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25pt;height:21.75pt" o:ole="" fillcolor="window">
                  <v:imagedata r:id="rId20" o:title=""/>
                </v:shape>
                <o:OLEObject Type="Embed" ProgID="Equation.3" ShapeID="_x0000_i1180" DrawAspect="Content" ObjectID="_1829923825"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vAlign w:val="center"/>
          </w:tcPr>
          <w:p w14:paraId="4E2FDAFD" w14:textId="77777777" w:rsidR="00D65C49" w:rsidRPr="00374636" w:rsidRDefault="00D65C49" w:rsidP="00C70145">
            <w:pPr>
              <w:pStyle w:val="TAL"/>
            </w:pPr>
            <w:r w:rsidRPr="00374636">
              <w:rPr>
                <w:lang w:eastAsia="zh-CN"/>
              </w:rPr>
              <w:t>N/A</w:t>
            </w:r>
          </w:p>
        </w:tc>
        <w:tc>
          <w:tcPr>
            <w:tcW w:w="0" w:type="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vAlign w:val="center"/>
          </w:tcPr>
          <w:p w14:paraId="03125B9E" w14:textId="77777777" w:rsidR="00D65C49" w:rsidRPr="00374636" w:rsidRDefault="00D65C49" w:rsidP="00C70145">
            <w:pPr>
              <w:pStyle w:val="TAL"/>
            </w:pPr>
            <w:r w:rsidRPr="00374636">
              <w:rPr>
                <w:lang w:eastAsia="zh-CN"/>
              </w:rPr>
              <w:t>N/A</w:t>
            </w:r>
          </w:p>
        </w:tc>
        <w:tc>
          <w:tcPr>
            <w:tcW w:w="0" w:type="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vAlign w:val="center"/>
          </w:tcPr>
          <w:p w14:paraId="36C55280" w14:textId="77777777" w:rsidR="00D65C49" w:rsidRPr="00374636" w:rsidRDefault="00D65C49" w:rsidP="00C70145">
            <w:pPr>
              <w:pStyle w:val="TAL"/>
            </w:pPr>
            <w:r w:rsidRPr="00374636">
              <w:rPr>
                <w:lang w:eastAsia="zh-CN"/>
              </w:rPr>
              <w:t>N/A</w:t>
            </w:r>
          </w:p>
        </w:tc>
        <w:tc>
          <w:tcPr>
            <w:tcW w:w="0" w:type="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vAlign w:val="center"/>
          </w:tcPr>
          <w:p w14:paraId="14ABD68A" w14:textId="77777777" w:rsidR="00D65C49" w:rsidRPr="00374636" w:rsidRDefault="00D65C49" w:rsidP="00C70145">
            <w:pPr>
              <w:pStyle w:val="TAL"/>
            </w:pPr>
            <w:r w:rsidRPr="00374636">
              <w:rPr>
                <w:lang w:eastAsia="zh-CN"/>
              </w:rPr>
              <w:t>-69.72</w:t>
            </w:r>
          </w:p>
        </w:tc>
        <w:tc>
          <w:tcPr>
            <w:tcW w:w="0" w:type="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6.75pt;height:21.75pt" o:ole="">
                  <v:imagedata r:id="rId127" o:title=""/>
                </v:shape>
                <o:OLEObject Type="Embed" ProgID="Equation.3" ShapeID="_x0000_i1181" DrawAspect="Content" ObjectID="_1829923826"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lastRenderedPageBreak/>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1.75pt;height:21.75pt" o:ole="" fillcolor="window">
                  <v:imagedata r:id="rId22" o:title=""/>
                </v:shape>
                <o:OLEObject Type="Embed" ProgID="Equation.3" ShapeID="_x0000_i1182" DrawAspect="Content" ObjectID="_1829923827"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6.75pt;height:21.75pt" o:ole="">
                  <v:imagedata r:id="rId127" o:title=""/>
                </v:shape>
                <o:OLEObject Type="Embed" ProgID="Equation.3" ShapeID="_x0000_i1183" DrawAspect="Content" ObjectID="_1829923828"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25pt;height:21.75pt" o:ole="" fillcolor="window">
                  <v:imagedata r:id="rId20" o:title=""/>
                </v:shape>
                <o:OLEObject Type="Embed" ProgID="Equation.3" ShapeID="_x0000_i1184" DrawAspect="Content" ObjectID="_1829923829"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8" w:name="_Toc27481721"/>
      <w:bookmarkStart w:id="2659" w:name="_Toc68182971"/>
      <w:bookmarkStart w:id="2660" w:name="_Toc75461815"/>
      <w:bookmarkStart w:id="2661" w:name="_Toc76023936"/>
      <w:bookmarkStart w:id="2662" w:name="_Toc83678379"/>
      <w:bookmarkStart w:id="2663" w:name="_Toc90629100"/>
      <w:r w:rsidRPr="00374636">
        <w:t>9.1.3A</w:t>
      </w:r>
      <w:r w:rsidRPr="00374636">
        <w:tab/>
        <w:t>FDD RSTD Measurement Accuracy for UE Category 1bis</w:t>
      </w:r>
      <w:bookmarkEnd w:id="2658"/>
      <w:bookmarkEnd w:id="2659"/>
      <w:bookmarkEnd w:id="2660"/>
      <w:bookmarkEnd w:id="2661"/>
      <w:bookmarkEnd w:id="2662"/>
      <w:bookmarkEnd w:id="2663"/>
    </w:p>
    <w:p w14:paraId="47B50576" w14:textId="77777777" w:rsidR="00D65C49" w:rsidRPr="00374636" w:rsidRDefault="00D65C49" w:rsidP="00D65C49">
      <w:pPr>
        <w:pStyle w:val="Heading5"/>
      </w:pPr>
      <w:bookmarkStart w:id="2664" w:name="_Toc27481722"/>
      <w:bookmarkStart w:id="2665" w:name="_Toc68182972"/>
      <w:bookmarkStart w:id="2666" w:name="_Toc75461816"/>
      <w:bookmarkStart w:id="2667" w:name="_Toc76023937"/>
      <w:bookmarkStart w:id="2668" w:name="_Toc83678380"/>
      <w:bookmarkStart w:id="2669" w:name="_Toc90629101"/>
      <w:r w:rsidRPr="00374636">
        <w:t>9.1.3A.1</w:t>
      </w:r>
      <w:r w:rsidRPr="00374636">
        <w:tab/>
        <w:t>Test purpose</w:t>
      </w:r>
      <w:bookmarkEnd w:id="2664"/>
      <w:bookmarkEnd w:id="2665"/>
      <w:bookmarkEnd w:id="2666"/>
      <w:bookmarkEnd w:id="2667"/>
      <w:bookmarkEnd w:id="2668"/>
      <w:bookmarkEnd w:id="2669"/>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70" w:name="_Toc27481723"/>
      <w:bookmarkStart w:id="2671" w:name="_Toc68182973"/>
      <w:bookmarkStart w:id="2672" w:name="_Toc75461817"/>
      <w:bookmarkStart w:id="2673" w:name="_Toc76023938"/>
      <w:bookmarkStart w:id="2674" w:name="_Toc83678381"/>
      <w:bookmarkStart w:id="2675" w:name="_Toc90629102"/>
      <w:r w:rsidRPr="00374636">
        <w:t>9.1.3A.2</w:t>
      </w:r>
      <w:r w:rsidRPr="00374636">
        <w:tab/>
        <w:t>Test applicability</w:t>
      </w:r>
      <w:bookmarkEnd w:id="2670"/>
      <w:bookmarkEnd w:id="2671"/>
      <w:bookmarkEnd w:id="2672"/>
      <w:bookmarkEnd w:id="2673"/>
      <w:bookmarkEnd w:id="2674"/>
      <w:bookmarkEnd w:id="2675"/>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6" w:name="_Toc27481724"/>
      <w:bookmarkStart w:id="2677" w:name="_Toc68182974"/>
      <w:bookmarkStart w:id="2678" w:name="_Toc75461818"/>
      <w:bookmarkStart w:id="2679" w:name="_Toc76023939"/>
      <w:bookmarkStart w:id="2680" w:name="_Toc83678382"/>
      <w:bookmarkStart w:id="2681" w:name="_Toc90629103"/>
      <w:r w:rsidRPr="00374636">
        <w:t>9.1.3A.3</w:t>
      </w:r>
      <w:r w:rsidRPr="00374636">
        <w:tab/>
        <w:t>Minimum conformance requirements</w:t>
      </w:r>
      <w:bookmarkEnd w:id="2676"/>
      <w:bookmarkEnd w:id="2677"/>
      <w:bookmarkEnd w:id="2678"/>
      <w:bookmarkEnd w:id="2679"/>
      <w:bookmarkEnd w:id="2680"/>
      <w:bookmarkEnd w:id="2681"/>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2" w:name="_Toc27481725"/>
      <w:bookmarkStart w:id="2683" w:name="_Toc68182975"/>
      <w:bookmarkStart w:id="2684" w:name="_Toc75461819"/>
      <w:bookmarkStart w:id="2685" w:name="_Toc76023940"/>
      <w:bookmarkStart w:id="2686" w:name="_Toc83678383"/>
      <w:bookmarkStart w:id="2687" w:name="_Toc90629104"/>
      <w:r w:rsidRPr="00374636">
        <w:t>9.1.3A.4</w:t>
      </w:r>
      <w:r w:rsidRPr="00374636">
        <w:tab/>
        <w:t>Test description</w:t>
      </w:r>
      <w:bookmarkEnd w:id="2682"/>
      <w:bookmarkEnd w:id="2683"/>
      <w:bookmarkEnd w:id="2684"/>
      <w:bookmarkEnd w:id="2685"/>
      <w:bookmarkEnd w:id="2686"/>
      <w:bookmarkEnd w:id="2687"/>
    </w:p>
    <w:p w14:paraId="5011976A" w14:textId="77777777" w:rsidR="00D65C49" w:rsidRPr="00374636" w:rsidRDefault="00D65C49" w:rsidP="00D65C49">
      <w:pPr>
        <w:pStyle w:val="Heading6"/>
      </w:pPr>
      <w:bookmarkStart w:id="2688" w:name="_Toc27481726"/>
      <w:bookmarkStart w:id="2689" w:name="_Toc68182976"/>
      <w:bookmarkStart w:id="2690" w:name="_Toc75461820"/>
      <w:bookmarkStart w:id="2691" w:name="_Toc76023941"/>
      <w:bookmarkStart w:id="2692" w:name="_Toc83678384"/>
      <w:bookmarkStart w:id="2693" w:name="_Toc90629105"/>
      <w:r w:rsidRPr="00374636">
        <w:t>9.1.3A.4.1</w:t>
      </w:r>
      <w:r w:rsidRPr="00374636">
        <w:tab/>
        <w:t>Initial conditions</w:t>
      </w:r>
      <w:bookmarkEnd w:id="2688"/>
      <w:bookmarkEnd w:id="2689"/>
      <w:bookmarkEnd w:id="2690"/>
      <w:bookmarkEnd w:id="2691"/>
      <w:bookmarkEnd w:id="2692"/>
      <w:bookmarkEnd w:id="2693"/>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lastRenderedPageBreak/>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lastRenderedPageBreak/>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r w:rsidRPr="00374636">
              <w:t>ms</w:t>
            </w:r>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4" w:name="_Toc27481727"/>
      <w:bookmarkStart w:id="2695" w:name="_Toc68182977"/>
      <w:bookmarkStart w:id="2696" w:name="_Toc75461821"/>
      <w:bookmarkStart w:id="2697" w:name="_Toc76023942"/>
      <w:bookmarkStart w:id="2698" w:name="_Toc83678385"/>
      <w:bookmarkStart w:id="2699" w:name="_Toc90629106"/>
      <w:r w:rsidRPr="00374636">
        <w:t>9.1.3A.4.2</w:t>
      </w:r>
      <w:r w:rsidRPr="00374636">
        <w:tab/>
        <w:t>Test procedure</w:t>
      </w:r>
      <w:bookmarkEnd w:id="2694"/>
      <w:bookmarkEnd w:id="2695"/>
      <w:bookmarkEnd w:id="2696"/>
      <w:bookmarkEnd w:id="2697"/>
      <w:bookmarkEnd w:id="2698"/>
      <w:bookmarkEnd w:id="2699"/>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700" w:name="_Toc27481728"/>
      <w:bookmarkStart w:id="2701" w:name="_Toc68182978"/>
      <w:bookmarkStart w:id="2702" w:name="_Toc75461822"/>
      <w:bookmarkStart w:id="2703" w:name="_Toc76023943"/>
      <w:bookmarkStart w:id="2704" w:name="_Toc83678386"/>
      <w:bookmarkStart w:id="2705" w:name="_Toc90629107"/>
      <w:r w:rsidRPr="00374636">
        <w:t>9.1.3A.4.3</w:t>
      </w:r>
      <w:r w:rsidRPr="00374636">
        <w:tab/>
        <w:t>Message contents</w:t>
      </w:r>
      <w:bookmarkEnd w:id="2700"/>
      <w:bookmarkEnd w:id="2701"/>
      <w:bookmarkEnd w:id="2702"/>
      <w:bookmarkEnd w:id="2703"/>
      <w:bookmarkEnd w:id="2704"/>
      <w:bookmarkEnd w:id="2705"/>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tcPr>
          <w:p w14:paraId="5B68341D" w14:textId="77777777" w:rsidR="00D65C49" w:rsidRPr="00374636" w:rsidRDefault="00D65C49" w:rsidP="00C70145">
            <w:pPr>
              <w:pStyle w:val="TAL"/>
            </w:pPr>
            <w:r w:rsidRPr="00374636">
              <w:t>LPP-Message ::= SEQUENCE {</w:t>
            </w:r>
          </w:p>
        </w:tc>
        <w:tc>
          <w:tcPr>
            <w:tcW w:w="2267" w:type="dxa"/>
          </w:tcPr>
          <w:p w14:paraId="47A421B0" w14:textId="77777777" w:rsidR="00D65C49" w:rsidRPr="00374636" w:rsidRDefault="00D65C49" w:rsidP="00C70145">
            <w:pPr>
              <w:pStyle w:val="TAL"/>
              <w:rPr>
                <w:rFonts w:eastAsia="MS Mincho"/>
              </w:rPr>
            </w:pPr>
          </w:p>
        </w:tc>
        <w:tc>
          <w:tcPr>
            <w:tcW w:w="1700" w:type="dxa"/>
          </w:tcPr>
          <w:p w14:paraId="7EAD3F04" w14:textId="77777777" w:rsidR="00D65C49" w:rsidRPr="00374636" w:rsidRDefault="00D65C49" w:rsidP="00C70145">
            <w:pPr>
              <w:pStyle w:val="TAL"/>
              <w:rPr>
                <w:rFonts w:eastAsia="MS Mincho"/>
              </w:rPr>
            </w:pPr>
          </w:p>
        </w:tc>
        <w:tc>
          <w:tcPr>
            <w:tcW w:w="1104" w:type="dxa"/>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tcPr>
          <w:p w14:paraId="072A3BCC" w14:textId="77777777" w:rsidR="00D65C49" w:rsidRPr="00374636" w:rsidRDefault="00D65C49" w:rsidP="00C70145">
            <w:pPr>
              <w:pStyle w:val="TAL"/>
            </w:pPr>
            <w:r w:rsidRPr="00374636">
              <w:t xml:space="preserve"> lpp-MessageBody CHOICE {</w:t>
            </w:r>
          </w:p>
        </w:tc>
        <w:tc>
          <w:tcPr>
            <w:tcW w:w="2267" w:type="dxa"/>
          </w:tcPr>
          <w:p w14:paraId="7A44A2C0" w14:textId="77777777" w:rsidR="00D65C49" w:rsidRPr="00374636" w:rsidRDefault="00D65C49" w:rsidP="00C70145">
            <w:pPr>
              <w:pStyle w:val="TAL"/>
              <w:rPr>
                <w:rFonts w:eastAsia="MS Mincho"/>
              </w:rPr>
            </w:pPr>
          </w:p>
        </w:tc>
        <w:tc>
          <w:tcPr>
            <w:tcW w:w="1700" w:type="dxa"/>
          </w:tcPr>
          <w:p w14:paraId="36248EF2" w14:textId="77777777" w:rsidR="00D65C49" w:rsidRPr="00374636" w:rsidRDefault="00D65C49" w:rsidP="00C70145">
            <w:pPr>
              <w:pStyle w:val="TAL"/>
              <w:rPr>
                <w:rFonts w:eastAsia="MS Mincho"/>
              </w:rPr>
            </w:pPr>
          </w:p>
        </w:tc>
        <w:tc>
          <w:tcPr>
            <w:tcW w:w="1104" w:type="dxa"/>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tcPr>
          <w:p w14:paraId="5B4BDD56" w14:textId="77777777" w:rsidR="00D65C49" w:rsidRPr="00374636" w:rsidRDefault="00D65C49" w:rsidP="00C70145">
            <w:pPr>
              <w:pStyle w:val="TAL"/>
            </w:pPr>
            <w:r w:rsidRPr="00374636">
              <w:t xml:space="preserve">  c1 CHOICE {</w:t>
            </w:r>
          </w:p>
        </w:tc>
        <w:tc>
          <w:tcPr>
            <w:tcW w:w="2267" w:type="dxa"/>
          </w:tcPr>
          <w:p w14:paraId="08771825" w14:textId="77777777" w:rsidR="00D65C49" w:rsidRPr="00374636" w:rsidRDefault="00D65C49" w:rsidP="00C70145">
            <w:pPr>
              <w:pStyle w:val="TAL"/>
              <w:rPr>
                <w:rFonts w:eastAsia="MS Mincho"/>
              </w:rPr>
            </w:pPr>
          </w:p>
        </w:tc>
        <w:tc>
          <w:tcPr>
            <w:tcW w:w="1700" w:type="dxa"/>
          </w:tcPr>
          <w:p w14:paraId="5BE5E622" w14:textId="77777777" w:rsidR="00D65C49" w:rsidRPr="00374636" w:rsidRDefault="00D65C49" w:rsidP="00C70145">
            <w:pPr>
              <w:pStyle w:val="TAL"/>
              <w:rPr>
                <w:rFonts w:eastAsia="MS Mincho"/>
              </w:rPr>
            </w:pPr>
          </w:p>
        </w:tc>
        <w:tc>
          <w:tcPr>
            <w:tcW w:w="1104" w:type="dxa"/>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tcPr>
          <w:p w14:paraId="6F7D78C5" w14:textId="77777777" w:rsidR="00D65C49" w:rsidRPr="00374636" w:rsidRDefault="00D65C49" w:rsidP="00C70145">
            <w:pPr>
              <w:pStyle w:val="TAL"/>
            </w:pPr>
            <w:r w:rsidRPr="00374636">
              <w:t xml:space="preserve">    requestLocationInformation SEQUENCE {</w:t>
            </w:r>
          </w:p>
        </w:tc>
        <w:tc>
          <w:tcPr>
            <w:tcW w:w="2267" w:type="dxa"/>
          </w:tcPr>
          <w:p w14:paraId="3B8EFEE6" w14:textId="77777777" w:rsidR="00D65C49" w:rsidRPr="00374636" w:rsidRDefault="00D65C49" w:rsidP="00C70145">
            <w:pPr>
              <w:pStyle w:val="TAL"/>
              <w:rPr>
                <w:rFonts w:eastAsia="MS Mincho"/>
              </w:rPr>
            </w:pPr>
          </w:p>
        </w:tc>
        <w:tc>
          <w:tcPr>
            <w:tcW w:w="1700" w:type="dxa"/>
          </w:tcPr>
          <w:p w14:paraId="77D59598" w14:textId="77777777" w:rsidR="00D65C49" w:rsidRPr="00374636" w:rsidRDefault="00D65C49" w:rsidP="00C70145">
            <w:pPr>
              <w:pStyle w:val="TAL"/>
              <w:rPr>
                <w:rFonts w:eastAsia="MS Mincho"/>
              </w:rPr>
            </w:pPr>
          </w:p>
        </w:tc>
        <w:tc>
          <w:tcPr>
            <w:tcW w:w="1104" w:type="dxa"/>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tcPr>
          <w:p w14:paraId="40BD5373" w14:textId="77777777" w:rsidR="00D65C49" w:rsidRPr="00374636" w:rsidRDefault="00D65C49" w:rsidP="00C70145">
            <w:pPr>
              <w:pStyle w:val="TAL"/>
            </w:pPr>
            <w:r w:rsidRPr="00374636">
              <w:t xml:space="preserve">      criticalExtensions CHOICE {</w:t>
            </w:r>
          </w:p>
        </w:tc>
        <w:tc>
          <w:tcPr>
            <w:tcW w:w="2267" w:type="dxa"/>
          </w:tcPr>
          <w:p w14:paraId="3A372E15" w14:textId="77777777" w:rsidR="00D65C49" w:rsidRPr="00374636" w:rsidRDefault="00D65C49" w:rsidP="00C70145">
            <w:pPr>
              <w:pStyle w:val="TAL"/>
              <w:rPr>
                <w:rFonts w:eastAsia="MS Mincho"/>
              </w:rPr>
            </w:pPr>
          </w:p>
        </w:tc>
        <w:tc>
          <w:tcPr>
            <w:tcW w:w="1700" w:type="dxa"/>
          </w:tcPr>
          <w:p w14:paraId="71EFA428" w14:textId="77777777" w:rsidR="00D65C49" w:rsidRPr="00374636" w:rsidRDefault="00D65C49" w:rsidP="00C70145">
            <w:pPr>
              <w:pStyle w:val="TAL"/>
              <w:rPr>
                <w:rFonts w:eastAsia="MS Mincho"/>
              </w:rPr>
            </w:pPr>
          </w:p>
        </w:tc>
        <w:tc>
          <w:tcPr>
            <w:tcW w:w="1104" w:type="dxa"/>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tcPr>
          <w:p w14:paraId="0DB007FB" w14:textId="77777777" w:rsidR="00D65C49" w:rsidRPr="00374636" w:rsidRDefault="00D65C49" w:rsidP="00C70145">
            <w:pPr>
              <w:pStyle w:val="TAL"/>
            </w:pPr>
            <w:r w:rsidRPr="00374636">
              <w:t xml:space="preserve">        c1 CHOICE {</w:t>
            </w:r>
          </w:p>
        </w:tc>
        <w:tc>
          <w:tcPr>
            <w:tcW w:w="2267" w:type="dxa"/>
          </w:tcPr>
          <w:p w14:paraId="352ED178" w14:textId="77777777" w:rsidR="00D65C49" w:rsidRPr="00374636" w:rsidRDefault="00D65C49" w:rsidP="00C70145">
            <w:pPr>
              <w:pStyle w:val="TAL"/>
              <w:rPr>
                <w:rFonts w:eastAsia="MS Mincho"/>
              </w:rPr>
            </w:pPr>
          </w:p>
        </w:tc>
        <w:tc>
          <w:tcPr>
            <w:tcW w:w="1700" w:type="dxa"/>
          </w:tcPr>
          <w:p w14:paraId="6026C5A7" w14:textId="77777777" w:rsidR="00D65C49" w:rsidRPr="00374636" w:rsidRDefault="00D65C49" w:rsidP="00C70145">
            <w:pPr>
              <w:pStyle w:val="TAL"/>
              <w:rPr>
                <w:rFonts w:eastAsia="MS Mincho"/>
              </w:rPr>
            </w:pPr>
          </w:p>
        </w:tc>
        <w:tc>
          <w:tcPr>
            <w:tcW w:w="1104" w:type="dxa"/>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tcPr>
          <w:p w14:paraId="0224387E" w14:textId="77777777" w:rsidR="00D65C49" w:rsidRPr="00374636" w:rsidRDefault="00D65C49" w:rsidP="00C70145">
            <w:pPr>
              <w:pStyle w:val="TAL"/>
            </w:pPr>
            <w:r w:rsidRPr="00374636">
              <w:t xml:space="preserve">          requestLocationInformation-r9 SEQUENCE {</w:t>
            </w:r>
          </w:p>
        </w:tc>
        <w:tc>
          <w:tcPr>
            <w:tcW w:w="2267" w:type="dxa"/>
          </w:tcPr>
          <w:p w14:paraId="4297E130" w14:textId="77777777" w:rsidR="00D65C49" w:rsidRPr="00374636" w:rsidRDefault="00D65C49" w:rsidP="00C70145">
            <w:pPr>
              <w:pStyle w:val="TAL"/>
              <w:rPr>
                <w:rFonts w:eastAsia="MS Mincho"/>
              </w:rPr>
            </w:pPr>
          </w:p>
        </w:tc>
        <w:tc>
          <w:tcPr>
            <w:tcW w:w="1700" w:type="dxa"/>
          </w:tcPr>
          <w:p w14:paraId="57A6B6BF" w14:textId="77777777" w:rsidR="00D65C49" w:rsidRPr="00374636" w:rsidRDefault="00D65C49" w:rsidP="00C70145">
            <w:pPr>
              <w:pStyle w:val="TAL"/>
              <w:rPr>
                <w:rFonts w:eastAsia="MS Mincho"/>
              </w:rPr>
            </w:pPr>
          </w:p>
        </w:tc>
        <w:tc>
          <w:tcPr>
            <w:tcW w:w="1104" w:type="dxa"/>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tcPr>
          <w:p w14:paraId="7A1B49F8" w14:textId="77777777" w:rsidR="00D65C49" w:rsidRPr="00374636" w:rsidRDefault="00D65C49" w:rsidP="00C70145">
            <w:pPr>
              <w:pStyle w:val="TAL"/>
            </w:pPr>
            <w:r w:rsidRPr="00374636">
              <w:t xml:space="preserve">            commonIEsRequestLocationInformation</w:t>
            </w:r>
          </w:p>
          <w:p w14:paraId="03F1B392" w14:textId="77777777" w:rsidR="00D65C49" w:rsidRPr="00374636" w:rsidRDefault="00D65C49" w:rsidP="00C70145">
            <w:pPr>
              <w:pStyle w:val="TAL"/>
            </w:pPr>
            <w:r w:rsidRPr="00374636">
              <w:t xml:space="preserve">            SEQUENCE {</w:t>
            </w:r>
          </w:p>
        </w:tc>
        <w:tc>
          <w:tcPr>
            <w:tcW w:w="2267" w:type="dxa"/>
          </w:tcPr>
          <w:p w14:paraId="6A82A0E8" w14:textId="77777777" w:rsidR="00D65C49" w:rsidRPr="00374636" w:rsidRDefault="00D65C49" w:rsidP="00C70145">
            <w:pPr>
              <w:pStyle w:val="TAL"/>
              <w:rPr>
                <w:rFonts w:eastAsia="MS Mincho"/>
              </w:rPr>
            </w:pPr>
          </w:p>
        </w:tc>
        <w:tc>
          <w:tcPr>
            <w:tcW w:w="1700" w:type="dxa"/>
          </w:tcPr>
          <w:p w14:paraId="3063DF51" w14:textId="77777777" w:rsidR="00D65C49" w:rsidRPr="00374636" w:rsidRDefault="00D65C49" w:rsidP="00C70145">
            <w:pPr>
              <w:pStyle w:val="TAL"/>
              <w:rPr>
                <w:rFonts w:eastAsia="MS Mincho"/>
              </w:rPr>
            </w:pPr>
          </w:p>
        </w:tc>
        <w:tc>
          <w:tcPr>
            <w:tcW w:w="1104" w:type="dxa"/>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tcPr>
          <w:p w14:paraId="1143F409" w14:textId="77777777" w:rsidR="00D65C49" w:rsidRPr="00374636" w:rsidRDefault="00D65C49" w:rsidP="00C70145">
            <w:pPr>
              <w:pStyle w:val="TAL"/>
            </w:pPr>
            <w:r w:rsidRPr="00374636">
              <w:t xml:space="preserve">              qos SEQUENCE {</w:t>
            </w:r>
          </w:p>
        </w:tc>
        <w:tc>
          <w:tcPr>
            <w:tcW w:w="2267" w:type="dxa"/>
          </w:tcPr>
          <w:p w14:paraId="76F5C679" w14:textId="77777777" w:rsidR="00D65C49" w:rsidRPr="00374636" w:rsidRDefault="00D65C49" w:rsidP="00C70145">
            <w:pPr>
              <w:pStyle w:val="TAL"/>
              <w:rPr>
                <w:rFonts w:eastAsia="MS Mincho"/>
              </w:rPr>
            </w:pPr>
          </w:p>
        </w:tc>
        <w:tc>
          <w:tcPr>
            <w:tcW w:w="1700" w:type="dxa"/>
          </w:tcPr>
          <w:p w14:paraId="4DCBFB8E" w14:textId="77777777" w:rsidR="00D65C49" w:rsidRPr="00374636" w:rsidRDefault="00D65C49" w:rsidP="00C70145">
            <w:pPr>
              <w:pStyle w:val="TAL"/>
              <w:rPr>
                <w:rFonts w:eastAsia="MS Mincho"/>
              </w:rPr>
            </w:pPr>
          </w:p>
        </w:tc>
        <w:tc>
          <w:tcPr>
            <w:tcW w:w="1104" w:type="dxa"/>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tcPr>
          <w:p w14:paraId="7A9A6CA3" w14:textId="77777777" w:rsidR="00D65C49" w:rsidRPr="00374636" w:rsidRDefault="00D65C49" w:rsidP="00C70145">
            <w:pPr>
              <w:pStyle w:val="TAL"/>
            </w:pPr>
            <w:r w:rsidRPr="00374636">
              <w:t xml:space="preserve">                 responseTime SEQUENCE {</w:t>
            </w:r>
          </w:p>
        </w:tc>
        <w:tc>
          <w:tcPr>
            <w:tcW w:w="2267" w:type="dxa"/>
          </w:tcPr>
          <w:p w14:paraId="1146A4C6" w14:textId="77777777" w:rsidR="00D65C49" w:rsidRPr="00374636" w:rsidRDefault="00D65C49" w:rsidP="00C70145">
            <w:pPr>
              <w:pStyle w:val="TAL"/>
              <w:rPr>
                <w:rFonts w:eastAsia="MS Mincho"/>
              </w:rPr>
            </w:pPr>
          </w:p>
        </w:tc>
        <w:tc>
          <w:tcPr>
            <w:tcW w:w="1700" w:type="dxa"/>
          </w:tcPr>
          <w:p w14:paraId="5E2C07A2" w14:textId="77777777" w:rsidR="00D65C49" w:rsidRPr="00374636" w:rsidRDefault="00D65C49" w:rsidP="00C70145">
            <w:pPr>
              <w:pStyle w:val="TAL"/>
              <w:rPr>
                <w:rFonts w:eastAsia="MS Mincho"/>
              </w:rPr>
            </w:pPr>
          </w:p>
        </w:tc>
        <w:tc>
          <w:tcPr>
            <w:tcW w:w="1104" w:type="dxa"/>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tcPr>
          <w:p w14:paraId="7C66D360" w14:textId="77777777" w:rsidR="00D65C49" w:rsidRPr="00374636" w:rsidRDefault="00D65C49" w:rsidP="00C70145">
            <w:pPr>
              <w:pStyle w:val="TAL"/>
            </w:pPr>
            <w:r w:rsidRPr="00374636">
              <w:t xml:space="preserve">                   time</w:t>
            </w:r>
          </w:p>
        </w:tc>
        <w:tc>
          <w:tcPr>
            <w:tcW w:w="2267" w:type="dxa"/>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tcPr>
          <w:p w14:paraId="297D4673" w14:textId="77777777" w:rsidR="00D65C49" w:rsidRPr="00374636" w:rsidRDefault="00D65C49" w:rsidP="00C70145">
            <w:pPr>
              <w:pStyle w:val="TAL"/>
            </w:pPr>
            <w:r w:rsidRPr="00374636">
              <w:t xml:space="preserve">                 }</w:t>
            </w:r>
          </w:p>
        </w:tc>
        <w:tc>
          <w:tcPr>
            <w:tcW w:w="2267" w:type="dxa"/>
          </w:tcPr>
          <w:p w14:paraId="46046E30" w14:textId="77777777" w:rsidR="00D65C49" w:rsidRPr="00374636" w:rsidRDefault="00D65C49" w:rsidP="00C70145">
            <w:pPr>
              <w:pStyle w:val="TAL"/>
              <w:rPr>
                <w:rFonts w:eastAsia="MS Mincho"/>
              </w:rPr>
            </w:pPr>
          </w:p>
        </w:tc>
        <w:tc>
          <w:tcPr>
            <w:tcW w:w="1700" w:type="dxa"/>
          </w:tcPr>
          <w:p w14:paraId="3303FB0F" w14:textId="77777777" w:rsidR="00D65C49" w:rsidRPr="00374636" w:rsidRDefault="00D65C49" w:rsidP="00C70145">
            <w:pPr>
              <w:pStyle w:val="TAL"/>
              <w:rPr>
                <w:rFonts w:eastAsia="MS Mincho"/>
              </w:rPr>
            </w:pPr>
          </w:p>
        </w:tc>
        <w:tc>
          <w:tcPr>
            <w:tcW w:w="1104" w:type="dxa"/>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tcPr>
          <w:p w14:paraId="4607B928" w14:textId="77777777" w:rsidR="00D65C49" w:rsidRPr="00374636" w:rsidRDefault="00D65C49" w:rsidP="00C70145">
            <w:pPr>
              <w:pStyle w:val="TAL"/>
            </w:pPr>
            <w:r w:rsidRPr="00374636">
              <w:t xml:space="preserve">              }</w:t>
            </w:r>
          </w:p>
        </w:tc>
        <w:tc>
          <w:tcPr>
            <w:tcW w:w="2267" w:type="dxa"/>
          </w:tcPr>
          <w:p w14:paraId="3157171D" w14:textId="77777777" w:rsidR="00D65C49" w:rsidRPr="00374636" w:rsidRDefault="00D65C49" w:rsidP="00C70145">
            <w:pPr>
              <w:pStyle w:val="TAL"/>
              <w:rPr>
                <w:rFonts w:eastAsia="MS Mincho"/>
              </w:rPr>
            </w:pPr>
          </w:p>
        </w:tc>
        <w:tc>
          <w:tcPr>
            <w:tcW w:w="1700" w:type="dxa"/>
          </w:tcPr>
          <w:p w14:paraId="751E765E" w14:textId="77777777" w:rsidR="00D65C49" w:rsidRPr="00374636" w:rsidRDefault="00D65C49" w:rsidP="00C70145">
            <w:pPr>
              <w:pStyle w:val="TAL"/>
              <w:rPr>
                <w:rFonts w:eastAsia="MS Mincho"/>
              </w:rPr>
            </w:pPr>
          </w:p>
        </w:tc>
        <w:tc>
          <w:tcPr>
            <w:tcW w:w="1104" w:type="dxa"/>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tcPr>
          <w:p w14:paraId="0FD7B01A" w14:textId="77777777" w:rsidR="00D65C49" w:rsidRPr="00374636" w:rsidRDefault="00D65C49" w:rsidP="00C70145">
            <w:pPr>
              <w:pStyle w:val="TAL"/>
            </w:pPr>
            <w:r w:rsidRPr="00374636">
              <w:t xml:space="preserve">            }</w:t>
            </w:r>
          </w:p>
        </w:tc>
        <w:tc>
          <w:tcPr>
            <w:tcW w:w="2267" w:type="dxa"/>
          </w:tcPr>
          <w:p w14:paraId="608B7DD4" w14:textId="77777777" w:rsidR="00D65C49" w:rsidRPr="00374636" w:rsidRDefault="00D65C49" w:rsidP="00C70145">
            <w:pPr>
              <w:pStyle w:val="TAL"/>
              <w:rPr>
                <w:rFonts w:eastAsia="MS Mincho"/>
              </w:rPr>
            </w:pPr>
          </w:p>
        </w:tc>
        <w:tc>
          <w:tcPr>
            <w:tcW w:w="1700" w:type="dxa"/>
          </w:tcPr>
          <w:p w14:paraId="62672A8B" w14:textId="77777777" w:rsidR="00D65C49" w:rsidRPr="00374636" w:rsidRDefault="00D65C49" w:rsidP="00C70145">
            <w:pPr>
              <w:pStyle w:val="TAL"/>
              <w:rPr>
                <w:rFonts w:eastAsia="MS Mincho"/>
              </w:rPr>
            </w:pPr>
          </w:p>
        </w:tc>
        <w:tc>
          <w:tcPr>
            <w:tcW w:w="1104" w:type="dxa"/>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tcPr>
          <w:p w14:paraId="74D988C1" w14:textId="77777777" w:rsidR="00D65C49" w:rsidRPr="00374636" w:rsidRDefault="00D65C49" w:rsidP="00C70145">
            <w:pPr>
              <w:pStyle w:val="TAL"/>
            </w:pPr>
            <w:r w:rsidRPr="00374636">
              <w:t xml:space="preserve">          }</w:t>
            </w:r>
          </w:p>
        </w:tc>
        <w:tc>
          <w:tcPr>
            <w:tcW w:w="2267" w:type="dxa"/>
          </w:tcPr>
          <w:p w14:paraId="58605956" w14:textId="77777777" w:rsidR="00D65C49" w:rsidRPr="00374636" w:rsidRDefault="00D65C49" w:rsidP="00C70145">
            <w:pPr>
              <w:pStyle w:val="TAL"/>
              <w:rPr>
                <w:rFonts w:eastAsia="MS Mincho"/>
              </w:rPr>
            </w:pPr>
          </w:p>
        </w:tc>
        <w:tc>
          <w:tcPr>
            <w:tcW w:w="1700" w:type="dxa"/>
          </w:tcPr>
          <w:p w14:paraId="03501096" w14:textId="77777777" w:rsidR="00D65C49" w:rsidRPr="00374636" w:rsidRDefault="00D65C49" w:rsidP="00C70145">
            <w:pPr>
              <w:pStyle w:val="TAL"/>
              <w:rPr>
                <w:rFonts w:eastAsia="MS Mincho"/>
              </w:rPr>
            </w:pPr>
          </w:p>
        </w:tc>
        <w:tc>
          <w:tcPr>
            <w:tcW w:w="1104" w:type="dxa"/>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tcPr>
          <w:p w14:paraId="1636D0F6" w14:textId="77777777" w:rsidR="00D65C49" w:rsidRPr="00374636" w:rsidRDefault="00D65C49" w:rsidP="00C70145">
            <w:pPr>
              <w:pStyle w:val="TAL"/>
            </w:pPr>
            <w:r w:rsidRPr="00374636">
              <w:t xml:space="preserve">        }</w:t>
            </w:r>
          </w:p>
        </w:tc>
        <w:tc>
          <w:tcPr>
            <w:tcW w:w="2267" w:type="dxa"/>
          </w:tcPr>
          <w:p w14:paraId="4FFB29C2" w14:textId="77777777" w:rsidR="00D65C49" w:rsidRPr="00374636" w:rsidRDefault="00D65C49" w:rsidP="00C70145">
            <w:pPr>
              <w:pStyle w:val="TAL"/>
              <w:rPr>
                <w:rFonts w:eastAsia="MS Mincho"/>
              </w:rPr>
            </w:pPr>
          </w:p>
        </w:tc>
        <w:tc>
          <w:tcPr>
            <w:tcW w:w="1700" w:type="dxa"/>
          </w:tcPr>
          <w:p w14:paraId="717DE0C0" w14:textId="77777777" w:rsidR="00D65C49" w:rsidRPr="00374636" w:rsidRDefault="00D65C49" w:rsidP="00C70145">
            <w:pPr>
              <w:pStyle w:val="TAL"/>
              <w:rPr>
                <w:rFonts w:eastAsia="MS Mincho"/>
              </w:rPr>
            </w:pPr>
          </w:p>
        </w:tc>
        <w:tc>
          <w:tcPr>
            <w:tcW w:w="1104" w:type="dxa"/>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tcPr>
          <w:p w14:paraId="525523F4" w14:textId="77777777" w:rsidR="00D65C49" w:rsidRPr="00374636" w:rsidRDefault="00D65C49" w:rsidP="00C70145">
            <w:pPr>
              <w:pStyle w:val="TAL"/>
            </w:pPr>
            <w:r w:rsidRPr="00374636">
              <w:t xml:space="preserve">      }</w:t>
            </w:r>
          </w:p>
        </w:tc>
        <w:tc>
          <w:tcPr>
            <w:tcW w:w="2267" w:type="dxa"/>
          </w:tcPr>
          <w:p w14:paraId="275116D7" w14:textId="77777777" w:rsidR="00D65C49" w:rsidRPr="00374636" w:rsidRDefault="00D65C49" w:rsidP="00C70145">
            <w:pPr>
              <w:pStyle w:val="TAL"/>
              <w:rPr>
                <w:rFonts w:eastAsia="MS Mincho"/>
              </w:rPr>
            </w:pPr>
          </w:p>
        </w:tc>
        <w:tc>
          <w:tcPr>
            <w:tcW w:w="1700" w:type="dxa"/>
          </w:tcPr>
          <w:p w14:paraId="6CE60FB8" w14:textId="77777777" w:rsidR="00D65C49" w:rsidRPr="00374636" w:rsidRDefault="00D65C49" w:rsidP="00C70145">
            <w:pPr>
              <w:pStyle w:val="TAL"/>
              <w:rPr>
                <w:rFonts w:eastAsia="MS Mincho"/>
              </w:rPr>
            </w:pPr>
          </w:p>
        </w:tc>
        <w:tc>
          <w:tcPr>
            <w:tcW w:w="1104" w:type="dxa"/>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tcPr>
          <w:p w14:paraId="25B48A97" w14:textId="77777777" w:rsidR="00D65C49" w:rsidRPr="00374636" w:rsidRDefault="00D65C49" w:rsidP="00C70145">
            <w:pPr>
              <w:pStyle w:val="TAL"/>
            </w:pPr>
            <w:r w:rsidRPr="00374636">
              <w:t xml:space="preserve">    }</w:t>
            </w:r>
          </w:p>
        </w:tc>
        <w:tc>
          <w:tcPr>
            <w:tcW w:w="2267" w:type="dxa"/>
          </w:tcPr>
          <w:p w14:paraId="1A35950E" w14:textId="77777777" w:rsidR="00D65C49" w:rsidRPr="00374636" w:rsidRDefault="00D65C49" w:rsidP="00C70145">
            <w:pPr>
              <w:pStyle w:val="TAL"/>
              <w:rPr>
                <w:rFonts w:eastAsia="MS Mincho"/>
              </w:rPr>
            </w:pPr>
          </w:p>
        </w:tc>
        <w:tc>
          <w:tcPr>
            <w:tcW w:w="1700" w:type="dxa"/>
          </w:tcPr>
          <w:p w14:paraId="14A3F788" w14:textId="77777777" w:rsidR="00D65C49" w:rsidRPr="00374636" w:rsidRDefault="00D65C49" w:rsidP="00C70145">
            <w:pPr>
              <w:pStyle w:val="TAL"/>
              <w:rPr>
                <w:rFonts w:eastAsia="MS Mincho"/>
              </w:rPr>
            </w:pPr>
          </w:p>
        </w:tc>
        <w:tc>
          <w:tcPr>
            <w:tcW w:w="1104" w:type="dxa"/>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tcPr>
          <w:p w14:paraId="134F0A89" w14:textId="77777777" w:rsidR="00D65C49" w:rsidRPr="00374636" w:rsidRDefault="00D65C49" w:rsidP="00C70145">
            <w:pPr>
              <w:pStyle w:val="TAL"/>
            </w:pPr>
            <w:r w:rsidRPr="00374636">
              <w:t xml:space="preserve">  }</w:t>
            </w:r>
          </w:p>
        </w:tc>
        <w:tc>
          <w:tcPr>
            <w:tcW w:w="2267" w:type="dxa"/>
          </w:tcPr>
          <w:p w14:paraId="5A53D514" w14:textId="77777777" w:rsidR="00D65C49" w:rsidRPr="00374636" w:rsidRDefault="00D65C49" w:rsidP="00C70145">
            <w:pPr>
              <w:pStyle w:val="TAL"/>
              <w:rPr>
                <w:rFonts w:eastAsia="MS Mincho"/>
              </w:rPr>
            </w:pPr>
          </w:p>
        </w:tc>
        <w:tc>
          <w:tcPr>
            <w:tcW w:w="1700" w:type="dxa"/>
          </w:tcPr>
          <w:p w14:paraId="5D2239A7" w14:textId="77777777" w:rsidR="00D65C49" w:rsidRPr="00374636" w:rsidRDefault="00D65C49" w:rsidP="00C70145">
            <w:pPr>
              <w:pStyle w:val="TAL"/>
              <w:rPr>
                <w:rFonts w:eastAsia="MS Mincho"/>
              </w:rPr>
            </w:pPr>
          </w:p>
        </w:tc>
        <w:tc>
          <w:tcPr>
            <w:tcW w:w="1104" w:type="dxa"/>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tcPr>
          <w:p w14:paraId="79B494E8" w14:textId="77777777" w:rsidR="00D65C49" w:rsidRPr="00374636" w:rsidRDefault="00D65C49" w:rsidP="00C70145">
            <w:pPr>
              <w:pStyle w:val="TAL"/>
            </w:pPr>
            <w:r w:rsidRPr="00374636">
              <w:t xml:space="preserve"> }</w:t>
            </w:r>
          </w:p>
        </w:tc>
        <w:tc>
          <w:tcPr>
            <w:tcW w:w="2267" w:type="dxa"/>
          </w:tcPr>
          <w:p w14:paraId="1FC18F87" w14:textId="77777777" w:rsidR="00D65C49" w:rsidRPr="00374636" w:rsidRDefault="00D65C49" w:rsidP="00C70145">
            <w:pPr>
              <w:pStyle w:val="TAL"/>
              <w:rPr>
                <w:rFonts w:eastAsia="MS Mincho"/>
              </w:rPr>
            </w:pPr>
          </w:p>
        </w:tc>
        <w:tc>
          <w:tcPr>
            <w:tcW w:w="1700" w:type="dxa"/>
          </w:tcPr>
          <w:p w14:paraId="5FAC02A3" w14:textId="77777777" w:rsidR="00D65C49" w:rsidRPr="00374636" w:rsidRDefault="00D65C49" w:rsidP="00C70145">
            <w:pPr>
              <w:pStyle w:val="TAL"/>
              <w:rPr>
                <w:rFonts w:eastAsia="MS Mincho"/>
              </w:rPr>
            </w:pPr>
          </w:p>
        </w:tc>
        <w:tc>
          <w:tcPr>
            <w:tcW w:w="1104" w:type="dxa"/>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tcPr>
          <w:p w14:paraId="4B1A04D2" w14:textId="77777777" w:rsidR="00D65C49" w:rsidRPr="00374636" w:rsidRDefault="00D65C49" w:rsidP="00C70145">
            <w:pPr>
              <w:pStyle w:val="TAL"/>
            </w:pPr>
            <w:r w:rsidRPr="00374636">
              <w:t>}</w:t>
            </w:r>
          </w:p>
        </w:tc>
        <w:tc>
          <w:tcPr>
            <w:tcW w:w="2267" w:type="dxa"/>
          </w:tcPr>
          <w:p w14:paraId="4037C860" w14:textId="77777777" w:rsidR="00D65C49" w:rsidRPr="00374636" w:rsidRDefault="00D65C49" w:rsidP="00C70145">
            <w:pPr>
              <w:pStyle w:val="TAL"/>
              <w:rPr>
                <w:rFonts w:eastAsia="MS Mincho"/>
              </w:rPr>
            </w:pPr>
          </w:p>
        </w:tc>
        <w:tc>
          <w:tcPr>
            <w:tcW w:w="1700" w:type="dxa"/>
          </w:tcPr>
          <w:p w14:paraId="370EEDC8" w14:textId="77777777" w:rsidR="00D65C49" w:rsidRPr="00374636" w:rsidRDefault="00D65C49" w:rsidP="00C70145">
            <w:pPr>
              <w:pStyle w:val="TAL"/>
              <w:rPr>
                <w:rFonts w:eastAsia="MS Mincho"/>
              </w:rPr>
            </w:pPr>
          </w:p>
        </w:tc>
        <w:tc>
          <w:tcPr>
            <w:tcW w:w="1104" w:type="dxa"/>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6" w:name="_Toc27481729"/>
      <w:bookmarkStart w:id="2707" w:name="_Toc68182979"/>
      <w:bookmarkStart w:id="2708" w:name="_Toc75461823"/>
      <w:bookmarkStart w:id="2709" w:name="_Toc76023944"/>
      <w:bookmarkStart w:id="2710" w:name="_Toc83678387"/>
      <w:bookmarkStart w:id="2711" w:name="_Toc90629108"/>
      <w:r w:rsidRPr="00374636">
        <w:t>9.1.3A.5</w:t>
      </w:r>
      <w:r w:rsidRPr="00374636">
        <w:tab/>
        <w:t>Test requirement</w:t>
      </w:r>
      <w:bookmarkEnd w:id="2706"/>
      <w:bookmarkEnd w:id="2707"/>
      <w:bookmarkEnd w:id="2708"/>
      <w:bookmarkEnd w:id="2709"/>
      <w:bookmarkEnd w:id="2710"/>
      <w:bookmarkEnd w:id="2711"/>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2" w:name="_Toc27481730"/>
      <w:bookmarkStart w:id="2713" w:name="_Toc68182980"/>
      <w:bookmarkStart w:id="2714" w:name="_Toc75461824"/>
      <w:bookmarkStart w:id="2715" w:name="_Toc76023945"/>
      <w:bookmarkStart w:id="2716" w:name="_Toc83678388"/>
      <w:bookmarkStart w:id="2717" w:name="_Toc90629109"/>
      <w:r w:rsidRPr="00374636">
        <w:lastRenderedPageBreak/>
        <w:t>9.1.4</w:t>
      </w:r>
      <w:r w:rsidRPr="00374636">
        <w:tab/>
        <w:t>TDD RSTD Measurement Accuracy</w:t>
      </w:r>
      <w:bookmarkEnd w:id="2712"/>
      <w:bookmarkEnd w:id="2713"/>
      <w:bookmarkEnd w:id="2714"/>
      <w:bookmarkEnd w:id="2715"/>
      <w:bookmarkEnd w:id="2716"/>
      <w:bookmarkEnd w:id="2717"/>
    </w:p>
    <w:p w14:paraId="1BA6251E" w14:textId="77777777" w:rsidR="00D65C49" w:rsidRPr="00374636" w:rsidRDefault="00D65C49" w:rsidP="00D65C49">
      <w:pPr>
        <w:pStyle w:val="Heading5"/>
      </w:pPr>
      <w:bookmarkStart w:id="2718" w:name="_Toc27481731"/>
      <w:bookmarkStart w:id="2719" w:name="_Toc68182981"/>
      <w:bookmarkStart w:id="2720" w:name="_Toc75461825"/>
      <w:bookmarkStart w:id="2721" w:name="_Toc76023946"/>
      <w:bookmarkStart w:id="2722" w:name="_Toc83678389"/>
      <w:bookmarkStart w:id="2723" w:name="_Toc90629110"/>
      <w:r w:rsidRPr="00374636">
        <w:t>9.1.4.1</w:t>
      </w:r>
      <w:r w:rsidRPr="00374636">
        <w:tab/>
        <w:t>Test purpose</w:t>
      </w:r>
      <w:bookmarkEnd w:id="2718"/>
      <w:bookmarkEnd w:id="2719"/>
      <w:bookmarkEnd w:id="2720"/>
      <w:bookmarkEnd w:id="2721"/>
      <w:bookmarkEnd w:id="2722"/>
      <w:bookmarkEnd w:id="2723"/>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4" w:name="_Toc27481732"/>
      <w:bookmarkStart w:id="2725" w:name="_Toc68182982"/>
      <w:bookmarkStart w:id="2726" w:name="_Toc75461826"/>
      <w:bookmarkStart w:id="2727" w:name="_Toc76023947"/>
      <w:bookmarkStart w:id="2728" w:name="_Toc83678390"/>
      <w:bookmarkStart w:id="2729" w:name="_Toc90629111"/>
      <w:r w:rsidRPr="00374636">
        <w:t>9.1.4.2</w:t>
      </w:r>
      <w:r w:rsidRPr="00374636">
        <w:tab/>
        <w:t>Test applicability</w:t>
      </w:r>
      <w:bookmarkEnd w:id="2724"/>
      <w:bookmarkEnd w:id="2725"/>
      <w:bookmarkEnd w:id="2726"/>
      <w:bookmarkEnd w:id="2727"/>
      <w:bookmarkEnd w:id="2728"/>
      <w:bookmarkEnd w:id="2729"/>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30" w:name="_Toc27481733"/>
      <w:bookmarkStart w:id="2731" w:name="_Toc68182983"/>
      <w:bookmarkStart w:id="2732" w:name="_Toc75461827"/>
      <w:bookmarkStart w:id="2733" w:name="_Toc76023948"/>
      <w:bookmarkStart w:id="2734" w:name="_Toc83678391"/>
      <w:bookmarkStart w:id="2735" w:name="_Toc90629112"/>
      <w:r w:rsidRPr="00374636">
        <w:t>9.1.4.3</w:t>
      </w:r>
      <w:r w:rsidRPr="00374636">
        <w:tab/>
        <w:t>Minimum conformance requirements</w:t>
      </w:r>
      <w:bookmarkEnd w:id="2730"/>
      <w:bookmarkEnd w:id="2731"/>
      <w:bookmarkEnd w:id="2732"/>
      <w:bookmarkEnd w:id="2733"/>
      <w:bookmarkEnd w:id="2734"/>
      <w:bookmarkEnd w:id="2735"/>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6" w:name="_Toc27481734"/>
      <w:bookmarkStart w:id="2737" w:name="_Toc68182984"/>
      <w:bookmarkStart w:id="2738" w:name="_Toc75461828"/>
      <w:bookmarkStart w:id="2739" w:name="_Toc76023949"/>
      <w:bookmarkStart w:id="2740" w:name="_Toc83678392"/>
      <w:bookmarkStart w:id="2741" w:name="_Toc90629113"/>
      <w:r w:rsidRPr="00374636">
        <w:t>9.1.4.4</w:t>
      </w:r>
      <w:r w:rsidRPr="00374636">
        <w:tab/>
        <w:t>Test description</w:t>
      </w:r>
      <w:bookmarkEnd w:id="2736"/>
      <w:bookmarkEnd w:id="2737"/>
      <w:bookmarkEnd w:id="2738"/>
      <w:bookmarkEnd w:id="2739"/>
      <w:bookmarkEnd w:id="2740"/>
      <w:bookmarkEnd w:id="2741"/>
    </w:p>
    <w:p w14:paraId="519DEED0" w14:textId="77777777" w:rsidR="00D65C49" w:rsidRPr="00374636" w:rsidRDefault="00D65C49" w:rsidP="00D65C49">
      <w:pPr>
        <w:pStyle w:val="Heading6"/>
      </w:pPr>
      <w:bookmarkStart w:id="2742" w:name="_Toc27481735"/>
      <w:bookmarkStart w:id="2743" w:name="_Toc68182985"/>
      <w:bookmarkStart w:id="2744" w:name="_Toc75461829"/>
      <w:bookmarkStart w:id="2745" w:name="_Toc76023950"/>
      <w:bookmarkStart w:id="2746" w:name="_Toc83678393"/>
      <w:bookmarkStart w:id="2747" w:name="_Toc90629114"/>
      <w:r w:rsidRPr="00374636">
        <w:t>9.1.4.4.1</w:t>
      </w:r>
      <w:r w:rsidRPr="00374636">
        <w:tab/>
        <w:t>Initial conditions</w:t>
      </w:r>
      <w:bookmarkEnd w:id="2742"/>
      <w:bookmarkEnd w:id="2743"/>
      <w:bookmarkEnd w:id="2744"/>
      <w:bookmarkEnd w:id="2745"/>
      <w:bookmarkEnd w:id="2746"/>
      <w:bookmarkEnd w:id="2747"/>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Frequencies to be tested: Mid Range,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949C7EE"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 xml:space="preserve">5 </w:t>
      </w:r>
      <w:r w:rsidR="000934F3" w:rsidRPr="000934F3">
        <w:t xml:space="preserve">[20] </w:t>
      </w:r>
      <w:r w:rsidRPr="00374636">
        <w:t>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9.1.4.4-1 for each test.</w:t>
      </w:r>
    </w:p>
    <w:p w14:paraId="518A6E72" w14:textId="77777777" w:rsidR="00D65C49" w:rsidRPr="00374636" w:rsidRDefault="00D65C49" w:rsidP="00491AC2">
      <w:pPr>
        <w:pStyle w:val="TH"/>
      </w:pPr>
      <w:r w:rsidRPr="00374636">
        <w:lastRenderedPageBreak/>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3"/>
        <w:gridCol w:w="586"/>
        <w:gridCol w:w="1160"/>
        <w:gridCol w:w="1161"/>
        <w:gridCol w:w="1161"/>
        <w:gridCol w:w="1161"/>
        <w:gridCol w:w="1949"/>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lastRenderedPageBreak/>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(BW</w:t>
            </w:r>
            <w:r w:rsidRPr="00374636">
              <w:rPr>
                <w:b/>
                <w:vertAlign w:val="subscript"/>
              </w:rPr>
              <w:t>channel</w:t>
            </w:r>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1.75pt;height:14.25pt" o:ole="">
                  <v:imagedata r:id="rId120" o:title=""/>
                </v:shape>
                <o:OLEObject Type="Embed" ProgID="Equation.3" ShapeID="_x0000_i1185" DrawAspect="Content" ObjectID="_1829923830"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1.75pt;height:14.25pt" o:ole="">
                  <v:imagedata r:id="rId124" o:title=""/>
                </v:shape>
                <o:OLEObject Type="Embed" ProgID="Equation.3" ShapeID="_x0000_i1186" DrawAspect="Content" ObjectID="_1829923831"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1.25pt;height:21.75pt" o:ole="">
                  <v:imagedata r:id="rId230" o:title=""/>
                </v:shape>
                <o:OLEObject Type="Embed" ProgID="Equation.3" ShapeID="_x0000_i1187" DrawAspect="Content" ObjectID="_1829923832"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r w:rsidRPr="00374636">
              <w:t>ms</w:t>
            </w:r>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1.25pt;height:21.75pt" o:ole="">
                  <v:imagedata r:id="rId230" o:title=""/>
                </v:shape>
                <o:OLEObject Type="Embed" ProgID="Equation.3" ShapeID="_x0000_i1188" DrawAspect="Content" ObjectID="_1829923833"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1.25pt;height:21.75pt" o:ole="">
                  <v:imagedata r:id="rId233" o:title=""/>
                </v:shape>
                <o:OLEObject Type="Embed" ProgID="Equation.3" ShapeID="_x0000_i1189" DrawAspect="Content" ObjectID="_1829923834" r:id="rId234"/>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8" w:name="_Toc27481736"/>
      <w:bookmarkStart w:id="2749" w:name="_Toc68182986"/>
      <w:bookmarkStart w:id="2750" w:name="_Toc75461830"/>
      <w:bookmarkStart w:id="2751" w:name="_Toc76023951"/>
      <w:bookmarkStart w:id="2752" w:name="_Toc83678394"/>
      <w:bookmarkStart w:id="2753" w:name="_Toc90629115"/>
      <w:r w:rsidRPr="00374636">
        <w:t>9.1.4.4.2</w:t>
      </w:r>
      <w:r w:rsidRPr="00374636">
        <w:tab/>
        <w:t>Test procedure</w:t>
      </w:r>
      <w:bookmarkEnd w:id="2748"/>
      <w:bookmarkEnd w:id="2749"/>
      <w:bookmarkEnd w:id="2750"/>
      <w:bookmarkEnd w:id="2751"/>
      <w:bookmarkEnd w:id="2752"/>
      <w:bookmarkEnd w:id="2753"/>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measurement period, where </w:t>
      </w:r>
      <w:r w:rsidRPr="00374636">
        <w:rPr>
          <w:rFonts w:ascii="Symbol" w:hAnsi="Symbol"/>
        </w:rPr>
        <w:t></w:t>
      </w:r>
      <w:r w:rsidRPr="00374636">
        <w:t>T = 150 ms.</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3B7B6CCE" w14:textId="77777777" w:rsidR="00D65C49" w:rsidRPr="00374636" w:rsidRDefault="00D65C49" w:rsidP="007C6871">
      <w:pPr>
        <w:pStyle w:val="B10"/>
      </w:pPr>
      <w:r w:rsidRPr="00374636">
        <w:lastRenderedPageBreak/>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4" w:name="_Toc27481737"/>
      <w:bookmarkStart w:id="2755" w:name="_Toc68182987"/>
      <w:bookmarkStart w:id="2756" w:name="_Toc75461831"/>
      <w:bookmarkStart w:id="2757" w:name="_Toc76023952"/>
      <w:bookmarkStart w:id="2758" w:name="_Toc83678395"/>
      <w:bookmarkStart w:id="2759" w:name="_Toc90629116"/>
      <w:r w:rsidRPr="00374636">
        <w:t>9.1.4.4.3</w:t>
      </w:r>
      <w:r w:rsidRPr="00374636">
        <w:tab/>
        <w:t>Message contents</w:t>
      </w:r>
      <w:bookmarkEnd w:id="2754"/>
      <w:bookmarkEnd w:id="2755"/>
      <w:bookmarkEnd w:id="2756"/>
      <w:bookmarkEnd w:id="2757"/>
      <w:bookmarkEnd w:id="2758"/>
      <w:bookmarkEnd w:id="2759"/>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lastRenderedPageBreak/>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tcPr>
          <w:p w14:paraId="12D9A3EC" w14:textId="27CD5FDE"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364CFBE1" w14:textId="77777777" w:rsidTr="005A566D">
        <w:tc>
          <w:tcPr>
            <w:tcW w:w="4535" w:type="dxa"/>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tcPr>
          <w:p w14:paraId="4267AC32" w14:textId="77777777" w:rsidR="00D65C49" w:rsidRPr="00374636" w:rsidRDefault="00D65C49" w:rsidP="00491AC2">
            <w:pPr>
              <w:pStyle w:val="TAL"/>
            </w:pPr>
            <w:r w:rsidRPr="00374636">
              <w:t>LPP-Message ::= SEQUENCE {</w:t>
            </w:r>
          </w:p>
        </w:tc>
        <w:tc>
          <w:tcPr>
            <w:tcW w:w="2267" w:type="dxa"/>
          </w:tcPr>
          <w:p w14:paraId="1E45E29E" w14:textId="77777777" w:rsidR="00D65C49" w:rsidRPr="00374636" w:rsidRDefault="00D65C49" w:rsidP="00491AC2">
            <w:pPr>
              <w:pStyle w:val="TAL"/>
              <w:rPr>
                <w:rFonts w:eastAsia="MS Mincho"/>
              </w:rPr>
            </w:pPr>
          </w:p>
        </w:tc>
        <w:tc>
          <w:tcPr>
            <w:tcW w:w="1700" w:type="dxa"/>
          </w:tcPr>
          <w:p w14:paraId="7A1382D0" w14:textId="77777777" w:rsidR="00D65C49" w:rsidRPr="00374636" w:rsidRDefault="00D65C49" w:rsidP="00491AC2">
            <w:pPr>
              <w:pStyle w:val="TAL"/>
              <w:rPr>
                <w:rFonts w:eastAsia="MS Mincho"/>
              </w:rPr>
            </w:pPr>
          </w:p>
        </w:tc>
        <w:tc>
          <w:tcPr>
            <w:tcW w:w="1104" w:type="dxa"/>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tcPr>
          <w:p w14:paraId="14C6D779" w14:textId="77777777" w:rsidR="00D65C49" w:rsidRPr="00374636" w:rsidRDefault="00D65C49" w:rsidP="00491AC2">
            <w:pPr>
              <w:pStyle w:val="TAL"/>
            </w:pPr>
            <w:r w:rsidRPr="00374636">
              <w:t xml:space="preserve"> transactionID SEQUENCE {</w:t>
            </w:r>
          </w:p>
        </w:tc>
        <w:tc>
          <w:tcPr>
            <w:tcW w:w="2267" w:type="dxa"/>
          </w:tcPr>
          <w:p w14:paraId="2B44ECB0" w14:textId="77777777" w:rsidR="00D65C49" w:rsidRPr="00374636" w:rsidRDefault="00D65C49" w:rsidP="00491AC2">
            <w:pPr>
              <w:pStyle w:val="TAL"/>
              <w:rPr>
                <w:rFonts w:eastAsia="MS Mincho"/>
              </w:rPr>
            </w:pPr>
          </w:p>
        </w:tc>
        <w:tc>
          <w:tcPr>
            <w:tcW w:w="1700" w:type="dxa"/>
          </w:tcPr>
          <w:p w14:paraId="0E38EA77" w14:textId="77777777" w:rsidR="00D65C49" w:rsidRPr="00374636" w:rsidRDefault="00D65C49" w:rsidP="00491AC2">
            <w:pPr>
              <w:pStyle w:val="TAL"/>
              <w:rPr>
                <w:rFonts w:eastAsia="MS Mincho"/>
              </w:rPr>
            </w:pPr>
          </w:p>
        </w:tc>
        <w:tc>
          <w:tcPr>
            <w:tcW w:w="1104" w:type="dxa"/>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tcPr>
          <w:p w14:paraId="124F31DF" w14:textId="77777777" w:rsidR="00D65C49" w:rsidRPr="00374636" w:rsidRDefault="00D65C49" w:rsidP="00491AC2">
            <w:pPr>
              <w:pStyle w:val="TAL"/>
            </w:pPr>
            <w:r w:rsidRPr="00374636">
              <w:t xml:space="preserve">  initiator</w:t>
            </w:r>
          </w:p>
        </w:tc>
        <w:tc>
          <w:tcPr>
            <w:tcW w:w="2267" w:type="dxa"/>
          </w:tcPr>
          <w:p w14:paraId="0338FE73"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3C862B5D" w14:textId="77777777" w:rsidR="00D65C49" w:rsidRPr="00374636" w:rsidRDefault="00D65C49" w:rsidP="00491AC2">
            <w:pPr>
              <w:pStyle w:val="TAL"/>
              <w:rPr>
                <w:rFonts w:eastAsia="MS Mincho"/>
              </w:rPr>
            </w:pPr>
          </w:p>
        </w:tc>
        <w:tc>
          <w:tcPr>
            <w:tcW w:w="1104" w:type="dxa"/>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transactionNumber</w:t>
            </w:r>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tcPr>
          <w:p w14:paraId="1AD852B1" w14:textId="77777777" w:rsidR="00D65C49" w:rsidRPr="00374636" w:rsidRDefault="00D65C49" w:rsidP="00491AC2">
            <w:pPr>
              <w:pStyle w:val="TAL"/>
            </w:pPr>
            <w:r w:rsidRPr="00374636">
              <w:t xml:space="preserve"> }</w:t>
            </w:r>
          </w:p>
        </w:tc>
        <w:tc>
          <w:tcPr>
            <w:tcW w:w="2267" w:type="dxa"/>
          </w:tcPr>
          <w:p w14:paraId="77E91A54" w14:textId="77777777" w:rsidR="00D65C49" w:rsidRPr="00374636" w:rsidRDefault="00D65C49" w:rsidP="00491AC2">
            <w:pPr>
              <w:pStyle w:val="TAL"/>
              <w:rPr>
                <w:rFonts w:eastAsia="MS Mincho"/>
              </w:rPr>
            </w:pPr>
          </w:p>
        </w:tc>
        <w:tc>
          <w:tcPr>
            <w:tcW w:w="1700" w:type="dxa"/>
          </w:tcPr>
          <w:p w14:paraId="44A3F40A" w14:textId="77777777" w:rsidR="00D65C49" w:rsidRPr="00374636" w:rsidRDefault="00D65C49" w:rsidP="00491AC2">
            <w:pPr>
              <w:pStyle w:val="TAL"/>
              <w:rPr>
                <w:rFonts w:eastAsia="MS Mincho"/>
              </w:rPr>
            </w:pPr>
          </w:p>
        </w:tc>
        <w:tc>
          <w:tcPr>
            <w:tcW w:w="1104" w:type="dxa"/>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tcPr>
          <w:p w14:paraId="03D91920" w14:textId="77777777" w:rsidR="00D65C49" w:rsidRPr="00374636" w:rsidRDefault="00D65C49" w:rsidP="00491AC2">
            <w:pPr>
              <w:pStyle w:val="TAL"/>
            </w:pPr>
            <w:r w:rsidRPr="00374636">
              <w:t xml:space="preserve"> endTransaction</w:t>
            </w:r>
          </w:p>
        </w:tc>
        <w:tc>
          <w:tcPr>
            <w:tcW w:w="2267" w:type="dxa"/>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tcPr>
          <w:p w14:paraId="7D0FDC89" w14:textId="77777777" w:rsidR="00D65C49" w:rsidRPr="00374636" w:rsidRDefault="00D65C49" w:rsidP="00491AC2">
            <w:pPr>
              <w:pStyle w:val="TAL"/>
              <w:rPr>
                <w:rFonts w:eastAsia="MS Mincho"/>
              </w:rPr>
            </w:pPr>
          </w:p>
        </w:tc>
        <w:tc>
          <w:tcPr>
            <w:tcW w:w="1104" w:type="dxa"/>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tcPr>
          <w:p w14:paraId="57752C9B" w14:textId="77777777" w:rsidR="00D65C49" w:rsidRPr="00374636" w:rsidRDefault="00D65C49" w:rsidP="00491AC2">
            <w:pPr>
              <w:pStyle w:val="TAL"/>
            </w:pPr>
            <w:r w:rsidRPr="00374636">
              <w:t xml:space="preserve"> sequenceNumber</w:t>
            </w:r>
          </w:p>
        </w:tc>
        <w:tc>
          <w:tcPr>
            <w:tcW w:w="2267" w:type="dxa"/>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48FBD3B" w14:textId="77777777" w:rsidR="00D65C49" w:rsidRPr="00374636" w:rsidRDefault="00D65C49" w:rsidP="00491AC2">
            <w:pPr>
              <w:pStyle w:val="TAL"/>
              <w:rPr>
                <w:rFonts w:eastAsia="MS Mincho"/>
              </w:rPr>
            </w:pPr>
          </w:p>
        </w:tc>
        <w:tc>
          <w:tcPr>
            <w:tcW w:w="1104" w:type="dxa"/>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tcPr>
          <w:p w14:paraId="547E7B30" w14:textId="77777777" w:rsidR="00D65C49" w:rsidRPr="00374636" w:rsidRDefault="00D65C49" w:rsidP="00491AC2">
            <w:pPr>
              <w:pStyle w:val="TAL"/>
            </w:pPr>
            <w:r w:rsidRPr="00374636">
              <w:t xml:space="preserve"> acknowledgement </w:t>
            </w:r>
          </w:p>
        </w:tc>
        <w:tc>
          <w:tcPr>
            <w:tcW w:w="2267" w:type="dxa"/>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979685" w14:textId="77777777" w:rsidR="00D65C49" w:rsidRPr="00374636" w:rsidRDefault="00D65C49" w:rsidP="00491AC2">
            <w:pPr>
              <w:pStyle w:val="TAL"/>
              <w:rPr>
                <w:rFonts w:eastAsia="MS Mincho"/>
              </w:rPr>
            </w:pPr>
          </w:p>
        </w:tc>
        <w:tc>
          <w:tcPr>
            <w:tcW w:w="1104" w:type="dxa"/>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tcPr>
          <w:p w14:paraId="1A552914" w14:textId="77777777" w:rsidR="00D65C49" w:rsidRPr="00374636" w:rsidRDefault="00D65C49" w:rsidP="00491AC2">
            <w:pPr>
              <w:pStyle w:val="TAL"/>
            </w:pPr>
            <w:r w:rsidRPr="00374636">
              <w:t xml:space="preserve"> lpp-MessageBody CHOICE {</w:t>
            </w:r>
          </w:p>
        </w:tc>
        <w:tc>
          <w:tcPr>
            <w:tcW w:w="2267" w:type="dxa"/>
          </w:tcPr>
          <w:p w14:paraId="5015A959" w14:textId="77777777" w:rsidR="00D65C49" w:rsidRPr="00374636" w:rsidRDefault="00D65C49" w:rsidP="00491AC2">
            <w:pPr>
              <w:pStyle w:val="TAL"/>
              <w:rPr>
                <w:rFonts w:eastAsia="MS Mincho"/>
              </w:rPr>
            </w:pPr>
          </w:p>
        </w:tc>
        <w:tc>
          <w:tcPr>
            <w:tcW w:w="1700" w:type="dxa"/>
          </w:tcPr>
          <w:p w14:paraId="6A0EA74D" w14:textId="77777777" w:rsidR="00D65C49" w:rsidRPr="00374636" w:rsidRDefault="00D65C49" w:rsidP="00491AC2">
            <w:pPr>
              <w:pStyle w:val="TAL"/>
              <w:rPr>
                <w:rFonts w:eastAsia="MS Mincho"/>
              </w:rPr>
            </w:pPr>
          </w:p>
        </w:tc>
        <w:tc>
          <w:tcPr>
            <w:tcW w:w="1104" w:type="dxa"/>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tcPr>
          <w:p w14:paraId="6E685687" w14:textId="77777777" w:rsidR="00D65C49" w:rsidRPr="00374636" w:rsidRDefault="00D65C49" w:rsidP="00491AC2">
            <w:pPr>
              <w:pStyle w:val="TAL"/>
            </w:pPr>
            <w:r w:rsidRPr="00374636">
              <w:t xml:space="preserve">  c1 CHOICE {</w:t>
            </w:r>
          </w:p>
        </w:tc>
        <w:tc>
          <w:tcPr>
            <w:tcW w:w="2267" w:type="dxa"/>
          </w:tcPr>
          <w:p w14:paraId="33CC62EB" w14:textId="77777777" w:rsidR="00D65C49" w:rsidRPr="00374636" w:rsidRDefault="00D65C49" w:rsidP="00491AC2">
            <w:pPr>
              <w:pStyle w:val="TAL"/>
              <w:rPr>
                <w:rFonts w:eastAsia="MS Mincho"/>
              </w:rPr>
            </w:pPr>
          </w:p>
        </w:tc>
        <w:tc>
          <w:tcPr>
            <w:tcW w:w="1700" w:type="dxa"/>
          </w:tcPr>
          <w:p w14:paraId="42FB9E2C" w14:textId="77777777" w:rsidR="00D65C49" w:rsidRPr="00374636" w:rsidRDefault="00D65C49" w:rsidP="00491AC2">
            <w:pPr>
              <w:pStyle w:val="TAL"/>
              <w:rPr>
                <w:rFonts w:eastAsia="MS Mincho"/>
              </w:rPr>
            </w:pPr>
          </w:p>
        </w:tc>
        <w:tc>
          <w:tcPr>
            <w:tcW w:w="1104" w:type="dxa"/>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tcPr>
          <w:p w14:paraId="2A7D4060" w14:textId="77777777" w:rsidR="00D65C49" w:rsidRPr="00374636" w:rsidRDefault="00D65C49" w:rsidP="00491AC2">
            <w:pPr>
              <w:pStyle w:val="TAL"/>
            </w:pPr>
            <w:r w:rsidRPr="00374636">
              <w:t xml:space="preserve">    requestLocationInformation SEQUENCE {</w:t>
            </w:r>
          </w:p>
        </w:tc>
        <w:tc>
          <w:tcPr>
            <w:tcW w:w="2267" w:type="dxa"/>
          </w:tcPr>
          <w:p w14:paraId="221B6D95" w14:textId="77777777" w:rsidR="00D65C49" w:rsidRPr="00374636" w:rsidRDefault="00D65C49" w:rsidP="00491AC2">
            <w:pPr>
              <w:pStyle w:val="TAL"/>
              <w:rPr>
                <w:rFonts w:eastAsia="MS Mincho"/>
              </w:rPr>
            </w:pPr>
          </w:p>
        </w:tc>
        <w:tc>
          <w:tcPr>
            <w:tcW w:w="1700" w:type="dxa"/>
          </w:tcPr>
          <w:p w14:paraId="1147A448" w14:textId="77777777" w:rsidR="00D65C49" w:rsidRPr="00374636" w:rsidRDefault="00D65C49" w:rsidP="00491AC2">
            <w:pPr>
              <w:pStyle w:val="TAL"/>
              <w:rPr>
                <w:rFonts w:eastAsia="MS Mincho"/>
              </w:rPr>
            </w:pPr>
          </w:p>
        </w:tc>
        <w:tc>
          <w:tcPr>
            <w:tcW w:w="1104" w:type="dxa"/>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tcPr>
          <w:p w14:paraId="6768D090" w14:textId="77777777" w:rsidR="00D65C49" w:rsidRPr="00374636" w:rsidRDefault="00D65C49" w:rsidP="00491AC2">
            <w:pPr>
              <w:pStyle w:val="TAL"/>
            </w:pPr>
            <w:r w:rsidRPr="00374636">
              <w:t xml:space="preserve">      criticalExtensions CHOICE {</w:t>
            </w:r>
          </w:p>
        </w:tc>
        <w:tc>
          <w:tcPr>
            <w:tcW w:w="2267" w:type="dxa"/>
          </w:tcPr>
          <w:p w14:paraId="3B160352" w14:textId="77777777" w:rsidR="00D65C49" w:rsidRPr="00374636" w:rsidRDefault="00D65C49" w:rsidP="00491AC2">
            <w:pPr>
              <w:pStyle w:val="TAL"/>
              <w:rPr>
                <w:rFonts w:eastAsia="MS Mincho"/>
              </w:rPr>
            </w:pPr>
          </w:p>
        </w:tc>
        <w:tc>
          <w:tcPr>
            <w:tcW w:w="1700" w:type="dxa"/>
          </w:tcPr>
          <w:p w14:paraId="568A46EA" w14:textId="77777777" w:rsidR="00D65C49" w:rsidRPr="00374636" w:rsidRDefault="00D65C49" w:rsidP="00491AC2">
            <w:pPr>
              <w:pStyle w:val="TAL"/>
              <w:rPr>
                <w:rFonts w:eastAsia="MS Mincho"/>
              </w:rPr>
            </w:pPr>
          </w:p>
        </w:tc>
        <w:tc>
          <w:tcPr>
            <w:tcW w:w="1104" w:type="dxa"/>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tcPr>
          <w:p w14:paraId="00448A01" w14:textId="77777777" w:rsidR="00D65C49" w:rsidRPr="00374636" w:rsidRDefault="00D65C49" w:rsidP="00491AC2">
            <w:pPr>
              <w:pStyle w:val="TAL"/>
            </w:pPr>
            <w:r w:rsidRPr="00374636">
              <w:t xml:space="preserve">        c1 CHOICE {</w:t>
            </w:r>
          </w:p>
        </w:tc>
        <w:tc>
          <w:tcPr>
            <w:tcW w:w="2267" w:type="dxa"/>
          </w:tcPr>
          <w:p w14:paraId="606EEBA7" w14:textId="77777777" w:rsidR="00D65C49" w:rsidRPr="00374636" w:rsidRDefault="00D65C49" w:rsidP="00491AC2">
            <w:pPr>
              <w:pStyle w:val="TAL"/>
              <w:rPr>
                <w:rFonts w:eastAsia="MS Mincho"/>
              </w:rPr>
            </w:pPr>
          </w:p>
        </w:tc>
        <w:tc>
          <w:tcPr>
            <w:tcW w:w="1700" w:type="dxa"/>
          </w:tcPr>
          <w:p w14:paraId="1A5354B7" w14:textId="77777777" w:rsidR="00D65C49" w:rsidRPr="00374636" w:rsidRDefault="00D65C49" w:rsidP="00491AC2">
            <w:pPr>
              <w:pStyle w:val="TAL"/>
              <w:rPr>
                <w:rFonts w:eastAsia="MS Mincho"/>
              </w:rPr>
            </w:pPr>
          </w:p>
        </w:tc>
        <w:tc>
          <w:tcPr>
            <w:tcW w:w="1104" w:type="dxa"/>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tcPr>
          <w:p w14:paraId="2DBD1D88" w14:textId="77777777" w:rsidR="00D65C49" w:rsidRPr="00374636" w:rsidRDefault="00D65C49" w:rsidP="00491AC2">
            <w:pPr>
              <w:pStyle w:val="TAL"/>
            </w:pPr>
            <w:r w:rsidRPr="00374636">
              <w:t xml:space="preserve">          requestLocationInformation-r9 SEQUENCE {</w:t>
            </w:r>
          </w:p>
        </w:tc>
        <w:tc>
          <w:tcPr>
            <w:tcW w:w="2267" w:type="dxa"/>
          </w:tcPr>
          <w:p w14:paraId="4B22B230" w14:textId="77777777" w:rsidR="00D65C49" w:rsidRPr="00374636" w:rsidRDefault="00D65C49" w:rsidP="00491AC2">
            <w:pPr>
              <w:pStyle w:val="TAL"/>
              <w:rPr>
                <w:rFonts w:eastAsia="MS Mincho"/>
              </w:rPr>
            </w:pPr>
          </w:p>
        </w:tc>
        <w:tc>
          <w:tcPr>
            <w:tcW w:w="1700" w:type="dxa"/>
          </w:tcPr>
          <w:p w14:paraId="0D1AB5BB" w14:textId="77777777" w:rsidR="00D65C49" w:rsidRPr="00374636" w:rsidRDefault="00D65C49" w:rsidP="00491AC2">
            <w:pPr>
              <w:pStyle w:val="TAL"/>
              <w:rPr>
                <w:rFonts w:eastAsia="MS Mincho"/>
              </w:rPr>
            </w:pPr>
          </w:p>
        </w:tc>
        <w:tc>
          <w:tcPr>
            <w:tcW w:w="1104" w:type="dxa"/>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tcPr>
          <w:p w14:paraId="46A11F34" w14:textId="77777777" w:rsidR="00D65C49" w:rsidRPr="00374636" w:rsidRDefault="00D65C49" w:rsidP="00491AC2">
            <w:pPr>
              <w:pStyle w:val="TAL"/>
            </w:pPr>
            <w:r w:rsidRPr="00374636">
              <w:t xml:space="preserve">            commonIEsRequestLocationInformation</w:t>
            </w:r>
          </w:p>
          <w:p w14:paraId="2E36EAE1" w14:textId="77777777" w:rsidR="00D65C49" w:rsidRPr="00374636" w:rsidRDefault="00D65C49" w:rsidP="00491AC2">
            <w:pPr>
              <w:pStyle w:val="TAL"/>
            </w:pPr>
            <w:r w:rsidRPr="00374636">
              <w:t xml:space="preserve">            SEQUENCE {</w:t>
            </w:r>
          </w:p>
        </w:tc>
        <w:tc>
          <w:tcPr>
            <w:tcW w:w="2267" w:type="dxa"/>
          </w:tcPr>
          <w:p w14:paraId="0BDD7D2D" w14:textId="77777777" w:rsidR="00D65C49" w:rsidRPr="00374636" w:rsidRDefault="00D65C49" w:rsidP="00491AC2">
            <w:pPr>
              <w:pStyle w:val="TAL"/>
              <w:rPr>
                <w:rFonts w:eastAsia="MS Mincho"/>
              </w:rPr>
            </w:pPr>
          </w:p>
        </w:tc>
        <w:tc>
          <w:tcPr>
            <w:tcW w:w="1700" w:type="dxa"/>
          </w:tcPr>
          <w:p w14:paraId="4B17ED1B" w14:textId="77777777" w:rsidR="00D65C49" w:rsidRPr="00374636" w:rsidRDefault="00D65C49" w:rsidP="00491AC2">
            <w:pPr>
              <w:pStyle w:val="TAL"/>
              <w:rPr>
                <w:rFonts w:eastAsia="MS Mincho"/>
              </w:rPr>
            </w:pPr>
          </w:p>
        </w:tc>
        <w:tc>
          <w:tcPr>
            <w:tcW w:w="1104" w:type="dxa"/>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tcPr>
          <w:p w14:paraId="553ECB45" w14:textId="77777777" w:rsidR="00D65C49" w:rsidRPr="00374636" w:rsidRDefault="00D65C49" w:rsidP="00491AC2">
            <w:pPr>
              <w:pStyle w:val="TAL"/>
            </w:pPr>
            <w:r w:rsidRPr="00374636">
              <w:t xml:space="preserve">              locationInformationType</w:t>
            </w:r>
          </w:p>
        </w:tc>
        <w:tc>
          <w:tcPr>
            <w:tcW w:w="2267" w:type="dxa"/>
          </w:tcPr>
          <w:p w14:paraId="6508FFDD"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254CAD69" w14:textId="77777777" w:rsidR="00D65C49" w:rsidRPr="00374636" w:rsidRDefault="00D65C49" w:rsidP="00491AC2">
            <w:pPr>
              <w:pStyle w:val="TAL"/>
              <w:rPr>
                <w:rFonts w:eastAsia="MS Mincho"/>
              </w:rPr>
            </w:pPr>
          </w:p>
        </w:tc>
        <w:tc>
          <w:tcPr>
            <w:tcW w:w="1104" w:type="dxa"/>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tcPr>
          <w:p w14:paraId="69F9B4B3" w14:textId="77777777" w:rsidR="00D65C49" w:rsidRPr="00374636" w:rsidRDefault="00D65C49" w:rsidP="00491AC2">
            <w:pPr>
              <w:pStyle w:val="TAL"/>
            </w:pPr>
            <w:r w:rsidRPr="00374636">
              <w:t xml:space="preserve">              triggeredReporting</w:t>
            </w:r>
          </w:p>
        </w:tc>
        <w:tc>
          <w:tcPr>
            <w:tcW w:w="2267" w:type="dxa"/>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86AD6CD" w14:textId="77777777" w:rsidR="00D65C49" w:rsidRPr="00374636" w:rsidRDefault="00D65C49" w:rsidP="00491AC2">
            <w:pPr>
              <w:pStyle w:val="TAL"/>
              <w:rPr>
                <w:rFonts w:eastAsia="MS Mincho"/>
              </w:rPr>
            </w:pPr>
          </w:p>
        </w:tc>
        <w:tc>
          <w:tcPr>
            <w:tcW w:w="1104" w:type="dxa"/>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tcPr>
          <w:p w14:paraId="0CC65A39" w14:textId="77777777" w:rsidR="00D65C49" w:rsidRPr="00374636" w:rsidRDefault="00D65C49" w:rsidP="00491AC2">
            <w:pPr>
              <w:pStyle w:val="TAL"/>
            </w:pPr>
            <w:r w:rsidRPr="00374636">
              <w:t xml:space="preserve">              periodicalReporting</w:t>
            </w:r>
          </w:p>
        </w:tc>
        <w:tc>
          <w:tcPr>
            <w:tcW w:w="2267" w:type="dxa"/>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83F2076" w14:textId="77777777" w:rsidR="00D65C49" w:rsidRPr="00374636" w:rsidRDefault="00D65C49" w:rsidP="00491AC2">
            <w:pPr>
              <w:pStyle w:val="TAL"/>
              <w:rPr>
                <w:rFonts w:eastAsia="MS Mincho"/>
              </w:rPr>
            </w:pPr>
          </w:p>
        </w:tc>
        <w:tc>
          <w:tcPr>
            <w:tcW w:w="1104" w:type="dxa"/>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tcPr>
          <w:p w14:paraId="2D7A3A20" w14:textId="77777777" w:rsidR="00D65C49" w:rsidRPr="00374636" w:rsidRDefault="00D65C49" w:rsidP="00491AC2">
            <w:pPr>
              <w:pStyle w:val="TAL"/>
            </w:pPr>
            <w:r w:rsidRPr="00374636">
              <w:t xml:space="preserve">              additionalInformation</w:t>
            </w:r>
          </w:p>
        </w:tc>
        <w:tc>
          <w:tcPr>
            <w:tcW w:w="2267" w:type="dxa"/>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4495FB82" w14:textId="77777777" w:rsidR="00D65C49" w:rsidRPr="00374636" w:rsidRDefault="00D65C49" w:rsidP="00491AC2">
            <w:pPr>
              <w:pStyle w:val="TAL"/>
              <w:rPr>
                <w:rFonts w:eastAsia="MS Mincho"/>
              </w:rPr>
            </w:pPr>
          </w:p>
        </w:tc>
        <w:tc>
          <w:tcPr>
            <w:tcW w:w="1104" w:type="dxa"/>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tcPr>
          <w:p w14:paraId="0E0864CB" w14:textId="77777777" w:rsidR="00D65C49" w:rsidRPr="00374636" w:rsidRDefault="00D65C49" w:rsidP="00491AC2">
            <w:pPr>
              <w:pStyle w:val="TAL"/>
            </w:pPr>
            <w:r w:rsidRPr="00374636">
              <w:t xml:space="preserve">              qos SEQUENCE {</w:t>
            </w:r>
          </w:p>
        </w:tc>
        <w:tc>
          <w:tcPr>
            <w:tcW w:w="2267" w:type="dxa"/>
          </w:tcPr>
          <w:p w14:paraId="730F72B2" w14:textId="77777777" w:rsidR="00D65C49" w:rsidRPr="00374636" w:rsidRDefault="00D65C49" w:rsidP="00491AC2">
            <w:pPr>
              <w:pStyle w:val="TAL"/>
              <w:rPr>
                <w:rFonts w:eastAsia="MS Mincho"/>
              </w:rPr>
            </w:pPr>
          </w:p>
        </w:tc>
        <w:tc>
          <w:tcPr>
            <w:tcW w:w="1700" w:type="dxa"/>
          </w:tcPr>
          <w:p w14:paraId="32B00449" w14:textId="77777777" w:rsidR="00D65C49" w:rsidRPr="00374636" w:rsidRDefault="00D65C49" w:rsidP="00491AC2">
            <w:pPr>
              <w:pStyle w:val="TAL"/>
              <w:rPr>
                <w:rFonts w:eastAsia="MS Mincho"/>
              </w:rPr>
            </w:pPr>
          </w:p>
        </w:tc>
        <w:tc>
          <w:tcPr>
            <w:tcW w:w="1104" w:type="dxa"/>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tcPr>
          <w:p w14:paraId="62CDD58A" w14:textId="77777777" w:rsidR="00D65C49" w:rsidRPr="00374636" w:rsidRDefault="00D65C49" w:rsidP="00491AC2">
            <w:pPr>
              <w:pStyle w:val="TAL"/>
            </w:pPr>
            <w:r w:rsidRPr="00374636">
              <w:t xml:space="preserve">                 horizontalAccuracy</w:t>
            </w:r>
          </w:p>
        </w:tc>
        <w:tc>
          <w:tcPr>
            <w:tcW w:w="2267" w:type="dxa"/>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7A02F19" w14:textId="77777777" w:rsidR="00D65C49" w:rsidRPr="00374636" w:rsidRDefault="00D65C49" w:rsidP="00491AC2">
            <w:pPr>
              <w:pStyle w:val="TAL"/>
              <w:rPr>
                <w:rFonts w:eastAsia="MS Mincho"/>
              </w:rPr>
            </w:pPr>
          </w:p>
        </w:tc>
        <w:tc>
          <w:tcPr>
            <w:tcW w:w="1104" w:type="dxa"/>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tcPr>
          <w:p w14:paraId="6853851A" w14:textId="77777777" w:rsidR="00D65C49" w:rsidRPr="00374636" w:rsidRDefault="00D65C49" w:rsidP="00491AC2">
            <w:pPr>
              <w:pStyle w:val="TAL"/>
            </w:pPr>
            <w:r w:rsidRPr="00374636">
              <w:t xml:space="preserve">                 verticalCoordinateRequest</w:t>
            </w:r>
          </w:p>
        </w:tc>
        <w:tc>
          <w:tcPr>
            <w:tcW w:w="2267" w:type="dxa"/>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tcPr>
          <w:p w14:paraId="3C7EF8D8" w14:textId="77777777" w:rsidR="00D65C49" w:rsidRPr="00374636" w:rsidRDefault="00D65C49" w:rsidP="00491AC2">
            <w:pPr>
              <w:pStyle w:val="TAL"/>
              <w:rPr>
                <w:rFonts w:eastAsia="MS Mincho"/>
              </w:rPr>
            </w:pPr>
          </w:p>
        </w:tc>
        <w:tc>
          <w:tcPr>
            <w:tcW w:w="1104" w:type="dxa"/>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tcPr>
          <w:p w14:paraId="3FB9DD9E" w14:textId="77777777" w:rsidR="00D65C49" w:rsidRPr="00374636" w:rsidRDefault="00D65C49" w:rsidP="00491AC2">
            <w:pPr>
              <w:pStyle w:val="TAL"/>
            </w:pPr>
            <w:r w:rsidRPr="00374636">
              <w:t xml:space="preserve">                 verticalAccuracy</w:t>
            </w:r>
          </w:p>
        </w:tc>
        <w:tc>
          <w:tcPr>
            <w:tcW w:w="2267" w:type="dxa"/>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998ED86" w14:textId="77777777" w:rsidR="00D65C49" w:rsidRPr="00374636" w:rsidRDefault="00D65C49" w:rsidP="00491AC2">
            <w:pPr>
              <w:pStyle w:val="TAL"/>
              <w:rPr>
                <w:rFonts w:eastAsia="MS Mincho"/>
              </w:rPr>
            </w:pPr>
          </w:p>
        </w:tc>
        <w:tc>
          <w:tcPr>
            <w:tcW w:w="1104" w:type="dxa"/>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tcPr>
          <w:p w14:paraId="4B2C04DF" w14:textId="77777777" w:rsidR="00D65C49" w:rsidRPr="00374636" w:rsidRDefault="00D65C49" w:rsidP="00491AC2">
            <w:pPr>
              <w:pStyle w:val="TAL"/>
            </w:pPr>
            <w:r w:rsidRPr="00374636">
              <w:t xml:space="preserve">                 responseTime SEQUENCE {</w:t>
            </w:r>
          </w:p>
        </w:tc>
        <w:tc>
          <w:tcPr>
            <w:tcW w:w="2267" w:type="dxa"/>
          </w:tcPr>
          <w:p w14:paraId="72C3ABE3" w14:textId="77777777" w:rsidR="00D65C49" w:rsidRPr="00374636" w:rsidRDefault="00D65C49" w:rsidP="00491AC2">
            <w:pPr>
              <w:pStyle w:val="TAL"/>
              <w:rPr>
                <w:rFonts w:eastAsia="MS Mincho"/>
              </w:rPr>
            </w:pPr>
          </w:p>
        </w:tc>
        <w:tc>
          <w:tcPr>
            <w:tcW w:w="1700" w:type="dxa"/>
          </w:tcPr>
          <w:p w14:paraId="57A60B3D" w14:textId="77777777" w:rsidR="00D65C49" w:rsidRPr="00374636" w:rsidRDefault="00D65C49" w:rsidP="00491AC2">
            <w:pPr>
              <w:pStyle w:val="TAL"/>
              <w:rPr>
                <w:rFonts w:eastAsia="MS Mincho"/>
              </w:rPr>
            </w:pPr>
          </w:p>
        </w:tc>
        <w:tc>
          <w:tcPr>
            <w:tcW w:w="1104" w:type="dxa"/>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tcPr>
          <w:p w14:paraId="7D52CDBA" w14:textId="77777777" w:rsidR="00D65C49" w:rsidRPr="00374636" w:rsidRDefault="00D65C49" w:rsidP="00491AC2">
            <w:pPr>
              <w:pStyle w:val="TAL"/>
            </w:pPr>
            <w:r w:rsidRPr="00374636">
              <w:t xml:space="preserve">                   time</w:t>
            </w:r>
          </w:p>
        </w:tc>
        <w:tc>
          <w:tcPr>
            <w:tcW w:w="2267" w:type="dxa"/>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tcPr>
          <w:p w14:paraId="10B4A71A" w14:textId="77777777" w:rsidR="00D65C49" w:rsidRPr="00374636" w:rsidRDefault="00D65C49" w:rsidP="00491AC2">
            <w:pPr>
              <w:pStyle w:val="TAL"/>
            </w:pPr>
            <w:r w:rsidRPr="00374636">
              <w:t xml:space="preserve">                   responseTimeEarlyFix-r12</w:t>
            </w:r>
          </w:p>
        </w:tc>
        <w:tc>
          <w:tcPr>
            <w:tcW w:w="2267" w:type="dxa"/>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C820B0F" w14:textId="77777777" w:rsidR="00D65C49" w:rsidRPr="00374636" w:rsidRDefault="00D65C49" w:rsidP="00491AC2">
            <w:pPr>
              <w:pStyle w:val="TAL"/>
              <w:rPr>
                <w:rFonts w:eastAsia="MS Mincho"/>
              </w:rPr>
            </w:pPr>
          </w:p>
        </w:tc>
        <w:tc>
          <w:tcPr>
            <w:tcW w:w="1104" w:type="dxa"/>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tcPr>
          <w:p w14:paraId="2BBC20BD" w14:textId="77777777" w:rsidR="00D65C49" w:rsidRPr="00374636" w:rsidRDefault="00D65C49" w:rsidP="00491AC2">
            <w:pPr>
              <w:pStyle w:val="TAL"/>
            </w:pPr>
            <w:r w:rsidRPr="00374636">
              <w:t xml:space="preserve">                 }</w:t>
            </w:r>
          </w:p>
        </w:tc>
        <w:tc>
          <w:tcPr>
            <w:tcW w:w="2267" w:type="dxa"/>
          </w:tcPr>
          <w:p w14:paraId="6B40C827" w14:textId="77777777" w:rsidR="00D65C49" w:rsidRPr="00374636" w:rsidRDefault="00D65C49" w:rsidP="00491AC2">
            <w:pPr>
              <w:pStyle w:val="TAL"/>
              <w:rPr>
                <w:rFonts w:eastAsia="MS Mincho"/>
              </w:rPr>
            </w:pPr>
          </w:p>
        </w:tc>
        <w:tc>
          <w:tcPr>
            <w:tcW w:w="1700" w:type="dxa"/>
          </w:tcPr>
          <w:p w14:paraId="2F4B63AD" w14:textId="77777777" w:rsidR="00D65C49" w:rsidRPr="00374636" w:rsidRDefault="00D65C49" w:rsidP="00491AC2">
            <w:pPr>
              <w:pStyle w:val="TAL"/>
              <w:rPr>
                <w:rFonts w:eastAsia="MS Mincho"/>
              </w:rPr>
            </w:pPr>
          </w:p>
        </w:tc>
        <w:tc>
          <w:tcPr>
            <w:tcW w:w="1104" w:type="dxa"/>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tcPr>
          <w:p w14:paraId="1211F7F3" w14:textId="77777777" w:rsidR="00D65C49" w:rsidRPr="00374636" w:rsidRDefault="00D65C49" w:rsidP="00491AC2">
            <w:pPr>
              <w:pStyle w:val="TAL"/>
            </w:pPr>
            <w:r w:rsidRPr="00374636">
              <w:t xml:space="preserve">                 velocityRequest</w:t>
            </w:r>
          </w:p>
        </w:tc>
        <w:tc>
          <w:tcPr>
            <w:tcW w:w="2267" w:type="dxa"/>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tcPr>
          <w:p w14:paraId="03A84B93" w14:textId="77777777" w:rsidR="00D65C49" w:rsidRPr="00374636" w:rsidRDefault="00D65C49" w:rsidP="00491AC2">
            <w:pPr>
              <w:pStyle w:val="TAL"/>
              <w:rPr>
                <w:rFonts w:eastAsia="MS Mincho"/>
              </w:rPr>
            </w:pPr>
          </w:p>
        </w:tc>
        <w:tc>
          <w:tcPr>
            <w:tcW w:w="1104" w:type="dxa"/>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tcPr>
          <w:p w14:paraId="20AE616B" w14:textId="77777777" w:rsidR="00D65C49" w:rsidRPr="00374636" w:rsidRDefault="00D65C49" w:rsidP="00491AC2">
            <w:pPr>
              <w:pStyle w:val="TAL"/>
            </w:pPr>
            <w:r w:rsidRPr="00374636">
              <w:t xml:space="preserve">              }</w:t>
            </w:r>
          </w:p>
        </w:tc>
        <w:tc>
          <w:tcPr>
            <w:tcW w:w="2267" w:type="dxa"/>
          </w:tcPr>
          <w:p w14:paraId="5CDC014A" w14:textId="77777777" w:rsidR="00D65C49" w:rsidRPr="00374636" w:rsidRDefault="00D65C49" w:rsidP="00491AC2">
            <w:pPr>
              <w:pStyle w:val="TAL"/>
              <w:rPr>
                <w:rFonts w:eastAsia="MS Mincho"/>
              </w:rPr>
            </w:pPr>
          </w:p>
        </w:tc>
        <w:tc>
          <w:tcPr>
            <w:tcW w:w="1700" w:type="dxa"/>
          </w:tcPr>
          <w:p w14:paraId="7F2A4F4B" w14:textId="77777777" w:rsidR="00D65C49" w:rsidRPr="00374636" w:rsidRDefault="00D65C49" w:rsidP="00491AC2">
            <w:pPr>
              <w:pStyle w:val="TAL"/>
              <w:rPr>
                <w:rFonts w:eastAsia="MS Mincho"/>
              </w:rPr>
            </w:pPr>
          </w:p>
        </w:tc>
        <w:tc>
          <w:tcPr>
            <w:tcW w:w="1104" w:type="dxa"/>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tcPr>
          <w:p w14:paraId="5F79BC57" w14:textId="77777777" w:rsidR="00D65C49" w:rsidRPr="00374636" w:rsidRDefault="00D65C49" w:rsidP="00491AC2">
            <w:pPr>
              <w:pStyle w:val="TAL"/>
            </w:pPr>
            <w:r w:rsidRPr="00374636">
              <w:t xml:space="preserve">              environment</w:t>
            </w:r>
          </w:p>
        </w:tc>
        <w:tc>
          <w:tcPr>
            <w:tcW w:w="2267" w:type="dxa"/>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079283" w14:textId="77777777" w:rsidR="00D65C49" w:rsidRPr="00374636" w:rsidRDefault="00D65C49" w:rsidP="00491AC2">
            <w:pPr>
              <w:pStyle w:val="TAL"/>
              <w:rPr>
                <w:rFonts w:eastAsia="MS Mincho"/>
              </w:rPr>
            </w:pPr>
          </w:p>
        </w:tc>
        <w:tc>
          <w:tcPr>
            <w:tcW w:w="1104" w:type="dxa"/>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tcPr>
          <w:p w14:paraId="003E57AF" w14:textId="77777777" w:rsidR="00D65C49" w:rsidRPr="00374636" w:rsidRDefault="00D65C49" w:rsidP="00491AC2">
            <w:pPr>
              <w:pStyle w:val="TAL"/>
            </w:pPr>
            <w:r w:rsidRPr="00374636">
              <w:t xml:space="preserve">              locationCoordinateTypes</w:t>
            </w:r>
          </w:p>
        </w:tc>
        <w:tc>
          <w:tcPr>
            <w:tcW w:w="2267" w:type="dxa"/>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12EF9A4" w14:textId="77777777" w:rsidR="00D65C49" w:rsidRPr="00374636" w:rsidRDefault="00D65C49" w:rsidP="00491AC2">
            <w:pPr>
              <w:pStyle w:val="TAL"/>
              <w:rPr>
                <w:rFonts w:eastAsia="MS Mincho"/>
              </w:rPr>
            </w:pPr>
          </w:p>
        </w:tc>
        <w:tc>
          <w:tcPr>
            <w:tcW w:w="1104" w:type="dxa"/>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tcPr>
          <w:p w14:paraId="5C666DB6" w14:textId="77777777" w:rsidR="00D65C49" w:rsidRPr="00374636" w:rsidRDefault="00D65C49" w:rsidP="00491AC2">
            <w:pPr>
              <w:pStyle w:val="TAL"/>
            </w:pPr>
            <w:r w:rsidRPr="00374636">
              <w:t xml:space="preserve">              velocityTypes</w:t>
            </w:r>
          </w:p>
        </w:tc>
        <w:tc>
          <w:tcPr>
            <w:tcW w:w="2267" w:type="dxa"/>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EF51620" w14:textId="77777777" w:rsidR="00D65C49" w:rsidRPr="00374636" w:rsidRDefault="00D65C49" w:rsidP="00491AC2">
            <w:pPr>
              <w:pStyle w:val="TAL"/>
              <w:rPr>
                <w:rFonts w:eastAsia="MS Mincho"/>
              </w:rPr>
            </w:pPr>
          </w:p>
        </w:tc>
        <w:tc>
          <w:tcPr>
            <w:tcW w:w="1104" w:type="dxa"/>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tcPr>
          <w:p w14:paraId="3FAB69DC" w14:textId="77777777" w:rsidR="00D65C49" w:rsidRPr="00374636" w:rsidRDefault="00D65C49" w:rsidP="00491AC2">
            <w:pPr>
              <w:pStyle w:val="TAL"/>
            </w:pPr>
            <w:r w:rsidRPr="00374636">
              <w:t xml:space="preserve">            }</w:t>
            </w:r>
          </w:p>
        </w:tc>
        <w:tc>
          <w:tcPr>
            <w:tcW w:w="2267" w:type="dxa"/>
          </w:tcPr>
          <w:p w14:paraId="2E08EBD3" w14:textId="77777777" w:rsidR="00D65C49" w:rsidRPr="00374636" w:rsidRDefault="00D65C49" w:rsidP="00491AC2">
            <w:pPr>
              <w:pStyle w:val="TAL"/>
              <w:rPr>
                <w:rFonts w:eastAsia="MS Mincho"/>
              </w:rPr>
            </w:pPr>
          </w:p>
        </w:tc>
        <w:tc>
          <w:tcPr>
            <w:tcW w:w="1700" w:type="dxa"/>
          </w:tcPr>
          <w:p w14:paraId="274BBB65" w14:textId="77777777" w:rsidR="00D65C49" w:rsidRPr="00374636" w:rsidRDefault="00D65C49" w:rsidP="00491AC2">
            <w:pPr>
              <w:pStyle w:val="TAL"/>
              <w:rPr>
                <w:rFonts w:eastAsia="MS Mincho"/>
              </w:rPr>
            </w:pPr>
          </w:p>
        </w:tc>
        <w:tc>
          <w:tcPr>
            <w:tcW w:w="1104" w:type="dxa"/>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tcPr>
          <w:p w14:paraId="0B136507" w14:textId="093B25AA" w:rsidR="00D65C49" w:rsidRPr="00374636" w:rsidRDefault="00D65C49" w:rsidP="00491AC2">
            <w:pPr>
              <w:pStyle w:val="TAL"/>
            </w:pPr>
            <w:r w:rsidRPr="00374636">
              <w:t xml:space="preserve">            a-gnss-RequestLocationInformation</w:t>
            </w:r>
          </w:p>
        </w:tc>
        <w:tc>
          <w:tcPr>
            <w:tcW w:w="2267" w:type="dxa"/>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8AAFABD" w14:textId="77777777" w:rsidR="00D65C49" w:rsidRPr="00374636" w:rsidRDefault="00D65C49" w:rsidP="00491AC2">
            <w:pPr>
              <w:pStyle w:val="TAL"/>
              <w:rPr>
                <w:rFonts w:eastAsia="MS Mincho"/>
              </w:rPr>
            </w:pPr>
          </w:p>
        </w:tc>
        <w:tc>
          <w:tcPr>
            <w:tcW w:w="1104" w:type="dxa"/>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tcPr>
          <w:p w14:paraId="22BB74C8" w14:textId="77777777" w:rsidR="00D65C49" w:rsidRPr="00374636" w:rsidRDefault="00D65C49" w:rsidP="00491AC2">
            <w:pPr>
              <w:pStyle w:val="TAL"/>
            </w:pPr>
            <w:r w:rsidRPr="00374636">
              <w:t xml:space="preserve">            otdoa-RequestLocationInformation</w:t>
            </w:r>
            <w:r w:rsidRPr="00374636">
              <w:br/>
              <w:t xml:space="preserve">                                                           SEQUENCE {</w:t>
            </w:r>
          </w:p>
        </w:tc>
        <w:tc>
          <w:tcPr>
            <w:tcW w:w="2267" w:type="dxa"/>
          </w:tcPr>
          <w:p w14:paraId="0C7BD36F" w14:textId="77777777" w:rsidR="00D65C49" w:rsidRPr="00374636" w:rsidRDefault="00D65C49" w:rsidP="00491AC2">
            <w:pPr>
              <w:pStyle w:val="TAL"/>
              <w:rPr>
                <w:rFonts w:eastAsia="MS Mincho"/>
              </w:rPr>
            </w:pPr>
          </w:p>
        </w:tc>
        <w:tc>
          <w:tcPr>
            <w:tcW w:w="1700" w:type="dxa"/>
          </w:tcPr>
          <w:p w14:paraId="056AF456" w14:textId="77777777" w:rsidR="00D65C49" w:rsidRPr="00374636" w:rsidRDefault="00D65C49" w:rsidP="00491AC2">
            <w:pPr>
              <w:pStyle w:val="TAL"/>
              <w:rPr>
                <w:rFonts w:eastAsia="MS Mincho"/>
              </w:rPr>
            </w:pPr>
          </w:p>
        </w:tc>
        <w:tc>
          <w:tcPr>
            <w:tcW w:w="1104" w:type="dxa"/>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tcPr>
          <w:p w14:paraId="0B0BECB2" w14:textId="77777777" w:rsidR="00D65C49" w:rsidRPr="00374636" w:rsidRDefault="00D65C49" w:rsidP="00491AC2">
            <w:pPr>
              <w:pStyle w:val="TAL"/>
            </w:pPr>
            <w:r w:rsidRPr="00374636">
              <w:t xml:space="preserve">                 assistanceAvailability</w:t>
            </w:r>
          </w:p>
        </w:tc>
        <w:tc>
          <w:tcPr>
            <w:tcW w:w="2267" w:type="dxa"/>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tcPr>
          <w:p w14:paraId="5E41025C" w14:textId="77777777" w:rsidR="00D65C49" w:rsidRPr="00374636" w:rsidRDefault="00D65C49" w:rsidP="00491AC2">
            <w:pPr>
              <w:pStyle w:val="TAL"/>
              <w:rPr>
                <w:rFonts w:eastAsia="MS Mincho"/>
              </w:rPr>
            </w:pPr>
          </w:p>
        </w:tc>
        <w:tc>
          <w:tcPr>
            <w:tcW w:w="1104" w:type="dxa"/>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tcPr>
          <w:p w14:paraId="10E44A46" w14:textId="77777777" w:rsidR="00D65C49" w:rsidRPr="00374636" w:rsidRDefault="00D65C49" w:rsidP="00491AC2">
            <w:pPr>
              <w:pStyle w:val="TAL"/>
            </w:pPr>
            <w:r w:rsidRPr="00374636">
              <w:t xml:space="preserve">            }</w:t>
            </w:r>
          </w:p>
        </w:tc>
        <w:tc>
          <w:tcPr>
            <w:tcW w:w="2267" w:type="dxa"/>
          </w:tcPr>
          <w:p w14:paraId="21021AED" w14:textId="77777777" w:rsidR="00D65C49" w:rsidRPr="00374636" w:rsidRDefault="00D65C49" w:rsidP="00491AC2">
            <w:pPr>
              <w:pStyle w:val="TAL"/>
              <w:rPr>
                <w:rFonts w:eastAsia="MS Mincho"/>
              </w:rPr>
            </w:pPr>
          </w:p>
        </w:tc>
        <w:tc>
          <w:tcPr>
            <w:tcW w:w="1700" w:type="dxa"/>
          </w:tcPr>
          <w:p w14:paraId="68CFB21D" w14:textId="77777777" w:rsidR="00D65C49" w:rsidRPr="00374636" w:rsidRDefault="00D65C49" w:rsidP="00491AC2">
            <w:pPr>
              <w:pStyle w:val="TAL"/>
              <w:rPr>
                <w:rFonts w:eastAsia="MS Mincho"/>
              </w:rPr>
            </w:pPr>
          </w:p>
        </w:tc>
        <w:tc>
          <w:tcPr>
            <w:tcW w:w="1104" w:type="dxa"/>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tcPr>
          <w:p w14:paraId="3EDB1A97" w14:textId="77777777" w:rsidR="00D65C49" w:rsidRPr="00374636" w:rsidRDefault="00D65C49" w:rsidP="00491AC2">
            <w:pPr>
              <w:pStyle w:val="TAL"/>
            </w:pPr>
            <w:r w:rsidRPr="00374636">
              <w:t xml:space="preserve">            ecid-RequestLocationInformation</w:t>
            </w:r>
          </w:p>
        </w:tc>
        <w:tc>
          <w:tcPr>
            <w:tcW w:w="2267" w:type="dxa"/>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C0D0999" w14:textId="77777777" w:rsidR="00D65C49" w:rsidRPr="00374636" w:rsidRDefault="00D65C49" w:rsidP="00491AC2">
            <w:pPr>
              <w:pStyle w:val="TAL"/>
              <w:rPr>
                <w:rFonts w:eastAsia="MS Mincho"/>
              </w:rPr>
            </w:pPr>
          </w:p>
        </w:tc>
        <w:tc>
          <w:tcPr>
            <w:tcW w:w="1104" w:type="dxa"/>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tcPr>
          <w:p w14:paraId="23B4E47B" w14:textId="77777777" w:rsidR="00D65C49" w:rsidRPr="00374636" w:rsidRDefault="00D65C49" w:rsidP="00491AC2">
            <w:pPr>
              <w:pStyle w:val="TAL"/>
            </w:pPr>
            <w:r w:rsidRPr="00374636">
              <w:t xml:space="preserve">            epdu-RequestLocationInformation</w:t>
            </w:r>
          </w:p>
        </w:tc>
        <w:tc>
          <w:tcPr>
            <w:tcW w:w="2267" w:type="dxa"/>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5E33367" w14:textId="77777777" w:rsidR="00D65C49" w:rsidRPr="00374636" w:rsidRDefault="00D65C49" w:rsidP="00491AC2">
            <w:pPr>
              <w:pStyle w:val="TAL"/>
              <w:rPr>
                <w:rFonts w:eastAsia="MS Mincho"/>
              </w:rPr>
            </w:pPr>
          </w:p>
        </w:tc>
        <w:tc>
          <w:tcPr>
            <w:tcW w:w="1104" w:type="dxa"/>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tcPr>
          <w:p w14:paraId="04F2C163" w14:textId="77777777" w:rsidR="00D65C49" w:rsidRPr="00374636" w:rsidRDefault="00D65C49" w:rsidP="00491AC2">
            <w:pPr>
              <w:pStyle w:val="TAL"/>
            </w:pPr>
            <w:r w:rsidRPr="00374636">
              <w:t xml:space="preserve">          }</w:t>
            </w:r>
          </w:p>
        </w:tc>
        <w:tc>
          <w:tcPr>
            <w:tcW w:w="2267" w:type="dxa"/>
          </w:tcPr>
          <w:p w14:paraId="6FF19F52" w14:textId="77777777" w:rsidR="00D65C49" w:rsidRPr="00374636" w:rsidRDefault="00D65C49" w:rsidP="00491AC2">
            <w:pPr>
              <w:pStyle w:val="TAL"/>
              <w:rPr>
                <w:rFonts w:eastAsia="MS Mincho"/>
              </w:rPr>
            </w:pPr>
          </w:p>
        </w:tc>
        <w:tc>
          <w:tcPr>
            <w:tcW w:w="1700" w:type="dxa"/>
          </w:tcPr>
          <w:p w14:paraId="2379FB03" w14:textId="77777777" w:rsidR="00D65C49" w:rsidRPr="00374636" w:rsidRDefault="00D65C49" w:rsidP="00491AC2">
            <w:pPr>
              <w:pStyle w:val="TAL"/>
              <w:rPr>
                <w:rFonts w:eastAsia="MS Mincho"/>
              </w:rPr>
            </w:pPr>
          </w:p>
        </w:tc>
        <w:tc>
          <w:tcPr>
            <w:tcW w:w="1104" w:type="dxa"/>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tcPr>
          <w:p w14:paraId="55CB25C9" w14:textId="77777777" w:rsidR="00D65C49" w:rsidRPr="00374636" w:rsidRDefault="00D65C49" w:rsidP="00491AC2">
            <w:pPr>
              <w:pStyle w:val="TAL"/>
            </w:pPr>
            <w:r w:rsidRPr="00374636">
              <w:t xml:space="preserve">        }</w:t>
            </w:r>
          </w:p>
        </w:tc>
        <w:tc>
          <w:tcPr>
            <w:tcW w:w="2267" w:type="dxa"/>
          </w:tcPr>
          <w:p w14:paraId="6D7583B5" w14:textId="77777777" w:rsidR="00D65C49" w:rsidRPr="00374636" w:rsidRDefault="00D65C49" w:rsidP="00491AC2">
            <w:pPr>
              <w:pStyle w:val="TAL"/>
              <w:rPr>
                <w:rFonts w:eastAsia="MS Mincho"/>
              </w:rPr>
            </w:pPr>
          </w:p>
        </w:tc>
        <w:tc>
          <w:tcPr>
            <w:tcW w:w="1700" w:type="dxa"/>
          </w:tcPr>
          <w:p w14:paraId="504AA1FA" w14:textId="77777777" w:rsidR="00D65C49" w:rsidRPr="00374636" w:rsidRDefault="00D65C49" w:rsidP="00491AC2">
            <w:pPr>
              <w:pStyle w:val="TAL"/>
              <w:rPr>
                <w:rFonts w:eastAsia="MS Mincho"/>
              </w:rPr>
            </w:pPr>
          </w:p>
        </w:tc>
        <w:tc>
          <w:tcPr>
            <w:tcW w:w="1104" w:type="dxa"/>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tcPr>
          <w:p w14:paraId="614FE780" w14:textId="77777777" w:rsidR="00D65C49" w:rsidRPr="00374636" w:rsidRDefault="00D65C49" w:rsidP="00491AC2">
            <w:pPr>
              <w:pStyle w:val="TAL"/>
            </w:pPr>
            <w:r w:rsidRPr="00374636">
              <w:t xml:space="preserve">      }</w:t>
            </w:r>
          </w:p>
        </w:tc>
        <w:tc>
          <w:tcPr>
            <w:tcW w:w="2267" w:type="dxa"/>
          </w:tcPr>
          <w:p w14:paraId="5171009A" w14:textId="77777777" w:rsidR="00D65C49" w:rsidRPr="00374636" w:rsidRDefault="00D65C49" w:rsidP="00491AC2">
            <w:pPr>
              <w:pStyle w:val="TAL"/>
              <w:rPr>
                <w:rFonts w:eastAsia="MS Mincho"/>
              </w:rPr>
            </w:pPr>
          </w:p>
        </w:tc>
        <w:tc>
          <w:tcPr>
            <w:tcW w:w="1700" w:type="dxa"/>
          </w:tcPr>
          <w:p w14:paraId="7730EB62" w14:textId="77777777" w:rsidR="00D65C49" w:rsidRPr="00374636" w:rsidRDefault="00D65C49" w:rsidP="00491AC2">
            <w:pPr>
              <w:pStyle w:val="TAL"/>
              <w:rPr>
                <w:rFonts w:eastAsia="MS Mincho"/>
              </w:rPr>
            </w:pPr>
          </w:p>
        </w:tc>
        <w:tc>
          <w:tcPr>
            <w:tcW w:w="1104" w:type="dxa"/>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tcPr>
          <w:p w14:paraId="630DA1C7" w14:textId="77777777" w:rsidR="00D65C49" w:rsidRPr="00374636" w:rsidRDefault="00D65C49" w:rsidP="00491AC2">
            <w:pPr>
              <w:pStyle w:val="TAL"/>
            </w:pPr>
            <w:r w:rsidRPr="00374636">
              <w:t xml:space="preserve">    }</w:t>
            </w:r>
          </w:p>
        </w:tc>
        <w:tc>
          <w:tcPr>
            <w:tcW w:w="2267" w:type="dxa"/>
          </w:tcPr>
          <w:p w14:paraId="1D0436C5" w14:textId="77777777" w:rsidR="00D65C49" w:rsidRPr="00374636" w:rsidRDefault="00D65C49" w:rsidP="00491AC2">
            <w:pPr>
              <w:pStyle w:val="TAL"/>
              <w:rPr>
                <w:rFonts w:eastAsia="MS Mincho"/>
              </w:rPr>
            </w:pPr>
          </w:p>
        </w:tc>
        <w:tc>
          <w:tcPr>
            <w:tcW w:w="1700" w:type="dxa"/>
          </w:tcPr>
          <w:p w14:paraId="45B5F77C" w14:textId="77777777" w:rsidR="00D65C49" w:rsidRPr="00374636" w:rsidRDefault="00D65C49" w:rsidP="00491AC2">
            <w:pPr>
              <w:pStyle w:val="TAL"/>
              <w:rPr>
                <w:rFonts w:eastAsia="MS Mincho"/>
              </w:rPr>
            </w:pPr>
          </w:p>
        </w:tc>
        <w:tc>
          <w:tcPr>
            <w:tcW w:w="1104" w:type="dxa"/>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tcPr>
          <w:p w14:paraId="18DFAEC4" w14:textId="77777777" w:rsidR="00D65C49" w:rsidRPr="00374636" w:rsidRDefault="00D65C49" w:rsidP="00491AC2">
            <w:pPr>
              <w:pStyle w:val="TAL"/>
            </w:pPr>
            <w:r w:rsidRPr="00374636">
              <w:t xml:space="preserve">  }</w:t>
            </w:r>
          </w:p>
        </w:tc>
        <w:tc>
          <w:tcPr>
            <w:tcW w:w="2267" w:type="dxa"/>
          </w:tcPr>
          <w:p w14:paraId="58405245" w14:textId="77777777" w:rsidR="00D65C49" w:rsidRPr="00374636" w:rsidRDefault="00D65C49" w:rsidP="00491AC2">
            <w:pPr>
              <w:pStyle w:val="TAL"/>
              <w:rPr>
                <w:rFonts w:eastAsia="MS Mincho"/>
              </w:rPr>
            </w:pPr>
          </w:p>
        </w:tc>
        <w:tc>
          <w:tcPr>
            <w:tcW w:w="1700" w:type="dxa"/>
          </w:tcPr>
          <w:p w14:paraId="36A0FC54" w14:textId="77777777" w:rsidR="00D65C49" w:rsidRPr="00374636" w:rsidRDefault="00D65C49" w:rsidP="00491AC2">
            <w:pPr>
              <w:pStyle w:val="TAL"/>
              <w:rPr>
                <w:rFonts w:eastAsia="MS Mincho"/>
              </w:rPr>
            </w:pPr>
          </w:p>
        </w:tc>
        <w:tc>
          <w:tcPr>
            <w:tcW w:w="1104" w:type="dxa"/>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tcPr>
          <w:p w14:paraId="173955FD" w14:textId="77777777" w:rsidR="00D65C49" w:rsidRPr="00374636" w:rsidRDefault="00D65C49" w:rsidP="00491AC2">
            <w:pPr>
              <w:pStyle w:val="TAL"/>
            </w:pPr>
            <w:r w:rsidRPr="00374636">
              <w:t xml:space="preserve"> }</w:t>
            </w:r>
          </w:p>
        </w:tc>
        <w:tc>
          <w:tcPr>
            <w:tcW w:w="2267" w:type="dxa"/>
          </w:tcPr>
          <w:p w14:paraId="0DA47A31" w14:textId="77777777" w:rsidR="00D65C49" w:rsidRPr="00374636" w:rsidRDefault="00D65C49" w:rsidP="00491AC2">
            <w:pPr>
              <w:pStyle w:val="TAL"/>
              <w:rPr>
                <w:rFonts w:eastAsia="MS Mincho"/>
              </w:rPr>
            </w:pPr>
          </w:p>
        </w:tc>
        <w:tc>
          <w:tcPr>
            <w:tcW w:w="1700" w:type="dxa"/>
          </w:tcPr>
          <w:p w14:paraId="79F074E0" w14:textId="77777777" w:rsidR="00D65C49" w:rsidRPr="00374636" w:rsidRDefault="00D65C49" w:rsidP="00491AC2">
            <w:pPr>
              <w:pStyle w:val="TAL"/>
              <w:rPr>
                <w:rFonts w:eastAsia="MS Mincho"/>
              </w:rPr>
            </w:pPr>
          </w:p>
        </w:tc>
        <w:tc>
          <w:tcPr>
            <w:tcW w:w="1104" w:type="dxa"/>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tcPr>
          <w:p w14:paraId="452D15BB" w14:textId="77777777" w:rsidR="00D65C49" w:rsidRPr="00374636" w:rsidRDefault="00D65C49" w:rsidP="00491AC2">
            <w:pPr>
              <w:pStyle w:val="TAL"/>
            </w:pPr>
            <w:r w:rsidRPr="00374636">
              <w:t>}</w:t>
            </w:r>
          </w:p>
        </w:tc>
        <w:tc>
          <w:tcPr>
            <w:tcW w:w="2267" w:type="dxa"/>
          </w:tcPr>
          <w:p w14:paraId="6DA771C9" w14:textId="77777777" w:rsidR="00D65C49" w:rsidRPr="00374636" w:rsidRDefault="00D65C49" w:rsidP="00491AC2">
            <w:pPr>
              <w:pStyle w:val="TAL"/>
              <w:rPr>
                <w:rFonts w:eastAsia="MS Mincho"/>
              </w:rPr>
            </w:pPr>
          </w:p>
        </w:tc>
        <w:tc>
          <w:tcPr>
            <w:tcW w:w="1700" w:type="dxa"/>
          </w:tcPr>
          <w:p w14:paraId="4BC51777" w14:textId="77777777" w:rsidR="00D65C49" w:rsidRPr="00374636" w:rsidRDefault="00D65C49" w:rsidP="00491AC2">
            <w:pPr>
              <w:pStyle w:val="TAL"/>
              <w:rPr>
                <w:rFonts w:eastAsia="MS Mincho"/>
              </w:rPr>
            </w:pPr>
          </w:p>
        </w:tc>
        <w:tc>
          <w:tcPr>
            <w:tcW w:w="1104" w:type="dxa"/>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lastRenderedPageBreak/>
        <w:t>Table 9.1.4.4.3-4: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tcPr>
          <w:p w14:paraId="0EF844D8" w14:textId="584ACAF6"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577D6968" w14:textId="77777777" w:rsidTr="005A566D">
        <w:tc>
          <w:tcPr>
            <w:tcW w:w="4535" w:type="dxa"/>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tcPr>
          <w:p w14:paraId="0141948D" w14:textId="77777777" w:rsidR="00D65C49" w:rsidRPr="00374636" w:rsidRDefault="00D65C49" w:rsidP="00491AC2">
            <w:pPr>
              <w:pStyle w:val="TAL"/>
            </w:pPr>
            <w:r w:rsidRPr="00374636">
              <w:t>LPP-Message ::= SEQUENCE {</w:t>
            </w:r>
          </w:p>
        </w:tc>
        <w:tc>
          <w:tcPr>
            <w:tcW w:w="2267" w:type="dxa"/>
          </w:tcPr>
          <w:p w14:paraId="4BEC8990" w14:textId="77777777" w:rsidR="00D65C49" w:rsidRPr="00374636" w:rsidRDefault="00D65C49" w:rsidP="00491AC2">
            <w:pPr>
              <w:pStyle w:val="TAL"/>
              <w:rPr>
                <w:rFonts w:eastAsia="MS Mincho"/>
              </w:rPr>
            </w:pPr>
          </w:p>
        </w:tc>
        <w:tc>
          <w:tcPr>
            <w:tcW w:w="1700" w:type="dxa"/>
          </w:tcPr>
          <w:p w14:paraId="4C6636D3" w14:textId="77777777" w:rsidR="00D65C49" w:rsidRPr="00374636" w:rsidRDefault="00D65C49" w:rsidP="00491AC2">
            <w:pPr>
              <w:pStyle w:val="TAL"/>
              <w:rPr>
                <w:rFonts w:eastAsia="MS Mincho"/>
              </w:rPr>
            </w:pPr>
          </w:p>
        </w:tc>
        <w:tc>
          <w:tcPr>
            <w:tcW w:w="1104" w:type="dxa"/>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tcPr>
          <w:p w14:paraId="32F85692" w14:textId="77777777" w:rsidR="00D65C49" w:rsidRPr="00374636" w:rsidRDefault="00D65C49" w:rsidP="00491AC2">
            <w:pPr>
              <w:pStyle w:val="TAL"/>
            </w:pPr>
            <w:r w:rsidRPr="00374636">
              <w:t xml:space="preserve"> transactionID SEQUENCE {</w:t>
            </w:r>
          </w:p>
        </w:tc>
        <w:tc>
          <w:tcPr>
            <w:tcW w:w="2267" w:type="dxa"/>
          </w:tcPr>
          <w:p w14:paraId="7C1DEAA3" w14:textId="77777777" w:rsidR="00D65C49" w:rsidRPr="00374636" w:rsidRDefault="00D65C49" w:rsidP="00491AC2">
            <w:pPr>
              <w:pStyle w:val="TAL"/>
              <w:rPr>
                <w:rFonts w:eastAsia="MS Mincho"/>
              </w:rPr>
            </w:pPr>
          </w:p>
        </w:tc>
        <w:tc>
          <w:tcPr>
            <w:tcW w:w="1700" w:type="dxa"/>
          </w:tcPr>
          <w:p w14:paraId="22BF79FC" w14:textId="77777777" w:rsidR="00D65C49" w:rsidRPr="00374636" w:rsidRDefault="00D65C49" w:rsidP="00491AC2">
            <w:pPr>
              <w:pStyle w:val="TAL"/>
              <w:rPr>
                <w:rFonts w:eastAsia="MS Mincho"/>
              </w:rPr>
            </w:pPr>
          </w:p>
        </w:tc>
        <w:tc>
          <w:tcPr>
            <w:tcW w:w="1104" w:type="dxa"/>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tcPr>
          <w:p w14:paraId="3D2F2D48" w14:textId="77777777" w:rsidR="00D65C49" w:rsidRPr="00374636" w:rsidRDefault="00D65C49" w:rsidP="00491AC2">
            <w:pPr>
              <w:pStyle w:val="TAL"/>
            </w:pPr>
            <w:r w:rsidRPr="00374636">
              <w:t xml:space="preserve">  Initiator</w:t>
            </w:r>
          </w:p>
        </w:tc>
        <w:tc>
          <w:tcPr>
            <w:tcW w:w="2267" w:type="dxa"/>
          </w:tcPr>
          <w:p w14:paraId="55E8F115"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47588DF" w14:textId="77777777" w:rsidR="00D65C49" w:rsidRPr="00374636" w:rsidRDefault="00D65C49" w:rsidP="00491AC2">
            <w:pPr>
              <w:pStyle w:val="TAL"/>
              <w:rPr>
                <w:rFonts w:eastAsia="MS Mincho"/>
              </w:rPr>
            </w:pPr>
          </w:p>
        </w:tc>
        <w:tc>
          <w:tcPr>
            <w:tcW w:w="1104" w:type="dxa"/>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transactionNumber</w:t>
            </w:r>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tcPr>
          <w:p w14:paraId="1A1695CD" w14:textId="77777777" w:rsidR="00D65C49" w:rsidRPr="00374636" w:rsidRDefault="00D65C49" w:rsidP="00491AC2">
            <w:pPr>
              <w:pStyle w:val="TAL"/>
            </w:pPr>
            <w:r w:rsidRPr="00374636">
              <w:t xml:space="preserve"> }</w:t>
            </w:r>
          </w:p>
        </w:tc>
        <w:tc>
          <w:tcPr>
            <w:tcW w:w="2267" w:type="dxa"/>
          </w:tcPr>
          <w:p w14:paraId="6F7DABD1" w14:textId="77777777" w:rsidR="00D65C49" w:rsidRPr="00374636" w:rsidRDefault="00D65C49" w:rsidP="00491AC2">
            <w:pPr>
              <w:pStyle w:val="TAL"/>
              <w:rPr>
                <w:rFonts w:eastAsia="MS Mincho"/>
              </w:rPr>
            </w:pPr>
          </w:p>
        </w:tc>
        <w:tc>
          <w:tcPr>
            <w:tcW w:w="1700" w:type="dxa"/>
          </w:tcPr>
          <w:p w14:paraId="433562AB" w14:textId="77777777" w:rsidR="00D65C49" w:rsidRPr="00374636" w:rsidRDefault="00D65C49" w:rsidP="00491AC2">
            <w:pPr>
              <w:pStyle w:val="TAL"/>
              <w:rPr>
                <w:rFonts w:eastAsia="MS Mincho"/>
              </w:rPr>
            </w:pPr>
          </w:p>
        </w:tc>
        <w:tc>
          <w:tcPr>
            <w:tcW w:w="1104" w:type="dxa"/>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tcPr>
          <w:p w14:paraId="10D1960C" w14:textId="77777777" w:rsidR="00D65C49" w:rsidRPr="00374636" w:rsidRDefault="00D65C49" w:rsidP="00491AC2">
            <w:pPr>
              <w:pStyle w:val="TAL"/>
            </w:pPr>
            <w:r w:rsidRPr="00374636">
              <w:t xml:space="preserve"> endTransaction</w:t>
            </w:r>
          </w:p>
        </w:tc>
        <w:tc>
          <w:tcPr>
            <w:tcW w:w="2267" w:type="dxa"/>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tcPr>
          <w:p w14:paraId="6F10DE00" w14:textId="77777777" w:rsidR="00D65C49" w:rsidRPr="00374636" w:rsidRDefault="00D65C49" w:rsidP="00491AC2">
            <w:pPr>
              <w:pStyle w:val="TAL"/>
              <w:rPr>
                <w:rFonts w:eastAsia="MS Mincho"/>
              </w:rPr>
            </w:pPr>
          </w:p>
        </w:tc>
        <w:tc>
          <w:tcPr>
            <w:tcW w:w="1104" w:type="dxa"/>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tcPr>
          <w:p w14:paraId="6D1A1A2B" w14:textId="77777777" w:rsidR="00D65C49" w:rsidRPr="00374636" w:rsidRDefault="00D65C49" w:rsidP="00491AC2">
            <w:pPr>
              <w:pStyle w:val="TAL"/>
            </w:pPr>
            <w:r w:rsidRPr="00374636">
              <w:t xml:space="preserve"> sequenceNumber</w:t>
            </w:r>
          </w:p>
        </w:tc>
        <w:tc>
          <w:tcPr>
            <w:tcW w:w="2267" w:type="dxa"/>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751573C" w14:textId="77777777" w:rsidR="00D65C49" w:rsidRPr="00374636" w:rsidRDefault="00D65C49" w:rsidP="00491AC2">
            <w:pPr>
              <w:pStyle w:val="TAL"/>
              <w:rPr>
                <w:rFonts w:eastAsia="MS Mincho"/>
              </w:rPr>
            </w:pPr>
          </w:p>
        </w:tc>
        <w:tc>
          <w:tcPr>
            <w:tcW w:w="1104" w:type="dxa"/>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tcPr>
          <w:p w14:paraId="22DAB8A6" w14:textId="77777777" w:rsidR="00D65C49" w:rsidRPr="00374636" w:rsidRDefault="00D65C49" w:rsidP="00491AC2">
            <w:pPr>
              <w:pStyle w:val="TAL"/>
            </w:pPr>
            <w:r w:rsidRPr="00374636">
              <w:t xml:space="preserve"> acknowledgement</w:t>
            </w:r>
          </w:p>
        </w:tc>
        <w:tc>
          <w:tcPr>
            <w:tcW w:w="2267" w:type="dxa"/>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04BDA3F" w14:textId="77777777" w:rsidR="00D65C49" w:rsidRPr="00374636" w:rsidRDefault="00D65C49" w:rsidP="00491AC2">
            <w:pPr>
              <w:pStyle w:val="TAL"/>
              <w:rPr>
                <w:rFonts w:eastAsia="MS Mincho"/>
              </w:rPr>
            </w:pPr>
          </w:p>
        </w:tc>
        <w:tc>
          <w:tcPr>
            <w:tcW w:w="1104" w:type="dxa"/>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tcPr>
          <w:p w14:paraId="25162B35" w14:textId="77777777" w:rsidR="00D65C49" w:rsidRPr="00374636" w:rsidRDefault="00D65C49" w:rsidP="00491AC2">
            <w:pPr>
              <w:pStyle w:val="TAL"/>
            </w:pPr>
            <w:r w:rsidRPr="00374636">
              <w:t xml:space="preserve"> lpp-MessageBody CHOICE {</w:t>
            </w:r>
          </w:p>
        </w:tc>
        <w:tc>
          <w:tcPr>
            <w:tcW w:w="2267" w:type="dxa"/>
          </w:tcPr>
          <w:p w14:paraId="5E844D05" w14:textId="77777777" w:rsidR="00D65C49" w:rsidRPr="00374636" w:rsidRDefault="00D65C49" w:rsidP="00491AC2">
            <w:pPr>
              <w:pStyle w:val="TAL"/>
              <w:rPr>
                <w:rFonts w:eastAsia="MS Mincho"/>
              </w:rPr>
            </w:pPr>
          </w:p>
        </w:tc>
        <w:tc>
          <w:tcPr>
            <w:tcW w:w="1700" w:type="dxa"/>
          </w:tcPr>
          <w:p w14:paraId="148B9E92" w14:textId="77777777" w:rsidR="00D65C49" w:rsidRPr="00374636" w:rsidRDefault="00D65C49" w:rsidP="00491AC2">
            <w:pPr>
              <w:pStyle w:val="TAL"/>
              <w:rPr>
                <w:rFonts w:eastAsia="MS Mincho"/>
              </w:rPr>
            </w:pPr>
          </w:p>
        </w:tc>
        <w:tc>
          <w:tcPr>
            <w:tcW w:w="1104" w:type="dxa"/>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tcPr>
          <w:p w14:paraId="14582920" w14:textId="77777777" w:rsidR="00D65C49" w:rsidRPr="00374636" w:rsidRDefault="00D65C49" w:rsidP="00491AC2">
            <w:pPr>
              <w:pStyle w:val="TAL"/>
            </w:pPr>
            <w:r w:rsidRPr="00374636">
              <w:t xml:space="preserve">  c1 CHOICE {</w:t>
            </w:r>
          </w:p>
        </w:tc>
        <w:tc>
          <w:tcPr>
            <w:tcW w:w="2267" w:type="dxa"/>
          </w:tcPr>
          <w:p w14:paraId="152E6587" w14:textId="77777777" w:rsidR="00D65C49" w:rsidRPr="00374636" w:rsidRDefault="00D65C49" w:rsidP="00491AC2">
            <w:pPr>
              <w:pStyle w:val="TAL"/>
              <w:rPr>
                <w:rFonts w:eastAsia="MS Mincho"/>
              </w:rPr>
            </w:pPr>
          </w:p>
        </w:tc>
        <w:tc>
          <w:tcPr>
            <w:tcW w:w="1700" w:type="dxa"/>
          </w:tcPr>
          <w:p w14:paraId="2FF9A8A9" w14:textId="77777777" w:rsidR="00D65C49" w:rsidRPr="00374636" w:rsidRDefault="00D65C49" w:rsidP="00491AC2">
            <w:pPr>
              <w:pStyle w:val="TAL"/>
              <w:rPr>
                <w:rFonts w:eastAsia="MS Mincho"/>
              </w:rPr>
            </w:pPr>
          </w:p>
        </w:tc>
        <w:tc>
          <w:tcPr>
            <w:tcW w:w="1104" w:type="dxa"/>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tcPr>
          <w:p w14:paraId="13AA79F0" w14:textId="77777777" w:rsidR="00D65C49" w:rsidRPr="00374636" w:rsidRDefault="00D65C49" w:rsidP="00491AC2">
            <w:pPr>
              <w:pStyle w:val="TAL"/>
            </w:pPr>
            <w:r w:rsidRPr="00374636">
              <w:t xml:space="preserve">    provideAssistanceData SEQUENCE {</w:t>
            </w:r>
          </w:p>
        </w:tc>
        <w:tc>
          <w:tcPr>
            <w:tcW w:w="2267" w:type="dxa"/>
          </w:tcPr>
          <w:p w14:paraId="0E14B073" w14:textId="77777777" w:rsidR="00D65C49" w:rsidRPr="00374636" w:rsidRDefault="00D65C49" w:rsidP="00491AC2">
            <w:pPr>
              <w:pStyle w:val="TAL"/>
              <w:rPr>
                <w:rFonts w:eastAsia="MS Mincho"/>
              </w:rPr>
            </w:pPr>
          </w:p>
        </w:tc>
        <w:tc>
          <w:tcPr>
            <w:tcW w:w="1700" w:type="dxa"/>
          </w:tcPr>
          <w:p w14:paraId="4AC1F176" w14:textId="77777777" w:rsidR="00D65C49" w:rsidRPr="00374636" w:rsidRDefault="00D65C49" w:rsidP="00491AC2">
            <w:pPr>
              <w:pStyle w:val="TAL"/>
              <w:rPr>
                <w:rFonts w:eastAsia="MS Mincho"/>
              </w:rPr>
            </w:pPr>
          </w:p>
        </w:tc>
        <w:tc>
          <w:tcPr>
            <w:tcW w:w="1104" w:type="dxa"/>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tcPr>
          <w:p w14:paraId="72648124" w14:textId="77777777" w:rsidR="00D65C49" w:rsidRPr="00374636" w:rsidRDefault="00D65C49" w:rsidP="00491AC2">
            <w:pPr>
              <w:pStyle w:val="TAL"/>
            </w:pPr>
            <w:r w:rsidRPr="00374636">
              <w:t xml:space="preserve">      criticalExtensions CHOICE {</w:t>
            </w:r>
          </w:p>
        </w:tc>
        <w:tc>
          <w:tcPr>
            <w:tcW w:w="2267" w:type="dxa"/>
          </w:tcPr>
          <w:p w14:paraId="14BB286F" w14:textId="77777777" w:rsidR="00D65C49" w:rsidRPr="00374636" w:rsidRDefault="00D65C49" w:rsidP="00491AC2">
            <w:pPr>
              <w:pStyle w:val="TAL"/>
              <w:rPr>
                <w:rFonts w:eastAsia="MS Mincho"/>
              </w:rPr>
            </w:pPr>
          </w:p>
        </w:tc>
        <w:tc>
          <w:tcPr>
            <w:tcW w:w="1700" w:type="dxa"/>
          </w:tcPr>
          <w:p w14:paraId="6B0AE298" w14:textId="77777777" w:rsidR="00D65C49" w:rsidRPr="00374636" w:rsidRDefault="00D65C49" w:rsidP="00491AC2">
            <w:pPr>
              <w:pStyle w:val="TAL"/>
              <w:rPr>
                <w:rFonts w:eastAsia="MS Mincho"/>
              </w:rPr>
            </w:pPr>
          </w:p>
        </w:tc>
        <w:tc>
          <w:tcPr>
            <w:tcW w:w="1104" w:type="dxa"/>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tcPr>
          <w:p w14:paraId="29BC8553" w14:textId="77777777" w:rsidR="00D65C49" w:rsidRPr="00374636" w:rsidRDefault="00D65C49" w:rsidP="00491AC2">
            <w:pPr>
              <w:pStyle w:val="TAL"/>
            </w:pPr>
            <w:r w:rsidRPr="00374636">
              <w:t xml:space="preserve">        c1 CHOICE {</w:t>
            </w:r>
          </w:p>
        </w:tc>
        <w:tc>
          <w:tcPr>
            <w:tcW w:w="2267" w:type="dxa"/>
          </w:tcPr>
          <w:p w14:paraId="4053899C" w14:textId="77777777" w:rsidR="00D65C49" w:rsidRPr="00374636" w:rsidRDefault="00D65C49" w:rsidP="00491AC2">
            <w:pPr>
              <w:pStyle w:val="TAL"/>
              <w:rPr>
                <w:rFonts w:eastAsia="MS Mincho"/>
              </w:rPr>
            </w:pPr>
          </w:p>
        </w:tc>
        <w:tc>
          <w:tcPr>
            <w:tcW w:w="1700" w:type="dxa"/>
          </w:tcPr>
          <w:p w14:paraId="5FD2F1F2" w14:textId="77777777" w:rsidR="00D65C49" w:rsidRPr="00374636" w:rsidRDefault="00D65C49" w:rsidP="00491AC2">
            <w:pPr>
              <w:pStyle w:val="TAL"/>
              <w:rPr>
                <w:rFonts w:eastAsia="MS Mincho"/>
              </w:rPr>
            </w:pPr>
          </w:p>
        </w:tc>
        <w:tc>
          <w:tcPr>
            <w:tcW w:w="1104" w:type="dxa"/>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tcPr>
          <w:p w14:paraId="74EEDC75" w14:textId="77777777" w:rsidR="00D65C49" w:rsidRPr="00374636" w:rsidRDefault="00D65C49" w:rsidP="00491AC2">
            <w:pPr>
              <w:pStyle w:val="TAL"/>
            </w:pPr>
            <w:r w:rsidRPr="00374636">
              <w:t xml:space="preserve">          provideAssistanceData-r9 SEQUENCE {</w:t>
            </w:r>
          </w:p>
        </w:tc>
        <w:tc>
          <w:tcPr>
            <w:tcW w:w="2267" w:type="dxa"/>
          </w:tcPr>
          <w:p w14:paraId="0A8C57DD" w14:textId="77777777" w:rsidR="00D65C49" w:rsidRPr="00374636" w:rsidRDefault="00D65C49" w:rsidP="00491AC2">
            <w:pPr>
              <w:pStyle w:val="TAL"/>
              <w:rPr>
                <w:rFonts w:eastAsia="MS Mincho"/>
              </w:rPr>
            </w:pPr>
          </w:p>
        </w:tc>
        <w:tc>
          <w:tcPr>
            <w:tcW w:w="1700" w:type="dxa"/>
          </w:tcPr>
          <w:p w14:paraId="4513675E" w14:textId="77777777" w:rsidR="00D65C49" w:rsidRPr="00374636" w:rsidRDefault="00D65C49" w:rsidP="00491AC2">
            <w:pPr>
              <w:pStyle w:val="TAL"/>
              <w:rPr>
                <w:rFonts w:eastAsia="MS Mincho"/>
              </w:rPr>
            </w:pPr>
          </w:p>
        </w:tc>
        <w:tc>
          <w:tcPr>
            <w:tcW w:w="1104" w:type="dxa"/>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tcPr>
          <w:p w14:paraId="37C924CF" w14:textId="77777777" w:rsidR="00D65C49" w:rsidRPr="00374636" w:rsidRDefault="00D65C49" w:rsidP="00491AC2">
            <w:pPr>
              <w:pStyle w:val="TAL"/>
            </w:pPr>
            <w:r w:rsidRPr="00374636">
              <w:t xml:space="preserve">            commonIEsProvideAssistanceData</w:t>
            </w:r>
          </w:p>
        </w:tc>
        <w:tc>
          <w:tcPr>
            <w:tcW w:w="2267" w:type="dxa"/>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6FE0845" w14:textId="77777777" w:rsidR="00D65C49" w:rsidRPr="00374636" w:rsidRDefault="00D65C49" w:rsidP="00491AC2">
            <w:pPr>
              <w:pStyle w:val="TAL"/>
              <w:rPr>
                <w:rFonts w:eastAsia="MS Mincho"/>
              </w:rPr>
            </w:pPr>
          </w:p>
        </w:tc>
        <w:tc>
          <w:tcPr>
            <w:tcW w:w="1104" w:type="dxa"/>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tcPr>
          <w:p w14:paraId="55B1119E" w14:textId="77777777" w:rsidR="00D65C49" w:rsidRPr="00374636" w:rsidRDefault="00D65C49" w:rsidP="00491AC2">
            <w:pPr>
              <w:pStyle w:val="TAL"/>
            </w:pPr>
            <w:r w:rsidRPr="00374636">
              <w:t xml:space="preserve">            a-gnss-ProvideAssistanceData </w:t>
            </w:r>
          </w:p>
        </w:tc>
        <w:tc>
          <w:tcPr>
            <w:tcW w:w="2267" w:type="dxa"/>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42F0E61" w14:textId="77777777" w:rsidR="00D65C49" w:rsidRPr="00374636" w:rsidRDefault="00D65C49" w:rsidP="00491AC2">
            <w:pPr>
              <w:pStyle w:val="TAL"/>
              <w:rPr>
                <w:rFonts w:eastAsia="MS Mincho"/>
              </w:rPr>
            </w:pPr>
          </w:p>
        </w:tc>
        <w:tc>
          <w:tcPr>
            <w:tcW w:w="1104" w:type="dxa"/>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tcPr>
          <w:p w14:paraId="178D29E9" w14:textId="77777777" w:rsidR="00D65C49" w:rsidRPr="00374636" w:rsidRDefault="00D65C49" w:rsidP="00491AC2">
            <w:pPr>
              <w:pStyle w:val="TAL"/>
            </w:pPr>
            <w:r w:rsidRPr="00374636">
              <w:t xml:space="preserve">            otdoa-ProvideAssistanceData SEQUENCE {</w:t>
            </w:r>
          </w:p>
        </w:tc>
        <w:tc>
          <w:tcPr>
            <w:tcW w:w="2267" w:type="dxa"/>
          </w:tcPr>
          <w:p w14:paraId="1D8D9ABA" w14:textId="77777777" w:rsidR="00D65C49" w:rsidRPr="00374636" w:rsidRDefault="00D65C49" w:rsidP="00491AC2">
            <w:pPr>
              <w:pStyle w:val="TAL"/>
              <w:rPr>
                <w:rFonts w:eastAsia="MS Mincho"/>
              </w:rPr>
            </w:pPr>
          </w:p>
        </w:tc>
        <w:tc>
          <w:tcPr>
            <w:tcW w:w="1700" w:type="dxa"/>
          </w:tcPr>
          <w:p w14:paraId="5C758532" w14:textId="77777777" w:rsidR="00D65C49" w:rsidRPr="00374636" w:rsidRDefault="00D65C49" w:rsidP="00491AC2">
            <w:pPr>
              <w:pStyle w:val="TAL"/>
              <w:rPr>
                <w:rFonts w:eastAsia="MS Mincho"/>
              </w:rPr>
            </w:pPr>
          </w:p>
        </w:tc>
        <w:tc>
          <w:tcPr>
            <w:tcW w:w="1104" w:type="dxa"/>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tcPr>
          <w:p w14:paraId="33E6D53E" w14:textId="77777777" w:rsidR="00D65C49" w:rsidRPr="00374636" w:rsidRDefault="00D65C49" w:rsidP="00491AC2">
            <w:pPr>
              <w:pStyle w:val="TAL"/>
            </w:pPr>
            <w:r w:rsidRPr="00374636">
              <w:t xml:space="preserve">                 otdoa-ReferenceCellInfo</w:t>
            </w:r>
          </w:p>
        </w:tc>
        <w:tc>
          <w:tcPr>
            <w:tcW w:w="2267" w:type="dxa"/>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4ED176ED" w14:textId="77777777" w:rsidR="00D65C49" w:rsidRPr="00374636" w:rsidRDefault="00D65C49" w:rsidP="00491AC2">
            <w:pPr>
              <w:pStyle w:val="TAL"/>
              <w:rPr>
                <w:rFonts w:eastAsia="MS Mincho"/>
              </w:rPr>
            </w:pPr>
          </w:p>
        </w:tc>
        <w:tc>
          <w:tcPr>
            <w:tcW w:w="1104" w:type="dxa"/>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tcPr>
          <w:p w14:paraId="221B5C92" w14:textId="77777777" w:rsidR="00D65C49" w:rsidRPr="00374636" w:rsidRDefault="00D65C49" w:rsidP="00491AC2">
            <w:pPr>
              <w:pStyle w:val="TAL"/>
            </w:pPr>
            <w:r w:rsidRPr="00374636">
              <w:t xml:space="preserve">                 otdoa-NeighbourCellInfo</w:t>
            </w:r>
          </w:p>
        </w:tc>
        <w:tc>
          <w:tcPr>
            <w:tcW w:w="2267" w:type="dxa"/>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37A7F2C6" w14:textId="77777777" w:rsidR="00D65C49" w:rsidRPr="00374636" w:rsidRDefault="00D65C49" w:rsidP="00491AC2">
            <w:pPr>
              <w:pStyle w:val="TAL"/>
              <w:rPr>
                <w:rFonts w:eastAsia="MS Mincho"/>
              </w:rPr>
            </w:pPr>
          </w:p>
        </w:tc>
        <w:tc>
          <w:tcPr>
            <w:tcW w:w="1104" w:type="dxa"/>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tcPr>
          <w:p w14:paraId="76016D04" w14:textId="77777777" w:rsidR="00D65C49" w:rsidRPr="00374636" w:rsidRDefault="00D65C49" w:rsidP="00491AC2">
            <w:pPr>
              <w:pStyle w:val="TAL"/>
            </w:pPr>
            <w:r w:rsidRPr="00374636">
              <w:t xml:space="preserve">                 otdoa-Error</w:t>
            </w:r>
          </w:p>
        </w:tc>
        <w:tc>
          <w:tcPr>
            <w:tcW w:w="2267" w:type="dxa"/>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C611D65" w14:textId="77777777" w:rsidR="00D65C49" w:rsidRPr="00374636" w:rsidRDefault="00D65C49" w:rsidP="00491AC2">
            <w:pPr>
              <w:pStyle w:val="TAL"/>
              <w:rPr>
                <w:rFonts w:eastAsia="MS Mincho"/>
              </w:rPr>
            </w:pPr>
          </w:p>
        </w:tc>
        <w:tc>
          <w:tcPr>
            <w:tcW w:w="1104" w:type="dxa"/>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tcPr>
          <w:p w14:paraId="243B5A46" w14:textId="77777777" w:rsidR="00D65C49" w:rsidRPr="00374636" w:rsidRDefault="00D65C49" w:rsidP="00491AC2">
            <w:pPr>
              <w:pStyle w:val="TAL"/>
            </w:pPr>
            <w:r w:rsidRPr="00374636">
              <w:t xml:space="preserve">            }  </w:t>
            </w:r>
          </w:p>
        </w:tc>
        <w:tc>
          <w:tcPr>
            <w:tcW w:w="2267" w:type="dxa"/>
          </w:tcPr>
          <w:p w14:paraId="1402E575" w14:textId="77777777" w:rsidR="00D65C49" w:rsidRPr="00374636" w:rsidRDefault="00D65C49" w:rsidP="00491AC2">
            <w:pPr>
              <w:pStyle w:val="TAL"/>
              <w:rPr>
                <w:rFonts w:eastAsia="MS Mincho"/>
              </w:rPr>
            </w:pPr>
          </w:p>
        </w:tc>
        <w:tc>
          <w:tcPr>
            <w:tcW w:w="1700" w:type="dxa"/>
          </w:tcPr>
          <w:p w14:paraId="4E296B8E" w14:textId="77777777" w:rsidR="00D65C49" w:rsidRPr="00374636" w:rsidRDefault="00D65C49" w:rsidP="00491AC2">
            <w:pPr>
              <w:pStyle w:val="TAL"/>
              <w:rPr>
                <w:rFonts w:eastAsia="MS Mincho"/>
              </w:rPr>
            </w:pPr>
          </w:p>
        </w:tc>
        <w:tc>
          <w:tcPr>
            <w:tcW w:w="1104" w:type="dxa"/>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tcPr>
          <w:p w14:paraId="125780A7" w14:textId="77777777" w:rsidR="00D65C49" w:rsidRPr="00374636" w:rsidRDefault="00D65C49" w:rsidP="00491AC2">
            <w:pPr>
              <w:pStyle w:val="TAL"/>
            </w:pPr>
            <w:r w:rsidRPr="00374636">
              <w:t xml:space="preserve">            epdu-ProvideAssistanceData</w:t>
            </w:r>
          </w:p>
        </w:tc>
        <w:tc>
          <w:tcPr>
            <w:tcW w:w="2267" w:type="dxa"/>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3C13628" w14:textId="77777777" w:rsidR="00D65C49" w:rsidRPr="00374636" w:rsidRDefault="00D65C49" w:rsidP="00491AC2">
            <w:pPr>
              <w:pStyle w:val="TAL"/>
              <w:rPr>
                <w:rFonts w:eastAsia="MS Mincho"/>
              </w:rPr>
            </w:pPr>
          </w:p>
        </w:tc>
        <w:tc>
          <w:tcPr>
            <w:tcW w:w="1104" w:type="dxa"/>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tcPr>
          <w:p w14:paraId="036A0833" w14:textId="77777777" w:rsidR="00D65C49" w:rsidRPr="00374636" w:rsidRDefault="00D65C49" w:rsidP="00491AC2">
            <w:pPr>
              <w:pStyle w:val="TAL"/>
            </w:pPr>
            <w:r w:rsidRPr="00374636">
              <w:t xml:space="preserve">          }</w:t>
            </w:r>
          </w:p>
        </w:tc>
        <w:tc>
          <w:tcPr>
            <w:tcW w:w="2267" w:type="dxa"/>
          </w:tcPr>
          <w:p w14:paraId="15C94613" w14:textId="77777777" w:rsidR="00D65C49" w:rsidRPr="00374636" w:rsidRDefault="00D65C49" w:rsidP="00491AC2">
            <w:pPr>
              <w:pStyle w:val="TAL"/>
              <w:rPr>
                <w:rFonts w:eastAsia="MS Mincho"/>
              </w:rPr>
            </w:pPr>
          </w:p>
        </w:tc>
        <w:tc>
          <w:tcPr>
            <w:tcW w:w="1700" w:type="dxa"/>
          </w:tcPr>
          <w:p w14:paraId="65920D8F" w14:textId="77777777" w:rsidR="00D65C49" w:rsidRPr="00374636" w:rsidRDefault="00D65C49" w:rsidP="00491AC2">
            <w:pPr>
              <w:pStyle w:val="TAL"/>
              <w:rPr>
                <w:rFonts w:eastAsia="MS Mincho"/>
              </w:rPr>
            </w:pPr>
          </w:p>
        </w:tc>
        <w:tc>
          <w:tcPr>
            <w:tcW w:w="1104" w:type="dxa"/>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tcPr>
          <w:p w14:paraId="13E61B68" w14:textId="77777777" w:rsidR="00D65C49" w:rsidRPr="00374636" w:rsidRDefault="00D65C49" w:rsidP="00491AC2">
            <w:pPr>
              <w:pStyle w:val="TAL"/>
            </w:pPr>
            <w:r w:rsidRPr="00374636">
              <w:t xml:space="preserve">      }</w:t>
            </w:r>
          </w:p>
        </w:tc>
        <w:tc>
          <w:tcPr>
            <w:tcW w:w="2267" w:type="dxa"/>
          </w:tcPr>
          <w:p w14:paraId="7DB61D59" w14:textId="77777777" w:rsidR="00D65C49" w:rsidRPr="00374636" w:rsidRDefault="00D65C49" w:rsidP="00491AC2">
            <w:pPr>
              <w:pStyle w:val="TAL"/>
              <w:rPr>
                <w:rFonts w:eastAsia="MS Mincho"/>
              </w:rPr>
            </w:pPr>
          </w:p>
        </w:tc>
        <w:tc>
          <w:tcPr>
            <w:tcW w:w="1700" w:type="dxa"/>
          </w:tcPr>
          <w:p w14:paraId="4E90E4DB" w14:textId="77777777" w:rsidR="00D65C49" w:rsidRPr="00374636" w:rsidRDefault="00D65C49" w:rsidP="00491AC2">
            <w:pPr>
              <w:pStyle w:val="TAL"/>
              <w:rPr>
                <w:rFonts w:eastAsia="MS Mincho"/>
              </w:rPr>
            </w:pPr>
          </w:p>
        </w:tc>
        <w:tc>
          <w:tcPr>
            <w:tcW w:w="1104" w:type="dxa"/>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tcPr>
          <w:p w14:paraId="7E46B373" w14:textId="77777777" w:rsidR="00D65C49" w:rsidRPr="00374636" w:rsidRDefault="00D65C49" w:rsidP="00491AC2">
            <w:pPr>
              <w:pStyle w:val="TAL"/>
            </w:pPr>
            <w:r w:rsidRPr="00374636">
              <w:t xml:space="preserve">    }</w:t>
            </w:r>
          </w:p>
        </w:tc>
        <w:tc>
          <w:tcPr>
            <w:tcW w:w="2267" w:type="dxa"/>
          </w:tcPr>
          <w:p w14:paraId="795F4826" w14:textId="77777777" w:rsidR="00D65C49" w:rsidRPr="00374636" w:rsidRDefault="00D65C49" w:rsidP="00491AC2">
            <w:pPr>
              <w:pStyle w:val="TAL"/>
              <w:rPr>
                <w:rFonts w:eastAsia="MS Mincho"/>
              </w:rPr>
            </w:pPr>
          </w:p>
        </w:tc>
        <w:tc>
          <w:tcPr>
            <w:tcW w:w="1700" w:type="dxa"/>
          </w:tcPr>
          <w:p w14:paraId="575FBFEE" w14:textId="77777777" w:rsidR="00D65C49" w:rsidRPr="00374636" w:rsidRDefault="00D65C49" w:rsidP="00491AC2">
            <w:pPr>
              <w:pStyle w:val="TAL"/>
              <w:rPr>
                <w:rFonts w:eastAsia="MS Mincho"/>
              </w:rPr>
            </w:pPr>
          </w:p>
        </w:tc>
        <w:tc>
          <w:tcPr>
            <w:tcW w:w="1104" w:type="dxa"/>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tcPr>
          <w:p w14:paraId="278D70F8" w14:textId="77777777" w:rsidR="00D65C49" w:rsidRPr="00374636" w:rsidRDefault="00D65C49" w:rsidP="00491AC2">
            <w:pPr>
              <w:pStyle w:val="TAL"/>
            </w:pPr>
            <w:r w:rsidRPr="00374636">
              <w:t xml:space="preserve">  }</w:t>
            </w:r>
          </w:p>
        </w:tc>
        <w:tc>
          <w:tcPr>
            <w:tcW w:w="2267" w:type="dxa"/>
          </w:tcPr>
          <w:p w14:paraId="7833A432" w14:textId="77777777" w:rsidR="00D65C49" w:rsidRPr="00374636" w:rsidRDefault="00D65C49" w:rsidP="00491AC2">
            <w:pPr>
              <w:pStyle w:val="TAL"/>
              <w:rPr>
                <w:rFonts w:eastAsia="MS Mincho"/>
              </w:rPr>
            </w:pPr>
          </w:p>
        </w:tc>
        <w:tc>
          <w:tcPr>
            <w:tcW w:w="1700" w:type="dxa"/>
          </w:tcPr>
          <w:p w14:paraId="702F04A7" w14:textId="77777777" w:rsidR="00D65C49" w:rsidRPr="00374636" w:rsidRDefault="00D65C49" w:rsidP="00491AC2">
            <w:pPr>
              <w:pStyle w:val="TAL"/>
              <w:rPr>
                <w:rFonts w:eastAsia="MS Mincho"/>
              </w:rPr>
            </w:pPr>
          </w:p>
        </w:tc>
        <w:tc>
          <w:tcPr>
            <w:tcW w:w="1104" w:type="dxa"/>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tcPr>
          <w:p w14:paraId="7D619232" w14:textId="77777777" w:rsidR="00D65C49" w:rsidRPr="00374636" w:rsidRDefault="00D65C49" w:rsidP="00491AC2">
            <w:pPr>
              <w:pStyle w:val="TAL"/>
            </w:pPr>
            <w:r w:rsidRPr="00374636">
              <w:t xml:space="preserve"> }</w:t>
            </w:r>
          </w:p>
        </w:tc>
        <w:tc>
          <w:tcPr>
            <w:tcW w:w="2267" w:type="dxa"/>
          </w:tcPr>
          <w:p w14:paraId="233294CE" w14:textId="77777777" w:rsidR="00D65C49" w:rsidRPr="00374636" w:rsidRDefault="00D65C49" w:rsidP="00491AC2">
            <w:pPr>
              <w:pStyle w:val="TAL"/>
              <w:rPr>
                <w:rFonts w:eastAsia="MS Mincho"/>
              </w:rPr>
            </w:pPr>
          </w:p>
        </w:tc>
        <w:tc>
          <w:tcPr>
            <w:tcW w:w="1700" w:type="dxa"/>
          </w:tcPr>
          <w:p w14:paraId="66837A6D" w14:textId="77777777" w:rsidR="00D65C49" w:rsidRPr="00374636" w:rsidRDefault="00D65C49" w:rsidP="00491AC2">
            <w:pPr>
              <w:pStyle w:val="TAL"/>
              <w:rPr>
                <w:rFonts w:eastAsia="MS Mincho"/>
              </w:rPr>
            </w:pPr>
          </w:p>
        </w:tc>
        <w:tc>
          <w:tcPr>
            <w:tcW w:w="1104" w:type="dxa"/>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tcPr>
          <w:p w14:paraId="0BCB6CE6" w14:textId="77777777" w:rsidR="00D65C49" w:rsidRPr="00374636" w:rsidRDefault="00D65C49" w:rsidP="00491AC2">
            <w:pPr>
              <w:pStyle w:val="TAL"/>
            </w:pPr>
            <w:r w:rsidRPr="00374636">
              <w:t>}</w:t>
            </w:r>
          </w:p>
        </w:tc>
        <w:tc>
          <w:tcPr>
            <w:tcW w:w="2267" w:type="dxa"/>
          </w:tcPr>
          <w:p w14:paraId="161D75DE" w14:textId="77777777" w:rsidR="00D65C49" w:rsidRPr="00374636" w:rsidRDefault="00D65C49" w:rsidP="00491AC2">
            <w:pPr>
              <w:pStyle w:val="TAL"/>
              <w:rPr>
                <w:rFonts w:eastAsia="MS Mincho"/>
              </w:rPr>
            </w:pPr>
          </w:p>
        </w:tc>
        <w:tc>
          <w:tcPr>
            <w:tcW w:w="1700" w:type="dxa"/>
          </w:tcPr>
          <w:p w14:paraId="033F95FA" w14:textId="77777777" w:rsidR="00D65C49" w:rsidRPr="00374636" w:rsidRDefault="00D65C49" w:rsidP="00491AC2">
            <w:pPr>
              <w:pStyle w:val="TAL"/>
              <w:rPr>
                <w:rFonts w:eastAsia="MS Mincho"/>
              </w:rPr>
            </w:pPr>
          </w:p>
        </w:tc>
        <w:tc>
          <w:tcPr>
            <w:tcW w:w="1104" w:type="dxa"/>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lastRenderedPageBreak/>
        <w:t xml:space="preserve">Table </w:t>
      </w:r>
      <w:r w:rsidRPr="00374636">
        <w:rPr>
          <w:rFonts w:eastAsia="MS Mincho"/>
          <w:iCs/>
        </w:rPr>
        <w:t>9.1.4.4.3-5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BC90617" w14:textId="77777777" w:rsidTr="005A566D">
        <w:tc>
          <w:tcPr>
            <w:tcW w:w="9738" w:type="dxa"/>
            <w:gridSpan w:val="4"/>
          </w:tcPr>
          <w:p w14:paraId="100E330C" w14:textId="70C7AC7C"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617CBF89" w14:textId="77777777" w:rsidTr="005A566D">
        <w:tblPrEx>
          <w:tblCellMar>
            <w:left w:w="108" w:type="dxa"/>
            <w:right w:w="108" w:type="dxa"/>
          </w:tblCellMar>
        </w:tblPrEx>
        <w:tc>
          <w:tcPr>
            <w:tcW w:w="4535" w:type="dxa"/>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tcPr>
          <w:p w14:paraId="5594893A"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r w:rsidRPr="00374636">
              <w:t>locationServer</w:t>
            </w:r>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tcPr>
          <w:p w14:paraId="613228B9"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tcPr>
          <w:p w14:paraId="67B0A44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tcPr>
          <w:p w14:paraId="05E549F1"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tcPr>
          <w:p w14:paraId="215A555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tcPr>
          <w:p w14:paraId="53617993"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tcPr>
          <w:p w14:paraId="3967C73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tcPr>
          <w:p w14:paraId="3EC3CA89"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tcPr>
          <w:p w14:paraId="1060A4E3"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tcPr>
          <w:p w14:paraId="7599762A"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tcPr>
          <w:p w14:paraId="5F2A0760"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tcPr>
          <w:p w14:paraId="2850BFC6"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tcPr>
          <w:p w14:paraId="54FA809F"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tcPr>
          <w:p w14:paraId="09F9B9BE"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tcPr>
          <w:p w14:paraId="47FDC5E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tcPr>
          <w:p w14:paraId="09B653FA" w14:textId="3FCBC5BD" w:rsidR="00D65C49" w:rsidRPr="00374636" w:rsidRDefault="00D65C49" w:rsidP="007C6871">
            <w:pPr>
              <w:pStyle w:val="TAL"/>
              <w:rPr>
                <w:lang w:eastAsia="en-US"/>
              </w:rPr>
            </w:pPr>
            <w:r w:rsidRPr="00374636">
              <w:rPr>
                <w:lang w:eastAsia="en-US"/>
              </w:rPr>
              <w:t xml:space="preserve">                       neighbourMeasurementList</w:t>
            </w:r>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tcPr>
          <w:p w14:paraId="0445E50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tcPr>
          <w:p w14:paraId="70B4CC03"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tcPr>
          <w:p w14:paraId="7A34CDBF"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tcPr>
          <w:p w14:paraId="6E556AB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tcPr>
          <w:p w14:paraId="1249EA9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tcPr>
          <w:p w14:paraId="459D896E"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7AE28A9"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tcPr>
          <w:p w14:paraId="56E6B74F"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tcPr>
          <w:p w14:paraId="4EEECB7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lastRenderedPageBreak/>
        <w:t xml:space="preserve">Table 9.1.4.4.3-6: </w:t>
      </w:r>
      <w:r w:rsidRPr="00374636">
        <w:rPr>
          <w:i/>
        </w:rPr>
        <w:t>CQI-ReportConfig-DEFAULT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7DFD8CF2"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03152690" w14:textId="77777777" w:rsidR="00D65C49" w:rsidRPr="00374636" w:rsidRDefault="00D65C49" w:rsidP="007C6871">
            <w:pPr>
              <w:pStyle w:val="TAL"/>
              <w:rPr>
                <w:lang w:eastAsia="en-US"/>
              </w:rPr>
            </w:pPr>
          </w:p>
        </w:tc>
        <w:tc>
          <w:tcPr>
            <w:tcW w:w="1701" w:type="dxa"/>
          </w:tcPr>
          <w:p w14:paraId="5D752586" w14:textId="77777777" w:rsidR="00D65C49" w:rsidRPr="00374636" w:rsidRDefault="00D65C49" w:rsidP="007C6871">
            <w:pPr>
              <w:pStyle w:val="TAL"/>
              <w:rPr>
                <w:lang w:eastAsia="en-US"/>
              </w:rPr>
            </w:pPr>
          </w:p>
        </w:tc>
        <w:tc>
          <w:tcPr>
            <w:tcW w:w="1275" w:type="dxa"/>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806BB93"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4556C647" w14:textId="77777777" w:rsidR="00D65C49" w:rsidRPr="00374636" w:rsidRDefault="00D65C49" w:rsidP="007C6871">
            <w:pPr>
              <w:pStyle w:val="TAL"/>
              <w:rPr>
                <w:lang w:eastAsia="en-US"/>
              </w:rPr>
            </w:pPr>
            <w:r w:rsidRPr="00374636">
              <w:rPr>
                <w:lang w:eastAsia="en-US"/>
              </w:rPr>
              <w:t>rm30</w:t>
            </w:r>
          </w:p>
        </w:tc>
        <w:tc>
          <w:tcPr>
            <w:tcW w:w="1701" w:type="dxa"/>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F2D5F3D"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7AAB83D8" w14:textId="77777777" w:rsidR="00D65C49" w:rsidRPr="00374636" w:rsidRDefault="00D65C49" w:rsidP="007C6871">
            <w:pPr>
              <w:pStyle w:val="TAL"/>
              <w:rPr>
                <w:lang w:eastAsia="en-US"/>
              </w:rPr>
            </w:pPr>
            <w:r w:rsidRPr="00374636">
              <w:t>0</w:t>
            </w:r>
          </w:p>
        </w:tc>
        <w:tc>
          <w:tcPr>
            <w:tcW w:w="1701" w:type="dxa"/>
          </w:tcPr>
          <w:p w14:paraId="20EDE9C2" w14:textId="77777777" w:rsidR="00D65C49" w:rsidRPr="00374636" w:rsidRDefault="00D65C49" w:rsidP="007C6871">
            <w:pPr>
              <w:pStyle w:val="TAL"/>
              <w:rPr>
                <w:lang w:eastAsia="en-US"/>
              </w:rPr>
            </w:pPr>
          </w:p>
        </w:tc>
        <w:tc>
          <w:tcPr>
            <w:tcW w:w="1275" w:type="dxa"/>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60" w:name="_Toc27481738"/>
      <w:bookmarkStart w:id="2761" w:name="_Toc68182988"/>
      <w:bookmarkStart w:id="2762" w:name="_Toc75461832"/>
      <w:bookmarkStart w:id="2763" w:name="_Toc76023953"/>
      <w:bookmarkStart w:id="2764" w:name="_Toc83678396"/>
      <w:bookmarkStart w:id="2765" w:name="_Toc90629117"/>
      <w:r w:rsidRPr="00374636">
        <w:t>9.1.4.5</w:t>
      </w:r>
      <w:r w:rsidRPr="00374636">
        <w:tab/>
        <w:t>Test requirement</w:t>
      </w:r>
      <w:bookmarkEnd w:id="2760"/>
      <w:bookmarkEnd w:id="2761"/>
      <w:bookmarkEnd w:id="2762"/>
      <w:bookmarkEnd w:id="2763"/>
      <w:bookmarkEnd w:id="2764"/>
      <w:bookmarkEnd w:id="2765"/>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vAlign w:val="center"/>
          </w:tcPr>
          <w:p w14:paraId="433D8C89" w14:textId="77777777" w:rsidR="00D65C49" w:rsidRPr="00374636" w:rsidRDefault="00D65C49" w:rsidP="007C6871">
            <w:pPr>
              <w:pStyle w:val="TAC"/>
              <w:rPr>
                <w:lang w:eastAsia="en-US"/>
              </w:rPr>
            </w:pPr>
          </w:p>
        </w:tc>
        <w:tc>
          <w:tcPr>
            <w:tcW w:w="0" w:type="auto"/>
            <w:vMerge/>
            <w:vAlign w:val="center"/>
          </w:tcPr>
          <w:p w14:paraId="2B453FC8" w14:textId="77777777" w:rsidR="00D65C49" w:rsidRPr="00374636" w:rsidRDefault="00D65C49" w:rsidP="007C6871">
            <w:pPr>
              <w:pStyle w:val="TAC"/>
              <w:rPr>
                <w:lang w:eastAsia="en-US"/>
              </w:rPr>
            </w:pPr>
          </w:p>
        </w:tc>
        <w:tc>
          <w:tcPr>
            <w:tcW w:w="0" w:type="auto"/>
            <w:vMerge/>
            <w:vAlign w:val="center"/>
          </w:tcPr>
          <w:p w14:paraId="1AACB799" w14:textId="77777777" w:rsidR="00D65C49" w:rsidRPr="00374636" w:rsidRDefault="00D65C49" w:rsidP="007C6871">
            <w:pPr>
              <w:pStyle w:val="TAC"/>
              <w:rPr>
                <w:lang w:eastAsia="en-US"/>
              </w:rPr>
            </w:pPr>
          </w:p>
        </w:tc>
        <w:tc>
          <w:tcPr>
            <w:tcW w:w="0" w:type="auto"/>
            <w:vMerge/>
            <w:vAlign w:val="center"/>
          </w:tcPr>
          <w:p w14:paraId="6F0C172F" w14:textId="77777777" w:rsidR="00D65C49" w:rsidRPr="00374636" w:rsidRDefault="00D65C49" w:rsidP="007C6871">
            <w:pPr>
              <w:pStyle w:val="TAC"/>
              <w:rPr>
                <w:lang w:eastAsia="en-US"/>
              </w:rPr>
            </w:pPr>
          </w:p>
        </w:tc>
        <w:tc>
          <w:tcPr>
            <w:tcW w:w="0" w:type="auto"/>
            <w:vMerge/>
            <w:vAlign w:val="center"/>
          </w:tcPr>
          <w:p w14:paraId="3DE26587" w14:textId="77777777" w:rsidR="00D65C49" w:rsidRPr="00374636" w:rsidRDefault="00D65C49" w:rsidP="007C6871">
            <w:pPr>
              <w:pStyle w:val="TAC"/>
              <w:rPr>
                <w:lang w:eastAsia="en-US"/>
              </w:rPr>
            </w:pPr>
          </w:p>
        </w:tc>
        <w:tc>
          <w:tcPr>
            <w:tcW w:w="0" w:type="auto"/>
            <w:vMerge/>
            <w:vAlign w:val="center"/>
          </w:tcPr>
          <w:p w14:paraId="315DC4D6" w14:textId="77777777" w:rsidR="00D65C49" w:rsidRPr="00374636" w:rsidRDefault="00D65C49" w:rsidP="007C6871">
            <w:pPr>
              <w:pStyle w:val="TAC"/>
              <w:rPr>
                <w:lang w:eastAsia="en-US"/>
              </w:rPr>
            </w:pPr>
          </w:p>
        </w:tc>
        <w:tc>
          <w:tcPr>
            <w:tcW w:w="0" w:type="auto"/>
            <w:vMerge/>
            <w:vAlign w:val="center"/>
          </w:tcPr>
          <w:p w14:paraId="75550295" w14:textId="77777777" w:rsidR="00D65C49" w:rsidRPr="00374636" w:rsidRDefault="00D65C49" w:rsidP="007C6871">
            <w:pPr>
              <w:pStyle w:val="TAC"/>
              <w:rPr>
                <w:lang w:eastAsia="en-US"/>
              </w:rPr>
            </w:pPr>
          </w:p>
        </w:tc>
        <w:tc>
          <w:tcPr>
            <w:tcW w:w="0" w:type="auto"/>
            <w:vMerge/>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vAlign w:val="center"/>
          </w:tcPr>
          <w:p w14:paraId="5D56C95B" w14:textId="77777777" w:rsidR="00D65C49" w:rsidRPr="00374636" w:rsidRDefault="00D65C49" w:rsidP="007C6871">
            <w:pPr>
              <w:pStyle w:val="TAC"/>
              <w:rPr>
                <w:lang w:eastAsia="en-US"/>
              </w:rPr>
            </w:pPr>
          </w:p>
        </w:tc>
        <w:tc>
          <w:tcPr>
            <w:tcW w:w="0" w:type="auto"/>
            <w:vMerge/>
            <w:vAlign w:val="center"/>
          </w:tcPr>
          <w:p w14:paraId="65778963" w14:textId="77777777" w:rsidR="00D65C49" w:rsidRPr="00374636" w:rsidRDefault="00D65C49" w:rsidP="007C6871">
            <w:pPr>
              <w:pStyle w:val="TAC"/>
              <w:rPr>
                <w:lang w:eastAsia="en-US"/>
              </w:rPr>
            </w:pPr>
          </w:p>
        </w:tc>
        <w:tc>
          <w:tcPr>
            <w:tcW w:w="0" w:type="auto"/>
            <w:vMerge/>
            <w:vAlign w:val="center"/>
          </w:tcPr>
          <w:p w14:paraId="35DE994B" w14:textId="77777777" w:rsidR="00D65C49" w:rsidRPr="00374636" w:rsidRDefault="00D65C49" w:rsidP="007C6871">
            <w:pPr>
              <w:pStyle w:val="TAC"/>
              <w:rPr>
                <w:lang w:eastAsia="en-US"/>
              </w:rPr>
            </w:pPr>
          </w:p>
        </w:tc>
        <w:tc>
          <w:tcPr>
            <w:tcW w:w="0" w:type="auto"/>
            <w:vMerge/>
            <w:vAlign w:val="center"/>
          </w:tcPr>
          <w:p w14:paraId="37ABB587" w14:textId="77777777" w:rsidR="00D65C49" w:rsidRPr="00374636" w:rsidRDefault="00D65C49" w:rsidP="007C6871">
            <w:pPr>
              <w:pStyle w:val="TAC"/>
              <w:rPr>
                <w:lang w:eastAsia="en-US"/>
              </w:rPr>
            </w:pPr>
          </w:p>
        </w:tc>
        <w:tc>
          <w:tcPr>
            <w:tcW w:w="0" w:type="auto"/>
            <w:vMerge/>
            <w:vAlign w:val="center"/>
          </w:tcPr>
          <w:p w14:paraId="515FC95E" w14:textId="77777777" w:rsidR="00D65C49" w:rsidRPr="00374636" w:rsidRDefault="00D65C49" w:rsidP="007C6871">
            <w:pPr>
              <w:pStyle w:val="TAC"/>
              <w:rPr>
                <w:lang w:eastAsia="en-US"/>
              </w:rPr>
            </w:pPr>
          </w:p>
        </w:tc>
        <w:tc>
          <w:tcPr>
            <w:tcW w:w="0" w:type="auto"/>
            <w:vMerge/>
            <w:vAlign w:val="center"/>
          </w:tcPr>
          <w:p w14:paraId="62BD065E" w14:textId="77777777" w:rsidR="00D65C49" w:rsidRPr="00374636" w:rsidRDefault="00D65C49" w:rsidP="007C6871">
            <w:pPr>
              <w:pStyle w:val="TAC"/>
              <w:rPr>
                <w:lang w:eastAsia="en-US"/>
              </w:rPr>
            </w:pPr>
          </w:p>
        </w:tc>
        <w:tc>
          <w:tcPr>
            <w:tcW w:w="0" w:type="auto"/>
            <w:vMerge/>
            <w:vAlign w:val="center"/>
          </w:tcPr>
          <w:p w14:paraId="08AA4195" w14:textId="77777777" w:rsidR="00D65C49" w:rsidRPr="00374636" w:rsidRDefault="00D65C49" w:rsidP="007C6871">
            <w:pPr>
              <w:pStyle w:val="TAC"/>
              <w:rPr>
                <w:lang w:eastAsia="en-US"/>
              </w:rPr>
            </w:pPr>
          </w:p>
        </w:tc>
        <w:tc>
          <w:tcPr>
            <w:tcW w:w="0" w:type="auto"/>
            <w:vMerge/>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vAlign w:val="center"/>
          </w:tcPr>
          <w:p w14:paraId="4593A8C9" w14:textId="77777777" w:rsidR="00D65C49" w:rsidRPr="00374636" w:rsidRDefault="00D65C49" w:rsidP="007C6871">
            <w:pPr>
              <w:pStyle w:val="TAC"/>
              <w:rPr>
                <w:lang w:eastAsia="en-US"/>
              </w:rPr>
            </w:pPr>
          </w:p>
        </w:tc>
        <w:tc>
          <w:tcPr>
            <w:tcW w:w="0" w:type="auto"/>
            <w:vMerge/>
            <w:vAlign w:val="center"/>
          </w:tcPr>
          <w:p w14:paraId="4CBF0F52" w14:textId="77777777" w:rsidR="00D65C49" w:rsidRPr="00374636" w:rsidRDefault="00D65C49" w:rsidP="007C6871">
            <w:pPr>
              <w:pStyle w:val="TAC"/>
              <w:rPr>
                <w:lang w:eastAsia="en-US"/>
              </w:rPr>
            </w:pPr>
          </w:p>
        </w:tc>
        <w:tc>
          <w:tcPr>
            <w:tcW w:w="0" w:type="auto"/>
            <w:vMerge/>
            <w:vAlign w:val="center"/>
          </w:tcPr>
          <w:p w14:paraId="58BB90A2" w14:textId="77777777" w:rsidR="00D65C49" w:rsidRPr="00374636" w:rsidRDefault="00D65C49" w:rsidP="007C6871">
            <w:pPr>
              <w:pStyle w:val="TAC"/>
              <w:rPr>
                <w:lang w:eastAsia="en-US"/>
              </w:rPr>
            </w:pPr>
          </w:p>
        </w:tc>
        <w:tc>
          <w:tcPr>
            <w:tcW w:w="0" w:type="auto"/>
            <w:vMerge/>
            <w:vAlign w:val="center"/>
          </w:tcPr>
          <w:p w14:paraId="2EA87A82" w14:textId="77777777" w:rsidR="00D65C49" w:rsidRPr="00374636" w:rsidRDefault="00D65C49" w:rsidP="007C6871">
            <w:pPr>
              <w:pStyle w:val="TAC"/>
              <w:rPr>
                <w:lang w:eastAsia="en-US"/>
              </w:rPr>
            </w:pPr>
          </w:p>
        </w:tc>
        <w:tc>
          <w:tcPr>
            <w:tcW w:w="0" w:type="auto"/>
            <w:vMerge/>
            <w:vAlign w:val="center"/>
          </w:tcPr>
          <w:p w14:paraId="10709709" w14:textId="77777777" w:rsidR="00D65C49" w:rsidRPr="00374636" w:rsidRDefault="00D65C49" w:rsidP="007C6871">
            <w:pPr>
              <w:pStyle w:val="TAC"/>
              <w:rPr>
                <w:lang w:eastAsia="en-US"/>
              </w:rPr>
            </w:pPr>
          </w:p>
        </w:tc>
        <w:tc>
          <w:tcPr>
            <w:tcW w:w="0" w:type="auto"/>
            <w:vMerge/>
            <w:vAlign w:val="center"/>
          </w:tcPr>
          <w:p w14:paraId="4A5EE486" w14:textId="77777777" w:rsidR="00D65C49" w:rsidRPr="00374636" w:rsidRDefault="00D65C49" w:rsidP="007C6871">
            <w:pPr>
              <w:pStyle w:val="TAC"/>
              <w:rPr>
                <w:lang w:eastAsia="en-US"/>
              </w:rPr>
            </w:pPr>
          </w:p>
        </w:tc>
        <w:tc>
          <w:tcPr>
            <w:tcW w:w="0" w:type="auto"/>
            <w:vMerge/>
            <w:vAlign w:val="center"/>
          </w:tcPr>
          <w:p w14:paraId="3571C19F" w14:textId="77777777" w:rsidR="00D65C49" w:rsidRPr="00374636" w:rsidRDefault="00D65C49" w:rsidP="007C6871">
            <w:pPr>
              <w:pStyle w:val="TAC"/>
              <w:rPr>
                <w:lang w:eastAsia="en-US"/>
              </w:rPr>
            </w:pPr>
          </w:p>
        </w:tc>
        <w:tc>
          <w:tcPr>
            <w:tcW w:w="0" w:type="auto"/>
            <w:vMerge/>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vAlign w:val="center"/>
          </w:tcPr>
          <w:p w14:paraId="79219341" w14:textId="77777777" w:rsidR="00D65C49" w:rsidRPr="00374636" w:rsidRDefault="00D65C49" w:rsidP="007C6871">
            <w:pPr>
              <w:pStyle w:val="TAC"/>
              <w:rPr>
                <w:lang w:eastAsia="en-US"/>
              </w:rPr>
            </w:pPr>
          </w:p>
        </w:tc>
        <w:tc>
          <w:tcPr>
            <w:tcW w:w="0" w:type="auto"/>
            <w:vMerge/>
            <w:vAlign w:val="center"/>
          </w:tcPr>
          <w:p w14:paraId="181B1562" w14:textId="77777777" w:rsidR="00D65C49" w:rsidRPr="00374636" w:rsidRDefault="00D65C49" w:rsidP="007C6871">
            <w:pPr>
              <w:pStyle w:val="TAC"/>
              <w:rPr>
                <w:lang w:eastAsia="en-US"/>
              </w:rPr>
            </w:pPr>
          </w:p>
        </w:tc>
        <w:tc>
          <w:tcPr>
            <w:tcW w:w="0" w:type="auto"/>
            <w:vMerge/>
            <w:vAlign w:val="center"/>
          </w:tcPr>
          <w:p w14:paraId="62101250" w14:textId="77777777" w:rsidR="00D65C49" w:rsidRPr="00374636" w:rsidRDefault="00D65C49" w:rsidP="007C6871">
            <w:pPr>
              <w:pStyle w:val="TAC"/>
              <w:rPr>
                <w:lang w:eastAsia="en-US"/>
              </w:rPr>
            </w:pPr>
          </w:p>
        </w:tc>
        <w:tc>
          <w:tcPr>
            <w:tcW w:w="0" w:type="auto"/>
            <w:vMerge/>
            <w:vAlign w:val="center"/>
          </w:tcPr>
          <w:p w14:paraId="1D9B6C5E" w14:textId="77777777" w:rsidR="00D65C49" w:rsidRPr="00374636" w:rsidRDefault="00D65C49" w:rsidP="007C6871">
            <w:pPr>
              <w:pStyle w:val="TAC"/>
              <w:rPr>
                <w:lang w:eastAsia="en-US"/>
              </w:rPr>
            </w:pPr>
          </w:p>
        </w:tc>
        <w:tc>
          <w:tcPr>
            <w:tcW w:w="0" w:type="auto"/>
            <w:vMerge/>
            <w:vAlign w:val="center"/>
          </w:tcPr>
          <w:p w14:paraId="6E991BCD" w14:textId="77777777" w:rsidR="00D65C49" w:rsidRPr="00374636" w:rsidRDefault="00D65C49" w:rsidP="007C6871">
            <w:pPr>
              <w:pStyle w:val="TAC"/>
              <w:rPr>
                <w:lang w:eastAsia="en-US"/>
              </w:rPr>
            </w:pPr>
          </w:p>
        </w:tc>
        <w:tc>
          <w:tcPr>
            <w:tcW w:w="0" w:type="auto"/>
            <w:vMerge/>
            <w:vAlign w:val="center"/>
          </w:tcPr>
          <w:p w14:paraId="02CC7685" w14:textId="77777777" w:rsidR="00D65C49" w:rsidRPr="00374636" w:rsidRDefault="00D65C49" w:rsidP="007C6871">
            <w:pPr>
              <w:pStyle w:val="TAC"/>
              <w:rPr>
                <w:lang w:eastAsia="en-US"/>
              </w:rPr>
            </w:pPr>
          </w:p>
        </w:tc>
        <w:tc>
          <w:tcPr>
            <w:tcW w:w="0" w:type="auto"/>
            <w:vMerge/>
            <w:vAlign w:val="center"/>
          </w:tcPr>
          <w:p w14:paraId="78EB8748" w14:textId="77777777" w:rsidR="00D65C49" w:rsidRPr="00374636" w:rsidRDefault="00D65C49" w:rsidP="007C6871">
            <w:pPr>
              <w:pStyle w:val="TAC"/>
              <w:rPr>
                <w:lang w:eastAsia="en-US"/>
              </w:rPr>
            </w:pPr>
          </w:p>
        </w:tc>
        <w:tc>
          <w:tcPr>
            <w:tcW w:w="0" w:type="auto"/>
            <w:vMerge/>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vAlign w:val="center"/>
          </w:tcPr>
          <w:p w14:paraId="563D62ED" w14:textId="77777777" w:rsidR="00D65C49" w:rsidRPr="00374636" w:rsidRDefault="00D65C49" w:rsidP="007C6871">
            <w:pPr>
              <w:pStyle w:val="TAC"/>
              <w:rPr>
                <w:lang w:eastAsia="en-US"/>
              </w:rPr>
            </w:pPr>
          </w:p>
        </w:tc>
        <w:tc>
          <w:tcPr>
            <w:tcW w:w="0" w:type="auto"/>
            <w:vMerge/>
            <w:vAlign w:val="center"/>
          </w:tcPr>
          <w:p w14:paraId="0C08F05F" w14:textId="77777777" w:rsidR="00D65C49" w:rsidRPr="00374636" w:rsidRDefault="00D65C49" w:rsidP="007C6871">
            <w:pPr>
              <w:pStyle w:val="TAC"/>
              <w:rPr>
                <w:lang w:eastAsia="en-US"/>
              </w:rPr>
            </w:pPr>
          </w:p>
        </w:tc>
        <w:tc>
          <w:tcPr>
            <w:tcW w:w="0" w:type="auto"/>
            <w:vMerge/>
            <w:vAlign w:val="center"/>
          </w:tcPr>
          <w:p w14:paraId="4DFA30EC" w14:textId="77777777" w:rsidR="00D65C49" w:rsidRPr="00374636" w:rsidRDefault="00D65C49" w:rsidP="007C6871">
            <w:pPr>
              <w:pStyle w:val="TAC"/>
              <w:rPr>
                <w:lang w:eastAsia="en-US"/>
              </w:rPr>
            </w:pPr>
          </w:p>
        </w:tc>
        <w:tc>
          <w:tcPr>
            <w:tcW w:w="0" w:type="auto"/>
            <w:vMerge/>
            <w:vAlign w:val="center"/>
          </w:tcPr>
          <w:p w14:paraId="1233A15C" w14:textId="77777777" w:rsidR="00D65C49" w:rsidRPr="00374636" w:rsidRDefault="00D65C49" w:rsidP="007C6871">
            <w:pPr>
              <w:pStyle w:val="TAC"/>
              <w:rPr>
                <w:lang w:eastAsia="en-US"/>
              </w:rPr>
            </w:pPr>
          </w:p>
        </w:tc>
        <w:tc>
          <w:tcPr>
            <w:tcW w:w="0" w:type="auto"/>
            <w:vMerge/>
            <w:vAlign w:val="center"/>
          </w:tcPr>
          <w:p w14:paraId="61C1EECE" w14:textId="77777777" w:rsidR="00D65C49" w:rsidRPr="00374636" w:rsidRDefault="00D65C49" w:rsidP="007C6871">
            <w:pPr>
              <w:pStyle w:val="TAC"/>
              <w:rPr>
                <w:lang w:eastAsia="en-US"/>
              </w:rPr>
            </w:pPr>
          </w:p>
        </w:tc>
        <w:tc>
          <w:tcPr>
            <w:tcW w:w="0" w:type="auto"/>
            <w:vMerge/>
            <w:vAlign w:val="center"/>
          </w:tcPr>
          <w:p w14:paraId="67F3515D" w14:textId="77777777" w:rsidR="00D65C49" w:rsidRPr="00374636" w:rsidRDefault="00D65C49" w:rsidP="007C6871">
            <w:pPr>
              <w:pStyle w:val="TAC"/>
              <w:rPr>
                <w:lang w:eastAsia="en-US"/>
              </w:rPr>
            </w:pPr>
          </w:p>
        </w:tc>
        <w:tc>
          <w:tcPr>
            <w:tcW w:w="0" w:type="auto"/>
            <w:vMerge/>
            <w:vAlign w:val="center"/>
          </w:tcPr>
          <w:p w14:paraId="7C8558A3" w14:textId="77777777" w:rsidR="00D65C49" w:rsidRPr="00374636" w:rsidRDefault="00D65C49" w:rsidP="007C6871">
            <w:pPr>
              <w:pStyle w:val="TAC"/>
              <w:rPr>
                <w:lang w:eastAsia="en-US"/>
              </w:rPr>
            </w:pPr>
          </w:p>
        </w:tc>
        <w:tc>
          <w:tcPr>
            <w:tcW w:w="0" w:type="auto"/>
            <w:vMerge/>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vAlign w:val="center"/>
          </w:tcPr>
          <w:p w14:paraId="1EE7AEA8" w14:textId="77777777" w:rsidR="00D65C49" w:rsidRPr="00374636" w:rsidRDefault="00D65C49" w:rsidP="007C6871">
            <w:pPr>
              <w:pStyle w:val="TAC"/>
              <w:rPr>
                <w:lang w:eastAsia="en-US"/>
              </w:rPr>
            </w:pPr>
          </w:p>
        </w:tc>
        <w:tc>
          <w:tcPr>
            <w:tcW w:w="0" w:type="auto"/>
            <w:vMerge/>
            <w:vAlign w:val="center"/>
          </w:tcPr>
          <w:p w14:paraId="392423FF" w14:textId="77777777" w:rsidR="00D65C49" w:rsidRPr="00374636" w:rsidRDefault="00D65C49" w:rsidP="007C6871">
            <w:pPr>
              <w:pStyle w:val="TAC"/>
              <w:rPr>
                <w:lang w:eastAsia="en-US"/>
              </w:rPr>
            </w:pPr>
          </w:p>
        </w:tc>
        <w:tc>
          <w:tcPr>
            <w:tcW w:w="0" w:type="auto"/>
            <w:vMerge/>
            <w:vAlign w:val="center"/>
          </w:tcPr>
          <w:p w14:paraId="3A85B39F" w14:textId="77777777" w:rsidR="00D65C49" w:rsidRPr="00374636" w:rsidRDefault="00D65C49" w:rsidP="007C6871">
            <w:pPr>
              <w:pStyle w:val="TAC"/>
              <w:rPr>
                <w:lang w:eastAsia="en-US"/>
              </w:rPr>
            </w:pPr>
          </w:p>
        </w:tc>
        <w:tc>
          <w:tcPr>
            <w:tcW w:w="0" w:type="auto"/>
            <w:vMerge/>
            <w:vAlign w:val="center"/>
          </w:tcPr>
          <w:p w14:paraId="3648A744" w14:textId="77777777" w:rsidR="00D65C49" w:rsidRPr="00374636" w:rsidRDefault="00D65C49" w:rsidP="007C6871">
            <w:pPr>
              <w:pStyle w:val="TAC"/>
              <w:rPr>
                <w:lang w:eastAsia="en-US"/>
              </w:rPr>
            </w:pPr>
          </w:p>
        </w:tc>
        <w:tc>
          <w:tcPr>
            <w:tcW w:w="0" w:type="auto"/>
            <w:vMerge/>
            <w:vAlign w:val="center"/>
          </w:tcPr>
          <w:p w14:paraId="1C45A0A4" w14:textId="77777777" w:rsidR="00D65C49" w:rsidRPr="00374636" w:rsidRDefault="00D65C49" w:rsidP="007C6871">
            <w:pPr>
              <w:pStyle w:val="TAC"/>
              <w:rPr>
                <w:lang w:eastAsia="en-US"/>
              </w:rPr>
            </w:pPr>
          </w:p>
        </w:tc>
        <w:tc>
          <w:tcPr>
            <w:tcW w:w="0" w:type="auto"/>
            <w:vMerge/>
            <w:vAlign w:val="center"/>
          </w:tcPr>
          <w:p w14:paraId="36306B40" w14:textId="77777777" w:rsidR="00D65C49" w:rsidRPr="00374636" w:rsidRDefault="00D65C49" w:rsidP="007C6871">
            <w:pPr>
              <w:pStyle w:val="TAC"/>
              <w:rPr>
                <w:lang w:eastAsia="en-US"/>
              </w:rPr>
            </w:pPr>
          </w:p>
        </w:tc>
        <w:tc>
          <w:tcPr>
            <w:tcW w:w="0" w:type="auto"/>
            <w:vMerge/>
            <w:vAlign w:val="center"/>
          </w:tcPr>
          <w:p w14:paraId="7A8F4E83" w14:textId="77777777" w:rsidR="00D65C49" w:rsidRPr="00374636" w:rsidRDefault="00D65C49" w:rsidP="007C6871">
            <w:pPr>
              <w:pStyle w:val="TAC"/>
              <w:rPr>
                <w:lang w:eastAsia="en-US"/>
              </w:rPr>
            </w:pPr>
          </w:p>
        </w:tc>
        <w:tc>
          <w:tcPr>
            <w:tcW w:w="0" w:type="auto"/>
            <w:vMerge/>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vAlign w:val="center"/>
          </w:tcPr>
          <w:p w14:paraId="6C64D177" w14:textId="77777777" w:rsidR="00D65C49" w:rsidRPr="00374636" w:rsidRDefault="00D65C49" w:rsidP="007C6871">
            <w:pPr>
              <w:pStyle w:val="TAC"/>
              <w:rPr>
                <w:lang w:eastAsia="en-US"/>
              </w:rPr>
            </w:pPr>
          </w:p>
        </w:tc>
        <w:tc>
          <w:tcPr>
            <w:tcW w:w="0" w:type="auto"/>
            <w:vMerge/>
            <w:vAlign w:val="center"/>
          </w:tcPr>
          <w:p w14:paraId="72C4B5B1" w14:textId="77777777" w:rsidR="00D65C49" w:rsidRPr="00374636" w:rsidRDefault="00D65C49" w:rsidP="007C6871">
            <w:pPr>
              <w:pStyle w:val="TAC"/>
              <w:rPr>
                <w:lang w:eastAsia="en-US"/>
              </w:rPr>
            </w:pPr>
          </w:p>
        </w:tc>
        <w:tc>
          <w:tcPr>
            <w:tcW w:w="0" w:type="auto"/>
            <w:vMerge/>
            <w:vAlign w:val="center"/>
          </w:tcPr>
          <w:p w14:paraId="7F7B440E" w14:textId="77777777" w:rsidR="00D65C49" w:rsidRPr="00374636" w:rsidRDefault="00D65C49" w:rsidP="007C6871">
            <w:pPr>
              <w:pStyle w:val="TAC"/>
              <w:rPr>
                <w:lang w:eastAsia="en-US"/>
              </w:rPr>
            </w:pPr>
          </w:p>
        </w:tc>
        <w:tc>
          <w:tcPr>
            <w:tcW w:w="0" w:type="auto"/>
            <w:vMerge/>
            <w:vAlign w:val="center"/>
          </w:tcPr>
          <w:p w14:paraId="36EEB78F" w14:textId="77777777" w:rsidR="00D65C49" w:rsidRPr="00374636" w:rsidRDefault="00D65C49" w:rsidP="007C6871">
            <w:pPr>
              <w:pStyle w:val="TAC"/>
              <w:rPr>
                <w:lang w:eastAsia="en-US"/>
              </w:rPr>
            </w:pPr>
          </w:p>
        </w:tc>
        <w:tc>
          <w:tcPr>
            <w:tcW w:w="0" w:type="auto"/>
            <w:vMerge/>
            <w:vAlign w:val="center"/>
          </w:tcPr>
          <w:p w14:paraId="7F04C721" w14:textId="77777777" w:rsidR="00D65C49" w:rsidRPr="00374636" w:rsidRDefault="00D65C49" w:rsidP="007C6871">
            <w:pPr>
              <w:pStyle w:val="TAC"/>
              <w:rPr>
                <w:lang w:eastAsia="en-US"/>
              </w:rPr>
            </w:pPr>
          </w:p>
        </w:tc>
        <w:tc>
          <w:tcPr>
            <w:tcW w:w="0" w:type="auto"/>
            <w:vMerge/>
            <w:vAlign w:val="center"/>
          </w:tcPr>
          <w:p w14:paraId="7558498D" w14:textId="77777777" w:rsidR="00D65C49" w:rsidRPr="00374636" w:rsidRDefault="00D65C49" w:rsidP="007C6871">
            <w:pPr>
              <w:pStyle w:val="TAC"/>
              <w:rPr>
                <w:lang w:eastAsia="en-US"/>
              </w:rPr>
            </w:pPr>
          </w:p>
        </w:tc>
        <w:tc>
          <w:tcPr>
            <w:tcW w:w="0" w:type="auto"/>
            <w:vMerge/>
            <w:vAlign w:val="center"/>
          </w:tcPr>
          <w:p w14:paraId="570A9D22" w14:textId="77777777" w:rsidR="00D65C49" w:rsidRPr="00374636" w:rsidRDefault="00D65C49" w:rsidP="007C6871">
            <w:pPr>
              <w:pStyle w:val="TAC"/>
              <w:rPr>
                <w:lang w:eastAsia="en-US"/>
              </w:rPr>
            </w:pPr>
          </w:p>
        </w:tc>
        <w:tc>
          <w:tcPr>
            <w:tcW w:w="0" w:type="auto"/>
            <w:vMerge/>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vAlign w:val="center"/>
          </w:tcPr>
          <w:p w14:paraId="04A162D6" w14:textId="77777777" w:rsidR="00D65C49" w:rsidRPr="00374636" w:rsidRDefault="00D65C49" w:rsidP="007C6871">
            <w:pPr>
              <w:pStyle w:val="TAC"/>
              <w:rPr>
                <w:lang w:eastAsia="en-US"/>
              </w:rPr>
            </w:pPr>
          </w:p>
        </w:tc>
        <w:tc>
          <w:tcPr>
            <w:tcW w:w="0" w:type="auto"/>
            <w:vMerge/>
            <w:vAlign w:val="center"/>
          </w:tcPr>
          <w:p w14:paraId="3E595268" w14:textId="77777777" w:rsidR="00D65C49" w:rsidRPr="00374636" w:rsidRDefault="00D65C49" w:rsidP="007C6871">
            <w:pPr>
              <w:pStyle w:val="TAC"/>
              <w:rPr>
                <w:lang w:eastAsia="en-US"/>
              </w:rPr>
            </w:pPr>
          </w:p>
        </w:tc>
        <w:tc>
          <w:tcPr>
            <w:tcW w:w="0" w:type="auto"/>
            <w:vMerge/>
            <w:vAlign w:val="center"/>
          </w:tcPr>
          <w:p w14:paraId="03BB4621" w14:textId="77777777" w:rsidR="00D65C49" w:rsidRPr="00374636" w:rsidRDefault="00D65C49" w:rsidP="007C6871">
            <w:pPr>
              <w:pStyle w:val="TAC"/>
              <w:rPr>
                <w:lang w:eastAsia="en-US"/>
              </w:rPr>
            </w:pPr>
          </w:p>
        </w:tc>
        <w:tc>
          <w:tcPr>
            <w:tcW w:w="0" w:type="auto"/>
            <w:vMerge/>
            <w:vAlign w:val="center"/>
          </w:tcPr>
          <w:p w14:paraId="427E08D3" w14:textId="77777777" w:rsidR="00D65C49" w:rsidRPr="00374636" w:rsidRDefault="00D65C49" w:rsidP="007C6871">
            <w:pPr>
              <w:pStyle w:val="TAC"/>
              <w:rPr>
                <w:lang w:eastAsia="en-US"/>
              </w:rPr>
            </w:pPr>
          </w:p>
        </w:tc>
        <w:tc>
          <w:tcPr>
            <w:tcW w:w="0" w:type="auto"/>
            <w:vMerge/>
            <w:vAlign w:val="center"/>
          </w:tcPr>
          <w:p w14:paraId="78256043" w14:textId="77777777" w:rsidR="00D65C49" w:rsidRPr="00374636" w:rsidRDefault="00D65C49" w:rsidP="007C6871">
            <w:pPr>
              <w:pStyle w:val="TAC"/>
              <w:rPr>
                <w:lang w:eastAsia="en-US"/>
              </w:rPr>
            </w:pPr>
          </w:p>
        </w:tc>
        <w:tc>
          <w:tcPr>
            <w:tcW w:w="0" w:type="auto"/>
            <w:vMerge/>
            <w:vAlign w:val="center"/>
          </w:tcPr>
          <w:p w14:paraId="4CEAF3D5" w14:textId="77777777" w:rsidR="00D65C49" w:rsidRPr="00374636" w:rsidRDefault="00D65C49" w:rsidP="007C6871">
            <w:pPr>
              <w:pStyle w:val="TAC"/>
              <w:rPr>
                <w:lang w:eastAsia="en-US"/>
              </w:rPr>
            </w:pPr>
          </w:p>
        </w:tc>
        <w:tc>
          <w:tcPr>
            <w:tcW w:w="0" w:type="auto"/>
            <w:vMerge/>
            <w:vAlign w:val="center"/>
          </w:tcPr>
          <w:p w14:paraId="6C991834" w14:textId="77777777" w:rsidR="00D65C49" w:rsidRPr="00374636" w:rsidRDefault="00D65C49" w:rsidP="007C6871">
            <w:pPr>
              <w:pStyle w:val="TAC"/>
              <w:rPr>
                <w:lang w:eastAsia="en-US"/>
              </w:rPr>
            </w:pPr>
          </w:p>
        </w:tc>
        <w:tc>
          <w:tcPr>
            <w:tcW w:w="0" w:type="auto"/>
            <w:vMerge/>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vAlign w:val="center"/>
          </w:tcPr>
          <w:p w14:paraId="1897D64A" w14:textId="77777777" w:rsidR="00D65C49" w:rsidRPr="00374636" w:rsidRDefault="00D65C49" w:rsidP="007C6871">
            <w:pPr>
              <w:pStyle w:val="TAC"/>
              <w:rPr>
                <w:lang w:eastAsia="en-US"/>
              </w:rPr>
            </w:pPr>
          </w:p>
        </w:tc>
        <w:tc>
          <w:tcPr>
            <w:tcW w:w="0" w:type="auto"/>
            <w:vMerge/>
            <w:vAlign w:val="center"/>
          </w:tcPr>
          <w:p w14:paraId="1404812B" w14:textId="77777777" w:rsidR="00D65C49" w:rsidRPr="00374636" w:rsidRDefault="00D65C49" w:rsidP="007C6871">
            <w:pPr>
              <w:pStyle w:val="TAC"/>
              <w:rPr>
                <w:lang w:eastAsia="en-US"/>
              </w:rPr>
            </w:pPr>
          </w:p>
        </w:tc>
        <w:tc>
          <w:tcPr>
            <w:tcW w:w="0" w:type="auto"/>
            <w:vMerge/>
            <w:vAlign w:val="center"/>
          </w:tcPr>
          <w:p w14:paraId="0BDC0F83" w14:textId="77777777" w:rsidR="00D65C49" w:rsidRPr="00374636" w:rsidRDefault="00D65C49" w:rsidP="007C6871">
            <w:pPr>
              <w:pStyle w:val="TAC"/>
              <w:rPr>
                <w:lang w:eastAsia="en-US"/>
              </w:rPr>
            </w:pPr>
          </w:p>
        </w:tc>
        <w:tc>
          <w:tcPr>
            <w:tcW w:w="0" w:type="auto"/>
            <w:vMerge/>
            <w:vAlign w:val="center"/>
          </w:tcPr>
          <w:p w14:paraId="144BD39C" w14:textId="77777777" w:rsidR="00D65C49" w:rsidRPr="00374636" w:rsidRDefault="00D65C49" w:rsidP="007C6871">
            <w:pPr>
              <w:pStyle w:val="TAC"/>
              <w:rPr>
                <w:lang w:eastAsia="en-US"/>
              </w:rPr>
            </w:pPr>
          </w:p>
        </w:tc>
        <w:tc>
          <w:tcPr>
            <w:tcW w:w="0" w:type="auto"/>
            <w:vMerge/>
            <w:vAlign w:val="center"/>
          </w:tcPr>
          <w:p w14:paraId="3C01B1EF" w14:textId="77777777" w:rsidR="00D65C49" w:rsidRPr="00374636" w:rsidRDefault="00D65C49" w:rsidP="007C6871">
            <w:pPr>
              <w:pStyle w:val="TAC"/>
              <w:rPr>
                <w:lang w:eastAsia="en-US"/>
              </w:rPr>
            </w:pPr>
          </w:p>
        </w:tc>
        <w:tc>
          <w:tcPr>
            <w:tcW w:w="0" w:type="auto"/>
            <w:vMerge/>
            <w:vAlign w:val="center"/>
          </w:tcPr>
          <w:p w14:paraId="2813E263" w14:textId="77777777" w:rsidR="00D65C49" w:rsidRPr="00374636" w:rsidRDefault="00D65C49" w:rsidP="007C6871">
            <w:pPr>
              <w:pStyle w:val="TAC"/>
              <w:rPr>
                <w:lang w:eastAsia="en-US"/>
              </w:rPr>
            </w:pPr>
          </w:p>
        </w:tc>
        <w:tc>
          <w:tcPr>
            <w:tcW w:w="0" w:type="auto"/>
            <w:vMerge/>
            <w:vAlign w:val="center"/>
          </w:tcPr>
          <w:p w14:paraId="1DE0AB29" w14:textId="77777777" w:rsidR="00D65C49" w:rsidRPr="00374636" w:rsidRDefault="00D65C49" w:rsidP="007C6871">
            <w:pPr>
              <w:pStyle w:val="TAC"/>
              <w:rPr>
                <w:lang w:eastAsia="en-US"/>
              </w:rPr>
            </w:pPr>
          </w:p>
        </w:tc>
        <w:tc>
          <w:tcPr>
            <w:tcW w:w="0" w:type="auto"/>
            <w:vMerge/>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vAlign w:val="center"/>
          </w:tcPr>
          <w:p w14:paraId="674D2BFB" w14:textId="77777777" w:rsidR="00D65C49" w:rsidRPr="00374636" w:rsidRDefault="00D65C49" w:rsidP="007C6871">
            <w:pPr>
              <w:pStyle w:val="TAC"/>
              <w:rPr>
                <w:lang w:eastAsia="en-US"/>
              </w:rPr>
            </w:pPr>
          </w:p>
        </w:tc>
        <w:tc>
          <w:tcPr>
            <w:tcW w:w="0" w:type="auto"/>
            <w:vMerge/>
            <w:vAlign w:val="center"/>
          </w:tcPr>
          <w:p w14:paraId="169D1E31" w14:textId="77777777" w:rsidR="00D65C49" w:rsidRPr="00374636" w:rsidRDefault="00D65C49" w:rsidP="007C6871">
            <w:pPr>
              <w:pStyle w:val="TAC"/>
              <w:rPr>
                <w:lang w:eastAsia="en-US"/>
              </w:rPr>
            </w:pPr>
          </w:p>
        </w:tc>
        <w:tc>
          <w:tcPr>
            <w:tcW w:w="0" w:type="auto"/>
            <w:vMerge/>
            <w:vAlign w:val="center"/>
          </w:tcPr>
          <w:p w14:paraId="249C07C2" w14:textId="77777777" w:rsidR="00D65C49" w:rsidRPr="00374636" w:rsidRDefault="00D65C49" w:rsidP="007C6871">
            <w:pPr>
              <w:pStyle w:val="TAC"/>
              <w:rPr>
                <w:lang w:eastAsia="en-US"/>
              </w:rPr>
            </w:pPr>
          </w:p>
        </w:tc>
        <w:tc>
          <w:tcPr>
            <w:tcW w:w="0" w:type="auto"/>
            <w:vMerge/>
            <w:vAlign w:val="center"/>
          </w:tcPr>
          <w:p w14:paraId="10E25BAC" w14:textId="77777777" w:rsidR="00D65C49" w:rsidRPr="00374636" w:rsidRDefault="00D65C49" w:rsidP="007C6871">
            <w:pPr>
              <w:pStyle w:val="TAC"/>
              <w:rPr>
                <w:lang w:eastAsia="en-US"/>
              </w:rPr>
            </w:pPr>
          </w:p>
        </w:tc>
        <w:tc>
          <w:tcPr>
            <w:tcW w:w="0" w:type="auto"/>
            <w:vMerge/>
            <w:vAlign w:val="center"/>
          </w:tcPr>
          <w:p w14:paraId="56E37FD1" w14:textId="77777777" w:rsidR="00D65C49" w:rsidRPr="00374636" w:rsidRDefault="00D65C49" w:rsidP="007C6871">
            <w:pPr>
              <w:pStyle w:val="TAC"/>
              <w:rPr>
                <w:lang w:eastAsia="en-US"/>
              </w:rPr>
            </w:pPr>
          </w:p>
        </w:tc>
        <w:tc>
          <w:tcPr>
            <w:tcW w:w="0" w:type="auto"/>
            <w:vMerge/>
            <w:vAlign w:val="center"/>
          </w:tcPr>
          <w:p w14:paraId="70AB66D0" w14:textId="77777777" w:rsidR="00D65C49" w:rsidRPr="00374636" w:rsidRDefault="00D65C49" w:rsidP="007C6871">
            <w:pPr>
              <w:pStyle w:val="TAC"/>
              <w:rPr>
                <w:lang w:eastAsia="en-US"/>
              </w:rPr>
            </w:pPr>
          </w:p>
        </w:tc>
        <w:tc>
          <w:tcPr>
            <w:tcW w:w="0" w:type="auto"/>
            <w:vMerge/>
            <w:vAlign w:val="center"/>
          </w:tcPr>
          <w:p w14:paraId="7A943D5C" w14:textId="77777777" w:rsidR="00D65C49" w:rsidRPr="00374636" w:rsidRDefault="00D65C49" w:rsidP="007C6871">
            <w:pPr>
              <w:pStyle w:val="TAC"/>
              <w:rPr>
                <w:lang w:eastAsia="en-US"/>
              </w:rPr>
            </w:pPr>
          </w:p>
        </w:tc>
        <w:tc>
          <w:tcPr>
            <w:tcW w:w="0" w:type="auto"/>
            <w:vMerge/>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1.75pt;height:21.75pt" o:ole="" fillcolor="window">
                  <v:imagedata r:id="rId235" o:title=""/>
                </v:shape>
                <o:OLEObject Type="Embed" ProgID="Equation.3" ShapeID="_x0000_i1190" DrawAspect="Content" ObjectID="_1829923835"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6.75pt;height:21.75pt" o:ole="">
                  <v:imagedata r:id="rId127" o:title=""/>
                </v:shape>
                <o:OLEObject Type="Embed" ProgID="Equation.3" ShapeID="_x0000_i1191" DrawAspect="Content" ObjectID="_1829923836"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25pt;height:21.75pt" o:ole="" fillcolor="window">
                  <v:imagedata r:id="rId20" o:title=""/>
                </v:shape>
                <o:OLEObject Type="Embed" ProgID="Equation.3" ShapeID="_x0000_i1192" DrawAspect="Content" ObjectID="_1829923837"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6.75pt;height:21.75pt" o:ole="">
                  <v:imagedata r:id="rId127" o:title=""/>
                </v:shape>
                <o:OLEObject Type="Embed" ProgID="Equation.3" ShapeID="_x0000_i1193" DrawAspect="Content" ObjectID="_1829923838"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1.75pt;height:21.75pt" o:ole="" fillcolor="window">
                  <v:imagedata r:id="rId240" o:title=""/>
                </v:shape>
                <o:OLEObject Type="Embed" ProgID="Equation.3" ShapeID="_x0000_i1194" DrawAspect="Content" ObjectID="_1829923839"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6.75pt;height:21.75pt" o:ole="">
                  <v:imagedata r:id="rId127" o:title=""/>
                </v:shape>
                <o:OLEObject Type="Embed" ProgID="Equation.3" ShapeID="_x0000_i1195" DrawAspect="Content" ObjectID="_1829923840"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25pt;height:21.75pt" o:ole="" fillcolor="window">
                  <v:imagedata r:id="rId20" o:title=""/>
                </v:shape>
                <o:OLEObject Type="Embed" ProgID="Equation.3" ShapeID="_x0000_i1196" DrawAspect="Content" ObjectID="_1829923841"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lastRenderedPageBreak/>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6" w:name="_Toc27481739"/>
      <w:bookmarkStart w:id="2767" w:name="_Toc68182989"/>
      <w:bookmarkStart w:id="2768" w:name="_Toc75461833"/>
      <w:bookmarkStart w:id="2769" w:name="_Toc76023954"/>
      <w:bookmarkStart w:id="2770" w:name="_Toc83678397"/>
      <w:bookmarkStart w:id="2771" w:name="_Toc90629118"/>
      <w:r w:rsidRPr="00374636">
        <w:t>9.1.4A</w:t>
      </w:r>
      <w:r w:rsidRPr="00374636">
        <w:tab/>
        <w:t>TDD RSTD Measurement Accuracy for UE Category 1bis</w:t>
      </w:r>
      <w:bookmarkEnd w:id="2766"/>
      <w:bookmarkEnd w:id="2767"/>
      <w:bookmarkEnd w:id="2768"/>
      <w:bookmarkEnd w:id="2769"/>
      <w:bookmarkEnd w:id="2770"/>
      <w:bookmarkEnd w:id="2771"/>
    </w:p>
    <w:p w14:paraId="6F82C31B" w14:textId="77777777" w:rsidR="00D65C49" w:rsidRPr="00374636" w:rsidRDefault="00D65C49" w:rsidP="00D65C49">
      <w:pPr>
        <w:pStyle w:val="Heading5"/>
      </w:pPr>
      <w:bookmarkStart w:id="2772" w:name="_Toc27481740"/>
      <w:bookmarkStart w:id="2773" w:name="_Toc68182990"/>
      <w:bookmarkStart w:id="2774" w:name="_Toc75461834"/>
      <w:bookmarkStart w:id="2775" w:name="_Toc76023955"/>
      <w:bookmarkStart w:id="2776" w:name="_Toc83678398"/>
      <w:bookmarkStart w:id="2777" w:name="_Toc90629119"/>
      <w:r w:rsidRPr="00374636">
        <w:t>9.1.4A.1</w:t>
      </w:r>
      <w:r w:rsidRPr="00374636">
        <w:tab/>
        <w:t>Test purpose</w:t>
      </w:r>
      <w:bookmarkEnd w:id="2772"/>
      <w:bookmarkEnd w:id="2773"/>
      <w:bookmarkEnd w:id="2774"/>
      <w:bookmarkEnd w:id="2775"/>
      <w:bookmarkEnd w:id="2776"/>
      <w:bookmarkEnd w:id="2777"/>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8" w:name="_Toc27481741"/>
      <w:bookmarkStart w:id="2779" w:name="_Toc68182991"/>
      <w:bookmarkStart w:id="2780" w:name="_Toc75461835"/>
      <w:bookmarkStart w:id="2781" w:name="_Toc76023956"/>
      <w:bookmarkStart w:id="2782" w:name="_Toc83678399"/>
      <w:bookmarkStart w:id="2783" w:name="_Toc90629120"/>
      <w:r w:rsidRPr="00374636">
        <w:t>9.1.4A.2</w:t>
      </w:r>
      <w:r w:rsidRPr="00374636">
        <w:tab/>
        <w:t>Test applicability</w:t>
      </w:r>
      <w:bookmarkEnd w:id="2778"/>
      <w:bookmarkEnd w:id="2779"/>
      <w:bookmarkEnd w:id="2780"/>
      <w:bookmarkEnd w:id="2781"/>
      <w:bookmarkEnd w:id="2782"/>
      <w:bookmarkEnd w:id="2783"/>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4" w:name="_Toc27481742"/>
      <w:bookmarkStart w:id="2785" w:name="_Toc68182992"/>
      <w:bookmarkStart w:id="2786" w:name="_Toc75461836"/>
      <w:bookmarkStart w:id="2787" w:name="_Toc76023957"/>
      <w:bookmarkStart w:id="2788" w:name="_Toc83678400"/>
      <w:bookmarkStart w:id="2789" w:name="_Toc90629121"/>
      <w:r w:rsidRPr="00374636">
        <w:t>9.1.4A.3</w:t>
      </w:r>
      <w:r w:rsidRPr="00374636">
        <w:tab/>
        <w:t>Minimum conformance requirements</w:t>
      </w:r>
      <w:bookmarkEnd w:id="2784"/>
      <w:bookmarkEnd w:id="2785"/>
      <w:bookmarkEnd w:id="2786"/>
      <w:bookmarkEnd w:id="2787"/>
      <w:bookmarkEnd w:id="2788"/>
      <w:bookmarkEnd w:id="2789"/>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90" w:name="_Toc27481743"/>
      <w:bookmarkStart w:id="2791" w:name="_Toc68182993"/>
      <w:bookmarkStart w:id="2792" w:name="_Toc75461837"/>
      <w:bookmarkStart w:id="2793" w:name="_Toc76023958"/>
      <w:bookmarkStart w:id="2794" w:name="_Toc83678401"/>
      <w:bookmarkStart w:id="2795" w:name="_Toc90629122"/>
      <w:r w:rsidRPr="00374636">
        <w:t>9.1.4A.4</w:t>
      </w:r>
      <w:r w:rsidRPr="00374636">
        <w:tab/>
        <w:t>Test description</w:t>
      </w:r>
      <w:bookmarkEnd w:id="2790"/>
      <w:bookmarkEnd w:id="2791"/>
      <w:bookmarkEnd w:id="2792"/>
      <w:bookmarkEnd w:id="2793"/>
      <w:bookmarkEnd w:id="2794"/>
      <w:bookmarkEnd w:id="2795"/>
    </w:p>
    <w:p w14:paraId="56498755" w14:textId="77777777" w:rsidR="00D65C49" w:rsidRPr="00374636" w:rsidRDefault="00D65C49" w:rsidP="00D65C49">
      <w:pPr>
        <w:pStyle w:val="Heading6"/>
      </w:pPr>
      <w:bookmarkStart w:id="2796" w:name="_Toc27481744"/>
      <w:bookmarkStart w:id="2797" w:name="_Toc68182994"/>
      <w:bookmarkStart w:id="2798" w:name="_Toc75461838"/>
      <w:bookmarkStart w:id="2799" w:name="_Toc76023959"/>
      <w:bookmarkStart w:id="2800" w:name="_Toc83678402"/>
      <w:bookmarkStart w:id="2801" w:name="_Toc90629123"/>
      <w:r w:rsidRPr="00374636">
        <w:t>9.1.4A.4.1</w:t>
      </w:r>
      <w:r w:rsidRPr="00374636">
        <w:tab/>
        <w:t>Initial conditions</w:t>
      </w:r>
      <w:bookmarkEnd w:id="2796"/>
      <w:bookmarkEnd w:id="2797"/>
      <w:bookmarkEnd w:id="2798"/>
      <w:bookmarkEnd w:id="2799"/>
      <w:bookmarkEnd w:id="2800"/>
      <w:bookmarkEnd w:id="2801"/>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lastRenderedPageBreak/>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3"/>
        <w:gridCol w:w="586"/>
        <w:gridCol w:w="1160"/>
        <w:gridCol w:w="1161"/>
        <w:gridCol w:w="1161"/>
        <w:gridCol w:w="1161"/>
        <w:gridCol w:w="1949"/>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lastRenderedPageBreak/>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(BW</w:t>
            </w:r>
            <w:r w:rsidRPr="00374636">
              <w:rPr>
                <w:b/>
                <w:vertAlign w:val="subscript"/>
              </w:rPr>
              <w:t>channel</w:t>
            </w:r>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1.25pt;height:21.75pt" o:ole="">
                  <v:imagedata r:id="rId230" o:title=""/>
                </v:shape>
                <o:OLEObject Type="Embed" ProgID="Equation.3" ShapeID="_x0000_i1197" DrawAspect="Content" ObjectID="_1829923842"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r w:rsidRPr="00374636">
              <w:t>ms</w:t>
            </w:r>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1.25pt;height:21.75pt" o:ole="">
                  <v:imagedata r:id="rId230" o:title=""/>
                </v:shape>
                <o:OLEObject Type="Embed" ProgID="Equation.3" ShapeID="_x0000_i1198" DrawAspect="Content" ObjectID="_1829923843"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1.25pt;height:21.75pt" o:ole="">
                  <v:imagedata r:id="rId233" o:title=""/>
                </v:shape>
                <o:OLEObject Type="Embed" ProgID="Equation.3" ShapeID="_x0000_i1199" DrawAspect="Content" ObjectID="_1829923844" r:id="rId246"/>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2" w:name="_Toc27481745"/>
      <w:bookmarkStart w:id="2803" w:name="_Toc68182995"/>
      <w:bookmarkStart w:id="2804" w:name="_Toc75461839"/>
      <w:bookmarkStart w:id="2805" w:name="_Toc76023960"/>
      <w:bookmarkStart w:id="2806" w:name="_Toc83678403"/>
      <w:bookmarkStart w:id="2807" w:name="_Toc90629124"/>
      <w:r w:rsidRPr="00374636">
        <w:t>9.1.4A.4.2</w:t>
      </w:r>
      <w:r w:rsidRPr="00374636">
        <w:tab/>
        <w:t>Test procedure</w:t>
      </w:r>
      <w:bookmarkEnd w:id="2802"/>
      <w:bookmarkEnd w:id="2803"/>
      <w:bookmarkEnd w:id="2804"/>
      <w:bookmarkEnd w:id="2805"/>
      <w:bookmarkEnd w:id="2806"/>
      <w:bookmarkEnd w:id="2807"/>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8" w:name="_Toc27481746"/>
      <w:bookmarkStart w:id="2809" w:name="_Toc68182996"/>
      <w:bookmarkStart w:id="2810" w:name="_Toc75461840"/>
      <w:bookmarkStart w:id="2811" w:name="_Toc76023961"/>
      <w:bookmarkStart w:id="2812" w:name="_Toc83678404"/>
      <w:bookmarkStart w:id="2813" w:name="_Toc90629125"/>
      <w:r w:rsidRPr="00374636">
        <w:t>9.1.4A.4.3</w:t>
      </w:r>
      <w:r w:rsidRPr="00374636">
        <w:tab/>
        <w:t>Message contents</w:t>
      </w:r>
      <w:bookmarkEnd w:id="2808"/>
      <w:bookmarkEnd w:id="2809"/>
      <w:bookmarkEnd w:id="2810"/>
      <w:bookmarkEnd w:id="2811"/>
      <w:bookmarkEnd w:id="2812"/>
      <w:bookmarkEnd w:id="2813"/>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tcPr>
          <w:p w14:paraId="2002E4CB" w14:textId="77777777" w:rsidR="00D65C49" w:rsidRPr="00374636" w:rsidRDefault="00D65C49" w:rsidP="00491AC2">
            <w:pPr>
              <w:pStyle w:val="TAL"/>
            </w:pPr>
            <w:r w:rsidRPr="00374636">
              <w:t>LPP-Message ::= SEQUENCE {</w:t>
            </w:r>
          </w:p>
        </w:tc>
        <w:tc>
          <w:tcPr>
            <w:tcW w:w="2267" w:type="dxa"/>
          </w:tcPr>
          <w:p w14:paraId="2A100F9F" w14:textId="77777777" w:rsidR="00D65C49" w:rsidRPr="00374636" w:rsidRDefault="00D65C49" w:rsidP="00491AC2">
            <w:pPr>
              <w:pStyle w:val="TAL"/>
              <w:rPr>
                <w:rFonts w:eastAsia="MS Mincho"/>
              </w:rPr>
            </w:pPr>
          </w:p>
        </w:tc>
        <w:tc>
          <w:tcPr>
            <w:tcW w:w="1700" w:type="dxa"/>
          </w:tcPr>
          <w:p w14:paraId="4534125D" w14:textId="77777777" w:rsidR="00D65C49" w:rsidRPr="00374636" w:rsidRDefault="00D65C49" w:rsidP="00491AC2">
            <w:pPr>
              <w:pStyle w:val="TAL"/>
              <w:rPr>
                <w:rFonts w:eastAsia="MS Mincho"/>
              </w:rPr>
            </w:pPr>
          </w:p>
        </w:tc>
        <w:tc>
          <w:tcPr>
            <w:tcW w:w="1104" w:type="dxa"/>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tcPr>
          <w:p w14:paraId="0DF4A829" w14:textId="77777777" w:rsidR="00D65C49" w:rsidRPr="00374636" w:rsidRDefault="00D65C49" w:rsidP="00491AC2">
            <w:pPr>
              <w:pStyle w:val="TAL"/>
            </w:pPr>
            <w:r w:rsidRPr="00374636">
              <w:t xml:space="preserve"> lpp-MessageBody CHOICE {</w:t>
            </w:r>
          </w:p>
        </w:tc>
        <w:tc>
          <w:tcPr>
            <w:tcW w:w="2267" w:type="dxa"/>
          </w:tcPr>
          <w:p w14:paraId="7DE3EA2F" w14:textId="77777777" w:rsidR="00D65C49" w:rsidRPr="00374636" w:rsidRDefault="00D65C49" w:rsidP="00491AC2">
            <w:pPr>
              <w:pStyle w:val="TAL"/>
              <w:rPr>
                <w:rFonts w:eastAsia="MS Mincho"/>
              </w:rPr>
            </w:pPr>
          </w:p>
        </w:tc>
        <w:tc>
          <w:tcPr>
            <w:tcW w:w="1700" w:type="dxa"/>
          </w:tcPr>
          <w:p w14:paraId="2B9BFD3E" w14:textId="77777777" w:rsidR="00D65C49" w:rsidRPr="00374636" w:rsidRDefault="00D65C49" w:rsidP="00491AC2">
            <w:pPr>
              <w:pStyle w:val="TAL"/>
              <w:rPr>
                <w:rFonts w:eastAsia="MS Mincho"/>
              </w:rPr>
            </w:pPr>
          </w:p>
        </w:tc>
        <w:tc>
          <w:tcPr>
            <w:tcW w:w="1104" w:type="dxa"/>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tcPr>
          <w:p w14:paraId="0C99547D" w14:textId="77777777" w:rsidR="00D65C49" w:rsidRPr="00374636" w:rsidRDefault="00D65C49" w:rsidP="00491AC2">
            <w:pPr>
              <w:pStyle w:val="TAL"/>
            </w:pPr>
            <w:r w:rsidRPr="00374636">
              <w:t xml:space="preserve">  c1 CHOICE {</w:t>
            </w:r>
          </w:p>
        </w:tc>
        <w:tc>
          <w:tcPr>
            <w:tcW w:w="2267" w:type="dxa"/>
          </w:tcPr>
          <w:p w14:paraId="714AFDE6" w14:textId="77777777" w:rsidR="00D65C49" w:rsidRPr="00374636" w:rsidRDefault="00D65C49" w:rsidP="00491AC2">
            <w:pPr>
              <w:pStyle w:val="TAL"/>
              <w:rPr>
                <w:rFonts w:eastAsia="MS Mincho"/>
              </w:rPr>
            </w:pPr>
          </w:p>
        </w:tc>
        <w:tc>
          <w:tcPr>
            <w:tcW w:w="1700" w:type="dxa"/>
          </w:tcPr>
          <w:p w14:paraId="64FB4D20" w14:textId="77777777" w:rsidR="00D65C49" w:rsidRPr="00374636" w:rsidRDefault="00D65C49" w:rsidP="00491AC2">
            <w:pPr>
              <w:pStyle w:val="TAL"/>
              <w:rPr>
                <w:rFonts w:eastAsia="MS Mincho"/>
              </w:rPr>
            </w:pPr>
          </w:p>
        </w:tc>
        <w:tc>
          <w:tcPr>
            <w:tcW w:w="1104" w:type="dxa"/>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tcPr>
          <w:p w14:paraId="18C00428" w14:textId="77777777" w:rsidR="00D65C49" w:rsidRPr="00374636" w:rsidRDefault="00D65C49" w:rsidP="00491AC2">
            <w:pPr>
              <w:pStyle w:val="TAL"/>
            </w:pPr>
            <w:r w:rsidRPr="00374636">
              <w:t xml:space="preserve">    requestLocationInformation SEQUENCE {</w:t>
            </w:r>
          </w:p>
        </w:tc>
        <w:tc>
          <w:tcPr>
            <w:tcW w:w="2267" w:type="dxa"/>
          </w:tcPr>
          <w:p w14:paraId="196C409C" w14:textId="77777777" w:rsidR="00D65C49" w:rsidRPr="00374636" w:rsidRDefault="00D65C49" w:rsidP="00491AC2">
            <w:pPr>
              <w:pStyle w:val="TAL"/>
              <w:rPr>
                <w:rFonts w:eastAsia="MS Mincho"/>
              </w:rPr>
            </w:pPr>
          </w:p>
        </w:tc>
        <w:tc>
          <w:tcPr>
            <w:tcW w:w="1700" w:type="dxa"/>
          </w:tcPr>
          <w:p w14:paraId="68F75E7C" w14:textId="77777777" w:rsidR="00D65C49" w:rsidRPr="00374636" w:rsidRDefault="00D65C49" w:rsidP="00491AC2">
            <w:pPr>
              <w:pStyle w:val="TAL"/>
              <w:rPr>
                <w:rFonts w:eastAsia="MS Mincho"/>
              </w:rPr>
            </w:pPr>
          </w:p>
        </w:tc>
        <w:tc>
          <w:tcPr>
            <w:tcW w:w="1104" w:type="dxa"/>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tcPr>
          <w:p w14:paraId="0734CC67" w14:textId="77777777" w:rsidR="00D65C49" w:rsidRPr="00374636" w:rsidRDefault="00D65C49" w:rsidP="00491AC2">
            <w:pPr>
              <w:pStyle w:val="TAL"/>
            </w:pPr>
            <w:r w:rsidRPr="00374636">
              <w:t xml:space="preserve">      criticalExtensions CHOICE {</w:t>
            </w:r>
          </w:p>
        </w:tc>
        <w:tc>
          <w:tcPr>
            <w:tcW w:w="2267" w:type="dxa"/>
          </w:tcPr>
          <w:p w14:paraId="0F924484" w14:textId="77777777" w:rsidR="00D65C49" w:rsidRPr="00374636" w:rsidRDefault="00D65C49" w:rsidP="00491AC2">
            <w:pPr>
              <w:pStyle w:val="TAL"/>
              <w:rPr>
                <w:rFonts w:eastAsia="MS Mincho"/>
              </w:rPr>
            </w:pPr>
          </w:p>
        </w:tc>
        <w:tc>
          <w:tcPr>
            <w:tcW w:w="1700" w:type="dxa"/>
          </w:tcPr>
          <w:p w14:paraId="795B3F29" w14:textId="77777777" w:rsidR="00D65C49" w:rsidRPr="00374636" w:rsidRDefault="00D65C49" w:rsidP="00491AC2">
            <w:pPr>
              <w:pStyle w:val="TAL"/>
              <w:rPr>
                <w:rFonts w:eastAsia="MS Mincho"/>
              </w:rPr>
            </w:pPr>
          </w:p>
        </w:tc>
        <w:tc>
          <w:tcPr>
            <w:tcW w:w="1104" w:type="dxa"/>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tcPr>
          <w:p w14:paraId="6646E354" w14:textId="77777777" w:rsidR="00D65C49" w:rsidRPr="00374636" w:rsidRDefault="00D65C49" w:rsidP="00491AC2">
            <w:pPr>
              <w:pStyle w:val="TAL"/>
            </w:pPr>
            <w:r w:rsidRPr="00374636">
              <w:t xml:space="preserve">        c1 CHOICE {</w:t>
            </w:r>
          </w:p>
        </w:tc>
        <w:tc>
          <w:tcPr>
            <w:tcW w:w="2267" w:type="dxa"/>
          </w:tcPr>
          <w:p w14:paraId="488BF524" w14:textId="77777777" w:rsidR="00D65C49" w:rsidRPr="00374636" w:rsidRDefault="00D65C49" w:rsidP="00491AC2">
            <w:pPr>
              <w:pStyle w:val="TAL"/>
              <w:rPr>
                <w:rFonts w:eastAsia="MS Mincho"/>
              </w:rPr>
            </w:pPr>
          </w:p>
        </w:tc>
        <w:tc>
          <w:tcPr>
            <w:tcW w:w="1700" w:type="dxa"/>
          </w:tcPr>
          <w:p w14:paraId="3C4847EF" w14:textId="77777777" w:rsidR="00D65C49" w:rsidRPr="00374636" w:rsidRDefault="00D65C49" w:rsidP="00491AC2">
            <w:pPr>
              <w:pStyle w:val="TAL"/>
              <w:rPr>
                <w:rFonts w:eastAsia="MS Mincho"/>
              </w:rPr>
            </w:pPr>
          </w:p>
        </w:tc>
        <w:tc>
          <w:tcPr>
            <w:tcW w:w="1104" w:type="dxa"/>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tcPr>
          <w:p w14:paraId="091C98E4" w14:textId="77777777" w:rsidR="00D65C49" w:rsidRPr="00374636" w:rsidRDefault="00D65C49" w:rsidP="00491AC2">
            <w:pPr>
              <w:pStyle w:val="TAL"/>
            </w:pPr>
            <w:r w:rsidRPr="00374636">
              <w:t xml:space="preserve">          requestLocationInformation-r9 SEQUENCE {</w:t>
            </w:r>
          </w:p>
        </w:tc>
        <w:tc>
          <w:tcPr>
            <w:tcW w:w="2267" w:type="dxa"/>
          </w:tcPr>
          <w:p w14:paraId="29220F0A" w14:textId="77777777" w:rsidR="00D65C49" w:rsidRPr="00374636" w:rsidRDefault="00D65C49" w:rsidP="00491AC2">
            <w:pPr>
              <w:pStyle w:val="TAL"/>
              <w:rPr>
                <w:rFonts w:eastAsia="MS Mincho"/>
              </w:rPr>
            </w:pPr>
          </w:p>
        </w:tc>
        <w:tc>
          <w:tcPr>
            <w:tcW w:w="1700" w:type="dxa"/>
          </w:tcPr>
          <w:p w14:paraId="1AA7AC8E" w14:textId="77777777" w:rsidR="00D65C49" w:rsidRPr="00374636" w:rsidRDefault="00D65C49" w:rsidP="00491AC2">
            <w:pPr>
              <w:pStyle w:val="TAL"/>
              <w:rPr>
                <w:rFonts w:eastAsia="MS Mincho"/>
              </w:rPr>
            </w:pPr>
          </w:p>
        </w:tc>
        <w:tc>
          <w:tcPr>
            <w:tcW w:w="1104" w:type="dxa"/>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tcPr>
          <w:p w14:paraId="29F04B96" w14:textId="77777777" w:rsidR="00D65C49" w:rsidRPr="00374636" w:rsidRDefault="00D65C49" w:rsidP="00491AC2">
            <w:pPr>
              <w:pStyle w:val="TAL"/>
            </w:pPr>
            <w:r w:rsidRPr="00374636">
              <w:t xml:space="preserve">            commonIEsRequestLocationInformation</w:t>
            </w:r>
          </w:p>
          <w:p w14:paraId="0290894B" w14:textId="77777777" w:rsidR="00D65C49" w:rsidRPr="00374636" w:rsidRDefault="00D65C49" w:rsidP="00491AC2">
            <w:pPr>
              <w:pStyle w:val="TAL"/>
            </w:pPr>
            <w:r w:rsidRPr="00374636">
              <w:t xml:space="preserve">            SEQUENCE {</w:t>
            </w:r>
          </w:p>
        </w:tc>
        <w:tc>
          <w:tcPr>
            <w:tcW w:w="2267" w:type="dxa"/>
          </w:tcPr>
          <w:p w14:paraId="7DEFC6E1" w14:textId="77777777" w:rsidR="00D65C49" w:rsidRPr="00374636" w:rsidRDefault="00D65C49" w:rsidP="00491AC2">
            <w:pPr>
              <w:pStyle w:val="TAL"/>
              <w:rPr>
                <w:rFonts w:eastAsia="MS Mincho"/>
              </w:rPr>
            </w:pPr>
          </w:p>
        </w:tc>
        <w:tc>
          <w:tcPr>
            <w:tcW w:w="1700" w:type="dxa"/>
          </w:tcPr>
          <w:p w14:paraId="72AD8E43" w14:textId="77777777" w:rsidR="00D65C49" w:rsidRPr="00374636" w:rsidRDefault="00D65C49" w:rsidP="00491AC2">
            <w:pPr>
              <w:pStyle w:val="TAL"/>
              <w:rPr>
                <w:rFonts w:eastAsia="MS Mincho"/>
              </w:rPr>
            </w:pPr>
          </w:p>
        </w:tc>
        <w:tc>
          <w:tcPr>
            <w:tcW w:w="1104" w:type="dxa"/>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tcPr>
          <w:p w14:paraId="7B199D89" w14:textId="77777777" w:rsidR="00D65C49" w:rsidRPr="00374636" w:rsidRDefault="00D65C49" w:rsidP="00491AC2">
            <w:pPr>
              <w:pStyle w:val="TAL"/>
            </w:pPr>
            <w:r w:rsidRPr="00374636">
              <w:t xml:space="preserve">              qos SEQUENCE {</w:t>
            </w:r>
          </w:p>
        </w:tc>
        <w:tc>
          <w:tcPr>
            <w:tcW w:w="2267" w:type="dxa"/>
          </w:tcPr>
          <w:p w14:paraId="20BD7EFE" w14:textId="77777777" w:rsidR="00D65C49" w:rsidRPr="00374636" w:rsidRDefault="00D65C49" w:rsidP="00491AC2">
            <w:pPr>
              <w:pStyle w:val="TAL"/>
              <w:rPr>
                <w:rFonts w:eastAsia="MS Mincho"/>
              </w:rPr>
            </w:pPr>
          </w:p>
        </w:tc>
        <w:tc>
          <w:tcPr>
            <w:tcW w:w="1700" w:type="dxa"/>
          </w:tcPr>
          <w:p w14:paraId="20BD913F" w14:textId="77777777" w:rsidR="00D65C49" w:rsidRPr="00374636" w:rsidRDefault="00D65C49" w:rsidP="00491AC2">
            <w:pPr>
              <w:pStyle w:val="TAL"/>
              <w:rPr>
                <w:rFonts w:eastAsia="MS Mincho"/>
              </w:rPr>
            </w:pPr>
          </w:p>
        </w:tc>
        <w:tc>
          <w:tcPr>
            <w:tcW w:w="1104" w:type="dxa"/>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tcPr>
          <w:p w14:paraId="608E40A0" w14:textId="77777777" w:rsidR="00D65C49" w:rsidRPr="00374636" w:rsidRDefault="00D65C49" w:rsidP="00491AC2">
            <w:pPr>
              <w:pStyle w:val="TAL"/>
            </w:pPr>
            <w:r w:rsidRPr="00374636">
              <w:t xml:space="preserve">                 responseTime SEQUENCE {</w:t>
            </w:r>
          </w:p>
        </w:tc>
        <w:tc>
          <w:tcPr>
            <w:tcW w:w="2267" w:type="dxa"/>
          </w:tcPr>
          <w:p w14:paraId="4C522559" w14:textId="77777777" w:rsidR="00D65C49" w:rsidRPr="00374636" w:rsidRDefault="00D65C49" w:rsidP="00491AC2">
            <w:pPr>
              <w:pStyle w:val="TAL"/>
              <w:rPr>
                <w:rFonts w:eastAsia="MS Mincho"/>
              </w:rPr>
            </w:pPr>
          </w:p>
        </w:tc>
        <w:tc>
          <w:tcPr>
            <w:tcW w:w="1700" w:type="dxa"/>
          </w:tcPr>
          <w:p w14:paraId="066F9E67" w14:textId="77777777" w:rsidR="00D65C49" w:rsidRPr="00374636" w:rsidRDefault="00D65C49" w:rsidP="00491AC2">
            <w:pPr>
              <w:pStyle w:val="TAL"/>
              <w:rPr>
                <w:rFonts w:eastAsia="MS Mincho"/>
              </w:rPr>
            </w:pPr>
          </w:p>
        </w:tc>
        <w:tc>
          <w:tcPr>
            <w:tcW w:w="1104" w:type="dxa"/>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tcPr>
          <w:p w14:paraId="198229F6" w14:textId="77777777" w:rsidR="00D65C49" w:rsidRPr="00374636" w:rsidRDefault="00D65C49" w:rsidP="00491AC2">
            <w:pPr>
              <w:pStyle w:val="TAL"/>
            </w:pPr>
            <w:r w:rsidRPr="00374636">
              <w:t xml:space="preserve">                   time</w:t>
            </w:r>
          </w:p>
        </w:tc>
        <w:tc>
          <w:tcPr>
            <w:tcW w:w="2267" w:type="dxa"/>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tcPr>
          <w:p w14:paraId="73FD50DB" w14:textId="77777777" w:rsidR="00D65C49" w:rsidRPr="00374636" w:rsidRDefault="00D65C49" w:rsidP="00491AC2">
            <w:pPr>
              <w:pStyle w:val="TAL"/>
            </w:pPr>
            <w:r w:rsidRPr="00374636">
              <w:t xml:space="preserve">                 }</w:t>
            </w:r>
          </w:p>
        </w:tc>
        <w:tc>
          <w:tcPr>
            <w:tcW w:w="2267" w:type="dxa"/>
          </w:tcPr>
          <w:p w14:paraId="5813D5D9" w14:textId="77777777" w:rsidR="00D65C49" w:rsidRPr="00374636" w:rsidRDefault="00D65C49" w:rsidP="00491AC2">
            <w:pPr>
              <w:pStyle w:val="TAL"/>
              <w:rPr>
                <w:rFonts w:eastAsia="MS Mincho"/>
              </w:rPr>
            </w:pPr>
          </w:p>
        </w:tc>
        <w:tc>
          <w:tcPr>
            <w:tcW w:w="1700" w:type="dxa"/>
          </w:tcPr>
          <w:p w14:paraId="0BFFBC14" w14:textId="77777777" w:rsidR="00D65C49" w:rsidRPr="00374636" w:rsidRDefault="00D65C49" w:rsidP="00491AC2">
            <w:pPr>
              <w:pStyle w:val="TAL"/>
              <w:rPr>
                <w:rFonts w:eastAsia="MS Mincho"/>
              </w:rPr>
            </w:pPr>
          </w:p>
        </w:tc>
        <w:tc>
          <w:tcPr>
            <w:tcW w:w="1104" w:type="dxa"/>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tcPr>
          <w:p w14:paraId="4C5F504D" w14:textId="77777777" w:rsidR="00D65C49" w:rsidRPr="00374636" w:rsidRDefault="00D65C49" w:rsidP="00491AC2">
            <w:pPr>
              <w:pStyle w:val="TAL"/>
            </w:pPr>
            <w:r w:rsidRPr="00374636">
              <w:t xml:space="preserve">              }</w:t>
            </w:r>
          </w:p>
        </w:tc>
        <w:tc>
          <w:tcPr>
            <w:tcW w:w="2267" w:type="dxa"/>
          </w:tcPr>
          <w:p w14:paraId="7F987C46" w14:textId="77777777" w:rsidR="00D65C49" w:rsidRPr="00374636" w:rsidRDefault="00D65C49" w:rsidP="00491AC2">
            <w:pPr>
              <w:pStyle w:val="TAL"/>
              <w:rPr>
                <w:rFonts w:eastAsia="MS Mincho"/>
              </w:rPr>
            </w:pPr>
          </w:p>
        </w:tc>
        <w:tc>
          <w:tcPr>
            <w:tcW w:w="1700" w:type="dxa"/>
          </w:tcPr>
          <w:p w14:paraId="17E495A0" w14:textId="77777777" w:rsidR="00D65C49" w:rsidRPr="00374636" w:rsidRDefault="00D65C49" w:rsidP="00491AC2">
            <w:pPr>
              <w:pStyle w:val="TAL"/>
              <w:rPr>
                <w:rFonts w:eastAsia="MS Mincho"/>
              </w:rPr>
            </w:pPr>
          </w:p>
        </w:tc>
        <w:tc>
          <w:tcPr>
            <w:tcW w:w="1104" w:type="dxa"/>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tcPr>
          <w:p w14:paraId="5FA90619" w14:textId="77777777" w:rsidR="00D65C49" w:rsidRPr="00374636" w:rsidRDefault="00D65C49" w:rsidP="00491AC2">
            <w:pPr>
              <w:pStyle w:val="TAL"/>
            </w:pPr>
            <w:r w:rsidRPr="00374636">
              <w:t xml:space="preserve">            }</w:t>
            </w:r>
          </w:p>
        </w:tc>
        <w:tc>
          <w:tcPr>
            <w:tcW w:w="2267" w:type="dxa"/>
          </w:tcPr>
          <w:p w14:paraId="725BC532" w14:textId="77777777" w:rsidR="00D65C49" w:rsidRPr="00374636" w:rsidRDefault="00D65C49" w:rsidP="00491AC2">
            <w:pPr>
              <w:pStyle w:val="TAL"/>
              <w:rPr>
                <w:rFonts w:eastAsia="MS Mincho"/>
              </w:rPr>
            </w:pPr>
          </w:p>
        </w:tc>
        <w:tc>
          <w:tcPr>
            <w:tcW w:w="1700" w:type="dxa"/>
          </w:tcPr>
          <w:p w14:paraId="45A90061" w14:textId="77777777" w:rsidR="00D65C49" w:rsidRPr="00374636" w:rsidRDefault="00D65C49" w:rsidP="00491AC2">
            <w:pPr>
              <w:pStyle w:val="TAL"/>
              <w:rPr>
                <w:rFonts w:eastAsia="MS Mincho"/>
              </w:rPr>
            </w:pPr>
          </w:p>
        </w:tc>
        <w:tc>
          <w:tcPr>
            <w:tcW w:w="1104" w:type="dxa"/>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tcPr>
          <w:p w14:paraId="339DB9ED" w14:textId="77777777" w:rsidR="00D65C49" w:rsidRPr="00374636" w:rsidRDefault="00D65C49" w:rsidP="00491AC2">
            <w:pPr>
              <w:pStyle w:val="TAL"/>
            </w:pPr>
            <w:r w:rsidRPr="00374636">
              <w:t xml:space="preserve">          }</w:t>
            </w:r>
          </w:p>
        </w:tc>
        <w:tc>
          <w:tcPr>
            <w:tcW w:w="2267" w:type="dxa"/>
          </w:tcPr>
          <w:p w14:paraId="44F27AA9" w14:textId="77777777" w:rsidR="00D65C49" w:rsidRPr="00374636" w:rsidRDefault="00D65C49" w:rsidP="00491AC2">
            <w:pPr>
              <w:pStyle w:val="TAL"/>
              <w:rPr>
                <w:rFonts w:eastAsia="MS Mincho"/>
              </w:rPr>
            </w:pPr>
          </w:p>
        </w:tc>
        <w:tc>
          <w:tcPr>
            <w:tcW w:w="1700" w:type="dxa"/>
          </w:tcPr>
          <w:p w14:paraId="25587CC3" w14:textId="77777777" w:rsidR="00D65C49" w:rsidRPr="00374636" w:rsidRDefault="00D65C49" w:rsidP="00491AC2">
            <w:pPr>
              <w:pStyle w:val="TAL"/>
              <w:rPr>
                <w:rFonts w:eastAsia="MS Mincho"/>
              </w:rPr>
            </w:pPr>
          </w:p>
        </w:tc>
        <w:tc>
          <w:tcPr>
            <w:tcW w:w="1104" w:type="dxa"/>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tcPr>
          <w:p w14:paraId="75EC4114" w14:textId="77777777" w:rsidR="00D65C49" w:rsidRPr="00374636" w:rsidRDefault="00D65C49" w:rsidP="00491AC2">
            <w:pPr>
              <w:pStyle w:val="TAL"/>
            </w:pPr>
            <w:r w:rsidRPr="00374636">
              <w:t xml:space="preserve">        }</w:t>
            </w:r>
          </w:p>
        </w:tc>
        <w:tc>
          <w:tcPr>
            <w:tcW w:w="2267" w:type="dxa"/>
          </w:tcPr>
          <w:p w14:paraId="03898F82" w14:textId="77777777" w:rsidR="00D65C49" w:rsidRPr="00374636" w:rsidRDefault="00D65C49" w:rsidP="00491AC2">
            <w:pPr>
              <w:pStyle w:val="TAL"/>
              <w:rPr>
                <w:rFonts w:eastAsia="MS Mincho"/>
              </w:rPr>
            </w:pPr>
          </w:p>
        </w:tc>
        <w:tc>
          <w:tcPr>
            <w:tcW w:w="1700" w:type="dxa"/>
          </w:tcPr>
          <w:p w14:paraId="4F532FCA" w14:textId="77777777" w:rsidR="00D65C49" w:rsidRPr="00374636" w:rsidRDefault="00D65C49" w:rsidP="00491AC2">
            <w:pPr>
              <w:pStyle w:val="TAL"/>
              <w:rPr>
                <w:rFonts w:eastAsia="MS Mincho"/>
              </w:rPr>
            </w:pPr>
          </w:p>
        </w:tc>
        <w:tc>
          <w:tcPr>
            <w:tcW w:w="1104" w:type="dxa"/>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tcPr>
          <w:p w14:paraId="78886A3C" w14:textId="77777777" w:rsidR="00D65C49" w:rsidRPr="00374636" w:rsidRDefault="00D65C49" w:rsidP="00491AC2">
            <w:pPr>
              <w:pStyle w:val="TAL"/>
            </w:pPr>
            <w:r w:rsidRPr="00374636">
              <w:t xml:space="preserve">      }</w:t>
            </w:r>
          </w:p>
        </w:tc>
        <w:tc>
          <w:tcPr>
            <w:tcW w:w="2267" w:type="dxa"/>
          </w:tcPr>
          <w:p w14:paraId="24606806" w14:textId="77777777" w:rsidR="00D65C49" w:rsidRPr="00374636" w:rsidRDefault="00D65C49" w:rsidP="00491AC2">
            <w:pPr>
              <w:pStyle w:val="TAL"/>
              <w:rPr>
                <w:rFonts w:eastAsia="MS Mincho"/>
              </w:rPr>
            </w:pPr>
          </w:p>
        </w:tc>
        <w:tc>
          <w:tcPr>
            <w:tcW w:w="1700" w:type="dxa"/>
          </w:tcPr>
          <w:p w14:paraId="21837B22" w14:textId="77777777" w:rsidR="00D65C49" w:rsidRPr="00374636" w:rsidRDefault="00D65C49" w:rsidP="00491AC2">
            <w:pPr>
              <w:pStyle w:val="TAL"/>
              <w:rPr>
                <w:rFonts w:eastAsia="MS Mincho"/>
              </w:rPr>
            </w:pPr>
          </w:p>
        </w:tc>
        <w:tc>
          <w:tcPr>
            <w:tcW w:w="1104" w:type="dxa"/>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tcPr>
          <w:p w14:paraId="60DBE8D2" w14:textId="77777777" w:rsidR="00D65C49" w:rsidRPr="00374636" w:rsidRDefault="00D65C49" w:rsidP="00491AC2">
            <w:pPr>
              <w:pStyle w:val="TAL"/>
            </w:pPr>
            <w:r w:rsidRPr="00374636">
              <w:t xml:space="preserve">    }</w:t>
            </w:r>
          </w:p>
        </w:tc>
        <w:tc>
          <w:tcPr>
            <w:tcW w:w="2267" w:type="dxa"/>
          </w:tcPr>
          <w:p w14:paraId="6F7FAA4F" w14:textId="77777777" w:rsidR="00D65C49" w:rsidRPr="00374636" w:rsidRDefault="00D65C49" w:rsidP="00491AC2">
            <w:pPr>
              <w:pStyle w:val="TAL"/>
              <w:rPr>
                <w:rFonts w:eastAsia="MS Mincho"/>
              </w:rPr>
            </w:pPr>
          </w:p>
        </w:tc>
        <w:tc>
          <w:tcPr>
            <w:tcW w:w="1700" w:type="dxa"/>
          </w:tcPr>
          <w:p w14:paraId="0FB599BB" w14:textId="77777777" w:rsidR="00D65C49" w:rsidRPr="00374636" w:rsidRDefault="00D65C49" w:rsidP="00491AC2">
            <w:pPr>
              <w:pStyle w:val="TAL"/>
              <w:rPr>
                <w:rFonts w:eastAsia="MS Mincho"/>
              </w:rPr>
            </w:pPr>
          </w:p>
        </w:tc>
        <w:tc>
          <w:tcPr>
            <w:tcW w:w="1104" w:type="dxa"/>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tcPr>
          <w:p w14:paraId="5F66F61F" w14:textId="77777777" w:rsidR="00D65C49" w:rsidRPr="00374636" w:rsidRDefault="00D65C49" w:rsidP="00491AC2">
            <w:pPr>
              <w:pStyle w:val="TAL"/>
            </w:pPr>
            <w:r w:rsidRPr="00374636">
              <w:t xml:space="preserve">  }</w:t>
            </w:r>
          </w:p>
        </w:tc>
        <w:tc>
          <w:tcPr>
            <w:tcW w:w="2267" w:type="dxa"/>
          </w:tcPr>
          <w:p w14:paraId="0BFCF5C1" w14:textId="77777777" w:rsidR="00D65C49" w:rsidRPr="00374636" w:rsidRDefault="00D65C49" w:rsidP="00491AC2">
            <w:pPr>
              <w:pStyle w:val="TAL"/>
              <w:rPr>
                <w:rFonts w:eastAsia="MS Mincho"/>
              </w:rPr>
            </w:pPr>
          </w:p>
        </w:tc>
        <w:tc>
          <w:tcPr>
            <w:tcW w:w="1700" w:type="dxa"/>
          </w:tcPr>
          <w:p w14:paraId="026CB593" w14:textId="77777777" w:rsidR="00D65C49" w:rsidRPr="00374636" w:rsidRDefault="00D65C49" w:rsidP="00491AC2">
            <w:pPr>
              <w:pStyle w:val="TAL"/>
              <w:rPr>
                <w:rFonts w:eastAsia="MS Mincho"/>
              </w:rPr>
            </w:pPr>
          </w:p>
        </w:tc>
        <w:tc>
          <w:tcPr>
            <w:tcW w:w="1104" w:type="dxa"/>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tcPr>
          <w:p w14:paraId="4BAF2654" w14:textId="77777777" w:rsidR="00D65C49" w:rsidRPr="00374636" w:rsidRDefault="00D65C49" w:rsidP="00491AC2">
            <w:pPr>
              <w:pStyle w:val="TAL"/>
            </w:pPr>
            <w:r w:rsidRPr="00374636">
              <w:t xml:space="preserve"> }</w:t>
            </w:r>
          </w:p>
        </w:tc>
        <w:tc>
          <w:tcPr>
            <w:tcW w:w="2267" w:type="dxa"/>
          </w:tcPr>
          <w:p w14:paraId="195E3298" w14:textId="77777777" w:rsidR="00D65C49" w:rsidRPr="00374636" w:rsidRDefault="00D65C49" w:rsidP="00491AC2">
            <w:pPr>
              <w:pStyle w:val="TAL"/>
              <w:rPr>
                <w:rFonts w:eastAsia="MS Mincho"/>
              </w:rPr>
            </w:pPr>
          </w:p>
        </w:tc>
        <w:tc>
          <w:tcPr>
            <w:tcW w:w="1700" w:type="dxa"/>
          </w:tcPr>
          <w:p w14:paraId="4DC7AF09" w14:textId="77777777" w:rsidR="00D65C49" w:rsidRPr="00374636" w:rsidRDefault="00D65C49" w:rsidP="00491AC2">
            <w:pPr>
              <w:pStyle w:val="TAL"/>
              <w:rPr>
                <w:rFonts w:eastAsia="MS Mincho"/>
              </w:rPr>
            </w:pPr>
          </w:p>
        </w:tc>
        <w:tc>
          <w:tcPr>
            <w:tcW w:w="1104" w:type="dxa"/>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tcPr>
          <w:p w14:paraId="3197BF10" w14:textId="77777777" w:rsidR="00D65C49" w:rsidRPr="00374636" w:rsidRDefault="00D65C49" w:rsidP="00491AC2">
            <w:pPr>
              <w:pStyle w:val="TAL"/>
            </w:pPr>
            <w:r w:rsidRPr="00374636">
              <w:t>}</w:t>
            </w:r>
          </w:p>
        </w:tc>
        <w:tc>
          <w:tcPr>
            <w:tcW w:w="2267" w:type="dxa"/>
          </w:tcPr>
          <w:p w14:paraId="25898671" w14:textId="77777777" w:rsidR="00D65C49" w:rsidRPr="00374636" w:rsidRDefault="00D65C49" w:rsidP="00491AC2">
            <w:pPr>
              <w:pStyle w:val="TAL"/>
              <w:rPr>
                <w:rFonts w:eastAsia="MS Mincho"/>
              </w:rPr>
            </w:pPr>
          </w:p>
        </w:tc>
        <w:tc>
          <w:tcPr>
            <w:tcW w:w="1700" w:type="dxa"/>
          </w:tcPr>
          <w:p w14:paraId="27F77308" w14:textId="77777777" w:rsidR="00D65C49" w:rsidRPr="00374636" w:rsidRDefault="00D65C49" w:rsidP="00491AC2">
            <w:pPr>
              <w:pStyle w:val="TAL"/>
              <w:rPr>
                <w:rFonts w:eastAsia="MS Mincho"/>
              </w:rPr>
            </w:pPr>
          </w:p>
        </w:tc>
        <w:tc>
          <w:tcPr>
            <w:tcW w:w="1104" w:type="dxa"/>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4" w:name="_Toc27481747"/>
      <w:bookmarkStart w:id="2815" w:name="_Toc68182997"/>
      <w:bookmarkStart w:id="2816" w:name="_Toc75461841"/>
      <w:bookmarkStart w:id="2817" w:name="_Toc76023962"/>
      <w:bookmarkStart w:id="2818" w:name="_Toc83678405"/>
      <w:bookmarkStart w:id="2819" w:name="_Toc90629126"/>
      <w:r w:rsidRPr="00374636">
        <w:t>9.1.4A.5</w:t>
      </w:r>
      <w:r w:rsidRPr="00374636">
        <w:tab/>
        <w:t>Test requirement</w:t>
      </w:r>
      <w:bookmarkEnd w:id="2814"/>
      <w:bookmarkEnd w:id="2815"/>
      <w:bookmarkEnd w:id="2816"/>
      <w:bookmarkEnd w:id="2817"/>
      <w:bookmarkEnd w:id="2818"/>
      <w:bookmarkEnd w:id="2819"/>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20" w:name="_Toc27481748"/>
      <w:bookmarkStart w:id="2821" w:name="_Toc68182998"/>
      <w:bookmarkStart w:id="2822" w:name="_Toc75461842"/>
      <w:bookmarkStart w:id="2823" w:name="_Toc76023963"/>
      <w:bookmarkStart w:id="2824" w:name="_Toc83678406"/>
      <w:bookmarkStart w:id="2825" w:name="_Toc90629127"/>
      <w:r w:rsidRPr="00374636">
        <w:lastRenderedPageBreak/>
        <w:t>9.2</w:t>
      </w:r>
      <w:r w:rsidRPr="00374636">
        <w:tab/>
        <w:t>RSTD Inter-Frequency Measurements</w:t>
      </w:r>
      <w:bookmarkEnd w:id="2820"/>
      <w:bookmarkEnd w:id="2821"/>
      <w:bookmarkEnd w:id="2822"/>
      <w:bookmarkEnd w:id="2823"/>
      <w:bookmarkEnd w:id="2824"/>
      <w:bookmarkEnd w:id="2825"/>
    </w:p>
    <w:p w14:paraId="17F594E3" w14:textId="77777777" w:rsidR="00D65C49" w:rsidRPr="00374636" w:rsidRDefault="00D65C49" w:rsidP="00D65C49">
      <w:pPr>
        <w:pStyle w:val="Heading3"/>
        <w:rPr>
          <w:lang w:eastAsia="zh-CN"/>
        </w:rPr>
      </w:pPr>
      <w:bookmarkStart w:id="2826" w:name="_Toc27481749"/>
      <w:bookmarkStart w:id="2827" w:name="_Toc68182999"/>
      <w:bookmarkStart w:id="2828" w:name="_Toc75461843"/>
      <w:bookmarkStart w:id="2829" w:name="_Toc76023964"/>
      <w:bookmarkStart w:id="2830" w:name="_Toc83678407"/>
      <w:bookmarkStart w:id="2831" w:name="_Toc90629128"/>
      <w:r w:rsidRPr="00374636">
        <w:t>9.2.</w:t>
      </w:r>
      <w:r w:rsidRPr="00374636">
        <w:rPr>
          <w:lang w:eastAsia="zh-CN"/>
        </w:rPr>
        <w:t>1</w:t>
      </w:r>
      <w:r w:rsidRPr="00374636">
        <w:tab/>
        <w:t>FDD-FDD inter-frequency RSTD measurement reporting delay</w:t>
      </w:r>
      <w:bookmarkEnd w:id="2826"/>
      <w:bookmarkEnd w:id="2827"/>
      <w:bookmarkEnd w:id="2828"/>
      <w:bookmarkEnd w:id="2829"/>
      <w:bookmarkEnd w:id="2830"/>
      <w:bookmarkEnd w:id="2831"/>
    </w:p>
    <w:p w14:paraId="435D8DC6" w14:textId="77777777" w:rsidR="00D65C49" w:rsidRPr="00374636" w:rsidRDefault="00D65C49" w:rsidP="00D65C49">
      <w:pPr>
        <w:pStyle w:val="Heading5"/>
      </w:pPr>
      <w:bookmarkStart w:id="2832" w:name="_Toc27481750"/>
      <w:bookmarkStart w:id="2833" w:name="_Toc68183000"/>
      <w:bookmarkStart w:id="2834" w:name="_Toc75461844"/>
      <w:bookmarkStart w:id="2835" w:name="_Toc76023965"/>
      <w:bookmarkStart w:id="2836" w:name="_Toc83678408"/>
      <w:bookmarkStart w:id="2837" w:name="_Toc90629129"/>
      <w:r w:rsidRPr="00374636">
        <w:t>9.2.1.1</w:t>
      </w:r>
      <w:r w:rsidRPr="00374636">
        <w:tab/>
        <w:t>Test purpose</w:t>
      </w:r>
      <w:bookmarkEnd w:id="2832"/>
      <w:bookmarkEnd w:id="2833"/>
      <w:bookmarkEnd w:id="2834"/>
      <w:bookmarkEnd w:id="2835"/>
      <w:bookmarkEnd w:id="2836"/>
      <w:bookmarkEnd w:id="2837"/>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8" w:name="_Toc27481751"/>
      <w:bookmarkStart w:id="2839" w:name="_Toc68183001"/>
      <w:bookmarkStart w:id="2840" w:name="_Toc75461845"/>
      <w:bookmarkStart w:id="2841" w:name="_Toc76023966"/>
      <w:bookmarkStart w:id="2842" w:name="_Toc83678409"/>
      <w:bookmarkStart w:id="2843" w:name="_Toc90629130"/>
      <w:r w:rsidRPr="00374636">
        <w:t>9.2.1.2</w:t>
      </w:r>
      <w:r w:rsidRPr="00374636">
        <w:tab/>
        <w:t>Test applicability</w:t>
      </w:r>
      <w:bookmarkEnd w:id="2838"/>
      <w:bookmarkEnd w:id="2839"/>
      <w:bookmarkEnd w:id="2840"/>
      <w:bookmarkEnd w:id="2841"/>
      <w:bookmarkEnd w:id="2842"/>
      <w:bookmarkEnd w:id="2843"/>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4" w:name="_Toc27481752"/>
      <w:bookmarkStart w:id="2845" w:name="_Toc68183002"/>
      <w:bookmarkStart w:id="2846" w:name="_Toc75461846"/>
      <w:bookmarkStart w:id="2847" w:name="_Toc76023967"/>
      <w:bookmarkStart w:id="2848" w:name="_Toc83678410"/>
      <w:bookmarkStart w:id="2849" w:name="_Toc90629131"/>
      <w:r w:rsidRPr="00374636">
        <w:t>9.2.1.3</w:t>
      </w:r>
      <w:r w:rsidRPr="00374636">
        <w:tab/>
        <w:t>Minimum conformance requirements</w:t>
      </w:r>
      <w:bookmarkEnd w:id="2844"/>
      <w:bookmarkEnd w:id="2845"/>
      <w:bookmarkEnd w:id="2846"/>
      <w:bookmarkEnd w:id="2847"/>
      <w:bookmarkEnd w:id="2848"/>
      <w:bookmarkEnd w:id="2849"/>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1.25pt;height:21.75pt" o:ole="">
            <v:imagedata r:id="rId247" o:title=""/>
          </v:shape>
          <o:OLEObject Type="Embed" ProgID="Equation.3" ShapeID="_x0000_i1200" DrawAspect="Content" ObjectID="_1829923845" r:id="rId248"/>
        </w:object>
      </w:r>
      <w:r w:rsidRPr="00374636">
        <w:rPr>
          <w:rFonts w:eastAsia="MS Mincho" w:cs="v4.2.0"/>
        </w:rPr>
        <w:t xml:space="preserve"> ms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7.75pt;height:21.75pt" o:ole="">
            <v:imagedata r:id="rId249" o:title=""/>
          </v:shape>
          <o:OLEObject Type="Embed" ProgID="Equation.3" ShapeID="_x0000_i1201" DrawAspect="Content" ObjectID="_1829923846"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1.25pt;height:21.75pt" o:ole="">
            <v:imagedata r:id="rId247" o:title=""/>
          </v:shape>
          <o:OLEObject Type="Embed" ProgID="Equation.3" ShapeID="_x0000_i1202" DrawAspect="Content" ObjectID="_1829923847"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1.75pt;height:21.75pt" o:ole="">
            <v:imagedata r:id="rId90" o:title=""/>
          </v:shape>
          <o:OLEObject Type="Embed" ProgID="Equation.3" ShapeID="_x0000_i1203" DrawAspect="Content" ObjectID="_1829923848"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25pt;height:14.25pt" o:ole="">
            <v:imagedata r:id="rId92" o:title=""/>
          </v:shape>
          <o:OLEObject Type="Embed" ProgID="Equation.3" ShapeID="_x0000_i1204" DrawAspect="Content" ObjectID="_1829923849"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9.25pt;height:21.75pt" o:ole="">
            <v:imagedata r:id="rId94" o:title=""/>
          </v:shape>
          <o:OLEObject Type="Embed" ProgID="Equation.3" ShapeID="_x0000_i1205" DrawAspect="Content" ObjectID="_1829923850" r:id="rId254"/>
        </w:object>
      </w:r>
      <w:r w:rsidRPr="00374636">
        <w:t xml:space="preserve"> (1≤</w:t>
      </w:r>
      <w:r w:rsidRPr="00374636">
        <w:rPr>
          <w:position w:val="-12"/>
        </w:rPr>
        <w:object w:dxaOrig="540" w:dyaOrig="360" w14:anchorId="208BCE08">
          <v:shape id="_x0000_i1206" type="#_x0000_t75" style="width:29.25pt;height:21.75pt" o:ole="">
            <v:imagedata r:id="rId96" o:title=""/>
          </v:shape>
          <o:OLEObject Type="Embed" ProgID="Equation.3" ShapeID="_x0000_i1206" DrawAspect="Content" ObjectID="_1829923851"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4.25pt;height:14.25pt" o:ole="">
            <v:imagedata r:id="rId98" o:title=""/>
          </v:shape>
          <o:OLEObject Type="Embed" ProgID="Equation.3" ShapeID="_x0000_i1207" DrawAspect="Content" ObjectID="_1829923852" r:id="rId256"/>
        </w:object>
      </w:r>
      <w:r w:rsidRPr="00374636">
        <w:t xml:space="preserve"> = </w:t>
      </w:r>
      <w:r w:rsidRPr="00374636">
        <w:rPr>
          <w:position w:val="-28"/>
        </w:rPr>
        <w:object w:dxaOrig="1020" w:dyaOrig="680" w14:anchorId="767469C7">
          <v:shape id="_x0000_i1208" type="#_x0000_t75" style="width:50.25pt;height:36.75pt" o:ole="">
            <v:imagedata r:id="rId164" o:title=""/>
          </v:shape>
          <o:OLEObject Type="Embed" ProgID="Equation.3" ShapeID="_x0000_i1208" DrawAspect="Content" ObjectID="_1829923853" r:id="rId257"/>
        </w:object>
      </w:r>
      <w:r w:rsidRPr="00374636">
        <w:t xml:space="preserve"> ms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1.25pt;height:21.75pt" o:ole="">
            <v:imagedata r:id="rId247" o:title=""/>
          </v:shape>
          <o:OLEObject Type="Embed" ProgID="Equation.3" ShapeID="_x0000_i1209" DrawAspect="Content" ObjectID="_1829923854"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1.75pt;height:21.75pt" o:ole="">
                  <v:imagedata r:id="rId90" o:title=""/>
                </v:shape>
                <o:OLEObject Type="Embed" ProgID="Equation.3" ShapeID="_x0000_i1210" DrawAspect="Content" ObjectID="_1829923855"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25pt;height:14.25pt" o:ole="">
                  <v:imagedata r:id="rId92" o:title=""/>
                </v:shape>
                <o:OLEObject Type="Embed" ProgID="Equation.3" ShapeID="_x0000_i1211" DrawAspect="Content" ObjectID="_1829923856"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160 ms</w:t>
            </w:r>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1.25pt;height:21.75pt" o:ole="">
            <v:imagedata r:id="rId247" o:title=""/>
          </v:shape>
          <o:OLEObject Type="Embed" ProgID="Equation.3" ShapeID="_x0000_i1212" DrawAspect="Content" ObjectID="_1829923857"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8.75pt;height:21.75pt" o:ole="">
            <v:imagedata r:id="rId108" o:title=""/>
          </v:shape>
          <o:OLEObject Type="Embed" ProgID="Equation.3" ShapeID="_x0000_i1213" DrawAspect="Content" ObjectID="_1829923858"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25pt;height:21.75pt" o:ole="">
            <v:imagedata r:id="rId110" o:title=""/>
          </v:shape>
          <o:OLEObject Type="Embed" ProgID="Equation.3" ShapeID="_x0000_i1214" DrawAspect="Content" ObjectID="_1829923859"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8.75pt;height:21.75pt" o:ole="">
            <v:imagedata r:id="rId108" o:title=""/>
          </v:shape>
          <o:OLEObject Type="Embed" ProgID="Equation.3" ShapeID="_x0000_i1215" DrawAspect="Content" ObjectID="_1829923860"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25pt;height:21.75pt" o:ole="">
            <v:imagedata r:id="rId110" o:title=""/>
          </v:shape>
          <o:OLEObject Type="Embed" ProgID="Equation.3" ShapeID="_x0000_i1216" DrawAspect="Content" ObjectID="_1829923861"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75pt;height:29.25pt" o:ole="">
            <v:imagedata r:id="rId176" o:title=""/>
          </v:shape>
          <o:OLEObject Type="Embed" ProgID="Equation.3" ShapeID="_x0000_i1217" DrawAspect="Content" ObjectID="_1829923862"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7.75pt;height:21.75pt" o:ole="">
            <v:imagedata r:id="rId13" o:title=""/>
          </v:shape>
          <o:OLEObject Type="Embed" ProgID="Equation.3" ShapeID="_x0000_i1218" DrawAspect="Content" ObjectID="_1829923863"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1.25pt;height:21.75pt" o:ole="">
            <v:imagedata r:id="rId247" o:title=""/>
          </v:shape>
          <o:OLEObject Type="Embed" ProgID="Equation.3" ShapeID="_x0000_i1219" DrawAspect="Content" ObjectID="_1829923864"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50" w:name="_Toc27481753"/>
      <w:bookmarkStart w:id="2851" w:name="_Toc68183003"/>
      <w:bookmarkStart w:id="2852" w:name="_Toc75461847"/>
      <w:bookmarkStart w:id="2853" w:name="_Toc76023968"/>
      <w:bookmarkStart w:id="2854" w:name="_Toc83678411"/>
      <w:bookmarkStart w:id="2855" w:name="_Toc90629132"/>
      <w:r w:rsidRPr="00374636">
        <w:t>9.2.1.4</w:t>
      </w:r>
      <w:r w:rsidRPr="00374636">
        <w:tab/>
        <w:t>Test description</w:t>
      </w:r>
      <w:bookmarkEnd w:id="2850"/>
      <w:bookmarkEnd w:id="2851"/>
      <w:bookmarkEnd w:id="2852"/>
      <w:bookmarkEnd w:id="2853"/>
      <w:bookmarkEnd w:id="2854"/>
      <w:bookmarkEnd w:id="2855"/>
    </w:p>
    <w:p w14:paraId="7A113571" w14:textId="77777777" w:rsidR="00D65C49" w:rsidRPr="00374636" w:rsidRDefault="00D65C49" w:rsidP="00D65C49">
      <w:pPr>
        <w:pStyle w:val="Heading6"/>
      </w:pPr>
      <w:bookmarkStart w:id="2856" w:name="_Toc27481754"/>
      <w:bookmarkStart w:id="2857" w:name="_Toc68183004"/>
      <w:bookmarkStart w:id="2858" w:name="_Toc75461848"/>
      <w:bookmarkStart w:id="2859" w:name="_Toc76023969"/>
      <w:bookmarkStart w:id="2860" w:name="_Toc83678412"/>
      <w:bookmarkStart w:id="2861" w:name="_Toc90629133"/>
      <w:r w:rsidRPr="00374636">
        <w:t>9.2.1.4.1</w:t>
      </w:r>
      <w:r w:rsidRPr="00374636">
        <w:tab/>
        <w:t>Initial conditions</w:t>
      </w:r>
      <w:bookmarkEnd w:id="2856"/>
      <w:bookmarkEnd w:id="2857"/>
      <w:bookmarkEnd w:id="2858"/>
      <w:bookmarkEnd w:id="2859"/>
      <w:bookmarkEnd w:id="2860"/>
      <w:bookmarkEnd w:id="2861"/>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Frequencies to be tested: Mid Range,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3006B2C2"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lastRenderedPageBreak/>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2C2E4BD5"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6A936023"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1.75pt;height:14.25pt" o:ole="">
                  <v:imagedata r:id="rId120" o:title=""/>
                </v:shape>
                <o:OLEObject Type="Embed" ProgID="Equation.3" ShapeID="_x0000_i1220" DrawAspect="Content" ObjectID="_1829923865"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7514D6AC">
                <v:shape id="_x0000_i1221" type="#_x0000_t75" style="width:42.75pt;height:14.25pt" o:ole="">
                  <v:imagedata r:id="rId270" o:title=""/>
                </v:shape>
                <o:OLEObject Type="Embed" ProgID="Equation.3" ShapeID="_x0000_i1221" DrawAspect="Content" ObjectID="_1829923866"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1.75pt;height:14.25pt" o:ole="">
                  <v:imagedata r:id="rId124" o:title=""/>
                </v:shape>
                <o:OLEObject Type="Embed" ProgID="Equation.3" ShapeID="_x0000_i1222" DrawAspect="Content" ObjectID="_1829923867"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r w:rsidRPr="00374636">
              <w:t>onDurationTimer</w:t>
            </w:r>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r w:rsidRPr="00374636">
              <w:t>drx-InactivityTimer</w:t>
            </w:r>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r w:rsidRPr="00374636">
              <w:t>drx-RetransmissionTimer</w:t>
            </w:r>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r w:rsidRPr="00374636">
              <w:t>longDRX-CycleStartOffset</w:t>
            </w:r>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r w:rsidRPr="00374636">
              <w:t>shortDRX</w:t>
            </w:r>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2" w:name="_Toc27481755"/>
      <w:bookmarkStart w:id="2863" w:name="_Toc68183005"/>
      <w:bookmarkStart w:id="2864" w:name="_Toc75461849"/>
      <w:bookmarkStart w:id="2865" w:name="_Toc76023970"/>
      <w:bookmarkStart w:id="2866" w:name="_Toc83678413"/>
      <w:bookmarkStart w:id="2867" w:name="_Toc90629134"/>
      <w:r w:rsidRPr="00374636">
        <w:t>9.2.1.4.2</w:t>
      </w:r>
      <w:r w:rsidRPr="00374636">
        <w:tab/>
        <w:t>Test procedure</w:t>
      </w:r>
      <w:bookmarkEnd w:id="2862"/>
      <w:bookmarkEnd w:id="2863"/>
      <w:bookmarkEnd w:id="2864"/>
      <w:bookmarkEnd w:id="2865"/>
      <w:bookmarkEnd w:id="2866"/>
      <w:bookmarkEnd w:id="2867"/>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lastRenderedPageBreak/>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3236B994" w14:textId="77777777" w:rsidR="00D65C49" w:rsidRPr="00374636" w:rsidRDefault="00D65C49" w:rsidP="00D65C49">
      <w:pPr>
        <w:pStyle w:val="Heading6"/>
      </w:pPr>
      <w:bookmarkStart w:id="2868" w:name="_Toc27481756"/>
      <w:bookmarkStart w:id="2869" w:name="_Toc68183006"/>
      <w:bookmarkStart w:id="2870" w:name="_Toc75461850"/>
      <w:bookmarkStart w:id="2871" w:name="_Toc76023971"/>
      <w:bookmarkStart w:id="2872" w:name="_Toc83678414"/>
      <w:bookmarkStart w:id="2873" w:name="_Toc90629135"/>
      <w:r w:rsidRPr="00374636">
        <w:t>9.2.1.4.3</w:t>
      </w:r>
      <w:r w:rsidRPr="00374636">
        <w:tab/>
        <w:t>Message contents</w:t>
      </w:r>
      <w:bookmarkEnd w:id="2868"/>
      <w:bookmarkEnd w:id="2869"/>
      <w:bookmarkEnd w:id="2870"/>
      <w:bookmarkEnd w:id="2871"/>
      <w:bookmarkEnd w:id="2872"/>
      <w:bookmarkEnd w:id="2873"/>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lastRenderedPageBreak/>
        <w:t xml:space="preserve">Table 9.2.1.4.3-2: </w:t>
      </w:r>
      <w:r w:rsidRPr="00374636">
        <w:rPr>
          <w:i/>
        </w:rPr>
        <w:t>MAC-MainConfig-RBC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42644074" w14:textId="77777777" w:rsidTr="005A566D">
        <w:trPr>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MAC-MainConfig-RBC</w:t>
            </w:r>
          </w:p>
        </w:tc>
      </w:tr>
      <w:tr w:rsidR="00D65C49" w:rsidRPr="00374636" w14:paraId="05721D6D" w14:textId="77777777" w:rsidTr="005A566D">
        <w:tblPrEx>
          <w:tblCellMar>
            <w:right w:w="108" w:type="dxa"/>
          </w:tblCellMar>
        </w:tblPrEx>
        <w:trPr>
          <w:jc w:val="center"/>
        </w:trPr>
        <w:tc>
          <w:tcPr>
            <w:tcW w:w="4323" w:type="dxa"/>
          </w:tcPr>
          <w:p w14:paraId="1B09705E" w14:textId="77777777" w:rsidR="00D65C49" w:rsidRPr="00374636" w:rsidRDefault="00D65C49" w:rsidP="00491AC2">
            <w:pPr>
              <w:pStyle w:val="TAL"/>
            </w:pPr>
            <w:r w:rsidRPr="00374636">
              <w:t>Information Element</w:t>
            </w:r>
          </w:p>
        </w:tc>
        <w:tc>
          <w:tcPr>
            <w:tcW w:w="2250" w:type="dxa"/>
          </w:tcPr>
          <w:p w14:paraId="542891E6" w14:textId="77777777" w:rsidR="00D65C49" w:rsidRPr="00374636" w:rsidRDefault="00D65C49" w:rsidP="00491AC2">
            <w:pPr>
              <w:pStyle w:val="TAL"/>
            </w:pPr>
            <w:r w:rsidRPr="00374636">
              <w:t>Value/remark</w:t>
            </w:r>
          </w:p>
        </w:tc>
        <w:tc>
          <w:tcPr>
            <w:tcW w:w="1710" w:type="dxa"/>
          </w:tcPr>
          <w:p w14:paraId="337216E5" w14:textId="77777777" w:rsidR="00D65C49" w:rsidRPr="00374636" w:rsidRDefault="00D65C49" w:rsidP="00491AC2">
            <w:pPr>
              <w:pStyle w:val="TAL"/>
            </w:pPr>
            <w:r w:rsidRPr="00374636">
              <w:t>Comment</w:t>
            </w:r>
          </w:p>
        </w:tc>
        <w:tc>
          <w:tcPr>
            <w:tcW w:w="1184" w:type="dxa"/>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tcPr>
          <w:p w14:paraId="05DF8DE2" w14:textId="77777777" w:rsidR="00D65C49" w:rsidRPr="00374636" w:rsidRDefault="00D65C49" w:rsidP="00491AC2">
            <w:pPr>
              <w:pStyle w:val="TAL"/>
            </w:pPr>
            <w:r w:rsidRPr="00374636">
              <w:t>MAC-MainConfig-RBC ::= SEQUENCE {</w:t>
            </w:r>
          </w:p>
        </w:tc>
        <w:tc>
          <w:tcPr>
            <w:tcW w:w="2250" w:type="dxa"/>
          </w:tcPr>
          <w:p w14:paraId="6C52BBD0" w14:textId="77777777" w:rsidR="00D65C49" w:rsidRPr="00374636" w:rsidRDefault="00D65C49" w:rsidP="00491AC2">
            <w:pPr>
              <w:pStyle w:val="TAL"/>
            </w:pPr>
          </w:p>
        </w:tc>
        <w:tc>
          <w:tcPr>
            <w:tcW w:w="1710" w:type="dxa"/>
          </w:tcPr>
          <w:p w14:paraId="3CFC1AEA" w14:textId="77777777" w:rsidR="00D65C49" w:rsidRPr="00374636" w:rsidRDefault="00D65C49" w:rsidP="00491AC2">
            <w:pPr>
              <w:pStyle w:val="TAL"/>
            </w:pPr>
          </w:p>
        </w:tc>
        <w:tc>
          <w:tcPr>
            <w:tcW w:w="1184" w:type="dxa"/>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tcPr>
          <w:p w14:paraId="306DEBBA" w14:textId="77777777" w:rsidR="00D65C49" w:rsidRPr="00374636" w:rsidRDefault="00D65C49" w:rsidP="00491AC2">
            <w:pPr>
              <w:pStyle w:val="TAL"/>
            </w:pPr>
            <w:r w:rsidRPr="00374636">
              <w:t xml:space="preserve">  drx-Config CHOICE {</w:t>
            </w:r>
          </w:p>
        </w:tc>
        <w:tc>
          <w:tcPr>
            <w:tcW w:w="2250" w:type="dxa"/>
          </w:tcPr>
          <w:p w14:paraId="03F903A9" w14:textId="77777777" w:rsidR="00D65C49" w:rsidRPr="00374636" w:rsidRDefault="00D65C49" w:rsidP="00491AC2">
            <w:pPr>
              <w:pStyle w:val="TAL"/>
            </w:pPr>
          </w:p>
        </w:tc>
        <w:tc>
          <w:tcPr>
            <w:tcW w:w="1710" w:type="dxa"/>
          </w:tcPr>
          <w:p w14:paraId="030E1808" w14:textId="77777777" w:rsidR="00D65C49" w:rsidRPr="00374636" w:rsidRDefault="00D65C49" w:rsidP="00491AC2">
            <w:pPr>
              <w:pStyle w:val="TAL"/>
            </w:pPr>
          </w:p>
        </w:tc>
        <w:tc>
          <w:tcPr>
            <w:tcW w:w="1184" w:type="dxa"/>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tcPr>
          <w:p w14:paraId="7E56B024" w14:textId="77777777" w:rsidR="00D65C49" w:rsidRPr="00374636" w:rsidDel="00D63DD8" w:rsidRDefault="00D65C49" w:rsidP="00491AC2">
            <w:pPr>
              <w:pStyle w:val="TAL"/>
            </w:pPr>
            <w:r w:rsidRPr="00374636">
              <w:t xml:space="preserve">    setup SEQUENCE {</w:t>
            </w:r>
          </w:p>
        </w:tc>
        <w:tc>
          <w:tcPr>
            <w:tcW w:w="2250" w:type="dxa"/>
          </w:tcPr>
          <w:p w14:paraId="5EB04445" w14:textId="77777777" w:rsidR="00D65C49" w:rsidRPr="00374636" w:rsidDel="00D63DD8" w:rsidRDefault="00D65C49" w:rsidP="00491AC2">
            <w:pPr>
              <w:pStyle w:val="TAL"/>
            </w:pPr>
          </w:p>
        </w:tc>
        <w:tc>
          <w:tcPr>
            <w:tcW w:w="1710" w:type="dxa"/>
          </w:tcPr>
          <w:p w14:paraId="2B37FA30" w14:textId="77777777" w:rsidR="00D65C49" w:rsidRPr="00374636" w:rsidDel="00D63DD8" w:rsidRDefault="00D65C49" w:rsidP="00491AC2">
            <w:pPr>
              <w:pStyle w:val="TAL"/>
            </w:pPr>
          </w:p>
        </w:tc>
        <w:tc>
          <w:tcPr>
            <w:tcW w:w="1184" w:type="dxa"/>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tcPr>
          <w:p w14:paraId="0CFAEDB8" w14:textId="77777777" w:rsidR="00D65C49" w:rsidRPr="00374636" w:rsidRDefault="00D65C49" w:rsidP="00491AC2">
            <w:pPr>
              <w:pStyle w:val="TAL"/>
            </w:pPr>
            <w:r w:rsidRPr="00374636">
              <w:t xml:space="preserve">      onDurationTimer</w:t>
            </w:r>
          </w:p>
        </w:tc>
        <w:tc>
          <w:tcPr>
            <w:tcW w:w="2250" w:type="dxa"/>
          </w:tcPr>
          <w:p w14:paraId="117E74E7" w14:textId="77777777" w:rsidR="00D65C49" w:rsidRPr="00374636" w:rsidRDefault="00D65C49" w:rsidP="00491AC2">
            <w:pPr>
              <w:pStyle w:val="TAL"/>
            </w:pPr>
            <w:r w:rsidRPr="00374636">
              <w:t>psf1</w:t>
            </w:r>
          </w:p>
        </w:tc>
        <w:tc>
          <w:tcPr>
            <w:tcW w:w="1710" w:type="dxa"/>
          </w:tcPr>
          <w:p w14:paraId="3B577937" w14:textId="77777777" w:rsidR="00D65C49" w:rsidRPr="00374636" w:rsidRDefault="00D65C49" w:rsidP="00491AC2">
            <w:pPr>
              <w:pStyle w:val="TAL"/>
            </w:pPr>
          </w:p>
        </w:tc>
        <w:tc>
          <w:tcPr>
            <w:tcW w:w="1184" w:type="dxa"/>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tcPr>
          <w:p w14:paraId="790C68E9" w14:textId="77777777" w:rsidR="00D65C49" w:rsidRPr="00374636" w:rsidRDefault="00D65C49" w:rsidP="00491AC2">
            <w:pPr>
              <w:pStyle w:val="TAL"/>
            </w:pPr>
            <w:r w:rsidRPr="00374636">
              <w:t xml:space="preserve">      drx-InactivityTimer</w:t>
            </w:r>
          </w:p>
        </w:tc>
        <w:tc>
          <w:tcPr>
            <w:tcW w:w="2250" w:type="dxa"/>
          </w:tcPr>
          <w:p w14:paraId="6C21B0F9" w14:textId="77777777" w:rsidR="00D65C49" w:rsidRPr="00374636" w:rsidRDefault="00D65C49" w:rsidP="00491AC2">
            <w:pPr>
              <w:pStyle w:val="TAL"/>
            </w:pPr>
            <w:r w:rsidRPr="00374636">
              <w:t>psf1</w:t>
            </w:r>
          </w:p>
        </w:tc>
        <w:tc>
          <w:tcPr>
            <w:tcW w:w="1710" w:type="dxa"/>
          </w:tcPr>
          <w:p w14:paraId="638F23E3" w14:textId="77777777" w:rsidR="00D65C49" w:rsidRPr="00374636" w:rsidRDefault="00D65C49" w:rsidP="00491AC2">
            <w:pPr>
              <w:pStyle w:val="TAL"/>
            </w:pPr>
          </w:p>
        </w:tc>
        <w:tc>
          <w:tcPr>
            <w:tcW w:w="1184" w:type="dxa"/>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tcPr>
          <w:p w14:paraId="6596A2ED" w14:textId="77777777" w:rsidR="00D65C49" w:rsidRPr="00374636" w:rsidRDefault="00D65C49" w:rsidP="00491AC2">
            <w:pPr>
              <w:pStyle w:val="TAL"/>
            </w:pPr>
            <w:r w:rsidRPr="00374636">
              <w:t xml:space="preserve">      drx-RetransmissionTimer</w:t>
            </w:r>
          </w:p>
        </w:tc>
        <w:tc>
          <w:tcPr>
            <w:tcW w:w="2250" w:type="dxa"/>
          </w:tcPr>
          <w:p w14:paraId="5EF55A2D" w14:textId="77777777" w:rsidR="00D65C49" w:rsidRPr="00374636" w:rsidRDefault="00D65C49" w:rsidP="00491AC2">
            <w:pPr>
              <w:pStyle w:val="TAL"/>
            </w:pPr>
            <w:r w:rsidRPr="00374636">
              <w:t>sf1</w:t>
            </w:r>
          </w:p>
        </w:tc>
        <w:tc>
          <w:tcPr>
            <w:tcW w:w="1710" w:type="dxa"/>
          </w:tcPr>
          <w:p w14:paraId="059168C3" w14:textId="77777777" w:rsidR="00D65C49" w:rsidRPr="00374636" w:rsidRDefault="00D65C49" w:rsidP="00491AC2">
            <w:pPr>
              <w:pStyle w:val="TAL"/>
            </w:pPr>
          </w:p>
        </w:tc>
        <w:tc>
          <w:tcPr>
            <w:tcW w:w="1184" w:type="dxa"/>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tcPr>
          <w:p w14:paraId="1B290145" w14:textId="77777777" w:rsidR="00D65C49" w:rsidRPr="00374636" w:rsidRDefault="00D65C49" w:rsidP="00491AC2">
            <w:pPr>
              <w:pStyle w:val="TAL"/>
            </w:pPr>
            <w:r w:rsidRPr="00374636">
              <w:t xml:space="preserve">      longDRX-CycleStartOffset CHOICE {</w:t>
            </w:r>
          </w:p>
        </w:tc>
        <w:tc>
          <w:tcPr>
            <w:tcW w:w="2250" w:type="dxa"/>
          </w:tcPr>
          <w:p w14:paraId="0F226E71" w14:textId="77777777" w:rsidR="00D65C49" w:rsidRPr="00374636" w:rsidRDefault="00D65C49" w:rsidP="00491AC2">
            <w:pPr>
              <w:pStyle w:val="TAL"/>
            </w:pPr>
          </w:p>
        </w:tc>
        <w:tc>
          <w:tcPr>
            <w:tcW w:w="1710" w:type="dxa"/>
          </w:tcPr>
          <w:p w14:paraId="36F39C46" w14:textId="77777777" w:rsidR="00D65C49" w:rsidRPr="00374636" w:rsidRDefault="00D65C49" w:rsidP="00491AC2">
            <w:pPr>
              <w:pStyle w:val="TAL"/>
            </w:pPr>
          </w:p>
        </w:tc>
        <w:tc>
          <w:tcPr>
            <w:tcW w:w="1184" w:type="dxa"/>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tcPr>
          <w:p w14:paraId="6845585F" w14:textId="77777777" w:rsidR="00D65C49" w:rsidRPr="00374636" w:rsidRDefault="00D65C49" w:rsidP="00491AC2">
            <w:pPr>
              <w:pStyle w:val="TAL"/>
            </w:pPr>
            <w:r w:rsidRPr="00374636">
              <w:t xml:space="preserve">        sf320</w:t>
            </w:r>
          </w:p>
        </w:tc>
        <w:tc>
          <w:tcPr>
            <w:tcW w:w="2250" w:type="dxa"/>
          </w:tcPr>
          <w:p w14:paraId="475C365D" w14:textId="77777777" w:rsidR="00D65C49" w:rsidRPr="00374636" w:rsidRDefault="00D65C49" w:rsidP="00491AC2">
            <w:pPr>
              <w:pStyle w:val="TAL"/>
            </w:pPr>
            <w:r w:rsidRPr="00374636">
              <w:t>0</w:t>
            </w:r>
          </w:p>
        </w:tc>
        <w:tc>
          <w:tcPr>
            <w:tcW w:w="1710" w:type="dxa"/>
          </w:tcPr>
          <w:p w14:paraId="379E5F4F" w14:textId="77777777" w:rsidR="00D65C49" w:rsidRPr="00374636" w:rsidRDefault="00D65C49" w:rsidP="00491AC2">
            <w:pPr>
              <w:pStyle w:val="TAL"/>
            </w:pPr>
          </w:p>
        </w:tc>
        <w:tc>
          <w:tcPr>
            <w:tcW w:w="1184" w:type="dxa"/>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tcPr>
          <w:p w14:paraId="28037B38" w14:textId="77777777" w:rsidR="00D65C49" w:rsidRPr="00374636" w:rsidRDefault="00D65C49" w:rsidP="00491AC2">
            <w:pPr>
              <w:pStyle w:val="TAL"/>
            </w:pPr>
            <w:r w:rsidRPr="00374636">
              <w:t xml:space="preserve">      }</w:t>
            </w:r>
          </w:p>
        </w:tc>
        <w:tc>
          <w:tcPr>
            <w:tcW w:w="2250" w:type="dxa"/>
          </w:tcPr>
          <w:p w14:paraId="289AE65E" w14:textId="77777777" w:rsidR="00D65C49" w:rsidRPr="00374636" w:rsidRDefault="00D65C49" w:rsidP="00491AC2">
            <w:pPr>
              <w:pStyle w:val="TAL"/>
            </w:pPr>
          </w:p>
        </w:tc>
        <w:tc>
          <w:tcPr>
            <w:tcW w:w="1710" w:type="dxa"/>
          </w:tcPr>
          <w:p w14:paraId="59846183" w14:textId="77777777" w:rsidR="00D65C49" w:rsidRPr="00374636" w:rsidRDefault="00D65C49" w:rsidP="00491AC2">
            <w:pPr>
              <w:pStyle w:val="TAL"/>
            </w:pPr>
          </w:p>
        </w:tc>
        <w:tc>
          <w:tcPr>
            <w:tcW w:w="1184" w:type="dxa"/>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tcPr>
          <w:p w14:paraId="66714C7D" w14:textId="77777777" w:rsidR="00D65C49" w:rsidRPr="00374636" w:rsidRDefault="00D65C49" w:rsidP="00491AC2">
            <w:pPr>
              <w:pStyle w:val="TAL"/>
            </w:pPr>
            <w:r w:rsidRPr="00374636">
              <w:t xml:space="preserve">      shortDRX </w:t>
            </w:r>
          </w:p>
        </w:tc>
        <w:tc>
          <w:tcPr>
            <w:tcW w:w="2250" w:type="dxa"/>
          </w:tcPr>
          <w:p w14:paraId="23904508" w14:textId="77777777" w:rsidR="00D65C49" w:rsidRPr="00374636" w:rsidRDefault="00D65C49" w:rsidP="00491AC2">
            <w:pPr>
              <w:pStyle w:val="TAL"/>
            </w:pPr>
            <w:r w:rsidRPr="00374636">
              <w:t>Not present</w:t>
            </w:r>
          </w:p>
        </w:tc>
        <w:tc>
          <w:tcPr>
            <w:tcW w:w="1710" w:type="dxa"/>
          </w:tcPr>
          <w:p w14:paraId="70B513C7" w14:textId="77777777" w:rsidR="00D65C49" w:rsidRPr="00374636" w:rsidRDefault="00D65C49" w:rsidP="00491AC2">
            <w:pPr>
              <w:pStyle w:val="TAL"/>
            </w:pPr>
          </w:p>
        </w:tc>
        <w:tc>
          <w:tcPr>
            <w:tcW w:w="1184" w:type="dxa"/>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tcPr>
          <w:p w14:paraId="4ABE3D4F" w14:textId="77777777" w:rsidR="00D65C49" w:rsidRPr="00374636" w:rsidRDefault="00D65C49" w:rsidP="00491AC2">
            <w:pPr>
              <w:pStyle w:val="TAL"/>
            </w:pPr>
            <w:r w:rsidRPr="00374636">
              <w:t xml:space="preserve">    }</w:t>
            </w:r>
          </w:p>
        </w:tc>
        <w:tc>
          <w:tcPr>
            <w:tcW w:w="2250" w:type="dxa"/>
          </w:tcPr>
          <w:p w14:paraId="7F42D650" w14:textId="77777777" w:rsidR="00D65C49" w:rsidRPr="00374636" w:rsidRDefault="00D65C49" w:rsidP="00491AC2">
            <w:pPr>
              <w:pStyle w:val="TAL"/>
            </w:pPr>
          </w:p>
        </w:tc>
        <w:tc>
          <w:tcPr>
            <w:tcW w:w="1710" w:type="dxa"/>
          </w:tcPr>
          <w:p w14:paraId="4224BA5E" w14:textId="77777777" w:rsidR="00D65C49" w:rsidRPr="00374636" w:rsidRDefault="00D65C49" w:rsidP="00491AC2">
            <w:pPr>
              <w:pStyle w:val="TAL"/>
            </w:pPr>
          </w:p>
        </w:tc>
        <w:tc>
          <w:tcPr>
            <w:tcW w:w="1184" w:type="dxa"/>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tcPr>
          <w:p w14:paraId="22F0AB63" w14:textId="77777777" w:rsidR="00D65C49" w:rsidRPr="00374636" w:rsidRDefault="00D65C49" w:rsidP="00491AC2">
            <w:pPr>
              <w:pStyle w:val="TAL"/>
            </w:pPr>
            <w:r w:rsidRPr="00374636">
              <w:t xml:space="preserve">  }</w:t>
            </w:r>
          </w:p>
        </w:tc>
        <w:tc>
          <w:tcPr>
            <w:tcW w:w="2250" w:type="dxa"/>
          </w:tcPr>
          <w:p w14:paraId="05EBC4FE" w14:textId="77777777" w:rsidR="00D65C49" w:rsidRPr="00374636" w:rsidRDefault="00D65C49" w:rsidP="00491AC2">
            <w:pPr>
              <w:pStyle w:val="TAL"/>
            </w:pPr>
          </w:p>
        </w:tc>
        <w:tc>
          <w:tcPr>
            <w:tcW w:w="1710" w:type="dxa"/>
          </w:tcPr>
          <w:p w14:paraId="40F0F773" w14:textId="77777777" w:rsidR="00D65C49" w:rsidRPr="00374636" w:rsidRDefault="00D65C49" w:rsidP="00491AC2">
            <w:pPr>
              <w:pStyle w:val="TAL"/>
            </w:pPr>
          </w:p>
        </w:tc>
        <w:tc>
          <w:tcPr>
            <w:tcW w:w="1184" w:type="dxa"/>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gapOffset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TGRP = 40 ms</w:t>
            </w:r>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lastRenderedPageBreak/>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tcPr>
          <w:p w14:paraId="6D45451C" w14:textId="2181A527"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6AC30748" w14:textId="77777777" w:rsidTr="005A566D">
        <w:tc>
          <w:tcPr>
            <w:tcW w:w="4535" w:type="dxa"/>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tcPr>
          <w:p w14:paraId="56FB3669" w14:textId="77777777" w:rsidR="00D65C49" w:rsidRPr="00374636" w:rsidRDefault="00D65C49" w:rsidP="00491AC2">
            <w:pPr>
              <w:pStyle w:val="TAL"/>
            </w:pPr>
            <w:r w:rsidRPr="00374636">
              <w:t>LPP-Message ::= SEQUENCE {</w:t>
            </w:r>
          </w:p>
        </w:tc>
        <w:tc>
          <w:tcPr>
            <w:tcW w:w="2267" w:type="dxa"/>
          </w:tcPr>
          <w:p w14:paraId="7E635180" w14:textId="77777777" w:rsidR="00D65C49" w:rsidRPr="00374636" w:rsidRDefault="00D65C49" w:rsidP="00491AC2">
            <w:pPr>
              <w:pStyle w:val="TAL"/>
              <w:rPr>
                <w:rFonts w:eastAsia="MS Mincho"/>
              </w:rPr>
            </w:pPr>
          </w:p>
        </w:tc>
        <w:tc>
          <w:tcPr>
            <w:tcW w:w="1700" w:type="dxa"/>
          </w:tcPr>
          <w:p w14:paraId="433AA944" w14:textId="77777777" w:rsidR="00D65C49" w:rsidRPr="00374636" w:rsidRDefault="00D65C49" w:rsidP="00491AC2">
            <w:pPr>
              <w:pStyle w:val="TAL"/>
              <w:rPr>
                <w:rFonts w:eastAsia="MS Mincho"/>
              </w:rPr>
            </w:pPr>
          </w:p>
        </w:tc>
        <w:tc>
          <w:tcPr>
            <w:tcW w:w="1104" w:type="dxa"/>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tcPr>
          <w:p w14:paraId="0A479AD2" w14:textId="77777777" w:rsidR="00D65C49" w:rsidRPr="00374636" w:rsidRDefault="00D65C49" w:rsidP="00491AC2">
            <w:pPr>
              <w:pStyle w:val="TAL"/>
            </w:pPr>
            <w:r w:rsidRPr="00374636">
              <w:t xml:space="preserve"> transactionID SEQUENCE {</w:t>
            </w:r>
          </w:p>
        </w:tc>
        <w:tc>
          <w:tcPr>
            <w:tcW w:w="2267" w:type="dxa"/>
          </w:tcPr>
          <w:p w14:paraId="780B1E70" w14:textId="77777777" w:rsidR="00D65C49" w:rsidRPr="00374636" w:rsidRDefault="00D65C49" w:rsidP="00491AC2">
            <w:pPr>
              <w:pStyle w:val="TAL"/>
              <w:rPr>
                <w:rFonts w:eastAsia="MS Mincho"/>
              </w:rPr>
            </w:pPr>
          </w:p>
        </w:tc>
        <w:tc>
          <w:tcPr>
            <w:tcW w:w="1700" w:type="dxa"/>
          </w:tcPr>
          <w:p w14:paraId="5D9B98B6" w14:textId="77777777" w:rsidR="00D65C49" w:rsidRPr="00374636" w:rsidRDefault="00D65C49" w:rsidP="00491AC2">
            <w:pPr>
              <w:pStyle w:val="TAL"/>
              <w:rPr>
                <w:rFonts w:eastAsia="MS Mincho"/>
              </w:rPr>
            </w:pPr>
          </w:p>
        </w:tc>
        <w:tc>
          <w:tcPr>
            <w:tcW w:w="1104" w:type="dxa"/>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tcPr>
          <w:p w14:paraId="3ECF73ED" w14:textId="77777777" w:rsidR="00D65C49" w:rsidRPr="00374636" w:rsidRDefault="00D65C49" w:rsidP="00491AC2">
            <w:pPr>
              <w:pStyle w:val="TAL"/>
            </w:pPr>
            <w:r w:rsidRPr="00374636">
              <w:t xml:space="preserve">  initiator</w:t>
            </w:r>
          </w:p>
        </w:tc>
        <w:tc>
          <w:tcPr>
            <w:tcW w:w="2267" w:type="dxa"/>
          </w:tcPr>
          <w:p w14:paraId="379F1DD2"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E47C925" w14:textId="77777777" w:rsidR="00D65C49" w:rsidRPr="00374636" w:rsidRDefault="00D65C49" w:rsidP="00491AC2">
            <w:pPr>
              <w:pStyle w:val="TAL"/>
              <w:rPr>
                <w:rFonts w:eastAsia="MS Mincho"/>
              </w:rPr>
            </w:pPr>
          </w:p>
        </w:tc>
        <w:tc>
          <w:tcPr>
            <w:tcW w:w="1104" w:type="dxa"/>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transactionNumber</w:t>
            </w:r>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tcPr>
          <w:p w14:paraId="36AA7D02" w14:textId="77777777" w:rsidR="00D65C49" w:rsidRPr="00374636" w:rsidRDefault="00D65C49" w:rsidP="00491AC2">
            <w:pPr>
              <w:pStyle w:val="TAL"/>
            </w:pPr>
            <w:r w:rsidRPr="00374636">
              <w:t xml:space="preserve"> }</w:t>
            </w:r>
          </w:p>
        </w:tc>
        <w:tc>
          <w:tcPr>
            <w:tcW w:w="2267" w:type="dxa"/>
          </w:tcPr>
          <w:p w14:paraId="458A9389" w14:textId="77777777" w:rsidR="00D65C49" w:rsidRPr="00374636" w:rsidRDefault="00D65C49" w:rsidP="00491AC2">
            <w:pPr>
              <w:pStyle w:val="TAL"/>
              <w:rPr>
                <w:rFonts w:eastAsia="MS Mincho"/>
              </w:rPr>
            </w:pPr>
          </w:p>
        </w:tc>
        <w:tc>
          <w:tcPr>
            <w:tcW w:w="1700" w:type="dxa"/>
          </w:tcPr>
          <w:p w14:paraId="704AD87E" w14:textId="77777777" w:rsidR="00D65C49" w:rsidRPr="00374636" w:rsidRDefault="00D65C49" w:rsidP="00491AC2">
            <w:pPr>
              <w:pStyle w:val="TAL"/>
              <w:rPr>
                <w:rFonts w:eastAsia="MS Mincho"/>
              </w:rPr>
            </w:pPr>
          </w:p>
        </w:tc>
        <w:tc>
          <w:tcPr>
            <w:tcW w:w="1104" w:type="dxa"/>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tcPr>
          <w:p w14:paraId="58293160" w14:textId="77777777" w:rsidR="00D65C49" w:rsidRPr="00374636" w:rsidRDefault="00D65C49" w:rsidP="00491AC2">
            <w:pPr>
              <w:pStyle w:val="TAL"/>
            </w:pPr>
            <w:r w:rsidRPr="00374636">
              <w:t xml:space="preserve"> endTransaction</w:t>
            </w:r>
          </w:p>
        </w:tc>
        <w:tc>
          <w:tcPr>
            <w:tcW w:w="2267" w:type="dxa"/>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tcPr>
          <w:p w14:paraId="32ACBE4C" w14:textId="77777777" w:rsidR="00D65C49" w:rsidRPr="00374636" w:rsidRDefault="00D65C49" w:rsidP="00491AC2">
            <w:pPr>
              <w:pStyle w:val="TAL"/>
              <w:rPr>
                <w:rFonts w:eastAsia="MS Mincho"/>
              </w:rPr>
            </w:pPr>
          </w:p>
        </w:tc>
        <w:tc>
          <w:tcPr>
            <w:tcW w:w="1104" w:type="dxa"/>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tcPr>
          <w:p w14:paraId="5E8CA243" w14:textId="77777777" w:rsidR="00D65C49" w:rsidRPr="00374636" w:rsidRDefault="00D65C49" w:rsidP="00491AC2">
            <w:pPr>
              <w:pStyle w:val="TAL"/>
            </w:pPr>
            <w:r w:rsidRPr="00374636">
              <w:t xml:space="preserve"> sequenceNumber</w:t>
            </w:r>
          </w:p>
        </w:tc>
        <w:tc>
          <w:tcPr>
            <w:tcW w:w="2267" w:type="dxa"/>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97D9723" w14:textId="77777777" w:rsidR="00D65C49" w:rsidRPr="00374636" w:rsidRDefault="00D65C49" w:rsidP="00491AC2">
            <w:pPr>
              <w:pStyle w:val="TAL"/>
              <w:rPr>
                <w:rFonts w:eastAsia="MS Mincho"/>
              </w:rPr>
            </w:pPr>
          </w:p>
        </w:tc>
        <w:tc>
          <w:tcPr>
            <w:tcW w:w="1104" w:type="dxa"/>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tcPr>
          <w:p w14:paraId="40AF5E86" w14:textId="77777777" w:rsidR="00D65C49" w:rsidRPr="00374636" w:rsidRDefault="00D65C49" w:rsidP="00491AC2">
            <w:pPr>
              <w:pStyle w:val="TAL"/>
            </w:pPr>
            <w:r w:rsidRPr="00374636">
              <w:t xml:space="preserve"> acknowledgement </w:t>
            </w:r>
          </w:p>
        </w:tc>
        <w:tc>
          <w:tcPr>
            <w:tcW w:w="2267" w:type="dxa"/>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D3A2739" w14:textId="77777777" w:rsidR="00D65C49" w:rsidRPr="00374636" w:rsidRDefault="00D65C49" w:rsidP="00491AC2">
            <w:pPr>
              <w:pStyle w:val="TAL"/>
              <w:rPr>
                <w:rFonts w:eastAsia="MS Mincho"/>
              </w:rPr>
            </w:pPr>
          </w:p>
        </w:tc>
        <w:tc>
          <w:tcPr>
            <w:tcW w:w="1104" w:type="dxa"/>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tcPr>
          <w:p w14:paraId="7AFB8A20" w14:textId="77777777" w:rsidR="00D65C49" w:rsidRPr="00374636" w:rsidRDefault="00D65C49" w:rsidP="00491AC2">
            <w:pPr>
              <w:pStyle w:val="TAL"/>
            </w:pPr>
            <w:r w:rsidRPr="00374636">
              <w:t xml:space="preserve"> lpp-MessageBody CHOICE {</w:t>
            </w:r>
          </w:p>
        </w:tc>
        <w:tc>
          <w:tcPr>
            <w:tcW w:w="2267" w:type="dxa"/>
          </w:tcPr>
          <w:p w14:paraId="1EEEF758" w14:textId="77777777" w:rsidR="00D65C49" w:rsidRPr="00374636" w:rsidRDefault="00D65C49" w:rsidP="00491AC2">
            <w:pPr>
              <w:pStyle w:val="TAL"/>
              <w:rPr>
                <w:rFonts w:eastAsia="MS Mincho"/>
              </w:rPr>
            </w:pPr>
          </w:p>
        </w:tc>
        <w:tc>
          <w:tcPr>
            <w:tcW w:w="1700" w:type="dxa"/>
          </w:tcPr>
          <w:p w14:paraId="5093BF6A" w14:textId="77777777" w:rsidR="00D65C49" w:rsidRPr="00374636" w:rsidRDefault="00D65C49" w:rsidP="00491AC2">
            <w:pPr>
              <w:pStyle w:val="TAL"/>
              <w:rPr>
                <w:rFonts w:eastAsia="MS Mincho"/>
              </w:rPr>
            </w:pPr>
          </w:p>
        </w:tc>
        <w:tc>
          <w:tcPr>
            <w:tcW w:w="1104" w:type="dxa"/>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tcPr>
          <w:p w14:paraId="57F83D0B" w14:textId="77777777" w:rsidR="00D65C49" w:rsidRPr="00374636" w:rsidRDefault="00D65C49" w:rsidP="00491AC2">
            <w:pPr>
              <w:pStyle w:val="TAL"/>
            </w:pPr>
            <w:r w:rsidRPr="00374636">
              <w:t xml:space="preserve">  c1 CHOICE {</w:t>
            </w:r>
          </w:p>
        </w:tc>
        <w:tc>
          <w:tcPr>
            <w:tcW w:w="2267" w:type="dxa"/>
          </w:tcPr>
          <w:p w14:paraId="694AB220" w14:textId="77777777" w:rsidR="00D65C49" w:rsidRPr="00374636" w:rsidRDefault="00D65C49" w:rsidP="00491AC2">
            <w:pPr>
              <w:pStyle w:val="TAL"/>
              <w:rPr>
                <w:rFonts w:eastAsia="MS Mincho"/>
              </w:rPr>
            </w:pPr>
          </w:p>
        </w:tc>
        <w:tc>
          <w:tcPr>
            <w:tcW w:w="1700" w:type="dxa"/>
          </w:tcPr>
          <w:p w14:paraId="71A05B60" w14:textId="77777777" w:rsidR="00D65C49" w:rsidRPr="00374636" w:rsidRDefault="00D65C49" w:rsidP="00491AC2">
            <w:pPr>
              <w:pStyle w:val="TAL"/>
              <w:rPr>
                <w:rFonts w:eastAsia="MS Mincho"/>
              </w:rPr>
            </w:pPr>
          </w:p>
        </w:tc>
        <w:tc>
          <w:tcPr>
            <w:tcW w:w="1104" w:type="dxa"/>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tcPr>
          <w:p w14:paraId="6BE17108" w14:textId="77777777" w:rsidR="00D65C49" w:rsidRPr="00374636" w:rsidRDefault="00D65C49" w:rsidP="00491AC2">
            <w:pPr>
              <w:pStyle w:val="TAL"/>
            </w:pPr>
            <w:r w:rsidRPr="00374636">
              <w:t xml:space="preserve">    requestLocationInformation SEQUENCE {</w:t>
            </w:r>
          </w:p>
        </w:tc>
        <w:tc>
          <w:tcPr>
            <w:tcW w:w="2267" w:type="dxa"/>
          </w:tcPr>
          <w:p w14:paraId="42BA3D6A" w14:textId="77777777" w:rsidR="00D65C49" w:rsidRPr="00374636" w:rsidRDefault="00D65C49" w:rsidP="00491AC2">
            <w:pPr>
              <w:pStyle w:val="TAL"/>
              <w:rPr>
                <w:rFonts w:eastAsia="MS Mincho"/>
              </w:rPr>
            </w:pPr>
          </w:p>
        </w:tc>
        <w:tc>
          <w:tcPr>
            <w:tcW w:w="1700" w:type="dxa"/>
          </w:tcPr>
          <w:p w14:paraId="7DD2DF80" w14:textId="77777777" w:rsidR="00D65C49" w:rsidRPr="00374636" w:rsidRDefault="00D65C49" w:rsidP="00491AC2">
            <w:pPr>
              <w:pStyle w:val="TAL"/>
              <w:rPr>
                <w:rFonts w:eastAsia="MS Mincho"/>
              </w:rPr>
            </w:pPr>
          </w:p>
        </w:tc>
        <w:tc>
          <w:tcPr>
            <w:tcW w:w="1104" w:type="dxa"/>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tcPr>
          <w:p w14:paraId="4193CE86" w14:textId="77777777" w:rsidR="00D65C49" w:rsidRPr="00374636" w:rsidRDefault="00D65C49" w:rsidP="00491AC2">
            <w:pPr>
              <w:pStyle w:val="TAL"/>
            </w:pPr>
            <w:r w:rsidRPr="00374636">
              <w:t xml:space="preserve">      criticalExtensions CHOICE {</w:t>
            </w:r>
          </w:p>
        </w:tc>
        <w:tc>
          <w:tcPr>
            <w:tcW w:w="2267" w:type="dxa"/>
          </w:tcPr>
          <w:p w14:paraId="5E66BC93" w14:textId="77777777" w:rsidR="00D65C49" w:rsidRPr="00374636" w:rsidRDefault="00D65C49" w:rsidP="00491AC2">
            <w:pPr>
              <w:pStyle w:val="TAL"/>
              <w:rPr>
                <w:rFonts w:eastAsia="MS Mincho"/>
              </w:rPr>
            </w:pPr>
          </w:p>
        </w:tc>
        <w:tc>
          <w:tcPr>
            <w:tcW w:w="1700" w:type="dxa"/>
          </w:tcPr>
          <w:p w14:paraId="265D41B3" w14:textId="77777777" w:rsidR="00D65C49" w:rsidRPr="00374636" w:rsidRDefault="00D65C49" w:rsidP="00491AC2">
            <w:pPr>
              <w:pStyle w:val="TAL"/>
              <w:rPr>
                <w:rFonts w:eastAsia="MS Mincho"/>
              </w:rPr>
            </w:pPr>
          </w:p>
        </w:tc>
        <w:tc>
          <w:tcPr>
            <w:tcW w:w="1104" w:type="dxa"/>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tcPr>
          <w:p w14:paraId="17D3152B" w14:textId="77777777" w:rsidR="00D65C49" w:rsidRPr="00374636" w:rsidRDefault="00D65C49" w:rsidP="00491AC2">
            <w:pPr>
              <w:pStyle w:val="TAL"/>
            </w:pPr>
            <w:r w:rsidRPr="00374636">
              <w:t xml:space="preserve">        c1 CHOICE {</w:t>
            </w:r>
          </w:p>
        </w:tc>
        <w:tc>
          <w:tcPr>
            <w:tcW w:w="2267" w:type="dxa"/>
          </w:tcPr>
          <w:p w14:paraId="17DFDC0E" w14:textId="77777777" w:rsidR="00D65C49" w:rsidRPr="00374636" w:rsidRDefault="00D65C49" w:rsidP="00491AC2">
            <w:pPr>
              <w:pStyle w:val="TAL"/>
              <w:rPr>
                <w:rFonts w:eastAsia="MS Mincho"/>
              </w:rPr>
            </w:pPr>
          </w:p>
        </w:tc>
        <w:tc>
          <w:tcPr>
            <w:tcW w:w="1700" w:type="dxa"/>
          </w:tcPr>
          <w:p w14:paraId="0209B8DE" w14:textId="77777777" w:rsidR="00D65C49" w:rsidRPr="00374636" w:rsidRDefault="00D65C49" w:rsidP="00491AC2">
            <w:pPr>
              <w:pStyle w:val="TAL"/>
              <w:rPr>
                <w:rFonts w:eastAsia="MS Mincho"/>
              </w:rPr>
            </w:pPr>
          </w:p>
        </w:tc>
        <w:tc>
          <w:tcPr>
            <w:tcW w:w="1104" w:type="dxa"/>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tcPr>
          <w:p w14:paraId="646FAE3A" w14:textId="77777777" w:rsidR="00D65C49" w:rsidRPr="00374636" w:rsidRDefault="00D65C49" w:rsidP="00491AC2">
            <w:pPr>
              <w:pStyle w:val="TAL"/>
            </w:pPr>
            <w:r w:rsidRPr="00374636">
              <w:t xml:space="preserve">          requestLocationInformation-r9 SEQUENCE {</w:t>
            </w:r>
          </w:p>
        </w:tc>
        <w:tc>
          <w:tcPr>
            <w:tcW w:w="2267" w:type="dxa"/>
          </w:tcPr>
          <w:p w14:paraId="2B7BC209" w14:textId="77777777" w:rsidR="00D65C49" w:rsidRPr="00374636" w:rsidRDefault="00D65C49" w:rsidP="00491AC2">
            <w:pPr>
              <w:pStyle w:val="TAL"/>
              <w:rPr>
                <w:rFonts w:eastAsia="MS Mincho"/>
              </w:rPr>
            </w:pPr>
          </w:p>
        </w:tc>
        <w:tc>
          <w:tcPr>
            <w:tcW w:w="1700" w:type="dxa"/>
          </w:tcPr>
          <w:p w14:paraId="45CF9A60" w14:textId="77777777" w:rsidR="00D65C49" w:rsidRPr="00374636" w:rsidRDefault="00D65C49" w:rsidP="00491AC2">
            <w:pPr>
              <w:pStyle w:val="TAL"/>
              <w:rPr>
                <w:rFonts w:eastAsia="MS Mincho"/>
              </w:rPr>
            </w:pPr>
          </w:p>
        </w:tc>
        <w:tc>
          <w:tcPr>
            <w:tcW w:w="1104" w:type="dxa"/>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tcPr>
          <w:p w14:paraId="38072A75" w14:textId="77777777" w:rsidR="00D65C49" w:rsidRPr="00374636" w:rsidRDefault="00D65C49" w:rsidP="00491AC2">
            <w:pPr>
              <w:pStyle w:val="TAL"/>
            </w:pPr>
            <w:r w:rsidRPr="00374636">
              <w:t xml:space="preserve">            commonIEsRequestLocationInformation</w:t>
            </w:r>
          </w:p>
          <w:p w14:paraId="05F49476" w14:textId="77777777" w:rsidR="00D65C49" w:rsidRPr="00374636" w:rsidRDefault="00D65C49" w:rsidP="00491AC2">
            <w:pPr>
              <w:pStyle w:val="TAL"/>
            </w:pPr>
            <w:r w:rsidRPr="00374636">
              <w:t xml:space="preserve">            SEQUENCE {</w:t>
            </w:r>
          </w:p>
        </w:tc>
        <w:tc>
          <w:tcPr>
            <w:tcW w:w="2267" w:type="dxa"/>
          </w:tcPr>
          <w:p w14:paraId="12F03110" w14:textId="77777777" w:rsidR="00D65C49" w:rsidRPr="00374636" w:rsidRDefault="00D65C49" w:rsidP="00491AC2">
            <w:pPr>
              <w:pStyle w:val="TAL"/>
              <w:rPr>
                <w:rFonts w:eastAsia="MS Mincho"/>
              </w:rPr>
            </w:pPr>
          </w:p>
        </w:tc>
        <w:tc>
          <w:tcPr>
            <w:tcW w:w="1700" w:type="dxa"/>
          </w:tcPr>
          <w:p w14:paraId="2396DD26" w14:textId="77777777" w:rsidR="00D65C49" w:rsidRPr="00374636" w:rsidRDefault="00D65C49" w:rsidP="00491AC2">
            <w:pPr>
              <w:pStyle w:val="TAL"/>
              <w:rPr>
                <w:rFonts w:eastAsia="MS Mincho"/>
              </w:rPr>
            </w:pPr>
          </w:p>
        </w:tc>
        <w:tc>
          <w:tcPr>
            <w:tcW w:w="1104" w:type="dxa"/>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tcPr>
          <w:p w14:paraId="20A95263" w14:textId="77777777" w:rsidR="00D65C49" w:rsidRPr="00374636" w:rsidRDefault="00D65C49" w:rsidP="00491AC2">
            <w:pPr>
              <w:pStyle w:val="TAL"/>
            </w:pPr>
            <w:r w:rsidRPr="00374636">
              <w:t xml:space="preserve">              locationInformationType</w:t>
            </w:r>
          </w:p>
        </w:tc>
        <w:tc>
          <w:tcPr>
            <w:tcW w:w="2267" w:type="dxa"/>
          </w:tcPr>
          <w:p w14:paraId="1ACA53F8"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5F0406D1" w14:textId="77777777" w:rsidR="00D65C49" w:rsidRPr="00374636" w:rsidRDefault="00D65C49" w:rsidP="00491AC2">
            <w:pPr>
              <w:pStyle w:val="TAL"/>
              <w:rPr>
                <w:rFonts w:eastAsia="MS Mincho"/>
              </w:rPr>
            </w:pPr>
          </w:p>
        </w:tc>
        <w:tc>
          <w:tcPr>
            <w:tcW w:w="1104" w:type="dxa"/>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tcPr>
          <w:p w14:paraId="541AC889" w14:textId="77777777" w:rsidR="00D65C49" w:rsidRPr="00374636" w:rsidRDefault="00D65C49" w:rsidP="00491AC2">
            <w:pPr>
              <w:pStyle w:val="TAL"/>
            </w:pPr>
            <w:r w:rsidRPr="00374636">
              <w:t xml:space="preserve">              triggeredReporting</w:t>
            </w:r>
          </w:p>
        </w:tc>
        <w:tc>
          <w:tcPr>
            <w:tcW w:w="2267" w:type="dxa"/>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0A73F5C" w14:textId="77777777" w:rsidR="00D65C49" w:rsidRPr="00374636" w:rsidRDefault="00D65C49" w:rsidP="00491AC2">
            <w:pPr>
              <w:pStyle w:val="TAL"/>
              <w:rPr>
                <w:rFonts w:eastAsia="MS Mincho"/>
              </w:rPr>
            </w:pPr>
          </w:p>
        </w:tc>
        <w:tc>
          <w:tcPr>
            <w:tcW w:w="1104" w:type="dxa"/>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tcPr>
          <w:p w14:paraId="3314A20D" w14:textId="77777777" w:rsidR="00D65C49" w:rsidRPr="00374636" w:rsidRDefault="00D65C49" w:rsidP="00491AC2">
            <w:pPr>
              <w:pStyle w:val="TAL"/>
            </w:pPr>
            <w:r w:rsidRPr="00374636">
              <w:t xml:space="preserve">              periodicalReporting</w:t>
            </w:r>
          </w:p>
        </w:tc>
        <w:tc>
          <w:tcPr>
            <w:tcW w:w="2267" w:type="dxa"/>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5A07F1B" w14:textId="77777777" w:rsidR="00D65C49" w:rsidRPr="00374636" w:rsidRDefault="00D65C49" w:rsidP="00491AC2">
            <w:pPr>
              <w:pStyle w:val="TAL"/>
              <w:rPr>
                <w:rFonts w:eastAsia="MS Mincho"/>
              </w:rPr>
            </w:pPr>
          </w:p>
        </w:tc>
        <w:tc>
          <w:tcPr>
            <w:tcW w:w="1104" w:type="dxa"/>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tcPr>
          <w:p w14:paraId="58C0E087" w14:textId="77777777" w:rsidR="00D65C49" w:rsidRPr="00374636" w:rsidRDefault="00D65C49" w:rsidP="00491AC2">
            <w:pPr>
              <w:pStyle w:val="TAL"/>
            </w:pPr>
            <w:r w:rsidRPr="00374636">
              <w:t xml:space="preserve">              additionalInformation</w:t>
            </w:r>
          </w:p>
        </w:tc>
        <w:tc>
          <w:tcPr>
            <w:tcW w:w="2267" w:type="dxa"/>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13039EE6" w14:textId="77777777" w:rsidR="00D65C49" w:rsidRPr="00374636" w:rsidRDefault="00D65C49" w:rsidP="00491AC2">
            <w:pPr>
              <w:pStyle w:val="TAL"/>
              <w:rPr>
                <w:rFonts w:eastAsia="MS Mincho"/>
              </w:rPr>
            </w:pPr>
          </w:p>
        </w:tc>
        <w:tc>
          <w:tcPr>
            <w:tcW w:w="1104" w:type="dxa"/>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tcPr>
          <w:p w14:paraId="28044F79" w14:textId="77777777" w:rsidR="00D65C49" w:rsidRPr="00374636" w:rsidRDefault="00D65C49" w:rsidP="00491AC2">
            <w:pPr>
              <w:pStyle w:val="TAL"/>
            </w:pPr>
            <w:r w:rsidRPr="00374636">
              <w:t xml:space="preserve">              qos SEQUENCE {</w:t>
            </w:r>
          </w:p>
        </w:tc>
        <w:tc>
          <w:tcPr>
            <w:tcW w:w="2267" w:type="dxa"/>
          </w:tcPr>
          <w:p w14:paraId="4869A85A" w14:textId="77777777" w:rsidR="00D65C49" w:rsidRPr="00374636" w:rsidRDefault="00D65C49" w:rsidP="00491AC2">
            <w:pPr>
              <w:pStyle w:val="TAL"/>
              <w:rPr>
                <w:rFonts w:eastAsia="MS Mincho"/>
              </w:rPr>
            </w:pPr>
          </w:p>
        </w:tc>
        <w:tc>
          <w:tcPr>
            <w:tcW w:w="1700" w:type="dxa"/>
          </w:tcPr>
          <w:p w14:paraId="186C64E8" w14:textId="77777777" w:rsidR="00D65C49" w:rsidRPr="00374636" w:rsidRDefault="00D65C49" w:rsidP="00491AC2">
            <w:pPr>
              <w:pStyle w:val="TAL"/>
              <w:rPr>
                <w:rFonts w:eastAsia="MS Mincho"/>
              </w:rPr>
            </w:pPr>
          </w:p>
        </w:tc>
        <w:tc>
          <w:tcPr>
            <w:tcW w:w="1104" w:type="dxa"/>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tcPr>
          <w:p w14:paraId="6967BD82" w14:textId="77777777" w:rsidR="00D65C49" w:rsidRPr="00374636" w:rsidRDefault="00D65C49" w:rsidP="00491AC2">
            <w:pPr>
              <w:pStyle w:val="TAL"/>
            </w:pPr>
            <w:r w:rsidRPr="00374636">
              <w:t xml:space="preserve">                 horizontalAccuracy</w:t>
            </w:r>
          </w:p>
        </w:tc>
        <w:tc>
          <w:tcPr>
            <w:tcW w:w="2267" w:type="dxa"/>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32E4CE3" w14:textId="77777777" w:rsidR="00D65C49" w:rsidRPr="00374636" w:rsidRDefault="00D65C49" w:rsidP="00491AC2">
            <w:pPr>
              <w:pStyle w:val="TAL"/>
              <w:rPr>
                <w:rFonts w:eastAsia="MS Mincho"/>
              </w:rPr>
            </w:pPr>
          </w:p>
        </w:tc>
        <w:tc>
          <w:tcPr>
            <w:tcW w:w="1104" w:type="dxa"/>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tcPr>
          <w:p w14:paraId="456F1D66" w14:textId="77777777" w:rsidR="00D65C49" w:rsidRPr="00374636" w:rsidRDefault="00D65C49" w:rsidP="00491AC2">
            <w:pPr>
              <w:pStyle w:val="TAL"/>
            </w:pPr>
            <w:r w:rsidRPr="00374636">
              <w:t xml:space="preserve">                 verticalCoordinateRequest</w:t>
            </w:r>
          </w:p>
        </w:tc>
        <w:tc>
          <w:tcPr>
            <w:tcW w:w="2267" w:type="dxa"/>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tcPr>
          <w:p w14:paraId="5336A98D" w14:textId="77777777" w:rsidR="00D65C49" w:rsidRPr="00374636" w:rsidRDefault="00D65C49" w:rsidP="00491AC2">
            <w:pPr>
              <w:pStyle w:val="TAL"/>
              <w:rPr>
                <w:rFonts w:eastAsia="MS Mincho"/>
              </w:rPr>
            </w:pPr>
          </w:p>
        </w:tc>
        <w:tc>
          <w:tcPr>
            <w:tcW w:w="1104" w:type="dxa"/>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tcPr>
          <w:p w14:paraId="50BEF106" w14:textId="77777777" w:rsidR="00D65C49" w:rsidRPr="00374636" w:rsidRDefault="00D65C49" w:rsidP="00491AC2">
            <w:pPr>
              <w:pStyle w:val="TAL"/>
            </w:pPr>
            <w:r w:rsidRPr="00374636">
              <w:t xml:space="preserve">                 verticalAccuracy</w:t>
            </w:r>
          </w:p>
        </w:tc>
        <w:tc>
          <w:tcPr>
            <w:tcW w:w="2267" w:type="dxa"/>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A32FEA6" w14:textId="77777777" w:rsidR="00D65C49" w:rsidRPr="00374636" w:rsidRDefault="00D65C49" w:rsidP="00491AC2">
            <w:pPr>
              <w:pStyle w:val="TAL"/>
              <w:rPr>
                <w:rFonts w:eastAsia="MS Mincho"/>
              </w:rPr>
            </w:pPr>
          </w:p>
        </w:tc>
        <w:tc>
          <w:tcPr>
            <w:tcW w:w="1104" w:type="dxa"/>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tcPr>
          <w:p w14:paraId="48AE64DF" w14:textId="77777777" w:rsidR="00D65C49" w:rsidRPr="00374636" w:rsidRDefault="00D65C49" w:rsidP="00491AC2">
            <w:pPr>
              <w:pStyle w:val="TAL"/>
            </w:pPr>
            <w:r w:rsidRPr="00374636">
              <w:t xml:space="preserve">                 responseTime SEQUENCE {</w:t>
            </w:r>
          </w:p>
        </w:tc>
        <w:tc>
          <w:tcPr>
            <w:tcW w:w="2267" w:type="dxa"/>
          </w:tcPr>
          <w:p w14:paraId="65609361" w14:textId="77777777" w:rsidR="00D65C49" w:rsidRPr="00374636" w:rsidRDefault="00D65C49" w:rsidP="00491AC2">
            <w:pPr>
              <w:pStyle w:val="TAL"/>
              <w:rPr>
                <w:rFonts w:eastAsia="MS Mincho"/>
              </w:rPr>
            </w:pPr>
          </w:p>
        </w:tc>
        <w:tc>
          <w:tcPr>
            <w:tcW w:w="1700" w:type="dxa"/>
          </w:tcPr>
          <w:p w14:paraId="4502DE4F" w14:textId="77777777" w:rsidR="00D65C49" w:rsidRPr="00374636" w:rsidRDefault="00D65C49" w:rsidP="00491AC2">
            <w:pPr>
              <w:pStyle w:val="TAL"/>
              <w:rPr>
                <w:rFonts w:eastAsia="MS Mincho"/>
              </w:rPr>
            </w:pPr>
          </w:p>
        </w:tc>
        <w:tc>
          <w:tcPr>
            <w:tcW w:w="1104" w:type="dxa"/>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tcPr>
          <w:p w14:paraId="561364BD" w14:textId="77777777" w:rsidR="00D65C49" w:rsidRPr="00374636" w:rsidRDefault="00D65C49" w:rsidP="00491AC2">
            <w:pPr>
              <w:pStyle w:val="TAL"/>
            </w:pPr>
            <w:r w:rsidRPr="00374636">
              <w:t xml:space="preserve">                   time</w:t>
            </w:r>
          </w:p>
        </w:tc>
        <w:tc>
          <w:tcPr>
            <w:tcW w:w="2267" w:type="dxa"/>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tcPr>
          <w:p w14:paraId="0E3B186B" w14:textId="77777777" w:rsidR="00D65C49" w:rsidRPr="00374636" w:rsidRDefault="00D65C49" w:rsidP="00491AC2">
            <w:pPr>
              <w:pStyle w:val="TAL"/>
            </w:pPr>
            <w:r w:rsidRPr="00374636">
              <w:t xml:space="preserve">                   responseTimeEarlyFix-r12</w:t>
            </w:r>
          </w:p>
        </w:tc>
        <w:tc>
          <w:tcPr>
            <w:tcW w:w="2267" w:type="dxa"/>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0A108B2" w14:textId="77777777" w:rsidR="00D65C49" w:rsidRPr="00374636" w:rsidRDefault="00D65C49" w:rsidP="00491AC2">
            <w:pPr>
              <w:pStyle w:val="TAL"/>
              <w:rPr>
                <w:rFonts w:eastAsia="MS Mincho"/>
              </w:rPr>
            </w:pPr>
          </w:p>
        </w:tc>
        <w:tc>
          <w:tcPr>
            <w:tcW w:w="1104" w:type="dxa"/>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tcPr>
          <w:p w14:paraId="561285E9" w14:textId="77777777" w:rsidR="00D65C49" w:rsidRPr="00374636" w:rsidRDefault="00D65C49" w:rsidP="00491AC2">
            <w:pPr>
              <w:pStyle w:val="TAL"/>
            </w:pPr>
            <w:r w:rsidRPr="00374636">
              <w:t xml:space="preserve">                 }</w:t>
            </w:r>
          </w:p>
        </w:tc>
        <w:tc>
          <w:tcPr>
            <w:tcW w:w="2267" w:type="dxa"/>
          </w:tcPr>
          <w:p w14:paraId="1FA81483" w14:textId="77777777" w:rsidR="00D65C49" w:rsidRPr="00374636" w:rsidRDefault="00D65C49" w:rsidP="00491AC2">
            <w:pPr>
              <w:pStyle w:val="TAL"/>
              <w:rPr>
                <w:rFonts w:eastAsia="MS Mincho"/>
              </w:rPr>
            </w:pPr>
          </w:p>
        </w:tc>
        <w:tc>
          <w:tcPr>
            <w:tcW w:w="1700" w:type="dxa"/>
          </w:tcPr>
          <w:p w14:paraId="0E27A967" w14:textId="77777777" w:rsidR="00D65C49" w:rsidRPr="00374636" w:rsidRDefault="00D65C49" w:rsidP="00491AC2">
            <w:pPr>
              <w:pStyle w:val="TAL"/>
              <w:rPr>
                <w:rFonts w:eastAsia="MS Mincho"/>
              </w:rPr>
            </w:pPr>
          </w:p>
        </w:tc>
        <w:tc>
          <w:tcPr>
            <w:tcW w:w="1104" w:type="dxa"/>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tcPr>
          <w:p w14:paraId="5087CD22" w14:textId="77777777" w:rsidR="00D65C49" w:rsidRPr="00374636" w:rsidRDefault="00D65C49" w:rsidP="00491AC2">
            <w:pPr>
              <w:pStyle w:val="TAL"/>
            </w:pPr>
            <w:r w:rsidRPr="00374636">
              <w:t xml:space="preserve">                 velocityRequest</w:t>
            </w:r>
          </w:p>
        </w:tc>
        <w:tc>
          <w:tcPr>
            <w:tcW w:w="2267" w:type="dxa"/>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tcPr>
          <w:p w14:paraId="0E101F5A" w14:textId="77777777" w:rsidR="00D65C49" w:rsidRPr="00374636" w:rsidRDefault="00D65C49" w:rsidP="00491AC2">
            <w:pPr>
              <w:pStyle w:val="TAL"/>
              <w:rPr>
                <w:rFonts w:eastAsia="MS Mincho"/>
              </w:rPr>
            </w:pPr>
          </w:p>
        </w:tc>
        <w:tc>
          <w:tcPr>
            <w:tcW w:w="1104" w:type="dxa"/>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tcPr>
          <w:p w14:paraId="431D100B" w14:textId="77777777" w:rsidR="00D65C49" w:rsidRPr="00374636" w:rsidRDefault="00D65C49" w:rsidP="00491AC2">
            <w:pPr>
              <w:pStyle w:val="TAL"/>
            </w:pPr>
            <w:r w:rsidRPr="00374636">
              <w:t xml:space="preserve">              }</w:t>
            </w:r>
          </w:p>
        </w:tc>
        <w:tc>
          <w:tcPr>
            <w:tcW w:w="2267" w:type="dxa"/>
          </w:tcPr>
          <w:p w14:paraId="4CFD499E" w14:textId="77777777" w:rsidR="00D65C49" w:rsidRPr="00374636" w:rsidRDefault="00D65C49" w:rsidP="00491AC2">
            <w:pPr>
              <w:pStyle w:val="TAL"/>
              <w:rPr>
                <w:rFonts w:eastAsia="MS Mincho"/>
              </w:rPr>
            </w:pPr>
          </w:p>
        </w:tc>
        <w:tc>
          <w:tcPr>
            <w:tcW w:w="1700" w:type="dxa"/>
          </w:tcPr>
          <w:p w14:paraId="2BFE0126" w14:textId="77777777" w:rsidR="00D65C49" w:rsidRPr="00374636" w:rsidRDefault="00D65C49" w:rsidP="00491AC2">
            <w:pPr>
              <w:pStyle w:val="TAL"/>
              <w:rPr>
                <w:rFonts w:eastAsia="MS Mincho"/>
              </w:rPr>
            </w:pPr>
          </w:p>
        </w:tc>
        <w:tc>
          <w:tcPr>
            <w:tcW w:w="1104" w:type="dxa"/>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tcPr>
          <w:p w14:paraId="35DBC2C8" w14:textId="77777777" w:rsidR="00D65C49" w:rsidRPr="00374636" w:rsidRDefault="00D65C49" w:rsidP="00491AC2">
            <w:pPr>
              <w:pStyle w:val="TAL"/>
            </w:pPr>
            <w:r w:rsidRPr="00374636">
              <w:t xml:space="preserve">              environment</w:t>
            </w:r>
          </w:p>
        </w:tc>
        <w:tc>
          <w:tcPr>
            <w:tcW w:w="2267" w:type="dxa"/>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BE172CA" w14:textId="77777777" w:rsidR="00D65C49" w:rsidRPr="00374636" w:rsidRDefault="00D65C49" w:rsidP="00491AC2">
            <w:pPr>
              <w:pStyle w:val="TAL"/>
              <w:rPr>
                <w:rFonts w:eastAsia="MS Mincho"/>
              </w:rPr>
            </w:pPr>
          </w:p>
        </w:tc>
        <w:tc>
          <w:tcPr>
            <w:tcW w:w="1104" w:type="dxa"/>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tcPr>
          <w:p w14:paraId="7A4003BB" w14:textId="77777777" w:rsidR="00D65C49" w:rsidRPr="00374636" w:rsidRDefault="00D65C49" w:rsidP="00491AC2">
            <w:pPr>
              <w:pStyle w:val="TAL"/>
            </w:pPr>
            <w:r w:rsidRPr="00374636">
              <w:t xml:space="preserve">              locationCoordinateTypes</w:t>
            </w:r>
          </w:p>
        </w:tc>
        <w:tc>
          <w:tcPr>
            <w:tcW w:w="2267" w:type="dxa"/>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81ABEB6" w14:textId="77777777" w:rsidR="00D65C49" w:rsidRPr="00374636" w:rsidRDefault="00D65C49" w:rsidP="00491AC2">
            <w:pPr>
              <w:pStyle w:val="TAL"/>
              <w:rPr>
                <w:rFonts w:eastAsia="MS Mincho"/>
              </w:rPr>
            </w:pPr>
          </w:p>
        </w:tc>
        <w:tc>
          <w:tcPr>
            <w:tcW w:w="1104" w:type="dxa"/>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tcPr>
          <w:p w14:paraId="33FB3335" w14:textId="77777777" w:rsidR="00D65C49" w:rsidRPr="00374636" w:rsidRDefault="00D65C49" w:rsidP="00491AC2">
            <w:pPr>
              <w:pStyle w:val="TAL"/>
            </w:pPr>
            <w:r w:rsidRPr="00374636">
              <w:t xml:space="preserve">              velocityTypes</w:t>
            </w:r>
          </w:p>
        </w:tc>
        <w:tc>
          <w:tcPr>
            <w:tcW w:w="2267" w:type="dxa"/>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53B6716" w14:textId="77777777" w:rsidR="00D65C49" w:rsidRPr="00374636" w:rsidRDefault="00D65C49" w:rsidP="00491AC2">
            <w:pPr>
              <w:pStyle w:val="TAL"/>
              <w:rPr>
                <w:rFonts w:eastAsia="MS Mincho"/>
              </w:rPr>
            </w:pPr>
          </w:p>
        </w:tc>
        <w:tc>
          <w:tcPr>
            <w:tcW w:w="1104" w:type="dxa"/>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tcPr>
          <w:p w14:paraId="65BD33A5" w14:textId="77777777" w:rsidR="00D65C49" w:rsidRPr="00374636" w:rsidRDefault="00D65C49" w:rsidP="00491AC2">
            <w:pPr>
              <w:pStyle w:val="TAL"/>
            </w:pPr>
            <w:r w:rsidRPr="00374636">
              <w:t xml:space="preserve">            }</w:t>
            </w:r>
          </w:p>
        </w:tc>
        <w:tc>
          <w:tcPr>
            <w:tcW w:w="2267" w:type="dxa"/>
          </w:tcPr>
          <w:p w14:paraId="267321FA" w14:textId="77777777" w:rsidR="00D65C49" w:rsidRPr="00374636" w:rsidRDefault="00D65C49" w:rsidP="00491AC2">
            <w:pPr>
              <w:pStyle w:val="TAL"/>
              <w:rPr>
                <w:rFonts w:eastAsia="MS Mincho"/>
              </w:rPr>
            </w:pPr>
          </w:p>
        </w:tc>
        <w:tc>
          <w:tcPr>
            <w:tcW w:w="1700" w:type="dxa"/>
          </w:tcPr>
          <w:p w14:paraId="29EB2FEA" w14:textId="77777777" w:rsidR="00D65C49" w:rsidRPr="00374636" w:rsidRDefault="00D65C49" w:rsidP="00491AC2">
            <w:pPr>
              <w:pStyle w:val="TAL"/>
              <w:rPr>
                <w:rFonts w:eastAsia="MS Mincho"/>
              </w:rPr>
            </w:pPr>
          </w:p>
        </w:tc>
        <w:tc>
          <w:tcPr>
            <w:tcW w:w="1104" w:type="dxa"/>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tcPr>
          <w:p w14:paraId="4D646767" w14:textId="77777777" w:rsidR="00D65C49" w:rsidRPr="00374636" w:rsidRDefault="00D65C49" w:rsidP="00491AC2">
            <w:pPr>
              <w:pStyle w:val="TAL"/>
            </w:pPr>
            <w:r w:rsidRPr="00374636">
              <w:t xml:space="preserve">            a-gnss-RequestLocationInformation </w:t>
            </w:r>
          </w:p>
        </w:tc>
        <w:tc>
          <w:tcPr>
            <w:tcW w:w="2267" w:type="dxa"/>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483349A" w14:textId="77777777" w:rsidR="00D65C49" w:rsidRPr="00374636" w:rsidRDefault="00D65C49" w:rsidP="00491AC2">
            <w:pPr>
              <w:pStyle w:val="TAL"/>
              <w:rPr>
                <w:rFonts w:eastAsia="MS Mincho"/>
              </w:rPr>
            </w:pPr>
          </w:p>
        </w:tc>
        <w:tc>
          <w:tcPr>
            <w:tcW w:w="1104" w:type="dxa"/>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tcPr>
          <w:p w14:paraId="033DD5FA" w14:textId="77777777" w:rsidR="00D65C49" w:rsidRPr="00374636" w:rsidRDefault="00D65C49" w:rsidP="00491AC2">
            <w:pPr>
              <w:pStyle w:val="TAL"/>
            </w:pPr>
            <w:r w:rsidRPr="00374636">
              <w:t xml:space="preserve">            otdoa-RequestLocationInformation</w:t>
            </w:r>
          </w:p>
          <w:p w14:paraId="76467F74" w14:textId="77777777" w:rsidR="00D65C49" w:rsidRPr="00374636" w:rsidRDefault="00D65C49" w:rsidP="00491AC2">
            <w:pPr>
              <w:pStyle w:val="TAL"/>
            </w:pPr>
            <w:r w:rsidRPr="00374636">
              <w:t xml:space="preserve">                                                           SEQUENCE {</w:t>
            </w:r>
          </w:p>
        </w:tc>
        <w:tc>
          <w:tcPr>
            <w:tcW w:w="2267" w:type="dxa"/>
          </w:tcPr>
          <w:p w14:paraId="099488B8" w14:textId="77777777" w:rsidR="00D65C49" w:rsidRPr="00374636" w:rsidRDefault="00D65C49" w:rsidP="00491AC2">
            <w:pPr>
              <w:pStyle w:val="TAL"/>
              <w:rPr>
                <w:rFonts w:eastAsia="MS Mincho"/>
              </w:rPr>
            </w:pPr>
          </w:p>
        </w:tc>
        <w:tc>
          <w:tcPr>
            <w:tcW w:w="1700" w:type="dxa"/>
          </w:tcPr>
          <w:p w14:paraId="224DC3E7" w14:textId="77777777" w:rsidR="00D65C49" w:rsidRPr="00374636" w:rsidRDefault="00D65C49" w:rsidP="00491AC2">
            <w:pPr>
              <w:pStyle w:val="TAL"/>
              <w:rPr>
                <w:rFonts w:eastAsia="MS Mincho"/>
              </w:rPr>
            </w:pPr>
          </w:p>
        </w:tc>
        <w:tc>
          <w:tcPr>
            <w:tcW w:w="1104" w:type="dxa"/>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tcPr>
          <w:p w14:paraId="6D51ED99" w14:textId="77777777" w:rsidR="00D65C49" w:rsidRPr="00374636" w:rsidRDefault="00D65C49" w:rsidP="00491AC2">
            <w:pPr>
              <w:pStyle w:val="TAL"/>
            </w:pPr>
            <w:r w:rsidRPr="00374636">
              <w:t xml:space="preserve">                 assistanceAvailability</w:t>
            </w:r>
          </w:p>
        </w:tc>
        <w:tc>
          <w:tcPr>
            <w:tcW w:w="2267" w:type="dxa"/>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tcPr>
          <w:p w14:paraId="6C11D40C" w14:textId="77777777" w:rsidR="00D65C49" w:rsidRPr="00374636" w:rsidRDefault="00D65C49" w:rsidP="00491AC2">
            <w:pPr>
              <w:pStyle w:val="TAL"/>
              <w:rPr>
                <w:rFonts w:eastAsia="MS Mincho"/>
              </w:rPr>
            </w:pPr>
          </w:p>
        </w:tc>
        <w:tc>
          <w:tcPr>
            <w:tcW w:w="1104" w:type="dxa"/>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tcPr>
          <w:p w14:paraId="6E94B5BC" w14:textId="77777777" w:rsidR="00D65C49" w:rsidRPr="00374636" w:rsidRDefault="00D65C49" w:rsidP="00491AC2">
            <w:pPr>
              <w:pStyle w:val="TAL"/>
            </w:pPr>
            <w:r w:rsidRPr="00374636">
              <w:t xml:space="preserve">            }</w:t>
            </w:r>
          </w:p>
        </w:tc>
        <w:tc>
          <w:tcPr>
            <w:tcW w:w="2267" w:type="dxa"/>
          </w:tcPr>
          <w:p w14:paraId="5A0CD419" w14:textId="77777777" w:rsidR="00D65C49" w:rsidRPr="00374636" w:rsidRDefault="00D65C49" w:rsidP="00491AC2">
            <w:pPr>
              <w:pStyle w:val="TAL"/>
              <w:rPr>
                <w:rFonts w:eastAsia="MS Mincho"/>
              </w:rPr>
            </w:pPr>
          </w:p>
        </w:tc>
        <w:tc>
          <w:tcPr>
            <w:tcW w:w="1700" w:type="dxa"/>
          </w:tcPr>
          <w:p w14:paraId="3931A504" w14:textId="77777777" w:rsidR="00D65C49" w:rsidRPr="00374636" w:rsidRDefault="00D65C49" w:rsidP="00491AC2">
            <w:pPr>
              <w:pStyle w:val="TAL"/>
              <w:rPr>
                <w:rFonts w:eastAsia="MS Mincho"/>
              </w:rPr>
            </w:pPr>
          </w:p>
        </w:tc>
        <w:tc>
          <w:tcPr>
            <w:tcW w:w="1104" w:type="dxa"/>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tcPr>
          <w:p w14:paraId="0173821D" w14:textId="77777777" w:rsidR="00D65C49" w:rsidRPr="00374636" w:rsidRDefault="00D65C49" w:rsidP="00491AC2">
            <w:pPr>
              <w:pStyle w:val="TAL"/>
            </w:pPr>
            <w:r w:rsidRPr="00374636">
              <w:t xml:space="preserve">            ecid-RequestLocationInformation</w:t>
            </w:r>
          </w:p>
        </w:tc>
        <w:tc>
          <w:tcPr>
            <w:tcW w:w="2267" w:type="dxa"/>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13C562" w14:textId="77777777" w:rsidR="00D65C49" w:rsidRPr="00374636" w:rsidRDefault="00D65C49" w:rsidP="00491AC2">
            <w:pPr>
              <w:pStyle w:val="TAL"/>
              <w:rPr>
                <w:rFonts w:eastAsia="MS Mincho"/>
              </w:rPr>
            </w:pPr>
          </w:p>
        </w:tc>
        <w:tc>
          <w:tcPr>
            <w:tcW w:w="1104" w:type="dxa"/>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tcPr>
          <w:p w14:paraId="13F7D049" w14:textId="77777777" w:rsidR="00D65C49" w:rsidRPr="00374636" w:rsidRDefault="00D65C49" w:rsidP="00491AC2">
            <w:pPr>
              <w:pStyle w:val="TAL"/>
            </w:pPr>
            <w:r w:rsidRPr="00374636">
              <w:t xml:space="preserve">            epdu-RequestLocationInformation</w:t>
            </w:r>
          </w:p>
        </w:tc>
        <w:tc>
          <w:tcPr>
            <w:tcW w:w="2267" w:type="dxa"/>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9DAEFC1" w14:textId="77777777" w:rsidR="00D65C49" w:rsidRPr="00374636" w:rsidRDefault="00D65C49" w:rsidP="00491AC2">
            <w:pPr>
              <w:pStyle w:val="TAL"/>
              <w:rPr>
                <w:rFonts w:eastAsia="MS Mincho"/>
              </w:rPr>
            </w:pPr>
          </w:p>
        </w:tc>
        <w:tc>
          <w:tcPr>
            <w:tcW w:w="1104" w:type="dxa"/>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tcPr>
          <w:p w14:paraId="5375A0EA" w14:textId="77777777" w:rsidR="00D65C49" w:rsidRPr="00374636" w:rsidRDefault="00D65C49" w:rsidP="00491AC2">
            <w:pPr>
              <w:pStyle w:val="TAL"/>
            </w:pPr>
            <w:r w:rsidRPr="00374636">
              <w:t xml:space="preserve">          }</w:t>
            </w:r>
          </w:p>
        </w:tc>
        <w:tc>
          <w:tcPr>
            <w:tcW w:w="2267" w:type="dxa"/>
          </w:tcPr>
          <w:p w14:paraId="62AB2140" w14:textId="77777777" w:rsidR="00D65C49" w:rsidRPr="00374636" w:rsidRDefault="00D65C49" w:rsidP="00491AC2">
            <w:pPr>
              <w:pStyle w:val="TAL"/>
              <w:rPr>
                <w:rFonts w:eastAsia="MS Mincho"/>
              </w:rPr>
            </w:pPr>
          </w:p>
        </w:tc>
        <w:tc>
          <w:tcPr>
            <w:tcW w:w="1700" w:type="dxa"/>
          </w:tcPr>
          <w:p w14:paraId="5A2771D6" w14:textId="77777777" w:rsidR="00D65C49" w:rsidRPr="00374636" w:rsidRDefault="00D65C49" w:rsidP="00491AC2">
            <w:pPr>
              <w:pStyle w:val="TAL"/>
              <w:rPr>
                <w:rFonts w:eastAsia="MS Mincho"/>
              </w:rPr>
            </w:pPr>
          </w:p>
        </w:tc>
        <w:tc>
          <w:tcPr>
            <w:tcW w:w="1104" w:type="dxa"/>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tcPr>
          <w:p w14:paraId="5CD10430" w14:textId="77777777" w:rsidR="00D65C49" w:rsidRPr="00374636" w:rsidRDefault="00D65C49" w:rsidP="00491AC2">
            <w:pPr>
              <w:pStyle w:val="TAL"/>
            </w:pPr>
            <w:r w:rsidRPr="00374636">
              <w:t xml:space="preserve">        }</w:t>
            </w:r>
          </w:p>
        </w:tc>
        <w:tc>
          <w:tcPr>
            <w:tcW w:w="2267" w:type="dxa"/>
          </w:tcPr>
          <w:p w14:paraId="599A80EC" w14:textId="77777777" w:rsidR="00D65C49" w:rsidRPr="00374636" w:rsidRDefault="00D65C49" w:rsidP="00491AC2">
            <w:pPr>
              <w:pStyle w:val="TAL"/>
              <w:rPr>
                <w:rFonts w:eastAsia="MS Mincho"/>
              </w:rPr>
            </w:pPr>
          </w:p>
        </w:tc>
        <w:tc>
          <w:tcPr>
            <w:tcW w:w="1700" w:type="dxa"/>
          </w:tcPr>
          <w:p w14:paraId="1750D59F" w14:textId="77777777" w:rsidR="00D65C49" w:rsidRPr="00374636" w:rsidRDefault="00D65C49" w:rsidP="00491AC2">
            <w:pPr>
              <w:pStyle w:val="TAL"/>
              <w:rPr>
                <w:rFonts w:eastAsia="MS Mincho"/>
              </w:rPr>
            </w:pPr>
          </w:p>
        </w:tc>
        <w:tc>
          <w:tcPr>
            <w:tcW w:w="1104" w:type="dxa"/>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tcPr>
          <w:p w14:paraId="36DE4AC8" w14:textId="77777777" w:rsidR="00D65C49" w:rsidRPr="00374636" w:rsidRDefault="00D65C49" w:rsidP="00491AC2">
            <w:pPr>
              <w:pStyle w:val="TAL"/>
            </w:pPr>
            <w:r w:rsidRPr="00374636">
              <w:t xml:space="preserve">      }</w:t>
            </w:r>
          </w:p>
        </w:tc>
        <w:tc>
          <w:tcPr>
            <w:tcW w:w="2267" w:type="dxa"/>
          </w:tcPr>
          <w:p w14:paraId="08E7ADAE" w14:textId="77777777" w:rsidR="00D65C49" w:rsidRPr="00374636" w:rsidRDefault="00D65C49" w:rsidP="00491AC2">
            <w:pPr>
              <w:pStyle w:val="TAL"/>
              <w:rPr>
                <w:rFonts w:eastAsia="MS Mincho"/>
              </w:rPr>
            </w:pPr>
          </w:p>
        </w:tc>
        <w:tc>
          <w:tcPr>
            <w:tcW w:w="1700" w:type="dxa"/>
          </w:tcPr>
          <w:p w14:paraId="3AFEA994" w14:textId="77777777" w:rsidR="00D65C49" w:rsidRPr="00374636" w:rsidRDefault="00D65C49" w:rsidP="00491AC2">
            <w:pPr>
              <w:pStyle w:val="TAL"/>
              <w:rPr>
                <w:rFonts w:eastAsia="MS Mincho"/>
              </w:rPr>
            </w:pPr>
          </w:p>
        </w:tc>
        <w:tc>
          <w:tcPr>
            <w:tcW w:w="1104" w:type="dxa"/>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tcPr>
          <w:p w14:paraId="7B5134CD" w14:textId="77777777" w:rsidR="00D65C49" w:rsidRPr="00374636" w:rsidRDefault="00D65C49" w:rsidP="00491AC2">
            <w:pPr>
              <w:pStyle w:val="TAL"/>
            </w:pPr>
            <w:r w:rsidRPr="00374636">
              <w:t xml:space="preserve">    }</w:t>
            </w:r>
          </w:p>
        </w:tc>
        <w:tc>
          <w:tcPr>
            <w:tcW w:w="2267" w:type="dxa"/>
          </w:tcPr>
          <w:p w14:paraId="75638A17" w14:textId="77777777" w:rsidR="00D65C49" w:rsidRPr="00374636" w:rsidRDefault="00D65C49" w:rsidP="00491AC2">
            <w:pPr>
              <w:pStyle w:val="TAL"/>
              <w:rPr>
                <w:rFonts w:eastAsia="MS Mincho"/>
              </w:rPr>
            </w:pPr>
          </w:p>
        </w:tc>
        <w:tc>
          <w:tcPr>
            <w:tcW w:w="1700" w:type="dxa"/>
          </w:tcPr>
          <w:p w14:paraId="06B58AAC" w14:textId="77777777" w:rsidR="00D65C49" w:rsidRPr="00374636" w:rsidRDefault="00D65C49" w:rsidP="00491AC2">
            <w:pPr>
              <w:pStyle w:val="TAL"/>
              <w:rPr>
                <w:rFonts w:eastAsia="MS Mincho"/>
              </w:rPr>
            </w:pPr>
          </w:p>
        </w:tc>
        <w:tc>
          <w:tcPr>
            <w:tcW w:w="1104" w:type="dxa"/>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tcPr>
          <w:p w14:paraId="3492E9AB" w14:textId="77777777" w:rsidR="00D65C49" w:rsidRPr="00374636" w:rsidRDefault="00D65C49" w:rsidP="00491AC2">
            <w:pPr>
              <w:pStyle w:val="TAL"/>
            </w:pPr>
            <w:r w:rsidRPr="00374636">
              <w:t xml:space="preserve">  }</w:t>
            </w:r>
          </w:p>
        </w:tc>
        <w:tc>
          <w:tcPr>
            <w:tcW w:w="2267" w:type="dxa"/>
          </w:tcPr>
          <w:p w14:paraId="031B23C2" w14:textId="77777777" w:rsidR="00D65C49" w:rsidRPr="00374636" w:rsidRDefault="00D65C49" w:rsidP="00491AC2">
            <w:pPr>
              <w:pStyle w:val="TAL"/>
              <w:rPr>
                <w:rFonts w:eastAsia="MS Mincho"/>
              </w:rPr>
            </w:pPr>
          </w:p>
        </w:tc>
        <w:tc>
          <w:tcPr>
            <w:tcW w:w="1700" w:type="dxa"/>
          </w:tcPr>
          <w:p w14:paraId="43378CC3" w14:textId="77777777" w:rsidR="00D65C49" w:rsidRPr="00374636" w:rsidRDefault="00D65C49" w:rsidP="00491AC2">
            <w:pPr>
              <w:pStyle w:val="TAL"/>
              <w:rPr>
                <w:rFonts w:eastAsia="MS Mincho"/>
              </w:rPr>
            </w:pPr>
          </w:p>
        </w:tc>
        <w:tc>
          <w:tcPr>
            <w:tcW w:w="1104" w:type="dxa"/>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tcPr>
          <w:p w14:paraId="2855DF73" w14:textId="77777777" w:rsidR="00D65C49" w:rsidRPr="00374636" w:rsidRDefault="00D65C49" w:rsidP="00491AC2">
            <w:pPr>
              <w:pStyle w:val="TAL"/>
            </w:pPr>
            <w:r w:rsidRPr="00374636">
              <w:t xml:space="preserve"> }</w:t>
            </w:r>
          </w:p>
        </w:tc>
        <w:tc>
          <w:tcPr>
            <w:tcW w:w="2267" w:type="dxa"/>
          </w:tcPr>
          <w:p w14:paraId="0169FD59" w14:textId="77777777" w:rsidR="00D65C49" w:rsidRPr="00374636" w:rsidRDefault="00D65C49" w:rsidP="00491AC2">
            <w:pPr>
              <w:pStyle w:val="TAL"/>
              <w:rPr>
                <w:rFonts w:eastAsia="MS Mincho"/>
              </w:rPr>
            </w:pPr>
          </w:p>
        </w:tc>
        <w:tc>
          <w:tcPr>
            <w:tcW w:w="1700" w:type="dxa"/>
          </w:tcPr>
          <w:p w14:paraId="5A28E625" w14:textId="77777777" w:rsidR="00D65C49" w:rsidRPr="00374636" w:rsidRDefault="00D65C49" w:rsidP="00491AC2">
            <w:pPr>
              <w:pStyle w:val="TAL"/>
              <w:rPr>
                <w:rFonts w:eastAsia="MS Mincho"/>
              </w:rPr>
            </w:pPr>
          </w:p>
        </w:tc>
        <w:tc>
          <w:tcPr>
            <w:tcW w:w="1104" w:type="dxa"/>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tcPr>
          <w:p w14:paraId="3F9F8BAA" w14:textId="77777777" w:rsidR="00D65C49" w:rsidRPr="00374636" w:rsidRDefault="00D65C49" w:rsidP="00491AC2">
            <w:pPr>
              <w:pStyle w:val="TAL"/>
            </w:pPr>
            <w:r w:rsidRPr="00374636">
              <w:t>}</w:t>
            </w:r>
          </w:p>
        </w:tc>
        <w:tc>
          <w:tcPr>
            <w:tcW w:w="2267" w:type="dxa"/>
          </w:tcPr>
          <w:p w14:paraId="66BDCE79" w14:textId="77777777" w:rsidR="00D65C49" w:rsidRPr="00374636" w:rsidRDefault="00D65C49" w:rsidP="00491AC2">
            <w:pPr>
              <w:pStyle w:val="TAL"/>
              <w:rPr>
                <w:rFonts w:eastAsia="MS Mincho"/>
              </w:rPr>
            </w:pPr>
          </w:p>
        </w:tc>
        <w:tc>
          <w:tcPr>
            <w:tcW w:w="1700" w:type="dxa"/>
          </w:tcPr>
          <w:p w14:paraId="1AA6F05F" w14:textId="77777777" w:rsidR="00D65C49" w:rsidRPr="00374636" w:rsidRDefault="00D65C49" w:rsidP="00491AC2">
            <w:pPr>
              <w:pStyle w:val="TAL"/>
              <w:rPr>
                <w:rFonts w:eastAsia="MS Mincho"/>
              </w:rPr>
            </w:pPr>
          </w:p>
        </w:tc>
        <w:tc>
          <w:tcPr>
            <w:tcW w:w="1104" w:type="dxa"/>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lastRenderedPageBreak/>
        <w:t>Table 9.2.1.4.3-5: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tcPr>
          <w:p w14:paraId="5380A0C4" w14:textId="4D840EB4"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721BC34E" w14:textId="77777777" w:rsidTr="005A566D">
        <w:tc>
          <w:tcPr>
            <w:tcW w:w="4535" w:type="dxa"/>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tcPr>
          <w:p w14:paraId="2E206AEB" w14:textId="77777777" w:rsidR="00D65C49" w:rsidRPr="00374636" w:rsidRDefault="00D65C49" w:rsidP="00491AC2">
            <w:pPr>
              <w:pStyle w:val="TAL"/>
            </w:pPr>
            <w:r w:rsidRPr="00374636">
              <w:t>LPP-Message ::= SEQUENCE {</w:t>
            </w:r>
          </w:p>
        </w:tc>
        <w:tc>
          <w:tcPr>
            <w:tcW w:w="2267" w:type="dxa"/>
          </w:tcPr>
          <w:p w14:paraId="2CB27C49" w14:textId="77777777" w:rsidR="00D65C49" w:rsidRPr="00374636" w:rsidRDefault="00D65C49" w:rsidP="00491AC2">
            <w:pPr>
              <w:pStyle w:val="TAL"/>
              <w:rPr>
                <w:rFonts w:eastAsia="MS Mincho"/>
              </w:rPr>
            </w:pPr>
          </w:p>
        </w:tc>
        <w:tc>
          <w:tcPr>
            <w:tcW w:w="1700" w:type="dxa"/>
          </w:tcPr>
          <w:p w14:paraId="5656B7DD" w14:textId="77777777" w:rsidR="00D65C49" w:rsidRPr="00374636" w:rsidRDefault="00D65C49" w:rsidP="00491AC2">
            <w:pPr>
              <w:pStyle w:val="TAL"/>
              <w:rPr>
                <w:rFonts w:eastAsia="MS Mincho"/>
              </w:rPr>
            </w:pPr>
          </w:p>
        </w:tc>
        <w:tc>
          <w:tcPr>
            <w:tcW w:w="1104" w:type="dxa"/>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tcPr>
          <w:p w14:paraId="1CD7C8E0" w14:textId="77777777" w:rsidR="00D65C49" w:rsidRPr="00374636" w:rsidRDefault="00D65C49" w:rsidP="00491AC2">
            <w:pPr>
              <w:pStyle w:val="TAL"/>
            </w:pPr>
            <w:r w:rsidRPr="00374636">
              <w:t xml:space="preserve"> transactionID SEQUENCE {</w:t>
            </w:r>
          </w:p>
        </w:tc>
        <w:tc>
          <w:tcPr>
            <w:tcW w:w="2267" w:type="dxa"/>
          </w:tcPr>
          <w:p w14:paraId="1D41ECA1" w14:textId="77777777" w:rsidR="00D65C49" w:rsidRPr="00374636" w:rsidRDefault="00D65C49" w:rsidP="00491AC2">
            <w:pPr>
              <w:pStyle w:val="TAL"/>
              <w:rPr>
                <w:rFonts w:eastAsia="MS Mincho"/>
              </w:rPr>
            </w:pPr>
          </w:p>
        </w:tc>
        <w:tc>
          <w:tcPr>
            <w:tcW w:w="1700" w:type="dxa"/>
          </w:tcPr>
          <w:p w14:paraId="051F9942" w14:textId="77777777" w:rsidR="00D65C49" w:rsidRPr="00374636" w:rsidRDefault="00D65C49" w:rsidP="00491AC2">
            <w:pPr>
              <w:pStyle w:val="TAL"/>
              <w:rPr>
                <w:rFonts w:eastAsia="MS Mincho"/>
              </w:rPr>
            </w:pPr>
          </w:p>
        </w:tc>
        <w:tc>
          <w:tcPr>
            <w:tcW w:w="1104" w:type="dxa"/>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tcPr>
          <w:p w14:paraId="6DCFDC91" w14:textId="77777777" w:rsidR="00D65C49" w:rsidRPr="00374636" w:rsidRDefault="00D65C49" w:rsidP="00491AC2">
            <w:pPr>
              <w:pStyle w:val="TAL"/>
            </w:pPr>
            <w:r w:rsidRPr="00374636">
              <w:t xml:space="preserve">  Initiator</w:t>
            </w:r>
          </w:p>
        </w:tc>
        <w:tc>
          <w:tcPr>
            <w:tcW w:w="2267" w:type="dxa"/>
          </w:tcPr>
          <w:p w14:paraId="5A4D8A1B"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BB80925" w14:textId="77777777" w:rsidR="00D65C49" w:rsidRPr="00374636" w:rsidRDefault="00D65C49" w:rsidP="00491AC2">
            <w:pPr>
              <w:pStyle w:val="TAL"/>
              <w:rPr>
                <w:rFonts w:eastAsia="MS Mincho"/>
              </w:rPr>
            </w:pPr>
          </w:p>
        </w:tc>
        <w:tc>
          <w:tcPr>
            <w:tcW w:w="1104" w:type="dxa"/>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transactionNumber</w:t>
            </w:r>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tcPr>
          <w:p w14:paraId="135D1817" w14:textId="77777777" w:rsidR="00D65C49" w:rsidRPr="00374636" w:rsidRDefault="00D65C49" w:rsidP="00491AC2">
            <w:pPr>
              <w:pStyle w:val="TAL"/>
            </w:pPr>
            <w:r w:rsidRPr="00374636">
              <w:t xml:space="preserve"> }</w:t>
            </w:r>
          </w:p>
        </w:tc>
        <w:tc>
          <w:tcPr>
            <w:tcW w:w="2267" w:type="dxa"/>
          </w:tcPr>
          <w:p w14:paraId="7571F415" w14:textId="77777777" w:rsidR="00D65C49" w:rsidRPr="00374636" w:rsidRDefault="00D65C49" w:rsidP="00491AC2">
            <w:pPr>
              <w:pStyle w:val="TAL"/>
              <w:rPr>
                <w:rFonts w:eastAsia="MS Mincho"/>
              </w:rPr>
            </w:pPr>
          </w:p>
        </w:tc>
        <w:tc>
          <w:tcPr>
            <w:tcW w:w="1700" w:type="dxa"/>
          </w:tcPr>
          <w:p w14:paraId="2FADBFA4" w14:textId="77777777" w:rsidR="00D65C49" w:rsidRPr="00374636" w:rsidRDefault="00D65C49" w:rsidP="00491AC2">
            <w:pPr>
              <w:pStyle w:val="TAL"/>
              <w:rPr>
                <w:rFonts w:eastAsia="MS Mincho"/>
              </w:rPr>
            </w:pPr>
          </w:p>
        </w:tc>
        <w:tc>
          <w:tcPr>
            <w:tcW w:w="1104" w:type="dxa"/>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tcPr>
          <w:p w14:paraId="0E8B6314" w14:textId="77777777" w:rsidR="00D65C49" w:rsidRPr="00374636" w:rsidRDefault="00D65C49" w:rsidP="00491AC2">
            <w:pPr>
              <w:pStyle w:val="TAL"/>
            </w:pPr>
            <w:r w:rsidRPr="00374636">
              <w:t xml:space="preserve"> endTransaction</w:t>
            </w:r>
          </w:p>
        </w:tc>
        <w:tc>
          <w:tcPr>
            <w:tcW w:w="2267" w:type="dxa"/>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tcPr>
          <w:p w14:paraId="758B8749" w14:textId="77777777" w:rsidR="00D65C49" w:rsidRPr="00374636" w:rsidRDefault="00D65C49" w:rsidP="00491AC2">
            <w:pPr>
              <w:pStyle w:val="TAL"/>
              <w:rPr>
                <w:rFonts w:eastAsia="MS Mincho"/>
              </w:rPr>
            </w:pPr>
          </w:p>
        </w:tc>
        <w:tc>
          <w:tcPr>
            <w:tcW w:w="1104" w:type="dxa"/>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tcPr>
          <w:p w14:paraId="5C6AC38A" w14:textId="77777777" w:rsidR="00D65C49" w:rsidRPr="00374636" w:rsidRDefault="00D65C49" w:rsidP="00491AC2">
            <w:pPr>
              <w:pStyle w:val="TAL"/>
            </w:pPr>
            <w:r w:rsidRPr="00374636">
              <w:t xml:space="preserve"> sequenceNumber</w:t>
            </w:r>
          </w:p>
        </w:tc>
        <w:tc>
          <w:tcPr>
            <w:tcW w:w="2267" w:type="dxa"/>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225663F" w14:textId="77777777" w:rsidR="00D65C49" w:rsidRPr="00374636" w:rsidRDefault="00D65C49" w:rsidP="00491AC2">
            <w:pPr>
              <w:pStyle w:val="TAL"/>
              <w:rPr>
                <w:rFonts w:eastAsia="MS Mincho"/>
              </w:rPr>
            </w:pPr>
          </w:p>
        </w:tc>
        <w:tc>
          <w:tcPr>
            <w:tcW w:w="1104" w:type="dxa"/>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tcPr>
          <w:p w14:paraId="60B071CF" w14:textId="77777777" w:rsidR="00D65C49" w:rsidRPr="00374636" w:rsidRDefault="00D65C49" w:rsidP="00491AC2">
            <w:pPr>
              <w:pStyle w:val="TAL"/>
            </w:pPr>
            <w:r w:rsidRPr="00374636">
              <w:t xml:space="preserve"> acknowledgement </w:t>
            </w:r>
          </w:p>
        </w:tc>
        <w:tc>
          <w:tcPr>
            <w:tcW w:w="2267" w:type="dxa"/>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7BABFAAE" w14:textId="77777777" w:rsidR="00D65C49" w:rsidRPr="00374636" w:rsidRDefault="00D65C49" w:rsidP="00491AC2">
            <w:pPr>
              <w:pStyle w:val="TAL"/>
              <w:rPr>
                <w:rFonts w:eastAsia="MS Mincho"/>
              </w:rPr>
            </w:pPr>
          </w:p>
        </w:tc>
        <w:tc>
          <w:tcPr>
            <w:tcW w:w="1104" w:type="dxa"/>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tcPr>
          <w:p w14:paraId="477FE1A6" w14:textId="77777777" w:rsidR="00D65C49" w:rsidRPr="00374636" w:rsidRDefault="00D65C49" w:rsidP="00491AC2">
            <w:pPr>
              <w:pStyle w:val="TAL"/>
            </w:pPr>
            <w:r w:rsidRPr="00374636">
              <w:t xml:space="preserve"> lpp-MessageBody CHOICE {</w:t>
            </w:r>
          </w:p>
        </w:tc>
        <w:tc>
          <w:tcPr>
            <w:tcW w:w="2267" w:type="dxa"/>
          </w:tcPr>
          <w:p w14:paraId="10007F17" w14:textId="77777777" w:rsidR="00D65C49" w:rsidRPr="00374636" w:rsidRDefault="00D65C49" w:rsidP="00491AC2">
            <w:pPr>
              <w:pStyle w:val="TAL"/>
              <w:rPr>
                <w:rFonts w:eastAsia="MS Mincho"/>
              </w:rPr>
            </w:pPr>
          </w:p>
        </w:tc>
        <w:tc>
          <w:tcPr>
            <w:tcW w:w="1700" w:type="dxa"/>
          </w:tcPr>
          <w:p w14:paraId="7E184A67" w14:textId="77777777" w:rsidR="00D65C49" w:rsidRPr="00374636" w:rsidRDefault="00D65C49" w:rsidP="00491AC2">
            <w:pPr>
              <w:pStyle w:val="TAL"/>
              <w:rPr>
                <w:rFonts w:eastAsia="MS Mincho"/>
              </w:rPr>
            </w:pPr>
          </w:p>
        </w:tc>
        <w:tc>
          <w:tcPr>
            <w:tcW w:w="1104" w:type="dxa"/>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tcPr>
          <w:p w14:paraId="0E6183E4" w14:textId="77777777" w:rsidR="00D65C49" w:rsidRPr="00374636" w:rsidRDefault="00D65C49" w:rsidP="00491AC2">
            <w:pPr>
              <w:pStyle w:val="TAL"/>
            </w:pPr>
            <w:r w:rsidRPr="00374636">
              <w:t xml:space="preserve">  c1 CHOICE {</w:t>
            </w:r>
          </w:p>
        </w:tc>
        <w:tc>
          <w:tcPr>
            <w:tcW w:w="2267" w:type="dxa"/>
          </w:tcPr>
          <w:p w14:paraId="4E0D8C3B" w14:textId="77777777" w:rsidR="00D65C49" w:rsidRPr="00374636" w:rsidRDefault="00D65C49" w:rsidP="00491AC2">
            <w:pPr>
              <w:pStyle w:val="TAL"/>
              <w:rPr>
                <w:rFonts w:eastAsia="MS Mincho"/>
              </w:rPr>
            </w:pPr>
          </w:p>
        </w:tc>
        <w:tc>
          <w:tcPr>
            <w:tcW w:w="1700" w:type="dxa"/>
          </w:tcPr>
          <w:p w14:paraId="78C99B6E" w14:textId="77777777" w:rsidR="00D65C49" w:rsidRPr="00374636" w:rsidRDefault="00D65C49" w:rsidP="00491AC2">
            <w:pPr>
              <w:pStyle w:val="TAL"/>
              <w:rPr>
                <w:rFonts w:eastAsia="MS Mincho"/>
              </w:rPr>
            </w:pPr>
          </w:p>
        </w:tc>
        <w:tc>
          <w:tcPr>
            <w:tcW w:w="1104" w:type="dxa"/>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tcPr>
          <w:p w14:paraId="5087C429" w14:textId="77777777" w:rsidR="00D65C49" w:rsidRPr="00374636" w:rsidRDefault="00D65C49" w:rsidP="00491AC2">
            <w:pPr>
              <w:pStyle w:val="TAL"/>
            </w:pPr>
            <w:r w:rsidRPr="00374636">
              <w:t xml:space="preserve">    provideAssistanceData SEQUENCE {</w:t>
            </w:r>
          </w:p>
        </w:tc>
        <w:tc>
          <w:tcPr>
            <w:tcW w:w="2267" w:type="dxa"/>
          </w:tcPr>
          <w:p w14:paraId="037D397B" w14:textId="77777777" w:rsidR="00D65C49" w:rsidRPr="00374636" w:rsidRDefault="00D65C49" w:rsidP="00491AC2">
            <w:pPr>
              <w:pStyle w:val="TAL"/>
              <w:rPr>
                <w:rFonts w:eastAsia="MS Mincho"/>
              </w:rPr>
            </w:pPr>
          </w:p>
        </w:tc>
        <w:tc>
          <w:tcPr>
            <w:tcW w:w="1700" w:type="dxa"/>
          </w:tcPr>
          <w:p w14:paraId="7612DC54" w14:textId="77777777" w:rsidR="00D65C49" w:rsidRPr="00374636" w:rsidRDefault="00D65C49" w:rsidP="00491AC2">
            <w:pPr>
              <w:pStyle w:val="TAL"/>
              <w:rPr>
                <w:rFonts w:eastAsia="MS Mincho"/>
              </w:rPr>
            </w:pPr>
          </w:p>
        </w:tc>
        <w:tc>
          <w:tcPr>
            <w:tcW w:w="1104" w:type="dxa"/>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tcPr>
          <w:p w14:paraId="0302F544" w14:textId="77777777" w:rsidR="00D65C49" w:rsidRPr="00374636" w:rsidRDefault="00D65C49" w:rsidP="00491AC2">
            <w:pPr>
              <w:pStyle w:val="TAL"/>
            </w:pPr>
            <w:r w:rsidRPr="00374636">
              <w:t xml:space="preserve">      criticalExtensions CHOICE {</w:t>
            </w:r>
          </w:p>
        </w:tc>
        <w:tc>
          <w:tcPr>
            <w:tcW w:w="2267" w:type="dxa"/>
          </w:tcPr>
          <w:p w14:paraId="2387EC86" w14:textId="77777777" w:rsidR="00D65C49" w:rsidRPr="00374636" w:rsidRDefault="00D65C49" w:rsidP="00491AC2">
            <w:pPr>
              <w:pStyle w:val="TAL"/>
              <w:rPr>
                <w:rFonts w:eastAsia="MS Mincho"/>
              </w:rPr>
            </w:pPr>
          </w:p>
        </w:tc>
        <w:tc>
          <w:tcPr>
            <w:tcW w:w="1700" w:type="dxa"/>
          </w:tcPr>
          <w:p w14:paraId="3089A636" w14:textId="77777777" w:rsidR="00D65C49" w:rsidRPr="00374636" w:rsidRDefault="00D65C49" w:rsidP="00491AC2">
            <w:pPr>
              <w:pStyle w:val="TAL"/>
              <w:rPr>
                <w:rFonts w:eastAsia="MS Mincho"/>
              </w:rPr>
            </w:pPr>
          </w:p>
        </w:tc>
        <w:tc>
          <w:tcPr>
            <w:tcW w:w="1104" w:type="dxa"/>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tcPr>
          <w:p w14:paraId="619F781A" w14:textId="77777777" w:rsidR="00D65C49" w:rsidRPr="00374636" w:rsidRDefault="00D65C49" w:rsidP="00491AC2">
            <w:pPr>
              <w:pStyle w:val="TAL"/>
            </w:pPr>
            <w:r w:rsidRPr="00374636">
              <w:t xml:space="preserve">        c1 CHOICE {</w:t>
            </w:r>
          </w:p>
        </w:tc>
        <w:tc>
          <w:tcPr>
            <w:tcW w:w="2267" w:type="dxa"/>
          </w:tcPr>
          <w:p w14:paraId="3DCF7A50" w14:textId="77777777" w:rsidR="00D65C49" w:rsidRPr="00374636" w:rsidRDefault="00D65C49" w:rsidP="00491AC2">
            <w:pPr>
              <w:pStyle w:val="TAL"/>
              <w:rPr>
                <w:rFonts w:eastAsia="MS Mincho"/>
              </w:rPr>
            </w:pPr>
          </w:p>
        </w:tc>
        <w:tc>
          <w:tcPr>
            <w:tcW w:w="1700" w:type="dxa"/>
          </w:tcPr>
          <w:p w14:paraId="5B9430C5" w14:textId="77777777" w:rsidR="00D65C49" w:rsidRPr="00374636" w:rsidRDefault="00D65C49" w:rsidP="00491AC2">
            <w:pPr>
              <w:pStyle w:val="TAL"/>
              <w:rPr>
                <w:rFonts w:eastAsia="MS Mincho"/>
              </w:rPr>
            </w:pPr>
          </w:p>
        </w:tc>
        <w:tc>
          <w:tcPr>
            <w:tcW w:w="1104" w:type="dxa"/>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tcPr>
          <w:p w14:paraId="44B86567" w14:textId="77777777" w:rsidR="00D65C49" w:rsidRPr="00374636" w:rsidRDefault="00D65C49" w:rsidP="00491AC2">
            <w:pPr>
              <w:pStyle w:val="TAL"/>
            </w:pPr>
            <w:r w:rsidRPr="00374636">
              <w:t xml:space="preserve">          provideAssistanceData-r9 SEQUENCE {</w:t>
            </w:r>
          </w:p>
        </w:tc>
        <w:tc>
          <w:tcPr>
            <w:tcW w:w="2267" w:type="dxa"/>
          </w:tcPr>
          <w:p w14:paraId="7116FA08" w14:textId="77777777" w:rsidR="00D65C49" w:rsidRPr="00374636" w:rsidRDefault="00D65C49" w:rsidP="00491AC2">
            <w:pPr>
              <w:pStyle w:val="TAL"/>
              <w:rPr>
                <w:rFonts w:eastAsia="MS Mincho"/>
              </w:rPr>
            </w:pPr>
          </w:p>
        </w:tc>
        <w:tc>
          <w:tcPr>
            <w:tcW w:w="1700" w:type="dxa"/>
          </w:tcPr>
          <w:p w14:paraId="1982E80A" w14:textId="77777777" w:rsidR="00D65C49" w:rsidRPr="00374636" w:rsidRDefault="00D65C49" w:rsidP="00491AC2">
            <w:pPr>
              <w:pStyle w:val="TAL"/>
              <w:rPr>
                <w:rFonts w:eastAsia="MS Mincho"/>
              </w:rPr>
            </w:pPr>
          </w:p>
        </w:tc>
        <w:tc>
          <w:tcPr>
            <w:tcW w:w="1104" w:type="dxa"/>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tcPr>
          <w:p w14:paraId="266B105E" w14:textId="77777777" w:rsidR="00D65C49" w:rsidRPr="00374636" w:rsidRDefault="00D65C49" w:rsidP="00491AC2">
            <w:pPr>
              <w:pStyle w:val="TAL"/>
            </w:pPr>
            <w:r w:rsidRPr="00374636">
              <w:t xml:space="preserve">            commonIEsProvideAssistanceData</w:t>
            </w:r>
          </w:p>
        </w:tc>
        <w:tc>
          <w:tcPr>
            <w:tcW w:w="2267" w:type="dxa"/>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413AF99" w14:textId="77777777" w:rsidR="00D65C49" w:rsidRPr="00374636" w:rsidRDefault="00D65C49" w:rsidP="00491AC2">
            <w:pPr>
              <w:pStyle w:val="TAL"/>
              <w:rPr>
                <w:rFonts w:eastAsia="MS Mincho"/>
              </w:rPr>
            </w:pPr>
          </w:p>
        </w:tc>
        <w:tc>
          <w:tcPr>
            <w:tcW w:w="1104" w:type="dxa"/>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tcPr>
          <w:p w14:paraId="7D066849" w14:textId="77777777" w:rsidR="00D65C49" w:rsidRPr="00374636" w:rsidRDefault="00D65C49" w:rsidP="00491AC2">
            <w:pPr>
              <w:pStyle w:val="TAL"/>
            </w:pPr>
            <w:r w:rsidRPr="00374636">
              <w:t xml:space="preserve">            a-gnss-ProvideAssistanceData </w:t>
            </w:r>
          </w:p>
        </w:tc>
        <w:tc>
          <w:tcPr>
            <w:tcW w:w="2267" w:type="dxa"/>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E83B4C7" w14:textId="77777777" w:rsidR="00D65C49" w:rsidRPr="00374636" w:rsidRDefault="00D65C49" w:rsidP="00491AC2">
            <w:pPr>
              <w:pStyle w:val="TAL"/>
              <w:rPr>
                <w:rFonts w:eastAsia="MS Mincho"/>
              </w:rPr>
            </w:pPr>
          </w:p>
        </w:tc>
        <w:tc>
          <w:tcPr>
            <w:tcW w:w="1104" w:type="dxa"/>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tcPr>
          <w:p w14:paraId="106D89B8" w14:textId="77777777" w:rsidR="00D65C49" w:rsidRPr="00374636" w:rsidRDefault="00D65C49" w:rsidP="00491AC2">
            <w:pPr>
              <w:pStyle w:val="TAL"/>
            </w:pPr>
            <w:r w:rsidRPr="00374636">
              <w:t xml:space="preserve">            otdoa-ProvideAssistanceData SEQUENCE {</w:t>
            </w:r>
          </w:p>
        </w:tc>
        <w:tc>
          <w:tcPr>
            <w:tcW w:w="2267" w:type="dxa"/>
          </w:tcPr>
          <w:p w14:paraId="55490B2B" w14:textId="77777777" w:rsidR="00D65C49" w:rsidRPr="00374636" w:rsidRDefault="00D65C49" w:rsidP="00491AC2">
            <w:pPr>
              <w:pStyle w:val="TAL"/>
              <w:rPr>
                <w:rFonts w:eastAsia="MS Mincho"/>
              </w:rPr>
            </w:pPr>
          </w:p>
        </w:tc>
        <w:tc>
          <w:tcPr>
            <w:tcW w:w="1700" w:type="dxa"/>
          </w:tcPr>
          <w:p w14:paraId="6E3E5AB8" w14:textId="77777777" w:rsidR="00D65C49" w:rsidRPr="00374636" w:rsidRDefault="00D65C49" w:rsidP="00491AC2">
            <w:pPr>
              <w:pStyle w:val="TAL"/>
              <w:rPr>
                <w:rFonts w:eastAsia="MS Mincho"/>
              </w:rPr>
            </w:pPr>
          </w:p>
        </w:tc>
        <w:tc>
          <w:tcPr>
            <w:tcW w:w="1104" w:type="dxa"/>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tcPr>
          <w:p w14:paraId="5A85BBC6" w14:textId="77777777" w:rsidR="00D65C49" w:rsidRPr="00374636" w:rsidRDefault="00D65C49" w:rsidP="00491AC2">
            <w:pPr>
              <w:pStyle w:val="TAL"/>
            </w:pPr>
            <w:r w:rsidRPr="00374636">
              <w:t xml:space="preserve">                 otdoa-ReferenceCellInfo</w:t>
            </w:r>
          </w:p>
        </w:tc>
        <w:tc>
          <w:tcPr>
            <w:tcW w:w="2267" w:type="dxa"/>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1FE49326" w14:textId="77777777" w:rsidR="00D65C49" w:rsidRPr="00374636" w:rsidRDefault="00D65C49" w:rsidP="00491AC2">
            <w:pPr>
              <w:pStyle w:val="TAL"/>
              <w:rPr>
                <w:rFonts w:eastAsia="MS Mincho"/>
              </w:rPr>
            </w:pPr>
          </w:p>
        </w:tc>
        <w:tc>
          <w:tcPr>
            <w:tcW w:w="1104" w:type="dxa"/>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tcPr>
          <w:p w14:paraId="20E4B2EC" w14:textId="77777777" w:rsidR="00D65C49" w:rsidRPr="00374636" w:rsidRDefault="00D65C49" w:rsidP="00491AC2">
            <w:pPr>
              <w:pStyle w:val="TAL"/>
            </w:pPr>
            <w:r w:rsidRPr="00374636">
              <w:t xml:space="preserve">                 otdoa-NeighbourCellInfo</w:t>
            </w:r>
          </w:p>
        </w:tc>
        <w:tc>
          <w:tcPr>
            <w:tcW w:w="2267" w:type="dxa"/>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17D12F5E" w14:textId="77777777" w:rsidR="00D65C49" w:rsidRPr="00374636" w:rsidRDefault="00D65C49" w:rsidP="00491AC2">
            <w:pPr>
              <w:pStyle w:val="TAL"/>
              <w:rPr>
                <w:rFonts w:eastAsia="MS Mincho"/>
              </w:rPr>
            </w:pPr>
          </w:p>
        </w:tc>
        <w:tc>
          <w:tcPr>
            <w:tcW w:w="1104" w:type="dxa"/>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tcPr>
          <w:p w14:paraId="28C3286F" w14:textId="77777777" w:rsidR="00D65C49" w:rsidRPr="00374636" w:rsidRDefault="00D65C49" w:rsidP="00491AC2">
            <w:pPr>
              <w:pStyle w:val="TAL"/>
            </w:pPr>
            <w:r w:rsidRPr="00374636">
              <w:t xml:space="preserve">                 otdoa-Error</w:t>
            </w:r>
          </w:p>
        </w:tc>
        <w:tc>
          <w:tcPr>
            <w:tcW w:w="2267" w:type="dxa"/>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E3C473F" w14:textId="77777777" w:rsidR="00D65C49" w:rsidRPr="00374636" w:rsidRDefault="00D65C49" w:rsidP="00491AC2">
            <w:pPr>
              <w:pStyle w:val="TAL"/>
              <w:rPr>
                <w:rFonts w:eastAsia="MS Mincho"/>
              </w:rPr>
            </w:pPr>
          </w:p>
        </w:tc>
        <w:tc>
          <w:tcPr>
            <w:tcW w:w="1104" w:type="dxa"/>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tcPr>
          <w:p w14:paraId="08C64403" w14:textId="267E1463" w:rsidR="00D65C49" w:rsidRPr="00374636" w:rsidRDefault="00D65C49" w:rsidP="00491AC2">
            <w:pPr>
              <w:pStyle w:val="TAL"/>
            </w:pPr>
            <w:r w:rsidRPr="00374636">
              <w:t xml:space="preserve">            }</w:t>
            </w:r>
          </w:p>
        </w:tc>
        <w:tc>
          <w:tcPr>
            <w:tcW w:w="2267" w:type="dxa"/>
          </w:tcPr>
          <w:p w14:paraId="392BE32F" w14:textId="77777777" w:rsidR="00D65C49" w:rsidRPr="00374636" w:rsidRDefault="00D65C49" w:rsidP="00491AC2">
            <w:pPr>
              <w:pStyle w:val="TAL"/>
              <w:rPr>
                <w:rFonts w:eastAsia="MS Mincho"/>
              </w:rPr>
            </w:pPr>
          </w:p>
        </w:tc>
        <w:tc>
          <w:tcPr>
            <w:tcW w:w="1700" w:type="dxa"/>
          </w:tcPr>
          <w:p w14:paraId="63B74F79" w14:textId="77777777" w:rsidR="00D65C49" w:rsidRPr="00374636" w:rsidRDefault="00D65C49" w:rsidP="00491AC2">
            <w:pPr>
              <w:pStyle w:val="TAL"/>
              <w:rPr>
                <w:rFonts w:eastAsia="MS Mincho"/>
              </w:rPr>
            </w:pPr>
          </w:p>
        </w:tc>
        <w:tc>
          <w:tcPr>
            <w:tcW w:w="1104" w:type="dxa"/>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tcPr>
          <w:p w14:paraId="1EF2D583" w14:textId="77777777" w:rsidR="00D65C49" w:rsidRPr="00374636" w:rsidRDefault="00D65C49" w:rsidP="00491AC2">
            <w:pPr>
              <w:pStyle w:val="TAL"/>
            </w:pPr>
            <w:r w:rsidRPr="00374636">
              <w:t xml:space="preserve">            epdu-ProvideAssistanceData</w:t>
            </w:r>
          </w:p>
        </w:tc>
        <w:tc>
          <w:tcPr>
            <w:tcW w:w="2267" w:type="dxa"/>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658822B" w14:textId="77777777" w:rsidR="00D65C49" w:rsidRPr="00374636" w:rsidRDefault="00D65C49" w:rsidP="00491AC2">
            <w:pPr>
              <w:pStyle w:val="TAL"/>
              <w:rPr>
                <w:rFonts w:eastAsia="MS Mincho"/>
              </w:rPr>
            </w:pPr>
          </w:p>
        </w:tc>
        <w:tc>
          <w:tcPr>
            <w:tcW w:w="1104" w:type="dxa"/>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tcPr>
          <w:p w14:paraId="58060026" w14:textId="77777777" w:rsidR="00D65C49" w:rsidRPr="00374636" w:rsidRDefault="00D65C49" w:rsidP="00491AC2">
            <w:pPr>
              <w:pStyle w:val="TAL"/>
            </w:pPr>
            <w:r w:rsidRPr="00374636">
              <w:t xml:space="preserve">          }</w:t>
            </w:r>
          </w:p>
        </w:tc>
        <w:tc>
          <w:tcPr>
            <w:tcW w:w="2267" w:type="dxa"/>
          </w:tcPr>
          <w:p w14:paraId="79408F03" w14:textId="77777777" w:rsidR="00D65C49" w:rsidRPr="00374636" w:rsidRDefault="00D65C49" w:rsidP="00491AC2">
            <w:pPr>
              <w:pStyle w:val="TAL"/>
              <w:rPr>
                <w:rFonts w:eastAsia="MS Mincho"/>
              </w:rPr>
            </w:pPr>
          </w:p>
        </w:tc>
        <w:tc>
          <w:tcPr>
            <w:tcW w:w="1700" w:type="dxa"/>
          </w:tcPr>
          <w:p w14:paraId="3CBB64CB" w14:textId="77777777" w:rsidR="00D65C49" w:rsidRPr="00374636" w:rsidRDefault="00D65C49" w:rsidP="00491AC2">
            <w:pPr>
              <w:pStyle w:val="TAL"/>
              <w:rPr>
                <w:rFonts w:eastAsia="MS Mincho"/>
              </w:rPr>
            </w:pPr>
          </w:p>
        </w:tc>
        <w:tc>
          <w:tcPr>
            <w:tcW w:w="1104" w:type="dxa"/>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tcPr>
          <w:p w14:paraId="6DE1F90C" w14:textId="77777777" w:rsidR="00D65C49" w:rsidRPr="00374636" w:rsidRDefault="00D65C49" w:rsidP="00491AC2">
            <w:pPr>
              <w:pStyle w:val="TAL"/>
            </w:pPr>
            <w:r w:rsidRPr="00374636">
              <w:t xml:space="preserve">      }</w:t>
            </w:r>
          </w:p>
        </w:tc>
        <w:tc>
          <w:tcPr>
            <w:tcW w:w="2267" w:type="dxa"/>
          </w:tcPr>
          <w:p w14:paraId="111C3B7F" w14:textId="77777777" w:rsidR="00D65C49" w:rsidRPr="00374636" w:rsidRDefault="00D65C49" w:rsidP="00491AC2">
            <w:pPr>
              <w:pStyle w:val="TAL"/>
              <w:rPr>
                <w:rFonts w:eastAsia="MS Mincho"/>
              </w:rPr>
            </w:pPr>
          </w:p>
        </w:tc>
        <w:tc>
          <w:tcPr>
            <w:tcW w:w="1700" w:type="dxa"/>
          </w:tcPr>
          <w:p w14:paraId="03232D9D" w14:textId="77777777" w:rsidR="00D65C49" w:rsidRPr="00374636" w:rsidRDefault="00D65C49" w:rsidP="00491AC2">
            <w:pPr>
              <w:pStyle w:val="TAL"/>
              <w:rPr>
                <w:rFonts w:eastAsia="MS Mincho"/>
              </w:rPr>
            </w:pPr>
          </w:p>
        </w:tc>
        <w:tc>
          <w:tcPr>
            <w:tcW w:w="1104" w:type="dxa"/>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tcPr>
          <w:p w14:paraId="5E7B57C7" w14:textId="77777777" w:rsidR="00D65C49" w:rsidRPr="00374636" w:rsidRDefault="00D65C49" w:rsidP="00491AC2">
            <w:pPr>
              <w:pStyle w:val="TAL"/>
            </w:pPr>
            <w:r w:rsidRPr="00374636">
              <w:t xml:space="preserve">    }</w:t>
            </w:r>
          </w:p>
        </w:tc>
        <w:tc>
          <w:tcPr>
            <w:tcW w:w="2267" w:type="dxa"/>
          </w:tcPr>
          <w:p w14:paraId="3CE362EE" w14:textId="77777777" w:rsidR="00D65C49" w:rsidRPr="00374636" w:rsidRDefault="00D65C49" w:rsidP="00491AC2">
            <w:pPr>
              <w:pStyle w:val="TAL"/>
              <w:rPr>
                <w:rFonts w:eastAsia="MS Mincho"/>
              </w:rPr>
            </w:pPr>
          </w:p>
        </w:tc>
        <w:tc>
          <w:tcPr>
            <w:tcW w:w="1700" w:type="dxa"/>
          </w:tcPr>
          <w:p w14:paraId="7A57250A" w14:textId="77777777" w:rsidR="00D65C49" w:rsidRPr="00374636" w:rsidRDefault="00D65C49" w:rsidP="00491AC2">
            <w:pPr>
              <w:pStyle w:val="TAL"/>
              <w:rPr>
                <w:rFonts w:eastAsia="MS Mincho"/>
              </w:rPr>
            </w:pPr>
          </w:p>
        </w:tc>
        <w:tc>
          <w:tcPr>
            <w:tcW w:w="1104" w:type="dxa"/>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tcPr>
          <w:p w14:paraId="07D82D6F" w14:textId="77777777" w:rsidR="00D65C49" w:rsidRPr="00374636" w:rsidRDefault="00D65C49" w:rsidP="00491AC2">
            <w:pPr>
              <w:pStyle w:val="TAL"/>
            </w:pPr>
            <w:r w:rsidRPr="00374636">
              <w:t xml:space="preserve">  }</w:t>
            </w:r>
          </w:p>
        </w:tc>
        <w:tc>
          <w:tcPr>
            <w:tcW w:w="2267" w:type="dxa"/>
          </w:tcPr>
          <w:p w14:paraId="0B539DA5" w14:textId="77777777" w:rsidR="00D65C49" w:rsidRPr="00374636" w:rsidRDefault="00D65C49" w:rsidP="00491AC2">
            <w:pPr>
              <w:pStyle w:val="TAL"/>
              <w:rPr>
                <w:rFonts w:eastAsia="MS Mincho"/>
              </w:rPr>
            </w:pPr>
          </w:p>
        </w:tc>
        <w:tc>
          <w:tcPr>
            <w:tcW w:w="1700" w:type="dxa"/>
          </w:tcPr>
          <w:p w14:paraId="21D37DC3" w14:textId="77777777" w:rsidR="00D65C49" w:rsidRPr="00374636" w:rsidRDefault="00D65C49" w:rsidP="00491AC2">
            <w:pPr>
              <w:pStyle w:val="TAL"/>
              <w:rPr>
                <w:rFonts w:eastAsia="MS Mincho"/>
              </w:rPr>
            </w:pPr>
          </w:p>
        </w:tc>
        <w:tc>
          <w:tcPr>
            <w:tcW w:w="1104" w:type="dxa"/>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tcPr>
          <w:p w14:paraId="1539D790" w14:textId="77777777" w:rsidR="00D65C49" w:rsidRPr="00374636" w:rsidRDefault="00D65C49" w:rsidP="00491AC2">
            <w:pPr>
              <w:pStyle w:val="TAL"/>
            </w:pPr>
            <w:r w:rsidRPr="00374636">
              <w:t xml:space="preserve"> }</w:t>
            </w:r>
          </w:p>
        </w:tc>
        <w:tc>
          <w:tcPr>
            <w:tcW w:w="2267" w:type="dxa"/>
          </w:tcPr>
          <w:p w14:paraId="670F7B36" w14:textId="77777777" w:rsidR="00D65C49" w:rsidRPr="00374636" w:rsidRDefault="00D65C49" w:rsidP="00491AC2">
            <w:pPr>
              <w:pStyle w:val="TAL"/>
              <w:rPr>
                <w:rFonts w:eastAsia="MS Mincho"/>
              </w:rPr>
            </w:pPr>
          </w:p>
        </w:tc>
        <w:tc>
          <w:tcPr>
            <w:tcW w:w="1700" w:type="dxa"/>
          </w:tcPr>
          <w:p w14:paraId="57F6C6E5" w14:textId="77777777" w:rsidR="00D65C49" w:rsidRPr="00374636" w:rsidRDefault="00D65C49" w:rsidP="00491AC2">
            <w:pPr>
              <w:pStyle w:val="TAL"/>
              <w:rPr>
                <w:rFonts w:eastAsia="MS Mincho"/>
              </w:rPr>
            </w:pPr>
          </w:p>
        </w:tc>
        <w:tc>
          <w:tcPr>
            <w:tcW w:w="1104" w:type="dxa"/>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tcPr>
          <w:p w14:paraId="13B57DE8" w14:textId="77777777" w:rsidR="00D65C49" w:rsidRPr="00374636" w:rsidRDefault="00D65C49" w:rsidP="00491AC2">
            <w:pPr>
              <w:pStyle w:val="TAL"/>
            </w:pPr>
            <w:r w:rsidRPr="00374636">
              <w:t>}</w:t>
            </w:r>
          </w:p>
        </w:tc>
        <w:tc>
          <w:tcPr>
            <w:tcW w:w="2267" w:type="dxa"/>
          </w:tcPr>
          <w:p w14:paraId="34ABF597" w14:textId="77777777" w:rsidR="00D65C49" w:rsidRPr="00374636" w:rsidRDefault="00D65C49" w:rsidP="00491AC2">
            <w:pPr>
              <w:pStyle w:val="TAL"/>
              <w:rPr>
                <w:rFonts w:eastAsia="MS Mincho"/>
              </w:rPr>
            </w:pPr>
          </w:p>
        </w:tc>
        <w:tc>
          <w:tcPr>
            <w:tcW w:w="1700" w:type="dxa"/>
          </w:tcPr>
          <w:p w14:paraId="43F96032" w14:textId="77777777" w:rsidR="00D65C49" w:rsidRPr="00374636" w:rsidRDefault="00D65C49" w:rsidP="00491AC2">
            <w:pPr>
              <w:pStyle w:val="TAL"/>
              <w:rPr>
                <w:rFonts w:eastAsia="MS Mincho"/>
              </w:rPr>
            </w:pPr>
          </w:p>
        </w:tc>
        <w:tc>
          <w:tcPr>
            <w:tcW w:w="1104" w:type="dxa"/>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lastRenderedPageBreak/>
        <w:t xml:space="preserve">Table </w:t>
      </w:r>
      <w:r w:rsidRPr="00374636">
        <w:rPr>
          <w:rFonts w:eastAsia="MS Mincho"/>
          <w:iCs/>
        </w:rPr>
        <w:t>9.2.1.4.3-6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C6B4405" w14:textId="77777777" w:rsidTr="005A566D">
        <w:tc>
          <w:tcPr>
            <w:tcW w:w="9738" w:type="dxa"/>
            <w:gridSpan w:val="4"/>
          </w:tcPr>
          <w:p w14:paraId="7C8C4620" w14:textId="16A6B88F" w:rsidR="00D65C49" w:rsidRPr="00374636" w:rsidRDefault="00D65C49" w:rsidP="007C6871">
            <w:pPr>
              <w:pStyle w:val="TAL"/>
            </w:pPr>
            <w:r w:rsidRPr="00374636">
              <w:rPr>
                <w:lang w:eastAsia="en-US"/>
              </w:rPr>
              <w:t xml:space="preserve">Derivation Path: </w:t>
            </w:r>
            <w:r w:rsidR="000934F3">
              <w:rPr>
                <w:lang w:eastAsia="en-US"/>
              </w:rPr>
              <w:t>TS</w:t>
            </w:r>
            <w:r w:rsidR="000934F3" w:rsidRPr="000934F3">
              <w:rPr>
                <w:lang w:eastAsia="en-US"/>
              </w:rPr>
              <w:t xml:space="preserve">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5A2490EA" w14:textId="77777777" w:rsidTr="005A566D">
        <w:tblPrEx>
          <w:tblCellMar>
            <w:left w:w="108" w:type="dxa"/>
            <w:right w:w="108" w:type="dxa"/>
          </w:tblCellMar>
        </w:tblPrEx>
        <w:tc>
          <w:tcPr>
            <w:tcW w:w="4535" w:type="dxa"/>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tcPr>
          <w:p w14:paraId="56F83725"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r w:rsidRPr="00374636">
              <w:t>locationServer</w:t>
            </w:r>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tcPr>
          <w:p w14:paraId="0431BBA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tcPr>
          <w:p w14:paraId="4AE7A4C6"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tcPr>
          <w:p w14:paraId="4801A4C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tcPr>
          <w:p w14:paraId="583E5A4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tcPr>
          <w:p w14:paraId="6F7A2AB1"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tcPr>
          <w:p w14:paraId="1F6A256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tcPr>
          <w:p w14:paraId="3EB6443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tcPr>
          <w:p w14:paraId="1ED77D13" w14:textId="77777777" w:rsidR="00D65C49" w:rsidRPr="00374636" w:rsidRDefault="00D65C49" w:rsidP="007C6871">
            <w:pPr>
              <w:pStyle w:val="TAL"/>
              <w:rPr>
                <w:lang w:eastAsia="en-US"/>
              </w:rPr>
            </w:pPr>
            <w:r w:rsidRPr="00374636">
              <w:rPr>
                <w:lang w:eastAsia="en-US"/>
              </w:rPr>
              <w:t xml:space="preserve">               otdoa-ProvideLocationInformation</w:t>
            </w:r>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tcPr>
          <w:p w14:paraId="48C8502E" w14:textId="77777777" w:rsidR="00D65C49" w:rsidRPr="00374636" w:rsidRDefault="00D65C49" w:rsidP="007C6871">
            <w:pPr>
              <w:pStyle w:val="TAL"/>
              <w:rPr>
                <w:lang w:eastAsia="en-US"/>
              </w:rPr>
            </w:pPr>
            <w:r w:rsidRPr="00374636">
              <w:rPr>
                <w:lang w:eastAsia="en-US"/>
              </w:rPr>
              <w:t xml:space="preserve">                   otdoaSignalMeasurementInformation</w:t>
            </w:r>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tcPr>
          <w:p w14:paraId="0A5FADFE"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tcPr>
          <w:p w14:paraId="4DD0B8A0"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tcPr>
          <w:p w14:paraId="55EF9EB1"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tcPr>
          <w:p w14:paraId="3F6F7EA0"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tcPr>
          <w:p w14:paraId="664BA3A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tcPr>
          <w:p w14:paraId="55F5AF80" w14:textId="77777777" w:rsidR="00D65C49" w:rsidRPr="00374636" w:rsidRDefault="00D65C49" w:rsidP="007C6871">
            <w:pPr>
              <w:pStyle w:val="TAL"/>
              <w:rPr>
                <w:lang w:eastAsia="en-US"/>
              </w:rPr>
            </w:pPr>
            <w:r w:rsidRPr="00374636">
              <w:rPr>
                <w:lang w:eastAsia="en-US"/>
              </w:rPr>
              <w:t xml:space="preserve">                       neighbourMeasurementList</w:t>
            </w:r>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tcPr>
          <w:p w14:paraId="39827EF1"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tcPr>
          <w:p w14:paraId="55C0BB69"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tcPr>
          <w:p w14:paraId="2BF90CD5"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tcPr>
          <w:p w14:paraId="29FF8C0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tcPr>
          <w:p w14:paraId="6334ABE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tcPr>
          <w:p w14:paraId="0A80806F" w14:textId="77777777" w:rsidR="00D65C49" w:rsidRPr="00374636" w:rsidRDefault="00D65C49" w:rsidP="007C6871">
            <w:pPr>
              <w:pStyle w:val="TAL"/>
              <w:rPr>
                <w:lang w:eastAsia="en-US"/>
              </w:rPr>
            </w:pPr>
            <w:r w:rsidRPr="00374636">
              <w:rPr>
                <w:lang w:eastAsia="en-US"/>
              </w:rPr>
              <w:t xml:space="preserve">                       neighbourMeasurementList</w:t>
            </w:r>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tcPr>
          <w:p w14:paraId="10FAA820"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tcPr>
          <w:p w14:paraId="277A36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tcPr>
          <w:p w14:paraId="6439C2F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tcPr>
          <w:p w14:paraId="7F03D08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tcPr>
          <w:p w14:paraId="3D010EFA"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tcPr>
          <w:p w14:paraId="4C6023BF"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F482B0F"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tcPr>
          <w:p w14:paraId="441CEBF2"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tcPr>
          <w:p w14:paraId="72648DBD"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4" w:name="_Toc27481757"/>
      <w:bookmarkStart w:id="2875" w:name="_Toc68183007"/>
      <w:bookmarkStart w:id="2876" w:name="_Toc75461851"/>
      <w:bookmarkStart w:id="2877" w:name="_Toc76023972"/>
      <w:bookmarkStart w:id="2878" w:name="_Toc83678415"/>
      <w:bookmarkStart w:id="2879" w:name="_Toc90629136"/>
      <w:r w:rsidRPr="00374636">
        <w:t>9.2.1.5</w:t>
      </w:r>
      <w:r w:rsidRPr="00374636">
        <w:tab/>
        <w:t>Test requirement</w:t>
      </w:r>
      <w:bookmarkEnd w:id="2874"/>
      <w:bookmarkEnd w:id="2875"/>
      <w:bookmarkEnd w:id="2876"/>
      <w:bookmarkEnd w:id="2877"/>
      <w:bookmarkEnd w:id="2878"/>
      <w:bookmarkEnd w:id="2879"/>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lastRenderedPageBreak/>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6.75pt;height:21.75pt" o:ole="">
                  <v:imagedata r:id="rId127" o:title=""/>
                </v:shape>
                <o:OLEObject Type="Embed" ProgID="Equation.3" ShapeID="_x0000_i1223" DrawAspect="Content" ObjectID="_1829923868"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6.75pt;height:21.75pt" o:ole="">
                  <v:imagedata r:id="rId127" o:title=""/>
                </v:shape>
                <o:OLEObject Type="Embed" ProgID="Equation.3" ShapeID="_x0000_i1224" DrawAspect="Content" ObjectID="_1829923869"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7ECE3438" w:rsidR="00D65C49" w:rsidRPr="00374636" w:rsidRDefault="00D65C49" w:rsidP="007C6871">
            <w:pPr>
              <w:pStyle w:val="TAN"/>
              <w:rPr>
                <w:lang w:eastAsia="en-US"/>
              </w:rPr>
            </w:pPr>
            <w:r w:rsidRPr="00374636">
              <w:rPr>
                <w:lang w:eastAsia="en-US"/>
              </w:rPr>
              <w:t>Note 3:</w:t>
            </w:r>
            <w:r w:rsidR="004923A9">
              <w:rPr>
                <w:lang w:eastAsia="en-US"/>
              </w:rPr>
              <w:tab/>
            </w:r>
            <w:r w:rsidRPr="00374636">
              <w:rPr>
                <w:lang w:eastAsia="en-US"/>
              </w:rPr>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lastRenderedPageBreak/>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17" w:type="pct"/>
            <w:vMerge/>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6.75pt;height:21.75pt" o:ole="">
                  <v:imagedata r:id="rId127" o:title=""/>
                </v:shape>
                <o:OLEObject Type="Embed" ProgID="Equation.3" ShapeID="_x0000_i1225" DrawAspect="Content" ObjectID="_1829923870"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6.75pt;height:21.75pt" o:ole="">
                  <v:imagedata r:id="rId127" o:title=""/>
                </v:shape>
                <o:OLEObject Type="Embed" ProgID="Equation.3" ShapeID="_x0000_i1226" DrawAspect="Content" ObjectID="_1829923871"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1.75pt;height:21.75pt" o:ole="" fillcolor="window">
                  <v:imagedata r:id="rId22" o:title=""/>
                </v:shape>
                <o:OLEObject Type="Embed" ProgID="Equation.3" ShapeID="_x0000_i1227" DrawAspect="Content" ObjectID="_1829923872"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6.75pt;height:21.75pt" o:ole="">
                  <v:imagedata r:id="rId127" o:title=""/>
                </v:shape>
                <o:OLEObject Type="Embed" ProgID="Equation.3" ShapeID="_x0000_i1228" DrawAspect="Content" ObjectID="_1829923873" r:id="rId279"/>
              </w:object>
            </w:r>
            <w:r w:rsidRPr="00374636">
              <w:rPr>
                <w:lang w:eastAsia="en-US"/>
              </w:rPr>
              <w:t xml:space="preserve">, PRS </w:t>
            </w:r>
            <w:r w:rsidRPr="00374636">
              <w:rPr>
                <w:position w:val="-12"/>
                <w:lang w:eastAsia="en-US"/>
              </w:rPr>
              <w:object w:dxaOrig="620" w:dyaOrig="380" w14:anchorId="4B581105">
                <v:shape id="_x0000_i1229" type="#_x0000_t75" style="width:29.25pt;height:14.25pt" o:ole="" fillcolor="window">
                  <v:imagedata r:id="rId20" o:title=""/>
                </v:shape>
                <o:OLEObject Type="Embed" ProgID="Equation.3" ShapeID="_x0000_i1229" DrawAspect="Content" ObjectID="_1829923874"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0C91D711">
          <v:shape id="_x0000_i1230" type="#_x0000_t75" style="width:114.75pt;height:36.75pt" o:ole="">
            <v:imagedata r:id="rId138" o:title=""/>
          </v:shape>
          <o:OLEObject Type="Embed" ProgID="Equation.3" ShapeID="_x0000_i1230" DrawAspect="Content" ObjectID="_1829923875" r:id="rId281"/>
        </w:object>
      </w:r>
      <w:r w:rsidRPr="00374636">
        <w:t xml:space="preserve">, where </w:t>
      </w:r>
      <w:r w:rsidRPr="00374636">
        <w:rPr>
          <w:position w:val="-4"/>
        </w:rPr>
        <w:object w:dxaOrig="320" w:dyaOrig="260" w14:anchorId="51F47061">
          <v:shape id="_x0000_i1231" type="#_x0000_t75" style="width:14.25pt;height:14.25pt" o:ole="">
            <v:imagedata r:id="rId140" o:title=""/>
          </v:shape>
          <o:OLEObject Type="Embed" ProgID="Equation.3" ShapeID="_x0000_i1231" DrawAspect="Content" ObjectID="_1829923876" r:id="rId282"/>
        </w:object>
      </w:r>
      <w:r w:rsidRPr="00374636">
        <w:t xml:space="preserve">=16 and </w:t>
      </w:r>
      <w:r w:rsidRPr="00374636">
        <w:rPr>
          <w:position w:val="-6"/>
        </w:rPr>
        <w:object w:dxaOrig="200" w:dyaOrig="220" w14:anchorId="298824D6">
          <v:shape id="_x0000_i1232" type="#_x0000_t75" style="width:6.75pt;height:14.25pt" o:ole="">
            <v:imagedata r:id="rId142" o:title=""/>
          </v:shape>
          <o:OLEObject Type="Embed" ProgID="Equation.3" ShapeID="_x0000_i1232" DrawAspect="Content" ObjectID="_1829923877" r:id="rId283"/>
        </w:object>
      </w:r>
      <w:r w:rsidRPr="00374636">
        <w:t>=16 are the parameters specified in clause 9.2.1.3 and Table 9.2.1.3</w:t>
      </w:r>
      <w:r w:rsidRPr="00374636">
        <w:noBreakHyphen/>
        <w:t>1. This gives the total RSTD reporting delay of 4960 ms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80" w:name="_Toc27481758"/>
      <w:bookmarkStart w:id="2881" w:name="_Toc68183008"/>
      <w:bookmarkStart w:id="2882" w:name="_Toc75461852"/>
      <w:bookmarkStart w:id="2883" w:name="_Toc76023973"/>
      <w:bookmarkStart w:id="2884" w:name="_Toc83678416"/>
      <w:bookmarkStart w:id="2885" w:name="_Toc90629137"/>
      <w:r w:rsidRPr="00374636">
        <w:t>9.2.1A</w:t>
      </w:r>
      <w:r w:rsidRPr="00374636">
        <w:tab/>
        <w:t>FDD-FDD inter-frequency RSTD Measurement Reporting Delay for UE Category 1bis</w:t>
      </w:r>
      <w:bookmarkEnd w:id="2880"/>
      <w:bookmarkEnd w:id="2881"/>
      <w:bookmarkEnd w:id="2882"/>
      <w:bookmarkEnd w:id="2883"/>
      <w:bookmarkEnd w:id="2884"/>
      <w:bookmarkEnd w:id="2885"/>
    </w:p>
    <w:p w14:paraId="50123543" w14:textId="77777777" w:rsidR="00D65C49" w:rsidRPr="00374636" w:rsidRDefault="00D65C49" w:rsidP="00D65C49">
      <w:pPr>
        <w:pStyle w:val="Heading5"/>
      </w:pPr>
      <w:bookmarkStart w:id="2886" w:name="_Toc27481759"/>
      <w:bookmarkStart w:id="2887" w:name="_Toc68183009"/>
      <w:bookmarkStart w:id="2888" w:name="_Toc75461853"/>
      <w:bookmarkStart w:id="2889" w:name="_Toc76023974"/>
      <w:bookmarkStart w:id="2890" w:name="_Toc83678417"/>
      <w:bookmarkStart w:id="2891" w:name="_Toc90629138"/>
      <w:r w:rsidRPr="00374636">
        <w:t>9.2.1A.1</w:t>
      </w:r>
      <w:r w:rsidRPr="00374636">
        <w:tab/>
        <w:t>Test purpose</w:t>
      </w:r>
      <w:bookmarkEnd w:id="2886"/>
      <w:bookmarkEnd w:id="2887"/>
      <w:bookmarkEnd w:id="2888"/>
      <w:bookmarkEnd w:id="2889"/>
      <w:bookmarkEnd w:id="2890"/>
      <w:bookmarkEnd w:id="2891"/>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2" w:name="_Toc27481760"/>
      <w:bookmarkStart w:id="2893" w:name="_Toc68183010"/>
      <w:bookmarkStart w:id="2894" w:name="_Toc75461854"/>
      <w:bookmarkStart w:id="2895" w:name="_Toc76023975"/>
      <w:bookmarkStart w:id="2896" w:name="_Toc83678418"/>
      <w:bookmarkStart w:id="2897" w:name="_Toc90629139"/>
      <w:r w:rsidRPr="00374636">
        <w:t>9.2.1A.2</w:t>
      </w:r>
      <w:r w:rsidRPr="00374636">
        <w:tab/>
        <w:t>Test applicability</w:t>
      </w:r>
      <w:bookmarkEnd w:id="2892"/>
      <w:bookmarkEnd w:id="2893"/>
      <w:bookmarkEnd w:id="2894"/>
      <w:bookmarkEnd w:id="2895"/>
      <w:bookmarkEnd w:id="2896"/>
      <w:bookmarkEnd w:id="2897"/>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8" w:name="_Toc27481761"/>
      <w:bookmarkStart w:id="2899" w:name="_Toc68183011"/>
      <w:bookmarkStart w:id="2900" w:name="_Toc75461855"/>
      <w:bookmarkStart w:id="2901" w:name="_Toc76023976"/>
      <w:bookmarkStart w:id="2902" w:name="_Toc83678419"/>
      <w:bookmarkStart w:id="2903" w:name="_Toc90629140"/>
      <w:r w:rsidRPr="00374636">
        <w:t>9.2.1A.3</w:t>
      </w:r>
      <w:r w:rsidRPr="00374636">
        <w:tab/>
        <w:t>Minimum conformance requirements</w:t>
      </w:r>
      <w:bookmarkEnd w:id="2898"/>
      <w:bookmarkEnd w:id="2899"/>
      <w:bookmarkEnd w:id="2900"/>
      <w:bookmarkEnd w:id="2901"/>
      <w:bookmarkEnd w:id="2902"/>
      <w:bookmarkEnd w:id="2903"/>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1.25pt;height:21.75pt" o:ole="">
            <v:imagedata r:id="rId247" o:title=""/>
          </v:shape>
          <o:OLEObject Type="Embed" ProgID="Equation.3" ShapeID="_x0000_i1233" DrawAspect="Content" ObjectID="_1829923878"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1.75pt;height:21.75pt" o:ole="">
                  <v:imagedata r:id="rId90" o:title=""/>
                </v:shape>
                <o:OLEObject Type="Embed" ProgID="Equation.3" ShapeID="_x0000_i1234" DrawAspect="Content" ObjectID="_1829923879"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25pt;height:14.25pt" o:ole="">
                  <v:imagedata r:id="rId92" o:title=""/>
                </v:shape>
                <o:OLEObject Type="Embed" ProgID="Equation.3" ShapeID="_x0000_i1235" DrawAspect="Content" ObjectID="_1829923880"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160 ms</w:t>
            </w:r>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4" w:name="_Toc27481762"/>
      <w:bookmarkStart w:id="2905" w:name="_Toc68183012"/>
      <w:bookmarkStart w:id="2906" w:name="_Toc75461856"/>
      <w:bookmarkStart w:id="2907" w:name="_Toc76023977"/>
      <w:bookmarkStart w:id="2908" w:name="_Toc83678420"/>
      <w:bookmarkStart w:id="2909" w:name="_Toc90629141"/>
      <w:r w:rsidRPr="00374636">
        <w:t>9.2.1A.4</w:t>
      </w:r>
      <w:r w:rsidRPr="00374636">
        <w:tab/>
        <w:t>Test description</w:t>
      </w:r>
      <w:bookmarkEnd w:id="2904"/>
      <w:bookmarkEnd w:id="2905"/>
      <w:bookmarkEnd w:id="2906"/>
      <w:bookmarkEnd w:id="2907"/>
      <w:bookmarkEnd w:id="2908"/>
      <w:bookmarkEnd w:id="2909"/>
    </w:p>
    <w:p w14:paraId="17D6311F" w14:textId="77777777" w:rsidR="00D65C49" w:rsidRPr="00374636" w:rsidRDefault="00D65C49" w:rsidP="00D65C49">
      <w:pPr>
        <w:pStyle w:val="Heading6"/>
      </w:pPr>
      <w:bookmarkStart w:id="2910" w:name="_Toc27481763"/>
      <w:bookmarkStart w:id="2911" w:name="_Toc68183013"/>
      <w:bookmarkStart w:id="2912" w:name="_Toc75461857"/>
      <w:bookmarkStart w:id="2913" w:name="_Toc76023978"/>
      <w:bookmarkStart w:id="2914" w:name="_Toc83678421"/>
      <w:bookmarkStart w:id="2915" w:name="_Toc90629142"/>
      <w:r w:rsidRPr="00374636">
        <w:t>9.2.1A.4.1</w:t>
      </w:r>
      <w:r w:rsidRPr="00374636">
        <w:tab/>
        <w:t>Initial conditions</w:t>
      </w:r>
      <w:bookmarkEnd w:id="2910"/>
      <w:bookmarkEnd w:id="2911"/>
      <w:bookmarkEnd w:id="2912"/>
      <w:bookmarkEnd w:id="2913"/>
      <w:bookmarkEnd w:id="2914"/>
      <w:bookmarkEnd w:id="2915"/>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lastRenderedPageBreak/>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07238980"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45B414C4"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1.75pt;height:14.25pt" o:ole="">
                  <v:imagedata r:id="rId120" o:title=""/>
                </v:shape>
                <o:OLEObject Type="Embed" ProgID="Equation.3" ShapeID="_x0000_i1236" DrawAspect="Content" ObjectID="_1829923881"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509C3F59">
                <v:shape id="_x0000_i1237" type="#_x0000_t75" style="width:42.75pt;height:14.25pt" o:ole="">
                  <v:imagedata r:id="rId270" o:title=""/>
                </v:shape>
                <o:OLEObject Type="Embed" ProgID="Equation.3" ShapeID="_x0000_i1237" DrawAspect="Content" ObjectID="_1829923882"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1.75pt;height:14.25pt" o:ole="">
                  <v:imagedata r:id="rId124" o:title=""/>
                </v:shape>
                <o:OLEObject Type="Embed" ProgID="Equation.3" ShapeID="_x0000_i1238" DrawAspect="Content" ObjectID="_1829923883"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6" w:name="_Toc27481764"/>
      <w:bookmarkStart w:id="2917" w:name="_Toc68183014"/>
      <w:bookmarkStart w:id="2918" w:name="_Toc75461858"/>
      <w:bookmarkStart w:id="2919" w:name="_Toc76023979"/>
      <w:bookmarkStart w:id="2920" w:name="_Toc83678422"/>
      <w:bookmarkStart w:id="2921" w:name="_Toc90629143"/>
      <w:r w:rsidRPr="00374636">
        <w:t>9.2.1A.4.2</w:t>
      </w:r>
      <w:r w:rsidRPr="00374636">
        <w:tab/>
        <w:t>Test procedure</w:t>
      </w:r>
      <w:bookmarkEnd w:id="2916"/>
      <w:bookmarkEnd w:id="2917"/>
      <w:bookmarkEnd w:id="2918"/>
      <w:bookmarkEnd w:id="2919"/>
      <w:bookmarkEnd w:id="2920"/>
      <w:bookmarkEnd w:id="2921"/>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2" w:name="_Toc27481765"/>
      <w:bookmarkStart w:id="2923" w:name="_Toc68183015"/>
      <w:bookmarkStart w:id="2924" w:name="_Toc75461859"/>
      <w:bookmarkStart w:id="2925" w:name="_Toc76023980"/>
      <w:bookmarkStart w:id="2926" w:name="_Toc83678423"/>
      <w:bookmarkStart w:id="2927" w:name="_Toc90629144"/>
      <w:r w:rsidRPr="00374636">
        <w:t>9.2.1A.4.3</w:t>
      </w:r>
      <w:r w:rsidRPr="00374636">
        <w:tab/>
        <w:t>Message contents</w:t>
      </w:r>
      <w:bookmarkEnd w:id="2922"/>
      <w:bookmarkEnd w:id="2923"/>
      <w:bookmarkEnd w:id="2924"/>
      <w:bookmarkEnd w:id="2925"/>
      <w:bookmarkEnd w:id="2926"/>
      <w:bookmarkEnd w:id="2927"/>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lastRenderedPageBreak/>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AF56F7" w14:textId="77777777" w:rsidR="00D65C49" w:rsidRPr="00374636" w:rsidRDefault="00D65C49" w:rsidP="007C6871">
            <w:pPr>
              <w:pStyle w:val="TAL"/>
              <w:rPr>
                <w:rFonts w:eastAsia="MS Mincho"/>
                <w:lang w:eastAsia="en-US"/>
              </w:rPr>
            </w:pPr>
          </w:p>
        </w:tc>
        <w:tc>
          <w:tcPr>
            <w:tcW w:w="1700" w:type="dxa"/>
          </w:tcPr>
          <w:p w14:paraId="6BA7F2A8" w14:textId="77777777" w:rsidR="00D65C49" w:rsidRPr="00374636" w:rsidRDefault="00D65C49" w:rsidP="007C6871">
            <w:pPr>
              <w:pStyle w:val="TAL"/>
              <w:rPr>
                <w:rFonts w:eastAsia="MS Mincho"/>
                <w:lang w:eastAsia="en-US"/>
              </w:rPr>
            </w:pPr>
          </w:p>
        </w:tc>
        <w:tc>
          <w:tcPr>
            <w:tcW w:w="1104" w:type="dxa"/>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FDF376B" w14:textId="77777777" w:rsidR="00D65C49" w:rsidRPr="00374636" w:rsidRDefault="00D65C49" w:rsidP="007C6871">
            <w:pPr>
              <w:pStyle w:val="TAL"/>
              <w:rPr>
                <w:rFonts w:eastAsia="MS Mincho"/>
                <w:lang w:eastAsia="en-US"/>
              </w:rPr>
            </w:pPr>
          </w:p>
        </w:tc>
        <w:tc>
          <w:tcPr>
            <w:tcW w:w="1700" w:type="dxa"/>
          </w:tcPr>
          <w:p w14:paraId="615E0040" w14:textId="77777777" w:rsidR="00D65C49" w:rsidRPr="00374636" w:rsidRDefault="00D65C49" w:rsidP="007C6871">
            <w:pPr>
              <w:pStyle w:val="TAL"/>
              <w:rPr>
                <w:rFonts w:eastAsia="MS Mincho"/>
                <w:lang w:eastAsia="en-US"/>
              </w:rPr>
            </w:pPr>
          </w:p>
        </w:tc>
        <w:tc>
          <w:tcPr>
            <w:tcW w:w="1104" w:type="dxa"/>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73941F21" w14:textId="77777777" w:rsidR="00D65C49" w:rsidRPr="00374636" w:rsidRDefault="00D65C49" w:rsidP="007C6871">
            <w:pPr>
              <w:pStyle w:val="TAL"/>
              <w:rPr>
                <w:rFonts w:eastAsia="MS Mincho"/>
                <w:lang w:eastAsia="en-US"/>
              </w:rPr>
            </w:pPr>
          </w:p>
        </w:tc>
        <w:tc>
          <w:tcPr>
            <w:tcW w:w="1700" w:type="dxa"/>
          </w:tcPr>
          <w:p w14:paraId="147B2E26" w14:textId="77777777" w:rsidR="00D65C49" w:rsidRPr="00374636" w:rsidRDefault="00D65C49" w:rsidP="007C6871">
            <w:pPr>
              <w:pStyle w:val="TAL"/>
              <w:rPr>
                <w:rFonts w:eastAsia="MS Mincho"/>
                <w:lang w:eastAsia="en-US"/>
              </w:rPr>
            </w:pPr>
          </w:p>
        </w:tc>
        <w:tc>
          <w:tcPr>
            <w:tcW w:w="1104" w:type="dxa"/>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562EAE38" w14:textId="77777777" w:rsidR="00D65C49" w:rsidRPr="00374636" w:rsidRDefault="00D65C49" w:rsidP="007C6871">
            <w:pPr>
              <w:pStyle w:val="TAL"/>
              <w:rPr>
                <w:rFonts w:eastAsia="MS Mincho"/>
                <w:lang w:eastAsia="en-US"/>
              </w:rPr>
            </w:pPr>
          </w:p>
        </w:tc>
        <w:tc>
          <w:tcPr>
            <w:tcW w:w="1700" w:type="dxa"/>
          </w:tcPr>
          <w:p w14:paraId="57DE7588" w14:textId="77777777" w:rsidR="00D65C49" w:rsidRPr="00374636" w:rsidRDefault="00D65C49" w:rsidP="007C6871">
            <w:pPr>
              <w:pStyle w:val="TAL"/>
              <w:rPr>
                <w:rFonts w:eastAsia="MS Mincho"/>
                <w:lang w:eastAsia="en-US"/>
              </w:rPr>
            </w:pPr>
          </w:p>
        </w:tc>
        <w:tc>
          <w:tcPr>
            <w:tcW w:w="1104" w:type="dxa"/>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tcPr>
          <w:p w14:paraId="0A64DC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5F36B6" w14:textId="77777777" w:rsidR="00D65C49" w:rsidRPr="00374636" w:rsidRDefault="00D65C49" w:rsidP="007C6871">
            <w:pPr>
              <w:pStyle w:val="TAL"/>
              <w:rPr>
                <w:rFonts w:eastAsia="MS Mincho"/>
                <w:lang w:eastAsia="en-US"/>
              </w:rPr>
            </w:pPr>
          </w:p>
        </w:tc>
        <w:tc>
          <w:tcPr>
            <w:tcW w:w="1700" w:type="dxa"/>
          </w:tcPr>
          <w:p w14:paraId="11C2BCD6" w14:textId="77777777" w:rsidR="00D65C49" w:rsidRPr="00374636" w:rsidRDefault="00D65C49" w:rsidP="007C6871">
            <w:pPr>
              <w:pStyle w:val="TAL"/>
              <w:rPr>
                <w:rFonts w:eastAsia="MS Mincho"/>
                <w:lang w:eastAsia="en-US"/>
              </w:rPr>
            </w:pPr>
          </w:p>
        </w:tc>
        <w:tc>
          <w:tcPr>
            <w:tcW w:w="1104" w:type="dxa"/>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87817EC" w14:textId="77777777" w:rsidR="00D65C49" w:rsidRPr="00374636" w:rsidRDefault="00D65C49" w:rsidP="007C6871">
            <w:pPr>
              <w:pStyle w:val="TAL"/>
              <w:rPr>
                <w:rFonts w:eastAsia="MS Mincho"/>
                <w:lang w:eastAsia="en-US"/>
              </w:rPr>
            </w:pPr>
          </w:p>
        </w:tc>
        <w:tc>
          <w:tcPr>
            <w:tcW w:w="1700" w:type="dxa"/>
          </w:tcPr>
          <w:p w14:paraId="423AA502" w14:textId="77777777" w:rsidR="00D65C49" w:rsidRPr="00374636" w:rsidRDefault="00D65C49" w:rsidP="007C6871">
            <w:pPr>
              <w:pStyle w:val="TAL"/>
              <w:rPr>
                <w:rFonts w:eastAsia="MS Mincho"/>
                <w:lang w:eastAsia="en-US"/>
              </w:rPr>
            </w:pPr>
          </w:p>
        </w:tc>
        <w:tc>
          <w:tcPr>
            <w:tcW w:w="1104" w:type="dxa"/>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058E127D" w14:textId="77777777" w:rsidR="00D65C49" w:rsidRPr="00374636" w:rsidRDefault="00D65C49" w:rsidP="007C6871">
            <w:pPr>
              <w:pStyle w:val="TAL"/>
              <w:rPr>
                <w:rFonts w:eastAsia="MS Mincho"/>
                <w:lang w:eastAsia="en-US"/>
              </w:rPr>
            </w:pPr>
          </w:p>
        </w:tc>
        <w:tc>
          <w:tcPr>
            <w:tcW w:w="1700" w:type="dxa"/>
          </w:tcPr>
          <w:p w14:paraId="3667E614" w14:textId="77777777" w:rsidR="00D65C49" w:rsidRPr="00374636" w:rsidRDefault="00D65C49" w:rsidP="007C6871">
            <w:pPr>
              <w:pStyle w:val="TAL"/>
              <w:rPr>
                <w:rFonts w:eastAsia="MS Mincho"/>
                <w:lang w:eastAsia="en-US"/>
              </w:rPr>
            </w:pPr>
          </w:p>
        </w:tc>
        <w:tc>
          <w:tcPr>
            <w:tcW w:w="1104" w:type="dxa"/>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tcPr>
          <w:p w14:paraId="2BECCD24" w14:textId="77777777" w:rsidR="00D65C49" w:rsidRPr="00374636" w:rsidRDefault="00D65C49" w:rsidP="007C6871">
            <w:pPr>
              <w:pStyle w:val="TAL"/>
              <w:rPr>
                <w:lang w:eastAsia="en-US"/>
              </w:rPr>
            </w:pPr>
            <w:r w:rsidRPr="00374636">
              <w:rPr>
                <w:lang w:eastAsia="en-US"/>
              </w:rPr>
              <w:t xml:space="preserve">            commonIEsRequestLocationInformation</w:t>
            </w:r>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76A79A3" w14:textId="77777777" w:rsidR="00D65C49" w:rsidRPr="00374636" w:rsidRDefault="00D65C49" w:rsidP="007C6871">
            <w:pPr>
              <w:pStyle w:val="TAL"/>
              <w:rPr>
                <w:rFonts w:eastAsia="MS Mincho"/>
                <w:lang w:eastAsia="en-US"/>
              </w:rPr>
            </w:pPr>
          </w:p>
        </w:tc>
        <w:tc>
          <w:tcPr>
            <w:tcW w:w="1700" w:type="dxa"/>
          </w:tcPr>
          <w:p w14:paraId="7AC95FA4" w14:textId="77777777" w:rsidR="00D65C49" w:rsidRPr="00374636" w:rsidRDefault="00D65C49" w:rsidP="007C6871">
            <w:pPr>
              <w:pStyle w:val="TAL"/>
              <w:rPr>
                <w:rFonts w:eastAsia="MS Mincho"/>
                <w:lang w:eastAsia="en-US"/>
              </w:rPr>
            </w:pPr>
          </w:p>
        </w:tc>
        <w:tc>
          <w:tcPr>
            <w:tcW w:w="1104" w:type="dxa"/>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tcPr>
          <w:p w14:paraId="392C080F"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693DFE4A" w14:textId="77777777" w:rsidR="00D65C49" w:rsidRPr="00374636" w:rsidRDefault="00D65C49" w:rsidP="007C6871">
            <w:pPr>
              <w:pStyle w:val="TAL"/>
              <w:rPr>
                <w:rFonts w:eastAsia="MS Mincho"/>
                <w:lang w:eastAsia="en-US"/>
              </w:rPr>
            </w:pPr>
          </w:p>
        </w:tc>
        <w:tc>
          <w:tcPr>
            <w:tcW w:w="1700" w:type="dxa"/>
          </w:tcPr>
          <w:p w14:paraId="0A51591E" w14:textId="77777777" w:rsidR="00D65C49" w:rsidRPr="00374636" w:rsidRDefault="00D65C49" w:rsidP="007C6871">
            <w:pPr>
              <w:pStyle w:val="TAL"/>
              <w:rPr>
                <w:rFonts w:eastAsia="MS Mincho"/>
                <w:lang w:eastAsia="en-US"/>
              </w:rPr>
            </w:pPr>
          </w:p>
        </w:tc>
        <w:tc>
          <w:tcPr>
            <w:tcW w:w="1104" w:type="dxa"/>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tcPr>
          <w:p w14:paraId="2CD2A249"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27A8911B" w14:textId="77777777" w:rsidR="00D65C49" w:rsidRPr="00374636" w:rsidRDefault="00D65C49" w:rsidP="007C6871">
            <w:pPr>
              <w:pStyle w:val="TAL"/>
              <w:rPr>
                <w:rFonts w:eastAsia="MS Mincho"/>
                <w:lang w:eastAsia="en-US"/>
              </w:rPr>
            </w:pPr>
          </w:p>
        </w:tc>
        <w:tc>
          <w:tcPr>
            <w:tcW w:w="1700" w:type="dxa"/>
          </w:tcPr>
          <w:p w14:paraId="08D37056" w14:textId="77777777" w:rsidR="00D65C49" w:rsidRPr="00374636" w:rsidRDefault="00D65C49" w:rsidP="007C6871">
            <w:pPr>
              <w:pStyle w:val="TAL"/>
              <w:rPr>
                <w:rFonts w:eastAsia="MS Mincho"/>
                <w:lang w:eastAsia="en-US"/>
              </w:rPr>
            </w:pPr>
          </w:p>
        </w:tc>
        <w:tc>
          <w:tcPr>
            <w:tcW w:w="1104" w:type="dxa"/>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tcPr>
          <w:p w14:paraId="34E5AE12" w14:textId="77777777" w:rsidR="00D65C49" w:rsidRPr="00374636" w:rsidRDefault="00D65C49" w:rsidP="007C6871">
            <w:pPr>
              <w:pStyle w:val="TAL"/>
              <w:rPr>
                <w:rFonts w:eastAsia="MS Mincho"/>
                <w:lang w:eastAsia="en-US"/>
              </w:rPr>
            </w:pPr>
          </w:p>
        </w:tc>
        <w:tc>
          <w:tcPr>
            <w:tcW w:w="1700" w:type="dxa"/>
          </w:tcPr>
          <w:p w14:paraId="6A53A60E" w14:textId="77777777" w:rsidR="00D65C49" w:rsidRPr="00374636" w:rsidRDefault="00D65C49" w:rsidP="007C6871">
            <w:pPr>
              <w:pStyle w:val="TAL"/>
              <w:rPr>
                <w:rFonts w:eastAsia="MS Mincho"/>
                <w:lang w:eastAsia="en-US"/>
              </w:rPr>
            </w:pPr>
          </w:p>
        </w:tc>
        <w:tc>
          <w:tcPr>
            <w:tcW w:w="1104" w:type="dxa"/>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tcPr>
          <w:p w14:paraId="6D0D0568" w14:textId="77777777" w:rsidR="00D65C49" w:rsidRPr="00374636" w:rsidRDefault="00D65C49" w:rsidP="007C6871">
            <w:pPr>
              <w:pStyle w:val="TAL"/>
              <w:rPr>
                <w:rFonts w:eastAsia="MS Mincho"/>
                <w:lang w:eastAsia="en-US"/>
              </w:rPr>
            </w:pPr>
          </w:p>
        </w:tc>
        <w:tc>
          <w:tcPr>
            <w:tcW w:w="1700" w:type="dxa"/>
          </w:tcPr>
          <w:p w14:paraId="27955A2C" w14:textId="77777777" w:rsidR="00D65C49" w:rsidRPr="00374636" w:rsidRDefault="00D65C49" w:rsidP="007C6871">
            <w:pPr>
              <w:pStyle w:val="TAL"/>
              <w:rPr>
                <w:rFonts w:eastAsia="MS Mincho"/>
                <w:lang w:eastAsia="en-US"/>
              </w:rPr>
            </w:pPr>
          </w:p>
        </w:tc>
        <w:tc>
          <w:tcPr>
            <w:tcW w:w="1104" w:type="dxa"/>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tcPr>
          <w:p w14:paraId="1DCCEA56" w14:textId="77777777" w:rsidR="00D65C49" w:rsidRPr="00374636" w:rsidRDefault="00D65C49" w:rsidP="007C6871">
            <w:pPr>
              <w:pStyle w:val="TAL"/>
              <w:rPr>
                <w:rFonts w:eastAsia="MS Mincho"/>
                <w:lang w:eastAsia="en-US"/>
              </w:rPr>
            </w:pPr>
          </w:p>
        </w:tc>
        <w:tc>
          <w:tcPr>
            <w:tcW w:w="1700" w:type="dxa"/>
          </w:tcPr>
          <w:p w14:paraId="5946AB4D" w14:textId="77777777" w:rsidR="00D65C49" w:rsidRPr="00374636" w:rsidRDefault="00D65C49" w:rsidP="007C6871">
            <w:pPr>
              <w:pStyle w:val="TAL"/>
              <w:rPr>
                <w:rFonts w:eastAsia="MS Mincho"/>
                <w:lang w:eastAsia="en-US"/>
              </w:rPr>
            </w:pPr>
          </w:p>
        </w:tc>
        <w:tc>
          <w:tcPr>
            <w:tcW w:w="1104" w:type="dxa"/>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tcPr>
          <w:p w14:paraId="0939A86E" w14:textId="77777777" w:rsidR="00D65C49" w:rsidRPr="00374636" w:rsidRDefault="00D65C49" w:rsidP="007C6871">
            <w:pPr>
              <w:pStyle w:val="TAL"/>
              <w:rPr>
                <w:rFonts w:eastAsia="MS Mincho"/>
                <w:lang w:eastAsia="en-US"/>
              </w:rPr>
            </w:pPr>
          </w:p>
        </w:tc>
        <w:tc>
          <w:tcPr>
            <w:tcW w:w="1700" w:type="dxa"/>
          </w:tcPr>
          <w:p w14:paraId="03FF4839" w14:textId="77777777" w:rsidR="00D65C49" w:rsidRPr="00374636" w:rsidRDefault="00D65C49" w:rsidP="007C6871">
            <w:pPr>
              <w:pStyle w:val="TAL"/>
              <w:rPr>
                <w:rFonts w:eastAsia="MS Mincho"/>
                <w:lang w:eastAsia="en-US"/>
              </w:rPr>
            </w:pPr>
          </w:p>
        </w:tc>
        <w:tc>
          <w:tcPr>
            <w:tcW w:w="1104" w:type="dxa"/>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tcPr>
          <w:p w14:paraId="05BDF3BD" w14:textId="77777777" w:rsidR="00D65C49" w:rsidRPr="00374636" w:rsidRDefault="00D65C49" w:rsidP="007C6871">
            <w:pPr>
              <w:pStyle w:val="TAL"/>
              <w:rPr>
                <w:rFonts w:eastAsia="MS Mincho"/>
                <w:lang w:eastAsia="en-US"/>
              </w:rPr>
            </w:pPr>
          </w:p>
        </w:tc>
        <w:tc>
          <w:tcPr>
            <w:tcW w:w="1700" w:type="dxa"/>
          </w:tcPr>
          <w:p w14:paraId="633C5C7F" w14:textId="77777777" w:rsidR="00D65C49" w:rsidRPr="00374636" w:rsidRDefault="00D65C49" w:rsidP="007C6871">
            <w:pPr>
              <w:pStyle w:val="TAL"/>
              <w:rPr>
                <w:rFonts w:eastAsia="MS Mincho"/>
                <w:lang w:eastAsia="en-US"/>
              </w:rPr>
            </w:pPr>
          </w:p>
        </w:tc>
        <w:tc>
          <w:tcPr>
            <w:tcW w:w="1104" w:type="dxa"/>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tcPr>
          <w:p w14:paraId="3444D3EB" w14:textId="77777777" w:rsidR="00D65C49" w:rsidRPr="00374636" w:rsidRDefault="00D65C49" w:rsidP="007C6871">
            <w:pPr>
              <w:pStyle w:val="TAL"/>
              <w:rPr>
                <w:rFonts w:eastAsia="MS Mincho"/>
                <w:lang w:eastAsia="en-US"/>
              </w:rPr>
            </w:pPr>
          </w:p>
        </w:tc>
        <w:tc>
          <w:tcPr>
            <w:tcW w:w="1700" w:type="dxa"/>
          </w:tcPr>
          <w:p w14:paraId="4F82A63A" w14:textId="77777777" w:rsidR="00D65C49" w:rsidRPr="00374636" w:rsidRDefault="00D65C49" w:rsidP="007C6871">
            <w:pPr>
              <w:pStyle w:val="TAL"/>
              <w:rPr>
                <w:rFonts w:eastAsia="MS Mincho"/>
                <w:lang w:eastAsia="en-US"/>
              </w:rPr>
            </w:pPr>
          </w:p>
        </w:tc>
        <w:tc>
          <w:tcPr>
            <w:tcW w:w="1104" w:type="dxa"/>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tcPr>
          <w:p w14:paraId="1D20843A" w14:textId="77777777" w:rsidR="00D65C49" w:rsidRPr="00374636" w:rsidRDefault="00D65C49" w:rsidP="007C6871">
            <w:pPr>
              <w:pStyle w:val="TAL"/>
              <w:rPr>
                <w:rFonts w:eastAsia="MS Mincho"/>
                <w:lang w:eastAsia="en-US"/>
              </w:rPr>
            </w:pPr>
          </w:p>
        </w:tc>
        <w:tc>
          <w:tcPr>
            <w:tcW w:w="1700" w:type="dxa"/>
          </w:tcPr>
          <w:p w14:paraId="037D6D74" w14:textId="77777777" w:rsidR="00D65C49" w:rsidRPr="00374636" w:rsidRDefault="00D65C49" w:rsidP="007C6871">
            <w:pPr>
              <w:pStyle w:val="TAL"/>
              <w:rPr>
                <w:rFonts w:eastAsia="MS Mincho"/>
                <w:lang w:eastAsia="en-US"/>
              </w:rPr>
            </w:pPr>
          </w:p>
        </w:tc>
        <w:tc>
          <w:tcPr>
            <w:tcW w:w="1104" w:type="dxa"/>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tcPr>
          <w:p w14:paraId="1914A4F2" w14:textId="77777777" w:rsidR="00D65C49" w:rsidRPr="00374636" w:rsidRDefault="00D65C49" w:rsidP="007C6871">
            <w:pPr>
              <w:pStyle w:val="TAL"/>
              <w:rPr>
                <w:rFonts w:eastAsia="MS Mincho"/>
                <w:lang w:eastAsia="en-US"/>
              </w:rPr>
            </w:pPr>
          </w:p>
        </w:tc>
        <w:tc>
          <w:tcPr>
            <w:tcW w:w="1700" w:type="dxa"/>
          </w:tcPr>
          <w:p w14:paraId="4808A9A9" w14:textId="77777777" w:rsidR="00D65C49" w:rsidRPr="00374636" w:rsidRDefault="00D65C49" w:rsidP="007C6871">
            <w:pPr>
              <w:pStyle w:val="TAL"/>
              <w:rPr>
                <w:rFonts w:eastAsia="MS Mincho"/>
                <w:lang w:eastAsia="en-US"/>
              </w:rPr>
            </w:pPr>
          </w:p>
        </w:tc>
        <w:tc>
          <w:tcPr>
            <w:tcW w:w="1104" w:type="dxa"/>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tcPr>
          <w:p w14:paraId="53B73869" w14:textId="77777777" w:rsidR="00D65C49" w:rsidRPr="00374636" w:rsidRDefault="00D65C49" w:rsidP="007C6871">
            <w:pPr>
              <w:pStyle w:val="TAL"/>
              <w:rPr>
                <w:rFonts w:eastAsia="MS Mincho"/>
                <w:lang w:eastAsia="en-US"/>
              </w:rPr>
            </w:pPr>
          </w:p>
        </w:tc>
        <w:tc>
          <w:tcPr>
            <w:tcW w:w="1700" w:type="dxa"/>
          </w:tcPr>
          <w:p w14:paraId="36FC06C9" w14:textId="77777777" w:rsidR="00D65C49" w:rsidRPr="00374636" w:rsidRDefault="00D65C49" w:rsidP="007C6871">
            <w:pPr>
              <w:pStyle w:val="TAL"/>
              <w:rPr>
                <w:rFonts w:eastAsia="MS Mincho"/>
                <w:lang w:eastAsia="en-US"/>
              </w:rPr>
            </w:pPr>
          </w:p>
        </w:tc>
        <w:tc>
          <w:tcPr>
            <w:tcW w:w="1104" w:type="dxa"/>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tcPr>
          <w:p w14:paraId="756574A2" w14:textId="77777777" w:rsidR="00D65C49" w:rsidRPr="00374636" w:rsidRDefault="00D65C49" w:rsidP="007C6871">
            <w:pPr>
              <w:pStyle w:val="TAL"/>
              <w:rPr>
                <w:lang w:eastAsia="en-US"/>
              </w:rPr>
            </w:pPr>
            <w:r w:rsidRPr="00374636">
              <w:rPr>
                <w:lang w:eastAsia="en-US"/>
              </w:rPr>
              <w:t>}</w:t>
            </w:r>
          </w:p>
        </w:tc>
        <w:tc>
          <w:tcPr>
            <w:tcW w:w="2267" w:type="dxa"/>
          </w:tcPr>
          <w:p w14:paraId="50387492" w14:textId="77777777" w:rsidR="00D65C49" w:rsidRPr="00374636" w:rsidRDefault="00D65C49" w:rsidP="007C6871">
            <w:pPr>
              <w:pStyle w:val="TAL"/>
              <w:rPr>
                <w:rFonts w:eastAsia="MS Mincho"/>
                <w:lang w:eastAsia="en-US"/>
              </w:rPr>
            </w:pPr>
          </w:p>
        </w:tc>
        <w:tc>
          <w:tcPr>
            <w:tcW w:w="1700" w:type="dxa"/>
          </w:tcPr>
          <w:p w14:paraId="20DCD97C" w14:textId="77777777" w:rsidR="00D65C49" w:rsidRPr="00374636" w:rsidRDefault="00D65C49" w:rsidP="007C6871">
            <w:pPr>
              <w:pStyle w:val="TAL"/>
              <w:rPr>
                <w:rFonts w:eastAsia="MS Mincho"/>
                <w:lang w:eastAsia="en-US"/>
              </w:rPr>
            </w:pPr>
          </w:p>
        </w:tc>
        <w:tc>
          <w:tcPr>
            <w:tcW w:w="1104" w:type="dxa"/>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8" w:name="_Toc27481766"/>
      <w:bookmarkStart w:id="2929" w:name="_Toc68183016"/>
      <w:bookmarkStart w:id="2930" w:name="_Toc75461860"/>
      <w:bookmarkStart w:id="2931" w:name="_Toc76023981"/>
      <w:bookmarkStart w:id="2932" w:name="_Toc83678424"/>
      <w:bookmarkStart w:id="2933" w:name="_Toc90629145"/>
      <w:r w:rsidRPr="00374636">
        <w:t>9.2.1A.5</w:t>
      </w:r>
      <w:r w:rsidRPr="00374636">
        <w:tab/>
        <w:t>Test requirement</w:t>
      </w:r>
      <w:bookmarkEnd w:id="2928"/>
      <w:bookmarkEnd w:id="2929"/>
      <w:bookmarkEnd w:id="2930"/>
      <w:bookmarkEnd w:id="2931"/>
      <w:bookmarkEnd w:id="2932"/>
      <w:bookmarkEnd w:id="2933"/>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4.75pt;height:36.75pt" o:ole="">
            <v:imagedata r:id="rId138" o:title=""/>
          </v:shape>
          <o:OLEObject Type="Embed" ProgID="Equation.3" ShapeID="_x0000_i1239" DrawAspect="Content" ObjectID="_1829923884" r:id="rId290"/>
        </w:object>
      </w:r>
      <w:r w:rsidRPr="00374636">
        <w:t xml:space="preserve">, where </w:t>
      </w:r>
      <w:r w:rsidRPr="00374636">
        <w:rPr>
          <w:position w:val="-4"/>
        </w:rPr>
        <w:object w:dxaOrig="320" w:dyaOrig="260" w14:anchorId="78AC6216">
          <v:shape id="_x0000_i1240" type="#_x0000_t75" style="width:14.25pt;height:14.25pt" o:ole="">
            <v:imagedata r:id="rId140" o:title=""/>
          </v:shape>
          <o:OLEObject Type="Embed" ProgID="Equation.3" ShapeID="_x0000_i1240" DrawAspect="Content" ObjectID="_1829923885" r:id="rId291"/>
        </w:object>
      </w:r>
      <w:r w:rsidRPr="00374636">
        <w:t xml:space="preserve">=32 and </w:t>
      </w:r>
      <w:r w:rsidRPr="00374636">
        <w:rPr>
          <w:position w:val="-6"/>
        </w:rPr>
        <w:object w:dxaOrig="200" w:dyaOrig="220" w14:anchorId="083BD21E">
          <v:shape id="_x0000_i1241" type="#_x0000_t75" style="width:6.75pt;height:14.25pt" o:ole="">
            <v:imagedata r:id="rId142" o:title=""/>
          </v:shape>
          <o:OLEObject Type="Embed" ProgID="Equation.3" ShapeID="_x0000_i1241" DrawAspect="Content" ObjectID="_1829923886" r:id="rId292"/>
        </w:object>
      </w:r>
      <w:r w:rsidRPr="00374636">
        <w:t>=16 are the parameters specified in clause 9.2.1A.3 and Table 9.2.1A.3</w:t>
      </w:r>
      <w:r w:rsidRPr="00374636">
        <w:noBreakHyphen/>
        <w:t>1. This gives the total RSTD reporting delay of 10080 ms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4" w:name="_Toc27481767"/>
      <w:bookmarkStart w:id="2935" w:name="_Toc68183017"/>
      <w:bookmarkStart w:id="2936" w:name="_Toc75461861"/>
      <w:bookmarkStart w:id="2937" w:name="_Toc76023982"/>
      <w:bookmarkStart w:id="2938" w:name="_Toc83678425"/>
      <w:bookmarkStart w:id="2939" w:name="_Toc90629146"/>
      <w:r w:rsidRPr="00374636">
        <w:t>9.2.</w:t>
      </w:r>
      <w:r w:rsidRPr="00374636">
        <w:rPr>
          <w:lang w:eastAsia="zh-CN"/>
        </w:rPr>
        <w:t>2</w:t>
      </w:r>
      <w:r w:rsidRPr="00374636">
        <w:tab/>
      </w:r>
      <w:r w:rsidRPr="00374636">
        <w:tab/>
        <w:t>TDD-TDD inter-frequency RSTD measurement reporting delay</w:t>
      </w:r>
      <w:bookmarkEnd w:id="2934"/>
      <w:bookmarkEnd w:id="2935"/>
      <w:bookmarkEnd w:id="2936"/>
      <w:bookmarkEnd w:id="2937"/>
      <w:bookmarkEnd w:id="2938"/>
      <w:bookmarkEnd w:id="2939"/>
    </w:p>
    <w:p w14:paraId="24F13FAE" w14:textId="77777777" w:rsidR="00D65C49" w:rsidRPr="00374636" w:rsidRDefault="00D65C49" w:rsidP="00D65C49">
      <w:pPr>
        <w:pStyle w:val="Heading5"/>
      </w:pPr>
      <w:bookmarkStart w:id="2940" w:name="_Toc27481768"/>
      <w:bookmarkStart w:id="2941" w:name="_Toc68183018"/>
      <w:bookmarkStart w:id="2942" w:name="_Toc75461862"/>
      <w:bookmarkStart w:id="2943" w:name="_Toc76023983"/>
      <w:bookmarkStart w:id="2944" w:name="_Toc83678426"/>
      <w:bookmarkStart w:id="2945" w:name="_Toc90629147"/>
      <w:r w:rsidRPr="00374636">
        <w:t>9.2.2.1</w:t>
      </w:r>
      <w:r w:rsidRPr="00374636">
        <w:tab/>
        <w:t>Test purpose</w:t>
      </w:r>
      <w:bookmarkEnd w:id="2940"/>
      <w:bookmarkEnd w:id="2941"/>
      <w:bookmarkEnd w:id="2942"/>
      <w:bookmarkEnd w:id="2943"/>
      <w:bookmarkEnd w:id="2944"/>
      <w:bookmarkEnd w:id="2945"/>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6" w:name="_Toc27481769"/>
      <w:bookmarkStart w:id="2947" w:name="_Toc68183019"/>
      <w:bookmarkStart w:id="2948" w:name="_Toc75461863"/>
      <w:bookmarkStart w:id="2949" w:name="_Toc76023984"/>
      <w:bookmarkStart w:id="2950" w:name="_Toc83678427"/>
      <w:bookmarkStart w:id="2951" w:name="_Toc90629148"/>
      <w:r w:rsidRPr="00374636">
        <w:t>9.2.2.2</w:t>
      </w:r>
      <w:r w:rsidRPr="00374636">
        <w:tab/>
        <w:t>Test applicability</w:t>
      </w:r>
      <w:bookmarkEnd w:id="2946"/>
      <w:bookmarkEnd w:id="2947"/>
      <w:bookmarkEnd w:id="2948"/>
      <w:bookmarkEnd w:id="2949"/>
      <w:bookmarkEnd w:id="2950"/>
      <w:bookmarkEnd w:id="2951"/>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2" w:name="_Toc27481770"/>
      <w:bookmarkStart w:id="2953" w:name="_Toc68183020"/>
      <w:bookmarkStart w:id="2954" w:name="_Toc75461864"/>
      <w:bookmarkStart w:id="2955" w:name="_Toc76023985"/>
      <w:bookmarkStart w:id="2956" w:name="_Toc83678428"/>
      <w:bookmarkStart w:id="2957" w:name="_Toc90629149"/>
      <w:r w:rsidRPr="00374636">
        <w:lastRenderedPageBreak/>
        <w:t>9.2.2.3</w:t>
      </w:r>
      <w:r w:rsidRPr="00374636">
        <w:tab/>
        <w:t>Minimum conformance requirements</w:t>
      </w:r>
      <w:bookmarkEnd w:id="2952"/>
      <w:bookmarkEnd w:id="2953"/>
      <w:bookmarkEnd w:id="2954"/>
      <w:bookmarkEnd w:id="2955"/>
      <w:bookmarkEnd w:id="2956"/>
      <w:bookmarkEnd w:id="2957"/>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1.25pt;height:21.75pt" o:ole="">
            <v:imagedata r:id="rId293" o:title=""/>
          </v:shape>
          <o:OLEObject Type="Embed" ProgID="Equation.3" ShapeID="_x0000_i1242" DrawAspect="Content" ObjectID="_1829923887" r:id="rId294"/>
        </w:object>
      </w:r>
      <w:r w:rsidRPr="00374636">
        <w:rPr>
          <w:rFonts w:eastAsia="MS Mincho" w:cs="v4.2.0"/>
        </w:rPr>
        <w:t xml:space="preserve"> ms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25pt;height:21.75pt" o:ole="">
            <v:imagedata r:id="rId295" o:title=""/>
          </v:shape>
          <o:OLEObject Type="Embed" ProgID="Equation.3" ShapeID="_x0000_i1243" DrawAspect="Content" ObjectID="_1829923888"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1.25pt;height:21.75pt" o:ole="">
            <v:imagedata r:id="rId297" o:title=""/>
          </v:shape>
          <o:OLEObject Type="Embed" ProgID="Equation.3" ShapeID="_x0000_i1244" DrawAspect="Content" ObjectID="_1829923889"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1.75pt;height:14.25pt" o:ole="">
            <v:imagedata r:id="rId90" o:title=""/>
          </v:shape>
          <o:OLEObject Type="Embed" ProgID="Equation.3" ShapeID="_x0000_i1245" DrawAspect="Content" ObjectID="_1829923890"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25pt;height:14.25pt" o:ole="">
            <v:imagedata r:id="rId92" o:title=""/>
          </v:shape>
          <o:OLEObject Type="Embed" ProgID="Equation.3" ShapeID="_x0000_i1246" DrawAspect="Content" ObjectID="_1829923891"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9.25pt;height:14.25pt" o:ole="">
            <v:imagedata r:id="rId94" o:title=""/>
          </v:shape>
          <o:OLEObject Type="Embed" ProgID="Equation.3" ShapeID="_x0000_i1247" DrawAspect="Content" ObjectID="_1829923892" r:id="rId301"/>
        </w:object>
      </w:r>
      <w:r w:rsidRPr="00374636">
        <w:t xml:space="preserve"> (1≤</w:t>
      </w:r>
      <w:r w:rsidRPr="00374636">
        <w:rPr>
          <w:position w:val="-12"/>
        </w:rPr>
        <w:object w:dxaOrig="540" w:dyaOrig="360" w14:anchorId="11D0E503">
          <v:shape id="_x0000_i1248" type="#_x0000_t75" style="width:29.25pt;height:14.25pt" o:ole="">
            <v:imagedata r:id="rId96" o:title=""/>
          </v:shape>
          <o:OLEObject Type="Embed" ProgID="Equation.3" ShapeID="_x0000_i1248" DrawAspect="Content" ObjectID="_1829923893"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4.25pt;height:14.25pt" o:ole="">
            <v:imagedata r:id="rId98" o:title=""/>
          </v:shape>
          <o:OLEObject Type="Embed" ProgID="Equation.3" ShapeID="_x0000_i1249" DrawAspect="Content" ObjectID="_1829923894" r:id="rId303"/>
        </w:object>
      </w:r>
      <w:r w:rsidRPr="00374636">
        <w:t xml:space="preserve"> = </w:t>
      </w:r>
      <w:r w:rsidRPr="00374636">
        <w:rPr>
          <w:position w:val="-28"/>
        </w:rPr>
        <w:object w:dxaOrig="1020" w:dyaOrig="680" w14:anchorId="741DC1C9">
          <v:shape id="_x0000_i1250" type="#_x0000_t75" style="width:50.25pt;height:36.75pt" o:ole="">
            <v:imagedata r:id="rId164" o:title=""/>
          </v:shape>
          <o:OLEObject Type="Embed" ProgID="Equation.3" ShapeID="_x0000_i1250" DrawAspect="Content" ObjectID="_1829923895" r:id="rId304"/>
        </w:object>
      </w:r>
      <w:r w:rsidRPr="00374636">
        <w:t xml:space="preserve"> ms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1.25pt;height:21.75pt" o:ole="">
            <v:imagedata r:id="rId305" o:title=""/>
          </v:shape>
          <o:OLEObject Type="Embed" ProgID="Equation.3" ShapeID="_x0000_i1251" DrawAspect="Content" ObjectID="_1829923896"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1.75pt;height:14.25pt" o:ole="">
                  <v:imagedata r:id="rId90" o:title=""/>
                </v:shape>
                <o:OLEObject Type="Embed" ProgID="Equation.3" ShapeID="_x0000_i1252" DrawAspect="Content" ObjectID="_1829923897"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25pt;height:14.25pt" o:ole="">
                  <v:imagedata r:id="rId92" o:title=""/>
                </v:shape>
                <o:OLEObject Type="Embed" ProgID="Equation.3" ShapeID="_x0000_i1253" DrawAspect="Content" ObjectID="_1829923898"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160 ms</w:t>
            </w:r>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1.25pt;height:21.75pt" o:ole="">
            <v:imagedata r:id="rId309" o:title=""/>
          </v:shape>
          <o:OLEObject Type="Embed" ProgID="Equation.3" ShapeID="_x0000_i1254" DrawAspect="Content" ObjectID="_1829923899"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8.75pt;height:21.75pt" o:ole="">
            <v:imagedata r:id="rId108" o:title=""/>
          </v:shape>
          <o:OLEObject Type="Embed" ProgID="Equation.3" ShapeID="_x0000_i1255" DrawAspect="Content" ObjectID="_1829923900"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25pt;height:21.75pt" o:ole="">
            <v:imagedata r:id="rId110" o:title=""/>
          </v:shape>
          <o:OLEObject Type="Embed" ProgID="Equation.3" ShapeID="_x0000_i1256" DrawAspect="Content" ObjectID="_1829923901"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8.75pt;height:21.75pt" o:ole="">
            <v:imagedata r:id="rId108" o:title=""/>
          </v:shape>
          <o:OLEObject Type="Embed" ProgID="Equation.3" ShapeID="_x0000_i1257" DrawAspect="Content" ObjectID="_1829923902"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25pt;height:21.75pt" o:ole="">
            <v:imagedata r:id="rId110" o:title=""/>
          </v:shape>
          <o:OLEObject Type="Embed" ProgID="Equation.3" ShapeID="_x0000_i1258" DrawAspect="Content" ObjectID="_1829923903"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75pt;height:29.25pt" o:ole="">
            <v:imagedata r:id="rId176" o:title=""/>
          </v:shape>
          <o:OLEObject Type="Embed" ProgID="Equation.3" ShapeID="_x0000_i1259" DrawAspect="Content" ObjectID="_1829923904"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7.75pt;height:21.75pt" o:ole="">
            <v:imagedata r:id="rId13" o:title=""/>
          </v:shape>
          <o:OLEObject Type="Embed" ProgID="Equation.3" ShapeID="_x0000_i1260" DrawAspect="Content" ObjectID="_1829923905"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lastRenderedPageBreak/>
        <w:t xml:space="preserve">The time </w:t>
      </w:r>
      <w:r w:rsidRPr="00374636">
        <w:rPr>
          <w:rFonts w:eastAsia="MS Mincho"/>
          <w:position w:val="-14"/>
        </w:rPr>
        <w:object w:dxaOrig="2079" w:dyaOrig="380" w14:anchorId="1AFA8FF9">
          <v:shape id="_x0000_i1261" type="#_x0000_t75" style="width:101.25pt;height:21.75pt" o:ole="">
            <v:imagedata r:id="rId317" o:title=""/>
          </v:shape>
          <o:OLEObject Type="Embed" ProgID="Equation.3" ShapeID="_x0000_i1261" DrawAspect="Content" ObjectID="_1829923906"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6AF4C8C3"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8" w:name="_Toc27481771"/>
      <w:bookmarkStart w:id="2959" w:name="_Toc68183021"/>
      <w:bookmarkStart w:id="2960" w:name="_Toc75461865"/>
      <w:bookmarkStart w:id="2961" w:name="_Toc76023986"/>
      <w:bookmarkStart w:id="2962" w:name="_Toc83678429"/>
      <w:bookmarkStart w:id="2963" w:name="_Toc90629150"/>
      <w:r w:rsidRPr="00374636">
        <w:t>9.2.2.4</w:t>
      </w:r>
      <w:r w:rsidRPr="00374636">
        <w:tab/>
        <w:t>Test description</w:t>
      </w:r>
      <w:bookmarkEnd w:id="2958"/>
      <w:bookmarkEnd w:id="2959"/>
      <w:bookmarkEnd w:id="2960"/>
      <w:bookmarkEnd w:id="2961"/>
      <w:bookmarkEnd w:id="2962"/>
      <w:bookmarkEnd w:id="2963"/>
    </w:p>
    <w:p w14:paraId="30638FA3" w14:textId="77777777" w:rsidR="00D65C49" w:rsidRPr="00374636" w:rsidRDefault="00D65C49" w:rsidP="00D65C49">
      <w:pPr>
        <w:pStyle w:val="Heading6"/>
      </w:pPr>
      <w:bookmarkStart w:id="2964" w:name="_Toc27481772"/>
      <w:bookmarkStart w:id="2965" w:name="_Toc68183022"/>
      <w:bookmarkStart w:id="2966" w:name="_Toc75461866"/>
      <w:bookmarkStart w:id="2967" w:name="_Toc76023987"/>
      <w:bookmarkStart w:id="2968" w:name="_Toc83678430"/>
      <w:bookmarkStart w:id="2969" w:name="_Toc90629151"/>
      <w:r w:rsidRPr="00374636">
        <w:t>9.2.2.4.1</w:t>
      </w:r>
      <w:r w:rsidRPr="00374636">
        <w:tab/>
        <w:t>Initial conditions</w:t>
      </w:r>
      <w:bookmarkEnd w:id="2964"/>
      <w:bookmarkEnd w:id="2965"/>
      <w:bookmarkEnd w:id="2966"/>
      <w:bookmarkEnd w:id="2967"/>
      <w:bookmarkEnd w:id="2968"/>
      <w:bookmarkEnd w:id="2969"/>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Frequencies to be tested: Mid Range,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5786803E"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lastRenderedPageBreak/>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4E2C8BCF" w:rsidR="00D65C49" w:rsidRPr="00374636" w:rsidRDefault="00D65C49" w:rsidP="00491AC2">
            <w:pPr>
              <w:pStyle w:val="TAL"/>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1.75pt;height:14.25pt" o:ole="">
                  <v:imagedata r:id="rId120" o:title=""/>
                </v:shape>
                <o:OLEObject Type="Embed" ProgID="Equation.3" ShapeID="_x0000_i1262" DrawAspect="Content" ObjectID="_1829923907"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3CD63FD">
                <v:shape id="_x0000_i1263" type="#_x0000_t75" style="width:42.75pt;height:14.25pt" o:ole="">
                  <v:imagedata r:id="rId270" o:title=""/>
                </v:shape>
                <o:OLEObject Type="Embed" ProgID="Equation.3" ShapeID="_x0000_i1263" DrawAspect="Content" ObjectID="_1829923908"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1.75pt;height:14.25pt" o:ole="">
                  <v:imagedata r:id="rId124" o:title=""/>
                </v:shape>
                <o:OLEObject Type="Embed" ProgID="Equation.3" ShapeID="_x0000_i1264" DrawAspect="Content" ObjectID="_1829923909"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Physical cell ID PCI</w:t>
            </w:r>
            <w:r w:rsidRPr="00374636">
              <w:rPr>
                <w:vertAlign w:val="superscript"/>
                <w:lang w:eastAsia="en-US"/>
              </w:rPr>
              <w:t>Note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DwPTS of </w:t>
            </w:r>
            <w:r w:rsidRPr="00374636">
              <w:rPr>
                <w:position w:val="-10"/>
                <w:lang w:eastAsia="en-US"/>
              </w:rPr>
              <w:object w:dxaOrig="800" w:dyaOrig="300" w14:anchorId="404250CB">
                <v:shape id="_x0000_i1265" type="#_x0000_t75" style="width:42.75pt;height:14.25pt" o:ole="">
                  <v:imagedata r:id="rId184" o:title=""/>
                </v:shape>
                <o:OLEObject Type="Embed" ProgID="Equation.3" ShapeID="_x0000_i1265" DrawAspect="Content" ObjectID="_1829923910" r:id="rId322"/>
              </w:object>
            </w:r>
            <w:r w:rsidRPr="00374636">
              <w:rPr>
                <w:lang w:eastAsia="en-US"/>
              </w:rPr>
              <w:t xml:space="preserve"> and UpPTS of </w:t>
            </w:r>
            <w:r w:rsidRPr="00374636">
              <w:rPr>
                <w:position w:val="-10"/>
                <w:lang w:eastAsia="en-US"/>
              </w:rPr>
              <w:object w:dxaOrig="720" w:dyaOrig="300" w14:anchorId="4B2259DB">
                <v:shape id="_x0000_i1266" type="#_x0000_t75" style="width:36.75pt;height:14.25pt" o:ole="">
                  <v:imagedata r:id="rId186" o:title=""/>
                </v:shape>
                <o:OLEObject Type="Embed" ProgID="Equation.3" ShapeID="_x0000_i1266" DrawAspect="Content" ObjectID="_1829923911"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prs-SubframeOffset</w:t>
            </w:r>
            <w:r w:rsidRPr="00374636">
              <w:rPr>
                <w:snapToGrid w:val="0"/>
                <w:vertAlign w:val="superscript"/>
                <w:lang w:eastAsia="en-US"/>
              </w:rPr>
              <w:t>Note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r w:rsidRPr="00374636">
              <w:rPr>
                <w:snapToGrid w:val="0"/>
                <w:lang w:eastAsia="en-US"/>
              </w:rPr>
              <w:t>slotNumberOffset</w:t>
            </w:r>
            <w:r w:rsidRPr="00374636">
              <w:rPr>
                <w:snapToGrid w:val="0"/>
                <w:vertAlign w:val="superscript"/>
                <w:lang w:eastAsia="en-US"/>
              </w:rPr>
              <w:t>Note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Radio frame receive time offset between the cells at the UE antenna connector</w:t>
            </w:r>
            <w:r w:rsidRPr="00374636">
              <w:rPr>
                <w:vertAlign w:val="superscript"/>
                <w:lang w:eastAsia="en-US"/>
              </w:rPr>
              <w:t>Note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The corresponding parameter in the OTDOA assistance data specified in TS 36.355 [4] is the expectedRSTD-Uncertainty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prs-MutingInfo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r w:rsidRPr="00374636">
              <w:t>onDurationTimer</w:t>
            </w:r>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r w:rsidRPr="00374636">
              <w:t>drx-InactivityTimer</w:t>
            </w:r>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r w:rsidRPr="00374636">
              <w:t>drx-RetransmissionTimer</w:t>
            </w:r>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r w:rsidRPr="00374636">
              <w:t>longDRX-CycleStartOffset</w:t>
            </w:r>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r w:rsidRPr="00374636">
              <w:t>shortDRX</w:t>
            </w:r>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70" w:name="_Toc27481773"/>
      <w:bookmarkStart w:id="2971" w:name="_Toc68183023"/>
      <w:bookmarkStart w:id="2972" w:name="_Toc75461867"/>
      <w:bookmarkStart w:id="2973" w:name="_Toc76023988"/>
      <w:bookmarkStart w:id="2974" w:name="_Toc83678431"/>
      <w:bookmarkStart w:id="2975" w:name="_Toc90629152"/>
      <w:r w:rsidRPr="00374636">
        <w:t>9.2.2.4.2</w:t>
      </w:r>
      <w:r w:rsidRPr="00374636">
        <w:tab/>
        <w:t>Test procedure</w:t>
      </w:r>
      <w:bookmarkEnd w:id="2970"/>
      <w:bookmarkEnd w:id="2971"/>
      <w:bookmarkEnd w:id="2972"/>
      <w:bookmarkEnd w:id="2973"/>
      <w:bookmarkEnd w:id="2974"/>
      <w:bookmarkEnd w:id="2975"/>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lastRenderedPageBreak/>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1E5A0A36" w14:textId="77777777" w:rsidR="00D65C49" w:rsidRPr="00374636" w:rsidRDefault="00D65C49" w:rsidP="00D65C49">
      <w:pPr>
        <w:pStyle w:val="Heading6"/>
      </w:pPr>
      <w:bookmarkStart w:id="2976" w:name="_Toc27481774"/>
      <w:bookmarkStart w:id="2977" w:name="_Toc68183024"/>
      <w:bookmarkStart w:id="2978" w:name="_Toc75461868"/>
      <w:bookmarkStart w:id="2979" w:name="_Toc76023989"/>
      <w:bookmarkStart w:id="2980" w:name="_Toc83678432"/>
      <w:bookmarkStart w:id="2981" w:name="_Toc90629153"/>
      <w:r w:rsidRPr="00374636">
        <w:t>9.2.2.4.3</w:t>
      </w:r>
      <w:r w:rsidRPr="00374636">
        <w:tab/>
        <w:t>Message contents</w:t>
      </w:r>
      <w:bookmarkEnd w:id="2976"/>
      <w:bookmarkEnd w:id="2977"/>
      <w:bookmarkEnd w:id="2978"/>
      <w:bookmarkEnd w:id="2979"/>
      <w:bookmarkEnd w:id="2980"/>
      <w:bookmarkEnd w:id="2981"/>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lastRenderedPageBreak/>
        <w:t xml:space="preserve">Table 9.2.2.4.3-2: </w:t>
      </w:r>
      <w:r w:rsidRPr="00374636">
        <w:rPr>
          <w:i/>
        </w:rPr>
        <w:t>MAC-MainConfig-RBC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A1F552B" w14:textId="77777777" w:rsidTr="005A566D">
        <w:trPr>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MAC-MainConfig-RBC</w:t>
            </w:r>
          </w:p>
        </w:tc>
      </w:tr>
      <w:tr w:rsidR="00D65C49" w:rsidRPr="00374636" w14:paraId="6858B33F" w14:textId="77777777" w:rsidTr="005A566D">
        <w:tblPrEx>
          <w:tblCellMar>
            <w:right w:w="108" w:type="dxa"/>
          </w:tblCellMar>
        </w:tblPrEx>
        <w:trPr>
          <w:jc w:val="center"/>
        </w:trPr>
        <w:tc>
          <w:tcPr>
            <w:tcW w:w="4323" w:type="dxa"/>
          </w:tcPr>
          <w:p w14:paraId="1F133BE6" w14:textId="77777777" w:rsidR="00D65C49" w:rsidRPr="00374636" w:rsidRDefault="00D65C49" w:rsidP="00491AC2">
            <w:pPr>
              <w:pStyle w:val="TAL"/>
            </w:pPr>
            <w:r w:rsidRPr="00374636">
              <w:t>Information Element</w:t>
            </w:r>
          </w:p>
        </w:tc>
        <w:tc>
          <w:tcPr>
            <w:tcW w:w="2250" w:type="dxa"/>
          </w:tcPr>
          <w:p w14:paraId="3FEDA1F9" w14:textId="77777777" w:rsidR="00D65C49" w:rsidRPr="00374636" w:rsidRDefault="00D65C49" w:rsidP="00491AC2">
            <w:pPr>
              <w:pStyle w:val="TAL"/>
            </w:pPr>
            <w:r w:rsidRPr="00374636">
              <w:t>Value/remark</w:t>
            </w:r>
          </w:p>
        </w:tc>
        <w:tc>
          <w:tcPr>
            <w:tcW w:w="1710" w:type="dxa"/>
          </w:tcPr>
          <w:p w14:paraId="1A6BA8DF" w14:textId="77777777" w:rsidR="00D65C49" w:rsidRPr="00374636" w:rsidRDefault="00D65C49" w:rsidP="00491AC2">
            <w:pPr>
              <w:pStyle w:val="TAL"/>
            </w:pPr>
            <w:r w:rsidRPr="00374636">
              <w:t>Comment</w:t>
            </w:r>
          </w:p>
        </w:tc>
        <w:tc>
          <w:tcPr>
            <w:tcW w:w="1184" w:type="dxa"/>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tcPr>
          <w:p w14:paraId="2DE17458" w14:textId="77777777" w:rsidR="00D65C49" w:rsidRPr="00374636" w:rsidRDefault="00D65C49" w:rsidP="00491AC2">
            <w:pPr>
              <w:pStyle w:val="TAL"/>
            </w:pPr>
            <w:r w:rsidRPr="00374636">
              <w:t>MAC-MainConfig-RBC ::= SEQUENCE {</w:t>
            </w:r>
          </w:p>
        </w:tc>
        <w:tc>
          <w:tcPr>
            <w:tcW w:w="2250" w:type="dxa"/>
          </w:tcPr>
          <w:p w14:paraId="3D39227E" w14:textId="77777777" w:rsidR="00D65C49" w:rsidRPr="00374636" w:rsidRDefault="00D65C49" w:rsidP="00491AC2">
            <w:pPr>
              <w:pStyle w:val="TAL"/>
            </w:pPr>
          </w:p>
        </w:tc>
        <w:tc>
          <w:tcPr>
            <w:tcW w:w="1710" w:type="dxa"/>
          </w:tcPr>
          <w:p w14:paraId="53ED2366" w14:textId="77777777" w:rsidR="00D65C49" w:rsidRPr="00374636" w:rsidRDefault="00D65C49" w:rsidP="00491AC2">
            <w:pPr>
              <w:pStyle w:val="TAL"/>
            </w:pPr>
          </w:p>
        </w:tc>
        <w:tc>
          <w:tcPr>
            <w:tcW w:w="1184" w:type="dxa"/>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tcPr>
          <w:p w14:paraId="3DF1F4FA" w14:textId="77777777" w:rsidR="00D65C49" w:rsidRPr="00374636" w:rsidRDefault="00D65C49" w:rsidP="00491AC2">
            <w:pPr>
              <w:pStyle w:val="TAL"/>
            </w:pPr>
            <w:r w:rsidRPr="00374636">
              <w:t xml:space="preserve">  drx-Config CHOICE {</w:t>
            </w:r>
          </w:p>
        </w:tc>
        <w:tc>
          <w:tcPr>
            <w:tcW w:w="2250" w:type="dxa"/>
          </w:tcPr>
          <w:p w14:paraId="064FEAC6" w14:textId="77777777" w:rsidR="00D65C49" w:rsidRPr="00374636" w:rsidRDefault="00D65C49" w:rsidP="00491AC2">
            <w:pPr>
              <w:pStyle w:val="TAL"/>
            </w:pPr>
          </w:p>
        </w:tc>
        <w:tc>
          <w:tcPr>
            <w:tcW w:w="1710" w:type="dxa"/>
          </w:tcPr>
          <w:p w14:paraId="42EE5A23" w14:textId="77777777" w:rsidR="00D65C49" w:rsidRPr="00374636" w:rsidRDefault="00D65C49" w:rsidP="00491AC2">
            <w:pPr>
              <w:pStyle w:val="TAL"/>
            </w:pPr>
          </w:p>
        </w:tc>
        <w:tc>
          <w:tcPr>
            <w:tcW w:w="1184" w:type="dxa"/>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tcPr>
          <w:p w14:paraId="49BBFEF6" w14:textId="77777777" w:rsidR="00D65C49" w:rsidRPr="00374636" w:rsidDel="00D63DD8" w:rsidRDefault="00D65C49" w:rsidP="00491AC2">
            <w:pPr>
              <w:pStyle w:val="TAL"/>
            </w:pPr>
            <w:r w:rsidRPr="00374636">
              <w:t xml:space="preserve">    setup SEQUENCE {</w:t>
            </w:r>
          </w:p>
        </w:tc>
        <w:tc>
          <w:tcPr>
            <w:tcW w:w="2250" w:type="dxa"/>
          </w:tcPr>
          <w:p w14:paraId="4C3111D0" w14:textId="77777777" w:rsidR="00D65C49" w:rsidRPr="00374636" w:rsidDel="00D63DD8" w:rsidRDefault="00D65C49" w:rsidP="00491AC2">
            <w:pPr>
              <w:pStyle w:val="TAL"/>
            </w:pPr>
          </w:p>
        </w:tc>
        <w:tc>
          <w:tcPr>
            <w:tcW w:w="1710" w:type="dxa"/>
          </w:tcPr>
          <w:p w14:paraId="1185285D" w14:textId="77777777" w:rsidR="00D65C49" w:rsidRPr="00374636" w:rsidDel="00D63DD8" w:rsidRDefault="00D65C49" w:rsidP="00491AC2">
            <w:pPr>
              <w:pStyle w:val="TAL"/>
            </w:pPr>
          </w:p>
        </w:tc>
        <w:tc>
          <w:tcPr>
            <w:tcW w:w="1184" w:type="dxa"/>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tcPr>
          <w:p w14:paraId="621AB470" w14:textId="77777777" w:rsidR="00D65C49" w:rsidRPr="00374636" w:rsidRDefault="00D65C49" w:rsidP="00491AC2">
            <w:pPr>
              <w:pStyle w:val="TAL"/>
            </w:pPr>
            <w:r w:rsidRPr="00374636">
              <w:t xml:space="preserve">      onDurationTimer</w:t>
            </w:r>
          </w:p>
        </w:tc>
        <w:tc>
          <w:tcPr>
            <w:tcW w:w="2250" w:type="dxa"/>
          </w:tcPr>
          <w:p w14:paraId="35892A58" w14:textId="77777777" w:rsidR="00D65C49" w:rsidRPr="00374636" w:rsidRDefault="00D65C49" w:rsidP="00491AC2">
            <w:pPr>
              <w:pStyle w:val="TAL"/>
            </w:pPr>
            <w:r w:rsidRPr="00374636">
              <w:t>psf1</w:t>
            </w:r>
          </w:p>
        </w:tc>
        <w:tc>
          <w:tcPr>
            <w:tcW w:w="1710" w:type="dxa"/>
          </w:tcPr>
          <w:p w14:paraId="6A2A3CE5" w14:textId="77777777" w:rsidR="00D65C49" w:rsidRPr="00374636" w:rsidRDefault="00D65C49" w:rsidP="00491AC2">
            <w:pPr>
              <w:pStyle w:val="TAL"/>
            </w:pPr>
          </w:p>
        </w:tc>
        <w:tc>
          <w:tcPr>
            <w:tcW w:w="1184" w:type="dxa"/>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tcPr>
          <w:p w14:paraId="13851672" w14:textId="77777777" w:rsidR="00D65C49" w:rsidRPr="00374636" w:rsidRDefault="00D65C49" w:rsidP="00491AC2">
            <w:pPr>
              <w:pStyle w:val="TAL"/>
            </w:pPr>
            <w:r w:rsidRPr="00374636">
              <w:t xml:space="preserve">      drx-InactivityTimer</w:t>
            </w:r>
          </w:p>
        </w:tc>
        <w:tc>
          <w:tcPr>
            <w:tcW w:w="2250" w:type="dxa"/>
          </w:tcPr>
          <w:p w14:paraId="73BAD101" w14:textId="77777777" w:rsidR="00D65C49" w:rsidRPr="00374636" w:rsidRDefault="00D65C49" w:rsidP="00491AC2">
            <w:pPr>
              <w:pStyle w:val="TAL"/>
            </w:pPr>
            <w:r w:rsidRPr="00374636">
              <w:t>psf1</w:t>
            </w:r>
          </w:p>
        </w:tc>
        <w:tc>
          <w:tcPr>
            <w:tcW w:w="1710" w:type="dxa"/>
          </w:tcPr>
          <w:p w14:paraId="60F0F90A" w14:textId="77777777" w:rsidR="00D65C49" w:rsidRPr="00374636" w:rsidRDefault="00D65C49" w:rsidP="00491AC2">
            <w:pPr>
              <w:pStyle w:val="TAL"/>
            </w:pPr>
          </w:p>
        </w:tc>
        <w:tc>
          <w:tcPr>
            <w:tcW w:w="1184" w:type="dxa"/>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tcPr>
          <w:p w14:paraId="5D6E678B" w14:textId="77777777" w:rsidR="00D65C49" w:rsidRPr="00374636" w:rsidRDefault="00D65C49" w:rsidP="00491AC2">
            <w:pPr>
              <w:pStyle w:val="TAL"/>
            </w:pPr>
            <w:r w:rsidRPr="00374636">
              <w:t xml:space="preserve">      drx-RetransmissionTimer</w:t>
            </w:r>
          </w:p>
        </w:tc>
        <w:tc>
          <w:tcPr>
            <w:tcW w:w="2250" w:type="dxa"/>
          </w:tcPr>
          <w:p w14:paraId="6F871EA7" w14:textId="77777777" w:rsidR="00D65C49" w:rsidRPr="00374636" w:rsidRDefault="00D65C49" w:rsidP="00491AC2">
            <w:pPr>
              <w:pStyle w:val="TAL"/>
            </w:pPr>
            <w:r w:rsidRPr="00374636">
              <w:t>sf1</w:t>
            </w:r>
          </w:p>
        </w:tc>
        <w:tc>
          <w:tcPr>
            <w:tcW w:w="1710" w:type="dxa"/>
          </w:tcPr>
          <w:p w14:paraId="2DAFE0BC" w14:textId="77777777" w:rsidR="00D65C49" w:rsidRPr="00374636" w:rsidRDefault="00D65C49" w:rsidP="00491AC2">
            <w:pPr>
              <w:pStyle w:val="TAL"/>
            </w:pPr>
          </w:p>
        </w:tc>
        <w:tc>
          <w:tcPr>
            <w:tcW w:w="1184" w:type="dxa"/>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tcPr>
          <w:p w14:paraId="3373BD00" w14:textId="77777777" w:rsidR="00D65C49" w:rsidRPr="00374636" w:rsidRDefault="00D65C49" w:rsidP="00491AC2">
            <w:pPr>
              <w:pStyle w:val="TAL"/>
            </w:pPr>
            <w:r w:rsidRPr="00374636">
              <w:t xml:space="preserve">      longDRX-CycleStartOffset CHOICE {</w:t>
            </w:r>
          </w:p>
        </w:tc>
        <w:tc>
          <w:tcPr>
            <w:tcW w:w="2250" w:type="dxa"/>
          </w:tcPr>
          <w:p w14:paraId="7A26702E" w14:textId="77777777" w:rsidR="00D65C49" w:rsidRPr="00374636" w:rsidRDefault="00D65C49" w:rsidP="00491AC2">
            <w:pPr>
              <w:pStyle w:val="TAL"/>
            </w:pPr>
          </w:p>
        </w:tc>
        <w:tc>
          <w:tcPr>
            <w:tcW w:w="1710" w:type="dxa"/>
          </w:tcPr>
          <w:p w14:paraId="2FAA83FB" w14:textId="77777777" w:rsidR="00D65C49" w:rsidRPr="00374636" w:rsidRDefault="00D65C49" w:rsidP="00491AC2">
            <w:pPr>
              <w:pStyle w:val="TAL"/>
            </w:pPr>
          </w:p>
        </w:tc>
        <w:tc>
          <w:tcPr>
            <w:tcW w:w="1184" w:type="dxa"/>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tcPr>
          <w:p w14:paraId="429E903C" w14:textId="77777777" w:rsidR="00D65C49" w:rsidRPr="00374636" w:rsidRDefault="00D65C49" w:rsidP="00491AC2">
            <w:pPr>
              <w:pStyle w:val="TAL"/>
            </w:pPr>
            <w:r w:rsidRPr="00374636">
              <w:t xml:space="preserve">        sf320</w:t>
            </w:r>
          </w:p>
        </w:tc>
        <w:tc>
          <w:tcPr>
            <w:tcW w:w="2250" w:type="dxa"/>
          </w:tcPr>
          <w:p w14:paraId="5810368C" w14:textId="77777777" w:rsidR="00D65C49" w:rsidRPr="00374636" w:rsidRDefault="00D65C49" w:rsidP="00491AC2">
            <w:pPr>
              <w:pStyle w:val="TAL"/>
            </w:pPr>
            <w:r w:rsidRPr="00374636">
              <w:t>0</w:t>
            </w:r>
          </w:p>
        </w:tc>
        <w:tc>
          <w:tcPr>
            <w:tcW w:w="1710" w:type="dxa"/>
          </w:tcPr>
          <w:p w14:paraId="01097028" w14:textId="77777777" w:rsidR="00D65C49" w:rsidRPr="00374636" w:rsidRDefault="00D65C49" w:rsidP="00491AC2">
            <w:pPr>
              <w:pStyle w:val="TAL"/>
            </w:pPr>
          </w:p>
        </w:tc>
        <w:tc>
          <w:tcPr>
            <w:tcW w:w="1184" w:type="dxa"/>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tcPr>
          <w:p w14:paraId="3A5EB5AB" w14:textId="77777777" w:rsidR="00D65C49" w:rsidRPr="00374636" w:rsidRDefault="00D65C49" w:rsidP="00491AC2">
            <w:pPr>
              <w:pStyle w:val="TAL"/>
            </w:pPr>
            <w:r w:rsidRPr="00374636">
              <w:t xml:space="preserve">      }</w:t>
            </w:r>
          </w:p>
        </w:tc>
        <w:tc>
          <w:tcPr>
            <w:tcW w:w="2250" w:type="dxa"/>
          </w:tcPr>
          <w:p w14:paraId="5E6C2980" w14:textId="77777777" w:rsidR="00D65C49" w:rsidRPr="00374636" w:rsidRDefault="00D65C49" w:rsidP="00491AC2">
            <w:pPr>
              <w:pStyle w:val="TAL"/>
            </w:pPr>
          </w:p>
        </w:tc>
        <w:tc>
          <w:tcPr>
            <w:tcW w:w="1710" w:type="dxa"/>
          </w:tcPr>
          <w:p w14:paraId="7680FF2B" w14:textId="77777777" w:rsidR="00D65C49" w:rsidRPr="00374636" w:rsidRDefault="00D65C49" w:rsidP="00491AC2">
            <w:pPr>
              <w:pStyle w:val="TAL"/>
            </w:pPr>
          </w:p>
        </w:tc>
        <w:tc>
          <w:tcPr>
            <w:tcW w:w="1184" w:type="dxa"/>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tcPr>
          <w:p w14:paraId="23C5668F" w14:textId="77777777" w:rsidR="00D65C49" w:rsidRPr="00374636" w:rsidRDefault="00D65C49" w:rsidP="00491AC2">
            <w:pPr>
              <w:pStyle w:val="TAL"/>
            </w:pPr>
            <w:r w:rsidRPr="00374636">
              <w:t xml:space="preserve">      shortDRX </w:t>
            </w:r>
          </w:p>
        </w:tc>
        <w:tc>
          <w:tcPr>
            <w:tcW w:w="2250" w:type="dxa"/>
          </w:tcPr>
          <w:p w14:paraId="66FC4D8B" w14:textId="77777777" w:rsidR="00D65C49" w:rsidRPr="00374636" w:rsidRDefault="00D65C49" w:rsidP="00491AC2">
            <w:pPr>
              <w:pStyle w:val="TAL"/>
            </w:pPr>
            <w:r w:rsidRPr="00374636">
              <w:t>Not present</w:t>
            </w:r>
          </w:p>
        </w:tc>
        <w:tc>
          <w:tcPr>
            <w:tcW w:w="1710" w:type="dxa"/>
          </w:tcPr>
          <w:p w14:paraId="7837C647" w14:textId="77777777" w:rsidR="00D65C49" w:rsidRPr="00374636" w:rsidRDefault="00D65C49" w:rsidP="00491AC2">
            <w:pPr>
              <w:pStyle w:val="TAL"/>
            </w:pPr>
          </w:p>
        </w:tc>
        <w:tc>
          <w:tcPr>
            <w:tcW w:w="1184" w:type="dxa"/>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tcPr>
          <w:p w14:paraId="7000F3E4" w14:textId="77777777" w:rsidR="00D65C49" w:rsidRPr="00374636" w:rsidRDefault="00D65C49" w:rsidP="00491AC2">
            <w:pPr>
              <w:pStyle w:val="TAL"/>
            </w:pPr>
            <w:r w:rsidRPr="00374636">
              <w:t xml:space="preserve">    }</w:t>
            </w:r>
          </w:p>
        </w:tc>
        <w:tc>
          <w:tcPr>
            <w:tcW w:w="2250" w:type="dxa"/>
          </w:tcPr>
          <w:p w14:paraId="6F996331" w14:textId="77777777" w:rsidR="00D65C49" w:rsidRPr="00374636" w:rsidRDefault="00D65C49" w:rsidP="00491AC2">
            <w:pPr>
              <w:pStyle w:val="TAL"/>
            </w:pPr>
          </w:p>
        </w:tc>
        <w:tc>
          <w:tcPr>
            <w:tcW w:w="1710" w:type="dxa"/>
          </w:tcPr>
          <w:p w14:paraId="6A7F4842" w14:textId="77777777" w:rsidR="00D65C49" w:rsidRPr="00374636" w:rsidRDefault="00D65C49" w:rsidP="00491AC2">
            <w:pPr>
              <w:pStyle w:val="TAL"/>
            </w:pPr>
          </w:p>
        </w:tc>
        <w:tc>
          <w:tcPr>
            <w:tcW w:w="1184" w:type="dxa"/>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tcPr>
          <w:p w14:paraId="4FA7C643" w14:textId="77777777" w:rsidR="00D65C49" w:rsidRPr="00374636" w:rsidRDefault="00D65C49" w:rsidP="00491AC2">
            <w:pPr>
              <w:pStyle w:val="TAL"/>
            </w:pPr>
            <w:r w:rsidRPr="00374636">
              <w:t xml:space="preserve">  }</w:t>
            </w:r>
          </w:p>
        </w:tc>
        <w:tc>
          <w:tcPr>
            <w:tcW w:w="2250" w:type="dxa"/>
          </w:tcPr>
          <w:p w14:paraId="726DCE81" w14:textId="77777777" w:rsidR="00D65C49" w:rsidRPr="00374636" w:rsidRDefault="00D65C49" w:rsidP="00491AC2">
            <w:pPr>
              <w:pStyle w:val="TAL"/>
            </w:pPr>
          </w:p>
        </w:tc>
        <w:tc>
          <w:tcPr>
            <w:tcW w:w="1710" w:type="dxa"/>
          </w:tcPr>
          <w:p w14:paraId="799826B7" w14:textId="77777777" w:rsidR="00D65C49" w:rsidRPr="00374636" w:rsidRDefault="00D65C49" w:rsidP="00491AC2">
            <w:pPr>
              <w:pStyle w:val="TAL"/>
            </w:pPr>
          </w:p>
        </w:tc>
        <w:tc>
          <w:tcPr>
            <w:tcW w:w="1184" w:type="dxa"/>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gapOffset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TGRP = 40 ms</w:t>
            </w:r>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lastRenderedPageBreak/>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tcPr>
          <w:p w14:paraId="29C9F734" w14:textId="4F5D3642"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0FE15276" w14:textId="77777777" w:rsidTr="005A566D">
        <w:tc>
          <w:tcPr>
            <w:tcW w:w="4535" w:type="dxa"/>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tcPr>
          <w:p w14:paraId="52252E4A" w14:textId="77777777" w:rsidR="00D65C49" w:rsidRPr="00374636" w:rsidRDefault="00D65C49" w:rsidP="00491AC2">
            <w:pPr>
              <w:pStyle w:val="TAL"/>
            </w:pPr>
            <w:r w:rsidRPr="00374636">
              <w:t>LPP-Message ::= SEQUENCE {</w:t>
            </w:r>
          </w:p>
        </w:tc>
        <w:tc>
          <w:tcPr>
            <w:tcW w:w="2267" w:type="dxa"/>
          </w:tcPr>
          <w:p w14:paraId="776DBA46" w14:textId="77777777" w:rsidR="00D65C49" w:rsidRPr="00374636" w:rsidRDefault="00D65C49" w:rsidP="00491AC2">
            <w:pPr>
              <w:pStyle w:val="TAL"/>
              <w:rPr>
                <w:rFonts w:eastAsia="MS Mincho"/>
              </w:rPr>
            </w:pPr>
          </w:p>
        </w:tc>
        <w:tc>
          <w:tcPr>
            <w:tcW w:w="1700" w:type="dxa"/>
          </w:tcPr>
          <w:p w14:paraId="47901720" w14:textId="77777777" w:rsidR="00D65C49" w:rsidRPr="00374636" w:rsidRDefault="00D65C49" w:rsidP="00491AC2">
            <w:pPr>
              <w:pStyle w:val="TAL"/>
              <w:rPr>
                <w:rFonts w:eastAsia="MS Mincho"/>
              </w:rPr>
            </w:pPr>
          </w:p>
        </w:tc>
        <w:tc>
          <w:tcPr>
            <w:tcW w:w="1104" w:type="dxa"/>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tcPr>
          <w:p w14:paraId="7ACFD814" w14:textId="77777777" w:rsidR="00D65C49" w:rsidRPr="00374636" w:rsidRDefault="00D65C49" w:rsidP="00491AC2">
            <w:pPr>
              <w:pStyle w:val="TAL"/>
            </w:pPr>
            <w:r w:rsidRPr="00374636">
              <w:t xml:space="preserve"> transactionID SEQUENCE {</w:t>
            </w:r>
          </w:p>
        </w:tc>
        <w:tc>
          <w:tcPr>
            <w:tcW w:w="2267" w:type="dxa"/>
          </w:tcPr>
          <w:p w14:paraId="12A170CD" w14:textId="77777777" w:rsidR="00D65C49" w:rsidRPr="00374636" w:rsidRDefault="00D65C49" w:rsidP="00491AC2">
            <w:pPr>
              <w:pStyle w:val="TAL"/>
              <w:rPr>
                <w:rFonts w:eastAsia="MS Mincho"/>
              </w:rPr>
            </w:pPr>
          </w:p>
        </w:tc>
        <w:tc>
          <w:tcPr>
            <w:tcW w:w="1700" w:type="dxa"/>
          </w:tcPr>
          <w:p w14:paraId="567133ED" w14:textId="77777777" w:rsidR="00D65C49" w:rsidRPr="00374636" w:rsidRDefault="00D65C49" w:rsidP="00491AC2">
            <w:pPr>
              <w:pStyle w:val="TAL"/>
              <w:rPr>
                <w:rFonts w:eastAsia="MS Mincho"/>
              </w:rPr>
            </w:pPr>
          </w:p>
        </w:tc>
        <w:tc>
          <w:tcPr>
            <w:tcW w:w="1104" w:type="dxa"/>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tcPr>
          <w:p w14:paraId="70E5E03B" w14:textId="77777777" w:rsidR="00D65C49" w:rsidRPr="00374636" w:rsidRDefault="00D65C49" w:rsidP="00491AC2">
            <w:pPr>
              <w:pStyle w:val="TAL"/>
            </w:pPr>
            <w:r w:rsidRPr="00374636">
              <w:t xml:space="preserve">  initiator</w:t>
            </w:r>
          </w:p>
        </w:tc>
        <w:tc>
          <w:tcPr>
            <w:tcW w:w="2267" w:type="dxa"/>
          </w:tcPr>
          <w:p w14:paraId="3DD81B2A"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2696EB1B" w14:textId="77777777" w:rsidR="00D65C49" w:rsidRPr="00374636" w:rsidRDefault="00D65C49" w:rsidP="00491AC2">
            <w:pPr>
              <w:pStyle w:val="TAL"/>
              <w:rPr>
                <w:rFonts w:eastAsia="MS Mincho"/>
              </w:rPr>
            </w:pPr>
          </w:p>
        </w:tc>
        <w:tc>
          <w:tcPr>
            <w:tcW w:w="1104" w:type="dxa"/>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transactionNumber</w:t>
            </w:r>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tcPr>
          <w:p w14:paraId="0914A869" w14:textId="77777777" w:rsidR="00D65C49" w:rsidRPr="00374636" w:rsidRDefault="00D65C49" w:rsidP="00491AC2">
            <w:pPr>
              <w:pStyle w:val="TAL"/>
            </w:pPr>
            <w:r w:rsidRPr="00374636">
              <w:t xml:space="preserve"> }</w:t>
            </w:r>
          </w:p>
        </w:tc>
        <w:tc>
          <w:tcPr>
            <w:tcW w:w="2267" w:type="dxa"/>
          </w:tcPr>
          <w:p w14:paraId="788D83E8" w14:textId="77777777" w:rsidR="00D65C49" w:rsidRPr="00374636" w:rsidRDefault="00D65C49" w:rsidP="00491AC2">
            <w:pPr>
              <w:pStyle w:val="TAL"/>
              <w:rPr>
                <w:rFonts w:eastAsia="MS Mincho"/>
              </w:rPr>
            </w:pPr>
          </w:p>
        </w:tc>
        <w:tc>
          <w:tcPr>
            <w:tcW w:w="1700" w:type="dxa"/>
          </w:tcPr>
          <w:p w14:paraId="680A4B39" w14:textId="77777777" w:rsidR="00D65C49" w:rsidRPr="00374636" w:rsidRDefault="00D65C49" w:rsidP="00491AC2">
            <w:pPr>
              <w:pStyle w:val="TAL"/>
              <w:rPr>
                <w:rFonts w:eastAsia="MS Mincho"/>
              </w:rPr>
            </w:pPr>
          </w:p>
        </w:tc>
        <w:tc>
          <w:tcPr>
            <w:tcW w:w="1104" w:type="dxa"/>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tcPr>
          <w:p w14:paraId="3DEABCF4" w14:textId="77777777" w:rsidR="00D65C49" w:rsidRPr="00374636" w:rsidRDefault="00D65C49" w:rsidP="00491AC2">
            <w:pPr>
              <w:pStyle w:val="TAL"/>
            </w:pPr>
            <w:r w:rsidRPr="00374636">
              <w:t xml:space="preserve"> endTransaction</w:t>
            </w:r>
          </w:p>
        </w:tc>
        <w:tc>
          <w:tcPr>
            <w:tcW w:w="2267" w:type="dxa"/>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tcPr>
          <w:p w14:paraId="7F89829F" w14:textId="77777777" w:rsidR="00D65C49" w:rsidRPr="00374636" w:rsidRDefault="00D65C49" w:rsidP="00491AC2">
            <w:pPr>
              <w:pStyle w:val="TAL"/>
              <w:rPr>
                <w:rFonts w:eastAsia="MS Mincho"/>
              </w:rPr>
            </w:pPr>
          </w:p>
        </w:tc>
        <w:tc>
          <w:tcPr>
            <w:tcW w:w="1104" w:type="dxa"/>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tcPr>
          <w:p w14:paraId="5A514CB3" w14:textId="77777777" w:rsidR="00D65C49" w:rsidRPr="00374636" w:rsidRDefault="00D65C49" w:rsidP="00491AC2">
            <w:pPr>
              <w:pStyle w:val="TAL"/>
            </w:pPr>
            <w:r w:rsidRPr="00374636">
              <w:t xml:space="preserve"> sequenceNumber</w:t>
            </w:r>
          </w:p>
        </w:tc>
        <w:tc>
          <w:tcPr>
            <w:tcW w:w="2267" w:type="dxa"/>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0972CBC" w14:textId="77777777" w:rsidR="00D65C49" w:rsidRPr="00374636" w:rsidRDefault="00D65C49" w:rsidP="00491AC2">
            <w:pPr>
              <w:pStyle w:val="TAL"/>
              <w:rPr>
                <w:rFonts w:eastAsia="MS Mincho"/>
              </w:rPr>
            </w:pPr>
          </w:p>
        </w:tc>
        <w:tc>
          <w:tcPr>
            <w:tcW w:w="1104" w:type="dxa"/>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tcPr>
          <w:p w14:paraId="7818675E" w14:textId="77777777" w:rsidR="00D65C49" w:rsidRPr="00374636" w:rsidRDefault="00D65C49" w:rsidP="00491AC2">
            <w:pPr>
              <w:pStyle w:val="TAL"/>
            </w:pPr>
            <w:r w:rsidRPr="00374636">
              <w:t xml:space="preserve"> acknowledgement </w:t>
            </w:r>
          </w:p>
        </w:tc>
        <w:tc>
          <w:tcPr>
            <w:tcW w:w="2267" w:type="dxa"/>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DFF52C2" w14:textId="77777777" w:rsidR="00D65C49" w:rsidRPr="00374636" w:rsidRDefault="00D65C49" w:rsidP="00491AC2">
            <w:pPr>
              <w:pStyle w:val="TAL"/>
              <w:rPr>
                <w:rFonts w:eastAsia="MS Mincho"/>
              </w:rPr>
            </w:pPr>
          </w:p>
        </w:tc>
        <w:tc>
          <w:tcPr>
            <w:tcW w:w="1104" w:type="dxa"/>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tcPr>
          <w:p w14:paraId="5037AF34" w14:textId="77777777" w:rsidR="00D65C49" w:rsidRPr="00374636" w:rsidRDefault="00D65C49" w:rsidP="00491AC2">
            <w:pPr>
              <w:pStyle w:val="TAL"/>
            </w:pPr>
            <w:r w:rsidRPr="00374636">
              <w:t xml:space="preserve"> lpp-MessageBody CHOICE {</w:t>
            </w:r>
          </w:p>
        </w:tc>
        <w:tc>
          <w:tcPr>
            <w:tcW w:w="2267" w:type="dxa"/>
          </w:tcPr>
          <w:p w14:paraId="03493124" w14:textId="77777777" w:rsidR="00D65C49" w:rsidRPr="00374636" w:rsidRDefault="00D65C49" w:rsidP="00491AC2">
            <w:pPr>
              <w:pStyle w:val="TAL"/>
              <w:rPr>
                <w:rFonts w:eastAsia="MS Mincho"/>
              </w:rPr>
            </w:pPr>
          </w:p>
        </w:tc>
        <w:tc>
          <w:tcPr>
            <w:tcW w:w="1700" w:type="dxa"/>
          </w:tcPr>
          <w:p w14:paraId="29EEDDFD" w14:textId="77777777" w:rsidR="00D65C49" w:rsidRPr="00374636" w:rsidRDefault="00D65C49" w:rsidP="00491AC2">
            <w:pPr>
              <w:pStyle w:val="TAL"/>
              <w:rPr>
                <w:rFonts w:eastAsia="MS Mincho"/>
              </w:rPr>
            </w:pPr>
          </w:p>
        </w:tc>
        <w:tc>
          <w:tcPr>
            <w:tcW w:w="1104" w:type="dxa"/>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tcPr>
          <w:p w14:paraId="5D8F7B31" w14:textId="77777777" w:rsidR="00D65C49" w:rsidRPr="00374636" w:rsidRDefault="00D65C49" w:rsidP="00491AC2">
            <w:pPr>
              <w:pStyle w:val="TAL"/>
            </w:pPr>
            <w:r w:rsidRPr="00374636">
              <w:t xml:space="preserve">  c1 CHOICE {</w:t>
            </w:r>
          </w:p>
        </w:tc>
        <w:tc>
          <w:tcPr>
            <w:tcW w:w="2267" w:type="dxa"/>
          </w:tcPr>
          <w:p w14:paraId="6475DDCA" w14:textId="77777777" w:rsidR="00D65C49" w:rsidRPr="00374636" w:rsidRDefault="00D65C49" w:rsidP="00491AC2">
            <w:pPr>
              <w:pStyle w:val="TAL"/>
              <w:rPr>
                <w:rFonts w:eastAsia="MS Mincho"/>
              </w:rPr>
            </w:pPr>
          </w:p>
        </w:tc>
        <w:tc>
          <w:tcPr>
            <w:tcW w:w="1700" w:type="dxa"/>
          </w:tcPr>
          <w:p w14:paraId="18CA8A2B" w14:textId="77777777" w:rsidR="00D65C49" w:rsidRPr="00374636" w:rsidRDefault="00D65C49" w:rsidP="00491AC2">
            <w:pPr>
              <w:pStyle w:val="TAL"/>
              <w:rPr>
                <w:rFonts w:eastAsia="MS Mincho"/>
              </w:rPr>
            </w:pPr>
          </w:p>
        </w:tc>
        <w:tc>
          <w:tcPr>
            <w:tcW w:w="1104" w:type="dxa"/>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tcPr>
          <w:p w14:paraId="5C92B891" w14:textId="77777777" w:rsidR="00D65C49" w:rsidRPr="00374636" w:rsidRDefault="00D65C49" w:rsidP="00491AC2">
            <w:pPr>
              <w:pStyle w:val="TAL"/>
            </w:pPr>
            <w:r w:rsidRPr="00374636">
              <w:t xml:space="preserve">    requestLocationInformation SEQUENCE {</w:t>
            </w:r>
          </w:p>
        </w:tc>
        <w:tc>
          <w:tcPr>
            <w:tcW w:w="2267" w:type="dxa"/>
          </w:tcPr>
          <w:p w14:paraId="03BF6E64" w14:textId="77777777" w:rsidR="00D65C49" w:rsidRPr="00374636" w:rsidRDefault="00D65C49" w:rsidP="00491AC2">
            <w:pPr>
              <w:pStyle w:val="TAL"/>
              <w:rPr>
                <w:rFonts w:eastAsia="MS Mincho"/>
              </w:rPr>
            </w:pPr>
          </w:p>
        </w:tc>
        <w:tc>
          <w:tcPr>
            <w:tcW w:w="1700" w:type="dxa"/>
          </w:tcPr>
          <w:p w14:paraId="61FAB264" w14:textId="77777777" w:rsidR="00D65C49" w:rsidRPr="00374636" w:rsidRDefault="00D65C49" w:rsidP="00491AC2">
            <w:pPr>
              <w:pStyle w:val="TAL"/>
              <w:rPr>
                <w:rFonts w:eastAsia="MS Mincho"/>
              </w:rPr>
            </w:pPr>
          </w:p>
        </w:tc>
        <w:tc>
          <w:tcPr>
            <w:tcW w:w="1104" w:type="dxa"/>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tcPr>
          <w:p w14:paraId="0C7A0AB1" w14:textId="77777777" w:rsidR="00D65C49" w:rsidRPr="00374636" w:rsidRDefault="00D65C49" w:rsidP="00491AC2">
            <w:pPr>
              <w:pStyle w:val="TAL"/>
            </w:pPr>
            <w:r w:rsidRPr="00374636">
              <w:t xml:space="preserve">      criticalExtensions CHOICE {</w:t>
            </w:r>
          </w:p>
        </w:tc>
        <w:tc>
          <w:tcPr>
            <w:tcW w:w="2267" w:type="dxa"/>
          </w:tcPr>
          <w:p w14:paraId="40F8E3DE" w14:textId="77777777" w:rsidR="00D65C49" w:rsidRPr="00374636" w:rsidRDefault="00D65C49" w:rsidP="00491AC2">
            <w:pPr>
              <w:pStyle w:val="TAL"/>
              <w:rPr>
                <w:rFonts w:eastAsia="MS Mincho"/>
              </w:rPr>
            </w:pPr>
          </w:p>
        </w:tc>
        <w:tc>
          <w:tcPr>
            <w:tcW w:w="1700" w:type="dxa"/>
          </w:tcPr>
          <w:p w14:paraId="274AA500" w14:textId="77777777" w:rsidR="00D65C49" w:rsidRPr="00374636" w:rsidRDefault="00D65C49" w:rsidP="00491AC2">
            <w:pPr>
              <w:pStyle w:val="TAL"/>
              <w:rPr>
                <w:rFonts w:eastAsia="MS Mincho"/>
              </w:rPr>
            </w:pPr>
          </w:p>
        </w:tc>
        <w:tc>
          <w:tcPr>
            <w:tcW w:w="1104" w:type="dxa"/>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tcPr>
          <w:p w14:paraId="1C27A904" w14:textId="77777777" w:rsidR="00D65C49" w:rsidRPr="00374636" w:rsidRDefault="00D65C49" w:rsidP="00491AC2">
            <w:pPr>
              <w:pStyle w:val="TAL"/>
            </w:pPr>
            <w:r w:rsidRPr="00374636">
              <w:t xml:space="preserve">        c1 CHOICE {</w:t>
            </w:r>
          </w:p>
        </w:tc>
        <w:tc>
          <w:tcPr>
            <w:tcW w:w="2267" w:type="dxa"/>
          </w:tcPr>
          <w:p w14:paraId="388BCA22" w14:textId="77777777" w:rsidR="00D65C49" w:rsidRPr="00374636" w:rsidRDefault="00D65C49" w:rsidP="00491AC2">
            <w:pPr>
              <w:pStyle w:val="TAL"/>
              <w:rPr>
                <w:rFonts w:eastAsia="MS Mincho"/>
              </w:rPr>
            </w:pPr>
          </w:p>
        </w:tc>
        <w:tc>
          <w:tcPr>
            <w:tcW w:w="1700" w:type="dxa"/>
          </w:tcPr>
          <w:p w14:paraId="65D63F5C" w14:textId="77777777" w:rsidR="00D65C49" w:rsidRPr="00374636" w:rsidRDefault="00D65C49" w:rsidP="00491AC2">
            <w:pPr>
              <w:pStyle w:val="TAL"/>
              <w:rPr>
                <w:rFonts w:eastAsia="MS Mincho"/>
              </w:rPr>
            </w:pPr>
          </w:p>
        </w:tc>
        <w:tc>
          <w:tcPr>
            <w:tcW w:w="1104" w:type="dxa"/>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tcPr>
          <w:p w14:paraId="60A71030" w14:textId="77777777" w:rsidR="00D65C49" w:rsidRPr="00374636" w:rsidRDefault="00D65C49" w:rsidP="00491AC2">
            <w:pPr>
              <w:pStyle w:val="TAL"/>
            </w:pPr>
            <w:r w:rsidRPr="00374636">
              <w:t xml:space="preserve">          requestLocationInformation-r9 SEQUENCE {</w:t>
            </w:r>
          </w:p>
        </w:tc>
        <w:tc>
          <w:tcPr>
            <w:tcW w:w="2267" w:type="dxa"/>
          </w:tcPr>
          <w:p w14:paraId="0424E120" w14:textId="77777777" w:rsidR="00D65C49" w:rsidRPr="00374636" w:rsidRDefault="00D65C49" w:rsidP="00491AC2">
            <w:pPr>
              <w:pStyle w:val="TAL"/>
              <w:rPr>
                <w:rFonts w:eastAsia="MS Mincho"/>
              </w:rPr>
            </w:pPr>
          </w:p>
        </w:tc>
        <w:tc>
          <w:tcPr>
            <w:tcW w:w="1700" w:type="dxa"/>
          </w:tcPr>
          <w:p w14:paraId="15DD3A61" w14:textId="77777777" w:rsidR="00D65C49" w:rsidRPr="00374636" w:rsidRDefault="00D65C49" w:rsidP="00491AC2">
            <w:pPr>
              <w:pStyle w:val="TAL"/>
              <w:rPr>
                <w:rFonts w:eastAsia="MS Mincho"/>
              </w:rPr>
            </w:pPr>
          </w:p>
        </w:tc>
        <w:tc>
          <w:tcPr>
            <w:tcW w:w="1104" w:type="dxa"/>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tcPr>
          <w:p w14:paraId="10068373" w14:textId="77777777" w:rsidR="00D65C49" w:rsidRPr="00374636" w:rsidRDefault="00D65C49" w:rsidP="00491AC2">
            <w:pPr>
              <w:pStyle w:val="TAL"/>
            </w:pPr>
            <w:r w:rsidRPr="00374636">
              <w:t xml:space="preserve">            commonIEsRequestLocationInformation</w:t>
            </w:r>
          </w:p>
          <w:p w14:paraId="64ED7C70" w14:textId="77777777" w:rsidR="00D65C49" w:rsidRPr="00374636" w:rsidRDefault="00D65C49" w:rsidP="00491AC2">
            <w:pPr>
              <w:pStyle w:val="TAL"/>
            </w:pPr>
            <w:r w:rsidRPr="00374636">
              <w:t xml:space="preserve">            SEQUENCE {</w:t>
            </w:r>
          </w:p>
        </w:tc>
        <w:tc>
          <w:tcPr>
            <w:tcW w:w="2267" w:type="dxa"/>
          </w:tcPr>
          <w:p w14:paraId="05CBAE3B" w14:textId="77777777" w:rsidR="00D65C49" w:rsidRPr="00374636" w:rsidRDefault="00D65C49" w:rsidP="00491AC2">
            <w:pPr>
              <w:pStyle w:val="TAL"/>
              <w:rPr>
                <w:rFonts w:eastAsia="MS Mincho"/>
              </w:rPr>
            </w:pPr>
          </w:p>
        </w:tc>
        <w:tc>
          <w:tcPr>
            <w:tcW w:w="1700" w:type="dxa"/>
          </w:tcPr>
          <w:p w14:paraId="71E7C33B" w14:textId="77777777" w:rsidR="00D65C49" w:rsidRPr="00374636" w:rsidRDefault="00D65C49" w:rsidP="00491AC2">
            <w:pPr>
              <w:pStyle w:val="TAL"/>
              <w:rPr>
                <w:rFonts w:eastAsia="MS Mincho"/>
              </w:rPr>
            </w:pPr>
          </w:p>
        </w:tc>
        <w:tc>
          <w:tcPr>
            <w:tcW w:w="1104" w:type="dxa"/>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tcPr>
          <w:p w14:paraId="70B59E4E" w14:textId="77777777" w:rsidR="00D65C49" w:rsidRPr="00374636" w:rsidRDefault="00D65C49" w:rsidP="00491AC2">
            <w:pPr>
              <w:pStyle w:val="TAL"/>
            </w:pPr>
            <w:r w:rsidRPr="00374636">
              <w:t xml:space="preserve">              locationInformationType</w:t>
            </w:r>
          </w:p>
        </w:tc>
        <w:tc>
          <w:tcPr>
            <w:tcW w:w="2267" w:type="dxa"/>
          </w:tcPr>
          <w:p w14:paraId="02870A41"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11A11318" w14:textId="77777777" w:rsidR="00D65C49" w:rsidRPr="00374636" w:rsidRDefault="00D65C49" w:rsidP="00491AC2">
            <w:pPr>
              <w:pStyle w:val="TAL"/>
              <w:rPr>
                <w:rFonts w:eastAsia="MS Mincho"/>
              </w:rPr>
            </w:pPr>
          </w:p>
        </w:tc>
        <w:tc>
          <w:tcPr>
            <w:tcW w:w="1104" w:type="dxa"/>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tcPr>
          <w:p w14:paraId="58A40B58" w14:textId="77777777" w:rsidR="00D65C49" w:rsidRPr="00374636" w:rsidRDefault="00D65C49" w:rsidP="00491AC2">
            <w:pPr>
              <w:pStyle w:val="TAL"/>
            </w:pPr>
            <w:r w:rsidRPr="00374636">
              <w:t xml:space="preserve">              triggeredReporting</w:t>
            </w:r>
          </w:p>
        </w:tc>
        <w:tc>
          <w:tcPr>
            <w:tcW w:w="2267" w:type="dxa"/>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EA5B38C" w14:textId="77777777" w:rsidR="00D65C49" w:rsidRPr="00374636" w:rsidRDefault="00D65C49" w:rsidP="00491AC2">
            <w:pPr>
              <w:pStyle w:val="TAL"/>
              <w:rPr>
                <w:rFonts w:eastAsia="MS Mincho"/>
              </w:rPr>
            </w:pPr>
          </w:p>
        </w:tc>
        <w:tc>
          <w:tcPr>
            <w:tcW w:w="1104" w:type="dxa"/>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tcPr>
          <w:p w14:paraId="72549D61" w14:textId="77777777" w:rsidR="00D65C49" w:rsidRPr="00374636" w:rsidRDefault="00D65C49" w:rsidP="00491AC2">
            <w:pPr>
              <w:pStyle w:val="TAL"/>
            </w:pPr>
            <w:r w:rsidRPr="00374636">
              <w:t xml:space="preserve">              periodicalReporting</w:t>
            </w:r>
          </w:p>
        </w:tc>
        <w:tc>
          <w:tcPr>
            <w:tcW w:w="2267" w:type="dxa"/>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28F23E" w14:textId="77777777" w:rsidR="00D65C49" w:rsidRPr="00374636" w:rsidRDefault="00D65C49" w:rsidP="00491AC2">
            <w:pPr>
              <w:pStyle w:val="TAL"/>
              <w:rPr>
                <w:rFonts w:eastAsia="MS Mincho"/>
              </w:rPr>
            </w:pPr>
          </w:p>
        </w:tc>
        <w:tc>
          <w:tcPr>
            <w:tcW w:w="1104" w:type="dxa"/>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tcPr>
          <w:p w14:paraId="13260054" w14:textId="77777777" w:rsidR="00D65C49" w:rsidRPr="00374636" w:rsidRDefault="00D65C49" w:rsidP="00491AC2">
            <w:pPr>
              <w:pStyle w:val="TAL"/>
            </w:pPr>
            <w:r w:rsidRPr="00374636">
              <w:t xml:space="preserve">              additionalInformation</w:t>
            </w:r>
          </w:p>
        </w:tc>
        <w:tc>
          <w:tcPr>
            <w:tcW w:w="2267" w:type="dxa"/>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4B75E24A" w14:textId="77777777" w:rsidR="00D65C49" w:rsidRPr="00374636" w:rsidRDefault="00D65C49" w:rsidP="00491AC2">
            <w:pPr>
              <w:pStyle w:val="TAL"/>
              <w:rPr>
                <w:rFonts w:eastAsia="MS Mincho"/>
              </w:rPr>
            </w:pPr>
          </w:p>
        </w:tc>
        <w:tc>
          <w:tcPr>
            <w:tcW w:w="1104" w:type="dxa"/>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tcPr>
          <w:p w14:paraId="0C4B325A" w14:textId="77777777" w:rsidR="00D65C49" w:rsidRPr="00374636" w:rsidRDefault="00D65C49" w:rsidP="00491AC2">
            <w:pPr>
              <w:pStyle w:val="TAL"/>
            </w:pPr>
            <w:r w:rsidRPr="00374636">
              <w:t xml:space="preserve">              qos SEQUENCE {</w:t>
            </w:r>
          </w:p>
        </w:tc>
        <w:tc>
          <w:tcPr>
            <w:tcW w:w="2267" w:type="dxa"/>
          </w:tcPr>
          <w:p w14:paraId="3BD765C9" w14:textId="77777777" w:rsidR="00D65C49" w:rsidRPr="00374636" w:rsidRDefault="00D65C49" w:rsidP="00491AC2">
            <w:pPr>
              <w:pStyle w:val="TAL"/>
              <w:rPr>
                <w:rFonts w:eastAsia="MS Mincho"/>
              </w:rPr>
            </w:pPr>
          </w:p>
        </w:tc>
        <w:tc>
          <w:tcPr>
            <w:tcW w:w="1700" w:type="dxa"/>
          </w:tcPr>
          <w:p w14:paraId="5168A79C" w14:textId="77777777" w:rsidR="00D65C49" w:rsidRPr="00374636" w:rsidRDefault="00D65C49" w:rsidP="00491AC2">
            <w:pPr>
              <w:pStyle w:val="TAL"/>
              <w:rPr>
                <w:rFonts w:eastAsia="MS Mincho"/>
              </w:rPr>
            </w:pPr>
          </w:p>
        </w:tc>
        <w:tc>
          <w:tcPr>
            <w:tcW w:w="1104" w:type="dxa"/>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tcPr>
          <w:p w14:paraId="1F4F06D1" w14:textId="77777777" w:rsidR="00D65C49" w:rsidRPr="00374636" w:rsidRDefault="00D65C49" w:rsidP="00491AC2">
            <w:pPr>
              <w:pStyle w:val="TAL"/>
            </w:pPr>
            <w:r w:rsidRPr="00374636">
              <w:t xml:space="preserve">                 horizontalAccuracy</w:t>
            </w:r>
          </w:p>
        </w:tc>
        <w:tc>
          <w:tcPr>
            <w:tcW w:w="2267" w:type="dxa"/>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B8AEE7B" w14:textId="77777777" w:rsidR="00D65C49" w:rsidRPr="00374636" w:rsidRDefault="00D65C49" w:rsidP="00491AC2">
            <w:pPr>
              <w:pStyle w:val="TAL"/>
              <w:rPr>
                <w:rFonts w:eastAsia="MS Mincho"/>
              </w:rPr>
            </w:pPr>
          </w:p>
        </w:tc>
        <w:tc>
          <w:tcPr>
            <w:tcW w:w="1104" w:type="dxa"/>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tcPr>
          <w:p w14:paraId="46CB29B8" w14:textId="77777777" w:rsidR="00D65C49" w:rsidRPr="00374636" w:rsidRDefault="00D65C49" w:rsidP="00491AC2">
            <w:pPr>
              <w:pStyle w:val="TAL"/>
            </w:pPr>
            <w:r w:rsidRPr="00374636">
              <w:t xml:space="preserve">                 verticalCoordinateRequest</w:t>
            </w:r>
          </w:p>
        </w:tc>
        <w:tc>
          <w:tcPr>
            <w:tcW w:w="2267" w:type="dxa"/>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tcPr>
          <w:p w14:paraId="23B4AC17" w14:textId="77777777" w:rsidR="00D65C49" w:rsidRPr="00374636" w:rsidRDefault="00D65C49" w:rsidP="00491AC2">
            <w:pPr>
              <w:pStyle w:val="TAL"/>
              <w:rPr>
                <w:rFonts w:eastAsia="MS Mincho"/>
              </w:rPr>
            </w:pPr>
          </w:p>
        </w:tc>
        <w:tc>
          <w:tcPr>
            <w:tcW w:w="1104" w:type="dxa"/>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tcPr>
          <w:p w14:paraId="6EAF7C41" w14:textId="77777777" w:rsidR="00D65C49" w:rsidRPr="00374636" w:rsidRDefault="00D65C49" w:rsidP="00491AC2">
            <w:pPr>
              <w:pStyle w:val="TAL"/>
            </w:pPr>
            <w:r w:rsidRPr="00374636">
              <w:t xml:space="preserve">                 verticalAccuracy</w:t>
            </w:r>
          </w:p>
        </w:tc>
        <w:tc>
          <w:tcPr>
            <w:tcW w:w="2267" w:type="dxa"/>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7EEC0DB" w14:textId="77777777" w:rsidR="00D65C49" w:rsidRPr="00374636" w:rsidRDefault="00D65C49" w:rsidP="00491AC2">
            <w:pPr>
              <w:pStyle w:val="TAL"/>
              <w:rPr>
                <w:rFonts w:eastAsia="MS Mincho"/>
              </w:rPr>
            </w:pPr>
          </w:p>
        </w:tc>
        <w:tc>
          <w:tcPr>
            <w:tcW w:w="1104" w:type="dxa"/>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tcPr>
          <w:p w14:paraId="7B1C33CF" w14:textId="77777777" w:rsidR="00D65C49" w:rsidRPr="00374636" w:rsidRDefault="00D65C49" w:rsidP="00491AC2">
            <w:pPr>
              <w:pStyle w:val="TAL"/>
            </w:pPr>
            <w:r w:rsidRPr="00374636">
              <w:t xml:space="preserve">                 responseTime SEQUENCE {</w:t>
            </w:r>
          </w:p>
        </w:tc>
        <w:tc>
          <w:tcPr>
            <w:tcW w:w="2267" w:type="dxa"/>
          </w:tcPr>
          <w:p w14:paraId="03FC9732" w14:textId="77777777" w:rsidR="00D65C49" w:rsidRPr="00374636" w:rsidRDefault="00D65C49" w:rsidP="00491AC2">
            <w:pPr>
              <w:pStyle w:val="TAL"/>
              <w:rPr>
                <w:rFonts w:eastAsia="MS Mincho"/>
              </w:rPr>
            </w:pPr>
          </w:p>
        </w:tc>
        <w:tc>
          <w:tcPr>
            <w:tcW w:w="1700" w:type="dxa"/>
          </w:tcPr>
          <w:p w14:paraId="0C410A8C" w14:textId="77777777" w:rsidR="00D65C49" w:rsidRPr="00374636" w:rsidRDefault="00D65C49" w:rsidP="00491AC2">
            <w:pPr>
              <w:pStyle w:val="TAL"/>
              <w:rPr>
                <w:rFonts w:eastAsia="MS Mincho"/>
              </w:rPr>
            </w:pPr>
          </w:p>
        </w:tc>
        <w:tc>
          <w:tcPr>
            <w:tcW w:w="1104" w:type="dxa"/>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tcPr>
          <w:p w14:paraId="2425D521" w14:textId="77777777" w:rsidR="00D65C49" w:rsidRPr="00374636" w:rsidRDefault="00D65C49" w:rsidP="00491AC2">
            <w:pPr>
              <w:pStyle w:val="TAL"/>
            </w:pPr>
            <w:r w:rsidRPr="00374636">
              <w:t xml:space="preserve">                   time</w:t>
            </w:r>
          </w:p>
        </w:tc>
        <w:tc>
          <w:tcPr>
            <w:tcW w:w="2267" w:type="dxa"/>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tcPr>
          <w:p w14:paraId="1C78F53A" w14:textId="77777777" w:rsidR="00D65C49" w:rsidRPr="00374636" w:rsidRDefault="00D65C49" w:rsidP="00491AC2">
            <w:pPr>
              <w:pStyle w:val="TAL"/>
            </w:pPr>
            <w:r w:rsidRPr="00374636">
              <w:t xml:space="preserve">                   responseTimeEarlyFix-r12</w:t>
            </w:r>
          </w:p>
        </w:tc>
        <w:tc>
          <w:tcPr>
            <w:tcW w:w="2267" w:type="dxa"/>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61369EF" w14:textId="77777777" w:rsidR="00D65C49" w:rsidRPr="00374636" w:rsidRDefault="00D65C49" w:rsidP="00491AC2">
            <w:pPr>
              <w:pStyle w:val="TAL"/>
              <w:rPr>
                <w:rFonts w:eastAsia="MS Mincho"/>
              </w:rPr>
            </w:pPr>
          </w:p>
        </w:tc>
        <w:tc>
          <w:tcPr>
            <w:tcW w:w="1104" w:type="dxa"/>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tcPr>
          <w:p w14:paraId="5A56363A" w14:textId="77777777" w:rsidR="00D65C49" w:rsidRPr="00374636" w:rsidRDefault="00D65C49" w:rsidP="00491AC2">
            <w:pPr>
              <w:pStyle w:val="TAL"/>
            </w:pPr>
            <w:r w:rsidRPr="00374636">
              <w:t xml:space="preserve">                 }</w:t>
            </w:r>
          </w:p>
        </w:tc>
        <w:tc>
          <w:tcPr>
            <w:tcW w:w="2267" w:type="dxa"/>
          </w:tcPr>
          <w:p w14:paraId="386B264A" w14:textId="77777777" w:rsidR="00D65C49" w:rsidRPr="00374636" w:rsidRDefault="00D65C49" w:rsidP="00491AC2">
            <w:pPr>
              <w:pStyle w:val="TAL"/>
              <w:rPr>
                <w:rFonts w:eastAsia="MS Mincho"/>
              </w:rPr>
            </w:pPr>
          </w:p>
        </w:tc>
        <w:tc>
          <w:tcPr>
            <w:tcW w:w="1700" w:type="dxa"/>
          </w:tcPr>
          <w:p w14:paraId="01A8A8D9" w14:textId="77777777" w:rsidR="00D65C49" w:rsidRPr="00374636" w:rsidRDefault="00D65C49" w:rsidP="00491AC2">
            <w:pPr>
              <w:pStyle w:val="TAL"/>
              <w:rPr>
                <w:rFonts w:eastAsia="MS Mincho"/>
              </w:rPr>
            </w:pPr>
          </w:p>
        </w:tc>
        <w:tc>
          <w:tcPr>
            <w:tcW w:w="1104" w:type="dxa"/>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tcPr>
          <w:p w14:paraId="4EE90D78" w14:textId="77777777" w:rsidR="00D65C49" w:rsidRPr="00374636" w:rsidRDefault="00D65C49" w:rsidP="00491AC2">
            <w:pPr>
              <w:pStyle w:val="TAL"/>
            </w:pPr>
            <w:r w:rsidRPr="00374636">
              <w:t xml:space="preserve">                 velocityRequest</w:t>
            </w:r>
          </w:p>
        </w:tc>
        <w:tc>
          <w:tcPr>
            <w:tcW w:w="2267" w:type="dxa"/>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tcPr>
          <w:p w14:paraId="40D35ADD" w14:textId="77777777" w:rsidR="00D65C49" w:rsidRPr="00374636" w:rsidRDefault="00D65C49" w:rsidP="00491AC2">
            <w:pPr>
              <w:pStyle w:val="TAL"/>
              <w:rPr>
                <w:rFonts w:eastAsia="MS Mincho"/>
              </w:rPr>
            </w:pPr>
          </w:p>
        </w:tc>
        <w:tc>
          <w:tcPr>
            <w:tcW w:w="1104" w:type="dxa"/>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tcPr>
          <w:p w14:paraId="0A8FAE7F" w14:textId="77777777" w:rsidR="00D65C49" w:rsidRPr="00374636" w:rsidRDefault="00D65C49" w:rsidP="00491AC2">
            <w:pPr>
              <w:pStyle w:val="TAL"/>
            </w:pPr>
            <w:r w:rsidRPr="00374636">
              <w:t xml:space="preserve">              }</w:t>
            </w:r>
          </w:p>
        </w:tc>
        <w:tc>
          <w:tcPr>
            <w:tcW w:w="2267" w:type="dxa"/>
          </w:tcPr>
          <w:p w14:paraId="4525E9D2" w14:textId="77777777" w:rsidR="00D65C49" w:rsidRPr="00374636" w:rsidRDefault="00D65C49" w:rsidP="00491AC2">
            <w:pPr>
              <w:pStyle w:val="TAL"/>
              <w:rPr>
                <w:rFonts w:eastAsia="MS Mincho"/>
              </w:rPr>
            </w:pPr>
          </w:p>
        </w:tc>
        <w:tc>
          <w:tcPr>
            <w:tcW w:w="1700" w:type="dxa"/>
          </w:tcPr>
          <w:p w14:paraId="5A87F328" w14:textId="77777777" w:rsidR="00D65C49" w:rsidRPr="00374636" w:rsidRDefault="00D65C49" w:rsidP="00491AC2">
            <w:pPr>
              <w:pStyle w:val="TAL"/>
              <w:rPr>
                <w:rFonts w:eastAsia="MS Mincho"/>
              </w:rPr>
            </w:pPr>
          </w:p>
        </w:tc>
        <w:tc>
          <w:tcPr>
            <w:tcW w:w="1104" w:type="dxa"/>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tcPr>
          <w:p w14:paraId="614D3C7F" w14:textId="77777777" w:rsidR="00D65C49" w:rsidRPr="00374636" w:rsidRDefault="00D65C49" w:rsidP="00491AC2">
            <w:pPr>
              <w:pStyle w:val="TAL"/>
            </w:pPr>
            <w:r w:rsidRPr="00374636">
              <w:t xml:space="preserve">              environment</w:t>
            </w:r>
          </w:p>
        </w:tc>
        <w:tc>
          <w:tcPr>
            <w:tcW w:w="2267" w:type="dxa"/>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2FD0062" w14:textId="77777777" w:rsidR="00D65C49" w:rsidRPr="00374636" w:rsidRDefault="00D65C49" w:rsidP="00491AC2">
            <w:pPr>
              <w:pStyle w:val="TAL"/>
              <w:rPr>
                <w:rFonts w:eastAsia="MS Mincho"/>
              </w:rPr>
            </w:pPr>
          </w:p>
        </w:tc>
        <w:tc>
          <w:tcPr>
            <w:tcW w:w="1104" w:type="dxa"/>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tcPr>
          <w:p w14:paraId="577C200B" w14:textId="77777777" w:rsidR="00D65C49" w:rsidRPr="00374636" w:rsidRDefault="00D65C49" w:rsidP="00491AC2">
            <w:pPr>
              <w:pStyle w:val="TAL"/>
            </w:pPr>
            <w:r w:rsidRPr="00374636">
              <w:t xml:space="preserve">              locationCoordinateTypes</w:t>
            </w:r>
          </w:p>
        </w:tc>
        <w:tc>
          <w:tcPr>
            <w:tcW w:w="2267" w:type="dxa"/>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B48FBF0" w14:textId="77777777" w:rsidR="00D65C49" w:rsidRPr="00374636" w:rsidRDefault="00D65C49" w:rsidP="00491AC2">
            <w:pPr>
              <w:pStyle w:val="TAL"/>
              <w:rPr>
                <w:rFonts w:eastAsia="MS Mincho"/>
              </w:rPr>
            </w:pPr>
          </w:p>
        </w:tc>
        <w:tc>
          <w:tcPr>
            <w:tcW w:w="1104" w:type="dxa"/>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tcPr>
          <w:p w14:paraId="00A78B4D" w14:textId="77777777" w:rsidR="00D65C49" w:rsidRPr="00374636" w:rsidRDefault="00D65C49" w:rsidP="00491AC2">
            <w:pPr>
              <w:pStyle w:val="TAL"/>
            </w:pPr>
            <w:r w:rsidRPr="00374636">
              <w:t xml:space="preserve">              velocityTypes</w:t>
            </w:r>
          </w:p>
        </w:tc>
        <w:tc>
          <w:tcPr>
            <w:tcW w:w="2267" w:type="dxa"/>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6E8D0A7" w14:textId="77777777" w:rsidR="00D65C49" w:rsidRPr="00374636" w:rsidRDefault="00D65C49" w:rsidP="00491AC2">
            <w:pPr>
              <w:pStyle w:val="TAL"/>
              <w:rPr>
                <w:rFonts w:eastAsia="MS Mincho"/>
              </w:rPr>
            </w:pPr>
          </w:p>
        </w:tc>
        <w:tc>
          <w:tcPr>
            <w:tcW w:w="1104" w:type="dxa"/>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tcPr>
          <w:p w14:paraId="79BBABB0" w14:textId="77777777" w:rsidR="00D65C49" w:rsidRPr="00374636" w:rsidRDefault="00D65C49" w:rsidP="00491AC2">
            <w:pPr>
              <w:pStyle w:val="TAL"/>
            </w:pPr>
            <w:r w:rsidRPr="00374636">
              <w:t xml:space="preserve">            }</w:t>
            </w:r>
          </w:p>
        </w:tc>
        <w:tc>
          <w:tcPr>
            <w:tcW w:w="2267" w:type="dxa"/>
          </w:tcPr>
          <w:p w14:paraId="2FB667EA" w14:textId="77777777" w:rsidR="00D65C49" w:rsidRPr="00374636" w:rsidRDefault="00D65C49" w:rsidP="00491AC2">
            <w:pPr>
              <w:pStyle w:val="TAL"/>
              <w:rPr>
                <w:rFonts w:eastAsia="MS Mincho"/>
              </w:rPr>
            </w:pPr>
          </w:p>
        </w:tc>
        <w:tc>
          <w:tcPr>
            <w:tcW w:w="1700" w:type="dxa"/>
          </w:tcPr>
          <w:p w14:paraId="03BD41EB" w14:textId="77777777" w:rsidR="00D65C49" w:rsidRPr="00374636" w:rsidRDefault="00D65C49" w:rsidP="00491AC2">
            <w:pPr>
              <w:pStyle w:val="TAL"/>
              <w:rPr>
                <w:rFonts w:eastAsia="MS Mincho"/>
              </w:rPr>
            </w:pPr>
          </w:p>
        </w:tc>
        <w:tc>
          <w:tcPr>
            <w:tcW w:w="1104" w:type="dxa"/>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tcPr>
          <w:p w14:paraId="54811AE7" w14:textId="77777777" w:rsidR="00D65C49" w:rsidRPr="00374636" w:rsidRDefault="00D65C49" w:rsidP="00491AC2">
            <w:pPr>
              <w:pStyle w:val="TAL"/>
            </w:pPr>
            <w:r w:rsidRPr="00374636">
              <w:t xml:space="preserve">            a-gnss-RequestLocationInformation </w:t>
            </w:r>
          </w:p>
        </w:tc>
        <w:tc>
          <w:tcPr>
            <w:tcW w:w="2267" w:type="dxa"/>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6EC45CA" w14:textId="77777777" w:rsidR="00D65C49" w:rsidRPr="00374636" w:rsidRDefault="00D65C49" w:rsidP="00491AC2">
            <w:pPr>
              <w:pStyle w:val="TAL"/>
              <w:rPr>
                <w:rFonts w:eastAsia="MS Mincho"/>
              </w:rPr>
            </w:pPr>
          </w:p>
        </w:tc>
        <w:tc>
          <w:tcPr>
            <w:tcW w:w="1104" w:type="dxa"/>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tcPr>
          <w:p w14:paraId="577713AD" w14:textId="77777777" w:rsidR="00D65C49" w:rsidRPr="00374636" w:rsidRDefault="00D65C49" w:rsidP="00491AC2">
            <w:pPr>
              <w:pStyle w:val="TAL"/>
            </w:pPr>
            <w:r w:rsidRPr="00374636">
              <w:t xml:space="preserve">            otdoa-RequestLocationInformation</w:t>
            </w:r>
          </w:p>
          <w:p w14:paraId="0E3AACA4" w14:textId="77777777" w:rsidR="00D65C49" w:rsidRPr="00374636" w:rsidRDefault="00D65C49" w:rsidP="00491AC2">
            <w:pPr>
              <w:pStyle w:val="TAL"/>
            </w:pPr>
            <w:r w:rsidRPr="00374636">
              <w:t xml:space="preserve">                                                           SEQUENCE {</w:t>
            </w:r>
          </w:p>
        </w:tc>
        <w:tc>
          <w:tcPr>
            <w:tcW w:w="2267" w:type="dxa"/>
          </w:tcPr>
          <w:p w14:paraId="7BFDCC6B" w14:textId="77777777" w:rsidR="00D65C49" w:rsidRPr="00374636" w:rsidRDefault="00D65C49" w:rsidP="00491AC2">
            <w:pPr>
              <w:pStyle w:val="TAL"/>
              <w:rPr>
                <w:rFonts w:eastAsia="MS Mincho"/>
              </w:rPr>
            </w:pPr>
          </w:p>
        </w:tc>
        <w:tc>
          <w:tcPr>
            <w:tcW w:w="1700" w:type="dxa"/>
          </w:tcPr>
          <w:p w14:paraId="52981197" w14:textId="77777777" w:rsidR="00D65C49" w:rsidRPr="00374636" w:rsidRDefault="00D65C49" w:rsidP="00491AC2">
            <w:pPr>
              <w:pStyle w:val="TAL"/>
              <w:rPr>
                <w:rFonts w:eastAsia="MS Mincho"/>
              </w:rPr>
            </w:pPr>
          </w:p>
        </w:tc>
        <w:tc>
          <w:tcPr>
            <w:tcW w:w="1104" w:type="dxa"/>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tcPr>
          <w:p w14:paraId="578AC224" w14:textId="77777777" w:rsidR="00D65C49" w:rsidRPr="00374636" w:rsidRDefault="00D65C49" w:rsidP="00491AC2">
            <w:pPr>
              <w:pStyle w:val="TAL"/>
            </w:pPr>
            <w:r w:rsidRPr="00374636">
              <w:t xml:space="preserve">                 assistanceAvailability</w:t>
            </w:r>
          </w:p>
        </w:tc>
        <w:tc>
          <w:tcPr>
            <w:tcW w:w="2267" w:type="dxa"/>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tcPr>
          <w:p w14:paraId="141F1F4B" w14:textId="77777777" w:rsidR="00D65C49" w:rsidRPr="00374636" w:rsidRDefault="00D65C49" w:rsidP="00491AC2">
            <w:pPr>
              <w:pStyle w:val="TAL"/>
              <w:rPr>
                <w:rFonts w:eastAsia="MS Mincho"/>
              </w:rPr>
            </w:pPr>
          </w:p>
        </w:tc>
        <w:tc>
          <w:tcPr>
            <w:tcW w:w="1104" w:type="dxa"/>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tcPr>
          <w:p w14:paraId="7E0CA302" w14:textId="77777777" w:rsidR="00D65C49" w:rsidRPr="00374636" w:rsidRDefault="00D65C49" w:rsidP="00491AC2">
            <w:pPr>
              <w:pStyle w:val="TAL"/>
            </w:pPr>
            <w:r w:rsidRPr="00374636">
              <w:t xml:space="preserve">            }</w:t>
            </w:r>
          </w:p>
        </w:tc>
        <w:tc>
          <w:tcPr>
            <w:tcW w:w="2267" w:type="dxa"/>
          </w:tcPr>
          <w:p w14:paraId="45D66F53" w14:textId="77777777" w:rsidR="00D65C49" w:rsidRPr="00374636" w:rsidRDefault="00D65C49" w:rsidP="00491AC2">
            <w:pPr>
              <w:pStyle w:val="TAL"/>
              <w:rPr>
                <w:rFonts w:eastAsia="MS Mincho"/>
              </w:rPr>
            </w:pPr>
          </w:p>
        </w:tc>
        <w:tc>
          <w:tcPr>
            <w:tcW w:w="1700" w:type="dxa"/>
          </w:tcPr>
          <w:p w14:paraId="4E7996B2" w14:textId="77777777" w:rsidR="00D65C49" w:rsidRPr="00374636" w:rsidRDefault="00D65C49" w:rsidP="00491AC2">
            <w:pPr>
              <w:pStyle w:val="TAL"/>
              <w:rPr>
                <w:rFonts w:eastAsia="MS Mincho"/>
              </w:rPr>
            </w:pPr>
          </w:p>
        </w:tc>
        <w:tc>
          <w:tcPr>
            <w:tcW w:w="1104" w:type="dxa"/>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tcPr>
          <w:p w14:paraId="19836B88" w14:textId="77777777" w:rsidR="00D65C49" w:rsidRPr="00374636" w:rsidRDefault="00D65C49" w:rsidP="00491AC2">
            <w:pPr>
              <w:pStyle w:val="TAL"/>
            </w:pPr>
            <w:r w:rsidRPr="00374636">
              <w:t xml:space="preserve">            ecid-RequestLocationInformation</w:t>
            </w:r>
          </w:p>
        </w:tc>
        <w:tc>
          <w:tcPr>
            <w:tcW w:w="2267" w:type="dxa"/>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452E003" w14:textId="77777777" w:rsidR="00D65C49" w:rsidRPr="00374636" w:rsidRDefault="00D65C49" w:rsidP="00491AC2">
            <w:pPr>
              <w:pStyle w:val="TAL"/>
              <w:rPr>
                <w:rFonts w:eastAsia="MS Mincho"/>
              </w:rPr>
            </w:pPr>
          </w:p>
        </w:tc>
        <w:tc>
          <w:tcPr>
            <w:tcW w:w="1104" w:type="dxa"/>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tcPr>
          <w:p w14:paraId="3CCF6926" w14:textId="77777777" w:rsidR="00D65C49" w:rsidRPr="00374636" w:rsidRDefault="00D65C49" w:rsidP="00491AC2">
            <w:pPr>
              <w:pStyle w:val="TAL"/>
            </w:pPr>
            <w:r w:rsidRPr="00374636">
              <w:t xml:space="preserve">            epdu-RequestLocationInformation</w:t>
            </w:r>
          </w:p>
        </w:tc>
        <w:tc>
          <w:tcPr>
            <w:tcW w:w="2267" w:type="dxa"/>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8809480" w14:textId="77777777" w:rsidR="00D65C49" w:rsidRPr="00374636" w:rsidRDefault="00D65C49" w:rsidP="00491AC2">
            <w:pPr>
              <w:pStyle w:val="TAL"/>
              <w:rPr>
                <w:rFonts w:eastAsia="MS Mincho"/>
              </w:rPr>
            </w:pPr>
          </w:p>
        </w:tc>
        <w:tc>
          <w:tcPr>
            <w:tcW w:w="1104" w:type="dxa"/>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tcPr>
          <w:p w14:paraId="45BC9797" w14:textId="77777777" w:rsidR="00D65C49" w:rsidRPr="00374636" w:rsidRDefault="00D65C49" w:rsidP="00491AC2">
            <w:pPr>
              <w:pStyle w:val="TAL"/>
            </w:pPr>
            <w:r w:rsidRPr="00374636">
              <w:t xml:space="preserve">          }</w:t>
            </w:r>
          </w:p>
        </w:tc>
        <w:tc>
          <w:tcPr>
            <w:tcW w:w="2267" w:type="dxa"/>
          </w:tcPr>
          <w:p w14:paraId="6F1059D0" w14:textId="77777777" w:rsidR="00D65C49" w:rsidRPr="00374636" w:rsidRDefault="00D65C49" w:rsidP="00491AC2">
            <w:pPr>
              <w:pStyle w:val="TAL"/>
              <w:rPr>
                <w:rFonts w:eastAsia="MS Mincho"/>
              </w:rPr>
            </w:pPr>
          </w:p>
        </w:tc>
        <w:tc>
          <w:tcPr>
            <w:tcW w:w="1700" w:type="dxa"/>
          </w:tcPr>
          <w:p w14:paraId="61527839" w14:textId="77777777" w:rsidR="00D65C49" w:rsidRPr="00374636" w:rsidRDefault="00D65C49" w:rsidP="00491AC2">
            <w:pPr>
              <w:pStyle w:val="TAL"/>
              <w:rPr>
                <w:rFonts w:eastAsia="MS Mincho"/>
              </w:rPr>
            </w:pPr>
          </w:p>
        </w:tc>
        <w:tc>
          <w:tcPr>
            <w:tcW w:w="1104" w:type="dxa"/>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tcPr>
          <w:p w14:paraId="79399233" w14:textId="77777777" w:rsidR="00D65C49" w:rsidRPr="00374636" w:rsidRDefault="00D65C49" w:rsidP="00491AC2">
            <w:pPr>
              <w:pStyle w:val="TAL"/>
            </w:pPr>
            <w:r w:rsidRPr="00374636">
              <w:t xml:space="preserve">        }</w:t>
            </w:r>
          </w:p>
        </w:tc>
        <w:tc>
          <w:tcPr>
            <w:tcW w:w="2267" w:type="dxa"/>
          </w:tcPr>
          <w:p w14:paraId="30AAB2ED" w14:textId="77777777" w:rsidR="00D65C49" w:rsidRPr="00374636" w:rsidRDefault="00D65C49" w:rsidP="00491AC2">
            <w:pPr>
              <w:pStyle w:val="TAL"/>
              <w:rPr>
                <w:rFonts w:eastAsia="MS Mincho"/>
              </w:rPr>
            </w:pPr>
          </w:p>
        </w:tc>
        <w:tc>
          <w:tcPr>
            <w:tcW w:w="1700" w:type="dxa"/>
          </w:tcPr>
          <w:p w14:paraId="1F9F0671" w14:textId="77777777" w:rsidR="00D65C49" w:rsidRPr="00374636" w:rsidRDefault="00D65C49" w:rsidP="00491AC2">
            <w:pPr>
              <w:pStyle w:val="TAL"/>
              <w:rPr>
                <w:rFonts w:eastAsia="MS Mincho"/>
              </w:rPr>
            </w:pPr>
          </w:p>
        </w:tc>
        <w:tc>
          <w:tcPr>
            <w:tcW w:w="1104" w:type="dxa"/>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tcPr>
          <w:p w14:paraId="3B559F3C" w14:textId="77777777" w:rsidR="00D65C49" w:rsidRPr="00374636" w:rsidRDefault="00D65C49" w:rsidP="00491AC2">
            <w:pPr>
              <w:pStyle w:val="TAL"/>
            </w:pPr>
            <w:r w:rsidRPr="00374636">
              <w:t xml:space="preserve">      }</w:t>
            </w:r>
          </w:p>
        </w:tc>
        <w:tc>
          <w:tcPr>
            <w:tcW w:w="2267" w:type="dxa"/>
          </w:tcPr>
          <w:p w14:paraId="5ECA8641" w14:textId="77777777" w:rsidR="00D65C49" w:rsidRPr="00374636" w:rsidRDefault="00D65C49" w:rsidP="00491AC2">
            <w:pPr>
              <w:pStyle w:val="TAL"/>
              <w:rPr>
                <w:rFonts w:eastAsia="MS Mincho"/>
              </w:rPr>
            </w:pPr>
          </w:p>
        </w:tc>
        <w:tc>
          <w:tcPr>
            <w:tcW w:w="1700" w:type="dxa"/>
          </w:tcPr>
          <w:p w14:paraId="1A8D5411" w14:textId="77777777" w:rsidR="00D65C49" w:rsidRPr="00374636" w:rsidRDefault="00D65C49" w:rsidP="00491AC2">
            <w:pPr>
              <w:pStyle w:val="TAL"/>
              <w:rPr>
                <w:rFonts w:eastAsia="MS Mincho"/>
              </w:rPr>
            </w:pPr>
          </w:p>
        </w:tc>
        <w:tc>
          <w:tcPr>
            <w:tcW w:w="1104" w:type="dxa"/>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tcPr>
          <w:p w14:paraId="6AEF4E67" w14:textId="77777777" w:rsidR="00D65C49" w:rsidRPr="00374636" w:rsidRDefault="00D65C49" w:rsidP="00491AC2">
            <w:pPr>
              <w:pStyle w:val="TAL"/>
            </w:pPr>
            <w:r w:rsidRPr="00374636">
              <w:t xml:space="preserve">    }</w:t>
            </w:r>
          </w:p>
        </w:tc>
        <w:tc>
          <w:tcPr>
            <w:tcW w:w="2267" w:type="dxa"/>
          </w:tcPr>
          <w:p w14:paraId="799FBB5A" w14:textId="77777777" w:rsidR="00D65C49" w:rsidRPr="00374636" w:rsidRDefault="00D65C49" w:rsidP="00491AC2">
            <w:pPr>
              <w:pStyle w:val="TAL"/>
              <w:rPr>
                <w:rFonts w:eastAsia="MS Mincho"/>
              </w:rPr>
            </w:pPr>
          </w:p>
        </w:tc>
        <w:tc>
          <w:tcPr>
            <w:tcW w:w="1700" w:type="dxa"/>
          </w:tcPr>
          <w:p w14:paraId="7FE3684C" w14:textId="77777777" w:rsidR="00D65C49" w:rsidRPr="00374636" w:rsidRDefault="00D65C49" w:rsidP="00491AC2">
            <w:pPr>
              <w:pStyle w:val="TAL"/>
              <w:rPr>
                <w:rFonts w:eastAsia="MS Mincho"/>
              </w:rPr>
            </w:pPr>
          </w:p>
        </w:tc>
        <w:tc>
          <w:tcPr>
            <w:tcW w:w="1104" w:type="dxa"/>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tcPr>
          <w:p w14:paraId="08764720" w14:textId="77777777" w:rsidR="00D65C49" w:rsidRPr="00374636" w:rsidRDefault="00D65C49" w:rsidP="00491AC2">
            <w:pPr>
              <w:pStyle w:val="TAL"/>
            </w:pPr>
            <w:r w:rsidRPr="00374636">
              <w:t xml:space="preserve">  }</w:t>
            </w:r>
          </w:p>
        </w:tc>
        <w:tc>
          <w:tcPr>
            <w:tcW w:w="2267" w:type="dxa"/>
          </w:tcPr>
          <w:p w14:paraId="3C934801" w14:textId="77777777" w:rsidR="00D65C49" w:rsidRPr="00374636" w:rsidRDefault="00D65C49" w:rsidP="00491AC2">
            <w:pPr>
              <w:pStyle w:val="TAL"/>
              <w:rPr>
                <w:rFonts w:eastAsia="MS Mincho"/>
              </w:rPr>
            </w:pPr>
          </w:p>
        </w:tc>
        <w:tc>
          <w:tcPr>
            <w:tcW w:w="1700" w:type="dxa"/>
          </w:tcPr>
          <w:p w14:paraId="793E1CBC" w14:textId="77777777" w:rsidR="00D65C49" w:rsidRPr="00374636" w:rsidRDefault="00D65C49" w:rsidP="00491AC2">
            <w:pPr>
              <w:pStyle w:val="TAL"/>
              <w:rPr>
                <w:rFonts w:eastAsia="MS Mincho"/>
              </w:rPr>
            </w:pPr>
          </w:p>
        </w:tc>
        <w:tc>
          <w:tcPr>
            <w:tcW w:w="1104" w:type="dxa"/>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tcPr>
          <w:p w14:paraId="5E0F9576" w14:textId="77777777" w:rsidR="00D65C49" w:rsidRPr="00374636" w:rsidRDefault="00D65C49" w:rsidP="00491AC2">
            <w:pPr>
              <w:pStyle w:val="TAL"/>
            </w:pPr>
            <w:r w:rsidRPr="00374636">
              <w:t xml:space="preserve"> }</w:t>
            </w:r>
          </w:p>
        </w:tc>
        <w:tc>
          <w:tcPr>
            <w:tcW w:w="2267" w:type="dxa"/>
          </w:tcPr>
          <w:p w14:paraId="16E5BF97" w14:textId="77777777" w:rsidR="00D65C49" w:rsidRPr="00374636" w:rsidRDefault="00D65C49" w:rsidP="00491AC2">
            <w:pPr>
              <w:pStyle w:val="TAL"/>
              <w:rPr>
                <w:rFonts w:eastAsia="MS Mincho"/>
              </w:rPr>
            </w:pPr>
          </w:p>
        </w:tc>
        <w:tc>
          <w:tcPr>
            <w:tcW w:w="1700" w:type="dxa"/>
          </w:tcPr>
          <w:p w14:paraId="06F3B0AB" w14:textId="77777777" w:rsidR="00D65C49" w:rsidRPr="00374636" w:rsidRDefault="00D65C49" w:rsidP="00491AC2">
            <w:pPr>
              <w:pStyle w:val="TAL"/>
              <w:rPr>
                <w:rFonts w:eastAsia="MS Mincho"/>
              </w:rPr>
            </w:pPr>
          </w:p>
        </w:tc>
        <w:tc>
          <w:tcPr>
            <w:tcW w:w="1104" w:type="dxa"/>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tcPr>
          <w:p w14:paraId="51B15637" w14:textId="77777777" w:rsidR="00D65C49" w:rsidRPr="00374636" w:rsidRDefault="00D65C49" w:rsidP="00491AC2">
            <w:pPr>
              <w:pStyle w:val="TAL"/>
            </w:pPr>
            <w:r w:rsidRPr="00374636">
              <w:t>}</w:t>
            </w:r>
          </w:p>
        </w:tc>
        <w:tc>
          <w:tcPr>
            <w:tcW w:w="2267" w:type="dxa"/>
          </w:tcPr>
          <w:p w14:paraId="1B454E41" w14:textId="77777777" w:rsidR="00D65C49" w:rsidRPr="00374636" w:rsidRDefault="00D65C49" w:rsidP="00491AC2">
            <w:pPr>
              <w:pStyle w:val="TAL"/>
              <w:rPr>
                <w:rFonts w:eastAsia="MS Mincho"/>
              </w:rPr>
            </w:pPr>
          </w:p>
        </w:tc>
        <w:tc>
          <w:tcPr>
            <w:tcW w:w="1700" w:type="dxa"/>
          </w:tcPr>
          <w:p w14:paraId="4CD7D806" w14:textId="77777777" w:rsidR="00D65C49" w:rsidRPr="00374636" w:rsidRDefault="00D65C49" w:rsidP="00491AC2">
            <w:pPr>
              <w:pStyle w:val="TAL"/>
              <w:rPr>
                <w:rFonts w:eastAsia="MS Mincho"/>
              </w:rPr>
            </w:pPr>
          </w:p>
        </w:tc>
        <w:tc>
          <w:tcPr>
            <w:tcW w:w="1104" w:type="dxa"/>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lastRenderedPageBreak/>
        <w:t>Table 9.2.2.4.3-5: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tcPr>
          <w:p w14:paraId="0A3D3A3B" w14:textId="171BC975" w:rsidR="00D65C49" w:rsidRPr="00374636" w:rsidRDefault="00D65C49" w:rsidP="00491AC2">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30ACE889" w14:textId="77777777" w:rsidTr="005A566D">
        <w:tc>
          <w:tcPr>
            <w:tcW w:w="4535" w:type="dxa"/>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tcPr>
          <w:p w14:paraId="74618AA9" w14:textId="77777777" w:rsidR="00D65C49" w:rsidRPr="00374636" w:rsidRDefault="00D65C49" w:rsidP="00491AC2">
            <w:pPr>
              <w:pStyle w:val="TAL"/>
            </w:pPr>
            <w:r w:rsidRPr="00374636">
              <w:t>LPP-Message ::= SEQUENCE {</w:t>
            </w:r>
          </w:p>
        </w:tc>
        <w:tc>
          <w:tcPr>
            <w:tcW w:w="2267" w:type="dxa"/>
          </w:tcPr>
          <w:p w14:paraId="5D116CC1" w14:textId="77777777" w:rsidR="00D65C49" w:rsidRPr="00374636" w:rsidRDefault="00D65C49" w:rsidP="00491AC2">
            <w:pPr>
              <w:pStyle w:val="TAL"/>
              <w:rPr>
                <w:rFonts w:eastAsia="MS Mincho"/>
              </w:rPr>
            </w:pPr>
          </w:p>
        </w:tc>
        <w:tc>
          <w:tcPr>
            <w:tcW w:w="1700" w:type="dxa"/>
          </w:tcPr>
          <w:p w14:paraId="00860F98" w14:textId="77777777" w:rsidR="00D65C49" w:rsidRPr="00374636" w:rsidRDefault="00D65C49" w:rsidP="00491AC2">
            <w:pPr>
              <w:pStyle w:val="TAL"/>
              <w:rPr>
                <w:rFonts w:eastAsia="MS Mincho"/>
              </w:rPr>
            </w:pPr>
          </w:p>
        </w:tc>
        <w:tc>
          <w:tcPr>
            <w:tcW w:w="1104" w:type="dxa"/>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tcPr>
          <w:p w14:paraId="6EAEF5C5" w14:textId="77777777" w:rsidR="00D65C49" w:rsidRPr="00374636" w:rsidRDefault="00D65C49" w:rsidP="00491AC2">
            <w:pPr>
              <w:pStyle w:val="TAL"/>
            </w:pPr>
            <w:r w:rsidRPr="00374636">
              <w:t xml:space="preserve"> transactionID SEQUENCE {</w:t>
            </w:r>
          </w:p>
        </w:tc>
        <w:tc>
          <w:tcPr>
            <w:tcW w:w="2267" w:type="dxa"/>
          </w:tcPr>
          <w:p w14:paraId="49176C2B" w14:textId="77777777" w:rsidR="00D65C49" w:rsidRPr="00374636" w:rsidRDefault="00D65C49" w:rsidP="00491AC2">
            <w:pPr>
              <w:pStyle w:val="TAL"/>
              <w:rPr>
                <w:rFonts w:eastAsia="MS Mincho"/>
              </w:rPr>
            </w:pPr>
          </w:p>
        </w:tc>
        <w:tc>
          <w:tcPr>
            <w:tcW w:w="1700" w:type="dxa"/>
          </w:tcPr>
          <w:p w14:paraId="229D9327" w14:textId="77777777" w:rsidR="00D65C49" w:rsidRPr="00374636" w:rsidRDefault="00D65C49" w:rsidP="00491AC2">
            <w:pPr>
              <w:pStyle w:val="TAL"/>
              <w:rPr>
                <w:rFonts w:eastAsia="MS Mincho"/>
              </w:rPr>
            </w:pPr>
          </w:p>
        </w:tc>
        <w:tc>
          <w:tcPr>
            <w:tcW w:w="1104" w:type="dxa"/>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tcPr>
          <w:p w14:paraId="45D7F089" w14:textId="77777777" w:rsidR="00D65C49" w:rsidRPr="00374636" w:rsidRDefault="00D65C49" w:rsidP="00491AC2">
            <w:pPr>
              <w:pStyle w:val="TAL"/>
            </w:pPr>
            <w:r w:rsidRPr="00374636">
              <w:t xml:space="preserve">  Initiator</w:t>
            </w:r>
          </w:p>
        </w:tc>
        <w:tc>
          <w:tcPr>
            <w:tcW w:w="2267" w:type="dxa"/>
          </w:tcPr>
          <w:p w14:paraId="08339D9A"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3F31CAA7" w14:textId="77777777" w:rsidR="00D65C49" w:rsidRPr="00374636" w:rsidRDefault="00D65C49" w:rsidP="00491AC2">
            <w:pPr>
              <w:pStyle w:val="TAL"/>
              <w:rPr>
                <w:rFonts w:eastAsia="MS Mincho"/>
              </w:rPr>
            </w:pPr>
          </w:p>
        </w:tc>
        <w:tc>
          <w:tcPr>
            <w:tcW w:w="1104" w:type="dxa"/>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transactionNumber</w:t>
            </w:r>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tcPr>
          <w:p w14:paraId="69D4D9E9" w14:textId="77777777" w:rsidR="00D65C49" w:rsidRPr="00374636" w:rsidRDefault="00D65C49" w:rsidP="00491AC2">
            <w:pPr>
              <w:pStyle w:val="TAL"/>
            </w:pPr>
            <w:r w:rsidRPr="00374636">
              <w:t xml:space="preserve"> }</w:t>
            </w:r>
          </w:p>
        </w:tc>
        <w:tc>
          <w:tcPr>
            <w:tcW w:w="2267" w:type="dxa"/>
          </w:tcPr>
          <w:p w14:paraId="25B8B8CE" w14:textId="77777777" w:rsidR="00D65C49" w:rsidRPr="00374636" w:rsidRDefault="00D65C49" w:rsidP="00491AC2">
            <w:pPr>
              <w:pStyle w:val="TAL"/>
              <w:rPr>
                <w:rFonts w:eastAsia="MS Mincho"/>
              </w:rPr>
            </w:pPr>
          </w:p>
        </w:tc>
        <w:tc>
          <w:tcPr>
            <w:tcW w:w="1700" w:type="dxa"/>
          </w:tcPr>
          <w:p w14:paraId="3A9685A9" w14:textId="77777777" w:rsidR="00D65C49" w:rsidRPr="00374636" w:rsidRDefault="00D65C49" w:rsidP="00491AC2">
            <w:pPr>
              <w:pStyle w:val="TAL"/>
              <w:rPr>
                <w:rFonts w:eastAsia="MS Mincho"/>
              </w:rPr>
            </w:pPr>
          </w:p>
        </w:tc>
        <w:tc>
          <w:tcPr>
            <w:tcW w:w="1104" w:type="dxa"/>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tcPr>
          <w:p w14:paraId="11EA292D" w14:textId="77777777" w:rsidR="00D65C49" w:rsidRPr="00374636" w:rsidRDefault="00D65C49" w:rsidP="00491AC2">
            <w:pPr>
              <w:pStyle w:val="TAL"/>
            </w:pPr>
            <w:r w:rsidRPr="00374636">
              <w:t xml:space="preserve"> endTransaction</w:t>
            </w:r>
          </w:p>
        </w:tc>
        <w:tc>
          <w:tcPr>
            <w:tcW w:w="2267" w:type="dxa"/>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tcPr>
          <w:p w14:paraId="5CDF65CA" w14:textId="77777777" w:rsidR="00D65C49" w:rsidRPr="00374636" w:rsidRDefault="00D65C49" w:rsidP="00491AC2">
            <w:pPr>
              <w:pStyle w:val="TAL"/>
              <w:rPr>
                <w:rFonts w:eastAsia="MS Mincho"/>
              </w:rPr>
            </w:pPr>
          </w:p>
        </w:tc>
        <w:tc>
          <w:tcPr>
            <w:tcW w:w="1104" w:type="dxa"/>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tcPr>
          <w:p w14:paraId="193B9C51" w14:textId="77777777" w:rsidR="00D65C49" w:rsidRPr="00374636" w:rsidRDefault="00D65C49" w:rsidP="00491AC2">
            <w:pPr>
              <w:pStyle w:val="TAL"/>
            </w:pPr>
            <w:r w:rsidRPr="00374636">
              <w:t xml:space="preserve"> sequenceNumber</w:t>
            </w:r>
          </w:p>
        </w:tc>
        <w:tc>
          <w:tcPr>
            <w:tcW w:w="2267" w:type="dxa"/>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BC2B931" w14:textId="77777777" w:rsidR="00D65C49" w:rsidRPr="00374636" w:rsidRDefault="00D65C49" w:rsidP="00491AC2">
            <w:pPr>
              <w:pStyle w:val="TAL"/>
              <w:rPr>
                <w:rFonts w:eastAsia="MS Mincho"/>
              </w:rPr>
            </w:pPr>
          </w:p>
        </w:tc>
        <w:tc>
          <w:tcPr>
            <w:tcW w:w="1104" w:type="dxa"/>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tcPr>
          <w:p w14:paraId="5D936C49" w14:textId="77777777" w:rsidR="00D65C49" w:rsidRPr="00374636" w:rsidRDefault="00D65C49" w:rsidP="00491AC2">
            <w:pPr>
              <w:pStyle w:val="TAL"/>
            </w:pPr>
            <w:r w:rsidRPr="00374636">
              <w:t xml:space="preserve"> acknowledgement </w:t>
            </w:r>
          </w:p>
        </w:tc>
        <w:tc>
          <w:tcPr>
            <w:tcW w:w="2267" w:type="dxa"/>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5F0E5F65" w14:textId="77777777" w:rsidR="00D65C49" w:rsidRPr="00374636" w:rsidRDefault="00D65C49" w:rsidP="00491AC2">
            <w:pPr>
              <w:pStyle w:val="TAL"/>
              <w:rPr>
                <w:rFonts w:eastAsia="MS Mincho"/>
              </w:rPr>
            </w:pPr>
          </w:p>
        </w:tc>
        <w:tc>
          <w:tcPr>
            <w:tcW w:w="1104" w:type="dxa"/>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tcPr>
          <w:p w14:paraId="16DC0660" w14:textId="77777777" w:rsidR="00D65C49" w:rsidRPr="00374636" w:rsidRDefault="00D65C49" w:rsidP="00491AC2">
            <w:pPr>
              <w:pStyle w:val="TAL"/>
            </w:pPr>
            <w:r w:rsidRPr="00374636">
              <w:t xml:space="preserve"> lpp-MessageBody CHOICE {</w:t>
            </w:r>
          </w:p>
        </w:tc>
        <w:tc>
          <w:tcPr>
            <w:tcW w:w="2267" w:type="dxa"/>
          </w:tcPr>
          <w:p w14:paraId="11ED525E" w14:textId="77777777" w:rsidR="00D65C49" w:rsidRPr="00374636" w:rsidRDefault="00D65C49" w:rsidP="00491AC2">
            <w:pPr>
              <w:pStyle w:val="TAL"/>
              <w:rPr>
                <w:rFonts w:eastAsia="MS Mincho"/>
              </w:rPr>
            </w:pPr>
          </w:p>
        </w:tc>
        <w:tc>
          <w:tcPr>
            <w:tcW w:w="1700" w:type="dxa"/>
          </w:tcPr>
          <w:p w14:paraId="587D8A2F" w14:textId="77777777" w:rsidR="00D65C49" w:rsidRPr="00374636" w:rsidRDefault="00D65C49" w:rsidP="00491AC2">
            <w:pPr>
              <w:pStyle w:val="TAL"/>
              <w:rPr>
                <w:rFonts w:eastAsia="MS Mincho"/>
              </w:rPr>
            </w:pPr>
          </w:p>
        </w:tc>
        <w:tc>
          <w:tcPr>
            <w:tcW w:w="1104" w:type="dxa"/>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tcPr>
          <w:p w14:paraId="3946A42D" w14:textId="77777777" w:rsidR="00D65C49" w:rsidRPr="00374636" w:rsidRDefault="00D65C49" w:rsidP="00491AC2">
            <w:pPr>
              <w:pStyle w:val="TAL"/>
            </w:pPr>
            <w:r w:rsidRPr="00374636">
              <w:t xml:space="preserve">  c1 CHOICE {</w:t>
            </w:r>
          </w:p>
        </w:tc>
        <w:tc>
          <w:tcPr>
            <w:tcW w:w="2267" w:type="dxa"/>
          </w:tcPr>
          <w:p w14:paraId="661533D4" w14:textId="77777777" w:rsidR="00D65C49" w:rsidRPr="00374636" w:rsidRDefault="00D65C49" w:rsidP="00491AC2">
            <w:pPr>
              <w:pStyle w:val="TAL"/>
              <w:rPr>
                <w:rFonts w:eastAsia="MS Mincho"/>
              </w:rPr>
            </w:pPr>
          </w:p>
        </w:tc>
        <w:tc>
          <w:tcPr>
            <w:tcW w:w="1700" w:type="dxa"/>
          </w:tcPr>
          <w:p w14:paraId="567231EB" w14:textId="77777777" w:rsidR="00D65C49" w:rsidRPr="00374636" w:rsidRDefault="00D65C49" w:rsidP="00491AC2">
            <w:pPr>
              <w:pStyle w:val="TAL"/>
              <w:rPr>
                <w:rFonts w:eastAsia="MS Mincho"/>
              </w:rPr>
            </w:pPr>
          </w:p>
        </w:tc>
        <w:tc>
          <w:tcPr>
            <w:tcW w:w="1104" w:type="dxa"/>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tcPr>
          <w:p w14:paraId="3E7A81AC" w14:textId="77777777" w:rsidR="00D65C49" w:rsidRPr="00374636" w:rsidRDefault="00D65C49" w:rsidP="00491AC2">
            <w:pPr>
              <w:pStyle w:val="TAL"/>
            </w:pPr>
            <w:r w:rsidRPr="00374636">
              <w:t xml:space="preserve">    provideAssistanceData SEQUENCE {</w:t>
            </w:r>
          </w:p>
        </w:tc>
        <w:tc>
          <w:tcPr>
            <w:tcW w:w="2267" w:type="dxa"/>
          </w:tcPr>
          <w:p w14:paraId="7CCD85A3" w14:textId="77777777" w:rsidR="00D65C49" w:rsidRPr="00374636" w:rsidRDefault="00D65C49" w:rsidP="00491AC2">
            <w:pPr>
              <w:pStyle w:val="TAL"/>
              <w:rPr>
                <w:rFonts w:eastAsia="MS Mincho"/>
              </w:rPr>
            </w:pPr>
          </w:p>
        </w:tc>
        <w:tc>
          <w:tcPr>
            <w:tcW w:w="1700" w:type="dxa"/>
          </w:tcPr>
          <w:p w14:paraId="738CBC77" w14:textId="77777777" w:rsidR="00D65C49" w:rsidRPr="00374636" w:rsidRDefault="00D65C49" w:rsidP="00491AC2">
            <w:pPr>
              <w:pStyle w:val="TAL"/>
              <w:rPr>
                <w:rFonts w:eastAsia="MS Mincho"/>
              </w:rPr>
            </w:pPr>
          </w:p>
        </w:tc>
        <w:tc>
          <w:tcPr>
            <w:tcW w:w="1104" w:type="dxa"/>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tcPr>
          <w:p w14:paraId="1B6AB042" w14:textId="77777777" w:rsidR="00D65C49" w:rsidRPr="00374636" w:rsidRDefault="00D65C49" w:rsidP="00491AC2">
            <w:pPr>
              <w:pStyle w:val="TAL"/>
            </w:pPr>
            <w:r w:rsidRPr="00374636">
              <w:t xml:space="preserve">      criticalExtensions CHOICE {</w:t>
            </w:r>
          </w:p>
        </w:tc>
        <w:tc>
          <w:tcPr>
            <w:tcW w:w="2267" w:type="dxa"/>
          </w:tcPr>
          <w:p w14:paraId="66F88B7F" w14:textId="77777777" w:rsidR="00D65C49" w:rsidRPr="00374636" w:rsidRDefault="00D65C49" w:rsidP="00491AC2">
            <w:pPr>
              <w:pStyle w:val="TAL"/>
              <w:rPr>
                <w:rFonts w:eastAsia="MS Mincho"/>
              </w:rPr>
            </w:pPr>
          </w:p>
        </w:tc>
        <w:tc>
          <w:tcPr>
            <w:tcW w:w="1700" w:type="dxa"/>
          </w:tcPr>
          <w:p w14:paraId="680C77D4" w14:textId="77777777" w:rsidR="00D65C49" w:rsidRPr="00374636" w:rsidRDefault="00D65C49" w:rsidP="00491AC2">
            <w:pPr>
              <w:pStyle w:val="TAL"/>
              <w:rPr>
                <w:rFonts w:eastAsia="MS Mincho"/>
              </w:rPr>
            </w:pPr>
          </w:p>
        </w:tc>
        <w:tc>
          <w:tcPr>
            <w:tcW w:w="1104" w:type="dxa"/>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tcPr>
          <w:p w14:paraId="1E27FE54" w14:textId="77777777" w:rsidR="00D65C49" w:rsidRPr="00374636" w:rsidRDefault="00D65C49" w:rsidP="00491AC2">
            <w:pPr>
              <w:pStyle w:val="TAL"/>
            </w:pPr>
            <w:r w:rsidRPr="00374636">
              <w:t xml:space="preserve">        c1 CHOICE {</w:t>
            </w:r>
          </w:p>
        </w:tc>
        <w:tc>
          <w:tcPr>
            <w:tcW w:w="2267" w:type="dxa"/>
          </w:tcPr>
          <w:p w14:paraId="7F54A857" w14:textId="77777777" w:rsidR="00D65C49" w:rsidRPr="00374636" w:rsidRDefault="00D65C49" w:rsidP="00491AC2">
            <w:pPr>
              <w:pStyle w:val="TAL"/>
              <w:rPr>
                <w:rFonts w:eastAsia="MS Mincho"/>
              </w:rPr>
            </w:pPr>
          </w:p>
        </w:tc>
        <w:tc>
          <w:tcPr>
            <w:tcW w:w="1700" w:type="dxa"/>
          </w:tcPr>
          <w:p w14:paraId="6DCB0AE9" w14:textId="77777777" w:rsidR="00D65C49" w:rsidRPr="00374636" w:rsidRDefault="00D65C49" w:rsidP="00491AC2">
            <w:pPr>
              <w:pStyle w:val="TAL"/>
              <w:rPr>
                <w:rFonts w:eastAsia="MS Mincho"/>
              </w:rPr>
            </w:pPr>
          </w:p>
        </w:tc>
        <w:tc>
          <w:tcPr>
            <w:tcW w:w="1104" w:type="dxa"/>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tcPr>
          <w:p w14:paraId="4187C3C0" w14:textId="77777777" w:rsidR="00D65C49" w:rsidRPr="00374636" w:rsidRDefault="00D65C49" w:rsidP="00491AC2">
            <w:pPr>
              <w:pStyle w:val="TAL"/>
            </w:pPr>
            <w:r w:rsidRPr="00374636">
              <w:t xml:space="preserve">          provideAssistanceData-r9 SEQUENCE {</w:t>
            </w:r>
          </w:p>
        </w:tc>
        <w:tc>
          <w:tcPr>
            <w:tcW w:w="2267" w:type="dxa"/>
          </w:tcPr>
          <w:p w14:paraId="106D75D8" w14:textId="77777777" w:rsidR="00D65C49" w:rsidRPr="00374636" w:rsidRDefault="00D65C49" w:rsidP="00491AC2">
            <w:pPr>
              <w:pStyle w:val="TAL"/>
              <w:rPr>
                <w:rFonts w:eastAsia="MS Mincho"/>
              </w:rPr>
            </w:pPr>
          </w:p>
        </w:tc>
        <w:tc>
          <w:tcPr>
            <w:tcW w:w="1700" w:type="dxa"/>
          </w:tcPr>
          <w:p w14:paraId="524E91D2" w14:textId="77777777" w:rsidR="00D65C49" w:rsidRPr="00374636" w:rsidRDefault="00D65C49" w:rsidP="00491AC2">
            <w:pPr>
              <w:pStyle w:val="TAL"/>
              <w:rPr>
                <w:rFonts w:eastAsia="MS Mincho"/>
              </w:rPr>
            </w:pPr>
          </w:p>
        </w:tc>
        <w:tc>
          <w:tcPr>
            <w:tcW w:w="1104" w:type="dxa"/>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tcPr>
          <w:p w14:paraId="1880774A" w14:textId="77777777" w:rsidR="00D65C49" w:rsidRPr="00374636" w:rsidRDefault="00D65C49" w:rsidP="00491AC2">
            <w:pPr>
              <w:pStyle w:val="TAL"/>
            </w:pPr>
            <w:r w:rsidRPr="00374636">
              <w:t xml:space="preserve">            commonIEsProvideAssistanceData</w:t>
            </w:r>
          </w:p>
        </w:tc>
        <w:tc>
          <w:tcPr>
            <w:tcW w:w="2267" w:type="dxa"/>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881CB72" w14:textId="77777777" w:rsidR="00D65C49" w:rsidRPr="00374636" w:rsidRDefault="00D65C49" w:rsidP="00491AC2">
            <w:pPr>
              <w:pStyle w:val="TAL"/>
              <w:rPr>
                <w:rFonts w:eastAsia="MS Mincho"/>
              </w:rPr>
            </w:pPr>
          </w:p>
        </w:tc>
        <w:tc>
          <w:tcPr>
            <w:tcW w:w="1104" w:type="dxa"/>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tcPr>
          <w:p w14:paraId="7421E7A6" w14:textId="77777777" w:rsidR="00D65C49" w:rsidRPr="00374636" w:rsidRDefault="00D65C49" w:rsidP="00491AC2">
            <w:pPr>
              <w:pStyle w:val="TAL"/>
            </w:pPr>
            <w:r w:rsidRPr="00374636">
              <w:t xml:space="preserve">            a-gnss-ProvideAssistanceData </w:t>
            </w:r>
          </w:p>
        </w:tc>
        <w:tc>
          <w:tcPr>
            <w:tcW w:w="2267" w:type="dxa"/>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6070F14" w14:textId="77777777" w:rsidR="00D65C49" w:rsidRPr="00374636" w:rsidRDefault="00D65C49" w:rsidP="00491AC2">
            <w:pPr>
              <w:pStyle w:val="TAL"/>
              <w:rPr>
                <w:rFonts w:eastAsia="MS Mincho"/>
              </w:rPr>
            </w:pPr>
          </w:p>
        </w:tc>
        <w:tc>
          <w:tcPr>
            <w:tcW w:w="1104" w:type="dxa"/>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tcPr>
          <w:p w14:paraId="5813E140" w14:textId="77777777" w:rsidR="00D65C49" w:rsidRPr="00374636" w:rsidRDefault="00D65C49" w:rsidP="00491AC2">
            <w:pPr>
              <w:pStyle w:val="TAL"/>
            </w:pPr>
            <w:r w:rsidRPr="00374636">
              <w:t xml:space="preserve">            otdoa-ProvideAssistanceData SEQUENCE {</w:t>
            </w:r>
          </w:p>
        </w:tc>
        <w:tc>
          <w:tcPr>
            <w:tcW w:w="2267" w:type="dxa"/>
          </w:tcPr>
          <w:p w14:paraId="0DB545D8" w14:textId="77777777" w:rsidR="00D65C49" w:rsidRPr="00374636" w:rsidRDefault="00D65C49" w:rsidP="00491AC2">
            <w:pPr>
              <w:pStyle w:val="TAL"/>
              <w:rPr>
                <w:rFonts w:eastAsia="MS Mincho"/>
              </w:rPr>
            </w:pPr>
          </w:p>
        </w:tc>
        <w:tc>
          <w:tcPr>
            <w:tcW w:w="1700" w:type="dxa"/>
          </w:tcPr>
          <w:p w14:paraId="7E453107" w14:textId="77777777" w:rsidR="00D65C49" w:rsidRPr="00374636" w:rsidRDefault="00D65C49" w:rsidP="00491AC2">
            <w:pPr>
              <w:pStyle w:val="TAL"/>
              <w:rPr>
                <w:rFonts w:eastAsia="MS Mincho"/>
              </w:rPr>
            </w:pPr>
          </w:p>
        </w:tc>
        <w:tc>
          <w:tcPr>
            <w:tcW w:w="1104" w:type="dxa"/>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tcPr>
          <w:p w14:paraId="625AA030" w14:textId="77777777" w:rsidR="00D65C49" w:rsidRPr="00374636" w:rsidRDefault="00D65C49" w:rsidP="00491AC2">
            <w:pPr>
              <w:pStyle w:val="TAL"/>
            </w:pPr>
            <w:r w:rsidRPr="00374636">
              <w:t xml:space="preserve">                 otdoa-ReferenceCellInfo</w:t>
            </w:r>
          </w:p>
        </w:tc>
        <w:tc>
          <w:tcPr>
            <w:tcW w:w="2267" w:type="dxa"/>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6D34C9DC" w14:textId="77777777" w:rsidR="00D65C49" w:rsidRPr="00374636" w:rsidRDefault="00D65C49" w:rsidP="00491AC2">
            <w:pPr>
              <w:pStyle w:val="TAL"/>
              <w:rPr>
                <w:rFonts w:eastAsia="MS Mincho"/>
              </w:rPr>
            </w:pPr>
          </w:p>
        </w:tc>
        <w:tc>
          <w:tcPr>
            <w:tcW w:w="1104" w:type="dxa"/>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tcPr>
          <w:p w14:paraId="7B8910CA" w14:textId="77777777" w:rsidR="00D65C49" w:rsidRPr="00374636" w:rsidRDefault="00D65C49" w:rsidP="00491AC2">
            <w:pPr>
              <w:pStyle w:val="TAL"/>
            </w:pPr>
            <w:r w:rsidRPr="00374636">
              <w:t xml:space="preserve">                 otdoa-NeighbourCellInfo</w:t>
            </w:r>
          </w:p>
        </w:tc>
        <w:tc>
          <w:tcPr>
            <w:tcW w:w="2267" w:type="dxa"/>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029B8EDE" w14:textId="77777777" w:rsidR="00D65C49" w:rsidRPr="00374636" w:rsidRDefault="00D65C49" w:rsidP="00491AC2">
            <w:pPr>
              <w:pStyle w:val="TAL"/>
              <w:rPr>
                <w:rFonts w:eastAsia="MS Mincho"/>
              </w:rPr>
            </w:pPr>
          </w:p>
        </w:tc>
        <w:tc>
          <w:tcPr>
            <w:tcW w:w="1104" w:type="dxa"/>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tcPr>
          <w:p w14:paraId="72FCF36C" w14:textId="77777777" w:rsidR="00D65C49" w:rsidRPr="00374636" w:rsidRDefault="00D65C49" w:rsidP="00491AC2">
            <w:pPr>
              <w:pStyle w:val="TAL"/>
            </w:pPr>
            <w:r w:rsidRPr="00374636">
              <w:t xml:space="preserve">                 otdoa-Error</w:t>
            </w:r>
          </w:p>
        </w:tc>
        <w:tc>
          <w:tcPr>
            <w:tcW w:w="2267" w:type="dxa"/>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E771B3A" w14:textId="77777777" w:rsidR="00D65C49" w:rsidRPr="00374636" w:rsidRDefault="00D65C49" w:rsidP="00491AC2">
            <w:pPr>
              <w:pStyle w:val="TAL"/>
              <w:rPr>
                <w:rFonts w:eastAsia="MS Mincho"/>
              </w:rPr>
            </w:pPr>
          </w:p>
        </w:tc>
        <w:tc>
          <w:tcPr>
            <w:tcW w:w="1104" w:type="dxa"/>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tcPr>
          <w:p w14:paraId="718C6FAE" w14:textId="77777777" w:rsidR="00D65C49" w:rsidRPr="00374636" w:rsidRDefault="00D65C49" w:rsidP="00491AC2">
            <w:pPr>
              <w:pStyle w:val="TAL"/>
            </w:pPr>
            <w:r w:rsidRPr="00374636">
              <w:t xml:space="preserve">            }  </w:t>
            </w:r>
          </w:p>
        </w:tc>
        <w:tc>
          <w:tcPr>
            <w:tcW w:w="2267" w:type="dxa"/>
          </w:tcPr>
          <w:p w14:paraId="33A55C99" w14:textId="77777777" w:rsidR="00D65C49" w:rsidRPr="00374636" w:rsidRDefault="00D65C49" w:rsidP="00491AC2">
            <w:pPr>
              <w:pStyle w:val="TAL"/>
              <w:rPr>
                <w:rFonts w:eastAsia="MS Mincho"/>
              </w:rPr>
            </w:pPr>
          </w:p>
        </w:tc>
        <w:tc>
          <w:tcPr>
            <w:tcW w:w="1700" w:type="dxa"/>
          </w:tcPr>
          <w:p w14:paraId="69DE331E" w14:textId="77777777" w:rsidR="00D65C49" w:rsidRPr="00374636" w:rsidRDefault="00D65C49" w:rsidP="00491AC2">
            <w:pPr>
              <w:pStyle w:val="TAL"/>
              <w:rPr>
                <w:rFonts w:eastAsia="MS Mincho"/>
              </w:rPr>
            </w:pPr>
          </w:p>
        </w:tc>
        <w:tc>
          <w:tcPr>
            <w:tcW w:w="1104" w:type="dxa"/>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tcPr>
          <w:p w14:paraId="64835BE6" w14:textId="77777777" w:rsidR="00D65C49" w:rsidRPr="00374636" w:rsidRDefault="00D65C49" w:rsidP="00491AC2">
            <w:pPr>
              <w:pStyle w:val="TAL"/>
            </w:pPr>
            <w:r w:rsidRPr="00374636">
              <w:t xml:space="preserve">            epdu-ProvideAssistanceData</w:t>
            </w:r>
          </w:p>
        </w:tc>
        <w:tc>
          <w:tcPr>
            <w:tcW w:w="2267" w:type="dxa"/>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BA3D45D" w14:textId="77777777" w:rsidR="00D65C49" w:rsidRPr="00374636" w:rsidRDefault="00D65C49" w:rsidP="00491AC2">
            <w:pPr>
              <w:pStyle w:val="TAL"/>
              <w:rPr>
                <w:rFonts w:eastAsia="MS Mincho"/>
              </w:rPr>
            </w:pPr>
          </w:p>
        </w:tc>
        <w:tc>
          <w:tcPr>
            <w:tcW w:w="1104" w:type="dxa"/>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tcPr>
          <w:p w14:paraId="1144A428" w14:textId="77777777" w:rsidR="00D65C49" w:rsidRPr="00374636" w:rsidRDefault="00D65C49" w:rsidP="00491AC2">
            <w:pPr>
              <w:pStyle w:val="TAL"/>
            </w:pPr>
            <w:r w:rsidRPr="00374636">
              <w:t xml:space="preserve">          }</w:t>
            </w:r>
          </w:p>
        </w:tc>
        <w:tc>
          <w:tcPr>
            <w:tcW w:w="2267" w:type="dxa"/>
          </w:tcPr>
          <w:p w14:paraId="115A5E96" w14:textId="77777777" w:rsidR="00D65C49" w:rsidRPr="00374636" w:rsidRDefault="00D65C49" w:rsidP="00491AC2">
            <w:pPr>
              <w:pStyle w:val="TAL"/>
              <w:rPr>
                <w:rFonts w:eastAsia="MS Mincho"/>
              </w:rPr>
            </w:pPr>
          </w:p>
        </w:tc>
        <w:tc>
          <w:tcPr>
            <w:tcW w:w="1700" w:type="dxa"/>
          </w:tcPr>
          <w:p w14:paraId="52EB61FB" w14:textId="77777777" w:rsidR="00D65C49" w:rsidRPr="00374636" w:rsidRDefault="00D65C49" w:rsidP="00491AC2">
            <w:pPr>
              <w:pStyle w:val="TAL"/>
              <w:rPr>
                <w:rFonts w:eastAsia="MS Mincho"/>
              </w:rPr>
            </w:pPr>
          </w:p>
        </w:tc>
        <w:tc>
          <w:tcPr>
            <w:tcW w:w="1104" w:type="dxa"/>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tcPr>
          <w:p w14:paraId="0C86355D" w14:textId="77777777" w:rsidR="00D65C49" w:rsidRPr="00374636" w:rsidRDefault="00D65C49" w:rsidP="00491AC2">
            <w:pPr>
              <w:pStyle w:val="TAL"/>
            </w:pPr>
            <w:r w:rsidRPr="00374636">
              <w:t xml:space="preserve">      }</w:t>
            </w:r>
          </w:p>
        </w:tc>
        <w:tc>
          <w:tcPr>
            <w:tcW w:w="2267" w:type="dxa"/>
          </w:tcPr>
          <w:p w14:paraId="13B9F62C" w14:textId="77777777" w:rsidR="00D65C49" w:rsidRPr="00374636" w:rsidRDefault="00D65C49" w:rsidP="00491AC2">
            <w:pPr>
              <w:pStyle w:val="TAL"/>
              <w:rPr>
                <w:rFonts w:eastAsia="MS Mincho"/>
              </w:rPr>
            </w:pPr>
          </w:p>
        </w:tc>
        <w:tc>
          <w:tcPr>
            <w:tcW w:w="1700" w:type="dxa"/>
          </w:tcPr>
          <w:p w14:paraId="6025B11A" w14:textId="77777777" w:rsidR="00D65C49" w:rsidRPr="00374636" w:rsidRDefault="00D65C49" w:rsidP="00491AC2">
            <w:pPr>
              <w:pStyle w:val="TAL"/>
              <w:rPr>
                <w:rFonts w:eastAsia="MS Mincho"/>
              </w:rPr>
            </w:pPr>
          </w:p>
        </w:tc>
        <w:tc>
          <w:tcPr>
            <w:tcW w:w="1104" w:type="dxa"/>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tcPr>
          <w:p w14:paraId="27F7AF97" w14:textId="77777777" w:rsidR="00D65C49" w:rsidRPr="00374636" w:rsidRDefault="00D65C49" w:rsidP="00491AC2">
            <w:pPr>
              <w:pStyle w:val="TAL"/>
            </w:pPr>
            <w:r w:rsidRPr="00374636">
              <w:t xml:space="preserve">    }</w:t>
            </w:r>
          </w:p>
        </w:tc>
        <w:tc>
          <w:tcPr>
            <w:tcW w:w="2267" w:type="dxa"/>
          </w:tcPr>
          <w:p w14:paraId="6417F1AB" w14:textId="77777777" w:rsidR="00D65C49" w:rsidRPr="00374636" w:rsidRDefault="00D65C49" w:rsidP="00491AC2">
            <w:pPr>
              <w:pStyle w:val="TAL"/>
              <w:rPr>
                <w:rFonts w:eastAsia="MS Mincho"/>
              </w:rPr>
            </w:pPr>
          </w:p>
        </w:tc>
        <w:tc>
          <w:tcPr>
            <w:tcW w:w="1700" w:type="dxa"/>
          </w:tcPr>
          <w:p w14:paraId="059F27B5" w14:textId="77777777" w:rsidR="00D65C49" w:rsidRPr="00374636" w:rsidRDefault="00D65C49" w:rsidP="00491AC2">
            <w:pPr>
              <w:pStyle w:val="TAL"/>
              <w:rPr>
                <w:rFonts w:eastAsia="MS Mincho"/>
              </w:rPr>
            </w:pPr>
          </w:p>
        </w:tc>
        <w:tc>
          <w:tcPr>
            <w:tcW w:w="1104" w:type="dxa"/>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tcPr>
          <w:p w14:paraId="15BF7704" w14:textId="77777777" w:rsidR="00D65C49" w:rsidRPr="00374636" w:rsidRDefault="00D65C49" w:rsidP="00491AC2">
            <w:pPr>
              <w:pStyle w:val="TAL"/>
            </w:pPr>
            <w:r w:rsidRPr="00374636">
              <w:t xml:space="preserve">  }</w:t>
            </w:r>
          </w:p>
        </w:tc>
        <w:tc>
          <w:tcPr>
            <w:tcW w:w="2267" w:type="dxa"/>
          </w:tcPr>
          <w:p w14:paraId="6D459BC8" w14:textId="77777777" w:rsidR="00D65C49" w:rsidRPr="00374636" w:rsidRDefault="00D65C49" w:rsidP="00491AC2">
            <w:pPr>
              <w:pStyle w:val="TAL"/>
              <w:rPr>
                <w:rFonts w:eastAsia="MS Mincho"/>
              </w:rPr>
            </w:pPr>
          </w:p>
        </w:tc>
        <w:tc>
          <w:tcPr>
            <w:tcW w:w="1700" w:type="dxa"/>
          </w:tcPr>
          <w:p w14:paraId="227644DD" w14:textId="77777777" w:rsidR="00D65C49" w:rsidRPr="00374636" w:rsidRDefault="00D65C49" w:rsidP="00491AC2">
            <w:pPr>
              <w:pStyle w:val="TAL"/>
              <w:rPr>
                <w:rFonts w:eastAsia="MS Mincho"/>
              </w:rPr>
            </w:pPr>
          </w:p>
        </w:tc>
        <w:tc>
          <w:tcPr>
            <w:tcW w:w="1104" w:type="dxa"/>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tcPr>
          <w:p w14:paraId="5F4E64AD" w14:textId="77777777" w:rsidR="00D65C49" w:rsidRPr="00374636" w:rsidRDefault="00D65C49" w:rsidP="00491AC2">
            <w:pPr>
              <w:pStyle w:val="TAL"/>
            </w:pPr>
            <w:r w:rsidRPr="00374636">
              <w:t xml:space="preserve"> }</w:t>
            </w:r>
          </w:p>
        </w:tc>
        <w:tc>
          <w:tcPr>
            <w:tcW w:w="2267" w:type="dxa"/>
          </w:tcPr>
          <w:p w14:paraId="5D7926C0" w14:textId="77777777" w:rsidR="00D65C49" w:rsidRPr="00374636" w:rsidRDefault="00D65C49" w:rsidP="00491AC2">
            <w:pPr>
              <w:pStyle w:val="TAL"/>
              <w:rPr>
                <w:rFonts w:eastAsia="MS Mincho"/>
              </w:rPr>
            </w:pPr>
          </w:p>
        </w:tc>
        <w:tc>
          <w:tcPr>
            <w:tcW w:w="1700" w:type="dxa"/>
          </w:tcPr>
          <w:p w14:paraId="0BD06ECB" w14:textId="77777777" w:rsidR="00D65C49" w:rsidRPr="00374636" w:rsidRDefault="00D65C49" w:rsidP="00491AC2">
            <w:pPr>
              <w:pStyle w:val="TAL"/>
              <w:rPr>
                <w:rFonts w:eastAsia="MS Mincho"/>
              </w:rPr>
            </w:pPr>
          </w:p>
        </w:tc>
        <w:tc>
          <w:tcPr>
            <w:tcW w:w="1104" w:type="dxa"/>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tcPr>
          <w:p w14:paraId="03175ACC" w14:textId="77777777" w:rsidR="00D65C49" w:rsidRPr="00374636" w:rsidRDefault="00D65C49" w:rsidP="00491AC2">
            <w:pPr>
              <w:pStyle w:val="TAL"/>
            </w:pPr>
            <w:r w:rsidRPr="00374636">
              <w:t>}</w:t>
            </w:r>
          </w:p>
        </w:tc>
        <w:tc>
          <w:tcPr>
            <w:tcW w:w="2267" w:type="dxa"/>
          </w:tcPr>
          <w:p w14:paraId="3202FDE1" w14:textId="77777777" w:rsidR="00D65C49" w:rsidRPr="00374636" w:rsidRDefault="00D65C49" w:rsidP="00491AC2">
            <w:pPr>
              <w:pStyle w:val="TAL"/>
              <w:rPr>
                <w:rFonts w:eastAsia="MS Mincho"/>
              </w:rPr>
            </w:pPr>
          </w:p>
        </w:tc>
        <w:tc>
          <w:tcPr>
            <w:tcW w:w="1700" w:type="dxa"/>
          </w:tcPr>
          <w:p w14:paraId="37D27C4E" w14:textId="77777777" w:rsidR="00D65C49" w:rsidRPr="00374636" w:rsidRDefault="00D65C49" w:rsidP="00491AC2">
            <w:pPr>
              <w:pStyle w:val="TAL"/>
              <w:rPr>
                <w:rFonts w:eastAsia="MS Mincho"/>
              </w:rPr>
            </w:pPr>
          </w:p>
        </w:tc>
        <w:tc>
          <w:tcPr>
            <w:tcW w:w="1104" w:type="dxa"/>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lastRenderedPageBreak/>
        <w:t xml:space="preserve">Table </w:t>
      </w:r>
      <w:r w:rsidRPr="00374636">
        <w:rPr>
          <w:rFonts w:eastAsia="MS Mincho"/>
          <w:iCs/>
        </w:rPr>
        <w:t>9.2.2.4.3-6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35CC088" w14:textId="77777777" w:rsidTr="005A566D">
        <w:tc>
          <w:tcPr>
            <w:tcW w:w="9738" w:type="dxa"/>
            <w:gridSpan w:val="4"/>
          </w:tcPr>
          <w:p w14:paraId="75E66926" w14:textId="43877D1A"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1C5AE94C" w14:textId="77777777" w:rsidTr="005A566D">
        <w:tblPrEx>
          <w:tblCellMar>
            <w:left w:w="108" w:type="dxa"/>
            <w:right w:w="108" w:type="dxa"/>
          </w:tblCellMar>
        </w:tblPrEx>
        <w:tc>
          <w:tcPr>
            <w:tcW w:w="4535" w:type="dxa"/>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tcPr>
          <w:p w14:paraId="515BFA7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r w:rsidRPr="00374636">
              <w:t>locationServer</w:t>
            </w:r>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tcPr>
          <w:p w14:paraId="08FE6A2E"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tcPr>
          <w:p w14:paraId="5AC94422"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tcPr>
          <w:p w14:paraId="6A5FC863"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tcPr>
          <w:p w14:paraId="58BB57F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tcPr>
          <w:p w14:paraId="09AECB6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tcPr>
          <w:p w14:paraId="5708199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tcPr>
          <w:p w14:paraId="34F7D3A6"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tcPr>
          <w:p w14:paraId="3E662AAB" w14:textId="77777777" w:rsidR="00D65C49" w:rsidRPr="00374636" w:rsidRDefault="00D65C49" w:rsidP="007C6871">
            <w:pPr>
              <w:pStyle w:val="TAL"/>
              <w:rPr>
                <w:lang w:eastAsia="en-US"/>
              </w:rPr>
            </w:pPr>
            <w:r w:rsidRPr="00374636">
              <w:rPr>
                <w:lang w:eastAsia="en-US"/>
              </w:rPr>
              <w:t xml:space="preserve">               otdoa-ProvideLocationInformation</w:t>
            </w:r>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tcPr>
          <w:p w14:paraId="2299FBE4" w14:textId="77777777" w:rsidR="00D65C49" w:rsidRPr="00374636" w:rsidRDefault="00D65C49" w:rsidP="007C6871">
            <w:pPr>
              <w:pStyle w:val="TAL"/>
              <w:rPr>
                <w:lang w:eastAsia="en-US"/>
              </w:rPr>
            </w:pPr>
            <w:r w:rsidRPr="00374636">
              <w:rPr>
                <w:lang w:eastAsia="en-US"/>
              </w:rPr>
              <w:t xml:space="preserve">                   otdoaSignalMeasurementInformation</w:t>
            </w:r>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tcPr>
          <w:p w14:paraId="6E939E9A"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tcPr>
          <w:p w14:paraId="2650E9F7"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tcPr>
          <w:p w14:paraId="7F68BE1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tcPr>
          <w:p w14:paraId="6EEFC3CF"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tcPr>
          <w:p w14:paraId="4F531DAB"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tcPr>
          <w:p w14:paraId="4DB45AAD" w14:textId="77777777" w:rsidR="00D65C49" w:rsidRPr="00374636" w:rsidRDefault="00D65C49" w:rsidP="007C6871">
            <w:pPr>
              <w:pStyle w:val="TAL"/>
              <w:rPr>
                <w:lang w:eastAsia="en-US"/>
              </w:rPr>
            </w:pPr>
            <w:r w:rsidRPr="00374636">
              <w:rPr>
                <w:lang w:eastAsia="en-US"/>
              </w:rPr>
              <w:t xml:space="preserve">                       neighbourMeasurementList</w:t>
            </w:r>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tcPr>
          <w:p w14:paraId="78C315C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tcPr>
          <w:p w14:paraId="6191B9CE"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tcPr>
          <w:p w14:paraId="7F13BF1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tcPr>
          <w:p w14:paraId="5DAE6BF9"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tcPr>
          <w:p w14:paraId="3E410CC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tcPr>
          <w:p w14:paraId="279F37EF" w14:textId="77777777" w:rsidR="00D65C49" w:rsidRPr="00374636" w:rsidRDefault="00D65C49" w:rsidP="007C6871">
            <w:pPr>
              <w:pStyle w:val="TAL"/>
              <w:rPr>
                <w:lang w:eastAsia="en-US"/>
              </w:rPr>
            </w:pPr>
            <w:r w:rsidRPr="00374636">
              <w:rPr>
                <w:lang w:eastAsia="en-US"/>
              </w:rPr>
              <w:t xml:space="preserve">                       neighbourMeasurementList</w:t>
            </w:r>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tcPr>
          <w:p w14:paraId="224EA95C"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tcPr>
          <w:p w14:paraId="3D703DD8"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tcPr>
          <w:p w14:paraId="6B0ECABE"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tcPr>
          <w:p w14:paraId="33237D96"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tcPr>
          <w:p w14:paraId="6019E6E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tcPr>
          <w:p w14:paraId="718CE64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56AEE4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tcPr>
          <w:p w14:paraId="7A19D1FE"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tcPr>
          <w:p w14:paraId="08B914C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2" w:name="_Toc27481775"/>
      <w:bookmarkStart w:id="2983" w:name="_Toc68183025"/>
      <w:bookmarkStart w:id="2984" w:name="_Toc75461869"/>
      <w:bookmarkStart w:id="2985" w:name="_Toc76023990"/>
      <w:bookmarkStart w:id="2986" w:name="_Toc83678433"/>
      <w:bookmarkStart w:id="2987" w:name="_Toc90629154"/>
      <w:r w:rsidRPr="00374636">
        <w:t>9.2.2.5</w:t>
      </w:r>
      <w:r w:rsidRPr="00374636">
        <w:tab/>
        <w:t>Test requirement</w:t>
      </w:r>
      <w:bookmarkEnd w:id="2982"/>
      <w:bookmarkEnd w:id="2983"/>
      <w:bookmarkEnd w:id="2984"/>
      <w:bookmarkEnd w:id="2985"/>
      <w:bookmarkEnd w:id="2986"/>
      <w:bookmarkEnd w:id="2987"/>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lastRenderedPageBreak/>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6.75pt;height:21.75pt" o:ole="">
                  <v:imagedata r:id="rId127" o:title=""/>
                </v:shape>
                <o:OLEObject Type="Embed" ProgID="Equation.3" ShapeID="_x0000_i1267" DrawAspect="Content" ObjectID="_1829923912"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6.75pt;height:21.75pt" o:ole="">
                  <v:imagedata r:id="rId127" o:title=""/>
                </v:shape>
                <o:OLEObject Type="Embed" ProgID="Equation.3" ShapeID="_x0000_i1268" DrawAspect="Content" ObjectID="_1829923913"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lastRenderedPageBreak/>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29" w:type="pct"/>
            <w:vMerge/>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6.75pt;height:21.75pt" o:ole="">
                  <v:imagedata r:id="rId127" o:title=""/>
                </v:shape>
                <o:OLEObject Type="Embed" ProgID="Equation.3" ShapeID="_x0000_i1269" DrawAspect="Content" ObjectID="_1829923914"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6.75pt;height:21.75pt" o:ole="">
                  <v:imagedata r:id="rId127" o:title=""/>
                </v:shape>
                <o:OLEObject Type="Embed" ProgID="Equation.3" ShapeID="_x0000_i1270" DrawAspect="Content" ObjectID="_1829923915"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6.75pt;height:21.75pt" o:ole="">
                  <v:imagedata r:id="rId127" o:title=""/>
                </v:shape>
                <o:OLEObject Type="Embed" ProgID="Equation.3" ShapeID="_x0000_i1271" DrawAspect="Content" ObjectID="_1829923916"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7BA5E5BB">
          <v:shape id="_x0000_i1272" type="#_x0000_t75" style="width:114.75pt;height:36.75pt" o:ole="">
            <v:imagedata r:id="rId138" o:title=""/>
          </v:shape>
          <o:OLEObject Type="Embed" ProgID="Equation.3" ShapeID="_x0000_i1272" DrawAspect="Content" ObjectID="_1829923917" r:id="rId329"/>
        </w:object>
      </w:r>
      <w:r w:rsidRPr="00374636">
        <w:t xml:space="preserve">, where </w:t>
      </w:r>
      <w:r w:rsidRPr="00374636">
        <w:rPr>
          <w:position w:val="-4"/>
        </w:rPr>
        <w:object w:dxaOrig="320" w:dyaOrig="260" w14:anchorId="266B2BC0">
          <v:shape id="_x0000_i1273" type="#_x0000_t75" style="width:14.25pt;height:14.25pt" o:ole="">
            <v:imagedata r:id="rId140" o:title=""/>
          </v:shape>
          <o:OLEObject Type="Embed" ProgID="Equation.3" ShapeID="_x0000_i1273" DrawAspect="Content" ObjectID="_1829923918" r:id="rId330"/>
        </w:object>
      </w:r>
      <w:r w:rsidRPr="00374636">
        <w:t xml:space="preserve">=16 and </w:t>
      </w:r>
      <w:r w:rsidRPr="00374636">
        <w:rPr>
          <w:position w:val="-6"/>
        </w:rPr>
        <w:object w:dxaOrig="200" w:dyaOrig="220" w14:anchorId="787A1F1E">
          <v:shape id="_x0000_i1274" type="#_x0000_t75" style="width:6.75pt;height:14.25pt" o:ole="">
            <v:imagedata r:id="rId142" o:title=""/>
          </v:shape>
          <o:OLEObject Type="Embed" ProgID="Equation.3" ShapeID="_x0000_i1274" DrawAspect="Content" ObjectID="_1829923919" r:id="rId331"/>
        </w:object>
      </w:r>
      <w:r w:rsidRPr="00374636">
        <w:t>=16 are the parameters specified in clause 9.2.2.3 and Table 9.2.2.3</w:t>
      </w:r>
      <w:r w:rsidRPr="00374636">
        <w:noBreakHyphen/>
        <w:t>1. This gives the total RSTD reporting delay of 4960 ms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8" w:name="_Toc27481776"/>
      <w:bookmarkStart w:id="2989" w:name="_Toc68183026"/>
      <w:bookmarkStart w:id="2990" w:name="_Toc75461870"/>
      <w:bookmarkStart w:id="2991" w:name="_Toc76023991"/>
      <w:bookmarkStart w:id="2992" w:name="_Toc83678434"/>
      <w:bookmarkStart w:id="2993" w:name="_Toc90629155"/>
      <w:r w:rsidRPr="00374636">
        <w:t>9.2.2A</w:t>
      </w:r>
      <w:r w:rsidRPr="00374636">
        <w:tab/>
        <w:t>TDD-TDD inter-frequency RSTD Measurement Reporting Delay for UE Category 1bis</w:t>
      </w:r>
      <w:bookmarkEnd w:id="2988"/>
      <w:bookmarkEnd w:id="2989"/>
      <w:bookmarkEnd w:id="2990"/>
      <w:bookmarkEnd w:id="2991"/>
      <w:bookmarkEnd w:id="2992"/>
      <w:bookmarkEnd w:id="2993"/>
    </w:p>
    <w:p w14:paraId="7E6052ED" w14:textId="77777777" w:rsidR="00D65C49" w:rsidRPr="00374636" w:rsidRDefault="00D65C49" w:rsidP="00D65C49">
      <w:pPr>
        <w:pStyle w:val="Heading5"/>
      </w:pPr>
      <w:bookmarkStart w:id="2994" w:name="_Toc27481777"/>
      <w:bookmarkStart w:id="2995" w:name="_Toc68183027"/>
      <w:bookmarkStart w:id="2996" w:name="_Toc75461871"/>
      <w:bookmarkStart w:id="2997" w:name="_Toc76023992"/>
      <w:bookmarkStart w:id="2998" w:name="_Toc83678435"/>
      <w:bookmarkStart w:id="2999" w:name="_Toc90629156"/>
      <w:r w:rsidRPr="00374636">
        <w:t>9.2.2A.1</w:t>
      </w:r>
      <w:r w:rsidRPr="00374636">
        <w:tab/>
        <w:t>Test purpose</w:t>
      </w:r>
      <w:bookmarkEnd w:id="2994"/>
      <w:bookmarkEnd w:id="2995"/>
      <w:bookmarkEnd w:id="2996"/>
      <w:bookmarkEnd w:id="2997"/>
      <w:bookmarkEnd w:id="2998"/>
      <w:bookmarkEnd w:id="2999"/>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3000" w:name="_Toc27481778"/>
      <w:bookmarkStart w:id="3001" w:name="_Toc68183028"/>
      <w:bookmarkStart w:id="3002" w:name="_Toc75461872"/>
      <w:bookmarkStart w:id="3003" w:name="_Toc76023993"/>
      <w:bookmarkStart w:id="3004" w:name="_Toc83678436"/>
      <w:bookmarkStart w:id="3005" w:name="_Toc90629157"/>
      <w:r w:rsidRPr="00374636">
        <w:t>9.2.2A.2</w:t>
      </w:r>
      <w:r w:rsidRPr="00374636">
        <w:tab/>
        <w:t>Test applicability</w:t>
      </w:r>
      <w:bookmarkEnd w:id="3000"/>
      <w:bookmarkEnd w:id="3001"/>
      <w:bookmarkEnd w:id="3002"/>
      <w:bookmarkEnd w:id="3003"/>
      <w:bookmarkEnd w:id="3004"/>
      <w:bookmarkEnd w:id="3005"/>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6" w:name="_Toc27481779"/>
      <w:bookmarkStart w:id="3007" w:name="_Toc68183029"/>
      <w:bookmarkStart w:id="3008" w:name="_Toc75461873"/>
      <w:bookmarkStart w:id="3009" w:name="_Toc76023994"/>
      <w:bookmarkStart w:id="3010" w:name="_Toc83678437"/>
      <w:bookmarkStart w:id="3011" w:name="_Toc90629158"/>
      <w:r w:rsidRPr="00374636">
        <w:t>9.2.2A.3</w:t>
      </w:r>
      <w:r w:rsidRPr="00374636">
        <w:tab/>
        <w:t>Minimum conformance requirements</w:t>
      </w:r>
      <w:bookmarkEnd w:id="3006"/>
      <w:bookmarkEnd w:id="3007"/>
      <w:bookmarkEnd w:id="3008"/>
      <w:bookmarkEnd w:id="3009"/>
      <w:bookmarkEnd w:id="3010"/>
      <w:bookmarkEnd w:id="3011"/>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1.25pt;height:21.75pt" o:ole="">
            <v:imagedata r:id="rId305" o:title=""/>
          </v:shape>
          <o:OLEObject Type="Embed" ProgID="Equation.3" ShapeID="_x0000_i1275" DrawAspect="Content" ObjectID="_1829923920"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1.75pt;height:14.25pt" o:ole="">
                  <v:imagedata r:id="rId90" o:title=""/>
                </v:shape>
                <o:OLEObject Type="Embed" ProgID="Equation.3" ShapeID="_x0000_i1276" DrawAspect="Content" ObjectID="_1829923921"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25pt;height:14.25pt" o:ole="">
                  <v:imagedata r:id="rId92" o:title=""/>
                </v:shape>
                <o:OLEObject Type="Embed" ProgID="Equation.3" ShapeID="_x0000_i1277" DrawAspect="Content" ObjectID="_1829923922"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160 ms</w:t>
            </w:r>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2" w:name="_Toc27481780"/>
      <w:bookmarkStart w:id="3013" w:name="_Toc68183030"/>
      <w:bookmarkStart w:id="3014" w:name="_Toc75461874"/>
      <w:bookmarkStart w:id="3015" w:name="_Toc76023995"/>
      <w:bookmarkStart w:id="3016" w:name="_Toc83678438"/>
      <w:bookmarkStart w:id="3017" w:name="_Toc90629159"/>
      <w:r w:rsidRPr="00374636">
        <w:t>9.2.2A.4</w:t>
      </w:r>
      <w:r w:rsidRPr="00374636">
        <w:tab/>
        <w:t>Test description</w:t>
      </w:r>
      <w:bookmarkEnd w:id="3012"/>
      <w:bookmarkEnd w:id="3013"/>
      <w:bookmarkEnd w:id="3014"/>
      <w:bookmarkEnd w:id="3015"/>
      <w:bookmarkEnd w:id="3016"/>
      <w:bookmarkEnd w:id="3017"/>
    </w:p>
    <w:p w14:paraId="4DB8487C" w14:textId="77777777" w:rsidR="00D65C49" w:rsidRPr="00374636" w:rsidRDefault="00D65C49" w:rsidP="00D65C49">
      <w:pPr>
        <w:pStyle w:val="Heading6"/>
      </w:pPr>
      <w:bookmarkStart w:id="3018" w:name="_Toc27481781"/>
      <w:bookmarkStart w:id="3019" w:name="_Toc68183031"/>
      <w:bookmarkStart w:id="3020" w:name="_Toc75461875"/>
      <w:bookmarkStart w:id="3021" w:name="_Toc76023996"/>
      <w:bookmarkStart w:id="3022" w:name="_Toc83678439"/>
      <w:bookmarkStart w:id="3023" w:name="_Toc90629160"/>
      <w:r w:rsidRPr="00374636">
        <w:t>9.2.2A.4.1</w:t>
      </w:r>
      <w:r w:rsidRPr="00374636">
        <w:tab/>
        <w:t>Initial conditions</w:t>
      </w:r>
      <w:bookmarkEnd w:id="3018"/>
      <w:bookmarkEnd w:id="3019"/>
      <w:bookmarkEnd w:id="3020"/>
      <w:bookmarkEnd w:id="3021"/>
      <w:bookmarkEnd w:id="3022"/>
      <w:bookmarkEnd w:id="3023"/>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lastRenderedPageBreak/>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27F11FB6"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26BC8EDE"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1.75pt;height:14.25pt" o:ole="">
                  <v:imagedata r:id="rId120" o:title=""/>
                </v:shape>
                <o:OLEObject Type="Embed" ProgID="Equation.3" ShapeID="_x0000_i1278" DrawAspect="Content" ObjectID="_1829923923"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EFECF09">
                <v:shape id="_x0000_i1279" type="#_x0000_t75" style="width:42.75pt;height:14.25pt" o:ole="">
                  <v:imagedata r:id="rId270" o:title=""/>
                </v:shape>
                <o:OLEObject Type="Embed" ProgID="Equation.3" ShapeID="_x0000_i1279" DrawAspect="Content" ObjectID="_1829923924"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1.75pt;height:14.25pt" o:ole="">
                  <v:imagedata r:id="rId124" o:title=""/>
                </v:shape>
                <o:OLEObject Type="Embed" ProgID="Equation.3" ShapeID="_x0000_i1280" DrawAspect="Content" ObjectID="_1829923925"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377376AB" w:rsidR="00D65C49" w:rsidRPr="00374636" w:rsidRDefault="00D65C49" w:rsidP="007C6871">
            <w:pPr>
              <w:pStyle w:val="TAC"/>
              <w:rPr>
                <w:lang w:eastAsia="en-US"/>
              </w:rPr>
            </w:pPr>
            <w:r w:rsidRPr="00374636">
              <w:rPr>
                <w:lang w:eastAsia="en-US"/>
              </w:rPr>
              <w:t>(PCI of Cell 1 – PCI of Cell 2)mod6=0</w:t>
            </w:r>
          </w:p>
          <w:p w14:paraId="1B80581A" w14:textId="77777777" w:rsidR="00D65C49" w:rsidRPr="00374636" w:rsidRDefault="00D65C49" w:rsidP="007C6871">
            <w:pPr>
              <w:pStyle w:val="TAC"/>
              <w:rPr>
                <w:lang w:eastAsia="en-US"/>
              </w:rPr>
            </w:pPr>
            <w:r w:rsidRPr="00374636">
              <w:rPr>
                <w:lang w:eastAsia="en-US"/>
              </w:rPr>
              <w:t>and</w:t>
            </w:r>
          </w:p>
          <w:p w14:paraId="25C0AAB3" w14:textId="639C4C32"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1670992">
                <v:shape id="_x0000_i1281" type="#_x0000_t75" style="width:42.75pt;height:14.25pt" o:ole="">
                  <v:imagedata r:id="rId184" o:title=""/>
                </v:shape>
                <o:OLEObject Type="Embed" ProgID="Equation.3" ShapeID="_x0000_i1281" DrawAspect="Content" ObjectID="_1829923926" r:id="rId338"/>
              </w:object>
            </w:r>
            <w:r w:rsidRPr="00374636">
              <w:rPr>
                <w:lang w:eastAsia="en-US"/>
              </w:rPr>
              <w:t xml:space="preserve"> and UpPTS of </w:t>
            </w:r>
            <w:r w:rsidRPr="00374636">
              <w:rPr>
                <w:position w:val="-10"/>
                <w:lang w:eastAsia="en-US"/>
              </w:rPr>
              <w:object w:dxaOrig="720" w:dyaOrig="300" w14:anchorId="08E6DDDD">
                <v:shape id="_x0000_i1282" type="#_x0000_t75" style="width:36.75pt;height:14.25pt" o:ole="">
                  <v:imagedata r:id="rId186" o:title=""/>
                </v:shape>
                <o:OLEObject Type="Embed" ProgID="Equation.3" ShapeID="_x0000_i1282" DrawAspect="Content" ObjectID="_1829923927"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4" w:name="_Toc27481782"/>
      <w:bookmarkStart w:id="3025" w:name="_Toc68183032"/>
      <w:bookmarkStart w:id="3026" w:name="_Toc75461876"/>
      <w:bookmarkStart w:id="3027" w:name="_Toc76023997"/>
      <w:bookmarkStart w:id="3028" w:name="_Toc83678440"/>
      <w:bookmarkStart w:id="3029" w:name="_Toc90629161"/>
      <w:r w:rsidRPr="00374636">
        <w:t>9.2.2A.4.2</w:t>
      </w:r>
      <w:r w:rsidRPr="00374636">
        <w:tab/>
        <w:t>Test procedure</w:t>
      </w:r>
      <w:bookmarkEnd w:id="3024"/>
      <w:bookmarkEnd w:id="3025"/>
      <w:bookmarkEnd w:id="3026"/>
      <w:bookmarkEnd w:id="3027"/>
      <w:bookmarkEnd w:id="3028"/>
      <w:bookmarkEnd w:id="3029"/>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30" w:name="_Toc27481783"/>
      <w:bookmarkStart w:id="3031" w:name="_Toc68183033"/>
      <w:bookmarkStart w:id="3032" w:name="_Toc75461877"/>
      <w:bookmarkStart w:id="3033" w:name="_Toc76023998"/>
      <w:bookmarkStart w:id="3034" w:name="_Toc83678441"/>
      <w:bookmarkStart w:id="3035" w:name="_Toc90629162"/>
      <w:r w:rsidRPr="00374636">
        <w:t>9.2.2A.4.3</w:t>
      </w:r>
      <w:r w:rsidRPr="00374636">
        <w:tab/>
        <w:t>Message contents</w:t>
      </w:r>
      <w:bookmarkEnd w:id="3030"/>
      <w:bookmarkEnd w:id="3031"/>
      <w:bookmarkEnd w:id="3032"/>
      <w:bookmarkEnd w:id="3033"/>
      <w:bookmarkEnd w:id="3034"/>
      <w:bookmarkEnd w:id="3035"/>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lastRenderedPageBreak/>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104B078" w14:textId="77777777" w:rsidR="00D65C49" w:rsidRPr="00374636" w:rsidRDefault="00D65C49" w:rsidP="007C6871">
            <w:pPr>
              <w:pStyle w:val="TAL"/>
              <w:rPr>
                <w:rFonts w:eastAsia="MS Mincho"/>
                <w:lang w:eastAsia="en-US"/>
              </w:rPr>
            </w:pPr>
          </w:p>
        </w:tc>
        <w:tc>
          <w:tcPr>
            <w:tcW w:w="1700" w:type="dxa"/>
          </w:tcPr>
          <w:p w14:paraId="5BF2E32E" w14:textId="77777777" w:rsidR="00D65C49" w:rsidRPr="00374636" w:rsidRDefault="00D65C49" w:rsidP="007C6871">
            <w:pPr>
              <w:pStyle w:val="TAL"/>
              <w:rPr>
                <w:rFonts w:eastAsia="MS Mincho"/>
                <w:lang w:eastAsia="en-US"/>
              </w:rPr>
            </w:pPr>
          </w:p>
        </w:tc>
        <w:tc>
          <w:tcPr>
            <w:tcW w:w="1104" w:type="dxa"/>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73C524CF" w14:textId="77777777" w:rsidR="00D65C49" w:rsidRPr="00374636" w:rsidRDefault="00D65C49" w:rsidP="007C6871">
            <w:pPr>
              <w:pStyle w:val="TAL"/>
              <w:rPr>
                <w:rFonts w:eastAsia="MS Mincho"/>
                <w:lang w:eastAsia="en-US"/>
              </w:rPr>
            </w:pPr>
          </w:p>
        </w:tc>
        <w:tc>
          <w:tcPr>
            <w:tcW w:w="1700" w:type="dxa"/>
          </w:tcPr>
          <w:p w14:paraId="6D22029F" w14:textId="77777777" w:rsidR="00D65C49" w:rsidRPr="00374636" w:rsidRDefault="00D65C49" w:rsidP="007C6871">
            <w:pPr>
              <w:pStyle w:val="TAL"/>
              <w:rPr>
                <w:rFonts w:eastAsia="MS Mincho"/>
                <w:lang w:eastAsia="en-US"/>
              </w:rPr>
            </w:pPr>
          </w:p>
        </w:tc>
        <w:tc>
          <w:tcPr>
            <w:tcW w:w="1104" w:type="dxa"/>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C5676B6" w14:textId="77777777" w:rsidR="00D65C49" w:rsidRPr="00374636" w:rsidRDefault="00D65C49" w:rsidP="007C6871">
            <w:pPr>
              <w:pStyle w:val="TAL"/>
              <w:rPr>
                <w:rFonts w:eastAsia="MS Mincho"/>
                <w:lang w:eastAsia="en-US"/>
              </w:rPr>
            </w:pPr>
          </w:p>
        </w:tc>
        <w:tc>
          <w:tcPr>
            <w:tcW w:w="1700" w:type="dxa"/>
          </w:tcPr>
          <w:p w14:paraId="6C14D15F" w14:textId="77777777" w:rsidR="00D65C49" w:rsidRPr="00374636" w:rsidRDefault="00D65C49" w:rsidP="007C6871">
            <w:pPr>
              <w:pStyle w:val="TAL"/>
              <w:rPr>
                <w:rFonts w:eastAsia="MS Mincho"/>
                <w:lang w:eastAsia="en-US"/>
              </w:rPr>
            </w:pPr>
          </w:p>
        </w:tc>
        <w:tc>
          <w:tcPr>
            <w:tcW w:w="1104" w:type="dxa"/>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0739EFEE" w14:textId="77777777" w:rsidR="00D65C49" w:rsidRPr="00374636" w:rsidRDefault="00D65C49" w:rsidP="007C6871">
            <w:pPr>
              <w:pStyle w:val="TAL"/>
              <w:rPr>
                <w:rFonts w:eastAsia="MS Mincho"/>
                <w:lang w:eastAsia="en-US"/>
              </w:rPr>
            </w:pPr>
          </w:p>
        </w:tc>
        <w:tc>
          <w:tcPr>
            <w:tcW w:w="1700" w:type="dxa"/>
          </w:tcPr>
          <w:p w14:paraId="54B635BB" w14:textId="77777777" w:rsidR="00D65C49" w:rsidRPr="00374636" w:rsidRDefault="00D65C49" w:rsidP="007C6871">
            <w:pPr>
              <w:pStyle w:val="TAL"/>
              <w:rPr>
                <w:rFonts w:eastAsia="MS Mincho"/>
                <w:lang w:eastAsia="en-US"/>
              </w:rPr>
            </w:pPr>
          </w:p>
        </w:tc>
        <w:tc>
          <w:tcPr>
            <w:tcW w:w="1104" w:type="dxa"/>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tcPr>
          <w:p w14:paraId="3CDBBD5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4FB8A1F" w14:textId="77777777" w:rsidR="00D65C49" w:rsidRPr="00374636" w:rsidRDefault="00D65C49" w:rsidP="007C6871">
            <w:pPr>
              <w:pStyle w:val="TAL"/>
              <w:rPr>
                <w:rFonts w:eastAsia="MS Mincho"/>
                <w:lang w:eastAsia="en-US"/>
              </w:rPr>
            </w:pPr>
          </w:p>
        </w:tc>
        <w:tc>
          <w:tcPr>
            <w:tcW w:w="1700" w:type="dxa"/>
          </w:tcPr>
          <w:p w14:paraId="50EEA718" w14:textId="77777777" w:rsidR="00D65C49" w:rsidRPr="00374636" w:rsidRDefault="00D65C49" w:rsidP="007C6871">
            <w:pPr>
              <w:pStyle w:val="TAL"/>
              <w:rPr>
                <w:rFonts w:eastAsia="MS Mincho"/>
                <w:lang w:eastAsia="en-US"/>
              </w:rPr>
            </w:pPr>
          </w:p>
        </w:tc>
        <w:tc>
          <w:tcPr>
            <w:tcW w:w="1104" w:type="dxa"/>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87D7850" w14:textId="77777777" w:rsidR="00D65C49" w:rsidRPr="00374636" w:rsidRDefault="00D65C49" w:rsidP="007C6871">
            <w:pPr>
              <w:pStyle w:val="TAL"/>
              <w:rPr>
                <w:rFonts w:eastAsia="MS Mincho"/>
                <w:lang w:eastAsia="en-US"/>
              </w:rPr>
            </w:pPr>
          </w:p>
        </w:tc>
        <w:tc>
          <w:tcPr>
            <w:tcW w:w="1700" w:type="dxa"/>
          </w:tcPr>
          <w:p w14:paraId="307D847B" w14:textId="77777777" w:rsidR="00D65C49" w:rsidRPr="00374636" w:rsidRDefault="00D65C49" w:rsidP="007C6871">
            <w:pPr>
              <w:pStyle w:val="TAL"/>
              <w:rPr>
                <w:rFonts w:eastAsia="MS Mincho"/>
                <w:lang w:eastAsia="en-US"/>
              </w:rPr>
            </w:pPr>
          </w:p>
        </w:tc>
        <w:tc>
          <w:tcPr>
            <w:tcW w:w="1104" w:type="dxa"/>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1BAD1490" w14:textId="77777777" w:rsidR="00D65C49" w:rsidRPr="00374636" w:rsidRDefault="00D65C49" w:rsidP="007C6871">
            <w:pPr>
              <w:pStyle w:val="TAL"/>
              <w:rPr>
                <w:rFonts w:eastAsia="MS Mincho"/>
                <w:lang w:eastAsia="en-US"/>
              </w:rPr>
            </w:pPr>
          </w:p>
        </w:tc>
        <w:tc>
          <w:tcPr>
            <w:tcW w:w="1700" w:type="dxa"/>
          </w:tcPr>
          <w:p w14:paraId="59FA89EA" w14:textId="77777777" w:rsidR="00D65C49" w:rsidRPr="00374636" w:rsidRDefault="00D65C49" w:rsidP="007C6871">
            <w:pPr>
              <w:pStyle w:val="TAL"/>
              <w:rPr>
                <w:rFonts w:eastAsia="MS Mincho"/>
                <w:lang w:eastAsia="en-US"/>
              </w:rPr>
            </w:pPr>
          </w:p>
        </w:tc>
        <w:tc>
          <w:tcPr>
            <w:tcW w:w="1104" w:type="dxa"/>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tcPr>
          <w:p w14:paraId="3251F17A" w14:textId="77777777" w:rsidR="00D65C49" w:rsidRPr="00374636" w:rsidRDefault="00D65C49" w:rsidP="007C6871">
            <w:pPr>
              <w:pStyle w:val="TAL"/>
              <w:rPr>
                <w:lang w:eastAsia="en-US"/>
              </w:rPr>
            </w:pPr>
            <w:r w:rsidRPr="00374636">
              <w:rPr>
                <w:lang w:eastAsia="en-US"/>
              </w:rPr>
              <w:t xml:space="preserve">            commonIEsRequestLocationInformation</w:t>
            </w:r>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44A0E38" w14:textId="77777777" w:rsidR="00D65C49" w:rsidRPr="00374636" w:rsidRDefault="00D65C49" w:rsidP="007C6871">
            <w:pPr>
              <w:pStyle w:val="TAL"/>
              <w:rPr>
                <w:rFonts w:eastAsia="MS Mincho"/>
                <w:lang w:eastAsia="en-US"/>
              </w:rPr>
            </w:pPr>
          </w:p>
        </w:tc>
        <w:tc>
          <w:tcPr>
            <w:tcW w:w="1700" w:type="dxa"/>
          </w:tcPr>
          <w:p w14:paraId="08107501" w14:textId="77777777" w:rsidR="00D65C49" w:rsidRPr="00374636" w:rsidRDefault="00D65C49" w:rsidP="007C6871">
            <w:pPr>
              <w:pStyle w:val="TAL"/>
              <w:rPr>
                <w:rFonts w:eastAsia="MS Mincho"/>
                <w:lang w:eastAsia="en-US"/>
              </w:rPr>
            </w:pPr>
          </w:p>
        </w:tc>
        <w:tc>
          <w:tcPr>
            <w:tcW w:w="1104" w:type="dxa"/>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tcPr>
          <w:p w14:paraId="7B91D167"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241B4D90" w14:textId="77777777" w:rsidR="00D65C49" w:rsidRPr="00374636" w:rsidRDefault="00D65C49" w:rsidP="007C6871">
            <w:pPr>
              <w:pStyle w:val="TAL"/>
              <w:rPr>
                <w:rFonts w:eastAsia="MS Mincho"/>
                <w:lang w:eastAsia="en-US"/>
              </w:rPr>
            </w:pPr>
          </w:p>
        </w:tc>
        <w:tc>
          <w:tcPr>
            <w:tcW w:w="1700" w:type="dxa"/>
          </w:tcPr>
          <w:p w14:paraId="467B4B94" w14:textId="77777777" w:rsidR="00D65C49" w:rsidRPr="00374636" w:rsidRDefault="00D65C49" w:rsidP="007C6871">
            <w:pPr>
              <w:pStyle w:val="TAL"/>
              <w:rPr>
                <w:rFonts w:eastAsia="MS Mincho"/>
                <w:lang w:eastAsia="en-US"/>
              </w:rPr>
            </w:pPr>
          </w:p>
        </w:tc>
        <w:tc>
          <w:tcPr>
            <w:tcW w:w="1104" w:type="dxa"/>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tcPr>
          <w:p w14:paraId="3A9E6CBF"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6ABEB5D3" w14:textId="77777777" w:rsidR="00D65C49" w:rsidRPr="00374636" w:rsidRDefault="00D65C49" w:rsidP="007C6871">
            <w:pPr>
              <w:pStyle w:val="TAL"/>
              <w:rPr>
                <w:rFonts w:eastAsia="MS Mincho"/>
                <w:lang w:eastAsia="en-US"/>
              </w:rPr>
            </w:pPr>
          </w:p>
        </w:tc>
        <w:tc>
          <w:tcPr>
            <w:tcW w:w="1700" w:type="dxa"/>
          </w:tcPr>
          <w:p w14:paraId="315242B5" w14:textId="77777777" w:rsidR="00D65C49" w:rsidRPr="00374636" w:rsidRDefault="00D65C49" w:rsidP="007C6871">
            <w:pPr>
              <w:pStyle w:val="TAL"/>
              <w:rPr>
                <w:rFonts w:eastAsia="MS Mincho"/>
                <w:lang w:eastAsia="en-US"/>
              </w:rPr>
            </w:pPr>
          </w:p>
        </w:tc>
        <w:tc>
          <w:tcPr>
            <w:tcW w:w="1104" w:type="dxa"/>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tcPr>
          <w:p w14:paraId="74EC75AC" w14:textId="77777777" w:rsidR="00D65C49" w:rsidRPr="00374636" w:rsidRDefault="00D65C49" w:rsidP="007C6871">
            <w:pPr>
              <w:pStyle w:val="TAL"/>
              <w:rPr>
                <w:rFonts w:eastAsia="MS Mincho"/>
                <w:lang w:eastAsia="en-US"/>
              </w:rPr>
            </w:pPr>
          </w:p>
        </w:tc>
        <w:tc>
          <w:tcPr>
            <w:tcW w:w="1700" w:type="dxa"/>
          </w:tcPr>
          <w:p w14:paraId="2E6B3D46" w14:textId="77777777" w:rsidR="00D65C49" w:rsidRPr="00374636" w:rsidRDefault="00D65C49" w:rsidP="007C6871">
            <w:pPr>
              <w:pStyle w:val="TAL"/>
              <w:rPr>
                <w:rFonts w:eastAsia="MS Mincho"/>
                <w:lang w:eastAsia="en-US"/>
              </w:rPr>
            </w:pPr>
          </w:p>
        </w:tc>
        <w:tc>
          <w:tcPr>
            <w:tcW w:w="1104" w:type="dxa"/>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tcPr>
          <w:p w14:paraId="646CB518" w14:textId="77777777" w:rsidR="00D65C49" w:rsidRPr="00374636" w:rsidRDefault="00D65C49" w:rsidP="007C6871">
            <w:pPr>
              <w:pStyle w:val="TAL"/>
              <w:rPr>
                <w:rFonts w:eastAsia="MS Mincho"/>
                <w:lang w:eastAsia="en-US"/>
              </w:rPr>
            </w:pPr>
          </w:p>
        </w:tc>
        <w:tc>
          <w:tcPr>
            <w:tcW w:w="1700" w:type="dxa"/>
          </w:tcPr>
          <w:p w14:paraId="396C3EF3" w14:textId="77777777" w:rsidR="00D65C49" w:rsidRPr="00374636" w:rsidRDefault="00D65C49" w:rsidP="007C6871">
            <w:pPr>
              <w:pStyle w:val="TAL"/>
              <w:rPr>
                <w:rFonts w:eastAsia="MS Mincho"/>
                <w:lang w:eastAsia="en-US"/>
              </w:rPr>
            </w:pPr>
          </w:p>
        </w:tc>
        <w:tc>
          <w:tcPr>
            <w:tcW w:w="1104" w:type="dxa"/>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tcPr>
          <w:p w14:paraId="1B48CF89" w14:textId="77777777" w:rsidR="00D65C49" w:rsidRPr="00374636" w:rsidRDefault="00D65C49" w:rsidP="007C6871">
            <w:pPr>
              <w:pStyle w:val="TAL"/>
              <w:rPr>
                <w:rFonts w:eastAsia="MS Mincho"/>
                <w:lang w:eastAsia="en-US"/>
              </w:rPr>
            </w:pPr>
          </w:p>
        </w:tc>
        <w:tc>
          <w:tcPr>
            <w:tcW w:w="1700" w:type="dxa"/>
          </w:tcPr>
          <w:p w14:paraId="534E6E2B" w14:textId="77777777" w:rsidR="00D65C49" w:rsidRPr="00374636" w:rsidRDefault="00D65C49" w:rsidP="007C6871">
            <w:pPr>
              <w:pStyle w:val="TAL"/>
              <w:rPr>
                <w:rFonts w:eastAsia="MS Mincho"/>
                <w:lang w:eastAsia="en-US"/>
              </w:rPr>
            </w:pPr>
          </w:p>
        </w:tc>
        <w:tc>
          <w:tcPr>
            <w:tcW w:w="1104" w:type="dxa"/>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tcPr>
          <w:p w14:paraId="7A76E8C3" w14:textId="77777777" w:rsidR="00D65C49" w:rsidRPr="00374636" w:rsidRDefault="00D65C49" w:rsidP="007C6871">
            <w:pPr>
              <w:pStyle w:val="TAL"/>
              <w:rPr>
                <w:rFonts w:eastAsia="MS Mincho"/>
                <w:lang w:eastAsia="en-US"/>
              </w:rPr>
            </w:pPr>
          </w:p>
        </w:tc>
        <w:tc>
          <w:tcPr>
            <w:tcW w:w="1700" w:type="dxa"/>
          </w:tcPr>
          <w:p w14:paraId="3ECC7EB8" w14:textId="77777777" w:rsidR="00D65C49" w:rsidRPr="00374636" w:rsidRDefault="00D65C49" w:rsidP="007C6871">
            <w:pPr>
              <w:pStyle w:val="TAL"/>
              <w:rPr>
                <w:rFonts w:eastAsia="MS Mincho"/>
                <w:lang w:eastAsia="en-US"/>
              </w:rPr>
            </w:pPr>
          </w:p>
        </w:tc>
        <w:tc>
          <w:tcPr>
            <w:tcW w:w="1104" w:type="dxa"/>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tcPr>
          <w:p w14:paraId="0E9B013E" w14:textId="77777777" w:rsidR="00D65C49" w:rsidRPr="00374636" w:rsidRDefault="00D65C49" w:rsidP="007C6871">
            <w:pPr>
              <w:pStyle w:val="TAL"/>
              <w:rPr>
                <w:rFonts w:eastAsia="MS Mincho"/>
                <w:lang w:eastAsia="en-US"/>
              </w:rPr>
            </w:pPr>
          </w:p>
        </w:tc>
        <w:tc>
          <w:tcPr>
            <w:tcW w:w="1700" w:type="dxa"/>
          </w:tcPr>
          <w:p w14:paraId="6B8B6616" w14:textId="77777777" w:rsidR="00D65C49" w:rsidRPr="00374636" w:rsidRDefault="00D65C49" w:rsidP="007C6871">
            <w:pPr>
              <w:pStyle w:val="TAL"/>
              <w:rPr>
                <w:rFonts w:eastAsia="MS Mincho"/>
                <w:lang w:eastAsia="en-US"/>
              </w:rPr>
            </w:pPr>
          </w:p>
        </w:tc>
        <w:tc>
          <w:tcPr>
            <w:tcW w:w="1104" w:type="dxa"/>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tcPr>
          <w:p w14:paraId="103FF018" w14:textId="77777777" w:rsidR="00D65C49" w:rsidRPr="00374636" w:rsidRDefault="00D65C49" w:rsidP="007C6871">
            <w:pPr>
              <w:pStyle w:val="TAL"/>
              <w:rPr>
                <w:rFonts w:eastAsia="MS Mincho"/>
                <w:lang w:eastAsia="en-US"/>
              </w:rPr>
            </w:pPr>
          </w:p>
        </w:tc>
        <w:tc>
          <w:tcPr>
            <w:tcW w:w="1700" w:type="dxa"/>
          </w:tcPr>
          <w:p w14:paraId="7FEA828F" w14:textId="77777777" w:rsidR="00D65C49" w:rsidRPr="00374636" w:rsidRDefault="00D65C49" w:rsidP="007C6871">
            <w:pPr>
              <w:pStyle w:val="TAL"/>
              <w:rPr>
                <w:rFonts w:eastAsia="MS Mincho"/>
                <w:lang w:eastAsia="en-US"/>
              </w:rPr>
            </w:pPr>
          </w:p>
        </w:tc>
        <w:tc>
          <w:tcPr>
            <w:tcW w:w="1104" w:type="dxa"/>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tcPr>
          <w:p w14:paraId="57A9BDC6" w14:textId="77777777" w:rsidR="00D65C49" w:rsidRPr="00374636" w:rsidRDefault="00D65C49" w:rsidP="007C6871">
            <w:pPr>
              <w:pStyle w:val="TAL"/>
              <w:rPr>
                <w:rFonts w:eastAsia="MS Mincho"/>
                <w:lang w:eastAsia="en-US"/>
              </w:rPr>
            </w:pPr>
          </w:p>
        </w:tc>
        <w:tc>
          <w:tcPr>
            <w:tcW w:w="1700" w:type="dxa"/>
          </w:tcPr>
          <w:p w14:paraId="25E22E8C" w14:textId="77777777" w:rsidR="00D65C49" w:rsidRPr="00374636" w:rsidRDefault="00D65C49" w:rsidP="007C6871">
            <w:pPr>
              <w:pStyle w:val="TAL"/>
              <w:rPr>
                <w:rFonts w:eastAsia="MS Mincho"/>
                <w:lang w:eastAsia="en-US"/>
              </w:rPr>
            </w:pPr>
          </w:p>
        </w:tc>
        <w:tc>
          <w:tcPr>
            <w:tcW w:w="1104" w:type="dxa"/>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tcPr>
          <w:p w14:paraId="2E10FA2A" w14:textId="77777777" w:rsidR="00D65C49" w:rsidRPr="00374636" w:rsidRDefault="00D65C49" w:rsidP="007C6871">
            <w:pPr>
              <w:pStyle w:val="TAL"/>
              <w:rPr>
                <w:rFonts w:eastAsia="MS Mincho"/>
                <w:lang w:eastAsia="en-US"/>
              </w:rPr>
            </w:pPr>
          </w:p>
        </w:tc>
        <w:tc>
          <w:tcPr>
            <w:tcW w:w="1700" w:type="dxa"/>
          </w:tcPr>
          <w:p w14:paraId="5C59F872" w14:textId="77777777" w:rsidR="00D65C49" w:rsidRPr="00374636" w:rsidRDefault="00D65C49" w:rsidP="007C6871">
            <w:pPr>
              <w:pStyle w:val="TAL"/>
              <w:rPr>
                <w:rFonts w:eastAsia="MS Mincho"/>
                <w:lang w:eastAsia="en-US"/>
              </w:rPr>
            </w:pPr>
          </w:p>
        </w:tc>
        <w:tc>
          <w:tcPr>
            <w:tcW w:w="1104" w:type="dxa"/>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tcPr>
          <w:p w14:paraId="772154C0" w14:textId="77777777" w:rsidR="00D65C49" w:rsidRPr="00374636" w:rsidRDefault="00D65C49" w:rsidP="007C6871">
            <w:pPr>
              <w:pStyle w:val="TAL"/>
              <w:rPr>
                <w:rFonts w:eastAsia="MS Mincho"/>
                <w:lang w:eastAsia="en-US"/>
              </w:rPr>
            </w:pPr>
          </w:p>
        </w:tc>
        <w:tc>
          <w:tcPr>
            <w:tcW w:w="1700" w:type="dxa"/>
          </w:tcPr>
          <w:p w14:paraId="54BD3FC3" w14:textId="77777777" w:rsidR="00D65C49" w:rsidRPr="00374636" w:rsidRDefault="00D65C49" w:rsidP="007C6871">
            <w:pPr>
              <w:pStyle w:val="TAL"/>
              <w:rPr>
                <w:rFonts w:eastAsia="MS Mincho"/>
                <w:lang w:eastAsia="en-US"/>
              </w:rPr>
            </w:pPr>
          </w:p>
        </w:tc>
        <w:tc>
          <w:tcPr>
            <w:tcW w:w="1104" w:type="dxa"/>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tcPr>
          <w:p w14:paraId="717E1BD4" w14:textId="77777777" w:rsidR="00D65C49" w:rsidRPr="00374636" w:rsidRDefault="00D65C49" w:rsidP="007C6871">
            <w:pPr>
              <w:pStyle w:val="TAL"/>
              <w:rPr>
                <w:lang w:eastAsia="en-US"/>
              </w:rPr>
            </w:pPr>
            <w:r w:rsidRPr="00374636">
              <w:rPr>
                <w:lang w:eastAsia="en-US"/>
              </w:rPr>
              <w:t>}</w:t>
            </w:r>
          </w:p>
        </w:tc>
        <w:tc>
          <w:tcPr>
            <w:tcW w:w="2267" w:type="dxa"/>
          </w:tcPr>
          <w:p w14:paraId="0DFE80BD" w14:textId="77777777" w:rsidR="00D65C49" w:rsidRPr="00374636" w:rsidRDefault="00D65C49" w:rsidP="007C6871">
            <w:pPr>
              <w:pStyle w:val="TAL"/>
              <w:rPr>
                <w:rFonts w:eastAsia="MS Mincho"/>
                <w:lang w:eastAsia="en-US"/>
              </w:rPr>
            </w:pPr>
          </w:p>
        </w:tc>
        <w:tc>
          <w:tcPr>
            <w:tcW w:w="1700" w:type="dxa"/>
          </w:tcPr>
          <w:p w14:paraId="779D9BB6" w14:textId="77777777" w:rsidR="00D65C49" w:rsidRPr="00374636" w:rsidRDefault="00D65C49" w:rsidP="007C6871">
            <w:pPr>
              <w:pStyle w:val="TAL"/>
              <w:rPr>
                <w:rFonts w:eastAsia="MS Mincho"/>
                <w:lang w:eastAsia="en-US"/>
              </w:rPr>
            </w:pPr>
          </w:p>
        </w:tc>
        <w:tc>
          <w:tcPr>
            <w:tcW w:w="1104" w:type="dxa"/>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6" w:name="_Toc27481784"/>
      <w:bookmarkStart w:id="3037" w:name="_Toc68183034"/>
      <w:bookmarkStart w:id="3038" w:name="_Toc75461878"/>
      <w:bookmarkStart w:id="3039" w:name="_Toc76023999"/>
      <w:bookmarkStart w:id="3040" w:name="_Toc83678442"/>
      <w:bookmarkStart w:id="3041" w:name="_Toc90629163"/>
      <w:r w:rsidRPr="00374636">
        <w:t>9.2.2A.5</w:t>
      </w:r>
      <w:r w:rsidRPr="00374636">
        <w:tab/>
        <w:t>Test requirement</w:t>
      </w:r>
      <w:bookmarkEnd w:id="3036"/>
      <w:bookmarkEnd w:id="3037"/>
      <w:bookmarkEnd w:id="3038"/>
      <w:bookmarkEnd w:id="3039"/>
      <w:bookmarkEnd w:id="3040"/>
      <w:bookmarkEnd w:id="3041"/>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4.75pt;height:36.75pt" o:ole="">
            <v:imagedata r:id="rId138" o:title=""/>
          </v:shape>
          <o:OLEObject Type="Embed" ProgID="Equation.3" ShapeID="_x0000_i1283" DrawAspect="Content" ObjectID="_1829923928" r:id="rId340"/>
        </w:object>
      </w:r>
      <w:r w:rsidRPr="00374636">
        <w:t xml:space="preserve">, where </w:t>
      </w:r>
      <w:r w:rsidRPr="00374636">
        <w:rPr>
          <w:position w:val="-4"/>
        </w:rPr>
        <w:object w:dxaOrig="320" w:dyaOrig="260" w14:anchorId="1B1BC72D">
          <v:shape id="_x0000_i1284" type="#_x0000_t75" style="width:14.25pt;height:14.25pt" o:ole="">
            <v:imagedata r:id="rId140" o:title=""/>
          </v:shape>
          <o:OLEObject Type="Embed" ProgID="Equation.3" ShapeID="_x0000_i1284" DrawAspect="Content" ObjectID="_1829923929" r:id="rId341"/>
        </w:object>
      </w:r>
      <w:r w:rsidRPr="00374636">
        <w:t xml:space="preserve">=32 and </w:t>
      </w:r>
      <w:r w:rsidRPr="00374636">
        <w:rPr>
          <w:position w:val="-6"/>
        </w:rPr>
        <w:object w:dxaOrig="200" w:dyaOrig="220" w14:anchorId="13B4C6F1">
          <v:shape id="_x0000_i1285" type="#_x0000_t75" style="width:6.75pt;height:14.25pt" o:ole="">
            <v:imagedata r:id="rId142" o:title=""/>
          </v:shape>
          <o:OLEObject Type="Embed" ProgID="Equation.3" ShapeID="_x0000_i1285" DrawAspect="Content" ObjectID="_1829923930" r:id="rId342"/>
        </w:object>
      </w:r>
      <w:r w:rsidRPr="00374636">
        <w:t>=16 are the parameters specified in clause 9.2.2A.3 and Table 9.2.2A.3</w:t>
      </w:r>
      <w:r w:rsidRPr="00374636">
        <w:noBreakHyphen/>
        <w:t>1. This gives the total RSTD reporting delay of 10080 ms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2" w:name="_Toc27481785"/>
      <w:bookmarkStart w:id="3043" w:name="_Toc68183035"/>
      <w:bookmarkStart w:id="3044" w:name="_Toc75461879"/>
      <w:bookmarkStart w:id="3045" w:name="_Toc76024000"/>
      <w:bookmarkStart w:id="3046" w:name="_Toc83678443"/>
      <w:bookmarkStart w:id="3047" w:name="_Toc90629164"/>
      <w:r w:rsidRPr="00374636">
        <w:t>9.2.3</w:t>
      </w:r>
      <w:r w:rsidRPr="00374636">
        <w:tab/>
        <w:t>Void</w:t>
      </w:r>
      <w:bookmarkEnd w:id="3042"/>
      <w:bookmarkEnd w:id="3043"/>
      <w:bookmarkEnd w:id="3044"/>
      <w:bookmarkEnd w:id="3045"/>
      <w:bookmarkEnd w:id="3046"/>
      <w:bookmarkEnd w:id="3047"/>
    </w:p>
    <w:p w14:paraId="20316C3E" w14:textId="77777777" w:rsidR="00D65C49" w:rsidRPr="00374636" w:rsidRDefault="00D65C49" w:rsidP="00D65C49">
      <w:pPr>
        <w:pStyle w:val="Heading3"/>
      </w:pPr>
      <w:bookmarkStart w:id="3048" w:name="_Toc27481786"/>
      <w:bookmarkStart w:id="3049" w:name="_Toc68183036"/>
      <w:bookmarkStart w:id="3050" w:name="_Toc75461880"/>
      <w:bookmarkStart w:id="3051" w:name="_Toc76024001"/>
      <w:bookmarkStart w:id="3052" w:name="_Toc83678444"/>
      <w:bookmarkStart w:id="3053" w:name="_Toc90629165"/>
      <w:r w:rsidRPr="00374636">
        <w:t>9.2.4</w:t>
      </w:r>
      <w:r w:rsidRPr="00374636">
        <w:tab/>
        <w:t>FDD-FDD inter-frequency RSTD Accuracy</w:t>
      </w:r>
      <w:bookmarkEnd w:id="3048"/>
      <w:bookmarkEnd w:id="3049"/>
      <w:bookmarkEnd w:id="3050"/>
      <w:bookmarkEnd w:id="3051"/>
      <w:bookmarkEnd w:id="3052"/>
      <w:bookmarkEnd w:id="3053"/>
    </w:p>
    <w:p w14:paraId="231253A0" w14:textId="77777777" w:rsidR="00D65C49" w:rsidRPr="00374636" w:rsidRDefault="00D65C49" w:rsidP="00D65C49">
      <w:pPr>
        <w:pStyle w:val="Heading4"/>
      </w:pPr>
      <w:bookmarkStart w:id="3054" w:name="_Toc27481787"/>
      <w:bookmarkStart w:id="3055" w:name="_Toc68183037"/>
      <w:bookmarkStart w:id="3056" w:name="_Toc75461881"/>
      <w:bookmarkStart w:id="3057" w:name="_Toc76024002"/>
      <w:bookmarkStart w:id="3058" w:name="_Toc83678445"/>
      <w:bookmarkStart w:id="3059" w:name="_Toc90629166"/>
      <w:r w:rsidRPr="00374636">
        <w:t>9.2.4.1</w:t>
      </w:r>
      <w:r w:rsidRPr="00374636">
        <w:tab/>
        <w:t>Test purpose</w:t>
      </w:r>
      <w:bookmarkEnd w:id="3054"/>
      <w:bookmarkEnd w:id="3055"/>
      <w:bookmarkEnd w:id="3056"/>
      <w:bookmarkEnd w:id="3057"/>
      <w:bookmarkEnd w:id="3058"/>
      <w:bookmarkEnd w:id="3059"/>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60" w:name="_Toc27481788"/>
      <w:bookmarkStart w:id="3061" w:name="_Toc68183038"/>
      <w:bookmarkStart w:id="3062" w:name="_Toc75461882"/>
      <w:bookmarkStart w:id="3063" w:name="_Toc76024003"/>
      <w:bookmarkStart w:id="3064" w:name="_Toc83678446"/>
      <w:bookmarkStart w:id="3065" w:name="_Toc90629167"/>
      <w:r w:rsidRPr="00374636">
        <w:t>9.2.4</w:t>
      </w:r>
      <w:r w:rsidRPr="00374636">
        <w:rPr>
          <w:lang w:eastAsia="zh-CN"/>
        </w:rPr>
        <w:t>.2</w:t>
      </w:r>
      <w:r w:rsidRPr="00374636">
        <w:tab/>
        <w:t>Test applicability</w:t>
      </w:r>
      <w:bookmarkEnd w:id="3060"/>
      <w:bookmarkEnd w:id="3061"/>
      <w:bookmarkEnd w:id="3062"/>
      <w:bookmarkEnd w:id="3063"/>
      <w:bookmarkEnd w:id="3064"/>
      <w:bookmarkEnd w:id="3065"/>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6" w:name="_Toc27481789"/>
      <w:bookmarkStart w:id="3067" w:name="_Toc68183039"/>
      <w:bookmarkStart w:id="3068" w:name="_Toc75461883"/>
      <w:bookmarkStart w:id="3069" w:name="_Toc76024004"/>
      <w:bookmarkStart w:id="3070" w:name="_Toc83678447"/>
      <w:bookmarkStart w:id="3071" w:name="_Toc90629168"/>
      <w:r w:rsidRPr="00374636">
        <w:lastRenderedPageBreak/>
        <w:t>9.2.4.3</w:t>
      </w:r>
      <w:r w:rsidRPr="00374636">
        <w:tab/>
        <w:t>Minimum conformance requirements</w:t>
      </w:r>
      <w:bookmarkEnd w:id="3066"/>
      <w:bookmarkEnd w:id="3067"/>
      <w:bookmarkEnd w:id="3068"/>
      <w:bookmarkEnd w:id="3069"/>
      <w:bookmarkEnd w:id="3070"/>
      <w:bookmarkEnd w:id="3071"/>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lastRenderedPageBreak/>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vAlign w:val="center"/>
          </w:tcPr>
          <w:p w14:paraId="5C21730B" w14:textId="77777777" w:rsidR="00D65C49" w:rsidRPr="00374636" w:rsidRDefault="00D65C49" w:rsidP="007C6871">
            <w:pPr>
              <w:pStyle w:val="TAH"/>
              <w:rPr>
                <w:lang w:eastAsia="en-US"/>
              </w:rPr>
            </w:pPr>
            <w:r w:rsidRPr="00374636">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vAlign w:val="center"/>
          </w:tcPr>
          <w:p w14:paraId="15D6AE25"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vAlign w:val="center"/>
          </w:tcPr>
          <w:p w14:paraId="03031AA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vAlign w:val="center"/>
          </w:tcPr>
          <w:p w14:paraId="05872E3A"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vAlign w:val="center"/>
          </w:tcPr>
          <w:p w14:paraId="749F039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vAlign w:val="center"/>
          </w:tcPr>
          <w:p w14:paraId="3216697B"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vAlign w:val="center"/>
          </w:tcPr>
          <w:p w14:paraId="70AAE80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2" w:name="_Toc27481790"/>
      <w:bookmarkStart w:id="3073" w:name="_Toc68183040"/>
      <w:bookmarkStart w:id="3074" w:name="_Toc75461884"/>
      <w:bookmarkStart w:id="3075" w:name="_Toc76024005"/>
      <w:bookmarkStart w:id="3076" w:name="_Toc83678448"/>
      <w:bookmarkStart w:id="3077" w:name="_Toc90629169"/>
      <w:r w:rsidRPr="00374636">
        <w:lastRenderedPageBreak/>
        <w:t>9.2.4.4</w:t>
      </w:r>
      <w:r w:rsidRPr="00374636">
        <w:tab/>
        <w:t>Test description</w:t>
      </w:r>
      <w:bookmarkEnd w:id="3072"/>
      <w:bookmarkEnd w:id="3073"/>
      <w:bookmarkEnd w:id="3074"/>
      <w:bookmarkEnd w:id="3075"/>
      <w:bookmarkEnd w:id="3076"/>
      <w:bookmarkEnd w:id="3077"/>
    </w:p>
    <w:p w14:paraId="16485D4C" w14:textId="77777777" w:rsidR="00D65C49" w:rsidRPr="00374636" w:rsidRDefault="00D65C49" w:rsidP="00D65C49">
      <w:pPr>
        <w:pStyle w:val="Heading6"/>
      </w:pPr>
      <w:bookmarkStart w:id="3078" w:name="_Toc27481791"/>
      <w:bookmarkStart w:id="3079" w:name="_Toc68183041"/>
      <w:bookmarkStart w:id="3080" w:name="_Toc75461885"/>
      <w:bookmarkStart w:id="3081" w:name="_Toc76024006"/>
      <w:bookmarkStart w:id="3082" w:name="_Toc83678449"/>
      <w:bookmarkStart w:id="3083" w:name="_Toc90629170"/>
      <w:r w:rsidRPr="00374636">
        <w:t>9.2.4.4.1</w:t>
      </w:r>
      <w:r w:rsidRPr="00374636">
        <w:tab/>
        <w:t>Initial conditions</w:t>
      </w:r>
      <w:bookmarkEnd w:id="3078"/>
      <w:bookmarkEnd w:id="3079"/>
      <w:bookmarkEnd w:id="3080"/>
      <w:bookmarkEnd w:id="3081"/>
      <w:bookmarkEnd w:id="3082"/>
      <w:bookmarkEnd w:id="3083"/>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Frequencies to be tested: Mid Range,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lastRenderedPageBreak/>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1.75pt;height:14.25pt" o:ole="">
                  <v:imagedata r:id="rId120" o:title=""/>
                </v:shape>
                <o:OLEObject Type="Embed" ProgID="Equation.3" ShapeID="_x0000_i1286" DrawAspect="Content" ObjectID="_1829923931"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1.75pt;height:14.25pt" o:ole="">
                  <v:imagedata r:id="rId124" o:title=""/>
                </v:shape>
                <o:OLEObject Type="Embed" ProgID="Equation.3" ShapeID="_x0000_i1287" DrawAspect="Content" ObjectID="_1829923932"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1.25pt;height:21.75pt" o:ole="">
                  <v:imagedata r:id="rId345" o:title=""/>
                </v:shape>
                <o:OLEObject Type="Embed" ProgID="Equation.3" ShapeID="_x0000_i1288" DrawAspect="Content" ObjectID="_1829923933"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r w:rsidRPr="00374636">
              <w:rPr>
                <w:lang w:eastAsia="en-US"/>
              </w:rPr>
              <w:t>ms</w:t>
            </w:r>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1.25pt;height:21.75pt" o:ole="">
                  <v:imagedata r:id="rId345" o:title=""/>
                </v:shape>
                <o:OLEObject Type="Embed" ProgID="Equation.3" ShapeID="_x0000_i1289" DrawAspect="Content" ObjectID="_1829923934"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1.25pt;height:21.75pt" o:ole="">
                  <v:imagedata r:id="rId345" o:title=""/>
                </v:shape>
                <o:OLEObject Type="Embed" ProgID="Equation.3" ShapeID="_x0000_i1290" DrawAspect="Content" ObjectID="_1829923935" r:id="rId348"/>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4" w:name="_Toc27481792"/>
      <w:bookmarkStart w:id="3085" w:name="_Toc68183042"/>
      <w:bookmarkStart w:id="3086" w:name="_Toc75461886"/>
      <w:bookmarkStart w:id="3087" w:name="_Toc76024007"/>
      <w:bookmarkStart w:id="3088" w:name="_Toc83678450"/>
      <w:bookmarkStart w:id="3089" w:name="_Toc90629171"/>
      <w:r w:rsidRPr="00374636">
        <w:lastRenderedPageBreak/>
        <w:t>9.2.4.4.2</w:t>
      </w:r>
      <w:r w:rsidRPr="00374636">
        <w:tab/>
        <w:t>Test procedure</w:t>
      </w:r>
      <w:bookmarkEnd w:id="3084"/>
      <w:bookmarkEnd w:id="3085"/>
      <w:bookmarkEnd w:id="3086"/>
      <w:bookmarkEnd w:id="3087"/>
      <w:bookmarkEnd w:id="3088"/>
      <w:bookmarkEnd w:id="3089"/>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90" w:name="_Toc27481793"/>
      <w:bookmarkStart w:id="3091" w:name="_Toc68183043"/>
      <w:bookmarkStart w:id="3092" w:name="_Toc75461887"/>
      <w:bookmarkStart w:id="3093" w:name="_Toc76024008"/>
      <w:bookmarkStart w:id="3094" w:name="_Toc83678451"/>
      <w:bookmarkStart w:id="3095" w:name="_Toc90629172"/>
      <w:r w:rsidRPr="00374636">
        <w:t>9.2.4.4.3</w:t>
      </w:r>
      <w:r w:rsidRPr="00374636">
        <w:tab/>
        <w:t>Message contents</w:t>
      </w:r>
      <w:bookmarkEnd w:id="3090"/>
      <w:bookmarkEnd w:id="3091"/>
      <w:bookmarkEnd w:id="3092"/>
      <w:bookmarkEnd w:id="3093"/>
      <w:bookmarkEnd w:id="3094"/>
      <w:bookmarkEnd w:id="3095"/>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lastRenderedPageBreak/>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gapOffset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TGRP = 40 ms</w:t>
            </w:r>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lastRenderedPageBreak/>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tcPr>
          <w:p w14:paraId="5A347B14" w14:textId="2150D8EC"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4678EECB" w14:textId="77777777" w:rsidTr="005A566D">
        <w:tc>
          <w:tcPr>
            <w:tcW w:w="4535" w:type="dxa"/>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tcPr>
          <w:p w14:paraId="286DBEBC" w14:textId="77777777" w:rsidR="00D65C49" w:rsidRPr="00374636" w:rsidRDefault="00D65C49" w:rsidP="00491AC2">
            <w:pPr>
              <w:pStyle w:val="TAL"/>
            </w:pPr>
            <w:r w:rsidRPr="00374636">
              <w:t>LPP-Message ::= SEQUENCE {</w:t>
            </w:r>
          </w:p>
        </w:tc>
        <w:tc>
          <w:tcPr>
            <w:tcW w:w="2267" w:type="dxa"/>
          </w:tcPr>
          <w:p w14:paraId="153AF5BC" w14:textId="77777777" w:rsidR="00D65C49" w:rsidRPr="00374636" w:rsidRDefault="00D65C49" w:rsidP="00491AC2">
            <w:pPr>
              <w:pStyle w:val="TAL"/>
              <w:rPr>
                <w:rFonts w:eastAsia="MS Mincho"/>
              </w:rPr>
            </w:pPr>
          </w:p>
        </w:tc>
        <w:tc>
          <w:tcPr>
            <w:tcW w:w="1700" w:type="dxa"/>
          </w:tcPr>
          <w:p w14:paraId="11F1F30F" w14:textId="77777777" w:rsidR="00D65C49" w:rsidRPr="00374636" w:rsidRDefault="00D65C49" w:rsidP="00491AC2">
            <w:pPr>
              <w:pStyle w:val="TAL"/>
              <w:rPr>
                <w:rFonts w:eastAsia="MS Mincho"/>
              </w:rPr>
            </w:pPr>
          </w:p>
        </w:tc>
        <w:tc>
          <w:tcPr>
            <w:tcW w:w="1104" w:type="dxa"/>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tcPr>
          <w:p w14:paraId="576FC0F1" w14:textId="77777777" w:rsidR="00D65C49" w:rsidRPr="00374636" w:rsidRDefault="00D65C49" w:rsidP="00491AC2">
            <w:pPr>
              <w:pStyle w:val="TAL"/>
            </w:pPr>
            <w:r w:rsidRPr="00374636">
              <w:t xml:space="preserve"> transactionID SEQUENCE {</w:t>
            </w:r>
          </w:p>
        </w:tc>
        <w:tc>
          <w:tcPr>
            <w:tcW w:w="2267" w:type="dxa"/>
          </w:tcPr>
          <w:p w14:paraId="7549C061" w14:textId="77777777" w:rsidR="00D65C49" w:rsidRPr="00374636" w:rsidRDefault="00D65C49" w:rsidP="00491AC2">
            <w:pPr>
              <w:pStyle w:val="TAL"/>
              <w:rPr>
                <w:rFonts w:eastAsia="MS Mincho"/>
              </w:rPr>
            </w:pPr>
          </w:p>
        </w:tc>
        <w:tc>
          <w:tcPr>
            <w:tcW w:w="1700" w:type="dxa"/>
          </w:tcPr>
          <w:p w14:paraId="2966397C" w14:textId="77777777" w:rsidR="00D65C49" w:rsidRPr="00374636" w:rsidRDefault="00D65C49" w:rsidP="00491AC2">
            <w:pPr>
              <w:pStyle w:val="TAL"/>
              <w:rPr>
                <w:rFonts w:eastAsia="MS Mincho"/>
              </w:rPr>
            </w:pPr>
          </w:p>
        </w:tc>
        <w:tc>
          <w:tcPr>
            <w:tcW w:w="1104" w:type="dxa"/>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tcPr>
          <w:p w14:paraId="00BE0B67" w14:textId="77777777" w:rsidR="00D65C49" w:rsidRPr="00374636" w:rsidRDefault="00D65C49" w:rsidP="00491AC2">
            <w:pPr>
              <w:pStyle w:val="TAL"/>
            </w:pPr>
            <w:r w:rsidRPr="00374636">
              <w:t xml:space="preserve">  initiator</w:t>
            </w:r>
          </w:p>
        </w:tc>
        <w:tc>
          <w:tcPr>
            <w:tcW w:w="2267" w:type="dxa"/>
          </w:tcPr>
          <w:p w14:paraId="15C829C4"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3AF6F249" w14:textId="77777777" w:rsidR="00D65C49" w:rsidRPr="00374636" w:rsidRDefault="00D65C49" w:rsidP="00491AC2">
            <w:pPr>
              <w:pStyle w:val="TAL"/>
              <w:rPr>
                <w:rFonts w:eastAsia="MS Mincho"/>
              </w:rPr>
            </w:pPr>
          </w:p>
        </w:tc>
        <w:tc>
          <w:tcPr>
            <w:tcW w:w="1104" w:type="dxa"/>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transactionNumber</w:t>
            </w:r>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tcPr>
          <w:p w14:paraId="42A9276F" w14:textId="77777777" w:rsidR="00D65C49" w:rsidRPr="00374636" w:rsidRDefault="00D65C49" w:rsidP="00491AC2">
            <w:pPr>
              <w:pStyle w:val="TAL"/>
            </w:pPr>
            <w:r w:rsidRPr="00374636">
              <w:t xml:space="preserve"> }</w:t>
            </w:r>
          </w:p>
        </w:tc>
        <w:tc>
          <w:tcPr>
            <w:tcW w:w="2267" w:type="dxa"/>
          </w:tcPr>
          <w:p w14:paraId="6E5AB4A6" w14:textId="77777777" w:rsidR="00D65C49" w:rsidRPr="00374636" w:rsidRDefault="00D65C49" w:rsidP="00491AC2">
            <w:pPr>
              <w:pStyle w:val="TAL"/>
              <w:rPr>
                <w:rFonts w:eastAsia="MS Mincho"/>
              </w:rPr>
            </w:pPr>
          </w:p>
        </w:tc>
        <w:tc>
          <w:tcPr>
            <w:tcW w:w="1700" w:type="dxa"/>
          </w:tcPr>
          <w:p w14:paraId="28D130A7" w14:textId="77777777" w:rsidR="00D65C49" w:rsidRPr="00374636" w:rsidRDefault="00D65C49" w:rsidP="00491AC2">
            <w:pPr>
              <w:pStyle w:val="TAL"/>
              <w:rPr>
                <w:rFonts w:eastAsia="MS Mincho"/>
              </w:rPr>
            </w:pPr>
          </w:p>
        </w:tc>
        <w:tc>
          <w:tcPr>
            <w:tcW w:w="1104" w:type="dxa"/>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tcPr>
          <w:p w14:paraId="217CF057" w14:textId="77777777" w:rsidR="00D65C49" w:rsidRPr="00374636" w:rsidRDefault="00D65C49" w:rsidP="00491AC2">
            <w:pPr>
              <w:pStyle w:val="TAL"/>
            </w:pPr>
            <w:r w:rsidRPr="00374636">
              <w:t xml:space="preserve"> endTransaction</w:t>
            </w:r>
          </w:p>
        </w:tc>
        <w:tc>
          <w:tcPr>
            <w:tcW w:w="2267" w:type="dxa"/>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tcPr>
          <w:p w14:paraId="5FB719AB" w14:textId="77777777" w:rsidR="00D65C49" w:rsidRPr="00374636" w:rsidRDefault="00D65C49" w:rsidP="00491AC2">
            <w:pPr>
              <w:pStyle w:val="TAL"/>
              <w:rPr>
                <w:rFonts w:eastAsia="MS Mincho"/>
              </w:rPr>
            </w:pPr>
          </w:p>
        </w:tc>
        <w:tc>
          <w:tcPr>
            <w:tcW w:w="1104" w:type="dxa"/>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tcPr>
          <w:p w14:paraId="2968896B" w14:textId="77777777" w:rsidR="00D65C49" w:rsidRPr="00374636" w:rsidRDefault="00D65C49" w:rsidP="00491AC2">
            <w:pPr>
              <w:pStyle w:val="TAL"/>
            </w:pPr>
            <w:r w:rsidRPr="00374636">
              <w:t xml:space="preserve"> sequenceNumber</w:t>
            </w:r>
          </w:p>
        </w:tc>
        <w:tc>
          <w:tcPr>
            <w:tcW w:w="2267" w:type="dxa"/>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35F9A54" w14:textId="77777777" w:rsidR="00D65C49" w:rsidRPr="00374636" w:rsidRDefault="00D65C49" w:rsidP="00491AC2">
            <w:pPr>
              <w:pStyle w:val="TAL"/>
              <w:rPr>
                <w:rFonts w:eastAsia="MS Mincho"/>
              </w:rPr>
            </w:pPr>
          </w:p>
        </w:tc>
        <w:tc>
          <w:tcPr>
            <w:tcW w:w="1104" w:type="dxa"/>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tcPr>
          <w:p w14:paraId="25EA5721" w14:textId="77777777" w:rsidR="00D65C49" w:rsidRPr="00374636" w:rsidRDefault="00D65C49" w:rsidP="00491AC2">
            <w:pPr>
              <w:pStyle w:val="TAL"/>
            </w:pPr>
            <w:r w:rsidRPr="00374636">
              <w:t xml:space="preserve"> acknowledgement </w:t>
            </w:r>
          </w:p>
        </w:tc>
        <w:tc>
          <w:tcPr>
            <w:tcW w:w="2267" w:type="dxa"/>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1838CC7" w14:textId="77777777" w:rsidR="00D65C49" w:rsidRPr="00374636" w:rsidRDefault="00D65C49" w:rsidP="00491AC2">
            <w:pPr>
              <w:pStyle w:val="TAL"/>
              <w:rPr>
                <w:rFonts w:eastAsia="MS Mincho"/>
              </w:rPr>
            </w:pPr>
          </w:p>
        </w:tc>
        <w:tc>
          <w:tcPr>
            <w:tcW w:w="1104" w:type="dxa"/>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tcPr>
          <w:p w14:paraId="746FC189" w14:textId="77777777" w:rsidR="00D65C49" w:rsidRPr="00374636" w:rsidRDefault="00D65C49" w:rsidP="00491AC2">
            <w:pPr>
              <w:pStyle w:val="TAL"/>
            </w:pPr>
            <w:r w:rsidRPr="00374636">
              <w:t xml:space="preserve"> lpp-MessageBody CHOICE {</w:t>
            </w:r>
          </w:p>
        </w:tc>
        <w:tc>
          <w:tcPr>
            <w:tcW w:w="2267" w:type="dxa"/>
          </w:tcPr>
          <w:p w14:paraId="7E609203" w14:textId="77777777" w:rsidR="00D65C49" w:rsidRPr="00374636" w:rsidRDefault="00D65C49" w:rsidP="00491AC2">
            <w:pPr>
              <w:pStyle w:val="TAL"/>
              <w:rPr>
                <w:rFonts w:eastAsia="MS Mincho"/>
              </w:rPr>
            </w:pPr>
          </w:p>
        </w:tc>
        <w:tc>
          <w:tcPr>
            <w:tcW w:w="1700" w:type="dxa"/>
          </w:tcPr>
          <w:p w14:paraId="59CE76FF" w14:textId="77777777" w:rsidR="00D65C49" w:rsidRPr="00374636" w:rsidRDefault="00D65C49" w:rsidP="00491AC2">
            <w:pPr>
              <w:pStyle w:val="TAL"/>
              <w:rPr>
                <w:rFonts w:eastAsia="MS Mincho"/>
              </w:rPr>
            </w:pPr>
          </w:p>
        </w:tc>
        <w:tc>
          <w:tcPr>
            <w:tcW w:w="1104" w:type="dxa"/>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tcPr>
          <w:p w14:paraId="0B255EED" w14:textId="77777777" w:rsidR="00D65C49" w:rsidRPr="00374636" w:rsidRDefault="00D65C49" w:rsidP="00491AC2">
            <w:pPr>
              <w:pStyle w:val="TAL"/>
            </w:pPr>
            <w:r w:rsidRPr="00374636">
              <w:t xml:space="preserve">  c1 CHOICE {</w:t>
            </w:r>
          </w:p>
        </w:tc>
        <w:tc>
          <w:tcPr>
            <w:tcW w:w="2267" w:type="dxa"/>
          </w:tcPr>
          <w:p w14:paraId="33B76B23" w14:textId="77777777" w:rsidR="00D65C49" w:rsidRPr="00374636" w:rsidRDefault="00D65C49" w:rsidP="00491AC2">
            <w:pPr>
              <w:pStyle w:val="TAL"/>
              <w:rPr>
                <w:rFonts w:eastAsia="MS Mincho"/>
              </w:rPr>
            </w:pPr>
          </w:p>
        </w:tc>
        <w:tc>
          <w:tcPr>
            <w:tcW w:w="1700" w:type="dxa"/>
          </w:tcPr>
          <w:p w14:paraId="1E95EAAB" w14:textId="77777777" w:rsidR="00D65C49" w:rsidRPr="00374636" w:rsidRDefault="00D65C49" w:rsidP="00491AC2">
            <w:pPr>
              <w:pStyle w:val="TAL"/>
              <w:rPr>
                <w:rFonts w:eastAsia="MS Mincho"/>
              </w:rPr>
            </w:pPr>
          </w:p>
        </w:tc>
        <w:tc>
          <w:tcPr>
            <w:tcW w:w="1104" w:type="dxa"/>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tcPr>
          <w:p w14:paraId="13461E93" w14:textId="77777777" w:rsidR="00D65C49" w:rsidRPr="00374636" w:rsidRDefault="00D65C49" w:rsidP="00491AC2">
            <w:pPr>
              <w:pStyle w:val="TAL"/>
            </w:pPr>
            <w:r w:rsidRPr="00374636">
              <w:t xml:space="preserve">    requestLocationInformation SEQUENCE {</w:t>
            </w:r>
          </w:p>
        </w:tc>
        <w:tc>
          <w:tcPr>
            <w:tcW w:w="2267" w:type="dxa"/>
          </w:tcPr>
          <w:p w14:paraId="040FB81C" w14:textId="77777777" w:rsidR="00D65C49" w:rsidRPr="00374636" w:rsidRDefault="00D65C49" w:rsidP="00491AC2">
            <w:pPr>
              <w:pStyle w:val="TAL"/>
              <w:rPr>
                <w:rFonts w:eastAsia="MS Mincho"/>
              </w:rPr>
            </w:pPr>
          </w:p>
        </w:tc>
        <w:tc>
          <w:tcPr>
            <w:tcW w:w="1700" w:type="dxa"/>
          </w:tcPr>
          <w:p w14:paraId="6A16C151" w14:textId="77777777" w:rsidR="00D65C49" w:rsidRPr="00374636" w:rsidRDefault="00D65C49" w:rsidP="00491AC2">
            <w:pPr>
              <w:pStyle w:val="TAL"/>
              <w:rPr>
                <w:rFonts w:eastAsia="MS Mincho"/>
              </w:rPr>
            </w:pPr>
          </w:p>
        </w:tc>
        <w:tc>
          <w:tcPr>
            <w:tcW w:w="1104" w:type="dxa"/>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tcPr>
          <w:p w14:paraId="6635F9C7" w14:textId="77777777" w:rsidR="00D65C49" w:rsidRPr="00374636" w:rsidRDefault="00D65C49" w:rsidP="00491AC2">
            <w:pPr>
              <w:pStyle w:val="TAL"/>
            </w:pPr>
            <w:r w:rsidRPr="00374636">
              <w:t xml:space="preserve">      criticalExtensions CHOICE {</w:t>
            </w:r>
          </w:p>
        </w:tc>
        <w:tc>
          <w:tcPr>
            <w:tcW w:w="2267" w:type="dxa"/>
          </w:tcPr>
          <w:p w14:paraId="3FBC264D" w14:textId="77777777" w:rsidR="00D65C49" w:rsidRPr="00374636" w:rsidRDefault="00D65C49" w:rsidP="00491AC2">
            <w:pPr>
              <w:pStyle w:val="TAL"/>
              <w:rPr>
                <w:rFonts w:eastAsia="MS Mincho"/>
              </w:rPr>
            </w:pPr>
          </w:p>
        </w:tc>
        <w:tc>
          <w:tcPr>
            <w:tcW w:w="1700" w:type="dxa"/>
          </w:tcPr>
          <w:p w14:paraId="30163E1A" w14:textId="77777777" w:rsidR="00D65C49" w:rsidRPr="00374636" w:rsidRDefault="00D65C49" w:rsidP="00491AC2">
            <w:pPr>
              <w:pStyle w:val="TAL"/>
              <w:rPr>
                <w:rFonts w:eastAsia="MS Mincho"/>
              </w:rPr>
            </w:pPr>
          </w:p>
        </w:tc>
        <w:tc>
          <w:tcPr>
            <w:tcW w:w="1104" w:type="dxa"/>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tcPr>
          <w:p w14:paraId="08DA15EC" w14:textId="77777777" w:rsidR="00D65C49" w:rsidRPr="00374636" w:rsidRDefault="00D65C49" w:rsidP="00491AC2">
            <w:pPr>
              <w:pStyle w:val="TAL"/>
            </w:pPr>
            <w:r w:rsidRPr="00374636">
              <w:t xml:space="preserve">        c1 CHOICE {</w:t>
            </w:r>
          </w:p>
        </w:tc>
        <w:tc>
          <w:tcPr>
            <w:tcW w:w="2267" w:type="dxa"/>
          </w:tcPr>
          <w:p w14:paraId="3187A207" w14:textId="77777777" w:rsidR="00D65C49" w:rsidRPr="00374636" w:rsidRDefault="00D65C49" w:rsidP="00491AC2">
            <w:pPr>
              <w:pStyle w:val="TAL"/>
              <w:rPr>
                <w:rFonts w:eastAsia="MS Mincho"/>
              </w:rPr>
            </w:pPr>
          </w:p>
        </w:tc>
        <w:tc>
          <w:tcPr>
            <w:tcW w:w="1700" w:type="dxa"/>
          </w:tcPr>
          <w:p w14:paraId="3B5FAF39" w14:textId="77777777" w:rsidR="00D65C49" w:rsidRPr="00374636" w:rsidRDefault="00D65C49" w:rsidP="00491AC2">
            <w:pPr>
              <w:pStyle w:val="TAL"/>
              <w:rPr>
                <w:rFonts w:eastAsia="MS Mincho"/>
              </w:rPr>
            </w:pPr>
          </w:p>
        </w:tc>
        <w:tc>
          <w:tcPr>
            <w:tcW w:w="1104" w:type="dxa"/>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tcPr>
          <w:p w14:paraId="02DACF16" w14:textId="77777777" w:rsidR="00D65C49" w:rsidRPr="00374636" w:rsidRDefault="00D65C49" w:rsidP="00491AC2">
            <w:pPr>
              <w:pStyle w:val="TAL"/>
            </w:pPr>
            <w:r w:rsidRPr="00374636">
              <w:t xml:space="preserve">          requestLocationInformation-r9 SEQUENCE {</w:t>
            </w:r>
          </w:p>
        </w:tc>
        <w:tc>
          <w:tcPr>
            <w:tcW w:w="2267" w:type="dxa"/>
          </w:tcPr>
          <w:p w14:paraId="1F472548" w14:textId="77777777" w:rsidR="00D65C49" w:rsidRPr="00374636" w:rsidRDefault="00D65C49" w:rsidP="00491AC2">
            <w:pPr>
              <w:pStyle w:val="TAL"/>
              <w:rPr>
                <w:rFonts w:eastAsia="MS Mincho"/>
              </w:rPr>
            </w:pPr>
          </w:p>
        </w:tc>
        <w:tc>
          <w:tcPr>
            <w:tcW w:w="1700" w:type="dxa"/>
          </w:tcPr>
          <w:p w14:paraId="076E0E08" w14:textId="77777777" w:rsidR="00D65C49" w:rsidRPr="00374636" w:rsidRDefault="00D65C49" w:rsidP="00491AC2">
            <w:pPr>
              <w:pStyle w:val="TAL"/>
              <w:rPr>
                <w:rFonts w:eastAsia="MS Mincho"/>
              </w:rPr>
            </w:pPr>
          </w:p>
        </w:tc>
        <w:tc>
          <w:tcPr>
            <w:tcW w:w="1104" w:type="dxa"/>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tcPr>
          <w:p w14:paraId="499FB628" w14:textId="77777777" w:rsidR="00D65C49" w:rsidRPr="00374636" w:rsidRDefault="00D65C49" w:rsidP="00491AC2">
            <w:pPr>
              <w:pStyle w:val="TAL"/>
            </w:pPr>
            <w:r w:rsidRPr="00374636">
              <w:t xml:space="preserve">            commonIEsRequestLocationInformation</w:t>
            </w:r>
          </w:p>
          <w:p w14:paraId="0F1BFCD1" w14:textId="77777777" w:rsidR="00D65C49" w:rsidRPr="00374636" w:rsidRDefault="00D65C49" w:rsidP="00491AC2">
            <w:pPr>
              <w:pStyle w:val="TAL"/>
            </w:pPr>
            <w:r w:rsidRPr="00374636">
              <w:t xml:space="preserve">            SEQUENCE {</w:t>
            </w:r>
          </w:p>
        </w:tc>
        <w:tc>
          <w:tcPr>
            <w:tcW w:w="2267" w:type="dxa"/>
          </w:tcPr>
          <w:p w14:paraId="3FBEA110" w14:textId="77777777" w:rsidR="00D65C49" w:rsidRPr="00374636" w:rsidRDefault="00D65C49" w:rsidP="00491AC2">
            <w:pPr>
              <w:pStyle w:val="TAL"/>
              <w:rPr>
                <w:rFonts w:eastAsia="MS Mincho"/>
              </w:rPr>
            </w:pPr>
          </w:p>
        </w:tc>
        <w:tc>
          <w:tcPr>
            <w:tcW w:w="1700" w:type="dxa"/>
          </w:tcPr>
          <w:p w14:paraId="0F35B310" w14:textId="77777777" w:rsidR="00D65C49" w:rsidRPr="00374636" w:rsidRDefault="00D65C49" w:rsidP="00491AC2">
            <w:pPr>
              <w:pStyle w:val="TAL"/>
              <w:rPr>
                <w:rFonts w:eastAsia="MS Mincho"/>
              </w:rPr>
            </w:pPr>
          </w:p>
        </w:tc>
        <w:tc>
          <w:tcPr>
            <w:tcW w:w="1104" w:type="dxa"/>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tcPr>
          <w:p w14:paraId="491948E8" w14:textId="77777777" w:rsidR="00D65C49" w:rsidRPr="00374636" w:rsidRDefault="00D65C49" w:rsidP="00491AC2">
            <w:pPr>
              <w:pStyle w:val="TAL"/>
            </w:pPr>
            <w:r w:rsidRPr="00374636">
              <w:t xml:space="preserve">              locationInformationType</w:t>
            </w:r>
          </w:p>
        </w:tc>
        <w:tc>
          <w:tcPr>
            <w:tcW w:w="2267" w:type="dxa"/>
          </w:tcPr>
          <w:p w14:paraId="6A0ED4CE"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5606CB96" w14:textId="77777777" w:rsidR="00D65C49" w:rsidRPr="00374636" w:rsidRDefault="00D65C49" w:rsidP="00491AC2">
            <w:pPr>
              <w:pStyle w:val="TAL"/>
              <w:rPr>
                <w:rFonts w:eastAsia="MS Mincho"/>
              </w:rPr>
            </w:pPr>
          </w:p>
        </w:tc>
        <w:tc>
          <w:tcPr>
            <w:tcW w:w="1104" w:type="dxa"/>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tcPr>
          <w:p w14:paraId="769F6B54" w14:textId="77777777" w:rsidR="00D65C49" w:rsidRPr="00374636" w:rsidRDefault="00D65C49" w:rsidP="00491AC2">
            <w:pPr>
              <w:pStyle w:val="TAL"/>
            </w:pPr>
            <w:r w:rsidRPr="00374636">
              <w:t xml:space="preserve">              triggeredReporting</w:t>
            </w:r>
          </w:p>
        </w:tc>
        <w:tc>
          <w:tcPr>
            <w:tcW w:w="2267" w:type="dxa"/>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63BAFB2" w14:textId="77777777" w:rsidR="00D65C49" w:rsidRPr="00374636" w:rsidRDefault="00D65C49" w:rsidP="00491AC2">
            <w:pPr>
              <w:pStyle w:val="TAL"/>
              <w:rPr>
                <w:rFonts w:eastAsia="MS Mincho"/>
              </w:rPr>
            </w:pPr>
          </w:p>
        </w:tc>
        <w:tc>
          <w:tcPr>
            <w:tcW w:w="1104" w:type="dxa"/>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tcPr>
          <w:p w14:paraId="396DA766" w14:textId="77777777" w:rsidR="00D65C49" w:rsidRPr="00374636" w:rsidRDefault="00D65C49" w:rsidP="00491AC2">
            <w:pPr>
              <w:pStyle w:val="TAL"/>
            </w:pPr>
            <w:r w:rsidRPr="00374636">
              <w:t xml:space="preserve">              periodicalReporting</w:t>
            </w:r>
          </w:p>
        </w:tc>
        <w:tc>
          <w:tcPr>
            <w:tcW w:w="2267" w:type="dxa"/>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5ED9AD4" w14:textId="77777777" w:rsidR="00D65C49" w:rsidRPr="00374636" w:rsidRDefault="00D65C49" w:rsidP="00491AC2">
            <w:pPr>
              <w:pStyle w:val="TAL"/>
              <w:rPr>
                <w:rFonts w:eastAsia="MS Mincho"/>
              </w:rPr>
            </w:pPr>
          </w:p>
        </w:tc>
        <w:tc>
          <w:tcPr>
            <w:tcW w:w="1104" w:type="dxa"/>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tcPr>
          <w:p w14:paraId="43A5449B" w14:textId="77777777" w:rsidR="00D65C49" w:rsidRPr="00374636" w:rsidRDefault="00D65C49" w:rsidP="00491AC2">
            <w:pPr>
              <w:pStyle w:val="TAL"/>
            </w:pPr>
            <w:r w:rsidRPr="00374636">
              <w:t xml:space="preserve">              additionalInformation</w:t>
            </w:r>
          </w:p>
        </w:tc>
        <w:tc>
          <w:tcPr>
            <w:tcW w:w="2267" w:type="dxa"/>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301334D9" w14:textId="77777777" w:rsidR="00D65C49" w:rsidRPr="00374636" w:rsidRDefault="00D65C49" w:rsidP="00491AC2">
            <w:pPr>
              <w:pStyle w:val="TAL"/>
              <w:rPr>
                <w:rFonts w:eastAsia="MS Mincho"/>
              </w:rPr>
            </w:pPr>
          </w:p>
        </w:tc>
        <w:tc>
          <w:tcPr>
            <w:tcW w:w="1104" w:type="dxa"/>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tcPr>
          <w:p w14:paraId="3287395F" w14:textId="77777777" w:rsidR="00D65C49" w:rsidRPr="00374636" w:rsidRDefault="00D65C49" w:rsidP="00491AC2">
            <w:pPr>
              <w:pStyle w:val="TAL"/>
            </w:pPr>
            <w:r w:rsidRPr="00374636">
              <w:t xml:space="preserve">              qos SEQUENCE {</w:t>
            </w:r>
          </w:p>
        </w:tc>
        <w:tc>
          <w:tcPr>
            <w:tcW w:w="2267" w:type="dxa"/>
          </w:tcPr>
          <w:p w14:paraId="08B0C4B0" w14:textId="77777777" w:rsidR="00D65C49" w:rsidRPr="00374636" w:rsidRDefault="00D65C49" w:rsidP="00491AC2">
            <w:pPr>
              <w:pStyle w:val="TAL"/>
              <w:rPr>
                <w:rFonts w:eastAsia="MS Mincho"/>
              </w:rPr>
            </w:pPr>
          </w:p>
        </w:tc>
        <w:tc>
          <w:tcPr>
            <w:tcW w:w="1700" w:type="dxa"/>
          </w:tcPr>
          <w:p w14:paraId="007638E2" w14:textId="77777777" w:rsidR="00D65C49" w:rsidRPr="00374636" w:rsidRDefault="00D65C49" w:rsidP="00491AC2">
            <w:pPr>
              <w:pStyle w:val="TAL"/>
              <w:rPr>
                <w:rFonts w:eastAsia="MS Mincho"/>
              </w:rPr>
            </w:pPr>
          </w:p>
        </w:tc>
        <w:tc>
          <w:tcPr>
            <w:tcW w:w="1104" w:type="dxa"/>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tcPr>
          <w:p w14:paraId="14D0B4CD" w14:textId="77777777" w:rsidR="00D65C49" w:rsidRPr="00374636" w:rsidRDefault="00D65C49" w:rsidP="00491AC2">
            <w:pPr>
              <w:pStyle w:val="TAL"/>
            </w:pPr>
            <w:r w:rsidRPr="00374636">
              <w:t xml:space="preserve">                 horizontalAccuracy</w:t>
            </w:r>
          </w:p>
        </w:tc>
        <w:tc>
          <w:tcPr>
            <w:tcW w:w="2267" w:type="dxa"/>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5F07F90" w14:textId="77777777" w:rsidR="00D65C49" w:rsidRPr="00374636" w:rsidRDefault="00D65C49" w:rsidP="00491AC2">
            <w:pPr>
              <w:pStyle w:val="TAL"/>
              <w:rPr>
                <w:rFonts w:eastAsia="MS Mincho"/>
              </w:rPr>
            </w:pPr>
          </w:p>
        </w:tc>
        <w:tc>
          <w:tcPr>
            <w:tcW w:w="1104" w:type="dxa"/>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tcPr>
          <w:p w14:paraId="7D40F5FE" w14:textId="77777777" w:rsidR="00D65C49" w:rsidRPr="00374636" w:rsidRDefault="00D65C49" w:rsidP="00491AC2">
            <w:pPr>
              <w:pStyle w:val="TAL"/>
            </w:pPr>
            <w:r w:rsidRPr="00374636">
              <w:t xml:space="preserve">                 verticalCoordinateRequest</w:t>
            </w:r>
          </w:p>
        </w:tc>
        <w:tc>
          <w:tcPr>
            <w:tcW w:w="2267" w:type="dxa"/>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tcPr>
          <w:p w14:paraId="2755196F" w14:textId="77777777" w:rsidR="00D65C49" w:rsidRPr="00374636" w:rsidRDefault="00D65C49" w:rsidP="00491AC2">
            <w:pPr>
              <w:pStyle w:val="TAL"/>
              <w:rPr>
                <w:rFonts w:eastAsia="MS Mincho"/>
              </w:rPr>
            </w:pPr>
          </w:p>
        </w:tc>
        <w:tc>
          <w:tcPr>
            <w:tcW w:w="1104" w:type="dxa"/>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tcPr>
          <w:p w14:paraId="2209831B" w14:textId="77777777" w:rsidR="00D65C49" w:rsidRPr="00374636" w:rsidRDefault="00D65C49" w:rsidP="00491AC2">
            <w:pPr>
              <w:pStyle w:val="TAL"/>
            </w:pPr>
            <w:r w:rsidRPr="00374636">
              <w:t xml:space="preserve">                 verticalAccuracy</w:t>
            </w:r>
          </w:p>
        </w:tc>
        <w:tc>
          <w:tcPr>
            <w:tcW w:w="2267" w:type="dxa"/>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D678A21" w14:textId="77777777" w:rsidR="00D65C49" w:rsidRPr="00374636" w:rsidRDefault="00D65C49" w:rsidP="00491AC2">
            <w:pPr>
              <w:pStyle w:val="TAL"/>
              <w:rPr>
                <w:rFonts w:eastAsia="MS Mincho"/>
              </w:rPr>
            </w:pPr>
          </w:p>
        </w:tc>
        <w:tc>
          <w:tcPr>
            <w:tcW w:w="1104" w:type="dxa"/>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tcPr>
          <w:p w14:paraId="373BA768" w14:textId="77777777" w:rsidR="00D65C49" w:rsidRPr="00374636" w:rsidRDefault="00D65C49" w:rsidP="00491AC2">
            <w:pPr>
              <w:pStyle w:val="TAL"/>
            </w:pPr>
            <w:r w:rsidRPr="00374636">
              <w:t xml:space="preserve">                 responseTime SEQUENCE {</w:t>
            </w:r>
          </w:p>
        </w:tc>
        <w:tc>
          <w:tcPr>
            <w:tcW w:w="2267" w:type="dxa"/>
          </w:tcPr>
          <w:p w14:paraId="06921B60" w14:textId="77777777" w:rsidR="00D65C49" w:rsidRPr="00374636" w:rsidRDefault="00D65C49" w:rsidP="00491AC2">
            <w:pPr>
              <w:pStyle w:val="TAL"/>
              <w:rPr>
                <w:rFonts w:eastAsia="MS Mincho"/>
              </w:rPr>
            </w:pPr>
          </w:p>
        </w:tc>
        <w:tc>
          <w:tcPr>
            <w:tcW w:w="1700" w:type="dxa"/>
          </w:tcPr>
          <w:p w14:paraId="2E30D624" w14:textId="77777777" w:rsidR="00D65C49" w:rsidRPr="00374636" w:rsidRDefault="00D65C49" w:rsidP="00491AC2">
            <w:pPr>
              <w:pStyle w:val="TAL"/>
              <w:rPr>
                <w:rFonts w:eastAsia="MS Mincho"/>
              </w:rPr>
            </w:pPr>
          </w:p>
        </w:tc>
        <w:tc>
          <w:tcPr>
            <w:tcW w:w="1104" w:type="dxa"/>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tcPr>
          <w:p w14:paraId="13FA6D33" w14:textId="77777777" w:rsidR="00D65C49" w:rsidRPr="00374636" w:rsidRDefault="00D65C49" w:rsidP="00491AC2">
            <w:pPr>
              <w:pStyle w:val="TAL"/>
            </w:pPr>
            <w:r w:rsidRPr="00374636">
              <w:t xml:space="preserve">                   time</w:t>
            </w:r>
          </w:p>
        </w:tc>
        <w:tc>
          <w:tcPr>
            <w:tcW w:w="2267" w:type="dxa"/>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tcPr>
          <w:p w14:paraId="0CEEB912" w14:textId="77777777" w:rsidR="00D65C49" w:rsidRPr="00374636" w:rsidRDefault="00D65C49" w:rsidP="00491AC2">
            <w:pPr>
              <w:pStyle w:val="TAL"/>
            </w:pPr>
            <w:r w:rsidRPr="00374636">
              <w:t xml:space="preserve">                   responseTimeEarlyFix-r12</w:t>
            </w:r>
          </w:p>
        </w:tc>
        <w:tc>
          <w:tcPr>
            <w:tcW w:w="2267" w:type="dxa"/>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61E3681" w14:textId="77777777" w:rsidR="00D65C49" w:rsidRPr="00374636" w:rsidRDefault="00D65C49" w:rsidP="00491AC2">
            <w:pPr>
              <w:pStyle w:val="TAL"/>
              <w:rPr>
                <w:rFonts w:eastAsia="MS Mincho"/>
              </w:rPr>
            </w:pPr>
          </w:p>
        </w:tc>
        <w:tc>
          <w:tcPr>
            <w:tcW w:w="1104" w:type="dxa"/>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tcPr>
          <w:p w14:paraId="4CE7074B" w14:textId="77777777" w:rsidR="00D65C49" w:rsidRPr="00374636" w:rsidRDefault="00D65C49" w:rsidP="00491AC2">
            <w:pPr>
              <w:pStyle w:val="TAL"/>
            </w:pPr>
            <w:r w:rsidRPr="00374636">
              <w:t xml:space="preserve">                 }</w:t>
            </w:r>
          </w:p>
        </w:tc>
        <w:tc>
          <w:tcPr>
            <w:tcW w:w="2267" w:type="dxa"/>
          </w:tcPr>
          <w:p w14:paraId="560FB916" w14:textId="77777777" w:rsidR="00D65C49" w:rsidRPr="00374636" w:rsidRDefault="00D65C49" w:rsidP="00491AC2">
            <w:pPr>
              <w:pStyle w:val="TAL"/>
              <w:rPr>
                <w:rFonts w:eastAsia="MS Mincho"/>
              </w:rPr>
            </w:pPr>
          </w:p>
        </w:tc>
        <w:tc>
          <w:tcPr>
            <w:tcW w:w="1700" w:type="dxa"/>
          </w:tcPr>
          <w:p w14:paraId="343C6FF6" w14:textId="77777777" w:rsidR="00D65C49" w:rsidRPr="00374636" w:rsidRDefault="00D65C49" w:rsidP="00491AC2">
            <w:pPr>
              <w:pStyle w:val="TAL"/>
              <w:rPr>
                <w:rFonts w:eastAsia="MS Mincho"/>
              </w:rPr>
            </w:pPr>
          </w:p>
        </w:tc>
        <w:tc>
          <w:tcPr>
            <w:tcW w:w="1104" w:type="dxa"/>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tcPr>
          <w:p w14:paraId="7DF0C2F0" w14:textId="77777777" w:rsidR="00D65C49" w:rsidRPr="00374636" w:rsidRDefault="00D65C49" w:rsidP="00491AC2">
            <w:pPr>
              <w:pStyle w:val="TAL"/>
            </w:pPr>
            <w:r w:rsidRPr="00374636">
              <w:t xml:space="preserve">                 velocityRequest</w:t>
            </w:r>
          </w:p>
        </w:tc>
        <w:tc>
          <w:tcPr>
            <w:tcW w:w="2267" w:type="dxa"/>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tcPr>
          <w:p w14:paraId="1E5C2BE4" w14:textId="77777777" w:rsidR="00D65C49" w:rsidRPr="00374636" w:rsidRDefault="00D65C49" w:rsidP="00491AC2">
            <w:pPr>
              <w:pStyle w:val="TAL"/>
              <w:rPr>
                <w:rFonts w:eastAsia="MS Mincho"/>
              </w:rPr>
            </w:pPr>
          </w:p>
        </w:tc>
        <w:tc>
          <w:tcPr>
            <w:tcW w:w="1104" w:type="dxa"/>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tcPr>
          <w:p w14:paraId="6D520F92" w14:textId="77777777" w:rsidR="00D65C49" w:rsidRPr="00374636" w:rsidRDefault="00D65C49" w:rsidP="00491AC2">
            <w:pPr>
              <w:pStyle w:val="TAL"/>
            </w:pPr>
            <w:r w:rsidRPr="00374636">
              <w:t xml:space="preserve">              }</w:t>
            </w:r>
          </w:p>
        </w:tc>
        <w:tc>
          <w:tcPr>
            <w:tcW w:w="2267" w:type="dxa"/>
          </w:tcPr>
          <w:p w14:paraId="002C3C1E" w14:textId="77777777" w:rsidR="00D65C49" w:rsidRPr="00374636" w:rsidRDefault="00D65C49" w:rsidP="00491AC2">
            <w:pPr>
              <w:pStyle w:val="TAL"/>
              <w:rPr>
                <w:rFonts w:eastAsia="MS Mincho"/>
              </w:rPr>
            </w:pPr>
          </w:p>
        </w:tc>
        <w:tc>
          <w:tcPr>
            <w:tcW w:w="1700" w:type="dxa"/>
          </w:tcPr>
          <w:p w14:paraId="3C0B09EA" w14:textId="77777777" w:rsidR="00D65C49" w:rsidRPr="00374636" w:rsidRDefault="00D65C49" w:rsidP="00491AC2">
            <w:pPr>
              <w:pStyle w:val="TAL"/>
              <w:rPr>
                <w:rFonts w:eastAsia="MS Mincho"/>
              </w:rPr>
            </w:pPr>
          </w:p>
        </w:tc>
        <w:tc>
          <w:tcPr>
            <w:tcW w:w="1104" w:type="dxa"/>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tcPr>
          <w:p w14:paraId="404F59DF" w14:textId="77777777" w:rsidR="00D65C49" w:rsidRPr="00374636" w:rsidRDefault="00D65C49" w:rsidP="00491AC2">
            <w:pPr>
              <w:pStyle w:val="TAL"/>
            </w:pPr>
            <w:r w:rsidRPr="00374636">
              <w:t xml:space="preserve">              environment</w:t>
            </w:r>
          </w:p>
        </w:tc>
        <w:tc>
          <w:tcPr>
            <w:tcW w:w="2267" w:type="dxa"/>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2585A67" w14:textId="77777777" w:rsidR="00D65C49" w:rsidRPr="00374636" w:rsidRDefault="00D65C49" w:rsidP="00491AC2">
            <w:pPr>
              <w:pStyle w:val="TAL"/>
              <w:rPr>
                <w:rFonts w:eastAsia="MS Mincho"/>
              </w:rPr>
            </w:pPr>
          </w:p>
        </w:tc>
        <w:tc>
          <w:tcPr>
            <w:tcW w:w="1104" w:type="dxa"/>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tcPr>
          <w:p w14:paraId="7E681951" w14:textId="77777777" w:rsidR="00D65C49" w:rsidRPr="00374636" w:rsidRDefault="00D65C49" w:rsidP="00491AC2">
            <w:pPr>
              <w:pStyle w:val="TAL"/>
            </w:pPr>
            <w:r w:rsidRPr="00374636">
              <w:t xml:space="preserve">              locationCoordinateTypes</w:t>
            </w:r>
          </w:p>
        </w:tc>
        <w:tc>
          <w:tcPr>
            <w:tcW w:w="2267" w:type="dxa"/>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02AA456" w14:textId="77777777" w:rsidR="00D65C49" w:rsidRPr="00374636" w:rsidRDefault="00D65C49" w:rsidP="00491AC2">
            <w:pPr>
              <w:pStyle w:val="TAL"/>
              <w:rPr>
                <w:rFonts w:eastAsia="MS Mincho"/>
              </w:rPr>
            </w:pPr>
          </w:p>
        </w:tc>
        <w:tc>
          <w:tcPr>
            <w:tcW w:w="1104" w:type="dxa"/>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tcPr>
          <w:p w14:paraId="491A7681" w14:textId="77777777" w:rsidR="00D65C49" w:rsidRPr="00374636" w:rsidRDefault="00D65C49" w:rsidP="00491AC2">
            <w:pPr>
              <w:pStyle w:val="TAL"/>
            </w:pPr>
            <w:r w:rsidRPr="00374636">
              <w:t xml:space="preserve">              velocityTypes</w:t>
            </w:r>
          </w:p>
        </w:tc>
        <w:tc>
          <w:tcPr>
            <w:tcW w:w="2267" w:type="dxa"/>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7B34E7E" w14:textId="77777777" w:rsidR="00D65C49" w:rsidRPr="00374636" w:rsidRDefault="00D65C49" w:rsidP="00491AC2">
            <w:pPr>
              <w:pStyle w:val="TAL"/>
              <w:rPr>
                <w:rFonts w:eastAsia="MS Mincho"/>
              </w:rPr>
            </w:pPr>
          </w:p>
        </w:tc>
        <w:tc>
          <w:tcPr>
            <w:tcW w:w="1104" w:type="dxa"/>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tcPr>
          <w:p w14:paraId="046BF1EA" w14:textId="77777777" w:rsidR="00D65C49" w:rsidRPr="00374636" w:rsidRDefault="00D65C49" w:rsidP="00491AC2">
            <w:pPr>
              <w:pStyle w:val="TAL"/>
            </w:pPr>
            <w:r w:rsidRPr="00374636">
              <w:t xml:space="preserve">            }</w:t>
            </w:r>
          </w:p>
        </w:tc>
        <w:tc>
          <w:tcPr>
            <w:tcW w:w="2267" w:type="dxa"/>
          </w:tcPr>
          <w:p w14:paraId="3C2C4FB0" w14:textId="77777777" w:rsidR="00D65C49" w:rsidRPr="00374636" w:rsidRDefault="00D65C49" w:rsidP="00491AC2">
            <w:pPr>
              <w:pStyle w:val="TAL"/>
              <w:rPr>
                <w:rFonts w:eastAsia="MS Mincho"/>
              </w:rPr>
            </w:pPr>
          </w:p>
        </w:tc>
        <w:tc>
          <w:tcPr>
            <w:tcW w:w="1700" w:type="dxa"/>
          </w:tcPr>
          <w:p w14:paraId="0AF9D6D3" w14:textId="77777777" w:rsidR="00D65C49" w:rsidRPr="00374636" w:rsidRDefault="00D65C49" w:rsidP="00491AC2">
            <w:pPr>
              <w:pStyle w:val="TAL"/>
              <w:rPr>
                <w:rFonts w:eastAsia="MS Mincho"/>
              </w:rPr>
            </w:pPr>
          </w:p>
        </w:tc>
        <w:tc>
          <w:tcPr>
            <w:tcW w:w="1104" w:type="dxa"/>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tcPr>
          <w:p w14:paraId="03B78815" w14:textId="77777777" w:rsidR="00D65C49" w:rsidRPr="00374636" w:rsidRDefault="00D65C49" w:rsidP="00491AC2">
            <w:pPr>
              <w:pStyle w:val="TAL"/>
            </w:pPr>
            <w:r w:rsidRPr="00374636">
              <w:t xml:space="preserve">            a-gnss-RequestLocationInformation </w:t>
            </w:r>
          </w:p>
        </w:tc>
        <w:tc>
          <w:tcPr>
            <w:tcW w:w="2267" w:type="dxa"/>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9D5B9A6" w14:textId="77777777" w:rsidR="00D65C49" w:rsidRPr="00374636" w:rsidRDefault="00D65C49" w:rsidP="00491AC2">
            <w:pPr>
              <w:pStyle w:val="TAL"/>
              <w:rPr>
                <w:rFonts w:eastAsia="MS Mincho"/>
              </w:rPr>
            </w:pPr>
          </w:p>
        </w:tc>
        <w:tc>
          <w:tcPr>
            <w:tcW w:w="1104" w:type="dxa"/>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tcPr>
          <w:p w14:paraId="3CDC92D0" w14:textId="77777777" w:rsidR="00D65C49" w:rsidRPr="00374636" w:rsidRDefault="00D65C49" w:rsidP="00491AC2">
            <w:pPr>
              <w:pStyle w:val="TAL"/>
            </w:pPr>
            <w:r w:rsidRPr="00374636">
              <w:t xml:space="preserve">            otdoa-RequestLocationInformation</w:t>
            </w:r>
          </w:p>
          <w:p w14:paraId="74F9128C" w14:textId="77777777" w:rsidR="00D65C49" w:rsidRPr="00374636" w:rsidRDefault="00D65C49" w:rsidP="00491AC2">
            <w:pPr>
              <w:pStyle w:val="TAL"/>
            </w:pPr>
            <w:r w:rsidRPr="00374636">
              <w:t xml:space="preserve">                                                           SEQUENCE {</w:t>
            </w:r>
          </w:p>
        </w:tc>
        <w:tc>
          <w:tcPr>
            <w:tcW w:w="2267" w:type="dxa"/>
          </w:tcPr>
          <w:p w14:paraId="12496EA9" w14:textId="77777777" w:rsidR="00D65C49" w:rsidRPr="00374636" w:rsidRDefault="00D65C49" w:rsidP="00491AC2">
            <w:pPr>
              <w:pStyle w:val="TAL"/>
              <w:rPr>
                <w:rFonts w:eastAsia="MS Mincho"/>
              </w:rPr>
            </w:pPr>
          </w:p>
        </w:tc>
        <w:tc>
          <w:tcPr>
            <w:tcW w:w="1700" w:type="dxa"/>
          </w:tcPr>
          <w:p w14:paraId="26270F28" w14:textId="77777777" w:rsidR="00D65C49" w:rsidRPr="00374636" w:rsidRDefault="00D65C49" w:rsidP="00491AC2">
            <w:pPr>
              <w:pStyle w:val="TAL"/>
              <w:rPr>
                <w:rFonts w:eastAsia="MS Mincho"/>
              </w:rPr>
            </w:pPr>
          </w:p>
        </w:tc>
        <w:tc>
          <w:tcPr>
            <w:tcW w:w="1104" w:type="dxa"/>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tcPr>
          <w:p w14:paraId="0F07D56F" w14:textId="77777777" w:rsidR="00D65C49" w:rsidRPr="00374636" w:rsidRDefault="00D65C49" w:rsidP="00491AC2">
            <w:pPr>
              <w:pStyle w:val="TAL"/>
            </w:pPr>
            <w:r w:rsidRPr="00374636">
              <w:t xml:space="preserve">                 assistanceAvailability</w:t>
            </w:r>
          </w:p>
        </w:tc>
        <w:tc>
          <w:tcPr>
            <w:tcW w:w="2267" w:type="dxa"/>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tcPr>
          <w:p w14:paraId="513198A0" w14:textId="77777777" w:rsidR="00D65C49" w:rsidRPr="00374636" w:rsidRDefault="00D65C49" w:rsidP="00491AC2">
            <w:pPr>
              <w:pStyle w:val="TAL"/>
              <w:rPr>
                <w:rFonts w:eastAsia="MS Mincho"/>
              </w:rPr>
            </w:pPr>
          </w:p>
        </w:tc>
        <w:tc>
          <w:tcPr>
            <w:tcW w:w="1104" w:type="dxa"/>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tcPr>
          <w:p w14:paraId="74FDFB56" w14:textId="77777777" w:rsidR="00D65C49" w:rsidRPr="00374636" w:rsidRDefault="00D65C49" w:rsidP="00491AC2">
            <w:pPr>
              <w:pStyle w:val="TAL"/>
            </w:pPr>
            <w:r w:rsidRPr="00374636">
              <w:t xml:space="preserve">            }</w:t>
            </w:r>
          </w:p>
        </w:tc>
        <w:tc>
          <w:tcPr>
            <w:tcW w:w="2267" w:type="dxa"/>
          </w:tcPr>
          <w:p w14:paraId="4EA01990" w14:textId="77777777" w:rsidR="00D65C49" w:rsidRPr="00374636" w:rsidRDefault="00D65C49" w:rsidP="00491AC2">
            <w:pPr>
              <w:pStyle w:val="TAL"/>
              <w:rPr>
                <w:rFonts w:eastAsia="MS Mincho"/>
              </w:rPr>
            </w:pPr>
          </w:p>
        </w:tc>
        <w:tc>
          <w:tcPr>
            <w:tcW w:w="1700" w:type="dxa"/>
          </w:tcPr>
          <w:p w14:paraId="6F0184F2" w14:textId="77777777" w:rsidR="00D65C49" w:rsidRPr="00374636" w:rsidRDefault="00D65C49" w:rsidP="00491AC2">
            <w:pPr>
              <w:pStyle w:val="TAL"/>
              <w:rPr>
                <w:rFonts w:eastAsia="MS Mincho"/>
              </w:rPr>
            </w:pPr>
          </w:p>
        </w:tc>
        <w:tc>
          <w:tcPr>
            <w:tcW w:w="1104" w:type="dxa"/>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tcPr>
          <w:p w14:paraId="6BFD87F8" w14:textId="77777777" w:rsidR="00D65C49" w:rsidRPr="00374636" w:rsidRDefault="00D65C49" w:rsidP="00491AC2">
            <w:pPr>
              <w:pStyle w:val="TAL"/>
            </w:pPr>
            <w:r w:rsidRPr="00374636">
              <w:t xml:space="preserve">            ecid-RequestLocationInformation</w:t>
            </w:r>
          </w:p>
        </w:tc>
        <w:tc>
          <w:tcPr>
            <w:tcW w:w="2267" w:type="dxa"/>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9C3EA59" w14:textId="77777777" w:rsidR="00D65C49" w:rsidRPr="00374636" w:rsidRDefault="00D65C49" w:rsidP="00491AC2">
            <w:pPr>
              <w:pStyle w:val="TAL"/>
              <w:rPr>
                <w:rFonts w:eastAsia="MS Mincho"/>
              </w:rPr>
            </w:pPr>
          </w:p>
        </w:tc>
        <w:tc>
          <w:tcPr>
            <w:tcW w:w="1104" w:type="dxa"/>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tcPr>
          <w:p w14:paraId="06A7ED81" w14:textId="77777777" w:rsidR="00D65C49" w:rsidRPr="00374636" w:rsidRDefault="00D65C49" w:rsidP="00491AC2">
            <w:pPr>
              <w:pStyle w:val="TAL"/>
            </w:pPr>
            <w:r w:rsidRPr="00374636">
              <w:t xml:space="preserve">            epdu-RequestLocationInformation</w:t>
            </w:r>
          </w:p>
        </w:tc>
        <w:tc>
          <w:tcPr>
            <w:tcW w:w="2267" w:type="dxa"/>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07958DA" w14:textId="77777777" w:rsidR="00D65C49" w:rsidRPr="00374636" w:rsidRDefault="00D65C49" w:rsidP="00491AC2">
            <w:pPr>
              <w:pStyle w:val="TAL"/>
              <w:rPr>
                <w:rFonts w:eastAsia="MS Mincho"/>
              </w:rPr>
            </w:pPr>
          </w:p>
        </w:tc>
        <w:tc>
          <w:tcPr>
            <w:tcW w:w="1104" w:type="dxa"/>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tcPr>
          <w:p w14:paraId="51AB6048" w14:textId="77777777" w:rsidR="00D65C49" w:rsidRPr="00374636" w:rsidRDefault="00D65C49" w:rsidP="00491AC2">
            <w:pPr>
              <w:pStyle w:val="TAL"/>
            </w:pPr>
            <w:r w:rsidRPr="00374636">
              <w:t xml:space="preserve">          }</w:t>
            </w:r>
          </w:p>
        </w:tc>
        <w:tc>
          <w:tcPr>
            <w:tcW w:w="2267" w:type="dxa"/>
          </w:tcPr>
          <w:p w14:paraId="36998904" w14:textId="77777777" w:rsidR="00D65C49" w:rsidRPr="00374636" w:rsidRDefault="00D65C49" w:rsidP="00491AC2">
            <w:pPr>
              <w:pStyle w:val="TAL"/>
              <w:rPr>
                <w:rFonts w:eastAsia="MS Mincho"/>
              </w:rPr>
            </w:pPr>
          </w:p>
        </w:tc>
        <w:tc>
          <w:tcPr>
            <w:tcW w:w="1700" w:type="dxa"/>
          </w:tcPr>
          <w:p w14:paraId="3B2A36A5" w14:textId="77777777" w:rsidR="00D65C49" w:rsidRPr="00374636" w:rsidRDefault="00D65C49" w:rsidP="00491AC2">
            <w:pPr>
              <w:pStyle w:val="TAL"/>
              <w:rPr>
                <w:rFonts w:eastAsia="MS Mincho"/>
              </w:rPr>
            </w:pPr>
          </w:p>
        </w:tc>
        <w:tc>
          <w:tcPr>
            <w:tcW w:w="1104" w:type="dxa"/>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tcPr>
          <w:p w14:paraId="1B3D089B" w14:textId="77777777" w:rsidR="00D65C49" w:rsidRPr="00374636" w:rsidRDefault="00D65C49" w:rsidP="00491AC2">
            <w:pPr>
              <w:pStyle w:val="TAL"/>
            </w:pPr>
            <w:r w:rsidRPr="00374636">
              <w:t xml:space="preserve">        }</w:t>
            </w:r>
          </w:p>
        </w:tc>
        <w:tc>
          <w:tcPr>
            <w:tcW w:w="2267" w:type="dxa"/>
          </w:tcPr>
          <w:p w14:paraId="0F7FEEF7" w14:textId="77777777" w:rsidR="00D65C49" w:rsidRPr="00374636" w:rsidRDefault="00D65C49" w:rsidP="00491AC2">
            <w:pPr>
              <w:pStyle w:val="TAL"/>
              <w:rPr>
                <w:rFonts w:eastAsia="MS Mincho"/>
              </w:rPr>
            </w:pPr>
          </w:p>
        </w:tc>
        <w:tc>
          <w:tcPr>
            <w:tcW w:w="1700" w:type="dxa"/>
          </w:tcPr>
          <w:p w14:paraId="39FF263D" w14:textId="77777777" w:rsidR="00D65C49" w:rsidRPr="00374636" w:rsidRDefault="00D65C49" w:rsidP="00491AC2">
            <w:pPr>
              <w:pStyle w:val="TAL"/>
              <w:rPr>
                <w:rFonts w:eastAsia="MS Mincho"/>
              </w:rPr>
            </w:pPr>
          </w:p>
        </w:tc>
        <w:tc>
          <w:tcPr>
            <w:tcW w:w="1104" w:type="dxa"/>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tcPr>
          <w:p w14:paraId="5F7062C7" w14:textId="77777777" w:rsidR="00D65C49" w:rsidRPr="00374636" w:rsidRDefault="00D65C49" w:rsidP="00491AC2">
            <w:pPr>
              <w:pStyle w:val="TAL"/>
            </w:pPr>
            <w:r w:rsidRPr="00374636">
              <w:t xml:space="preserve">      }</w:t>
            </w:r>
          </w:p>
        </w:tc>
        <w:tc>
          <w:tcPr>
            <w:tcW w:w="2267" w:type="dxa"/>
          </w:tcPr>
          <w:p w14:paraId="758A4CB9" w14:textId="77777777" w:rsidR="00D65C49" w:rsidRPr="00374636" w:rsidRDefault="00D65C49" w:rsidP="00491AC2">
            <w:pPr>
              <w:pStyle w:val="TAL"/>
              <w:rPr>
                <w:rFonts w:eastAsia="MS Mincho"/>
              </w:rPr>
            </w:pPr>
          </w:p>
        </w:tc>
        <w:tc>
          <w:tcPr>
            <w:tcW w:w="1700" w:type="dxa"/>
          </w:tcPr>
          <w:p w14:paraId="55AE4CA4" w14:textId="77777777" w:rsidR="00D65C49" w:rsidRPr="00374636" w:rsidRDefault="00D65C49" w:rsidP="00491AC2">
            <w:pPr>
              <w:pStyle w:val="TAL"/>
              <w:rPr>
                <w:rFonts w:eastAsia="MS Mincho"/>
              </w:rPr>
            </w:pPr>
          </w:p>
        </w:tc>
        <w:tc>
          <w:tcPr>
            <w:tcW w:w="1104" w:type="dxa"/>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tcPr>
          <w:p w14:paraId="61861AB5" w14:textId="77777777" w:rsidR="00D65C49" w:rsidRPr="00374636" w:rsidRDefault="00D65C49" w:rsidP="00491AC2">
            <w:pPr>
              <w:pStyle w:val="TAL"/>
            </w:pPr>
            <w:r w:rsidRPr="00374636">
              <w:t xml:space="preserve">    }</w:t>
            </w:r>
          </w:p>
        </w:tc>
        <w:tc>
          <w:tcPr>
            <w:tcW w:w="2267" w:type="dxa"/>
          </w:tcPr>
          <w:p w14:paraId="70BB7AA7" w14:textId="77777777" w:rsidR="00D65C49" w:rsidRPr="00374636" w:rsidRDefault="00D65C49" w:rsidP="00491AC2">
            <w:pPr>
              <w:pStyle w:val="TAL"/>
              <w:rPr>
                <w:rFonts w:eastAsia="MS Mincho"/>
              </w:rPr>
            </w:pPr>
          </w:p>
        </w:tc>
        <w:tc>
          <w:tcPr>
            <w:tcW w:w="1700" w:type="dxa"/>
          </w:tcPr>
          <w:p w14:paraId="635D3DE5" w14:textId="77777777" w:rsidR="00D65C49" w:rsidRPr="00374636" w:rsidRDefault="00D65C49" w:rsidP="00491AC2">
            <w:pPr>
              <w:pStyle w:val="TAL"/>
              <w:rPr>
                <w:rFonts w:eastAsia="MS Mincho"/>
              </w:rPr>
            </w:pPr>
          </w:p>
        </w:tc>
        <w:tc>
          <w:tcPr>
            <w:tcW w:w="1104" w:type="dxa"/>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tcPr>
          <w:p w14:paraId="3330D0DA" w14:textId="77777777" w:rsidR="00D65C49" w:rsidRPr="00374636" w:rsidRDefault="00D65C49" w:rsidP="00491AC2">
            <w:pPr>
              <w:pStyle w:val="TAL"/>
            </w:pPr>
            <w:r w:rsidRPr="00374636">
              <w:t xml:space="preserve">  }</w:t>
            </w:r>
          </w:p>
        </w:tc>
        <w:tc>
          <w:tcPr>
            <w:tcW w:w="2267" w:type="dxa"/>
          </w:tcPr>
          <w:p w14:paraId="72C9091E" w14:textId="77777777" w:rsidR="00D65C49" w:rsidRPr="00374636" w:rsidRDefault="00D65C49" w:rsidP="00491AC2">
            <w:pPr>
              <w:pStyle w:val="TAL"/>
              <w:rPr>
                <w:rFonts w:eastAsia="MS Mincho"/>
              </w:rPr>
            </w:pPr>
          </w:p>
        </w:tc>
        <w:tc>
          <w:tcPr>
            <w:tcW w:w="1700" w:type="dxa"/>
          </w:tcPr>
          <w:p w14:paraId="256FC082" w14:textId="77777777" w:rsidR="00D65C49" w:rsidRPr="00374636" w:rsidRDefault="00D65C49" w:rsidP="00491AC2">
            <w:pPr>
              <w:pStyle w:val="TAL"/>
              <w:rPr>
                <w:rFonts w:eastAsia="MS Mincho"/>
              </w:rPr>
            </w:pPr>
          </w:p>
        </w:tc>
        <w:tc>
          <w:tcPr>
            <w:tcW w:w="1104" w:type="dxa"/>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tcPr>
          <w:p w14:paraId="0BF5C045" w14:textId="77777777" w:rsidR="00D65C49" w:rsidRPr="00374636" w:rsidRDefault="00D65C49" w:rsidP="00491AC2">
            <w:pPr>
              <w:pStyle w:val="TAL"/>
            </w:pPr>
            <w:r w:rsidRPr="00374636">
              <w:t xml:space="preserve"> }</w:t>
            </w:r>
          </w:p>
        </w:tc>
        <w:tc>
          <w:tcPr>
            <w:tcW w:w="2267" w:type="dxa"/>
          </w:tcPr>
          <w:p w14:paraId="6DDDCC6A" w14:textId="77777777" w:rsidR="00D65C49" w:rsidRPr="00374636" w:rsidRDefault="00D65C49" w:rsidP="00491AC2">
            <w:pPr>
              <w:pStyle w:val="TAL"/>
              <w:rPr>
                <w:rFonts w:eastAsia="MS Mincho"/>
              </w:rPr>
            </w:pPr>
          </w:p>
        </w:tc>
        <w:tc>
          <w:tcPr>
            <w:tcW w:w="1700" w:type="dxa"/>
          </w:tcPr>
          <w:p w14:paraId="70F7E4EF" w14:textId="77777777" w:rsidR="00D65C49" w:rsidRPr="00374636" w:rsidRDefault="00D65C49" w:rsidP="00491AC2">
            <w:pPr>
              <w:pStyle w:val="TAL"/>
              <w:rPr>
                <w:rFonts w:eastAsia="MS Mincho"/>
              </w:rPr>
            </w:pPr>
          </w:p>
        </w:tc>
        <w:tc>
          <w:tcPr>
            <w:tcW w:w="1104" w:type="dxa"/>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tcPr>
          <w:p w14:paraId="41C2E93D" w14:textId="77777777" w:rsidR="00D65C49" w:rsidRPr="00374636" w:rsidRDefault="00D65C49" w:rsidP="00491AC2">
            <w:pPr>
              <w:pStyle w:val="TAL"/>
            </w:pPr>
            <w:r w:rsidRPr="00374636">
              <w:t>}</w:t>
            </w:r>
          </w:p>
        </w:tc>
        <w:tc>
          <w:tcPr>
            <w:tcW w:w="2267" w:type="dxa"/>
          </w:tcPr>
          <w:p w14:paraId="6D7AAE50" w14:textId="77777777" w:rsidR="00D65C49" w:rsidRPr="00374636" w:rsidRDefault="00D65C49" w:rsidP="00491AC2">
            <w:pPr>
              <w:pStyle w:val="TAL"/>
              <w:rPr>
                <w:rFonts w:eastAsia="MS Mincho"/>
              </w:rPr>
            </w:pPr>
          </w:p>
        </w:tc>
        <w:tc>
          <w:tcPr>
            <w:tcW w:w="1700" w:type="dxa"/>
          </w:tcPr>
          <w:p w14:paraId="167E1526" w14:textId="77777777" w:rsidR="00D65C49" w:rsidRPr="00374636" w:rsidRDefault="00D65C49" w:rsidP="00491AC2">
            <w:pPr>
              <w:pStyle w:val="TAL"/>
              <w:rPr>
                <w:rFonts w:eastAsia="MS Mincho"/>
              </w:rPr>
            </w:pPr>
          </w:p>
        </w:tc>
        <w:tc>
          <w:tcPr>
            <w:tcW w:w="1104" w:type="dxa"/>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lastRenderedPageBreak/>
        <w:t>Table 9.2.4.4.3-4: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tcPr>
          <w:p w14:paraId="501B21F0" w14:textId="50DC0386"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4ADF2FA5" w14:textId="77777777" w:rsidTr="005A566D">
        <w:tc>
          <w:tcPr>
            <w:tcW w:w="4535" w:type="dxa"/>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tcPr>
          <w:p w14:paraId="6F339852" w14:textId="77777777" w:rsidR="00D65C49" w:rsidRPr="00374636" w:rsidRDefault="00D65C49" w:rsidP="00491AC2">
            <w:pPr>
              <w:pStyle w:val="TAL"/>
            </w:pPr>
            <w:r w:rsidRPr="00374636">
              <w:t>LPP-Message ::= SEQUENCE {</w:t>
            </w:r>
          </w:p>
        </w:tc>
        <w:tc>
          <w:tcPr>
            <w:tcW w:w="2267" w:type="dxa"/>
          </w:tcPr>
          <w:p w14:paraId="2967684B" w14:textId="77777777" w:rsidR="00D65C49" w:rsidRPr="00374636" w:rsidRDefault="00D65C49" w:rsidP="00491AC2">
            <w:pPr>
              <w:pStyle w:val="TAL"/>
              <w:rPr>
                <w:rFonts w:eastAsia="MS Mincho"/>
              </w:rPr>
            </w:pPr>
          </w:p>
        </w:tc>
        <w:tc>
          <w:tcPr>
            <w:tcW w:w="1700" w:type="dxa"/>
          </w:tcPr>
          <w:p w14:paraId="7F18CB4D" w14:textId="77777777" w:rsidR="00D65C49" w:rsidRPr="00374636" w:rsidRDefault="00D65C49" w:rsidP="00491AC2">
            <w:pPr>
              <w:pStyle w:val="TAL"/>
              <w:rPr>
                <w:rFonts w:eastAsia="MS Mincho"/>
              </w:rPr>
            </w:pPr>
          </w:p>
        </w:tc>
        <w:tc>
          <w:tcPr>
            <w:tcW w:w="1104" w:type="dxa"/>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tcPr>
          <w:p w14:paraId="4067D151" w14:textId="77777777" w:rsidR="00D65C49" w:rsidRPr="00374636" w:rsidRDefault="00D65C49" w:rsidP="00491AC2">
            <w:pPr>
              <w:pStyle w:val="TAL"/>
            </w:pPr>
            <w:r w:rsidRPr="00374636">
              <w:t xml:space="preserve"> transactionID SEQUENCE {</w:t>
            </w:r>
          </w:p>
        </w:tc>
        <w:tc>
          <w:tcPr>
            <w:tcW w:w="2267" w:type="dxa"/>
          </w:tcPr>
          <w:p w14:paraId="69D5E3E5" w14:textId="77777777" w:rsidR="00D65C49" w:rsidRPr="00374636" w:rsidRDefault="00D65C49" w:rsidP="00491AC2">
            <w:pPr>
              <w:pStyle w:val="TAL"/>
              <w:rPr>
                <w:rFonts w:eastAsia="MS Mincho"/>
              </w:rPr>
            </w:pPr>
          </w:p>
        </w:tc>
        <w:tc>
          <w:tcPr>
            <w:tcW w:w="1700" w:type="dxa"/>
          </w:tcPr>
          <w:p w14:paraId="4D94AF5E" w14:textId="77777777" w:rsidR="00D65C49" w:rsidRPr="00374636" w:rsidRDefault="00D65C49" w:rsidP="00491AC2">
            <w:pPr>
              <w:pStyle w:val="TAL"/>
              <w:rPr>
                <w:rFonts w:eastAsia="MS Mincho"/>
              </w:rPr>
            </w:pPr>
          </w:p>
        </w:tc>
        <w:tc>
          <w:tcPr>
            <w:tcW w:w="1104" w:type="dxa"/>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tcPr>
          <w:p w14:paraId="305269DA" w14:textId="77777777" w:rsidR="00D65C49" w:rsidRPr="00374636" w:rsidRDefault="00D65C49" w:rsidP="00491AC2">
            <w:pPr>
              <w:pStyle w:val="TAL"/>
            </w:pPr>
            <w:r w:rsidRPr="00374636">
              <w:t xml:space="preserve">  Initiator</w:t>
            </w:r>
          </w:p>
        </w:tc>
        <w:tc>
          <w:tcPr>
            <w:tcW w:w="2267" w:type="dxa"/>
          </w:tcPr>
          <w:p w14:paraId="64B38EE9"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577E5BC2" w14:textId="77777777" w:rsidR="00D65C49" w:rsidRPr="00374636" w:rsidRDefault="00D65C49" w:rsidP="00491AC2">
            <w:pPr>
              <w:pStyle w:val="TAL"/>
              <w:rPr>
                <w:rFonts w:eastAsia="MS Mincho"/>
              </w:rPr>
            </w:pPr>
          </w:p>
        </w:tc>
        <w:tc>
          <w:tcPr>
            <w:tcW w:w="1104" w:type="dxa"/>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transactionNumber</w:t>
            </w:r>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tcPr>
          <w:p w14:paraId="2B96E724" w14:textId="77777777" w:rsidR="00D65C49" w:rsidRPr="00374636" w:rsidRDefault="00D65C49" w:rsidP="00491AC2">
            <w:pPr>
              <w:pStyle w:val="TAL"/>
            </w:pPr>
            <w:r w:rsidRPr="00374636">
              <w:t xml:space="preserve"> }</w:t>
            </w:r>
          </w:p>
        </w:tc>
        <w:tc>
          <w:tcPr>
            <w:tcW w:w="2267" w:type="dxa"/>
          </w:tcPr>
          <w:p w14:paraId="572E1DA1" w14:textId="77777777" w:rsidR="00D65C49" w:rsidRPr="00374636" w:rsidRDefault="00D65C49" w:rsidP="00491AC2">
            <w:pPr>
              <w:pStyle w:val="TAL"/>
              <w:rPr>
                <w:rFonts w:eastAsia="MS Mincho"/>
              </w:rPr>
            </w:pPr>
          </w:p>
        </w:tc>
        <w:tc>
          <w:tcPr>
            <w:tcW w:w="1700" w:type="dxa"/>
          </w:tcPr>
          <w:p w14:paraId="1F338341" w14:textId="77777777" w:rsidR="00D65C49" w:rsidRPr="00374636" w:rsidRDefault="00D65C49" w:rsidP="00491AC2">
            <w:pPr>
              <w:pStyle w:val="TAL"/>
              <w:rPr>
                <w:rFonts w:eastAsia="MS Mincho"/>
              </w:rPr>
            </w:pPr>
          </w:p>
        </w:tc>
        <w:tc>
          <w:tcPr>
            <w:tcW w:w="1104" w:type="dxa"/>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tcPr>
          <w:p w14:paraId="5BB81C09" w14:textId="77777777" w:rsidR="00D65C49" w:rsidRPr="00374636" w:rsidRDefault="00D65C49" w:rsidP="00491AC2">
            <w:pPr>
              <w:pStyle w:val="TAL"/>
            </w:pPr>
            <w:r w:rsidRPr="00374636">
              <w:t xml:space="preserve"> endTransaction</w:t>
            </w:r>
          </w:p>
        </w:tc>
        <w:tc>
          <w:tcPr>
            <w:tcW w:w="2267" w:type="dxa"/>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tcPr>
          <w:p w14:paraId="632FF6DD" w14:textId="77777777" w:rsidR="00D65C49" w:rsidRPr="00374636" w:rsidRDefault="00D65C49" w:rsidP="00491AC2">
            <w:pPr>
              <w:pStyle w:val="TAL"/>
              <w:rPr>
                <w:rFonts w:eastAsia="MS Mincho"/>
              </w:rPr>
            </w:pPr>
          </w:p>
        </w:tc>
        <w:tc>
          <w:tcPr>
            <w:tcW w:w="1104" w:type="dxa"/>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tcPr>
          <w:p w14:paraId="40165674" w14:textId="77777777" w:rsidR="00D65C49" w:rsidRPr="00374636" w:rsidRDefault="00D65C49" w:rsidP="00491AC2">
            <w:pPr>
              <w:pStyle w:val="TAL"/>
            </w:pPr>
            <w:r w:rsidRPr="00374636">
              <w:t xml:space="preserve"> sequenceNumber</w:t>
            </w:r>
          </w:p>
        </w:tc>
        <w:tc>
          <w:tcPr>
            <w:tcW w:w="2267" w:type="dxa"/>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D198B48" w14:textId="77777777" w:rsidR="00D65C49" w:rsidRPr="00374636" w:rsidRDefault="00D65C49" w:rsidP="00491AC2">
            <w:pPr>
              <w:pStyle w:val="TAL"/>
              <w:rPr>
                <w:rFonts w:eastAsia="MS Mincho"/>
              </w:rPr>
            </w:pPr>
          </w:p>
        </w:tc>
        <w:tc>
          <w:tcPr>
            <w:tcW w:w="1104" w:type="dxa"/>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tcPr>
          <w:p w14:paraId="0E3D9999" w14:textId="77777777" w:rsidR="00D65C49" w:rsidRPr="00374636" w:rsidRDefault="00D65C49" w:rsidP="00491AC2">
            <w:pPr>
              <w:pStyle w:val="TAL"/>
            </w:pPr>
            <w:r w:rsidRPr="00374636">
              <w:t xml:space="preserve"> acknowledgement</w:t>
            </w:r>
          </w:p>
        </w:tc>
        <w:tc>
          <w:tcPr>
            <w:tcW w:w="2267" w:type="dxa"/>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12FBCF4F" w14:textId="77777777" w:rsidR="00D65C49" w:rsidRPr="00374636" w:rsidRDefault="00D65C49" w:rsidP="00491AC2">
            <w:pPr>
              <w:pStyle w:val="TAL"/>
              <w:rPr>
                <w:rFonts w:eastAsia="MS Mincho"/>
              </w:rPr>
            </w:pPr>
          </w:p>
        </w:tc>
        <w:tc>
          <w:tcPr>
            <w:tcW w:w="1104" w:type="dxa"/>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tcPr>
          <w:p w14:paraId="77896EB7" w14:textId="77777777" w:rsidR="00D65C49" w:rsidRPr="00374636" w:rsidRDefault="00D65C49" w:rsidP="00491AC2">
            <w:pPr>
              <w:pStyle w:val="TAL"/>
            </w:pPr>
            <w:r w:rsidRPr="00374636">
              <w:t xml:space="preserve"> lpp-MessageBody CHOICE {</w:t>
            </w:r>
          </w:p>
        </w:tc>
        <w:tc>
          <w:tcPr>
            <w:tcW w:w="2267" w:type="dxa"/>
          </w:tcPr>
          <w:p w14:paraId="6E694FE0" w14:textId="77777777" w:rsidR="00D65C49" w:rsidRPr="00374636" w:rsidRDefault="00D65C49" w:rsidP="00491AC2">
            <w:pPr>
              <w:pStyle w:val="TAL"/>
              <w:rPr>
                <w:rFonts w:eastAsia="MS Mincho"/>
              </w:rPr>
            </w:pPr>
          </w:p>
        </w:tc>
        <w:tc>
          <w:tcPr>
            <w:tcW w:w="1700" w:type="dxa"/>
          </w:tcPr>
          <w:p w14:paraId="592A25B5" w14:textId="77777777" w:rsidR="00D65C49" w:rsidRPr="00374636" w:rsidRDefault="00D65C49" w:rsidP="00491AC2">
            <w:pPr>
              <w:pStyle w:val="TAL"/>
              <w:rPr>
                <w:rFonts w:eastAsia="MS Mincho"/>
              </w:rPr>
            </w:pPr>
          </w:p>
        </w:tc>
        <w:tc>
          <w:tcPr>
            <w:tcW w:w="1104" w:type="dxa"/>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tcPr>
          <w:p w14:paraId="2F0588D8" w14:textId="77777777" w:rsidR="00D65C49" w:rsidRPr="00374636" w:rsidRDefault="00D65C49" w:rsidP="00491AC2">
            <w:pPr>
              <w:pStyle w:val="TAL"/>
            </w:pPr>
            <w:r w:rsidRPr="00374636">
              <w:t xml:space="preserve">  c1 CHOICE {</w:t>
            </w:r>
          </w:p>
        </w:tc>
        <w:tc>
          <w:tcPr>
            <w:tcW w:w="2267" w:type="dxa"/>
          </w:tcPr>
          <w:p w14:paraId="025F8BB5" w14:textId="77777777" w:rsidR="00D65C49" w:rsidRPr="00374636" w:rsidRDefault="00D65C49" w:rsidP="00491AC2">
            <w:pPr>
              <w:pStyle w:val="TAL"/>
              <w:rPr>
                <w:rFonts w:eastAsia="MS Mincho"/>
              </w:rPr>
            </w:pPr>
          </w:p>
        </w:tc>
        <w:tc>
          <w:tcPr>
            <w:tcW w:w="1700" w:type="dxa"/>
          </w:tcPr>
          <w:p w14:paraId="267F4BF0" w14:textId="77777777" w:rsidR="00D65C49" w:rsidRPr="00374636" w:rsidRDefault="00D65C49" w:rsidP="00491AC2">
            <w:pPr>
              <w:pStyle w:val="TAL"/>
              <w:rPr>
                <w:rFonts w:eastAsia="MS Mincho"/>
              </w:rPr>
            </w:pPr>
          </w:p>
        </w:tc>
        <w:tc>
          <w:tcPr>
            <w:tcW w:w="1104" w:type="dxa"/>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tcPr>
          <w:p w14:paraId="07F11605" w14:textId="77777777" w:rsidR="00D65C49" w:rsidRPr="00374636" w:rsidRDefault="00D65C49" w:rsidP="00491AC2">
            <w:pPr>
              <w:pStyle w:val="TAL"/>
            </w:pPr>
            <w:r w:rsidRPr="00374636">
              <w:t xml:space="preserve">    provideAssistanceData SEQUENCE {</w:t>
            </w:r>
          </w:p>
        </w:tc>
        <w:tc>
          <w:tcPr>
            <w:tcW w:w="2267" w:type="dxa"/>
          </w:tcPr>
          <w:p w14:paraId="46E67F4E" w14:textId="77777777" w:rsidR="00D65C49" w:rsidRPr="00374636" w:rsidRDefault="00D65C49" w:rsidP="00491AC2">
            <w:pPr>
              <w:pStyle w:val="TAL"/>
              <w:rPr>
                <w:rFonts w:eastAsia="MS Mincho"/>
              </w:rPr>
            </w:pPr>
          </w:p>
        </w:tc>
        <w:tc>
          <w:tcPr>
            <w:tcW w:w="1700" w:type="dxa"/>
          </w:tcPr>
          <w:p w14:paraId="13AEA3BD" w14:textId="77777777" w:rsidR="00D65C49" w:rsidRPr="00374636" w:rsidRDefault="00D65C49" w:rsidP="00491AC2">
            <w:pPr>
              <w:pStyle w:val="TAL"/>
              <w:rPr>
                <w:rFonts w:eastAsia="MS Mincho"/>
              </w:rPr>
            </w:pPr>
          </w:p>
        </w:tc>
        <w:tc>
          <w:tcPr>
            <w:tcW w:w="1104" w:type="dxa"/>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tcPr>
          <w:p w14:paraId="68694BEE" w14:textId="77777777" w:rsidR="00D65C49" w:rsidRPr="00374636" w:rsidRDefault="00D65C49" w:rsidP="00491AC2">
            <w:pPr>
              <w:pStyle w:val="TAL"/>
            </w:pPr>
            <w:r w:rsidRPr="00374636">
              <w:t xml:space="preserve">      criticalExtensions CHOICE {</w:t>
            </w:r>
          </w:p>
        </w:tc>
        <w:tc>
          <w:tcPr>
            <w:tcW w:w="2267" w:type="dxa"/>
          </w:tcPr>
          <w:p w14:paraId="2A92CAF2" w14:textId="77777777" w:rsidR="00D65C49" w:rsidRPr="00374636" w:rsidRDefault="00D65C49" w:rsidP="00491AC2">
            <w:pPr>
              <w:pStyle w:val="TAL"/>
              <w:rPr>
                <w:rFonts w:eastAsia="MS Mincho"/>
              </w:rPr>
            </w:pPr>
          </w:p>
        </w:tc>
        <w:tc>
          <w:tcPr>
            <w:tcW w:w="1700" w:type="dxa"/>
          </w:tcPr>
          <w:p w14:paraId="5C806574" w14:textId="77777777" w:rsidR="00D65C49" w:rsidRPr="00374636" w:rsidRDefault="00D65C49" w:rsidP="00491AC2">
            <w:pPr>
              <w:pStyle w:val="TAL"/>
              <w:rPr>
                <w:rFonts w:eastAsia="MS Mincho"/>
              </w:rPr>
            </w:pPr>
          </w:p>
        </w:tc>
        <w:tc>
          <w:tcPr>
            <w:tcW w:w="1104" w:type="dxa"/>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tcPr>
          <w:p w14:paraId="5AEF8B33" w14:textId="77777777" w:rsidR="00D65C49" w:rsidRPr="00374636" w:rsidRDefault="00D65C49" w:rsidP="00491AC2">
            <w:pPr>
              <w:pStyle w:val="TAL"/>
            </w:pPr>
            <w:r w:rsidRPr="00374636">
              <w:t xml:space="preserve">        c1 CHOICE {</w:t>
            </w:r>
          </w:p>
        </w:tc>
        <w:tc>
          <w:tcPr>
            <w:tcW w:w="2267" w:type="dxa"/>
          </w:tcPr>
          <w:p w14:paraId="32BBF7BF" w14:textId="77777777" w:rsidR="00D65C49" w:rsidRPr="00374636" w:rsidRDefault="00D65C49" w:rsidP="00491AC2">
            <w:pPr>
              <w:pStyle w:val="TAL"/>
              <w:rPr>
                <w:rFonts w:eastAsia="MS Mincho"/>
              </w:rPr>
            </w:pPr>
          </w:p>
        </w:tc>
        <w:tc>
          <w:tcPr>
            <w:tcW w:w="1700" w:type="dxa"/>
          </w:tcPr>
          <w:p w14:paraId="701C3A84" w14:textId="77777777" w:rsidR="00D65C49" w:rsidRPr="00374636" w:rsidRDefault="00D65C49" w:rsidP="00491AC2">
            <w:pPr>
              <w:pStyle w:val="TAL"/>
              <w:rPr>
                <w:rFonts w:eastAsia="MS Mincho"/>
              </w:rPr>
            </w:pPr>
          </w:p>
        </w:tc>
        <w:tc>
          <w:tcPr>
            <w:tcW w:w="1104" w:type="dxa"/>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tcPr>
          <w:p w14:paraId="6865A181" w14:textId="77777777" w:rsidR="00D65C49" w:rsidRPr="00374636" w:rsidRDefault="00D65C49" w:rsidP="00491AC2">
            <w:pPr>
              <w:pStyle w:val="TAL"/>
            </w:pPr>
            <w:r w:rsidRPr="00374636">
              <w:t xml:space="preserve">          provideAssistanceData-r9 SEQUENCE {</w:t>
            </w:r>
          </w:p>
        </w:tc>
        <w:tc>
          <w:tcPr>
            <w:tcW w:w="2267" w:type="dxa"/>
          </w:tcPr>
          <w:p w14:paraId="1DF1C6FB" w14:textId="77777777" w:rsidR="00D65C49" w:rsidRPr="00374636" w:rsidRDefault="00D65C49" w:rsidP="00491AC2">
            <w:pPr>
              <w:pStyle w:val="TAL"/>
              <w:rPr>
                <w:rFonts w:eastAsia="MS Mincho"/>
              </w:rPr>
            </w:pPr>
          </w:p>
        </w:tc>
        <w:tc>
          <w:tcPr>
            <w:tcW w:w="1700" w:type="dxa"/>
          </w:tcPr>
          <w:p w14:paraId="5F6B3AFC" w14:textId="77777777" w:rsidR="00D65C49" w:rsidRPr="00374636" w:rsidRDefault="00D65C49" w:rsidP="00491AC2">
            <w:pPr>
              <w:pStyle w:val="TAL"/>
              <w:rPr>
                <w:rFonts w:eastAsia="MS Mincho"/>
              </w:rPr>
            </w:pPr>
          </w:p>
        </w:tc>
        <w:tc>
          <w:tcPr>
            <w:tcW w:w="1104" w:type="dxa"/>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tcPr>
          <w:p w14:paraId="6BE922F7" w14:textId="77777777" w:rsidR="00D65C49" w:rsidRPr="00374636" w:rsidRDefault="00D65C49" w:rsidP="00491AC2">
            <w:pPr>
              <w:pStyle w:val="TAL"/>
            </w:pPr>
            <w:r w:rsidRPr="00374636">
              <w:t xml:space="preserve">            commonIEsProvideAssistanceData</w:t>
            </w:r>
          </w:p>
        </w:tc>
        <w:tc>
          <w:tcPr>
            <w:tcW w:w="2267" w:type="dxa"/>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9F44533" w14:textId="77777777" w:rsidR="00D65C49" w:rsidRPr="00374636" w:rsidRDefault="00D65C49" w:rsidP="00491AC2">
            <w:pPr>
              <w:pStyle w:val="TAL"/>
              <w:rPr>
                <w:rFonts w:eastAsia="MS Mincho"/>
              </w:rPr>
            </w:pPr>
          </w:p>
        </w:tc>
        <w:tc>
          <w:tcPr>
            <w:tcW w:w="1104" w:type="dxa"/>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tcPr>
          <w:p w14:paraId="09ED6906" w14:textId="77777777" w:rsidR="00D65C49" w:rsidRPr="00374636" w:rsidRDefault="00D65C49" w:rsidP="00491AC2">
            <w:pPr>
              <w:pStyle w:val="TAL"/>
            </w:pPr>
            <w:r w:rsidRPr="00374636">
              <w:t xml:space="preserve">            a-gnss-ProvideAssistanceData </w:t>
            </w:r>
          </w:p>
        </w:tc>
        <w:tc>
          <w:tcPr>
            <w:tcW w:w="2267" w:type="dxa"/>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6AE5AA" w14:textId="77777777" w:rsidR="00D65C49" w:rsidRPr="00374636" w:rsidRDefault="00D65C49" w:rsidP="00491AC2">
            <w:pPr>
              <w:pStyle w:val="TAL"/>
              <w:rPr>
                <w:rFonts w:eastAsia="MS Mincho"/>
              </w:rPr>
            </w:pPr>
          </w:p>
        </w:tc>
        <w:tc>
          <w:tcPr>
            <w:tcW w:w="1104" w:type="dxa"/>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tcPr>
          <w:p w14:paraId="737E4A31" w14:textId="77777777" w:rsidR="00D65C49" w:rsidRPr="00374636" w:rsidRDefault="00D65C49" w:rsidP="00491AC2">
            <w:pPr>
              <w:pStyle w:val="TAL"/>
            </w:pPr>
            <w:r w:rsidRPr="00374636">
              <w:t xml:space="preserve">            otdoa-ProvideAssistanceData SEQUENCE {</w:t>
            </w:r>
          </w:p>
        </w:tc>
        <w:tc>
          <w:tcPr>
            <w:tcW w:w="2267" w:type="dxa"/>
          </w:tcPr>
          <w:p w14:paraId="4EF1307D" w14:textId="77777777" w:rsidR="00D65C49" w:rsidRPr="00374636" w:rsidRDefault="00D65C49" w:rsidP="00491AC2">
            <w:pPr>
              <w:pStyle w:val="TAL"/>
              <w:rPr>
                <w:rFonts w:eastAsia="MS Mincho"/>
              </w:rPr>
            </w:pPr>
          </w:p>
        </w:tc>
        <w:tc>
          <w:tcPr>
            <w:tcW w:w="1700" w:type="dxa"/>
          </w:tcPr>
          <w:p w14:paraId="15DDFA76" w14:textId="77777777" w:rsidR="00D65C49" w:rsidRPr="00374636" w:rsidRDefault="00D65C49" w:rsidP="00491AC2">
            <w:pPr>
              <w:pStyle w:val="TAL"/>
              <w:rPr>
                <w:rFonts w:eastAsia="MS Mincho"/>
              </w:rPr>
            </w:pPr>
          </w:p>
        </w:tc>
        <w:tc>
          <w:tcPr>
            <w:tcW w:w="1104" w:type="dxa"/>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tcPr>
          <w:p w14:paraId="307038BA" w14:textId="77777777" w:rsidR="00D65C49" w:rsidRPr="00374636" w:rsidRDefault="00D65C49" w:rsidP="00491AC2">
            <w:pPr>
              <w:pStyle w:val="TAL"/>
            </w:pPr>
            <w:r w:rsidRPr="00374636">
              <w:t xml:space="preserve">                 otdoa-ReferenceCellInfo</w:t>
            </w:r>
          </w:p>
        </w:tc>
        <w:tc>
          <w:tcPr>
            <w:tcW w:w="2267" w:type="dxa"/>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2E02989F" w14:textId="77777777" w:rsidR="00D65C49" w:rsidRPr="00374636" w:rsidRDefault="00D65C49" w:rsidP="00491AC2">
            <w:pPr>
              <w:pStyle w:val="TAL"/>
              <w:rPr>
                <w:rFonts w:eastAsia="MS Mincho"/>
              </w:rPr>
            </w:pPr>
          </w:p>
        </w:tc>
        <w:tc>
          <w:tcPr>
            <w:tcW w:w="1104" w:type="dxa"/>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tcPr>
          <w:p w14:paraId="2A7F11B2" w14:textId="77777777" w:rsidR="00D65C49" w:rsidRPr="00374636" w:rsidRDefault="00D65C49" w:rsidP="00491AC2">
            <w:pPr>
              <w:pStyle w:val="TAL"/>
            </w:pPr>
            <w:r w:rsidRPr="00374636">
              <w:t xml:space="preserve">                 otdoa-NeighbourCellInfo</w:t>
            </w:r>
          </w:p>
        </w:tc>
        <w:tc>
          <w:tcPr>
            <w:tcW w:w="2267" w:type="dxa"/>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2FDCCE20" w14:textId="77777777" w:rsidR="00D65C49" w:rsidRPr="00374636" w:rsidRDefault="00D65C49" w:rsidP="00491AC2">
            <w:pPr>
              <w:pStyle w:val="TAL"/>
              <w:rPr>
                <w:rFonts w:eastAsia="MS Mincho"/>
              </w:rPr>
            </w:pPr>
          </w:p>
        </w:tc>
        <w:tc>
          <w:tcPr>
            <w:tcW w:w="1104" w:type="dxa"/>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tcPr>
          <w:p w14:paraId="0B21C108" w14:textId="77777777" w:rsidR="00D65C49" w:rsidRPr="00374636" w:rsidRDefault="00D65C49" w:rsidP="00491AC2">
            <w:pPr>
              <w:pStyle w:val="TAL"/>
            </w:pPr>
            <w:r w:rsidRPr="00374636">
              <w:t xml:space="preserve">                 otdoa-Error</w:t>
            </w:r>
          </w:p>
        </w:tc>
        <w:tc>
          <w:tcPr>
            <w:tcW w:w="2267" w:type="dxa"/>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73B38EC" w14:textId="77777777" w:rsidR="00D65C49" w:rsidRPr="00374636" w:rsidRDefault="00D65C49" w:rsidP="00491AC2">
            <w:pPr>
              <w:pStyle w:val="TAL"/>
              <w:rPr>
                <w:rFonts w:eastAsia="MS Mincho"/>
              </w:rPr>
            </w:pPr>
          </w:p>
        </w:tc>
        <w:tc>
          <w:tcPr>
            <w:tcW w:w="1104" w:type="dxa"/>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tcPr>
          <w:p w14:paraId="20764ADD" w14:textId="77777777" w:rsidR="00D65C49" w:rsidRPr="00374636" w:rsidRDefault="00D65C49" w:rsidP="00491AC2">
            <w:pPr>
              <w:pStyle w:val="TAL"/>
            </w:pPr>
            <w:r w:rsidRPr="00374636">
              <w:t xml:space="preserve">            }  </w:t>
            </w:r>
          </w:p>
        </w:tc>
        <w:tc>
          <w:tcPr>
            <w:tcW w:w="2267" w:type="dxa"/>
          </w:tcPr>
          <w:p w14:paraId="7522C059" w14:textId="77777777" w:rsidR="00D65C49" w:rsidRPr="00374636" w:rsidRDefault="00D65C49" w:rsidP="00491AC2">
            <w:pPr>
              <w:pStyle w:val="TAL"/>
              <w:rPr>
                <w:rFonts w:eastAsia="MS Mincho"/>
              </w:rPr>
            </w:pPr>
          </w:p>
        </w:tc>
        <w:tc>
          <w:tcPr>
            <w:tcW w:w="1700" w:type="dxa"/>
          </w:tcPr>
          <w:p w14:paraId="5139FBC9" w14:textId="77777777" w:rsidR="00D65C49" w:rsidRPr="00374636" w:rsidRDefault="00D65C49" w:rsidP="00491AC2">
            <w:pPr>
              <w:pStyle w:val="TAL"/>
              <w:rPr>
                <w:rFonts w:eastAsia="MS Mincho"/>
              </w:rPr>
            </w:pPr>
          </w:p>
        </w:tc>
        <w:tc>
          <w:tcPr>
            <w:tcW w:w="1104" w:type="dxa"/>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tcPr>
          <w:p w14:paraId="0FF6AFAC" w14:textId="77777777" w:rsidR="00D65C49" w:rsidRPr="00374636" w:rsidRDefault="00D65C49" w:rsidP="00491AC2">
            <w:pPr>
              <w:pStyle w:val="TAL"/>
            </w:pPr>
            <w:r w:rsidRPr="00374636">
              <w:t xml:space="preserve">            epdu-ProvideAssistanceData</w:t>
            </w:r>
          </w:p>
        </w:tc>
        <w:tc>
          <w:tcPr>
            <w:tcW w:w="2267" w:type="dxa"/>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73CEF9" w14:textId="77777777" w:rsidR="00D65C49" w:rsidRPr="00374636" w:rsidRDefault="00D65C49" w:rsidP="00491AC2">
            <w:pPr>
              <w:pStyle w:val="TAL"/>
              <w:rPr>
                <w:rFonts w:eastAsia="MS Mincho"/>
              </w:rPr>
            </w:pPr>
          </w:p>
        </w:tc>
        <w:tc>
          <w:tcPr>
            <w:tcW w:w="1104" w:type="dxa"/>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tcPr>
          <w:p w14:paraId="0FCA6C9C" w14:textId="77777777" w:rsidR="00D65C49" w:rsidRPr="00374636" w:rsidRDefault="00D65C49" w:rsidP="00491AC2">
            <w:pPr>
              <w:pStyle w:val="TAL"/>
            </w:pPr>
            <w:r w:rsidRPr="00374636">
              <w:t xml:space="preserve">          }</w:t>
            </w:r>
          </w:p>
        </w:tc>
        <w:tc>
          <w:tcPr>
            <w:tcW w:w="2267" w:type="dxa"/>
          </w:tcPr>
          <w:p w14:paraId="63B55371" w14:textId="77777777" w:rsidR="00D65C49" w:rsidRPr="00374636" w:rsidRDefault="00D65C49" w:rsidP="00491AC2">
            <w:pPr>
              <w:pStyle w:val="TAL"/>
              <w:rPr>
                <w:rFonts w:eastAsia="MS Mincho"/>
              </w:rPr>
            </w:pPr>
          </w:p>
        </w:tc>
        <w:tc>
          <w:tcPr>
            <w:tcW w:w="1700" w:type="dxa"/>
          </w:tcPr>
          <w:p w14:paraId="3E4F0DC9" w14:textId="77777777" w:rsidR="00D65C49" w:rsidRPr="00374636" w:rsidRDefault="00D65C49" w:rsidP="00491AC2">
            <w:pPr>
              <w:pStyle w:val="TAL"/>
              <w:rPr>
                <w:rFonts w:eastAsia="MS Mincho"/>
              </w:rPr>
            </w:pPr>
          </w:p>
        </w:tc>
        <w:tc>
          <w:tcPr>
            <w:tcW w:w="1104" w:type="dxa"/>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tcPr>
          <w:p w14:paraId="45FF0BF5" w14:textId="77777777" w:rsidR="00D65C49" w:rsidRPr="00374636" w:rsidRDefault="00D65C49" w:rsidP="00491AC2">
            <w:pPr>
              <w:pStyle w:val="TAL"/>
            </w:pPr>
            <w:r w:rsidRPr="00374636">
              <w:t xml:space="preserve">      }</w:t>
            </w:r>
          </w:p>
        </w:tc>
        <w:tc>
          <w:tcPr>
            <w:tcW w:w="2267" w:type="dxa"/>
          </w:tcPr>
          <w:p w14:paraId="647A9011" w14:textId="77777777" w:rsidR="00D65C49" w:rsidRPr="00374636" w:rsidRDefault="00D65C49" w:rsidP="00491AC2">
            <w:pPr>
              <w:pStyle w:val="TAL"/>
              <w:rPr>
                <w:rFonts w:eastAsia="MS Mincho"/>
              </w:rPr>
            </w:pPr>
          </w:p>
        </w:tc>
        <w:tc>
          <w:tcPr>
            <w:tcW w:w="1700" w:type="dxa"/>
          </w:tcPr>
          <w:p w14:paraId="4CF5C2C1" w14:textId="77777777" w:rsidR="00D65C49" w:rsidRPr="00374636" w:rsidRDefault="00D65C49" w:rsidP="00491AC2">
            <w:pPr>
              <w:pStyle w:val="TAL"/>
              <w:rPr>
                <w:rFonts w:eastAsia="MS Mincho"/>
              </w:rPr>
            </w:pPr>
          </w:p>
        </w:tc>
        <w:tc>
          <w:tcPr>
            <w:tcW w:w="1104" w:type="dxa"/>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tcPr>
          <w:p w14:paraId="33262C26" w14:textId="77777777" w:rsidR="00D65C49" w:rsidRPr="00374636" w:rsidRDefault="00D65C49" w:rsidP="00491AC2">
            <w:pPr>
              <w:pStyle w:val="TAL"/>
            </w:pPr>
            <w:r w:rsidRPr="00374636">
              <w:t xml:space="preserve">    }</w:t>
            </w:r>
          </w:p>
        </w:tc>
        <w:tc>
          <w:tcPr>
            <w:tcW w:w="2267" w:type="dxa"/>
          </w:tcPr>
          <w:p w14:paraId="5A7888B1" w14:textId="77777777" w:rsidR="00D65C49" w:rsidRPr="00374636" w:rsidRDefault="00D65C49" w:rsidP="00491AC2">
            <w:pPr>
              <w:pStyle w:val="TAL"/>
              <w:rPr>
                <w:rFonts w:eastAsia="MS Mincho"/>
              </w:rPr>
            </w:pPr>
          </w:p>
        </w:tc>
        <w:tc>
          <w:tcPr>
            <w:tcW w:w="1700" w:type="dxa"/>
          </w:tcPr>
          <w:p w14:paraId="5D20D4CD" w14:textId="77777777" w:rsidR="00D65C49" w:rsidRPr="00374636" w:rsidRDefault="00D65C49" w:rsidP="00491AC2">
            <w:pPr>
              <w:pStyle w:val="TAL"/>
              <w:rPr>
                <w:rFonts w:eastAsia="MS Mincho"/>
              </w:rPr>
            </w:pPr>
          </w:p>
        </w:tc>
        <w:tc>
          <w:tcPr>
            <w:tcW w:w="1104" w:type="dxa"/>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tcPr>
          <w:p w14:paraId="173A3693" w14:textId="77777777" w:rsidR="00D65C49" w:rsidRPr="00374636" w:rsidRDefault="00D65C49" w:rsidP="00491AC2">
            <w:pPr>
              <w:pStyle w:val="TAL"/>
            </w:pPr>
            <w:r w:rsidRPr="00374636">
              <w:t xml:space="preserve">  }</w:t>
            </w:r>
          </w:p>
        </w:tc>
        <w:tc>
          <w:tcPr>
            <w:tcW w:w="2267" w:type="dxa"/>
          </w:tcPr>
          <w:p w14:paraId="2F4C5D86" w14:textId="77777777" w:rsidR="00D65C49" w:rsidRPr="00374636" w:rsidRDefault="00D65C49" w:rsidP="00491AC2">
            <w:pPr>
              <w:pStyle w:val="TAL"/>
              <w:rPr>
                <w:rFonts w:eastAsia="MS Mincho"/>
              </w:rPr>
            </w:pPr>
          </w:p>
        </w:tc>
        <w:tc>
          <w:tcPr>
            <w:tcW w:w="1700" w:type="dxa"/>
          </w:tcPr>
          <w:p w14:paraId="1FACB965" w14:textId="77777777" w:rsidR="00D65C49" w:rsidRPr="00374636" w:rsidRDefault="00D65C49" w:rsidP="00491AC2">
            <w:pPr>
              <w:pStyle w:val="TAL"/>
              <w:rPr>
                <w:rFonts w:eastAsia="MS Mincho"/>
              </w:rPr>
            </w:pPr>
          </w:p>
        </w:tc>
        <w:tc>
          <w:tcPr>
            <w:tcW w:w="1104" w:type="dxa"/>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tcPr>
          <w:p w14:paraId="34FF8E45" w14:textId="77777777" w:rsidR="00D65C49" w:rsidRPr="00374636" w:rsidRDefault="00D65C49" w:rsidP="00491AC2">
            <w:pPr>
              <w:pStyle w:val="TAL"/>
            </w:pPr>
            <w:r w:rsidRPr="00374636">
              <w:t xml:space="preserve"> }</w:t>
            </w:r>
          </w:p>
        </w:tc>
        <w:tc>
          <w:tcPr>
            <w:tcW w:w="2267" w:type="dxa"/>
          </w:tcPr>
          <w:p w14:paraId="4B01AD82" w14:textId="77777777" w:rsidR="00D65C49" w:rsidRPr="00374636" w:rsidRDefault="00D65C49" w:rsidP="00491AC2">
            <w:pPr>
              <w:pStyle w:val="TAL"/>
              <w:rPr>
                <w:rFonts w:eastAsia="MS Mincho"/>
              </w:rPr>
            </w:pPr>
          </w:p>
        </w:tc>
        <w:tc>
          <w:tcPr>
            <w:tcW w:w="1700" w:type="dxa"/>
          </w:tcPr>
          <w:p w14:paraId="1A6A26CD" w14:textId="77777777" w:rsidR="00D65C49" w:rsidRPr="00374636" w:rsidRDefault="00D65C49" w:rsidP="00491AC2">
            <w:pPr>
              <w:pStyle w:val="TAL"/>
              <w:rPr>
                <w:rFonts w:eastAsia="MS Mincho"/>
              </w:rPr>
            </w:pPr>
          </w:p>
        </w:tc>
        <w:tc>
          <w:tcPr>
            <w:tcW w:w="1104" w:type="dxa"/>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tcPr>
          <w:p w14:paraId="52560643" w14:textId="77777777" w:rsidR="00D65C49" w:rsidRPr="00374636" w:rsidRDefault="00D65C49" w:rsidP="00491AC2">
            <w:pPr>
              <w:pStyle w:val="TAL"/>
            </w:pPr>
            <w:r w:rsidRPr="00374636">
              <w:t>}</w:t>
            </w:r>
          </w:p>
        </w:tc>
        <w:tc>
          <w:tcPr>
            <w:tcW w:w="2267" w:type="dxa"/>
          </w:tcPr>
          <w:p w14:paraId="493B26C9" w14:textId="77777777" w:rsidR="00D65C49" w:rsidRPr="00374636" w:rsidRDefault="00D65C49" w:rsidP="00491AC2">
            <w:pPr>
              <w:pStyle w:val="TAL"/>
              <w:rPr>
                <w:rFonts w:eastAsia="MS Mincho"/>
              </w:rPr>
            </w:pPr>
          </w:p>
        </w:tc>
        <w:tc>
          <w:tcPr>
            <w:tcW w:w="1700" w:type="dxa"/>
          </w:tcPr>
          <w:p w14:paraId="7D4BBCD1" w14:textId="77777777" w:rsidR="00D65C49" w:rsidRPr="00374636" w:rsidRDefault="00D65C49" w:rsidP="00491AC2">
            <w:pPr>
              <w:pStyle w:val="TAL"/>
              <w:rPr>
                <w:rFonts w:eastAsia="MS Mincho"/>
              </w:rPr>
            </w:pPr>
          </w:p>
        </w:tc>
        <w:tc>
          <w:tcPr>
            <w:tcW w:w="1104" w:type="dxa"/>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lastRenderedPageBreak/>
        <w:t xml:space="preserve">Table </w:t>
      </w:r>
      <w:r w:rsidRPr="00374636">
        <w:rPr>
          <w:rFonts w:eastAsia="MS Mincho"/>
          <w:iCs/>
        </w:rPr>
        <w:t>9.2.4.4.3-5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D3E7EE8" w14:textId="77777777" w:rsidTr="005A566D">
        <w:tc>
          <w:tcPr>
            <w:tcW w:w="9738" w:type="dxa"/>
            <w:gridSpan w:val="4"/>
          </w:tcPr>
          <w:p w14:paraId="228D994A" w14:textId="316120D8"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AD5D4CA" w14:textId="77777777" w:rsidTr="005A566D">
        <w:tblPrEx>
          <w:tblCellMar>
            <w:left w:w="108" w:type="dxa"/>
            <w:right w:w="108" w:type="dxa"/>
          </w:tblCellMar>
        </w:tblPrEx>
        <w:tc>
          <w:tcPr>
            <w:tcW w:w="4535" w:type="dxa"/>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tcPr>
          <w:p w14:paraId="72F4AA3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r w:rsidRPr="00374636">
              <w:t>locationServer</w:t>
            </w:r>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tcPr>
          <w:p w14:paraId="151B065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tcPr>
          <w:p w14:paraId="175FD48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tcPr>
          <w:p w14:paraId="2CA3803C"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tcPr>
          <w:p w14:paraId="11BDBCA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tcPr>
          <w:p w14:paraId="2FCCAE6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tcPr>
          <w:p w14:paraId="6ADF4B0A"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tcPr>
          <w:p w14:paraId="160537AD"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tcPr>
          <w:p w14:paraId="5C7731F0" w14:textId="77777777" w:rsidR="00D65C49" w:rsidRPr="00374636" w:rsidRDefault="00D65C49" w:rsidP="007C6871">
            <w:pPr>
              <w:pStyle w:val="TAL"/>
              <w:rPr>
                <w:lang w:eastAsia="en-US"/>
              </w:rPr>
            </w:pPr>
            <w:r w:rsidRPr="00374636">
              <w:rPr>
                <w:lang w:eastAsia="en-US"/>
              </w:rPr>
              <w:t xml:space="preserve">               otdoa-ProvideLocationInformation</w:t>
            </w:r>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tcPr>
          <w:p w14:paraId="7C73B6DD" w14:textId="77777777" w:rsidR="00D65C49" w:rsidRPr="00374636" w:rsidRDefault="00D65C49" w:rsidP="007C6871">
            <w:pPr>
              <w:pStyle w:val="TAL"/>
              <w:rPr>
                <w:lang w:eastAsia="en-US"/>
              </w:rPr>
            </w:pPr>
            <w:r w:rsidRPr="00374636">
              <w:rPr>
                <w:lang w:eastAsia="en-US"/>
              </w:rPr>
              <w:t xml:space="preserve">                   otdoaSignalMeasurementInformation</w:t>
            </w:r>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tcPr>
          <w:p w14:paraId="236E51A2"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tcPr>
          <w:p w14:paraId="750F2DFA"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tcPr>
          <w:p w14:paraId="3799CFD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tcPr>
          <w:p w14:paraId="37911E1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tcPr>
          <w:p w14:paraId="02C4251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tcPr>
          <w:p w14:paraId="2D9C7805" w14:textId="77777777" w:rsidR="00D65C49" w:rsidRPr="00374636" w:rsidRDefault="00D65C49" w:rsidP="007C6871">
            <w:pPr>
              <w:pStyle w:val="TAL"/>
              <w:rPr>
                <w:lang w:eastAsia="en-US"/>
              </w:rPr>
            </w:pPr>
            <w:r w:rsidRPr="00374636">
              <w:rPr>
                <w:lang w:eastAsia="en-US"/>
              </w:rPr>
              <w:t xml:space="preserve">                       neighbourMeasurementList</w:t>
            </w:r>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tcPr>
          <w:p w14:paraId="6186542A"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tcPr>
          <w:p w14:paraId="100390A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tcPr>
          <w:p w14:paraId="05028C9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tcPr>
          <w:p w14:paraId="44EA240B"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tcPr>
          <w:p w14:paraId="1E282622"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tcPr>
          <w:p w14:paraId="78C60E0A"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11595FC"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tcPr>
          <w:p w14:paraId="3D660CEB"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tcPr>
          <w:p w14:paraId="6394F848"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lastRenderedPageBreak/>
        <w:t xml:space="preserve">Table 9.2.4.4.3-6: </w:t>
      </w:r>
      <w:r w:rsidRPr="00374636">
        <w:rPr>
          <w:i/>
        </w:rPr>
        <w:t>CQI-ReportConfig-DEFAULT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33BCE90C"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71454760" w14:textId="77777777" w:rsidR="00D65C49" w:rsidRPr="00374636" w:rsidRDefault="00D65C49" w:rsidP="007C6871">
            <w:pPr>
              <w:pStyle w:val="TAL"/>
              <w:rPr>
                <w:lang w:eastAsia="en-US"/>
              </w:rPr>
            </w:pPr>
          </w:p>
        </w:tc>
        <w:tc>
          <w:tcPr>
            <w:tcW w:w="1701" w:type="dxa"/>
          </w:tcPr>
          <w:p w14:paraId="09D01BCC" w14:textId="77777777" w:rsidR="00D65C49" w:rsidRPr="00374636" w:rsidRDefault="00D65C49" w:rsidP="007C6871">
            <w:pPr>
              <w:pStyle w:val="TAL"/>
              <w:rPr>
                <w:lang w:eastAsia="en-US"/>
              </w:rPr>
            </w:pPr>
          </w:p>
        </w:tc>
        <w:tc>
          <w:tcPr>
            <w:tcW w:w="1275" w:type="dxa"/>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5F43BA68"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44530332" w14:textId="77777777" w:rsidR="00D65C49" w:rsidRPr="00374636" w:rsidRDefault="00D65C49" w:rsidP="007C6871">
            <w:pPr>
              <w:pStyle w:val="TAL"/>
              <w:rPr>
                <w:lang w:eastAsia="en-US"/>
              </w:rPr>
            </w:pPr>
            <w:r w:rsidRPr="00374636">
              <w:rPr>
                <w:lang w:eastAsia="en-US"/>
              </w:rPr>
              <w:t>rm30</w:t>
            </w:r>
          </w:p>
        </w:tc>
        <w:tc>
          <w:tcPr>
            <w:tcW w:w="1701" w:type="dxa"/>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4514541"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7CDAB63C" w14:textId="77777777" w:rsidR="00D65C49" w:rsidRPr="00374636" w:rsidRDefault="00D65C49" w:rsidP="007C6871">
            <w:pPr>
              <w:pStyle w:val="TAL"/>
              <w:rPr>
                <w:lang w:eastAsia="en-US"/>
              </w:rPr>
            </w:pPr>
            <w:r w:rsidRPr="00374636">
              <w:t>0</w:t>
            </w:r>
          </w:p>
        </w:tc>
        <w:tc>
          <w:tcPr>
            <w:tcW w:w="1701" w:type="dxa"/>
          </w:tcPr>
          <w:p w14:paraId="6D8E2404" w14:textId="77777777" w:rsidR="00D65C49" w:rsidRPr="00374636" w:rsidRDefault="00D65C49" w:rsidP="007C6871">
            <w:pPr>
              <w:pStyle w:val="TAL"/>
              <w:rPr>
                <w:lang w:eastAsia="en-US"/>
              </w:rPr>
            </w:pPr>
          </w:p>
        </w:tc>
        <w:tc>
          <w:tcPr>
            <w:tcW w:w="1275" w:type="dxa"/>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6" w:name="_Toc27481794"/>
      <w:bookmarkStart w:id="3097" w:name="_Toc68183044"/>
      <w:bookmarkStart w:id="3098" w:name="_Toc75461888"/>
      <w:bookmarkStart w:id="3099" w:name="_Toc76024009"/>
      <w:bookmarkStart w:id="3100" w:name="_Toc83678452"/>
      <w:bookmarkStart w:id="3101" w:name="_Toc90629173"/>
      <w:r w:rsidRPr="00374636">
        <w:t>9.2.4.5</w:t>
      </w:r>
      <w:r w:rsidRPr="00374636">
        <w:tab/>
        <w:t>Test requirement</w:t>
      </w:r>
      <w:bookmarkEnd w:id="3096"/>
      <w:bookmarkEnd w:id="3097"/>
      <w:bookmarkEnd w:id="3098"/>
      <w:bookmarkEnd w:id="3099"/>
      <w:bookmarkEnd w:id="3100"/>
      <w:bookmarkEnd w:id="3101"/>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7"/>
        <w:gridCol w:w="1966"/>
        <w:gridCol w:w="1312"/>
        <w:gridCol w:w="1318"/>
        <w:gridCol w:w="1326"/>
        <w:gridCol w:w="1312"/>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2"/>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vMerge w:val="restart"/>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vAlign w:val="center"/>
          </w:tcPr>
          <w:p w14:paraId="491B1780" w14:textId="77777777" w:rsidR="00D65C49" w:rsidRPr="00374636" w:rsidRDefault="00D65C49" w:rsidP="007C6871">
            <w:pPr>
              <w:pStyle w:val="TAC"/>
              <w:rPr>
                <w:lang w:eastAsia="en-US"/>
              </w:rPr>
            </w:pPr>
          </w:p>
        </w:tc>
        <w:tc>
          <w:tcPr>
            <w:tcW w:w="1381" w:type="dxa"/>
            <w:vMerge/>
            <w:vAlign w:val="center"/>
          </w:tcPr>
          <w:p w14:paraId="2F615E9F" w14:textId="77777777" w:rsidR="00D65C49" w:rsidRPr="00374636" w:rsidRDefault="00D65C49" w:rsidP="007C6871">
            <w:pPr>
              <w:pStyle w:val="TAC"/>
              <w:rPr>
                <w:lang w:eastAsia="en-US"/>
              </w:rPr>
            </w:pPr>
          </w:p>
        </w:tc>
        <w:tc>
          <w:tcPr>
            <w:tcW w:w="1418" w:type="dxa"/>
            <w:vMerge/>
            <w:vAlign w:val="center"/>
          </w:tcPr>
          <w:p w14:paraId="4577BA6D" w14:textId="77777777" w:rsidR="00D65C49" w:rsidRPr="00374636" w:rsidRDefault="00D65C49" w:rsidP="007C6871">
            <w:pPr>
              <w:pStyle w:val="TAC"/>
              <w:rPr>
                <w:lang w:eastAsia="en-US"/>
              </w:rPr>
            </w:pPr>
          </w:p>
        </w:tc>
        <w:tc>
          <w:tcPr>
            <w:tcW w:w="0" w:type="auto"/>
            <w:vMerge/>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vAlign w:val="center"/>
          </w:tcPr>
          <w:p w14:paraId="13242204" w14:textId="77777777" w:rsidR="00D65C49" w:rsidRPr="00374636" w:rsidRDefault="00D65C49" w:rsidP="007C6871">
            <w:pPr>
              <w:pStyle w:val="TAC"/>
              <w:rPr>
                <w:lang w:eastAsia="en-US"/>
              </w:rPr>
            </w:pPr>
          </w:p>
        </w:tc>
        <w:tc>
          <w:tcPr>
            <w:tcW w:w="1381" w:type="dxa"/>
            <w:vMerge/>
            <w:vAlign w:val="center"/>
          </w:tcPr>
          <w:p w14:paraId="6C399E62" w14:textId="77777777" w:rsidR="00D65C49" w:rsidRPr="00374636" w:rsidRDefault="00D65C49" w:rsidP="007C6871">
            <w:pPr>
              <w:pStyle w:val="TAC"/>
              <w:rPr>
                <w:lang w:eastAsia="en-US"/>
              </w:rPr>
            </w:pPr>
          </w:p>
        </w:tc>
        <w:tc>
          <w:tcPr>
            <w:tcW w:w="1418" w:type="dxa"/>
            <w:vMerge/>
            <w:vAlign w:val="center"/>
          </w:tcPr>
          <w:p w14:paraId="797E18DF" w14:textId="77777777" w:rsidR="00D65C49" w:rsidRPr="00374636" w:rsidRDefault="00D65C49" w:rsidP="007C6871">
            <w:pPr>
              <w:pStyle w:val="TAC"/>
              <w:rPr>
                <w:lang w:eastAsia="en-US"/>
              </w:rPr>
            </w:pPr>
          </w:p>
        </w:tc>
        <w:tc>
          <w:tcPr>
            <w:tcW w:w="0" w:type="auto"/>
            <w:vMerge/>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vAlign w:val="center"/>
          </w:tcPr>
          <w:p w14:paraId="1910DDFA" w14:textId="77777777" w:rsidR="00D65C49" w:rsidRPr="00374636" w:rsidRDefault="00D65C49" w:rsidP="007C6871">
            <w:pPr>
              <w:pStyle w:val="TAC"/>
              <w:rPr>
                <w:lang w:eastAsia="en-US"/>
              </w:rPr>
            </w:pPr>
          </w:p>
        </w:tc>
        <w:tc>
          <w:tcPr>
            <w:tcW w:w="1381" w:type="dxa"/>
            <w:vMerge/>
            <w:vAlign w:val="center"/>
          </w:tcPr>
          <w:p w14:paraId="37207758" w14:textId="77777777" w:rsidR="00D65C49" w:rsidRPr="00374636" w:rsidRDefault="00D65C49" w:rsidP="007C6871">
            <w:pPr>
              <w:pStyle w:val="TAC"/>
              <w:rPr>
                <w:lang w:eastAsia="en-US"/>
              </w:rPr>
            </w:pPr>
          </w:p>
        </w:tc>
        <w:tc>
          <w:tcPr>
            <w:tcW w:w="1418" w:type="dxa"/>
            <w:vMerge/>
            <w:vAlign w:val="center"/>
          </w:tcPr>
          <w:p w14:paraId="738F354B" w14:textId="77777777" w:rsidR="00D65C49" w:rsidRPr="00374636" w:rsidRDefault="00D65C49" w:rsidP="007C6871">
            <w:pPr>
              <w:pStyle w:val="TAC"/>
              <w:rPr>
                <w:lang w:eastAsia="en-US"/>
              </w:rPr>
            </w:pPr>
          </w:p>
        </w:tc>
        <w:tc>
          <w:tcPr>
            <w:tcW w:w="0" w:type="auto"/>
            <w:vMerge/>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vAlign w:val="center"/>
          </w:tcPr>
          <w:p w14:paraId="5BD4E336" w14:textId="77777777" w:rsidR="00D65C49" w:rsidRPr="00374636" w:rsidRDefault="00D65C49" w:rsidP="007C6871">
            <w:pPr>
              <w:pStyle w:val="TAC"/>
              <w:rPr>
                <w:lang w:eastAsia="en-US"/>
              </w:rPr>
            </w:pPr>
          </w:p>
        </w:tc>
        <w:tc>
          <w:tcPr>
            <w:tcW w:w="1381" w:type="dxa"/>
            <w:vMerge/>
            <w:vAlign w:val="center"/>
          </w:tcPr>
          <w:p w14:paraId="111D67DC" w14:textId="77777777" w:rsidR="00D65C49" w:rsidRPr="00374636" w:rsidRDefault="00D65C49" w:rsidP="007C6871">
            <w:pPr>
              <w:pStyle w:val="TAC"/>
              <w:rPr>
                <w:lang w:eastAsia="en-US"/>
              </w:rPr>
            </w:pPr>
          </w:p>
        </w:tc>
        <w:tc>
          <w:tcPr>
            <w:tcW w:w="1418" w:type="dxa"/>
            <w:vMerge/>
            <w:vAlign w:val="center"/>
          </w:tcPr>
          <w:p w14:paraId="30262336" w14:textId="77777777" w:rsidR="00D65C49" w:rsidRPr="00374636" w:rsidRDefault="00D65C49" w:rsidP="007C6871">
            <w:pPr>
              <w:pStyle w:val="TAC"/>
              <w:rPr>
                <w:lang w:eastAsia="en-US"/>
              </w:rPr>
            </w:pPr>
          </w:p>
        </w:tc>
        <w:tc>
          <w:tcPr>
            <w:tcW w:w="0" w:type="auto"/>
            <w:vMerge/>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vAlign w:val="center"/>
          </w:tcPr>
          <w:p w14:paraId="64B44A95" w14:textId="77777777" w:rsidR="00D65C49" w:rsidRPr="00374636" w:rsidRDefault="00D65C49" w:rsidP="007C6871">
            <w:pPr>
              <w:pStyle w:val="TAC"/>
              <w:rPr>
                <w:lang w:eastAsia="en-US"/>
              </w:rPr>
            </w:pPr>
          </w:p>
        </w:tc>
        <w:tc>
          <w:tcPr>
            <w:tcW w:w="1381" w:type="dxa"/>
            <w:vMerge/>
            <w:vAlign w:val="center"/>
          </w:tcPr>
          <w:p w14:paraId="739E325B" w14:textId="77777777" w:rsidR="00D65C49" w:rsidRPr="00374636" w:rsidRDefault="00D65C49" w:rsidP="007C6871">
            <w:pPr>
              <w:pStyle w:val="TAC"/>
              <w:rPr>
                <w:lang w:eastAsia="en-US"/>
              </w:rPr>
            </w:pPr>
          </w:p>
        </w:tc>
        <w:tc>
          <w:tcPr>
            <w:tcW w:w="1418" w:type="dxa"/>
            <w:vMerge/>
            <w:vAlign w:val="center"/>
          </w:tcPr>
          <w:p w14:paraId="16FED368" w14:textId="77777777" w:rsidR="00D65C49" w:rsidRPr="00374636" w:rsidRDefault="00D65C49" w:rsidP="007C6871">
            <w:pPr>
              <w:pStyle w:val="TAC"/>
              <w:rPr>
                <w:lang w:eastAsia="en-US"/>
              </w:rPr>
            </w:pPr>
          </w:p>
        </w:tc>
        <w:tc>
          <w:tcPr>
            <w:tcW w:w="0" w:type="auto"/>
            <w:vMerge/>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vAlign w:val="center"/>
          </w:tcPr>
          <w:p w14:paraId="03E975BC" w14:textId="77777777" w:rsidR="00D65C49" w:rsidRPr="00374636" w:rsidRDefault="00D65C49" w:rsidP="007C6871">
            <w:pPr>
              <w:pStyle w:val="TAC"/>
              <w:rPr>
                <w:lang w:eastAsia="en-US"/>
              </w:rPr>
            </w:pPr>
          </w:p>
        </w:tc>
        <w:tc>
          <w:tcPr>
            <w:tcW w:w="1381" w:type="dxa"/>
            <w:vMerge/>
            <w:vAlign w:val="center"/>
          </w:tcPr>
          <w:p w14:paraId="2E56535D" w14:textId="77777777" w:rsidR="00D65C49" w:rsidRPr="00374636" w:rsidRDefault="00D65C49" w:rsidP="007C6871">
            <w:pPr>
              <w:pStyle w:val="TAC"/>
              <w:rPr>
                <w:lang w:eastAsia="en-US"/>
              </w:rPr>
            </w:pPr>
          </w:p>
        </w:tc>
        <w:tc>
          <w:tcPr>
            <w:tcW w:w="1418" w:type="dxa"/>
            <w:vMerge/>
            <w:vAlign w:val="center"/>
          </w:tcPr>
          <w:p w14:paraId="40C8D4C0" w14:textId="77777777" w:rsidR="00D65C49" w:rsidRPr="00374636" w:rsidRDefault="00D65C49" w:rsidP="007C6871">
            <w:pPr>
              <w:pStyle w:val="TAC"/>
              <w:rPr>
                <w:lang w:eastAsia="en-US"/>
              </w:rPr>
            </w:pPr>
          </w:p>
        </w:tc>
        <w:tc>
          <w:tcPr>
            <w:tcW w:w="0" w:type="auto"/>
            <w:vMerge/>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vAlign w:val="center"/>
          </w:tcPr>
          <w:p w14:paraId="4E8849B2" w14:textId="77777777" w:rsidR="00D65C49" w:rsidRPr="00374636" w:rsidRDefault="00D65C49" w:rsidP="007C6871">
            <w:pPr>
              <w:pStyle w:val="TAC"/>
              <w:rPr>
                <w:lang w:eastAsia="en-US"/>
              </w:rPr>
            </w:pPr>
          </w:p>
        </w:tc>
        <w:tc>
          <w:tcPr>
            <w:tcW w:w="1381" w:type="dxa"/>
            <w:vMerge/>
            <w:vAlign w:val="center"/>
          </w:tcPr>
          <w:p w14:paraId="5D800881" w14:textId="77777777" w:rsidR="00D65C49" w:rsidRPr="00374636" w:rsidRDefault="00D65C49" w:rsidP="007C6871">
            <w:pPr>
              <w:pStyle w:val="TAC"/>
              <w:rPr>
                <w:lang w:eastAsia="en-US"/>
              </w:rPr>
            </w:pPr>
          </w:p>
        </w:tc>
        <w:tc>
          <w:tcPr>
            <w:tcW w:w="1418" w:type="dxa"/>
            <w:vMerge/>
            <w:vAlign w:val="center"/>
          </w:tcPr>
          <w:p w14:paraId="13D32AB6" w14:textId="77777777" w:rsidR="00D65C49" w:rsidRPr="00374636" w:rsidRDefault="00D65C49" w:rsidP="007C6871">
            <w:pPr>
              <w:pStyle w:val="TAC"/>
              <w:rPr>
                <w:lang w:eastAsia="en-US"/>
              </w:rPr>
            </w:pPr>
          </w:p>
        </w:tc>
        <w:tc>
          <w:tcPr>
            <w:tcW w:w="0" w:type="auto"/>
            <w:vMerge/>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vAlign w:val="center"/>
          </w:tcPr>
          <w:p w14:paraId="6173F1AA" w14:textId="77777777" w:rsidR="00D65C49" w:rsidRPr="00374636" w:rsidRDefault="00D65C49" w:rsidP="007C6871">
            <w:pPr>
              <w:pStyle w:val="TAC"/>
              <w:rPr>
                <w:lang w:eastAsia="en-US"/>
              </w:rPr>
            </w:pPr>
          </w:p>
        </w:tc>
        <w:tc>
          <w:tcPr>
            <w:tcW w:w="1381" w:type="dxa"/>
            <w:vMerge/>
            <w:vAlign w:val="center"/>
          </w:tcPr>
          <w:p w14:paraId="380AE911" w14:textId="77777777" w:rsidR="00D65C49" w:rsidRPr="00374636" w:rsidRDefault="00D65C49" w:rsidP="007C6871">
            <w:pPr>
              <w:pStyle w:val="TAC"/>
              <w:rPr>
                <w:lang w:eastAsia="en-US"/>
              </w:rPr>
            </w:pPr>
          </w:p>
        </w:tc>
        <w:tc>
          <w:tcPr>
            <w:tcW w:w="1418" w:type="dxa"/>
            <w:vMerge/>
            <w:vAlign w:val="center"/>
          </w:tcPr>
          <w:p w14:paraId="159BF0A5" w14:textId="77777777" w:rsidR="00D65C49" w:rsidRPr="00374636" w:rsidRDefault="00D65C49" w:rsidP="007C6871">
            <w:pPr>
              <w:pStyle w:val="TAC"/>
              <w:rPr>
                <w:lang w:eastAsia="en-US"/>
              </w:rPr>
            </w:pPr>
          </w:p>
        </w:tc>
        <w:tc>
          <w:tcPr>
            <w:tcW w:w="0" w:type="auto"/>
            <w:vMerge/>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Note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vAlign w:val="center"/>
          </w:tcPr>
          <w:p w14:paraId="6B0518A3" w14:textId="77777777" w:rsidR="00D65C49" w:rsidRPr="00374636" w:rsidRDefault="00D65C49" w:rsidP="007C6871">
            <w:pPr>
              <w:pStyle w:val="TAC"/>
              <w:rPr>
                <w:lang w:eastAsia="en-US"/>
              </w:rPr>
            </w:pPr>
          </w:p>
        </w:tc>
        <w:tc>
          <w:tcPr>
            <w:tcW w:w="1381" w:type="dxa"/>
            <w:vMerge/>
            <w:vAlign w:val="center"/>
          </w:tcPr>
          <w:p w14:paraId="3D8F2545" w14:textId="77777777" w:rsidR="00D65C49" w:rsidRPr="00374636" w:rsidRDefault="00D65C49" w:rsidP="007C6871">
            <w:pPr>
              <w:pStyle w:val="TAC"/>
              <w:rPr>
                <w:lang w:eastAsia="en-US"/>
              </w:rPr>
            </w:pPr>
          </w:p>
        </w:tc>
        <w:tc>
          <w:tcPr>
            <w:tcW w:w="1418" w:type="dxa"/>
            <w:vMerge/>
            <w:vAlign w:val="center"/>
          </w:tcPr>
          <w:p w14:paraId="37958BE1" w14:textId="77777777" w:rsidR="00D65C49" w:rsidRPr="00374636" w:rsidRDefault="00D65C49" w:rsidP="007C6871">
            <w:pPr>
              <w:pStyle w:val="TAC"/>
              <w:rPr>
                <w:lang w:eastAsia="en-US"/>
              </w:rPr>
            </w:pPr>
          </w:p>
        </w:tc>
        <w:tc>
          <w:tcPr>
            <w:tcW w:w="0" w:type="auto"/>
            <w:vMerge/>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vAlign w:val="center"/>
          </w:tcPr>
          <w:p w14:paraId="724ECC2E" w14:textId="77777777" w:rsidR="00D65C49" w:rsidRPr="00374636" w:rsidRDefault="00D65C49" w:rsidP="007C6871">
            <w:pPr>
              <w:pStyle w:val="TAC"/>
              <w:rPr>
                <w:lang w:eastAsia="en-US"/>
              </w:rPr>
            </w:pPr>
          </w:p>
        </w:tc>
        <w:tc>
          <w:tcPr>
            <w:tcW w:w="1381" w:type="dxa"/>
            <w:vMerge/>
            <w:vAlign w:val="center"/>
          </w:tcPr>
          <w:p w14:paraId="53FBFAB1" w14:textId="77777777" w:rsidR="00D65C49" w:rsidRPr="00374636" w:rsidRDefault="00D65C49" w:rsidP="007C6871">
            <w:pPr>
              <w:pStyle w:val="TAC"/>
              <w:rPr>
                <w:lang w:eastAsia="en-US"/>
              </w:rPr>
            </w:pPr>
          </w:p>
        </w:tc>
        <w:tc>
          <w:tcPr>
            <w:tcW w:w="1418" w:type="dxa"/>
            <w:vMerge/>
            <w:vAlign w:val="center"/>
          </w:tcPr>
          <w:p w14:paraId="04CD4D6B" w14:textId="77777777" w:rsidR="00D65C49" w:rsidRPr="00374636" w:rsidRDefault="00D65C49" w:rsidP="007C6871">
            <w:pPr>
              <w:pStyle w:val="TAC"/>
              <w:rPr>
                <w:lang w:eastAsia="en-US"/>
              </w:rPr>
            </w:pPr>
          </w:p>
        </w:tc>
        <w:tc>
          <w:tcPr>
            <w:tcW w:w="0" w:type="auto"/>
            <w:vMerge/>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1.75pt;height:14.25pt" o:ole="" fillcolor="window">
                  <v:imagedata r:id="rId22" o:title=""/>
                </v:shape>
                <o:OLEObject Type="Embed" ProgID="Equation.3" ShapeID="_x0000_i1291" DrawAspect="Content" ObjectID="_1829923936"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4"/>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6.75pt;height:21.75pt" o:ole="">
                  <v:imagedata r:id="rId350" o:title=""/>
                </v:shape>
                <o:OLEObject Type="Embed" ProgID="Equation.3" ShapeID="_x0000_i1292" DrawAspect="Content" ObjectID="_1829923937"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25pt;height:21.75pt" o:ole="" fillcolor="window">
                  <v:imagedata r:id="rId20" o:title=""/>
                </v:shape>
                <o:OLEObject Type="Embed" ProgID="Equation.3" ShapeID="_x0000_i1293" DrawAspect="Content" ObjectID="_1829923938"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6.75pt;height:21.75pt" o:ole="">
                  <v:imagedata r:id="rId350" o:title=""/>
                </v:shape>
                <o:OLEObject Type="Embed" ProgID="Equation.3" ShapeID="_x0000_i1294" DrawAspect="Content" ObjectID="_1829923939"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4"/>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6"/>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1.75pt;height:14.25pt" o:ole="" fillcolor="window">
                  <v:imagedata r:id="rId22" o:title=""/>
                </v:shape>
                <o:OLEObject Type="Embed" ProgID="Equation.3" ShapeID="_x0000_i1295" DrawAspect="Content" ObjectID="_1829923940"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6.75pt;height:21.75pt" o:ole="">
                  <v:imagedata r:id="rId127" o:title=""/>
                </v:shape>
                <o:OLEObject Type="Embed" ProgID="Equation.3" ShapeID="_x0000_i1296" DrawAspect="Content" ObjectID="_1829923941"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25pt;height:21.75pt" o:ole="" fillcolor="window">
                  <v:imagedata r:id="rId20" o:title=""/>
                </v:shape>
                <o:OLEObject Type="Embed" ProgID="Equation.3" ShapeID="_x0000_i1297" DrawAspect="Content" ObjectID="_1829923942"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lastRenderedPageBreak/>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2" w:name="_Toc27481795"/>
      <w:bookmarkStart w:id="3103" w:name="_Toc68183045"/>
      <w:bookmarkStart w:id="3104" w:name="_Toc75461889"/>
      <w:bookmarkStart w:id="3105" w:name="_Toc76024010"/>
      <w:bookmarkStart w:id="3106" w:name="_Toc83678453"/>
      <w:bookmarkStart w:id="3107" w:name="_Toc90629174"/>
      <w:r w:rsidRPr="00374636">
        <w:t>9.2.4A</w:t>
      </w:r>
      <w:r w:rsidRPr="00374636">
        <w:tab/>
        <w:t>FDD-FDD inter-frequency RSTD Accuracy for UE Category 1bis</w:t>
      </w:r>
      <w:bookmarkEnd w:id="3102"/>
      <w:bookmarkEnd w:id="3103"/>
      <w:bookmarkEnd w:id="3104"/>
      <w:bookmarkEnd w:id="3105"/>
      <w:bookmarkEnd w:id="3106"/>
      <w:bookmarkEnd w:id="3107"/>
    </w:p>
    <w:p w14:paraId="08E2B8CE" w14:textId="77777777" w:rsidR="00D65C49" w:rsidRPr="00374636" w:rsidRDefault="00D65C49" w:rsidP="00D65C49">
      <w:pPr>
        <w:pStyle w:val="Heading4"/>
      </w:pPr>
      <w:bookmarkStart w:id="3108" w:name="_Toc27481796"/>
      <w:bookmarkStart w:id="3109" w:name="_Toc68183046"/>
      <w:bookmarkStart w:id="3110" w:name="_Toc75461890"/>
      <w:bookmarkStart w:id="3111" w:name="_Toc76024011"/>
      <w:bookmarkStart w:id="3112" w:name="_Toc83678454"/>
      <w:bookmarkStart w:id="3113" w:name="_Toc90629175"/>
      <w:r w:rsidRPr="00374636">
        <w:t>9.2.4A.1</w:t>
      </w:r>
      <w:r w:rsidRPr="00374636">
        <w:tab/>
        <w:t>Test purpose</w:t>
      </w:r>
      <w:bookmarkEnd w:id="3108"/>
      <w:bookmarkEnd w:id="3109"/>
      <w:bookmarkEnd w:id="3110"/>
      <w:bookmarkEnd w:id="3111"/>
      <w:bookmarkEnd w:id="3112"/>
      <w:bookmarkEnd w:id="3113"/>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4" w:name="_Toc27481797"/>
      <w:bookmarkStart w:id="3115" w:name="_Toc68183047"/>
      <w:bookmarkStart w:id="3116" w:name="_Toc75461891"/>
      <w:bookmarkStart w:id="3117" w:name="_Toc76024012"/>
      <w:bookmarkStart w:id="3118" w:name="_Toc83678455"/>
      <w:bookmarkStart w:id="3119" w:name="_Toc90629176"/>
      <w:r w:rsidRPr="00374636">
        <w:t>9.2.4A</w:t>
      </w:r>
      <w:r w:rsidRPr="00374636">
        <w:rPr>
          <w:lang w:eastAsia="zh-CN"/>
        </w:rPr>
        <w:t>.2</w:t>
      </w:r>
      <w:r w:rsidRPr="00374636">
        <w:tab/>
        <w:t>Test applicability</w:t>
      </w:r>
      <w:bookmarkEnd w:id="3114"/>
      <w:bookmarkEnd w:id="3115"/>
      <w:bookmarkEnd w:id="3116"/>
      <w:bookmarkEnd w:id="3117"/>
      <w:bookmarkEnd w:id="3118"/>
      <w:bookmarkEnd w:id="3119"/>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20" w:name="_Toc27481798"/>
      <w:bookmarkStart w:id="3121" w:name="_Toc68183048"/>
      <w:bookmarkStart w:id="3122" w:name="_Toc75461892"/>
      <w:bookmarkStart w:id="3123" w:name="_Toc76024013"/>
      <w:bookmarkStart w:id="3124" w:name="_Toc83678456"/>
      <w:bookmarkStart w:id="3125" w:name="_Toc90629177"/>
      <w:r w:rsidRPr="00374636">
        <w:t>9.2.4A.3</w:t>
      </w:r>
      <w:r w:rsidRPr="00374636">
        <w:tab/>
        <w:t>Minimum conformance requirements</w:t>
      </w:r>
      <w:bookmarkEnd w:id="3120"/>
      <w:bookmarkEnd w:id="3121"/>
      <w:bookmarkEnd w:id="3122"/>
      <w:bookmarkEnd w:id="3123"/>
      <w:bookmarkEnd w:id="3124"/>
      <w:bookmarkEnd w:id="3125"/>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6" w:name="_Toc27481799"/>
      <w:bookmarkStart w:id="3127" w:name="_Toc68183049"/>
      <w:bookmarkStart w:id="3128" w:name="_Toc75461893"/>
      <w:bookmarkStart w:id="3129" w:name="_Toc76024014"/>
      <w:bookmarkStart w:id="3130" w:name="_Toc83678457"/>
      <w:bookmarkStart w:id="3131" w:name="_Toc90629178"/>
      <w:r w:rsidRPr="00374636">
        <w:t>9.2.4A.4</w:t>
      </w:r>
      <w:r w:rsidRPr="00374636">
        <w:tab/>
        <w:t>Test description</w:t>
      </w:r>
      <w:bookmarkEnd w:id="3126"/>
      <w:bookmarkEnd w:id="3127"/>
      <w:bookmarkEnd w:id="3128"/>
      <w:bookmarkEnd w:id="3129"/>
      <w:bookmarkEnd w:id="3130"/>
      <w:bookmarkEnd w:id="3131"/>
    </w:p>
    <w:p w14:paraId="3E007FA7" w14:textId="77777777" w:rsidR="00D65C49" w:rsidRPr="00374636" w:rsidRDefault="00D65C49" w:rsidP="00D65C49">
      <w:pPr>
        <w:pStyle w:val="Heading6"/>
      </w:pPr>
      <w:bookmarkStart w:id="3132" w:name="_Toc27481800"/>
      <w:bookmarkStart w:id="3133" w:name="_Toc68183050"/>
      <w:bookmarkStart w:id="3134" w:name="_Toc75461894"/>
      <w:bookmarkStart w:id="3135" w:name="_Toc76024015"/>
      <w:bookmarkStart w:id="3136" w:name="_Toc83678458"/>
      <w:bookmarkStart w:id="3137" w:name="_Toc90629179"/>
      <w:r w:rsidRPr="00374636">
        <w:t>9.2.4A.4.1</w:t>
      </w:r>
      <w:r w:rsidRPr="00374636">
        <w:tab/>
        <w:t>Initial conditions</w:t>
      </w:r>
      <w:bookmarkEnd w:id="3132"/>
      <w:bookmarkEnd w:id="3133"/>
      <w:bookmarkEnd w:id="3134"/>
      <w:bookmarkEnd w:id="3135"/>
      <w:bookmarkEnd w:id="3136"/>
      <w:bookmarkEnd w:id="3137"/>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lastRenderedPageBreak/>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1.75pt;height:14.25pt" o:ole="">
                  <v:imagedata r:id="rId120" o:title=""/>
                </v:shape>
                <o:OLEObject Type="Embed" ProgID="Equation.3" ShapeID="_x0000_i1298" DrawAspect="Content" ObjectID="_1829923943"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1.75pt;height:14.25pt" o:ole="">
                  <v:imagedata r:id="rId124" o:title=""/>
                </v:shape>
                <o:OLEObject Type="Embed" ProgID="Equation.3" ShapeID="_x0000_i1299" DrawAspect="Content" ObjectID="_1829923944"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1.25pt;height:21.75pt" o:ole="">
                  <v:imagedata r:id="rId345" o:title=""/>
                </v:shape>
                <o:OLEObject Type="Embed" ProgID="Equation.3" ShapeID="_x0000_i1300" DrawAspect="Content" ObjectID="_1829923945"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r w:rsidRPr="00374636">
              <w:rPr>
                <w:lang w:eastAsia="en-US"/>
              </w:rPr>
              <w:t>ms</w:t>
            </w:r>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1.25pt;height:21.75pt" o:ole="">
                  <v:imagedata r:id="rId345" o:title=""/>
                </v:shape>
                <o:OLEObject Type="Embed" ProgID="Equation.3" ShapeID="_x0000_i1301" DrawAspect="Content" ObjectID="_1829923946"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1.25pt;height:21.75pt" o:ole="">
                  <v:imagedata r:id="rId345" o:title=""/>
                </v:shape>
                <o:OLEObject Type="Embed" ProgID="Equation.3" ShapeID="_x0000_i1302" DrawAspect="Content" ObjectID="_1829923947" r:id="rId36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8" w:name="_Toc27481801"/>
      <w:bookmarkStart w:id="3139" w:name="_Toc68183051"/>
      <w:bookmarkStart w:id="3140" w:name="_Toc75461895"/>
      <w:bookmarkStart w:id="3141" w:name="_Toc76024016"/>
      <w:bookmarkStart w:id="3142" w:name="_Toc83678459"/>
      <w:bookmarkStart w:id="3143" w:name="_Toc90629180"/>
      <w:r w:rsidRPr="00374636">
        <w:lastRenderedPageBreak/>
        <w:t>9.2.4A.4.2</w:t>
      </w:r>
      <w:r w:rsidRPr="00374636">
        <w:tab/>
        <w:t>Test procedure</w:t>
      </w:r>
      <w:bookmarkEnd w:id="3138"/>
      <w:bookmarkEnd w:id="3139"/>
      <w:bookmarkEnd w:id="3140"/>
      <w:bookmarkEnd w:id="3141"/>
      <w:bookmarkEnd w:id="3142"/>
      <w:bookmarkEnd w:id="3143"/>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4" w:name="_Toc27481802"/>
      <w:bookmarkStart w:id="3145" w:name="_Toc68183052"/>
      <w:bookmarkStart w:id="3146" w:name="_Toc75461896"/>
      <w:bookmarkStart w:id="3147" w:name="_Toc76024017"/>
      <w:bookmarkStart w:id="3148" w:name="_Toc83678460"/>
      <w:bookmarkStart w:id="3149" w:name="_Toc90629181"/>
      <w:r w:rsidRPr="00374636">
        <w:t>9.2.4A.4.3</w:t>
      </w:r>
      <w:r w:rsidRPr="00374636">
        <w:tab/>
        <w:t>Message contents</w:t>
      </w:r>
      <w:bookmarkEnd w:id="3144"/>
      <w:bookmarkEnd w:id="3145"/>
      <w:bookmarkEnd w:id="3146"/>
      <w:bookmarkEnd w:id="3147"/>
      <w:bookmarkEnd w:id="3148"/>
      <w:bookmarkEnd w:id="3149"/>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tcPr>
          <w:p w14:paraId="427AA907" w14:textId="77777777" w:rsidR="00D65C49" w:rsidRPr="00374636" w:rsidRDefault="00D65C49" w:rsidP="00491AC2">
            <w:pPr>
              <w:pStyle w:val="TAL"/>
            </w:pPr>
            <w:r w:rsidRPr="00374636">
              <w:t>LPP-Message ::= SEQUENCE {</w:t>
            </w:r>
          </w:p>
        </w:tc>
        <w:tc>
          <w:tcPr>
            <w:tcW w:w="2267" w:type="dxa"/>
          </w:tcPr>
          <w:p w14:paraId="76B340E4" w14:textId="77777777" w:rsidR="00D65C49" w:rsidRPr="00374636" w:rsidRDefault="00D65C49" w:rsidP="00491AC2">
            <w:pPr>
              <w:pStyle w:val="TAL"/>
              <w:rPr>
                <w:rFonts w:eastAsia="MS Mincho"/>
              </w:rPr>
            </w:pPr>
          </w:p>
        </w:tc>
        <w:tc>
          <w:tcPr>
            <w:tcW w:w="1700" w:type="dxa"/>
          </w:tcPr>
          <w:p w14:paraId="55CD5261" w14:textId="77777777" w:rsidR="00D65C49" w:rsidRPr="00374636" w:rsidRDefault="00D65C49" w:rsidP="00491AC2">
            <w:pPr>
              <w:pStyle w:val="TAL"/>
              <w:rPr>
                <w:rFonts w:eastAsia="MS Mincho"/>
              </w:rPr>
            </w:pPr>
          </w:p>
        </w:tc>
        <w:tc>
          <w:tcPr>
            <w:tcW w:w="1104" w:type="dxa"/>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tcPr>
          <w:p w14:paraId="35E053D4" w14:textId="77777777" w:rsidR="00D65C49" w:rsidRPr="00374636" w:rsidRDefault="00D65C49" w:rsidP="00491AC2">
            <w:pPr>
              <w:pStyle w:val="TAL"/>
            </w:pPr>
            <w:r w:rsidRPr="00374636">
              <w:t xml:space="preserve"> lpp-MessageBody CHOICE {</w:t>
            </w:r>
          </w:p>
        </w:tc>
        <w:tc>
          <w:tcPr>
            <w:tcW w:w="2267" w:type="dxa"/>
          </w:tcPr>
          <w:p w14:paraId="79FCC03B" w14:textId="77777777" w:rsidR="00D65C49" w:rsidRPr="00374636" w:rsidRDefault="00D65C49" w:rsidP="00491AC2">
            <w:pPr>
              <w:pStyle w:val="TAL"/>
              <w:rPr>
                <w:rFonts w:eastAsia="MS Mincho"/>
              </w:rPr>
            </w:pPr>
          </w:p>
        </w:tc>
        <w:tc>
          <w:tcPr>
            <w:tcW w:w="1700" w:type="dxa"/>
          </w:tcPr>
          <w:p w14:paraId="70679DED" w14:textId="77777777" w:rsidR="00D65C49" w:rsidRPr="00374636" w:rsidRDefault="00D65C49" w:rsidP="00491AC2">
            <w:pPr>
              <w:pStyle w:val="TAL"/>
              <w:rPr>
                <w:rFonts w:eastAsia="MS Mincho"/>
              </w:rPr>
            </w:pPr>
          </w:p>
        </w:tc>
        <w:tc>
          <w:tcPr>
            <w:tcW w:w="1104" w:type="dxa"/>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tcPr>
          <w:p w14:paraId="19572495" w14:textId="77777777" w:rsidR="00D65C49" w:rsidRPr="00374636" w:rsidRDefault="00D65C49" w:rsidP="00491AC2">
            <w:pPr>
              <w:pStyle w:val="TAL"/>
            </w:pPr>
            <w:r w:rsidRPr="00374636">
              <w:t xml:space="preserve">  c1 CHOICE {</w:t>
            </w:r>
          </w:p>
        </w:tc>
        <w:tc>
          <w:tcPr>
            <w:tcW w:w="2267" w:type="dxa"/>
          </w:tcPr>
          <w:p w14:paraId="3F2314DD" w14:textId="77777777" w:rsidR="00D65C49" w:rsidRPr="00374636" w:rsidRDefault="00D65C49" w:rsidP="00491AC2">
            <w:pPr>
              <w:pStyle w:val="TAL"/>
              <w:rPr>
                <w:rFonts w:eastAsia="MS Mincho"/>
              </w:rPr>
            </w:pPr>
          </w:p>
        </w:tc>
        <w:tc>
          <w:tcPr>
            <w:tcW w:w="1700" w:type="dxa"/>
          </w:tcPr>
          <w:p w14:paraId="3FE4269F" w14:textId="77777777" w:rsidR="00D65C49" w:rsidRPr="00374636" w:rsidRDefault="00D65C49" w:rsidP="00491AC2">
            <w:pPr>
              <w:pStyle w:val="TAL"/>
              <w:rPr>
                <w:rFonts w:eastAsia="MS Mincho"/>
              </w:rPr>
            </w:pPr>
          </w:p>
        </w:tc>
        <w:tc>
          <w:tcPr>
            <w:tcW w:w="1104" w:type="dxa"/>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tcPr>
          <w:p w14:paraId="406D7E08" w14:textId="77777777" w:rsidR="00D65C49" w:rsidRPr="00374636" w:rsidRDefault="00D65C49" w:rsidP="00491AC2">
            <w:pPr>
              <w:pStyle w:val="TAL"/>
            </w:pPr>
            <w:r w:rsidRPr="00374636">
              <w:t xml:space="preserve">    requestLocationInformation SEQUENCE {</w:t>
            </w:r>
          </w:p>
        </w:tc>
        <w:tc>
          <w:tcPr>
            <w:tcW w:w="2267" w:type="dxa"/>
          </w:tcPr>
          <w:p w14:paraId="4388D1EC" w14:textId="77777777" w:rsidR="00D65C49" w:rsidRPr="00374636" w:rsidRDefault="00D65C49" w:rsidP="00491AC2">
            <w:pPr>
              <w:pStyle w:val="TAL"/>
              <w:rPr>
                <w:rFonts w:eastAsia="MS Mincho"/>
              </w:rPr>
            </w:pPr>
          </w:p>
        </w:tc>
        <w:tc>
          <w:tcPr>
            <w:tcW w:w="1700" w:type="dxa"/>
          </w:tcPr>
          <w:p w14:paraId="72EA1C7A" w14:textId="77777777" w:rsidR="00D65C49" w:rsidRPr="00374636" w:rsidRDefault="00D65C49" w:rsidP="00491AC2">
            <w:pPr>
              <w:pStyle w:val="TAL"/>
              <w:rPr>
                <w:rFonts w:eastAsia="MS Mincho"/>
              </w:rPr>
            </w:pPr>
          </w:p>
        </w:tc>
        <w:tc>
          <w:tcPr>
            <w:tcW w:w="1104" w:type="dxa"/>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tcPr>
          <w:p w14:paraId="264FB451" w14:textId="77777777" w:rsidR="00D65C49" w:rsidRPr="00374636" w:rsidRDefault="00D65C49" w:rsidP="00491AC2">
            <w:pPr>
              <w:pStyle w:val="TAL"/>
            </w:pPr>
            <w:r w:rsidRPr="00374636">
              <w:t xml:space="preserve">      criticalExtensions CHOICE {</w:t>
            </w:r>
          </w:p>
        </w:tc>
        <w:tc>
          <w:tcPr>
            <w:tcW w:w="2267" w:type="dxa"/>
          </w:tcPr>
          <w:p w14:paraId="5AC547A3" w14:textId="77777777" w:rsidR="00D65C49" w:rsidRPr="00374636" w:rsidRDefault="00D65C49" w:rsidP="00491AC2">
            <w:pPr>
              <w:pStyle w:val="TAL"/>
              <w:rPr>
                <w:rFonts w:eastAsia="MS Mincho"/>
              </w:rPr>
            </w:pPr>
          </w:p>
        </w:tc>
        <w:tc>
          <w:tcPr>
            <w:tcW w:w="1700" w:type="dxa"/>
          </w:tcPr>
          <w:p w14:paraId="5D5A2B9A" w14:textId="77777777" w:rsidR="00D65C49" w:rsidRPr="00374636" w:rsidRDefault="00D65C49" w:rsidP="00491AC2">
            <w:pPr>
              <w:pStyle w:val="TAL"/>
              <w:rPr>
                <w:rFonts w:eastAsia="MS Mincho"/>
              </w:rPr>
            </w:pPr>
          </w:p>
        </w:tc>
        <w:tc>
          <w:tcPr>
            <w:tcW w:w="1104" w:type="dxa"/>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tcPr>
          <w:p w14:paraId="753B5B04" w14:textId="77777777" w:rsidR="00D65C49" w:rsidRPr="00374636" w:rsidRDefault="00D65C49" w:rsidP="00491AC2">
            <w:pPr>
              <w:pStyle w:val="TAL"/>
            </w:pPr>
            <w:r w:rsidRPr="00374636">
              <w:t xml:space="preserve">        c1 CHOICE {</w:t>
            </w:r>
          </w:p>
        </w:tc>
        <w:tc>
          <w:tcPr>
            <w:tcW w:w="2267" w:type="dxa"/>
          </w:tcPr>
          <w:p w14:paraId="011F8EF6" w14:textId="77777777" w:rsidR="00D65C49" w:rsidRPr="00374636" w:rsidRDefault="00D65C49" w:rsidP="00491AC2">
            <w:pPr>
              <w:pStyle w:val="TAL"/>
              <w:rPr>
                <w:rFonts w:eastAsia="MS Mincho"/>
              </w:rPr>
            </w:pPr>
          </w:p>
        </w:tc>
        <w:tc>
          <w:tcPr>
            <w:tcW w:w="1700" w:type="dxa"/>
          </w:tcPr>
          <w:p w14:paraId="32BC1310" w14:textId="77777777" w:rsidR="00D65C49" w:rsidRPr="00374636" w:rsidRDefault="00D65C49" w:rsidP="00491AC2">
            <w:pPr>
              <w:pStyle w:val="TAL"/>
              <w:rPr>
                <w:rFonts w:eastAsia="MS Mincho"/>
              </w:rPr>
            </w:pPr>
          </w:p>
        </w:tc>
        <w:tc>
          <w:tcPr>
            <w:tcW w:w="1104" w:type="dxa"/>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tcPr>
          <w:p w14:paraId="1141448D" w14:textId="77777777" w:rsidR="00D65C49" w:rsidRPr="00374636" w:rsidRDefault="00D65C49" w:rsidP="00491AC2">
            <w:pPr>
              <w:pStyle w:val="TAL"/>
            </w:pPr>
            <w:r w:rsidRPr="00374636">
              <w:t xml:space="preserve">          requestLocationInformation-r9 SEQUENCE {</w:t>
            </w:r>
          </w:p>
        </w:tc>
        <w:tc>
          <w:tcPr>
            <w:tcW w:w="2267" w:type="dxa"/>
          </w:tcPr>
          <w:p w14:paraId="0FEFA1A7" w14:textId="77777777" w:rsidR="00D65C49" w:rsidRPr="00374636" w:rsidRDefault="00D65C49" w:rsidP="00491AC2">
            <w:pPr>
              <w:pStyle w:val="TAL"/>
              <w:rPr>
                <w:rFonts w:eastAsia="MS Mincho"/>
              </w:rPr>
            </w:pPr>
          </w:p>
        </w:tc>
        <w:tc>
          <w:tcPr>
            <w:tcW w:w="1700" w:type="dxa"/>
          </w:tcPr>
          <w:p w14:paraId="771941A1" w14:textId="77777777" w:rsidR="00D65C49" w:rsidRPr="00374636" w:rsidRDefault="00D65C49" w:rsidP="00491AC2">
            <w:pPr>
              <w:pStyle w:val="TAL"/>
              <w:rPr>
                <w:rFonts w:eastAsia="MS Mincho"/>
              </w:rPr>
            </w:pPr>
          </w:p>
        </w:tc>
        <w:tc>
          <w:tcPr>
            <w:tcW w:w="1104" w:type="dxa"/>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tcPr>
          <w:p w14:paraId="5A00D373" w14:textId="77777777" w:rsidR="00D65C49" w:rsidRPr="00374636" w:rsidRDefault="00D65C49" w:rsidP="00491AC2">
            <w:pPr>
              <w:pStyle w:val="TAL"/>
            </w:pPr>
            <w:r w:rsidRPr="00374636">
              <w:t xml:space="preserve">            commonIEsRequestLocationInformation</w:t>
            </w:r>
          </w:p>
          <w:p w14:paraId="6CBCD258" w14:textId="77777777" w:rsidR="00D65C49" w:rsidRPr="00374636" w:rsidRDefault="00D65C49" w:rsidP="00491AC2">
            <w:pPr>
              <w:pStyle w:val="TAL"/>
            </w:pPr>
            <w:r w:rsidRPr="00374636">
              <w:t xml:space="preserve">            SEQUENCE {</w:t>
            </w:r>
          </w:p>
        </w:tc>
        <w:tc>
          <w:tcPr>
            <w:tcW w:w="2267" w:type="dxa"/>
          </w:tcPr>
          <w:p w14:paraId="22DE6591" w14:textId="77777777" w:rsidR="00D65C49" w:rsidRPr="00374636" w:rsidRDefault="00D65C49" w:rsidP="00491AC2">
            <w:pPr>
              <w:pStyle w:val="TAL"/>
              <w:rPr>
                <w:rFonts w:eastAsia="MS Mincho"/>
              </w:rPr>
            </w:pPr>
          </w:p>
        </w:tc>
        <w:tc>
          <w:tcPr>
            <w:tcW w:w="1700" w:type="dxa"/>
          </w:tcPr>
          <w:p w14:paraId="48EB3F38" w14:textId="77777777" w:rsidR="00D65C49" w:rsidRPr="00374636" w:rsidRDefault="00D65C49" w:rsidP="00491AC2">
            <w:pPr>
              <w:pStyle w:val="TAL"/>
              <w:rPr>
                <w:rFonts w:eastAsia="MS Mincho"/>
              </w:rPr>
            </w:pPr>
          </w:p>
        </w:tc>
        <w:tc>
          <w:tcPr>
            <w:tcW w:w="1104" w:type="dxa"/>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tcPr>
          <w:p w14:paraId="77D66625" w14:textId="77777777" w:rsidR="00D65C49" w:rsidRPr="00374636" w:rsidRDefault="00D65C49" w:rsidP="00491AC2">
            <w:pPr>
              <w:pStyle w:val="TAL"/>
            </w:pPr>
            <w:r w:rsidRPr="00374636">
              <w:t xml:space="preserve">              qos SEQUENCE {</w:t>
            </w:r>
          </w:p>
        </w:tc>
        <w:tc>
          <w:tcPr>
            <w:tcW w:w="2267" w:type="dxa"/>
          </w:tcPr>
          <w:p w14:paraId="77198077" w14:textId="77777777" w:rsidR="00D65C49" w:rsidRPr="00374636" w:rsidRDefault="00D65C49" w:rsidP="00491AC2">
            <w:pPr>
              <w:pStyle w:val="TAL"/>
              <w:rPr>
                <w:rFonts w:eastAsia="MS Mincho"/>
              </w:rPr>
            </w:pPr>
          </w:p>
        </w:tc>
        <w:tc>
          <w:tcPr>
            <w:tcW w:w="1700" w:type="dxa"/>
          </w:tcPr>
          <w:p w14:paraId="28624C25" w14:textId="77777777" w:rsidR="00D65C49" w:rsidRPr="00374636" w:rsidRDefault="00D65C49" w:rsidP="00491AC2">
            <w:pPr>
              <w:pStyle w:val="TAL"/>
              <w:rPr>
                <w:rFonts w:eastAsia="MS Mincho"/>
              </w:rPr>
            </w:pPr>
          </w:p>
        </w:tc>
        <w:tc>
          <w:tcPr>
            <w:tcW w:w="1104" w:type="dxa"/>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tcPr>
          <w:p w14:paraId="66A42F84" w14:textId="77777777" w:rsidR="00D65C49" w:rsidRPr="00374636" w:rsidRDefault="00D65C49" w:rsidP="00491AC2">
            <w:pPr>
              <w:pStyle w:val="TAL"/>
            </w:pPr>
            <w:r w:rsidRPr="00374636">
              <w:t xml:space="preserve">                 responseTime SEQUENCE {</w:t>
            </w:r>
          </w:p>
        </w:tc>
        <w:tc>
          <w:tcPr>
            <w:tcW w:w="2267" w:type="dxa"/>
          </w:tcPr>
          <w:p w14:paraId="43BFB5C4" w14:textId="77777777" w:rsidR="00D65C49" w:rsidRPr="00374636" w:rsidRDefault="00D65C49" w:rsidP="00491AC2">
            <w:pPr>
              <w:pStyle w:val="TAL"/>
              <w:rPr>
                <w:rFonts w:eastAsia="MS Mincho"/>
              </w:rPr>
            </w:pPr>
          </w:p>
        </w:tc>
        <w:tc>
          <w:tcPr>
            <w:tcW w:w="1700" w:type="dxa"/>
          </w:tcPr>
          <w:p w14:paraId="2CACFFBD" w14:textId="77777777" w:rsidR="00D65C49" w:rsidRPr="00374636" w:rsidRDefault="00D65C49" w:rsidP="00491AC2">
            <w:pPr>
              <w:pStyle w:val="TAL"/>
              <w:rPr>
                <w:rFonts w:eastAsia="MS Mincho"/>
              </w:rPr>
            </w:pPr>
          </w:p>
        </w:tc>
        <w:tc>
          <w:tcPr>
            <w:tcW w:w="1104" w:type="dxa"/>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tcPr>
          <w:p w14:paraId="6E9F8539" w14:textId="77777777" w:rsidR="00D65C49" w:rsidRPr="00374636" w:rsidRDefault="00D65C49" w:rsidP="00491AC2">
            <w:pPr>
              <w:pStyle w:val="TAL"/>
            </w:pPr>
            <w:r w:rsidRPr="00374636">
              <w:t xml:space="preserve">                   time</w:t>
            </w:r>
          </w:p>
        </w:tc>
        <w:tc>
          <w:tcPr>
            <w:tcW w:w="2267" w:type="dxa"/>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tcPr>
          <w:p w14:paraId="69CA1FF0" w14:textId="77777777" w:rsidR="00D65C49" w:rsidRPr="00374636" w:rsidRDefault="00D65C49" w:rsidP="00491AC2">
            <w:pPr>
              <w:pStyle w:val="TAL"/>
            </w:pPr>
            <w:r w:rsidRPr="00374636">
              <w:t xml:space="preserve">                 }</w:t>
            </w:r>
          </w:p>
        </w:tc>
        <w:tc>
          <w:tcPr>
            <w:tcW w:w="2267" w:type="dxa"/>
          </w:tcPr>
          <w:p w14:paraId="0A3839A5" w14:textId="77777777" w:rsidR="00D65C49" w:rsidRPr="00374636" w:rsidRDefault="00D65C49" w:rsidP="00491AC2">
            <w:pPr>
              <w:pStyle w:val="TAL"/>
              <w:rPr>
                <w:rFonts w:eastAsia="MS Mincho"/>
              </w:rPr>
            </w:pPr>
          </w:p>
        </w:tc>
        <w:tc>
          <w:tcPr>
            <w:tcW w:w="1700" w:type="dxa"/>
          </w:tcPr>
          <w:p w14:paraId="2A08214B" w14:textId="77777777" w:rsidR="00D65C49" w:rsidRPr="00374636" w:rsidRDefault="00D65C49" w:rsidP="00491AC2">
            <w:pPr>
              <w:pStyle w:val="TAL"/>
              <w:rPr>
                <w:rFonts w:eastAsia="MS Mincho"/>
              </w:rPr>
            </w:pPr>
          </w:p>
        </w:tc>
        <w:tc>
          <w:tcPr>
            <w:tcW w:w="1104" w:type="dxa"/>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tcPr>
          <w:p w14:paraId="33F1CCA6" w14:textId="77777777" w:rsidR="00D65C49" w:rsidRPr="00374636" w:rsidRDefault="00D65C49" w:rsidP="00491AC2">
            <w:pPr>
              <w:pStyle w:val="TAL"/>
            </w:pPr>
            <w:r w:rsidRPr="00374636">
              <w:t xml:space="preserve">              }</w:t>
            </w:r>
          </w:p>
        </w:tc>
        <w:tc>
          <w:tcPr>
            <w:tcW w:w="2267" w:type="dxa"/>
          </w:tcPr>
          <w:p w14:paraId="5E44D684" w14:textId="77777777" w:rsidR="00D65C49" w:rsidRPr="00374636" w:rsidRDefault="00D65C49" w:rsidP="00491AC2">
            <w:pPr>
              <w:pStyle w:val="TAL"/>
              <w:rPr>
                <w:rFonts w:eastAsia="MS Mincho"/>
              </w:rPr>
            </w:pPr>
          </w:p>
        </w:tc>
        <w:tc>
          <w:tcPr>
            <w:tcW w:w="1700" w:type="dxa"/>
          </w:tcPr>
          <w:p w14:paraId="11E67A78" w14:textId="77777777" w:rsidR="00D65C49" w:rsidRPr="00374636" w:rsidRDefault="00D65C49" w:rsidP="00491AC2">
            <w:pPr>
              <w:pStyle w:val="TAL"/>
              <w:rPr>
                <w:rFonts w:eastAsia="MS Mincho"/>
              </w:rPr>
            </w:pPr>
          </w:p>
        </w:tc>
        <w:tc>
          <w:tcPr>
            <w:tcW w:w="1104" w:type="dxa"/>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tcPr>
          <w:p w14:paraId="38F43AC0" w14:textId="77777777" w:rsidR="00D65C49" w:rsidRPr="00374636" w:rsidRDefault="00D65C49" w:rsidP="00491AC2">
            <w:pPr>
              <w:pStyle w:val="TAL"/>
            </w:pPr>
            <w:r w:rsidRPr="00374636">
              <w:t xml:space="preserve">            }</w:t>
            </w:r>
          </w:p>
        </w:tc>
        <w:tc>
          <w:tcPr>
            <w:tcW w:w="2267" w:type="dxa"/>
          </w:tcPr>
          <w:p w14:paraId="0C7EAFCB" w14:textId="77777777" w:rsidR="00D65C49" w:rsidRPr="00374636" w:rsidRDefault="00D65C49" w:rsidP="00491AC2">
            <w:pPr>
              <w:pStyle w:val="TAL"/>
              <w:rPr>
                <w:rFonts w:eastAsia="MS Mincho"/>
              </w:rPr>
            </w:pPr>
          </w:p>
        </w:tc>
        <w:tc>
          <w:tcPr>
            <w:tcW w:w="1700" w:type="dxa"/>
          </w:tcPr>
          <w:p w14:paraId="732AC2A1" w14:textId="77777777" w:rsidR="00D65C49" w:rsidRPr="00374636" w:rsidRDefault="00D65C49" w:rsidP="00491AC2">
            <w:pPr>
              <w:pStyle w:val="TAL"/>
              <w:rPr>
                <w:rFonts w:eastAsia="MS Mincho"/>
              </w:rPr>
            </w:pPr>
          </w:p>
        </w:tc>
        <w:tc>
          <w:tcPr>
            <w:tcW w:w="1104" w:type="dxa"/>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tcPr>
          <w:p w14:paraId="5485BAFD" w14:textId="77777777" w:rsidR="00D65C49" w:rsidRPr="00374636" w:rsidRDefault="00D65C49" w:rsidP="00491AC2">
            <w:pPr>
              <w:pStyle w:val="TAL"/>
            </w:pPr>
            <w:r w:rsidRPr="00374636">
              <w:t xml:space="preserve">          }</w:t>
            </w:r>
          </w:p>
        </w:tc>
        <w:tc>
          <w:tcPr>
            <w:tcW w:w="2267" w:type="dxa"/>
          </w:tcPr>
          <w:p w14:paraId="296365EF" w14:textId="77777777" w:rsidR="00D65C49" w:rsidRPr="00374636" w:rsidRDefault="00D65C49" w:rsidP="00491AC2">
            <w:pPr>
              <w:pStyle w:val="TAL"/>
              <w:rPr>
                <w:rFonts w:eastAsia="MS Mincho"/>
              </w:rPr>
            </w:pPr>
          </w:p>
        </w:tc>
        <w:tc>
          <w:tcPr>
            <w:tcW w:w="1700" w:type="dxa"/>
          </w:tcPr>
          <w:p w14:paraId="654A5C7C" w14:textId="77777777" w:rsidR="00D65C49" w:rsidRPr="00374636" w:rsidRDefault="00D65C49" w:rsidP="00491AC2">
            <w:pPr>
              <w:pStyle w:val="TAL"/>
              <w:rPr>
                <w:rFonts w:eastAsia="MS Mincho"/>
              </w:rPr>
            </w:pPr>
          </w:p>
        </w:tc>
        <w:tc>
          <w:tcPr>
            <w:tcW w:w="1104" w:type="dxa"/>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tcPr>
          <w:p w14:paraId="11A34827" w14:textId="77777777" w:rsidR="00D65C49" w:rsidRPr="00374636" w:rsidRDefault="00D65C49" w:rsidP="00491AC2">
            <w:pPr>
              <w:pStyle w:val="TAL"/>
            </w:pPr>
            <w:r w:rsidRPr="00374636">
              <w:t xml:space="preserve">        }</w:t>
            </w:r>
          </w:p>
        </w:tc>
        <w:tc>
          <w:tcPr>
            <w:tcW w:w="2267" w:type="dxa"/>
          </w:tcPr>
          <w:p w14:paraId="4013CB8C" w14:textId="77777777" w:rsidR="00D65C49" w:rsidRPr="00374636" w:rsidRDefault="00D65C49" w:rsidP="00491AC2">
            <w:pPr>
              <w:pStyle w:val="TAL"/>
              <w:rPr>
                <w:rFonts w:eastAsia="MS Mincho"/>
              </w:rPr>
            </w:pPr>
          </w:p>
        </w:tc>
        <w:tc>
          <w:tcPr>
            <w:tcW w:w="1700" w:type="dxa"/>
          </w:tcPr>
          <w:p w14:paraId="5274895C" w14:textId="77777777" w:rsidR="00D65C49" w:rsidRPr="00374636" w:rsidRDefault="00D65C49" w:rsidP="00491AC2">
            <w:pPr>
              <w:pStyle w:val="TAL"/>
              <w:rPr>
                <w:rFonts w:eastAsia="MS Mincho"/>
              </w:rPr>
            </w:pPr>
          </w:p>
        </w:tc>
        <w:tc>
          <w:tcPr>
            <w:tcW w:w="1104" w:type="dxa"/>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tcPr>
          <w:p w14:paraId="5F3DBA1D" w14:textId="77777777" w:rsidR="00D65C49" w:rsidRPr="00374636" w:rsidRDefault="00D65C49" w:rsidP="00491AC2">
            <w:pPr>
              <w:pStyle w:val="TAL"/>
            </w:pPr>
            <w:r w:rsidRPr="00374636">
              <w:t xml:space="preserve">      }</w:t>
            </w:r>
          </w:p>
        </w:tc>
        <w:tc>
          <w:tcPr>
            <w:tcW w:w="2267" w:type="dxa"/>
          </w:tcPr>
          <w:p w14:paraId="5E19CFE9" w14:textId="77777777" w:rsidR="00D65C49" w:rsidRPr="00374636" w:rsidRDefault="00D65C49" w:rsidP="00491AC2">
            <w:pPr>
              <w:pStyle w:val="TAL"/>
              <w:rPr>
                <w:rFonts w:eastAsia="MS Mincho"/>
              </w:rPr>
            </w:pPr>
          </w:p>
        </w:tc>
        <w:tc>
          <w:tcPr>
            <w:tcW w:w="1700" w:type="dxa"/>
          </w:tcPr>
          <w:p w14:paraId="1F4A14A2" w14:textId="77777777" w:rsidR="00D65C49" w:rsidRPr="00374636" w:rsidRDefault="00D65C49" w:rsidP="00491AC2">
            <w:pPr>
              <w:pStyle w:val="TAL"/>
              <w:rPr>
                <w:rFonts w:eastAsia="MS Mincho"/>
              </w:rPr>
            </w:pPr>
          </w:p>
        </w:tc>
        <w:tc>
          <w:tcPr>
            <w:tcW w:w="1104" w:type="dxa"/>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tcPr>
          <w:p w14:paraId="0A21D00D" w14:textId="77777777" w:rsidR="00D65C49" w:rsidRPr="00374636" w:rsidRDefault="00D65C49" w:rsidP="00491AC2">
            <w:pPr>
              <w:pStyle w:val="TAL"/>
            </w:pPr>
            <w:r w:rsidRPr="00374636">
              <w:t xml:space="preserve">    }</w:t>
            </w:r>
          </w:p>
        </w:tc>
        <w:tc>
          <w:tcPr>
            <w:tcW w:w="2267" w:type="dxa"/>
          </w:tcPr>
          <w:p w14:paraId="4E374136" w14:textId="77777777" w:rsidR="00D65C49" w:rsidRPr="00374636" w:rsidRDefault="00D65C49" w:rsidP="00491AC2">
            <w:pPr>
              <w:pStyle w:val="TAL"/>
              <w:rPr>
                <w:rFonts w:eastAsia="MS Mincho"/>
              </w:rPr>
            </w:pPr>
          </w:p>
        </w:tc>
        <w:tc>
          <w:tcPr>
            <w:tcW w:w="1700" w:type="dxa"/>
          </w:tcPr>
          <w:p w14:paraId="38CDA130" w14:textId="77777777" w:rsidR="00D65C49" w:rsidRPr="00374636" w:rsidRDefault="00D65C49" w:rsidP="00491AC2">
            <w:pPr>
              <w:pStyle w:val="TAL"/>
              <w:rPr>
                <w:rFonts w:eastAsia="MS Mincho"/>
              </w:rPr>
            </w:pPr>
          </w:p>
        </w:tc>
        <w:tc>
          <w:tcPr>
            <w:tcW w:w="1104" w:type="dxa"/>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tcPr>
          <w:p w14:paraId="2871BE94" w14:textId="77777777" w:rsidR="00D65C49" w:rsidRPr="00374636" w:rsidRDefault="00D65C49" w:rsidP="00491AC2">
            <w:pPr>
              <w:pStyle w:val="TAL"/>
            </w:pPr>
            <w:r w:rsidRPr="00374636">
              <w:t xml:space="preserve">  }</w:t>
            </w:r>
          </w:p>
        </w:tc>
        <w:tc>
          <w:tcPr>
            <w:tcW w:w="2267" w:type="dxa"/>
          </w:tcPr>
          <w:p w14:paraId="2EA9019E" w14:textId="77777777" w:rsidR="00D65C49" w:rsidRPr="00374636" w:rsidRDefault="00D65C49" w:rsidP="00491AC2">
            <w:pPr>
              <w:pStyle w:val="TAL"/>
              <w:rPr>
                <w:rFonts w:eastAsia="MS Mincho"/>
              </w:rPr>
            </w:pPr>
          </w:p>
        </w:tc>
        <w:tc>
          <w:tcPr>
            <w:tcW w:w="1700" w:type="dxa"/>
          </w:tcPr>
          <w:p w14:paraId="24AFD9AD" w14:textId="77777777" w:rsidR="00D65C49" w:rsidRPr="00374636" w:rsidRDefault="00D65C49" w:rsidP="00491AC2">
            <w:pPr>
              <w:pStyle w:val="TAL"/>
              <w:rPr>
                <w:rFonts w:eastAsia="MS Mincho"/>
              </w:rPr>
            </w:pPr>
          </w:p>
        </w:tc>
        <w:tc>
          <w:tcPr>
            <w:tcW w:w="1104" w:type="dxa"/>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tcPr>
          <w:p w14:paraId="212B2C34" w14:textId="77777777" w:rsidR="00D65C49" w:rsidRPr="00374636" w:rsidRDefault="00D65C49" w:rsidP="00491AC2">
            <w:pPr>
              <w:pStyle w:val="TAL"/>
            </w:pPr>
            <w:r w:rsidRPr="00374636">
              <w:t xml:space="preserve"> }</w:t>
            </w:r>
          </w:p>
        </w:tc>
        <w:tc>
          <w:tcPr>
            <w:tcW w:w="2267" w:type="dxa"/>
          </w:tcPr>
          <w:p w14:paraId="104B9079" w14:textId="77777777" w:rsidR="00D65C49" w:rsidRPr="00374636" w:rsidRDefault="00D65C49" w:rsidP="00491AC2">
            <w:pPr>
              <w:pStyle w:val="TAL"/>
              <w:rPr>
                <w:rFonts w:eastAsia="MS Mincho"/>
              </w:rPr>
            </w:pPr>
          </w:p>
        </w:tc>
        <w:tc>
          <w:tcPr>
            <w:tcW w:w="1700" w:type="dxa"/>
          </w:tcPr>
          <w:p w14:paraId="3DF233AB" w14:textId="77777777" w:rsidR="00D65C49" w:rsidRPr="00374636" w:rsidRDefault="00D65C49" w:rsidP="00491AC2">
            <w:pPr>
              <w:pStyle w:val="TAL"/>
              <w:rPr>
                <w:rFonts w:eastAsia="MS Mincho"/>
              </w:rPr>
            </w:pPr>
          </w:p>
        </w:tc>
        <w:tc>
          <w:tcPr>
            <w:tcW w:w="1104" w:type="dxa"/>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tcPr>
          <w:p w14:paraId="3A47354B" w14:textId="77777777" w:rsidR="00D65C49" w:rsidRPr="00374636" w:rsidRDefault="00D65C49" w:rsidP="00491AC2">
            <w:pPr>
              <w:pStyle w:val="TAL"/>
            </w:pPr>
            <w:r w:rsidRPr="00374636">
              <w:t>}</w:t>
            </w:r>
          </w:p>
        </w:tc>
        <w:tc>
          <w:tcPr>
            <w:tcW w:w="2267" w:type="dxa"/>
          </w:tcPr>
          <w:p w14:paraId="58D45F6D" w14:textId="77777777" w:rsidR="00D65C49" w:rsidRPr="00374636" w:rsidRDefault="00D65C49" w:rsidP="00491AC2">
            <w:pPr>
              <w:pStyle w:val="TAL"/>
              <w:rPr>
                <w:rFonts w:eastAsia="MS Mincho"/>
              </w:rPr>
            </w:pPr>
          </w:p>
        </w:tc>
        <w:tc>
          <w:tcPr>
            <w:tcW w:w="1700" w:type="dxa"/>
          </w:tcPr>
          <w:p w14:paraId="665DC8FD" w14:textId="77777777" w:rsidR="00D65C49" w:rsidRPr="00374636" w:rsidRDefault="00D65C49" w:rsidP="00491AC2">
            <w:pPr>
              <w:pStyle w:val="TAL"/>
              <w:rPr>
                <w:rFonts w:eastAsia="MS Mincho"/>
              </w:rPr>
            </w:pPr>
          </w:p>
        </w:tc>
        <w:tc>
          <w:tcPr>
            <w:tcW w:w="1104" w:type="dxa"/>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50" w:name="_Toc27481803"/>
      <w:bookmarkStart w:id="3151" w:name="_Toc68183053"/>
      <w:bookmarkStart w:id="3152" w:name="_Toc75461897"/>
      <w:bookmarkStart w:id="3153" w:name="_Toc76024018"/>
      <w:bookmarkStart w:id="3154" w:name="_Toc83678461"/>
      <w:bookmarkStart w:id="3155" w:name="_Toc90629182"/>
      <w:r w:rsidRPr="00374636">
        <w:t>9.2.4A.5</w:t>
      </w:r>
      <w:r w:rsidRPr="00374636">
        <w:tab/>
        <w:t>Test requirement</w:t>
      </w:r>
      <w:bookmarkEnd w:id="3150"/>
      <w:bookmarkEnd w:id="3151"/>
      <w:bookmarkEnd w:id="3152"/>
      <w:bookmarkEnd w:id="3153"/>
      <w:bookmarkEnd w:id="3154"/>
      <w:bookmarkEnd w:id="3155"/>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6" w:name="_Toc27481804"/>
      <w:bookmarkStart w:id="3157" w:name="_Toc68183054"/>
      <w:bookmarkStart w:id="3158" w:name="_Toc75461898"/>
      <w:bookmarkStart w:id="3159" w:name="_Toc76024019"/>
      <w:bookmarkStart w:id="3160" w:name="_Toc83678462"/>
      <w:bookmarkStart w:id="3161"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6"/>
      <w:bookmarkEnd w:id="3157"/>
      <w:bookmarkEnd w:id="3158"/>
      <w:bookmarkEnd w:id="3159"/>
      <w:bookmarkEnd w:id="3160"/>
      <w:bookmarkEnd w:id="3161"/>
    </w:p>
    <w:p w14:paraId="131EB273" w14:textId="77777777" w:rsidR="00D65C49" w:rsidRPr="00374636" w:rsidRDefault="00D65C49" w:rsidP="00D65C49">
      <w:pPr>
        <w:pStyle w:val="Heading4"/>
      </w:pPr>
      <w:bookmarkStart w:id="3162" w:name="_Toc27481805"/>
      <w:bookmarkStart w:id="3163" w:name="_Toc68183055"/>
      <w:bookmarkStart w:id="3164" w:name="_Toc75461899"/>
      <w:bookmarkStart w:id="3165" w:name="_Toc76024020"/>
      <w:bookmarkStart w:id="3166" w:name="_Toc83678463"/>
      <w:bookmarkStart w:id="3167"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2"/>
      <w:bookmarkEnd w:id="3163"/>
      <w:bookmarkEnd w:id="3164"/>
      <w:bookmarkEnd w:id="3165"/>
      <w:bookmarkEnd w:id="3166"/>
      <w:bookmarkEnd w:id="3167"/>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8" w:name="_Toc27481806"/>
      <w:bookmarkStart w:id="3169" w:name="_Toc68183056"/>
      <w:bookmarkStart w:id="3170" w:name="_Toc75461900"/>
      <w:bookmarkStart w:id="3171" w:name="_Toc76024021"/>
      <w:bookmarkStart w:id="3172" w:name="_Toc83678464"/>
      <w:bookmarkStart w:id="3173" w:name="_Toc90629185"/>
      <w:r w:rsidRPr="00374636">
        <w:t>9.</w:t>
      </w:r>
      <w:r w:rsidRPr="00374636">
        <w:rPr>
          <w:lang w:eastAsia="zh-CN"/>
        </w:rPr>
        <w:t>2.5.2</w:t>
      </w:r>
      <w:r w:rsidRPr="00374636">
        <w:tab/>
        <w:t>Test applicability</w:t>
      </w:r>
      <w:bookmarkEnd w:id="3168"/>
      <w:bookmarkEnd w:id="3169"/>
      <w:bookmarkEnd w:id="3170"/>
      <w:bookmarkEnd w:id="3171"/>
      <w:bookmarkEnd w:id="3172"/>
      <w:bookmarkEnd w:id="3173"/>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4" w:name="_Toc27481807"/>
      <w:bookmarkStart w:id="3175" w:name="_Toc68183057"/>
      <w:bookmarkStart w:id="3176" w:name="_Toc75461901"/>
      <w:bookmarkStart w:id="3177" w:name="_Toc76024022"/>
      <w:bookmarkStart w:id="3178" w:name="_Toc83678465"/>
      <w:bookmarkStart w:id="3179" w:name="_Toc90629186"/>
      <w:r w:rsidRPr="00374636">
        <w:t>9.</w:t>
      </w:r>
      <w:r w:rsidRPr="00374636">
        <w:rPr>
          <w:lang w:eastAsia="zh-CN"/>
        </w:rPr>
        <w:t>2.5</w:t>
      </w:r>
      <w:r w:rsidRPr="00374636">
        <w:t>.3</w:t>
      </w:r>
      <w:r w:rsidRPr="00374636">
        <w:tab/>
        <w:t>Minimum conformance requirements</w:t>
      </w:r>
      <w:bookmarkEnd w:id="3174"/>
      <w:bookmarkEnd w:id="3175"/>
      <w:bookmarkEnd w:id="3176"/>
      <w:bookmarkEnd w:id="3177"/>
      <w:bookmarkEnd w:id="3178"/>
      <w:bookmarkEnd w:id="3179"/>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lastRenderedPageBreak/>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80" w:name="_Toc27481808"/>
      <w:bookmarkStart w:id="3181" w:name="_Toc68183058"/>
      <w:bookmarkStart w:id="3182" w:name="_Toc75461902"/>
      <w:bookmarkStart w:id="3183" w:name="_Toc76024023"/>
      <w:bookmarkStart w:id="3184" w:name="_Toc83678466"/>
      <w:bookmarkStart w:id="3185"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80"/>
      <w:bookmarkEnd w:id="3181"/>
      <w:bookmarkEnd w:id="3182"/>
      <w:bookmarkEnd w:id="3183"/>
      <w:bookmarkEnd w:id="3184"/>
      <w:bookmarkEnd w:id="3185"/>
    </w:p>
    <w:p w14:paraId="1D9F659C" w14:textId="77777777" w:rsidR="00D65C49" w:rsidRPr="00374636" w:rsidRDefault="00D65C49" w:rsidP="00D65C49">
      <w:pPr>
        <w:pStyle w:val="Heading6"/>
      </w:pPr>
      <w:bookmarkStart w:id="3186" w:name="_Toc27481809"/>
      <w:bookmarkStart w:id="3187" w:name="_Toc68183059"/>
      <w:bookmarkStart w:id="3188" w:name="_Toc75461903"/>
      <w:bookmarkStart w:id="3189" w:name="_Toc76024024"/>
      <w:bookmarkStart w:id="3190" w:name="_Toc83678467"/>
      <w:bookmarkStart w:id="3191" w:name="_Toc90629188"/>
      <w:r w:rsidRPr="00374636">
        <w:t>9.2.5.4.1</w:t>
      </w:r>
      <w:r w:rsidRPr="00374636">
        <w:tab/>
        <w:t>Initial conditions</w:t>
      </w:r>
      <w:bookmarkEnd w:id="3186"/>
      <w:bookmarkEnd w:id="3187"/>
      <w:bookmarkEnd w:id="3188"/>
      <w:bookmarkEnd w:id="3189"/>
      <w:bookmarkEnd w:id="3190"/>
      <w:bookmarkEnd w:id="3191"/>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Frequencies to be tested: Mid Range,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lastRenderedPageBreak/>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1.75pt;height:14.25pt" o:ole="">
                  <v:imagedata r:id="rId120" o:title=""/>
                </v:shape>
                <o:OLEObject Type="Embed" ProgID="Equation.3" ShapeID="_x0000_i1303" DrawAspect="Content" ObjectID="_1829923948"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1.75pt;height:14.25pt" o:ole="">
                  <v:imagedata r:id="rId124" o:title=""/>
                </v:shape>
                <o:OLEObject Type="Embed" ProgID="Equation.3" ShapeID="_x0000_i1304" DrawAspect="Content" ObjectID="_1829923949"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1.25pt;height:21.75pt" o:ole="">
                  <v:imagedata r:id="rId364" o:title=""/>
                </v:shape>
                <o:OLEObject Type="Embed" ProgID="Equation.3" ShapeID="_x0000_i1305" DrawAspect="Content" ObjectID="_1829923950"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r w:rsidRPr="00374636">
              <w:rPr>
                <w:lang w:eastAsia="en-US"/>
              </w:rPr>
              <w:t>ms</w:t>
            </w:r>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1.25pt;height:21.75pt" o:ole="">
                  <v:imagedata r:id="rId366" o:title=""/>
                </v:shape>
                <o:OLEObject Type="Embed" ProgID="Equation.3" ShapeID="_x0000_i1306" DrawAspect="Content" ObjectID="_1829923951"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1.25pt;height:21.75pt" o:ole="">
                  <v:imagedata r:id="rId368" o:title=""/>
                </v:shape>
                <o:OLEObject Type="Embed" ProgID="Equation.3" ShapeID="_x0000_i1307" DrawAspect="Content" ObjectID="_1829923952" r:id="rId369"/>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2" w:name="_Toc27481810"/>
      <w:bookmarkStart w:id="3193" w:name="_Toc68183060"/>
      <w:bookmarkStart w:id="3194" w:name="_Toc75461904"/>
      <w:bookmarkStart w:id="3195" w:name="_Toc76024025"/>
      <w:bookmarkStart w:id="3196" w:name="_Toc83678468"/>
      <w:bookmarkStart w:id="3197" w:name="_Toc90629189"/>
      <w:r w:rsidRPr="00374636">
        <w:lastRenderedPageBreak/>
        <w:t>9.2.5.4.2</w:t>
      </w:r>
      <w:r w:rsidRPr="00374636">
        <w:tab/>
        <w:t>Test procedure</w:t>
      </w:r>
      <w:bookmarkEnd w:id="3192"/>
      <w:bookmarkEnd w:id="3193"/>
      <w:bookmarkEnd w:id="3194"/>
      <w:bookmarkEnd w:id="3195"/>
      <w:bookmarkEnd w:id="3196"/>
      <w:bookmarkEnd w:id="3197"/>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8" w:name="_Toc27481811"/>
      <w:bookmarkStart w:id="3199" w:name="_Toc68183061"/>
      <w:bookmarkStart w:id="3200" w:name="_Toc75461905"/>
      <w:bookmarkStart w:id="3201" w:name="_Toc76024026"/>
      <w:bookmarkStart w:id="3202" w:name="_Toc83678469"/>
      <w:bookmarkStart w:id="3203" w:name="_Toc90629190"/>
      <w:r w:rsidRPr="00374636">
        <w:t>9.2.5.4.3</w:t>
      </w:r>
      <w:r w:rsidRPr="00374636">
        <w:tab/>
        <w:t>Message contents</w:t>
      </w:r>
      <w:bookmarkEnd w:id="3198"/>
      <w:bookmarkEnd w:id="3199"/>
      <w:bookmarkEnd w:id="3200"/>
      <w:bookmarkEnd w:id="3201"/>
      <w:bookmarkEnd w:id="3202"/>
      <w:bookmarkEnd w:id="3203"/>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lastRenderedPageBreak/>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gapOffset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TGRP = 40 ms</w:t>
            </w:r>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lastRenderedPageBreak/>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tcPr>
          <w:p w14:paraId="0179CF44" w14:textId="081A6FA7"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00BB0A9A" w14:textId="77777777" w:rsidTr="005A566D">
        <w:tc>
          <w:tcPr>
            <w:tcW w:w="4535" w:type="dxa"/>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tcPr>
          <w:p w14:paraId="2292545E" w14:textId="77777777" w:rsidR="00D65C49" w:rsidRPr="00374636" w:rsidRDefault="00D65C49" w:rsidP="00491AC2">
            <w:pPr>
              <w:pStyle w:val="TAL"/>
            </w:pPr>
            <w:r w:rsidRPr="00374636">
              <w:t>LPP-Message ::= SEQUENCE {</w:t>
            </w:r>
          </w:p>
        </w:tc>
        <w:tc>
          <w:tcPr>
            <w:tcW w:w="2267" w:type="dxa"/>
          </w:tcPr>
          <w:p w14:paraId="62BB6A3F" w14:textId="77777777" w:rsidR="00D65C49" w:rsidRPr="00374636" w:rsidRDefault="00D65C49" w:rsidP="00491AC2">
            <w:pPr>
              <w:pStyle w:val="TAL"/>
              <w:rPr>
                <w:rFonts w:eastAsia="MS Mincho"/>
              </w:rPr>
            </w:pPr>
          </w:p>
        </w:tc>
        <w:tc>
          <w:tcPr>
            <w:tcW w:w="1700" w:type="dxa"/>
          </w:tcPr>
          <w:p w14:paraId="4AE7DEE5" w14:textId="77777777" w:rsidR="00D65C49" w:rsidRPr="00374636" w:rsidRDefault="00D65C49" w:rsidP="00491AC2">
            <w:pPr>
              <w:pStyle w:val="TAL"/>
              <w:rPr>
                <w:rFonts w:eastAsia="MS Mincho"/>
              </w:rPr>
            </w:pPr>
          </w:p>
        </w:tc>
        <w:tc>
          <w:tcPr>
            <w:tcW w:w="1104" w:type="dxa"/>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tcPr>
          <w:p w14:paraId="029A4F76" w14:textId="77777777" w:rsidR="00D65C49" w:rsidRPr="00374636" w:rsidRDefault="00D65C49" w:rsidP="00491AC2">
            <w:pPr>
              <w:pStyle w:val="TAL"/>
            </w:pPr>
            <w:r w:rsidRPr="00374636">
              <w:t xml:space="preserve"> transactionID SEQUENCE {</w:t>
            </w:r>
          </w:p>
        </w:tc>
        <w:tc>
          <w:tcPr>
            <w:tcW w:w="2267" w:type="dxa"/>
          </w:tcPr>
          <w:p w14:paraId="74E7236D" w14:textId="77777777" w:rsidR="00D65C49" w:rsidRPr="00374636" w:rsidRDefault="00D65C49" w:rsidP="00491AC2">
            <w:pPr>
              <w:pStyle w:val="TAL"/>
              <w:rPr>
                <w:rFonts w:eastAsia="MS Mincho"/>
              </w:rPr>
            </w:pPr>
          </w:p>
        </w:tc>
        <w:tc>
          <w:tcPr>
            <w:tcW w:w="1700" w:type="dxa"/>
          </w:tcPr>
          <w:p w14:paraId="62470A54" w14:textId="77777777" w:rsidR="00D65C49" w:rsidRPr="00374636" w:rsidRDefault="00D65C49" w:rsidP="00491AC2">
            <w:pPr>
              <w:pStyle w:val="TAL"/>
              <w:rPr>
                <w:rFonts w:eastAsia="MS Mincho"/>
              </w:rPr>
            </w:pPr>
          </w:p>
        </w:tc>
        <w:tc>
          <w:tcPr>
            <w:tcW w:w="1104" w:type="dxa"/>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tcPr>
          <w:p w14:paraId="2C68B33D" w14:textId="77777777" w:rsidR="00D65C49" w:rsidRPr="00374636" w:rsidRDefault="00D65C49" w:rsidP="00491AC2">
            <w:pPr>
              <w:pStyle w:val="TAL"/>
            </w:pPr>
            <w:r w:rsidRPr="00374636">
              <w:t xml:space="preserve">  initiator</w:t>
            </w:r>
          </w:p>
        </w:tc>
        <w:tc>
          <w:tcPr>
            <w:tcW w:w="2267" w:type="dxa"/>
          </w:tcPr>
          <w:p w14:paraId="47B0F856"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B33D887" w14:textId="77777777" w:rsidR="00D65C49" w:rsidRPr="00374636" w:rsidRDefault="00D65C49" w:rsidP="00491AC2">
            <w:pPr>
              <w:pStyle w:val="TAL"/>
              <w:rPr>
                <w:rFonts w:eastAsia="MS Mincho"/>
              </w:rPr>
            </w:pPr>
          </w:p>
        </w:tc>
        <w:tc>
          <w:tcPr>
            <w:tcW w:w="1104" w:type="dxa"/>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transactionNumber</w:t>
            </w:r>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tcPr>
          <w:p w14:paraId="22AD7812" w14:textId="77777777" w:rsidR="00D65C49" w:rsidRPr="00374636" w:rsidRDefault="00D65C49" w:rsidP="00491AC2">
            <w:pPr>
              <w:pStyle w:val="TAL"/>
            </w:pPr>
            <w:r w:rsidRPr="00374636">
              <w:t xml:space="preserve"> }</w:t>
            </w:r>
          </w:p>
        </w:tc>
        <w:tc>
          <w:tcPr>
            <w:tcW w:w="2267" w:type="dxa"/>
          </w:tcPr>
          <w:p w14:paraId="73E41B9C" w14:textId="77777777" w:rsidR="00D65C49" w:rsidRPr="00374636" w:rsidRDefault="00D65C49" w:rsidP="00491AC2">
            <w:pPr>
              <w:pStyle w:val="TAL"/>
              <w:rPr>
                <w:rFonts w:eastAsia="MS Mincho"/>
              </w:rPr>
            </w:pPr>
          </w:p>
        </w:tc>
        <w:tc>
          <w:tcPr>
            <w:tcW w:w="1700" w:type="dxa"/>
          </w:tcPr>
          <w:p w14:paraId="11041E0B" w14:textId="77777777" w:rsidR="00D65C49" w:rsidRPr="00374636" w:rsidRDefault="00D65C49" w:rsidP="00491AC2">
            <w:pPr>
              <w:pStyle w:val="TAL"/>
              <w:rPr>
                <w:rFonts w:eastAsia="MS Mincho"/>
              </w:rPr>
            </w:pPr>
          </w:p>
        </w:tc>
        <w:tc>
          <w:tcPr>
            <w:tcW w:w="1104" w:type="dxa"/>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tcPr>
          <w:p w14:paraId="439D049C" w14:textId="77777777" w:rsidR="00D65C49" w:rsidRPr="00374636" w:rsidRDefault="00D65C49" w:rsidP="00491AC2">
            <w:pPr>
              <w:pStyle w:val="TAL"/>
            </w:pPr>
            <w:r w:rsidRPr="00374636">
              <w:t xml:space="preserve"> endTransaction</w:t>
            </w:r>
          </w:p>
        </w:tc>
        <w:tc>
          <w:tcPr>
            <w:tcW w:w="2267" w:type="dxa"/>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tcPr>
          <w:p w14:paraId="53336B04" w14:textId="77777777" w:rsidR="00D65C49" w:rsidRPr="00374636" w:rsidRDefault="00D65C49" w:rsidP="00491AC2">
            <w:pPr>
              <w:pStyle w:val="TAL"/>
              <w:rPr>
                <w:rFonts w:eastAsia="MS Mincho"/>
              </w:rPr>
            </w:pPr>
          </w:p>
        </w:tc>
        <w:tc>
          <w:tcPr>
            <w:tcW w:w="1104" w:type="dxa"/>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tcPr>
          <w:p w14:paraId="01EA533C" w14:textId="77777777" w:rsidR="00D65C49" w:rsidRPr="00374636" w:rsidRDefault="00D65C49" w:rsidP="00491AC2">
            <w:pPr>
              <w:pStyle w:val="TAL"/>
            </w:pPr>
            <w:r w:rsidRPr="00374636">
              <w:t xml:space="preserve"> sequenceNumber</w:t>
            </w:r>
          </w:p>
        </w:tc>
        <w:tc>
          <w:tcPr>
            <w:tcW w:w="2267" w:type="dxa"/>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68C7219" w14:textId="77777777" w:rsidR="00D65C49" w:rsidRPr="00374636" w:rsidRDefault="00D65C49" w:rsidP="00491AC2">
            <w:pPr>
              <w:pStyle w:val="TAL"/>
              <w:rPr>
                <w:rFonts w:eastAsia="MS Mincho"/>
              </w:rPr>
            </w:pPr>
          </w:p>
        </w:tc>
        <w:tc>
          <w:tcPr>
            <w:tcW w:w="1104" w:type="dxa"/>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tcPr>
          <w:p w14:paraId="230983EB" w14:textId="77777777" w:rsidR="00D65C49" w:rsidRPr="00374636" w:rsidRDefault="00D65C49" w:rsidP="00491AC2">
            <w:pPr>
              <w:pStyle w:val="TAL"/>
            </w:pPr>
            <w:r w:rsidRPr="00374636">
              <w:t xml:space="preserve"> acknowledgement </w:t>
            </w:r>
          </w:p>
        </w:tc>
        <w:tc>
          <w:tcPr>
            <w:tcW w:w="2267" w:type="dxa"/>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2C803C" w14:textId="77777777" w:rsidR="00D65C49" w:rsidRPr="00374636" w:rsidRDefault="00D65C49" w:rsidP="00491AC2">
            <w:pPr>
              <w:pStyle w:val="TAL"/>
              <w:rPr>
                <w:rFonts w:eastAsia="MS Mincho"/>
              </w:rPr>
            </w:pPr>
          </w:p>
        </w:tc>
        <w:tc>
          <w:tcPr>
            <w:tcW w:w="1104" w:type="dxa"/>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tcPr>
          <w:p w14:paraId="0B2FF9D8" w14:textId="77777777" w:rsidR="00D65C49" w:rsidRPr="00374636" w:rsidRDefault="00D65C49" w:rsidP="00491AC2">
            <w:pPr>
              <w:pStyle w:val="TAL"/>
            </w:pPr>
            <w:r w:rsidRPr="00374636">
              <w:t xml:space="preserve"> lpp-MessageBody CHOICE {</w:t>
            </w:r>
          </w:p>
        </w:tc>
        <w:tc>
          <w:tcPr>
            <w:tcW w:w="2267" w:type="dxa"/>
          </w:tcPr>
          <w:p w14:paraId="4A9077F5" w14:textId="77777777" w:rsidR="00D65C49" w:rsidRPr="00374636" w:rsidRDefault="00D65C49" w:rsidP="00491AC2">
            <w:pPr>
              <w:pStyle w:val="TAL"/>
              <w:rPr>
                <w:rFonts w:eastAsia="MS Mincho"/>
              </w:rPr>
            </w:pPr>
          </w:p>
        </w:tc>
        <w:tc>
          <w:tcPr>
            <w:tcW w:w="1700" w:type="dxa"/>
          </w:tcPr>
          <w:p w14:paraId="2356DD74" w14:textId="77777777" w:rsidR="00D65C49" w:rsidRPr="00374636" w:rsidRDefault="00D65C49" w:rsidP="00491AC2">
            <w:pPr>
              <w:pStyle w:val="TAL"/>
              <w:rPr>
                <w:rFonts w:eastAsia="MS Mincho"/>
              </w:rPr>
            </w:pPr>
          </w:p>
        </w:tc>
        <w:tc>
          <w:tcPr>
            <w:tcW w:w="1104" w:type="dxa"/>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tcPr>
          <w:p w14:paraId="00359679" w14:textId="77777777" w:rsidR="00D65C49" w:rsidRPr="00374636" w:rsidRDefault="00D65C49" w:rsidP="00491AC2">
            <w:pPr>
              <w:pStyle w:val="TAL"/>
            </w:pPr>
            <w:r w:rsidRPr="00374636">
              <w:t xml:space="preserve">  c1 CHOICE {</w:t>
            </w:r>
          </w:p>
        </w:tc>
        <w:tc>
          <w:tcPr>
            <w:tcW w:w="2267" w:type="dxa"/>
          </w:tcPr>
          <w:p w14:paraId="22DA55C2" w14:textId="77777777" w:rsidR="00D65C49" w:rsidRPr="00374636" w:rsidRDefault="00D65C49" w:rsidP="00491AC2">
            <w:pPr>
              <w:pStyle w:val="TAL"/>
              <w:rPr>
                <w:rFonts w:eastAsia="MS Mincho"/>
              </w:rPr>
            </w:pPr>
          </w:p>
        </w:tc>
        <w:tc>
          <w:tcPr>
            <w:tcW w:w="1700" w:type="dxa"/>
          </w:tcPr>
          <w:p w14:paraId="2D18B6FD" w14:textId="77777777" w:rsidR="00D65C49" w:rsidRPr="00374636" w:rsidRDefault="00D65C49" w:rsidP="00491AC2">
            <w:pPr>
              <w:pStyle w:val="TAL"/>
              <w:rPr>
                <w:rFonts w:eastAsia="MS Mincho"/>
              </w:rPr>
            </w:pPr>
          </w:p>
        </w:tc>
        <w:tc>
          <w:tcPr>
            <w:tcW w:w="1104" w:type="dxa"/>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tcPr>
          <w:p w14:paraId="7BCD94C3" w14:textId="77777777" w:rsidR="00D65C49" w:rsidRPr="00374636" w:rsidRDefault="00D65C49" w:rsidP="00491AC2">
            <w:pPr>
              <w:pStyle w:val="TAL"/>
            </w:pPr>
            <w:r w:rsidRPr="00374636">
              <w:t xml:space="preserve">    requestLocationInformation SEQUENCE {</w:t>
            </w:r>
          </w:p>
        </w:tc>
        <w:tc>
          <w:tcPr>
            <w:tcW w:w="2267" w:type="dxa"/>
          </w:tcPr>
          <w:p w14:paraId="18D0F7F3" w14:textId="77777777" w:rsidR="00D65C49" w:rsidRPr="00374636" w:rsidRDefault="00D65C49" w:rsidP="00491AC2">
            <w:pPr>
              <w:pStyle w:val="TAL"/>
              <w:rPr>
                <w:rFonts w:eastAsia="MS Mincho"/>
              </w:rPr>
            </w:pPr>
          </w:p>
        </w:tc>
        <w:tc>
          <w:tcPr>
            <w:tcW w:w="1700" w:type="dxa"/>
          </w:tcPr>
          <w:p w14:paraId="23C4E98A" w14:textId="77777777" w:rsidR="00D65C49" w:rsidRPr="00374636" w:rsidRDefault="00D65C49" w:rsidP="00491AC2">
            <w:pPr>
              <w:pStyle w:val="TAL"/>
              <w:rPr>
                <w:rFonts w:eastAsia="MS Mincho"/>
              </w:rPr>
            </w:pPr>
          </w:p>
        </w:tc>
        <w:tc>
          <w:tcPr>
            <w:tcW w:w="1104" w:type="dxa"/>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tcPr>
          <w:p w14:paraId="68356CCA" w14:textId="77777777" w:rsidR="00D65C49" w:rsidRPr="00374636" w:rsidRDefault="00D65C49" w:rsidP="00491AC2">
            <w:pPr>
              <w:pStyle w:val="TAL"/>
            </w:pPr>
            <w:r w:rsidRPr="00374636">
              <w:t xml:space="preserve">      criticalExtensions CHOICE {</w:t>
            </w:r>
          </w:p>
        </w:tc>
        <w:tc>
          <w:tcPr>
            <w:tcW w:w="2267" w:type="dxa"/>
          </w:tcPr>
          <w:p w14:paraId="649B5DEB" w14:textId="77777777" w:rsidR="00D65C49" w:rsidRPr="00374636" w:rsidRDefault="00D65C49" w:rsidP="00491AC2">
            <w:pPr>
              <w:pStyle w:val="TAL"/>
              <w:rPr>
                <w:rFonts w:eastAsia="MS Mincho"/>
              </w:rPr>
            </w:pPr>
          </w:p>
        </w:tc>
        <w:tc>
          <w:tcPr>
            <w:tcW w:w="1700" w:type="dxa"/>
          </w:tcPr>
          <w:p w14:paraId="376EE6B9" w14:textId="77777777" w:rsidR="00D65C49" w:rsidRPr="00374636" w:rsidRDefault="00D65C49" w:rsidP="00491AC2">
            <w:pPr>
              <w:pStyle w:val="TAL"/>
              <w:rPr>
                <w:rFonts w:eastAsia="MS Mincho"/>
              </w:rPr>
            </w:pPr>
          </w:p>
        </w:tc>
        <w:tc>
          <w:tcPr>
            <w:tcW w:w="1104" w:type="dxa"/>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tcPr>
          <w:p w14:paraId="0F1C0085" w14:textId="77777777" w:rsidR="00D65C49" w:rsidRPr="00374636" w:rsidRDefault="00D65C49" w:rsidP="00491AC2">
            <w:pPr>
              <w:pStyle w:val="TAL"/>
            </w:pPr>
            <w:r w:rsidRPr="00374636">
              <w:t xml:space="preserve">        c1 CHOICE {</w:t>
            </w:r>
          </w:p>
        </w:tc>
        <w:tc>
          <w:tcPr>
            <w:tcW w:w="2267" w:type="dxa"/>
          </w:tcPr>
          <w:p w14:paraId="404CAD7B" w14:textId="77777777" w:rsidR="00D65C49" w:rsidRPr="00374636" w:rsidRDefault="00D65C49" w:rsidP="00491AC2">
            <w:pPr>
              <w:pStyle w:val="TAL"/>
              <w:rPr>
                <w:rFonts w:eastAsia="MS Mincho"/>
              </w:rPr>
            </w:pPr>
          </w:p>
        </w:tc>
        <w:tc>
          <w:tcPr>
            <w:tcW w:w="1700" w:type="dxa"/>
          </w:tcPr>
          <w:p w14:paraId="58A8263E" w14:textId="77777777" w:rsidR="00D65C49" w:rsidRPr="00374636" w:rsidRDefault="00D65C49" w:rsidP="00491AC2">
            <w:pPr>
              <w:pStyle w:val="TAL"/>
              <w:rPr>
                <w:rFonts w:eastAsia="MS Mincho"/>
              </w:rPr>
            </w:pPr>
          </w:p>
        </w:tc>
        <w:tc>
          <w:tcPr>
            <w:tcW w:w="1104" w:type="dxa"/>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tcPr>
          <w:p w14:paraId="24E04FFE" w14:textId="77777777" w:rsidR="00D65C49" w:rsidRPr="00374636" w:rsidRDefault="00D65C49" w:rsidP="00491AC2">
            <w:pPr>
              <w:pStyle w:val="TAL"/>
            </w:pPr>
            <w:r w:rsidRPr="00374636">
              <w:t xml:space="preserve">          requestLocationInformation-r9 SEQUENCE {</w:t>
            </w:r>
          </w:p>
        </w:tc>
        <w:tc>
          <w:tcPr>
            <w:tcW w:w="2267" w:type="dxa"/>
          </w:tcPr>
          <w:p w14:paraId="4C699758" w14:textId="77777777" w:rsidR="00D65C49" w:rsidRPr="00374636" w:rsidRDefault="00D65C49" w:rsidP="00491AC2">
            <w:pPr>
              <w:pStyle w:val="TAL"/>
              <w:rPr>
                <w:rFonts w:eastAsia="MS Mincho"/>
              </w:rPr>
            </w:pPr>
          </w:p>
        </w:tc>
        <w:tc>
          <w:tcPr>
            <w:tcW w:w="1700" w:type="dxa"/>
          </w:tcPr>
          <w:p w14:paraId="09DFDD2B" w14:textId="77777777" w:rsidR="00D65C49" w:rsidRPr="00374636" w:rsidRDefault="00D65C49" w:rsidP="00491AC2">
            <w:pPr>
              <w:pStyle w:val="TAL"/>
              <w:rPr>
                <w:rFonts w:eastAsia="MS Mincho"/>
              </w:rPr>
            </w:pPr>
          </w:p>
        </w:tc>
        <w:tc>
          <w:tcPr>
            <w:tcW w:w="1104" w:type="dxa"/>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tcPr>
          <w:p w14:paraId="6C837709" w14:textId="77777777" w:rsidR="00D65C49" w:rsidRPr="00374636" w:rsidRDefault="00D65C49" w:rsidP="00491AC2">
            <w:pPr>
              <w:pStyle w:val="TAL"/>
            </w:pPr>
            <w:r w:rsidRPr="00374636">
              <w:t xml:space="preserve">            commonIEsRequestLocationInformation</w:t>
            </w:r>
          </w:p>
          <w:p w14:paraId="0A7A74EE" w14:textId="77777777" w:rsidR="00D65C49" w:rsidRPr="00374636" w:rsidRDefault="00D65C49" w:rsidP="00491AC2">
            <w:pPr>
              <w:pStyle w:val="TAL"/>
            </w:pPr>
            <w:r w:rsidRPr="00374636">
              <w:t xml:space="preserve">            SEQUENCE {</w:t>
            </w:r>
          </w:p>
        </w:tc>
        <w:tc>
          <w:tcPr>
            <w:tcW w:w="2267" w:type="dxa"/>
          </w:tcPr>
          <w:p w14:paraId="16E48E3A" w14:textId="77777777" w:rsidR="00D65C49" w:rsidRPr="00374636" w:rsidRDefault="00D65C49" w:rsidP="00491AC2">
            <w:pPr>
              <w:pStyle w:val="TAL"/>
              <w:rPr>
                <w:rFonts w:eastAsia="MS Mincho"/>
              </w:rPr>
            </w:pPr>
          </w:p>
        </w:tc>
        <w:tc>
          <w:tcPr>
            <w:tcW w:w="1700" w:type="dxa"/>
          </w:tcPr>
          <w:p w14:paraId="593110A6" w14:textId="77777777" w:rsidR="00D65C49" w:rsidRPr="00374636" w:rsidRDefault="00D65C49" w:rsidP="00491AC2">
            <w:pPr>
              <w:pStyle w:val="TAL"/>
              <w:rPr>
                <w:rFonts w:eastAsia="MS Mincho"/>
              </w:rPr>
            </w:pPr>
          </w:p>
        </w:tc>
        <w:tc>
          <w:tcPr>
            <w:tcW w:w="1104" w:type="dxa"/>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tcPr>
          <w:p w14:paraId="3633EC27" w14:textId="77777777" w:rsidR="00D65C49" w:rsidRPr="00374636" w:rsidRDefault="00D65C49" w:rsidP="00491AC2">
            <w:pPr>
              <w:pStyle w:val="TAL"/>
            </w:pPr>
            <w:r w:rsidRPr="00374636">
              <w:t xml:space="preserve">              locationInformationType</w:t>
            </w:r>
          </w:p>
        </w:tc>
        <w:tc>
          <w:tcPr>
            <w:tcW w:w="2267" w:type="dxa"/>
          </w:tcPr>
          <w:p w14:paraId="00F75CDA"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2CB1D204" w14:textId="77777777" w:rsidR="00D65C49" w:rsidRPr="00374636" w:rsidRDefault="00D65C49" w:rsidP="00491AC2">
            <w:pPr>
              <w:pStyle w:val="TAL"/>
              <w:rPr>
                <w:rFonts w:eastAsia="MS Mincho"/>
              </w:rPr>
            </w:pPr>
          </w:p>
        </w:tc>
        <w:tc>
          <w:tcPr>
            <w:tcW w:w="1104" w:type="dxa"/>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tcPr>
          <w:p w14:paraId="7CB08103" w14:textId="77777777" w:rsidR="00D65C49" w:rsidRPr="00374636" w:rsidRDefault="00D65C49" w:rsidP="00491AC2">
            <w:pPr>
              <w:pStyle w:val="TAL"/>
            </w:pPr>
            <w:r w:rsidRPr="00374636">
              <w:t xml:space="preserve">              triggeredReporting</w:t>
            </w:r>
          </w:p>
        </w:tc>
        <w:tc>
          <w:tcPr>
            <w:tcW w:w="2267" w:type="dxa"/>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4438EF4" w14:textId="77777777" w:rsidR="00D65C49" w:rsidRPr="00374636" w:rsidRDefault="00D65C49" w:rsidP="00491AC2">
            <w:pPr>
              <w:pStyle w:val="TAL"/>
              <w:rPr>
                <w:rFonts w:eastAsia="MS Mincho"/>
              </w:rPr>
            </w:pPr>
          </w:p>
        </w:tc>
        <w:tc>
          <w:tcPr>
            <w:tcW w:w="1104" w:type="dxa"/>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tcPr>
          <w:p w14:paraId="2BEAAAE3" w14:textId="77777777" w:rsidR="00D65C49" w:rsidRPr="00374636" w:rsidRDefault="00D65C49" w:rsidP="00491AC2">
            <w:pPr>
              <w:pStyle w:val="TAL"/>
            </w:pPr>
            <w:r w:rsidRPr="00374636">
              <w:t xml:space="preserve">              periodicalReporting</w:t>
            </w:r>
          </w:p>
        </w:tc>
        <w:tc>
          <w:tcPr>
            <w:tcW w:w="2267" w:type="dxa"/>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08425A2" w14:textId="77777777" w:rsidR="00D65C49" w:rsidRPr="00374636" w:rsidRDefault="00D65C49" w:rsidP="00491AC2">
            <w:pPr>
              <w:pStyle w:val="TAL"/>
              <w:rPr>
                <w:rFonts w:eastAsia="MS Mincho"/>
              </w:rPr>
            </w:pPr>
          </w:p>
        </w:tc>
        <w:tc>
          <w:tcPr>
            <w:tcW w:w="1104" w:type="dxa"/>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tcPr>
          <w:p w14:paraId="3D490D83" w14:textId="77777777" w:rsidR="00D65C49" w:rsidRPr="00374636" w:rsidRDefault="00D65C49" w:rsidP="00491AC2">
            <w:pPr>
              <w:pStyle w:val="TAL"/>
            </w:pPr>
            <w:r w:rsidRPr="00374636">
              <w:t xml:space="preserve">              additionalInformation</w:t>
            </w:r>
          </w:p>
        </w:tc>
        <w:tc>
          <w:tcPr>
            <w:tcW w:w="2267" w:type="dxa"/>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051254D0" w14:textId="77777777" w:rsidR="00D65C49" w:rsidRPr="00374636" w:rsidRDefault="00D65C49" w:rsidP="00491AC2">
            <w:pPr>
              <w:pStyle w:val="TAL"/>
              <w:rPr>
                <w:rFonts w:eastAsia="MS Mincho"/>
              </w:rPr>
            </w:pPr>
          </w:p>
        </w:tc>
        <w:tc>
          <w:tcPr>
            <w:tcW w:w="1104" w:type="dxa"/>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tcPr>
          <w:p w14:paraId="798A8A22" w14:textId="77777777" w:rsidR="00D65C49" w:rsidRPr="00374636" w:rsidRDefault="00D65C49" w:rsidP="00491AC2">
            <w:pPr>
              <w:pStyle w:val="TAL"/>
            </w:pPr>
            <w:r w:rsidRPr="00374636">
              <w:t xml:space="preserve">              qos SEQUENCE {</w:t>
            </w:r>
          </w:p>
        </w:tc>
        <w:tc>
          <w:tcPr>
            <w:tcW w:w="2267" w:type="dxa"/>
          </w:tcPr>
          <w:p w14:paraId="52E2304A" w14:textId="77777777" w:rsidR="00D65C49" w:rsidRPr="00374636" w:rsidRDefault="00D65C49" w:rsidP="00491AC2">
            <w:pPr>
              <w:pStyle w:val="TAL"/>
              <w:rPr>
                <w:rFonts w:eastAsia="MS Mincho"/>
              </w:rPr>
            </w:pPr>
          </w:p>
        </w:tc>
        <w:tc>
          <w:tcPr>
            <w:tcW w:w="1700" w:type="dxa"/>
          </w:tcPr>
          <w:p w14:paraId="4A635D20" w14:textId="77777777" w:rsidR="00D65C49" w:rsidRPr="00374636" w:rsidRDefault="00D65C49" w:rsidP="00491AC2">
            <w:pPr>
              <w:pStyle w:val="TAL"/>
              <w:rPr>
                <w:rFonts w:eastAsia="MS Mincho"/>
              </w:rPr>
            </w:pPr>
          </w:p>
        </w:tc>
        <w:tc>
          <w:tcPr>
            <w:tcW w:w="1104" w:type="dxa"/>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tcPr>
          <w:p w14:paraId="33DA9D7B" w14:textId="77777777" w:rsidR="00D65C49" w:rsidRPr="00374636" w:rsidRDefault="00D65C49" w:rsidP="00491AC2">
            <w:pPr>
              <w:pStyle w:val="TAL"/>
            </w:pPr>
            <w:r w:rsidRPr="00374636">
              <w:t xml:space="preserve">                 horizontalAccuracy</w:t>
            </w:r>
          </w:p>
        </w:tc>
        <w:tc>
          <w:tcPr>
            <w:tcW w:w="2267" w:type="dxa"/>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9F5D0C4" w14:textId="77777777" w:rsidR="00D65C49" w:rsidRPr="00374636" w:rsidRDefault="00D65C49" w:rsidP="00491AC2">
            <w:pPr>
              <w:pStyle w:val="TAL"/>
              <w:rPr>
                <w:rFonts w:eastAsia="MS Mincho"/>
              </w:rPr>
            </w:pPr>
          </w:p>
        </w:tc>
        <w:tc>
          <w:tcPr>
            <w:tcW w:w="1104" w:type="dxa"/>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tcPr>
          <w:p w14:paraId="060C9A7B" w14:textId="77777777" w:rsidR="00D65C49" w:rsidRPr="00374636" w:rsidRDefault="00D65C49" w:rsidP="00491AC2">
            <w:pPr>
              <w:pStyle w:val="TAL"/>
            </w:pPr>
            <w:r w:rsidRPr="00374636">
              <w:t xml:space="preserve">                 verticalCoordinateRequest</w:t>
            </w:r>
          </w:p>
        </w:tc>
        <w:tc>
          <w:tcPr>
            <w:tcW w:w="2267" w:type="dxa"/>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tcPr>
          <w:p w14:paraId="076CE16D" w14:textId="77777777" w:rsidR="00D65C49" w:rsidRPr="00374636" w:rsidRDefault="00D65C49" w:rsidP="00491AC2">
            <w:pPr>
              <w:pStyle w:val="TAL"/>
              <w:rPr>
                <w:rFonts w:eastAsia="MS Mincho"/>
              </w:rPr>
            </w:pPr>
          </w:p>
        </w:tc>
        <w:tc>
          <w:tcPr>
            <w:tcW w:w="1104" w:type="dxa"/>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tcPr>
          <w:p w14:paraId="2493ACB1" w14:textId="77777777" w:rsidR="00D65C49" w:rsidRPr="00374636" w:rsidRDefault="00D65C49" w:rsidP="00491AC2">
            <w:pPr>
              <w:pStyle w:val="TAL"/>
            </w:pPr>
            <w:r w:rsidRPr="00374636">
              <w:t xml:space="preserve">                 verticalAccuracy</w:t>
            </w:r>
          </w:p>
        </w:tc>
        <w:tc>
          <w:tcPr>
            <w:tcW w:w="2267" w:type="dxa"/>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E74F1F4" w14:textId="77777777" w:rsidR="00D65C49" w:rsidRPr="00374636" w:rsidRDefault="00D65C49" w:rsidP="00491AC2">
            <w:pPr>
              <w:pStyle w:val="TAL"/>
              <w:rPr>
                <w:rFonts w:eastAsia="MS Mincho"/>
              </w:rPr>
            </w:pPr>
          </w:p>
        </w:tc>
        <w:tc>
          <w:tcPr>
            <w:tcW w:w="1104" w:type="dxa"/>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tcPr>
          <w:p w14:paraId="5D5B7267" w14:textId="77777777" w:rsidR="00D65C49" w:rsidRPr="00374636" w:rsidRDefault="00D65C49" w:rsidP="00491AC2">
            <w:pPr>
              <w:pStyle w:val="TAL"/>
            </w:pPr>
            <w:r w:rsidRPr="00374636">
              <w:t xml:space="preserve">                 responseTime SEQUENCE {</w:t>
            </w:r>
          </w:p>
        </w:tc>
        <w:tc>
          <w:tcPr>
            <w:tcW w:w="2267" w:type="dxa"/>
          </w:tcPr>
          <w:p w14:paraId="1840CD7C" w14:textId="77777777" w:rsidR="00D65C49" w:rsidRPr="00374636" w:rsidRDefault="00D65C49" w:rsidP="00491AC2">
            <w:pPr>
              <w:pStyle w:val="TAL"/>
              <w:rPr>
                <w:rFonts w:eastAsia="MS Mincho"/>
              </w:rPr>
            </w:pPr>
          </w:p>
        </w:tc>
        <w:tc>
          <w:tcPr>
            <w:tcW w:w="1700" w:type="dxa"/>
          </w:tcPr>
          <w:p w14:paraId="0917CF63" w14:textId="77777777" w:rsidR="00D65C49" w:rsidRPr="00374636" w:rsidRDefault="00D65C49" w:rsidP="00491AC2">
            <w:pPr>
              <w:pStyle w:val="TAL"/>
              <w:rPr>
                <w:rFonts w:eastAsia="MS Mincho"/>
              </w:rPr>
            </w:pPr>
          </w:p>
        </w:tc>
        <w:tc>
          <w:tcPr>
            <w:tcW w:w="1104" w:type="dxa"/>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tcPr>
          <w:p w14:paraId="3E6CA8E1" w14:textId="77777777" w:rsidR="00D65C49" w:rsidRPr="00374636" w:rsidRDefault="00D65C49" w:rsidP="00491AC2">
            <w:pPr>
              <w:pStyle w:val="TAL"/>
            </w:pPr>
            <w:r w:rsidRPr="00374636">
              <w:t xml:space="preserve">                   time</w:t>
            </w:r>
          </w:p>
        </w:tc>
        <w:tc>
          <w:tcPr>
            <w:tcW w:w="2267" w:type="dxa"/>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tcPr>
          <w:p w14:paraId="5EC9201B" w14:textId="77777777" w:rsidR="00D65C49" w:rsidRPr="00374636" w:rsidRDefault="00D65C49" w:rsidP="00491AC2">
            <w:pPr>
              <w:pStyle w:val="TAL"/>
            </w:pPr>
            <w:r w:rsidRPr="00374636">
              <w:t xml:space="preserve">                   responseTimeEarlyFix-r12</w:t>
            </w:r>
          </w:p>
        </w:tc>
        <w:tc>
          <w:tcPr>
            <w:tcW w:w="2267" w:type="dxa"/>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FE44886" w14:textId="77777777" w:rsidR="00D65C49" w:rsidRPr="00374636" w:rsidRDefault="00D65C49" w:rsidP="00491AC2">
            <w:pPr>
              <w:pStyle w:val="TAL"/>
              <w:rPr>
                <w:rFonts w:eastAsia="MS Mincho"/>
              </w:rPr>
            </w:pPr>
          </w:p>
        </w:tc>
        <w:tc>
          <w:tcPr>
            <w:tcW w:w="1104" w:type="dxa"/>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tcPr>
          <w:p w14:paraId="04F47803" w14:textId="77777777" w:rsidR="00D65C49" w:rsidRPr="00374636" w:rsidRDefault="00D65C49" w:rsidP="00491AC2">
            <w:pPr>
              <w:pStyle w:val="TAL"/>
            </w:pPr>
            <w:r w:rsidRPr="00374636">
              <w:t xml:space="preserve">                 }</w:t>
            </w:r>
          </w:p>
        </w:tc>
        <w:tc>
          <w:tcPr>
            <w:tcW w:w="2267" w:type="dxa"/>
          </w:tcPr>
          <w:p w14:paraId="31ACB966" w14:textId="77777777" w:rsidR="00D65C49" w:rsidRPr="00374636" w:rsidRDefault="00D65C49" w:rsidP="00491AC2">
            <w:pPr>
              <w:pStyle w:val="TAL"/>
              <w:rPr>
                <w:rFonts w:eastAsia="MS Mincho"/>
              </w:rPr>
            </w:pPr>
          </w:p>
        </w:tc>
        <w:tc>
          <w:tcPr>
            <w:tcW w:w="1700" w:type="dxa"/>
          </w:tcPr>
          <w:p w14:paraId="4A513B45" w14:textId="77777777" w:rsidR="00D65C49" w:rsidRPr="00374636" w:rsidRDefault="00D65C49" w:rsidP="00491AC2">
            <w:pPr>
              <w:pStyle w:val="TAL"/>
              <w:rPr>
                <w:rFonts w:eastAsia="MS Mincho"/>
              </w:rPr>
            </w:pPr>
          </w:p>
        </w:tc>
        <w:tc>
          <w:tcPr>
            <w:tcW w:w="1104" w:type="dxa"/>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tcPr>
          <w:p w14:paraId="184E2D9E" w14:textId="77777777" w:rsidR="00D65C49" w:rsidRPr="00374636" w:rsidRDefault="00D65C49" w:rsidP="00491AC2">
            <w:pPr>
              <w:pStyle w:val="TAL"/>
            </w:pPr>
            <w:r w:rsidRPr="00374636">
              <w:t xml:space="preserve">                 velocityRequest</w:t>
            </w:r>
          </w:p>
        </w:tc>
        <w:tc>
          <w:tcPr>
            <w:tcW w:w="2267" w:type="dxa"/>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tcPr>
          <w:p w14:paraId="4144A9C0" w14:textId="77777777" w:rsidR="00D65C49" w:rsidRPr="00374636" w:rsidRDefault="00D65C49" w:rsidP="00491AC2">
            <w:pPr>
              <w:pStyle w:val="TAL"/>
              <w:rPr>
                <w:rFonts w:eastAsia="MS Mincho"/>
              </w:rPr>
            </w:pPr>
          </w:p>
        </w:tc>
        <w:tc>
          <w:tcPr>
            <w:tcW w:w="1104" w:type="dxa"/>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tcPr>
          <w:p w14:paraId="3C5A5CAD" w14:textId="77777777" w:rsidR="00D65C49" w:rsidRPr="00374636" w:rsidRDefault="00D65C49" w:rsidP="00491AC2">
            <w:pPr>
              <w:pStyle w:val="TAL"/>
            </w:pPr>
            <w:r w:rsidRPr="00374636">
              <w:t xml:space="preserve">              }</w:t>
            </w:r>
          </w:p>
        </w:tc>
        <w:tc>
          <w:tcPr>
            <w:tcW w:w="2267" w:type="dxa"/>
          </w:tcPr>
          <w:p w14:paraId="71A230E3" w14:textId="77777777" w:rsidR="00D65C49" w:rsidRPr="00374636" w:rsidRDefault="00D65C49" w:rsidP="00491AC2">
            <w:pPr>
              <w:pStyle w:val="TAL"/>
              <w:rPr>
                <w:rFonts w:eastAsia="MS Mincho"/>
              </w:rPr>
            </w:pPr>
          </w:p>
        </w:tc>
        <w:tc>
          <w:tcPr>
            <w:tcW w:w="1700" w:type="dxa"/>
          </w:tcPr>
          <w:p w14:paraId="763A5EB6" w14:textId="77777777" w:rsidR="00D65C49" w:rsidRPr="00374636" w:rsidRDefault="00D65C49" w:rsidP="00491AC2">
            <w:pPr>
              <w:pStyle w:val="TAL"/>
              <w:rPr>
                <w:rFonts w:eastAsia="MS Mincho"/>
              </w:rPr>
            </w:pPr>
          </w:p>
        </w:tc>
        <w:tc>
          <w:tcPr>
            <w:tcW w:w="1104" w:type="dxa"/>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tcPr>
          <w:p w14:paraId="13A0032F" w14:textId="77777777" w:rsidR="00D65C49" w:rsidRPr="00374636" w:rsidRDefault="00D65C49" w:rsidP="00491AC2">
            <w:pPr>
              <w:pStyle w:val="TAL"/>
            </w:pPr>
            <w:r w:rsidRPr="00374636">
              <w:t xml:space="preserve">              environment</w:t>
            </w:r>
          </w:p>
        </w:tc>
        <w:tc>
          <w:tcPr>
            <w:tcW w:w="2267" w:type="dxa"/>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9EAB669" w14:textId="77777777" w:rsidR="00D65C49" w:rsidRPr="00374636" w:rsidRDefault="00D65C49" w:rsidP="00491AC2">
            <w:pPr>
              <w:pStyle w:val="TAL"/>
              <w:rPr>
                <w:rFonts w:eastAsia="MS Mincho"/>
              </w:rPr>
            </w:pPr>
          </w:p>
        </w:tc>
        <w:tc>
          <w:tcPr>
            <w:tcW w:w="1104" w:type="dxa"/>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tcPr>
          <w:p w14:paraId="786105B8" w14:textId="77777777" w:rsidR="00D65C49" w:rsidRPr="00374636" w:rsidRDefault="00D65C49" w:rsidP="00491AC2">
            <w:pPr>
              <w:pStyle w:val="TAL"/>
            </w:pPr>
            <w:r w:rsidRPr="00374636">
              <w:t xml:space="preserve">              locationCoordinateTypes</w:t>
            </w:r>
          </w:p>
        </w:tc>
        <w:tc>
          <w:tcPr>
            <w:tcW w:w="2267" w:type="dxa"/>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9E44F8" w14:textId="77777777" w:rsidR="00D65C49" w:rsidRPr="00374636" w:rsidRDefault="00D65C49" w:rsidP="00491AC2">
            <w:pPr>
              <w:pStyle w:val="TAL"/>
              <w:rPr>
                <w:rFonts w:eastAsia="MS Mincho"/>
              </w:rPr>
            </w:pPr>
          </w:p>
        </w:tc>
        <w:tc>
          <w:tcPr>
            <w:tcW w:w="1104" w:type="dxa"/>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tcPr>
          <w:p w14:paraId="5C10C8C3" w14:textId="77777777" w:rsidR="00D65C49" w:rsidRPr="00374636" w:rsidRDefault="00D65C49" w:rsidP="00491AC2">
            <w:pPr>
              <w:pStyle w:val="TAL"/>
            </w:pPr>
            <w:r w:rsidRPr="00374636">
              <w:t xml:space="preserve">              velocityTypes</w:t>
            </w:r>
          </w:p>
        </w:tc>
        <w:tc>
          <w:tcPr>
            <w:tcW w:w="2267" w:type="dxa"/>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F2F5D05" w14:textId="77777777" w:rsidR="00D65C49" w:rsidRPr="00374636" w:rsidRDefault="00D65C49" w:rsidP="00491AC2">
            <w:pPr>
              <w:pStyle w:val="TAL"/>
              <w:rPr>
                <w:rFonts w:eastAsia="MS Mincho"/>
              </w:rPr>
            </w:pPr>
          </w:p>
        </w:tc>
        <w:tc>
          <w:tcPr>
            <w:tcW w:w="1104" w:type="dxa"/>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tcPr>
          <w:p w14:paraId="6402FA8D" w14:textId="77777777" w:rsidR="00D65C49" w:rsidRPr="00374636" w:rsidRDefault="00D65C49" w:rsidP="00491AC2">
            <w:pPr>
              <w:pStyle w:val="TAL"/>
            </w:pPr>
            <w:r w:rsidRPr="00374636">
              <w:t xml:space="preserve">            }</w:t>
            </w:r>
          </w:p>
        </w:tc>
        <w:tc>
          <w:tcPr>
            <w:tcW w:w="2267" w:type="dxa"/>
          </w:tcPr>
          <w:p w14:paraId="6152D561" w14:textId="77777777" w:rsidR="00D65C49" w:rsidRPr="00374636" w:rsidRDefault="00D65C49" w:rsidP="00491AC2">
            <w:pPr>
              <w:pStyle w:val="TAL"/>
              <w:rPr>
                <w:rFonts w:eastAsia="MS Mincho"/>
              </w:rPr>
            </w:pPr>
          </w:p>
        </w:tc>
        <w:tc>
          <w:tcPr>
            <w:tcW w:w="1700" w:type="dxa"/>
          </w:tcPr>
          <w:p w14:paraId="41D0C221" w14:textId="77777777" w:rsidR="00D65C49" w:rsidRPr="00374636" w:rsidRDefault="00D65C49" w:rsidP="00491AC2">
            <w:pPr>
              <w:pStyle w:val="TAL"/>
              <w:rPr>
                <w:rFonts w:eastAsia="MS Mincho"/>
              </w:rPr>
            </w:pPr>
          </w:p>
        </w:tc>
        <w:tc>
          <w:tcPr>
            <w:tcW w:w="1104" w:type="dxa"/>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tcPr>
          <w:p w14:paraId="6F2C8AB8" w14:textId="2F8A31BE" w:rsidR="00D65C49" w:rsidRPr="00374636" w:rsidRDefault="00D65C49" w:rsidP="00491AC2">
            <w:pPr>
              <w:pStyle w:val="TAL"/>
            </w:pPr>
            <w:r w:rsidRPr="00374636">
              <w:t xml:space="preserve">            a-gnss-RequestLocationInformation</w:t>
            </w:r>
          </w:p>
        </w:tc>
        <w:tc>
          <w:tcPr>
            <w:tcW w:w="2267" w:type="dxa"/>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C8E9C37" w14:textId="77777777" w:rsidR="00D65C49" w:rsidRPr="00374636" w:rsidRDefault="00D65C49" w:rsidP="00491AC2">
            <w:pPr>
              <w:pStyle w:val="TAL"/>
              <w:rPr>
                <w:rFonts w:eastAsia="MS Mincho"/>
              </w:rPr>
            </w:pPr>
          </w:p>
        </w:tc>
        <w:tc>
          <w:tcPr>
            <w:tcW w:w="1104" w:type="dxa"/>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tcPr>
          <w:p w14:paraId="53AF39B4" w14:textId="2095C75E" w:rsidR="00D65C49" w:rsidRPr="00374636" w:rsidRDefault="00D65C49" w:rsidP="00491AC2">
            <w:pPr>
              <w:pStyle w:val="TAL"/>
            </w:pPr>
            <w:r w:rsidRPr="00374636">
              <w:t xml:space="preserve">            otdoa-RequestLocationInformation</w:t>
            </w:r>
            <w:r w:rsidR="00637A02" w:rsidRPr="00374636">
              <w:t xml:space="preserve"> </w:t>
            </w:r>
            <w:r w:rsidRPr="00374636">
              <w:t>SEQUENCE {</w:t>
            </w:r>
          </w:p>
        </w:tc>
        <w:tc>
          <w:tcPr>
            <w:tcW w:w="2267" w:type="dxa"/>
          </w:tcPr>
          <w:p w14:paraId="04458F47" w14:textId="77777777" w:rsidR="00D65C49" w:rsidRPr="00374636" w:rsidRDefault="00D65C49" w:rsidP="00491AC2">
            <w:pPr>
              <w:pStyle w:val="TAL"/>
              <w:rPr>
                <w:rFonts w:eastAsia="MS Mincho"/>
              </w:rPr>
            </w:pPr>
          </w:p>
        </w:tc>
        <w:tc>
          <w:tcPr>
            <w:tcW w:w="1700" w:type="dxa"/>
          </w:tcPr>
          <w:p w14:paraId="7B9644F2" w14:textId="77777777" w:rsidR="00D65C49" w:rsidRPr="00374636" w:rsidRDefault="00D65C49" w:rsidP="00491AC2">
            <w:pPr>
              <w:pStyle w:val="TAL"/>
              <w:rPr>
                <w:rFonts w:eastAsia="MS Mincho"/>
              </w:rPr>
            </w:pPr>
          </w:p>
        </w:tc>
        <w:tc>
          <w:tcPr>
            <w:tcW w:w="1104" w:type="dxa"/>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tcPr>
          <w:p w14:paraId="32DA386C" w14:textId="77777777" w:rsidR="00D65C49" w:rsidRPr="00374636" w:rsidRDefault="00D65C49" w:rsidP="00491AC2">
            <w:pPr>
              <w:pStyle w:val="TAL"/>
            </w:pPr>
            <w:r w:rsidRPr="00374636">
              <w:t xml:space="preserve">                 assistanceAvailability</w:t>
            </w:r>
          </w:p>
        </w:tc>
        <w:tc>
          <w:tcPr>
            <w:tcW w:w="2267" w:type="dxa"/>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tcPr>
          <w:p w14:paraId="14DF303C" w14:textId="77777777" w:rsidR="00D65C49" w:rsidRPr="00374636" w:rsidRDefault="00D65C49" w:rsidP="00491AC2">
            <w:pPr>
              <w:pStyle w:val="TAL"/>
              <w:rPr>
                <w:rFonts w:eastAsia="MS Mincho"/>
              </w:rPr>
            </w:pPr>
          </w:p>
        </w:tc>
        <w:tc>
          <w:tcPr>
            <w:tcW w:w="1104" w:type="dxa"/>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tcPr>
          <w:p w14:paraId="4DED0266" w14:textId="77777777" w:rsidR="00D65C49" w:rsidRPr="00374636" w:rsidRDefault="00D65C49" w:rsidP="00491AC2">
            <w:pPr>
              <w:pStyle w:val="TAL"/>
            </w:pPr>
            <w:r w:rsidRPr="00374636">
              <w:t xml:space="preserve">            }</w:t>
            </w:r>
          </w:p>
        </w:tc>
        <w:tc>
          <w:tcPr>
            <w:tcW w:w="2267" w:type="dxa"/>
          </w:tcPr>
          <w:p w14:paraId="1881D2C8" w14:textId="77777777" w:rsidR="00D65C49" w:rsidRPr="00374636" w:rsidRDefault="00D65C49" w:rsidP="00491AC2">
            <w:pPr>
              <w:pStyle w:val="TAL"/>
              <w:rPr>
                <w:rFonts w:eastAsia="MS Mincho"/>
              </w:rPr>
            </w:pPr>
          </w:p>
        </w:tc>
        <w:tc>
          <w:tcPr>
            <w:tcW w:w="1700" w:type="dxa"/>
          </w:tcPr>
          <w:p w14:paraId="47800052" w14:textId="77777777" w:rsidR="00D65C49" w:rsidRPr="00374636" w:rsidRDefault="00D65C49" w:rsidP="00491AC2">
            <w:pPr>
              <w:pStyle w:val="TAL"/>
              <w:rPr>
                <w:rFonts w:eastAsia="MS Mincho"/>
              </w:rPr>
            </w:pPr>
          </w:p>
        </w:tc>
        <w:tc>
          <w:tcPr>
            <w:tcW w:w="1104" w:type="dxa"/>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tcPr>
          <w:p w14:paraId="6A8835D7" w14:textId="77777777" w:rsidR="00D65C49" w:rsidRPr="00374636" w:rsidRDefault="00D65C49" w:rsidP="00491AC2">
            <w:pPr>
              <w:pStyle w:val="TAL"/>
            </w:pPr>
            <w:r w:rsidRPr="00374636">
              <w:t xml:space="preserve">            ecid-RequestLocationInformation</w:t>
            </w:r>
          </w:p>
        </w:tc>
        <w:tc>
          <w:tcPr>
            <w:tcW w:w="2267" w:type="dxa"/>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B0355C1" w14:textId="77777777" w:rsidR="00D65C49" w:rsidRPr="00374636" w:rsidRDefault="00D65C49" w:rsidP="00491AC2">
            <w:pPr>
              <w:pStyle w:val="TAL"/>
              <w:rPr>
                <w:rFonts w:eastAsia="MS Mincho"/>
              </w:rPr>
            </w:pPr>
          </w:p>
        </w:tc>
        <w:tc>
          <w:tcPr>
            <w:tcW w:w="1104" w:type="dxa"/>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tcPr>
          <w:p w14:paraId="7E603441" w14:textId="77777777" w:rsidR="00D65C49" w:rsidRPr="00374636" w:rsidRDefault="00D65C49" w:rsidP="00491AC2">
            <w:pPr>
              <w:pStyle w:val="TAL"/>
            </w:pPr>
            <w:r w:rsidRPr="00374636">
              <w:t xml:space="preserve">            epdu-RequestLocationInformation</w:t>
            </w:r>
          </w:p>
        </w:tc>
        <w:tc>
          <w:tcPr>
            <w:tcW w:w="2267" w:type="dxa"/>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DCB87B6" w14:textId="77777777" w:rsidR="00D65C49" w:rsidRPr="00374636" w:rsidRDefault="00D65C49" w:rsidP="00491AC2">
            <w:pPr>
              <w:pStyle w:val="TAL"/>
              <w:rPr>
                <w:rFonts w:eastAsia="MS Mincho"/>
              </w:rPr>
            </w:pPr>
          </w:p>
        </w:tc>
        <w:tc>
          <w:tcPr>
            <w:tcW w:w="1104" w:type="dxa"/>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tcPr>
          <w:p w14:paraId="2F963C09" w14:textId="77777777" w:rsidR="00D65C49" w:rsidRPr="00374636" w:rsidRDefault="00D65C49" w:rsidP="00491AC2">
            <w:pPr>
              <w:pStyle w:val="TAL"/>
            </w:pPr>
            <w:r w:rsidRPr="00374636">
              <w:t xml:space="preserve">          }</w:t>
            </w:r>
          </w:p>
        </w:tc>
        <w:tc>
          <w:tcPr>
            <w:tcW w:w="2267" w:type="dxa"/>
          </w:tcPr>
          <w:p w14:paraId="3189DFA4" w14:textId="77777777" w:rsidR="00D65C49" w:rsidRPr="00374636" w:rsidRDefault="00D65C49" w:rsidP="00491AC2">
            <w:pPr>
              <w:pStyle w:val="TAL"/>
              <w:rPr>
                <w:rFonts w:eastAsia="MS Mincho"/>
              </w:rPr>
            </w:pPr>
          </w:p>
        </w:tc>
        <w:tc>
          <w:tcPr>
            <w:tcW w:w="1700" w:type="dxa"/>
          </w:tcPr>
          <w:p w14:paraId="11555D2A" w14:textId="77777777" w:rsidR="00D65C49" w:rsidRPr="00374636" w:rsidRDefault="00D65C49" w:rsidP="00491AC2">
            <w:pPr>
              <w:pStyle w:val="TAL"/>
              <w:rPr>
                <w:rFonts w:eastAsia="MS Mincho"/>
              </w:rPr>
            </w:pPr>
          </w:p>
        </w:tc>
        <w:tc>
          <w:tcPr>
            <w:tcW w:w="1104" w:type="dxa"/>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tcPr>
          <w:p w14:paraId="49408194" w14:textId="77777777" w:rsidR="00D65C49" w:rsidRPr="00374636" w:rsidRDefault="00D65C49" w:rsidP="00491AC2">
            <w:pPr>
              <w:pStyle w:val="TAL"/>
            </w:pPr>
            <w:r w:rsidRPr="00374636">
              <w:t xml:space="preserve">        }</w:t>
            </w:r>
          </w:p>
        </w:tc>
        <w:tc>
          <w:tcPr>
            <w:tcW w:w="2267" w:type="dxa"/>
          </w:tcPr>
          <w:p w14:paraId="4AB7ED39" w14:textId="77777777" w:rsidR="00D65C49" w:rsidRPr="00374636" w:rsidRDefault="00D65C49" w:rsidP="00491AC2">
            <w:pPr>
              <w:pStyle w:val="TAL"/>
              <w:rPr>
                <w:rFonts w:eastAsia="MS Mincho"/>
              </w:rPr>
            </w:pPr>
          </w:p>
        </w:tc>
        <w:tc>
          <w:tcPr>
            <w:tcW w:w="1700" w:type="dxa"/>
          </w:tcPr>
          <w:p w14:paraId="0D14711D" w14:textId="77777777" w:rsidR="00D65C49" w:rsidRPr="00374636" w:rsidRDefault="00D65C49" w:rsidP="00491AC2">
            <w:pPr>
              <w:pStyle w:val="TAL"/>
              <w:rPr>
                <w:rFonts w:eastAsia="MS Mincho"/>
              </w:rPr>
            </w:pPr>
          </w:p>
        </w:tc>
        <w:tc>
          <w:tcPr>
            <w:tcW w:w="1104" w:type="dxa"/>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tcPr>
          <w:p w14:paraId="00910DAE" w14:textId="77777777" w:rsidR="00D65C49" w:rsidRPr="00374636" w:rsidRDefault="00D65C49" w:rsidP="00491AC2">
            <w:pPr>
              <w:pStyle w:val="TAL"/>
            </w:pPr>
            <w:r w:rsidRPr="00374636">
              <w:t xml:space="preserve">      }</w:t>
            </w:r>
          </w:p>
        </w:tc>
        <w:tc>
          <w:tcPr>
            <w:tcW w:w="2267" w:type="dxa"/>
          </w:tcPr>
          <w:p w14:paraId="57C67ABE" w14:textId="77777777" w:rsidR="00D65C49" w:rsidRPr="00374636" w:rsidRDefault="00D65C49" w:rsidP="00491AC2">
            <w:pPr>
              <w:pStyle w:val="TAL"/>
              <w:rPr>
                <w:rFonts w:eastAsia="MS Mincho"/>
              </w:rPr>
            </w:pPr>
          </w:p>
        </w:tc>
        <w:tc>
          <w:tcPr>
            <w:tcW w:w="1700" w:type="dxa"/>
          </w:tcPr>
          <w:p w14:paraId="745F9D25" w14:textId="77777777" w:rsidR="00D65C49" w:rsidRPr="00374636" w:rsidRDefault="00D65C49" w:rsidP="00491AC2">
            <w:pPr>
              <w:pStyle w:val="TAL"/>
              <w:rPr>
                <w:rFonts w:eastAsia="MS Mincho"/>
              </w:rPr>
            </w:pPr>
          </w:p>
        </w:tc>
        <w:tc>
          <w:tcPr>
            <w:tcW w:w="1104" w:type="dxa"/>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tcPr>
          <w:p w14:paraId="2760204E" w14:textId="77777777" w:rsidR="00D65C49" w:rsidRPr="00374636" w:rsidRDefault="00D65C49" w:rsidP="00491AC2">
            <w:pPr>
              <w:pStyle w:val="TAL"/>
            </w:pPr>
            <w:r w:rsidRPr="00374636">
              <w:t xml:space="preserve">    }</w:t>
            </w:r>
          </w:p>
        </w:tc>
        <w:tc>
          <w:tcPr>
            <w:tcW w:w="2267" w:type="dxa"/>
          </w:tcPr>
          <w:p w14:paraId="2DC41A24" w14:textId="77777777" w:rsidR="00D65C49" w:rsidRPr="00374636" w:rsidRDefault="00D65C49" w:rsidP="00491AC2">
            <w:pPr>
              <w:pStyle w:val="TAL"/>
              <w:rPr>
                <w:rFonts w:eastAsia="MS Mincho"/>
              </w:rPr>
            </w:pPr>
          </w:p>
        </w:tc>
        <w:tc>
          <w:tcPr>
            <w:tcW w:w="1700" w:type="dxa"/>
          </w:tcPr>
          <w:p w14:paraId="572BADB2" w14:textId="77777777" w:rsidR="00D65C49" w:rsidRPr="00374636" w:rsidRDefault="00D65C49" w:rsidP="00491AC2">
            <w:pPr>
              <w:pStyle w:val="TAL"/>
              <w:rPr>
                <w:rFonts w:eastAsia="MS Mincho"/>
              </w:rPr>
            </w:pPr>
          </w:p>
        </w:tc>
        <w:tc>
          <w:tcPr>
            <w:tcW w:w="1104" w:type="dxa"/>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tcPr>
          <w:p w14:paraId="741ECF78" w14:textId="77777777" w:rsidR="00D65C49" w:rsidRPr="00374636" w:rsidRDefault="00D65C49" w:rsidP="00491AC2">
            <w:pPr>
              <w:pStyle w:val="TAL"/>
            </w:pPr>
            <w:r w:rsidRPr="00374636">
              <w:t xml:space="preserve">  }</w:t>
            </w:r>
          </w:p>
        </w:tc>
        <w:tc>
          <w:tcPr>
            <w:tcW w:w="2267" w:type="dxa"/>
          </w:tcPr>
          <w:p w14:paraId="5D0A1EAF" w14:textId="77777777" w:rsidR="00D65C49" w:rsidRPr="00374636" w:rsidRDefault="00D65C49" w:rsidP="00491AC2">
            <w:pPr>
              <w:pStyle w:val="TAL"/>
              <w:rPr>
                <w:rFonts w:eastAsia="MS Mincho"/>
              </w:rPr>
            </w:pPr>
          </w:p>
        </w:tc>
        <w:tc>
          <w:tcPr>
            <w:tcW w:w="1700" w:type="dxa"/>
          </w:tcPr>
          <w:p w14:paraId="68481596" w14:textId="77777777" w:rsidR="00D65C49" w:rsidRPr="00374636" w:rsidRDefault="00D65C49" w:rsidP="00491AC2">
            <w:pPr>
              <w:pStyle w:val="TAL"/>
              <w:rPr>
                <w:rFonts w:eastAsia="MS Mincho"/>
              </w:rPr>
            </w:pPr>
          </w:p>
        </w:tc>
        <w:tc>
          <w:tcPr>
            <w:tcW w:w="1104" w:type="dxa"/>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tcPr>
          <w:p w14:paraId="7CE3B6E8" w14:textId="77777777" w:rsidR="00D65C49" w:rsidRPr="00374636" w:rsidRDefault="00D65C49" w:rsidP="00491AC2">
            <w:pPr>
              <w:pStyle w:val="TAL"/>
            </w:pPr>
            <w:r w:rsidRPr="00374636">
              <w:t xml:space="preserve"> }</w:t>
            </w:r>
          </w:p>
        </w:tc>
        <w:tc>
          <w:tcPr>
            <w:tcW w:w="2267" w:type="dxa"/>
          </w:tcPr>
          <w:p w14:paraId="46ECE6FB" w14:textId="77777777" w:rsidR="00D65C49" w:rsidRPr="00374636" w:rsidRDefault="00D65C49" w:rsidP="00491AC2">
            <w:pPr>
              <w:pStyle w:val="TAL"/>
              <w:rPr>
                <w:rFonts w:eastAsia="MS Mincho"/>
              </w:rPr>
            </w:pPr>
          </w:p>
        </w:tc>
        <w:tc>
          <w:tcPr>
            <w:tcW w:w="1700" w:type="dxa"/>
          </w:tcPr>
          <w:p w14:paraId="0965F90A" w14:textId="77777777" w:rsidR="00D65C49" w:rsidRPr="00374636" w:rsidRDefault="00D65C49" w:rsidP="00491AC2">
            <w:pPr>
              <w:pStyle w:val="TAL"/>
              <w:rPr>
                <w:rFonts w:eastAsia="MS Mincho"/>
              </w:rPr>
            </w:pPr>
          </w:p>
        </w:tc>
        <w:tc>
          <w:tcPr>
            <w:tcW w:w="1104" w:type="dxa"/>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tcPr>
          <w:p w14:paraId="1557E447" w14:textId="77777777" w:rsidR="00D65C49" w:rsidRPr="00374636" w:rsidRDefault="00D65C49" w:rsidP="00491AC2">
            <w:pPr>
              <w:pStyle w:val="TAL"/>
            </w:pPr>
            <w:r w:rsidRPr="00374636">
              <w:t>}</w:t>
            </w:r>
          </w:p>
        </w:tc>
        <w:tc>
          <w:tcPr>
            <w:tcW w:w="2267" w:type="dxa"/>
          </w:tcPr>
          <w:p w14:paraId="67DD378E" w14:textId="77777777" w:rsidR="00D65C49" w:rsidRPr="00374636" w:rsidRDefault="00D65C49" w:rsidP="00491AC2">
            <w:pPr>
              <w:pStyle w:val="TAL"/>
              <w:rPr>
                <w:rFonts w:eastAsia="MS Mincho"/>
              </w:rPr>
            </w:pPr>
          </w:p>
        </w:tc>
        <w:tc>
          <w:tcPr>
            <w:tcW w:w="1700" w:type="dxa"/>
          </w:tcPr>
          <w:p w14:paraId="2CA93288" w14:textId="77777777" w:rsidR="00D65C49" w:rsidRPr="00374636" w:rsidRDefault="00D65C49" w:rsidP="00491AC2">
            <w:pPr>
              <w:pStyle w:val="TAL"/>
              <w:rPr>
                <w:rFonts w:eastAsia="MS Mincho"/>
              </w:rPr>
            </w:pPr>
          </w:p>
        </w:tc>
        <w:tc>
          <w:tcPr>
            <w:tcW w:w="1104" w:type="dxa"/>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lastRenderedPageBreak/>
        <w:t>Table 9.2.5.4.3-4: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tcPr>
          <w:p w14:paraId="53B86B50" w14:textId="4DEA907B" w:rsidR="00D65C49" w:rsidRPr="00374636" w:rsidRDefault="00D65C49" w:rsidP="00491AC2">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245DAAB3" w14:textId="77777777" w:rsidTr="005A566D">
        <w:tc>
          <w:tcPr>
            <w:tcW w:w="4535" w:type="dxa"/>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tcPr>
          <w:p w14:paraId="386A6A4C" w14:textId="77777777" w:rsidR="00D65C49" w:rsidRPr="00374636" w:rsidRDefault="00D65C49" w:rsidP="00491AC2">
            <w:pPr>
              <w:pStyle w:val="TAL"/>
            </w:pPr>
            <w:r w:rsidRPr="00374636">
              <w:t>LPP-Message ::= SEQUENCE {</w:t>
            </w:r>
          </w:p>
        </w:tc>
        <w:tc>
          <w:tcPr>
            <w:tcW w:w="2267" w:type="dxa"/>
          </w:tcPr>
          <w:p w14:paraId="657CB435" w14:textId="77777777" w:rsidR="00D65C49" w:rsidRPr="00374636" w:rsidRDefault="00D65C49" w:rsidP="00491AC2">
            <w:pPr>
              <w:pStyle w:val="TAL"/>
              <w:rPr>
                <w:rFonts w:eastAsia="MS Mincho"/>
              </w:rPr>
            </w:pPr>
          </w:p>
        </w:tc>
        <w:tc>
          <w:tcPr>
            <w:tcW w:w="1700" w:type="dxa"/>
          </w:tcPr>
          <w:p w14:paraId="7C1A43D8" w14:textId="77777777" w:rsidR="00D65C49" w:rsidRPr="00374636" w:rsidRDefault="00D65C49" w:rsidP="00491AC2">
            <w:pPr>
              <w:pStyle w:val="TAL"/>
              <w:rPr>
                <w:rFonts w:eastAsia="MS Mincho"/>
              </w:rPr>
            </w:pPr>
          </w:p>
        </w:tc>
        <w:tc>
          <w:tcPr>
            <w:tcW w:w="1104" w:type="dxa"/>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tcPr>
          <w:p w14:paraId="39D88F1B" w14:textId="77777777" w:rsidR="00D65C49" w:rsidRPr="00374636" w:rsidRDefault="00D65C49" w:rsidP="00491AC2">
            <w:pPr>
              <w:pStyle w:val="TAL"/>
            </w:pPr>
            <w:r w:rsidRPr="00374636">
              <w:t xml:space="preserve"> transactionID SEQUENCE {</w:t>
            </w:r>
          </w:p>
        </w:tc>
        <w:tc>
          <w:tcPr>
            <w:tcW w:w="2267" w:type="dxa"/>
          </w:tcPr>
          <w:p w14:paraId="43F6DC65" w14:textId="77777777" w:rsidR="00D65C49" w:rsidRPr="00374636" w:rsidRDefault="00D65C49" w:rsidP="00491AC2">
            <w:pPr>
              <w:pStyle w:val="TAL"/>
              <w:rPr>
                <w:rFonts w:eastAsia="MS Mincho"/>
              </w:rPr>
            </w:pPr>
          </w:p>
        </w:tc>
        <w:tc>
          <w:tcPr>
            <w:tcW w:w="1700" w:type="dxa"/>
          </w:tcPr>
          <w:p w14:paraId="7071E382" w14:textId="77777777" w:rsidR="00D65C49" w:rsidRPr="00374636" w:rsidRDefault="00D65C49" w:rsidP="00491AC2">
            <w:pPr>
              <w:pStyle w:val="TAL"/>
              <w:rPr>
                <w:rFonts w:eastAsia="MS Mincho"/>
              </w:rPr>
            </w:pPr>
          </w:p>
        </w:tc>
        <w:tc>
          <w:tcPr>
            <w:tcW w:w="1104" w:type="dxa"/>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tcPr>
          <w:p w14:paraId="3132E88B" w14:textId="77777777" w:rsidR="00D65C49" w:rsidRPr="00374636" w:rsidRDefault="00D65C49" w:rsidP="00491AC2">
            <w:pPr>
              <w:pStyle w:val="TAL"/>
            </w:pPr>
            <w:r w:rsidRPr="00374636">
              <w:t xml:space="preserve">  Initiator</w:t>
            </w:r>
          </w:p>
        </w:tc>
        <w:tc>
          <w:tcPr>
            <w:tcW w:w="2267" w:type="dxa"/>
          </w:tcPr>
          <w:p w14:paraId="090FE9E7"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428CF3E2" w14:textId="77777777" w:rsidR="00D65C49" w:rsidRPr="00374636" w:rsidRDefault="00D65C49" w:rsidP="00491AC2">
            <w:pPr>
              <w:pStyle w:val="TAL"/>
              <w:rPr>
                <w:rFonts w:eastAsia="MS Mincho"/>
              </w:rPr>
            </w:pPr>
          </w:p>
        </w:tc>
        <w:tc>
          <w:tcPr>
            <w:tcW w:w="1104" w:type="dxa"/>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transactionNumber</w:t>
            </w:r>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tcPr>
          <w:p w14:paraId="185CA9B0" w14:textId="77777777" w:rsidR="00D65C49" w:rsidRPr="00374636" w:rsidRDefault="00D65C49" w:rsidP="00491AC2">
            <w:pPr>
              <w:pStyle w:val="TAL"/>
            </w:pPr>
            <w:r w:rsidRPr="00374636">
              <w:t xml:space="preserve"> }</w:t>
            </w:r>
          </w:p>
        </w:tc>
        <w:tc>
          <w:tcPr>
            <w:tcW w:w="2267" w:type="dxa"/>
          </w:tcPr>
          <w:p w14:paraId="35E680BB" w14:textId="77777777" w:rsidR="00D65C49" w:rsidRPr="00374636" w:rsidRDefault="00D65C49" w:rsidP="00491AC2">
            <w:pPr>
              <w:pStyle w:val="TAL"/>
              <w:rPr>
                <w:rFonts w:eastAsia="MS Mincho"/>
              </w:rPr>
            </w:pPr>
          </w:p>
        </w:tc>
        <w:tc>
          <w:tcPr>
            <w:tcW w:w="1700" w:type="dxa"/>
          </w:tcPr>
          <w:p w14:paraId="66E55DD3" w14:textId="77777777" w:rsidR="00D65C49" w:rsidRPr="00374636" w:rsidRDefault="00D65C49" w:rsidP="00491AC2">
            <w:pPr>
              <w:pStyle w:val="TAL"/>
              <w:rPr>
                <w:rFonts w:eastAsia="MS Mincho"/>
              </w:rPr>
            </w:pPr>
          </w:p>
        </w:tc>
        <w:tc>
          <w:tcPr>
            <w:tcW w:w="1104" w:type="dxa"/>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tcPr>
          <w:p w14:paraId="6DECA531" w14:textId="77777777" w:rsidR="00D65C49" w:rsidRPr="00374636" w:rsidRDefault="00D65C49" w:rsidP="00491AC2">
            <w:pPr>
              <w:pStyle w:val="TAL"/>
            </w:pPr>
            <w:r w:rsidRPr="00374636">
              <w:t xml:space="preserve"> endTransaction</w:t>
            </w:r>
          </w:p>
        </w:tc>
        <w:tc>
          <w:tcPr>
            <w:tcW w:w="2267" w:type="dxa"/>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tcPr>
          <w:p w14:paraId="163C3BD2" w14:textId="77777777" w:rsidR="00D65C49" w:rsidRPr="00374636" w:rsidRDefault="00D65C49" w:rsidP="00491AC2">
            <w:pPr>
              <w:pStyle w:val="TAL"/>
              <w:rPr>
                <w:rFonts w:eastAsia="MS Mincho"/>
              </w:rPr>
            </w:pPr>
          </w:p>
        </w:tc>
        <w:tc>
          <w:tcPr>
            <w:tcW w:w="1104" w:type="dxa"/>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tcPr>
          <w:p w14:paraId="7CCE0967" w14:textId="77777777" w:rsidR="00D65C49" w:rsidRPr="00374636" w:rsidRDefault="00D65C49" w:rsidP="00491AC2">
            <w:pPr>
              <w:pStyle w:val="TAL"/>
            </w:pPr>
            <w:r w:rsidRPr="00374636">
              <w:t xml:space="preserve"> sequenceNumber</w:t>
            </w:r>
          </w:p>
        </w:tc>
        <w:tc>
          <w:tcPr>
            <w:tcW w:w="2267" w:type="dxa"/>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F657D9B" w14:textId="77777777" w:rsidR="00D65C49" w:rsidRPr="00374636" w:rsidRDefault="00D65C49" w:rsidP="00491AC2">
            <w:pPr>
              <w:pStyle w:val="TAL"/>
              <w:rPr>
                <w:rFonts w:eastAsia="MS Mincho"/>
              </w:rPr>
            </w:pPr>
          </w:p>
        </w:tc>
        <w:tc>
          <w:tcPr>
            <w:tcW w:w="1104" w:type="dxa"/>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tcPr>
          <w:p w14:paraId="3B4E3379" w14:textId="77777777" w:rsidR="00D65C49" w:rsidRPr="00374636" w:rsidRDefault="00D65C49" w:rsidP="00491AC2">
            <w:pPr>
              <w:pStyle w:val="TAL"/>
            </w:pPr>
            <w:r w:rsidRPr="00374636">
              <w:t xml:space="preserve"> acknowledgement</w:t>
            </w:r>
          </w:p>
        </w:tc>
        <w:tc>
          <w:tcPr>
            <w:tcW w:w="2267" w:type="dxa"/>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684E372F" w14:textId="77777777" w:rsidR="00D65C49" w:rsidRPr="00374636" w:rsidRDefault="00D65C49" w:rsidP="00491AC2">
            <w:pPr>
              <w:pStyle w:val="TAL"/>
              <w:rPr>
                <w:rFonts w:eastAsia="MS Mincho"/>
              </w:rPr>
            </w:pPr>
          </w:p>
        </w:tc>
        <w:tc>
          <w:tcPr>
            <w:tcW w:w="1104" w:type="dxa"/>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tcPr>
          <w:p w14:paraId="0C531311" w14:textId="77777777" w:rsidR="00D65C49" w:rsidRPr="00374636" w:rsidRDefault="00D65C49" w:rsidP="00491AC2">
            <w:pPr>
              <w:pStyle w:val="TAL"/>
            </w:pPr>
            <w:r w:rsidRPr="00374636">
              <w:t xml:space="preserve"> lpp-MessageBody CHOICE {</w:t>
            </w:r>
          </w:p>
        </w:tc>
        <w:tc>
          <w:tcPr>
            <w:tcW w:w="2267" w:type="dxa"/>
          </w:tcPr>
          <w:p w14:paraId="6A0F3017" w14:textId="77777777" w:rsidR="00D65C49" w:rsidRPr="00374636" w:rsidRDefault="00D65C49" w:rsidP="00491AC2">
            <w:pPr>
              <w:pStyle w:val="TAL"/>
              <w:rPr>
                <w:rFonts w:eastAsia="MS Mincho"/>
              </w:rPr>
            </w:pPr>
          </w:p>
        </w:tc>
        <w:tc>
          <w:tcPr>
            <w:tcW w:w="1700" w:type="dxa"/>
          </w:tcPr>
          <w:p w14:paraId="63B4D60B" w14:textId="77777777" w:rsidR="00D65C49" w:rsidRPr="00374636" w:rsidRDefault="00D65C49" w:rsidP="00491AC2">
            <w:pPr>
              <w:pStyle w:val="TAL"/>
              <w:rPr>
                <w:rFonts w:eastAsia="MS Mincho"/>
              </w:rPr>
            </w:pPr>
          </w:p>
        </w:tc>
        <w:tc>
          <w:tcPr>
            <w:tcW w:w="1104" w:type="dxa"/>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tcPr>
          <w:p w14:paraId="62CA0E88" w14:textId="77777777" w:rsidR="00D65C49" w:rsidRPr="00374636" w:rsidRDefault="00D65C49" w:rsidP="00491AC2">
            <w:pPr>
              <w:pStyle w:val="TAL"/>
            </w:pPr>
            <w:r w:rsidRPr="00374636">
              <w:t xml:space="preserve">  c1 CHOICE {</w:t>
            </w:r>
          </w:p>
        </w:tc>
        <w:tc>
          <w:tcPr>
            <w:tcW w:w="2267" w:type="dxa"/>
          </w:tcPr>
          <w:p w14:paraId="7C9C4FD1" w14:textId="77777777" w:rsidR="00D65C49" w:rsidRPr="00374636" w:rsidRDefault="00D65C49" w:rsidP="00491AC2">
            <w:pPr>
              <w:pStyle w:val="TAL"/>
              <w:rPr>
                <w:rFonts w:eastAsia="MS Mincho"/>
              </w:rPr>
            </w:pPr>
          </w:p>
        </w:tc>
        <w:tc>
          <w:tcPr>
            <w:tcW w:w="1700" w:type="dxa"/>
          </w:tcPr>
          <w:p w14:paraId="13AF1205" w14:textId="77777777" w:rsidR="00D65C49" w:rsidRPr="00374636" w:rsidRDefault="00D65C49" w:rsidP="00491AC2">
            <w:pPr>
              <w:pStyle w:val="TAL"/>
              <w:rPr>
                <w:rFonts w:eastAsia="MS Mincho"/>
              </w:rPr>
            </w:pPr>
          </w:p>
        </w:tc>
        <w:tc>
          <w:tcPr>
            <w:tcW w:w="1104" w:type="dxa"/>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tcPr>
          <w:p w14:paraId="60596A02" w14:textId="77777777" w:rsidR="00D65C49" w:rsidRPr="00374636" w:rsidRDefault="00D65C49" w:rsidP="00491AC2">
            <w:pPr>
              <w:pStyle w:val="TAL"/>
            </w:pPr>
            <w:r w:rsidRPr="00374636">
              <w:t xml:space="preserve">    provideAssistanceData SEQUENCE {</w:t>
            </w:r>
          </w:p>
        </w:tc>
        <w:tc>
          <w:tcPr>
            <w:tcW w:w="2267" w:type="dxa"/>
          </w:tcPr>
          <w:p w14:paraId="6144C94F" w14:textId="77777777" w:rsidR="00D65C49" w:rsidRPr="00374636" w:rsidRDefault="00D65C49" w:rsidP="00491AC2">
            <w:pPr>
              <w:pStyle w:val="TAL"/>
              <w:rPr>
                <w:rFonts w:eastAsia="MS Mincho"/>
              </w:rPr>
            </w:pPr>
          </w:p>
        </w:tc>
        <w:tc>
          <w:tcPr>
            <w:tcW w:w="1700" w:type="dxa"/>
          </w:tcPr>
          <w:p w14:paraId="26EBBBD6" w14:textId="77777777" w:rsidR="00D65C49" w:rsidRPr="00374636" w:rsidRDefault="00D65C49" w:rsidP="00491AC2">
            <w:pPr>
              <w:pStyle w:val="TAL"/>
              <w:rPr>
                <w:rFonts w:eastAsia="MS Mincho"/>
              </w:rPr>
            </w:pPr>
          </w:p>
        </w:tc>
        <w:tc>
          <w:tcPr>
            <w:tcW w:w="1104" w:type="dxa"/>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tcPr>
          <w:p w14:paraId="6C63E853" w14:textId="77777777" w:rsidR="00D65C49" w:rsidRPr="00374636" w:rsidRDefault="00D65C49" w:rsidP="00491AC2">
            <w:pPr>
              <w:pStyle w:val="TAL"/>
            </w:pPr>
            <w:r w:rsidRPr="00374636">
              <w:t xml:space="preserve">      criticalExtensions CHOICE {</w:t>
            </w:r>
          </w:p>
        </w:tc>
        <w:tc>
          <w:tcPr>
            <w:tcW w:w="2267" w:type="dxa"/>
          </w:tcPr>
          <w:p w14:paraId="4FD4B55B" w14:textId="77777777" w:rsidR="00D65C49" w:rsidRPr="00374636" w:rsidRDefault="00D65C49" w:rsidP="00491AC2">
            <w:pPr>
              <w:pStyle w:val="TAL"/>
              <w:rPr>
                <w:rFonts w:eastAsia="MS Mincho"/>
              </w:rPr>
            </w:pPr>
          </w:p>
        </w:tc>
        <w:tc>
          <w:tcPr>
            <w:tcW w:w="1700" w:type="dxa"/>
          </w:tcPr>
          <w:p w14:paraId="2E3E51FB" w14:textId="77777777" w:rsidR="00D65C49" w:rsidRPr="00374636" w:rsidRDefault="00D65C49" w:rsidP="00491AC2">
            <w:pPr>
              <w:pStyle w:val="TAL"/>
              <w:rPr>
                <w:rFonts w:eastAsia="MS Mincho"/>
              </w:rPr>
            </w:pPr>
          </w:p>
        </w:tc>
        <w:tc>
          <w:tcPr>
            <w:tcW w:w="1104" w:type="dxa"/>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tcPr>
          <w:p w14:paraId="1E361770" w14:textId="77777777" w:rsidR="00D65C49" w:rsidRPr="00374636" w:rsidRDefault="00D65C49" w:rsidP="00491AC2">
            <w:pPr>
              <w:pStyle w:val="TAL"/>
            </w:pPr>
            <w:r w:rsidRPr="00374636">
              <w:t xml:space="preserve">        c1 CHOICE {</w:t>
            </w:r>
          </w:p>
        </w:tc>
        <w:tc>
          <w:tcPr>
            <w:tcW w:w="2267" w:type="dxa"/>
          </w:tcPr>
          <w:p w14:paraId="1C2DD85D" w14:textId="77777777" w:rsidR="00D65C49" w:rsidRPr="00374636" w:rsidRDefault="00D65C49" w:rsidP="00491AC2">
            <w:pPr>
              <w:pStyle w:val="TAL"/>
              <w:rPr>
                <w:rFonts w:eastAsia="MS Mincho"/>
              </w:rPr>
            </w:pPr>
          </w:p>
        </w:tc>
        <w:tc>
          <w:tcPr>
            <w:tcW w:w="1700" w:type="dxa"/>
          </w:tcPr>
          <w:p w14:paraId="25D235DD" w14:textId="77777777" w:rsidR="00D65C49" w:rsidRPr="00374636" w:rsidRDefault="00D65C49" w:rsidP="00491AC2">
            <w:pPr>
              <w:pStyle w:val="TAL"/>
              <w:rPr>
                <w:rFonts w:eastAsia="MS Mincho"/>
              </w:rPr>
            </w:pPr>
          </w:p>
        </w:tc>
        <w:tc>
          <w:tcPr>
            <w:tcW w:w="1104" w:type="dxa"/>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tcPr>
          <w:p w14:paraId="67A053E4" w14:textId="77777777" w:rsidR="00D65C49" w:rsidRPr="00374636" w:rsidRDefault="00D65C49" w:rsidP="00491AC2">
            <w:pPr>
              <w:pStyle w:val="TAL"/>
            </w:pPr>
            <w:r w:rsidRPr="00374636">
              <w:t xml:space="preserve">          provideAssistanceData-r9 SEQUENCE {</w:t>
            </w:r>
          </w:p>
        </w:tc>
        <w:tc>
          <w:tcPr>
            <w:tcW w:w="2267" w:type="dxa"/>
          </w:tcPr>
          <w:p w14:paraId="0CBF2D65" w14:textId="77777777" w:rsidR="00D65C49" w:rsidRPr="00374636" w:rsidRDefault="00D65C49" w:rsidP="00491AC2">
            <w:pPr>
              <w:pStyle w:val="TAL"/>
              <w:rPr>
                <w:rFonts w:eastAsia="MS Mincho"/>
              </w:rPr>
            </w:pPr>
          </w:p>
        </w:tc>
        <w:tc>
          <w:tcPr>
            <w:tcW w:w="1700" w:type="dxa"/>
          </w:tcPr>
          <w:p w14:paraId="1D3D2DD2" w14:textId="77777777" w:rsidR="00D65C49" w:rsidRPr="00374636" w:rsidRDefault="00D65C49" w:rsidP="00491AC2">
            <w:pPr>
              <w:pStyle w:val="TAL"/>
              <w:rPr>
                <w:rFonts w:eastAsia="MS Mincho"/>
              </w:rPr>
            </w:pPr>
          </w:p>
        </w:tc>
        <w:tc>
          <w:tcPr>
            <w:tcW w:w="1104" w:type="dxa"/>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tcPr>
          <w:p w14:paraId="5E4C1BCA" w14:textId="77777777" w:rsidR="00D65C49" w:rsidRPr="00374636" w:rsidRDefault="00D65C49" w:rsidP="00491AC2">
            <w:pPr>
              <w:pStyle w:val="TAL"/>
            </w:pPr>
            <w:r w:rsidRPr="00374636">
              <w:t xml:space="preserve">            commonIEsProvideAssistanceData</w:t>
            </w:r>
          </w:p>
        </w:tc>
        <w:tc>
          <w:tcPr>
            <w:tcW w:w="2267" w:type="dxa"/>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0AD7F7F" w14:textId="77777777" w:rsidR="00D65C49" w:rsidRPr="00374636" w:rsidRDefault="00D65C49" w:rsidP="00491AC2">
            <w:pPr>
              <w:pStyle w:val="TAL"/>
              <w:rPr>
                <w:rFonts w:eastAsia="MS Mincho"/>
              </w:rPr>
            </w:pPr>
          </w:p>
        </w:tc>
        <w:tc>
          <w:tcPr>
            <w:tcW w:w="1104" w:type="dxa"/>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tcPr>
          <w:p w14:paraId="55BC8E1B" w14:textId="77777777" w:rsidR="00D65C49" w:rsidRPr="00374636" w:rsidRDefault="00D65C49" w:rsidP="00491AC2">
            <w:pPr>
              <w:pStyle w:val="TAL"/>
            </w:pPr>
            <w:r w:rsidRPr="00374636">
              <w:t xml:space="preserve">            a-gnss-ProvideAssistanceData </w:t>
            </w:r>
          </w:p>
        </w:tc>
        <w:tc>
          <w:tcPr>
            <w:tcW w:w="2267" w:type="dxa"/>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B6D325C" w14:textId="77777777" w:rsidR="00D65C49" w:rsidRPr="00374636" w:rsidRDefault="00D65C49" w:rsidP="00491AC2">
            <w:pPr>
              <w:pStyle w:val="TAL"/>
              <w:rPr>
                <w:rFonts w:eastAsia="MS Mincho"/>
              </w:rPr>
            </w:pPr>
          </w:p>
        </w:tc>
        <w:tc>
          <w:tcPr>
            <w:tcW w:w="1104" w:type="dxa"/>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tcPr>
          <w:p w14:paraId="6621DBA8" w14:textId="77777777" w:rsidR="00D65C49" w:rsidRPr="00374636" w:rsidRDefault="00D65C49" w:rsidP="00491AC2">
            <w:pPr>
              <w:pStyle w:val="TAL"/>
            </w:pPr>
            <w:r w:rsidRPr="00374636">
              <w:t xml:space="preserve">            otdoa-ProvideAssistanceData SEQUENCE {</w:t>
            </w:r>
          </w:p>
        </w:tc>
        <w:tc>
          <w:tcPr>
            <w:tcW w:w="2267" w:type="dxa"/>
          </w:tcPr>
          <w:p w14:paraId="3BF4B1E5" w14:textId="77777777" w:rsidR="00D65C49" w:rsidRPr="00374636" w:rsidRDefault="00D65C49" w:rsidP="00491AC2">
            <w:pPr>
              <w:pStyle w:val="TAL"/>
              <w:rPr>
                <w:rFonts w:eastAsia="MS Mincho"/>
              </w:rPr>
            </w:pPr>
          </w:p>
        </w:tc>
        <w:tc>
          <w:tcPr>
            <w:tcW w:w="1700" w:type="dxa"/>
          </w:tcPr>
          <w:p w14:paraId="35596D51" w14:textId="77777777" w:rsidR="00D65C49" w:rsidRPr="00374636" w:rsidRDefault="00D65C49" w:rsidP="00491AC2">
            <w:pPr>
              <w:pStyle w:val="TAL"/>
              <w:rPr>
                <w:rFonts w:eastAsia="MS Mincho"/>
              </w:rPr>
            </w:pPr>
          </w:p>
        </w:tc>
        <w:tc>
          <w:tcPr>
            <w:tcW w:w="1104" w:type="dxa"/>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tcPr>
          <w:p w14:paraId="3DAA06C3" w14:textId="77777777" w:rsidR="00D65C49" w:rsidRPr="00374636" w:rsidRDefault="00D65C49" w:rsidP="00491AC2">
            <w:pPr>
              <w:pStyle w:val="TAL"/>
            </w:pPr>
            <w:r w:rsidRPr="00374636">
              <w:t xml:space="preserve">                 otdoa-ReferenceCellInfo</w:t>
            </w:r>
          </w:p>
        </w:tc>
        <w:tc>
          <w:tcPr>
            <w:tcW w:w="2267" w:type="dxa"/>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21A694CB" w14:textId="77777777" w:rsidR="00D65C49" w:rsidRPr="00374636" w:rsidRDefault="00D65C49" w:rsidP="00491AC2">
            <w:pPr>
              <w:pStyle w:val="TAL"/>
              <w:rPr>
                <w:rFonts w:eastAsia="MS Mincho"/>
              </w:rPr>
            </w:pPr>
          </w:p>
        </w:tc>
        <w:tc>
          <w:tcPr>
            <w:tcW w:w="1104" w:type="dxa"/>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tcPr>
          <w:p w14:paraId="0F79A45F" w14:textId="77777777" w:rsidR="00D65C49" w:rsidRPr="00374636" w:rsidRDefault="00D65C49" w:rsidP="00491AC2">
            <w:pPr>
              <w:pStyle w:val="TAL"/>
            </w:pPr>
            <w:r w:rsidRPr="00374636">
              <w:t xml:space="preserve">                 otdoa-NeighbourCellInfo</w:t>
            </w:r>
          </w:p>
        </w:tc>
        <w:tc>
          <w:tcPr>
            <w:tcW w:w="2267" w:type="dxa"/>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4256663D" w14:textId="77777777" w:rsidR="00D65C49" w:rsidRPr="00374636" w:rsidRDefault="00D65C49" w:rsidP="00491AC2">
            <w:pPr>
              <w:pStyle w:val="TAL"/>
              <w:rPr>
                <w:rFonts w:eastAsia="MS Mincho"/>
              </w:rPr>
            </w:pPr>
          </w:p>
        </w:tc>
        <w:tc>
          <w:tcPr>
            <w:tcW w:w="1104" w:type="dxa"/>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tcPr>
          <w:p w14:paraId="7E8DFB28" w14:textId="77777777" w:rsidR="00D65C49" w:rsidRPr="00374636" w:rsidRDefault="00D65C49" w:rsidP="00491AC2">
            <w:pPr>
              <w:pStyle w:val="TAL"/>
            </w:pPr>
            <w:r w:rsidRPr="00374636">
              <w:t xml:space="preserve">                 otdoa-Error</w:t>
            </w:r>
          </w:p>
        </w:tc>
        <w:tc>
          <w:tcPr>
            <w:tcW w:w="2267" w:type="dxa"/>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92764A0" w14:textId="77777777" w:rsidR="00D65C49" w:rsidRPr="00374636" w:rsidRDefault="00D65C49" w:rsidP="00491AC2">
            <w:pPr>
              <w:pStyle w:val="TAL"/>
              <w:rPr>
                <w:rFonts w:eastAsia="MS Mincho"/>
              </w:rPr>
            </w:pPr>
          </w:p>
        </w:tc>
        <w:tc>
          <w:tcPr>
            <w:tcW w:w="1104" w:type="dxa"/>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tcPr>
          <w:p w14:paraId="770A375A" w14:textId="77777777" w:rsidR="00D65C49" w:rsidRPr="00374636" w:rsidRDefault="00D65C49" w:rsidP="00491AC2">
            <w:pPr>
              <w:pStyle w:val="TAL"/>
            </w:pPr>
            <w:r w:rsidRPr="00374636">
              <w:t xml:space="preserve">            }  </w:t>
            </w:r>
          </w:p>
        </w:tc>
        <w:tc>
          <w:tcPr>
            <w:tcW w:w="2267" w:type="dxa"/>
          </w:tcPr>
          <w:p w14:paraId="5DFA6A69" w14:textId="77777777" w:rsidR="00D65C49" w:rsidRPr="00374636" w:rsidRDefault="00D65C49" w:rsidP="00491AC2">
            <w:pPr>
              <w:pStyle w:val="TAL"/>
              <w:rPr>
                <w:rFonts w:eastAsia="MS Mincho"/>
              </w:rPr>
            </w:pPr>
          </w:p>
        </w:tc>
        <w:tc>
          <w:tcPr>
            <w:tcW w:w="1700" w:type="dxa"/>
          </w:tcPr>
          <w:p w14:paraId="6AD11B94" w14:textId="77777777" w:rsidR="00D65C49" w:rsidRPr="00374636" w:rsidRDefault="00D65C49" w:rsidP="00491AC2">
            <w:pPr>
              <w:pStyle w:val="TAL"/>
              <w:rPr>
                <w:rFonts w:eastAsia="MS Mincho"/>
              </w:rPr>
            </w:pPr>
          </w:p>
        </w:tc>
        <w:tc>
          <w:tcPr>
            <w:tcW w:w="1104" w:type="dxa"/>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tcPr>
          <w:p w14:paraId="7A085D11" w14:textId="77777777" w:rsidR="00D65C49" w:rsidRPr="00374636" w:rsidRDefault="00D65C49" w:rsidP="00491AC2">
            <w:pPr>
              <w:pStyle w:val="TAL"/>
            </w:pPr>
            <w:r w:rsidRPr="00374636">
              <w:t xml:space="preserve">            epdu-ProvideAssistanceData</w:t>
            </w:r>
          </w:p>
        </w:tc>
        <w:tc>
          <w:tcPr>
            <w:tcW w:w="2267" w:type="dxa"/>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FDFCF42" w14:textId="77777777" w:rsidR="00D65C49" w:rsidRPr="00374636" w:rsidRDefault="00D65C49" w:rsidP="00491AC2">
            <w:pPr>
              <w:pStyle w:val="TAL"/>
              <w:rPr>
                <w:rFonts w:eastAsia="MS Mincho"/>
              </w:rPr>
            </w:pPr>
          </w:p>
        </w:tc>
        <w:tc>
          <w:tcPr>
            <w:tcW w:w="1104" w:type="dxa"/>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tcPr>
          <w:p w14:paraId="38F6F3D3" w14:textId="77777777" w:rsidR="00D65C49" w:rsidRPr="00374636" w:rsidRDefault="00D65C49" w:rsidP="00491AC2">
            <w:pPr>
              <w:pStyle w:val="TAL"/>
            </w:pPr>
            <w:r w:rsidRPr="00374636">
              <w:t xml:space="preserve">          }</w:t>
            </w:r>
          </w:p>
        </w:tc>
        <w:tc>
          <w:tcPr>
            <w:tcW w:w="2267" w:type="dxa"/>
          </w:tcPr>
          <w:p w14:paraId="74F4CA47" w14:textId="77777777" w:rsidR="00D65C49" w:rsidRPr="00374636" w:rsidRDefault="00D65C49" w:rsidP="00491AC2">
            <w:pPr>
              <w:pStyle w:val="TAL"/>
              <w:rPr>
                <w:rFonts w:eastAsia="MS Mincho"/>
              </w:rPr>
            </w:pPr>
          </w:p>
        </w:tc>
        <w:tc>
          <w:tcPr>
            <w:tcW w:w="1700" w:type="dxa"/>
          </w:tcPr>
          <w:p w14:paraId="6E0103D2" w14:textId="77777777" w:rsidR="00D65C49" w:rsidRPr="00374636" w:rsidRDefault="00D65C49" w:rsidP="00491AC2">
            <w:pPr>
              <w:pStyle w:val="TAL"/>
              <w:rPr>
                <w:rFonts w:eastAsia="MS Mincho"/>
              </w:rPr>
            </w:pPr>
          </w:p>
        </w:tc>
        <w:tc>
          <w:tcPr>
            <w:tcW w:w="1104" w:type="dxa"/>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tcPr>
          <w:p w14:paraId="2AF92F5B" w14:textId="77777777" w:rsidR="00D65C49" w:rsidRPr="00374636" w:rsidRDefault="00D65C49" w:rsidP="00491AC2">
            <w:pPr>
              <w:pStyle w:val="TAL"/>
            </w:pPr>
            <w:r w:rsidRPr="00374636">
              <w:t xml:space="preserve">      }</w:t>
            </w:r>
          </w:p>
        </w:tc>
        <w:tc>
          <w:tcPr>
            <w:tcW w:w="2267" w:type="dxa"/>
          </w:tcPr>
          <w:p w14:paraId="349A71A1" w14:textId="77777777" w:rsidR="00D65C49" w:rsidRPr="00374636" w:rsidRDefault="00D65C49" w:rsidP="00491AC2">
            <w:pPr>
              <w:pStyle w:val="TAL"/>
              <w:rPr>
                <w:rFonts w:eastAsia="MS Mincho"/>
              </w:rPr>
            </w:pPr>
          </w:p>
        </w:tc>
        <w:tc>
          <w:tcPr>
            <w:tcW w:w="1700" w:type="dxa"/>
          </w:tcPr>
          <w:p w14:paraId="2405F07A" w14:textId="77777777" w:rsidR="00D65C49" w:rsidRPr="00374636" w:rsidRDefault="00D65C49" w:rsidP="00491AC2">
            <w:pPr>
              <w:pStyle w:val="TAL"/>
              <w:rPr>
                <w:rFonts w:eastAsia="MS Mincho"/>
              </w:rPr>
            </w:pPr>
          </w:p>
        </w:tc>
        <w:tc>
          <w:tcPr>
            <w:tcW w:w="1104" w:type="dxa"/>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tcPr>
          <w:p w14:paraId="4C557266" w14:textId="77777777" w:rsidR="00D65C49" w:rsidRPr="00374636" w:rsidRDefault="00D65C49" w:rsidP="00491AC2">
            <w:pPr>
              <w:pStyle w:val="TAL"/>
            </w:pPr>
            <w:r w:rsidRPr="00374636">
              <w:t xml:space="preserve">    }</w:t>
            </w:r>
          </w:p>
        </w:tc>
        <w:tc>
          <w:tcPr>
            <w:tcW w:w="2267" w:type="dxa"/>
          </w:tcPr>
          <w:p w14:paraId="05127EBC" w14:textId="77777777" w:rsidR="00D65C49" w:rsidRPr="00374636" w:rsidRDefault="00D65C49" w:rsidP="00491AC2">
            <w:pPr>
              <w:pStyle w:val="TAL"/>
              <w:rPr>
                <w:rFonts w:eastAsia="MS Mincho"/>
              </w:rPr>
            </w:pPr>
          </w:p>
        </w:tc>
        <w:tc>
          <w:tcPr>
            <w:tcW w:w="1700" w:type="dxa"/>
          </w:tcPr>
          <w:p w14:paraId="3194B74F" w14:textId="77777777" w:rsidR="00D65C49" w:rsidRPr="00374636" w:rsidRDefault="00D65C49" w:rsidP="00491AC2">
            <w:pPr>
              <w:pStyle w:val="TAL"/>
              <w:rPr>
                <w:rFonts w:eastAsia="MS Mincho"/>
              </w:rPr>
            </w:pPr>
          </w:p>
        </w:tc>
        <w:tc>
          <w:tcPr>
            <w:tcW w:w="1104" w:type="dxa"/>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tcPr>
          <w:p w14:paraId="5D8A77EA" w14:textId="77777777" w:rsidR="00D65C49" w:rsidRPr="00374636" w:rsidRDefault="00D65C49" w:rsidP="00491AC2">
            <w:pPr>
              <w:pStyle w:val="TAL"/>
            </w:pPr>
            <w:r w:rsidRPr="00374636">
              <w:t xml:space="preserve">  }</w:t>
            </w:r>
          </w:p>
        </w:tc>
        <w:tc>
          <w:tcPr>
            <w:tcW w:w="2267" w:type="dxa"/>
          </w:tcPr>
          <w:p w14:paraId="24272BB1" w14:textId="77777777" w:rsidR="00D65C49" w:rsidRPr="00374636" w:rsidRDefault="00D65C49" w:rsidP="00491AC2">
            <w:pPr>
              <w:pStyle w:val="TAL"/>
              <w:rPr>
                <w:rFonts w:eastAsia="MS Mincho"/>
              </w:rPr>
            </w:pPr>
          </w:p>
        </w:tc>
        <w:tc>
          <w:tcPr>
            <w:tcW w:w="1700" w:type="dxa"/>
          </w:tcPr>
          <w:p w14:paraId="0DC3FD6B" w14:textId="77777777" w:rsidR="00D65C49" w:rsidRPr="00374636" w:rsidRDefault="00D65C49" w:rsidP="00491AC2">
            <w:pPr>
              <w:pStyle w:val="TAL"/>
              <w:rPr>
                <w:rFonts w:eastAsia="MS Mincho"/>
              </w:rPr>
            </w:pPr>
          </w:p>
        </w:tc>
        <w:tc>
          <w:tcPr>
            <w:tcW w:w="1104" w:type="dxa"/>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tcPr>
          <w:p w14:paraId="692622A3" w14:textId="77777777" w:rsidR="00D65C49" w:rsidRPr="00374636" w:rsidRDefault="00D65C49" w:rsidP="00491AC2">
            <w:pPr>
              <w:pStyle w:val="TAL"/>
            </w:pPr>
            <w:r w:rsidRPr="00374636">
              <w:t xml:space="preserve"> }</w:t>
            </w:r>
          </w:p>
        </w:tc>
        <w:tc>
          <w:tcPr>
            <w:tcW w:w="2267" w:type="dxa"/>
          </w:tcPr>
          <w:p w14:paraId="770BBDAC" w14:textId="77777777" w:rsidR="00D65C49" w:rsidRPr="00374636" w:rsidRDefault="00D65C49" w:rsidP="00491AC2">
            <w:pPr>
              <w:pStyle w:val="TAL"/>
              <w:rPr>
                <w:rFonts w:eastAsia="MS Mincho"/>
              </w:rPr>
            </w:pPr>
          </w:p>
        </w:tc>
        <w:tc>
          <w:tcPr>
            <w:tcW w:w="1700" w:type="dxa"/>
          </w:tcPr>
          <w:p w14:paraId="1878765C" w14:textId="77777777" w:rsidR="00D65C49" w:rsidRPr="00374636" w:rsidRDefault="00D65C49" w:rsidP="00491AC2">
            <w:pPr>
              <w:pStyle w:val="TAL"/>
              <w:rPr>
                <w:rFonts w:eastAsia="MS Mincho"/>
              </w:rPr>
            </w:pPr>
          </w:p>
        </w:tc>
        <w:tc>
          <w:tcPr>
            <w:tcW w:w="1104" w:type="dxa"/>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tcPr>
          <w:p w14:paraId="5B60CC15" w14:textId="77777777" w:rsidR="00D65C49" w:rsidRPr="00374636" w:rsidRDefault="00D65C49" w:rsidP="00491AC2">
            <w:pPr>
              <w:pStyle w:val="TAL"/>
            </w:pPr>
            <w:r w:rsidRPr="00374636">
              <w:t>}</w:t>
            </w:r>
          </w:p>
        </w:tc>
        <w:tc>
          <w:tcPr>
            <w:tcW w:w="2267" w:type="dxa"/>
          </w:tcPr>
          <w:p w14:paraId="2B822D3A" w14:textId="77777777" w:rsidR="00D65C49" w:rsidRPr="00374636" w:rsidRDefault="00D65C49" w:rsidP="00491AC2">
            <w:pPr>
              <w:pStyle w:val="TAL"/>
              <w:rPr>
                <w:rFonts w:eastAsia="MS Mincho"/>
              </w:rPr>
            </w:pPr>
          </w:p>
        </w:tc>
        <w:tc>
          <w:tcPr>
            <w:tcW w:w="1700" w:type="dxa"/>
          </w:tcPr>
          <w:p w14:paraId="3C0DDD9E" w14:textId="77777777" w:rsidR="00D65C49" w:rsidRPr="00374636" w:rsidRDefault="00D65C49" w:rsidP="00491AC2">
            <w:pPr>
              <w:pStyle w:val="TAL"/>
              <w:rPr>
                <w:rFonts w:eastAsia="MS Mincho"/>
              </w:rPr>
            </w:pPr>
          </w:p>
        </w:tc>
        <w:tc>
          <w:tcPr>
            <w:tcW w:w="1104" w:type="dxa"/>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lastRenderedPageBreak/>
        <w:t xml:space="preserve">Table </w:t>
      </w:r>
      <w:r w:rsidRPr="00374636">
        <w:rPr>
          <w:rFonts w:eastAsia="MS Mincho"/>
          <w:iCs/>
        </w:rPr>
        <w:t>9.2.5.4.3-5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6E5DD3B" w14:textId="77777777" w:rsidTr="005A566D">
        <w:tc>
          <w:tcPr>
            <w:tcW w:w="9738" w:type="dxa"/>
            <w:gridSpan w:val="4"/>
          </w:tcPr>
          <w:p w14:paraId="67AD8576" w14:textId="1E260AC1"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4D3B62C" w14:textId="77777777" w:rsidTr="005A566D">
        <w:tblPrEx>
          <w:tblCellMar>
            <w:left w:w="108" w:type="dxa"/>
            <w:right w:w="108" w:type="dxa"/>
          </w:tblCellMar>
        </w:tblPrEx>
        <w:tc>
          <w:tcPr>
            <w:tcW w:w="4535" w:type="dxa"/>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tcPr>
          <w:p w14:paraId="7174C438"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r w:rsidRPr="00374636">
              <w:t>locationServer</w:t>
            </w:r>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tcPr>
          <w:p w14:paraId="3EC5DB8B"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tcPr>
          <w:p w14:paraId="109D84B4"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tcPr>
          <w:p w14:paraId="32956C9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tcPr>
          <w:p w14:paraId="2583539B"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tcPr>
          <w:p w14:paraId="7333CCCD"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tcPr>
          <w:p w14:paraId="7D47BBB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tcPr>
          <w:p w14:paraId="1A311ACA"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tcPr>
          <w:p w14:paraId="252942A5"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tcPr>
          <w:p w14:paraId="67ECF073"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tcPr>
          <w:p w14:paraId="2589A3FB"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tcPr>
          <w:p w14:paraId="10F29DBF"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tcPr>
          <w:p w14:paraId="25143D5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tcPr>
          <w:p w14:paraId="0BB243D2"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tcPr>
          <w:p w14:paraId="18EFE5BA"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tcPr>
          <w:p w14:paraId="6DCC303F" w14:textId="77777777" w:rsidR="00D65C49" w:rsidRPr="00374636" w:rsidRDefault="00D65C49" w:rsidP="007C6871">
            <w:pPr>
              <w:pStyle w:val="TAL"/>
              <w:rPr>
                <w:lang w:eastAsia="en-US"/>
              </w:rPr>
            </w:pPr>
            <w:r w:rsidRPr="00374636">
              <w:rPr>
                <w:lang w:eastAsia="en-US"/>
              </w:rPr>
              <w:t xml:space="preserve">                       neighbourMeasurementList</w:t>
            </w:r>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tcPr>
          <w:p w14:paraId="6C5507BD"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tcPr>
          <w:p w14:paraId="209EB1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tcPr>
          <w:p w14:paraId="61406E9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tcPr>
          <w:p w14:paraId="6AE551F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tcPr>
          <w:p w14:paraId="18CF401C"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tcPr>
          <w:p w14:paraId="34DED6B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3DFCA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tcPr>
          <w:p w14:paraId="6CD5E746"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tcPr>
          <w:p w14:paraId="21583EE2"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lastRenderedPageBreak/>
        <w:t xml:space="preserve">Table 9.2.5.4.3-6: </w:t>
      </w:r>
      <w:r w:rsidRPr="00374636">
        <w:rPr>
          <w:i/>
        </w:rPr>
        <w:t>CQI-ReportConfig-DEFAULT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DD0C8EA"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3DB87939" w14:textId="77777777" w:rsidR="00D65C49" w:rsidRPr="00374636" w:rsidRDefault="00D65C49" w:rsidP="007C6871">
            <w:pPr>
              <w:pStyle w:val="TAL"/>
              <w:rPr>
                <w:lang w:eastAsia="en-US"/>
              </w:rPr>
            </w:pPr>
          </w:p>
        </w:tc>
        <w:tc>
          <w:tcPr>
            <w:tcW w:w="1701" w:type="dxa"/>
          </w:tcPr>
          <w:p w14:paraId="690F4CBB" w14:textId="77777777" w:rsidR="00D65C49" w:rsidRPr="00374636" w:rsidRDefault="00D65C49" w:rsidP="007C6871">
            <w:pPr>
              <w:pStyle w:val="TAL"/>
              <w:rPr>
                <w:lang w:eastAsia="en-US"/>
              </w:rPr>
            </w:pPr>
          </w:p>
        </w:tc>
        <w:tc>
          <w:tcPr>
            <w:tcW w:w="1275" w:type="dxa"/>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BD9C8AA"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3CF3E1E6" w14:textId="77777777" w:rsidR="00D65C49" w:rsidRPr="00374636" w:rsidRDefault="00D65C49" w:rsidP="007C6871">
            <w:pPr>
              <w:pStyle w:val="TAL"/>
              <w:rPr>
                <w:lang w:eastAsia="en-US"/>
              </w:rPr>
            </w:pPr>
            <w:r w:rsidRPr="00374636">
              <w:rPr>
                <w:lang w:eastAsia="en-US"/>
              </w:rPr>
              <w:t>rm30</w:t>
            </w:r>
          </w:p>
        </w:tc>
        <w:tc>
          <w:tcPr>
            <w:tcW w:w="1701" w:type="dxa"/>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3E475C9"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2E876C86" w14:textId="77777777" w:rsidR="00D65C49" w:rsidRPr="00374636" w:rsidRDefault="00D65C49" w:rsidP="007C6871">
            <w:pPr>
              <w:pStyle w:val="TAL"/>
              <w:rPr>
                <w:lang w:eastAsia="en-US"/>
              </w:rPr>
            </w:pPr>
            <w:r w:rsidRPr="00374636">
              <w:t>0</w:t>
            </w:r>
          </w:p>
        </w:tc>
        <w:tc>
          <w:tcPr>
            <w:tcW w:w="1701" w:type="dxa"/>
          </w:tcPr>
          <w:p w14:paraId="1C5B159E" w14:textId="77777777" w:rsidR="00D65C49" w:rsidRPr="00374636" w:rsidRDefault="00D65C49" w:rsidP="007C6871">
            <w:pPr>
              <w:pStyle w:val="TAL"/>
              <w:rPr>
                <w:lang w:eastAsia="en-US"/>
              </w:rPr>
            </w:pPr>
          </w:p>
        </w:tc>
        <w:tc>
          <w:tcPr>
            <w:tcW w:w="1275" w:type="dxa"/>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4" w:name="_Toc27481812"/>
      <w:bookmarkStart w:id="3205" w:name="_Toc68183062"/>
      <w:bookmarkStart w:id="3206" w:name="_Toc75461906"/>
      <w:bookmarkStart w:id="3207" w:name="_Toc76024027"/>
      <w:bookmarkStart w:id="3208" w:name="_Toc83678470"/>
      <w:bookmarkStart w:id="3209"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4"/>
      <w:bookmarkEnd w:id="3205"/>
      <w:bookmarkEnd w:id="3206"/>
      <w:bookmarkEnd w:id="3207"/>
      <w:bookmarkEnd w:id="3208"/>
      <w:bookmarkEnd w:id="3209"/>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1.75pt;height:14.25pt" o:ole="" fillcolor="window">
                  <v:imagedata r:id="rId235" o:title=""/>
                </v:shape>
                <o:OLEObject Type="Embed" ProgID="Equation.3" ShapeID="_x0000_i1308" DrawAspect="Content" ObjectID="_1829923953"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6.75pt;height:21.75pt" o:ole="">
                  <v:imagedata r:id="rId127" o:title=""/>
                </v:shape>
                <o:OLEObject Type="Embed" ProgID="Equation.3" ShapeID="_x0000_i1309" DrawAspect="Content" ObjectID="_1829923954"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25pt;height:21.75pt" o:ole="" fillcolor="window">
                  <v:imagedata r:id="rId20" o:title=""/>
                </v:shape>
                <o:OLEObject Type="Embed" ProgID="Equation.3" ShapeID="_x0000_i1310" DrawAspect="Content" ObjectID="_1829923955"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6.75pt;height:21.75pt" o:ole="">
                  <v:imagedata r:id="rId127" o:title=""/>
                </v:shape>
                <o:OLEObject Type="Embed" ProgID="Equation.3" ShapeID="_x0000_i1311" DrawAspect="Content" ObjectID="_1829923956"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1.75pt;height:14.25pt" o:ole="" fillcolor="window">
                  <v:imagedata r:id="rId240" o:title=""/>
                </v:shape>
                <o:OLEObject Type="Embed" ProgID="Equation.3" ShapeID="_x0000_i1312" DrawAspect="Content" ObjectID="_1829923957"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6.75pt;height:21.75pt" o:ole="">
                  <v:imagedata r:id="rId127" o:title=""/>
                </v:shape>
                <o:OLEObject Type="Embed" ProgID="Equation.3" ShapeID="_x0000_i1313" DrawAspect="Content" ObjectID="_1829923958"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25pt;height:21.75pt" o:ole="" fillcolor="window">
                  <v:imagedata r:id="rId20" o:title=""/>
                </v:shape>
                <o:OLEObject Type="Embed" ProgID="Equation.3" ShapeID="_x0000_i1314" DrawAspect="Content" ObjectID="_1829923959"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lastRenderedPageBreak/>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10" w:name="_Toc27481813"/>
      <w:bookmarkStart w:id="3211" w:name="_Toc68183063"/>
      <w:bookmarkStart w:id="3212" w:name="_Toc75461907"/>
      <w:bookmarkStart w:id="3213" w:name="_Toc76024028"/>
      <w:bookmarkStart w:id="3214" w:name="_Toc83678471"/>
      <w:bookmarkStart w:id="3215" w:name="_Toc90629192"/>
      <w:r w:rsidRPr="00374636">
        <w:lastRenderedPageBreak/>
        <w:t>9.2.5A</w:t>
      </w:r>
      <w:r w:rsidRPr="00374636">
        <w:tab/>
        <w:t>TDD-TDD inter-frequency RSTD Accuracy for UE Category 1bis</w:t>
      </w:r>
      <w:bookmarkEnd w:id="3210"/>
      <w:bookmarkEnd w:id="3211"/>
      <w:bookmarkEnd w:id="3212"/>
      <w:bookmarkEnd w:id="3213"/>
      <w:bookmarkEnd w:id="3214"/>
      <w:bookmarkEnd w:id="3215"/>
    </w:p>
    <w:p w14:paraId="000CCF91" w14:textId="77777777" w:rsidR="00D65C49" w:rsidRPr="00374636" w:rsidRDefault="00D65C49" w:rsidP="00D65C49">
      <w:pPr>
        <w:pStyle w:val="Heading4"/>
      </w:pPr>
      <w:bookmarkStart w:id="3216" w:name="_Toc27481814"/>
      <w:bookmarkStart w:id="3217" w:name="_Toc68183064"/>
      <w:bookmarkStart w:id="3218" w:name="_Toc75461908"/>
      <w:bookmarkStart w:id="3219" w:name="_Toc76024029"/>
      <w:bookmarkStart w:id="3220" w:name="_Toc83678472"/>
      <w:bookmarkStart w:id="3221" w:name="_Toc90629193"/>
      <w:r w:rsidRPr="00374636">
        <w:t>9.2.5A.1</w:t>
      </w:r>
      <w:r w:rsidRPr="00374636">
        <w:tab/>
        <w:t>Test purpose</w:t>
      </w:r>
      <w:bookmarkEnd w:id="3216"/>
      <w:bookmarkEnd w:id="3217"/>
      <w:bookmarkEnd w:id="3218"/>
      <w:bookmarkEnd w:id="3219"/>
      <w:bookmarkEnd w:id="3220"/>
      <w:bookmarkEnd w:id="3221"/>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2" w:name="_Toc27481815"/>
      <w:bookmarkStart w:id="3223" w:name="_Toc68183065"/>
      <w:bookmarkStart w:id="3224" w:name="_Toc75461909"/>
      <w:bookmarkStart w:id="3225" w:name="_Toc76024030"/>
      <w:bookmarkStart w:id="3226" w:name="_Toc83678473"/>
      <w:bookmarkStart w:id="3227" w:name="_Toc90629194"/>
      <w:r w:rsidRPr="00374636">
        <w:t>9.2.5A</w:t>
      </w:r>
      <w:r w:rsidRPr="00374636">
        <w:rPr>
          <w:lang w:eastAsia="zh-CN"/>
        </w:rPr>
        <w:t>.2</w:t>
      </w:r>
      <w:r w:rsidRPr="00374636">
        <w:tab/>
        <w:t>Test applicability</w:t>
      </w:r>
      <w:bookmarkEnd w:id="3222"/>
      <w:bookmarkEnd w:id="3223"/>
      <w:bookmarkEnd w:id="3224"/>
      <w:bookmarkEnd w:id="3225"/>
      <w:bookmarkEnd w:id="3226"/>
      <w:bookmarkEnd w:id="3227"/>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8" w:name="_Toc27481816"/>
      <w:bookmarkStart w:id="3229" w:name="_Toc68183066"/>
      <w:bookmarkStart w:id="3230" w:name="_Toc75461910"/>
      <w:bookmarkStart w:id="3231" w:name="_Toc76024031"/>
      <w:bookmarkStart w:id="3232" w:name="_Toc83678474"/>
      <w:bookmarkStart w:id="3233" w:name="_Toc90629195"/>
      <w:r w:rsidRPr="00374636">
        <w:t>9.2.5A.3</w:t>
      </w:r>
      <w:r w:rsidRPr="00374636">
        <w:tab/>
        <w:t>Minimum conformance requirements</w:t>
      </w:r>
      <w:bookmarkEnd w:id="3228"/>
      <w:bookmarkEnd w:id="3229"/>
      <w:bookmarkEnd w:id="3230"/>
      <w:bookmarkEnd w:id="3231"/>
      <w:bookmarkEnd w:id="3232"/>
      <w:bookmarkEnd w:id="3233"/>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4" w:name="_Toc27481817"/>
      <w:bookmarkStart w:id="3235" w:name="_Toc68183067"/>
      <w:bookmarkStart w:id="3236" w:name="_Toc75461911"/>
      <w:bookmarkStart w:id="3237" w:name="_Toc76024032"/>
      <w:bookmarkStart w:id="3238" w:name="_Toc83678475"/>
      <w:bookmarkStart w:id="3239" w:name="_Toc90629196"/>
      <w:r w:rsidRPr="00374636">
        <w:t>9.2.5A.4</w:t>
      </w:r>
      <w:r w:rsidRPr="00374636">
        <w:tab/>
        <w:t>Test description</w:t>
      </w:r>
      <w:bookmarkEnd w:id="3234"/>
      <w:bookmarkEnd w:id="3235"/>
      <w:bookmarkEnd w:id="3236"/>
      <w:bookmarkEnd w:id="3237"/>
      <w:bookmarkEnd w:id="3238"/>
      <w:bookmarkEnd w:id="3239"/>
    </w:p>
    <w:p w14:paraId="12B736D2" w14:textId="77777777" w:rsidR="00D65C49" w:rsidRPr="00374636" w:rsidRDefault="00D65C49" w:rsidP="00D65C49">
      <w:pPr>
        <w:pStyle w:val="Heading6"/>
      </w:pPr>
      <w:bookmarkStart w:id="3240" w:name="_Toc27481818"/>
      <w:bookmarkStart w:id="3241" w:name="_Toc68183068"/>
      <w:bookmarkStart w:id="3242" w:name="_Toc75461912"/>
      <w:bookmarkStart w:id="3243" w:name="_Toc76024033"/>
      <w:bookmarkStart w:id="3244" w:name="_Toc83678476"/>
      <w:bookmarkStart w:id="3245" w:name="_Toc90629197"/>
      <w:r w:rsidRPr="00374636">
        <w:t>9.2.5A.4.1</w:t>
      </w:r>
      <w:r w:rsidRPr="00374636">
        <w:tab/>
        <w:t>Initial conditions</w:t>
      </w:r>
      <w:bookmarkEnd w:id="3240"/>
      <w:bookmarkEnd w:id="3241"/>
      <w:bookmarkEnd w:id="3242"/>
      <w:bookmarkEnd w:id="3243"/>
      <w:bookmarkEnd w:id="3244"/>
      <w:bookmarkEnd w:id="3245"/>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lastRenderedPageBreak/>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60B9BE8F" w:rsidR="00D65C49" w:rsidRPr="00374636" w:rsidRDefault="00D65C49" w:rsidP="00491AC2">
            <w:pPr>
              <w:pStyle w:val="TAL"/>
              <w:rPr>
                <w:rFonts w:cs="v4.2.0"/>
                <w:lang w:eastAsia="en-US"/>
              </w:rPr>
            </w:pPr>
            <w:r w:rsidRPr="00374636">
              <w:t>As specified in TS 36.521-3 [25] clause A.2.2.</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1.75pt;height:14.25pt" o:ole="">
                  <v:imagedata r:id="rId120" o:title=""/>
                </v:shape>
                <o:OLEObject Type="Embed" ProgID="Equation.3" ShapeID="_x0000_i1315" DrawAspect="Content" ObjectID="_1829923960"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1.75pt;height:14.25pt" o:ole="">
                  <v:imagedata r:id="rId124" o:title=""/>
                </v:shape>
                <o:OLEObject Type="Embed" ProgID="Equation.3" ShapeID="_x0000_i1316" DrawAspect="Content" ObjectID="_1829923961"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1.25pt;height:21.75pt" o:ole="">
                  <v:imagedata r:id="rId364" o:title=""/>
                </v:shape>
                <o:OLEObject Type="Embed" ProgID="Equation.3" ShapeID="_x0000_i1317" DrawAspect="Content" ObjectID="_1829923962"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r w:rsidRPr="00374636">
              <w:rPr>
                <w:lang w:eastAsia="en-US"/>
              </w:rPr>
              <w:t>ms</w:t>
            </w:r>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1.25pt;height:21.75pt" o:ole="">
                  <v:imagedata r:id="rId366" o:title=""/>
                </v:shape>
                <o:OLEObject Type="Embed" ProgID="Equation.3" ShapeID="_x0000_i1318" DrawAspect="Content" ObjectID="_1829923963"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1.25pt;height:21.75pt" o:ole="">
                  <v:imagedata r:id="rId368" o:title=""/>
                </v:shape>
                <o:OLEObject Type="Embed" ProgID="Equation.3" ShapeID="_x0000_i1319" DrawAspect="Content" ObjectID="_1829923964" r:id="rId38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6" w:name="_Toc27481819"/>
      <w:bookmarkStart w:id="3247" w:name="_Toc68183069"/>
      <w:bookmarkStart w:id="3248" w:name="_Toc75461913"/>
      <w:bookmarkStart w:id="3249" w:name="_Toc76024034"/>
      <w:bookmarkStart w:id="3250" w:name="_Toc83678477"/>
      <w:bookmarkStart w:id="3251" w:name="_Toc90629198"/>
      <w:r w:rsidRPr="00374636">
        <w:t>9.2.5A.4.2</w:t>
      </w:r>
      <w:r w:rsidRPr="00374636">
        <w:tab/>
        <w:t>Test procedure</w:t>
      </w:r>
      <w:bookmarkEnd w:id="3246"/>
      <w:bookmarkEnd w:id="3247"/>
      <w:bookmarkEnd w:id="3248"/>
      <w:bookmarkEnd w:id="3249"/>
      <w:bookmarkEnd w:id="3250"/>
      <w:bookmarkEnd w:id="3251"/>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2" w:name="_Toc27481820"/>
      <w:bookmarkStart w:id="3253" w:name="_Toc68183070"/>
      <w:bookmarkStart w:id="3254" w:name="_Toc75461914"/>
      <w:bookmarkStart w:id="3255" w:name="_Toc76024035"/>
      <w:bookmarkStart w:id="3256" w:name="_Toc83678478"/>
      <w:bookmarkStart w:id="3257" w:name="_Toc90629199"/>
      <w:r w:rsidRPr="00374636">
        <w:t>9.2.5A.4.3</w:t>
      </w:r>
      <w:r w:rsidRPr="00374636">
        <w:tab/>
        <w:t>Message contents</w:t>
      </w:r>
      <w:bookmarkEnd w:id="3252"/>
      <w:bookmarkEnd w:id="3253"/>
      <w:bookmarkEnd w:id="3254"/>
      <w:bookmarkEnd w:id="3255"/>
      <w:bookmarkEnd w:id="3256"/>
      <w:bookmarkEnd w:id="3257"/>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tcPr>
          <w:p w14:paraId="139ECA10" w14:textId="77777777" w:rsidR="00D65C49" w:rsidRPr="00374636" w:rsidRDefault="00D65C49" w:rsidP="00491AC2">
            <w:pPr>
              <w:pStyle w:val="TAL"/>
            </w:pPr>
            <w:r w:rsidRPr="00374636">
              <w:t>LPP-Message ::= SEQUENCE {</w:t>
            </w:r>
          </w:p>
        </w:tc>
        <w:tc>
          <w:tcPr>
            <w:tcW w:w="2267" w:type="dxa"/>
          </w:tcPr>
          <w:p w14:paraId="4DBA93B7" w14:textId="77777777" w:rsidR="00D65C49" w:rsidRPr="00374636" w:rsidRDefault="00D65C49" w:rsidP="00491AC2">
            <w:pPr>
              <w:pStyle w:val="TAL"/>
              <w:rPr>
                <w:rFonts w:eastAsia="MS Mincho"/>
              </w:rPr>
            </w:pPr>
          </w:p>
        </w:tc>
        <w:tc>
          <w:tcPr>
            <w:tcW w:w="1700" w:type="dxa"/>
          </w:tcPr>
          <w:p w14:paraId="09C1AD66" w14:textId="77777777" w:rsidR="00D65C49" w:rsidRPr="00374636" w:rsidRDefault="00D65C49" w:rsidP="00491AC2">
            <w:pPr>
              <w:pStyle w:val="TAL"/>
              <w:rPr>
                <w:rFonts w:eastAsia="MS Mincho"/>
              </w:rPr>
            </w:pPr>
          </w:p>
        </w:tc>
        <w:tc>
          <w:tcPr>
            <w:tcW w:w="1104" w:type="dxa"/>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tcPr>
          <w:p w14:paraId="0C3FFE68" w14:textId="77777777" w:rsidR="00D65C49" w:rsidRPr="00374636" w:rsidRDefault="00D65C49" w:rsidP="00491AC2">
            <w:pPr>
              <w:pStyle w:val="TAL"/>
            </w:pPr>
            <w:r w:rsidRPr="00374636">
              <w:t xml:space="preserve"> lpp-MessageBody CHOICE {</w:t>
            </w:r>
          </w:p>
        </w:tc>
        <w:tc>
          <w:tcPr>
            <w:tcW w:w="2267" w:type="dxa"/>
          </w:tcPr>
          <w:p w14:paraId="0E0FA404" w14:textId="77777777" w:rsidR="00D65C49" w:rsidRPr="00374636" w:rsidRDefault="00D65C49" w:rsidP="00491AC2">
            <w:pPr>
              <w:pStyle w:val="TAL"/>
              <w:rPr>
                <w:rFonts w:eastAsia="MS Mincho"/>
              </w:rPr>
            </w:pPr>
          </w:p>
        </w:tc>
        <w:tc>
          <w:tcPr>
            <w:tcW w:w="1700" w:type="dxa"/>
          </w:tcPr>
          <w:p w14:paraId="0913E4D4" w14:textId="77777777" w:rsidR="00D65C49" w:rsidRPr="00374636" w:rsidRDefault="00D65C49" w:rsidP="00491AC2">
            <w:pPr>
              <w:pStyle w:val="TAL"/>
              <w:rPr>
                <w:rFonts w:eastAsia="MS Mincho"/>
              </w:rPr>
            </w:pPr>
          </w:p>
        </w:tc>
        <w:tc>
          <w:tcPr>
            <w:tcW w:w="1104" w:type="dxa"/>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tcPr>
          <w:p w14:paraId="42F4DACB" w14:textId="77777777" w:rsidR="00D65C49" w:rsidRPr="00374636" w:rsidRDefault="00D65C49" w:rsidP="00491AC2">
            <w:pPr>
              <w:pStyle w:val="TAL"/>
            </w:pPr>
            <w:r w:rsidRPr="00374636">
              <w:t xml:space="preserve">  c1 CHOICE {</w:t>
            </w:r>
          </w:p>
        </w:tc>
        <w:tc>
          <w:tcPr>
            <w:tcW w:w="2267" w:type="dxa"/>
          </w:tcPr>
          <w:p w14:paraId="467A7231" w14:textId="77777777" w:rsidR="00D65C49" w:rsidRPr="00374636" w:rsidRDefault="00D65C49" w:rsidP="00491AC2">
            <w:pPr>
              <w:pStyle w:val="TAL"/>
              <w:rPr>
                <w:rFonts w:eastAsia="MS Mincho"/>
              </w:rPr>
            </w:pPr>
          </w:p>
        </w:tc>
        <w:tc>
          <w:tcPr>
            <w:tcW w:w="1700" w:type="dxa"/>
          </w:tcPr>
          <w:p w14:paraId="627B9BF0" w14:textId="77777777" w:rsidR="00D65C49" w:rsidRPr="00374636" w:rsidRDefault="00D65C49" w:rsidP="00491AC2">
            <w:pPr>
              <w:pStyle w:val="TAL"/>
              <w:rPr>
                <w:rFonts w:eastAsia="MS Mincho"/>
              </w:rPr>
            </w:pPr>
          </w:p>
        </w:tc>
        <w:tc>
          <w:tcPr>
            <w:tcW w:w="1104" w:type="dxa"/>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tcPr>
          <w:p w14:paraId="598CA69D" w14:textId="77777777" w:rsidR="00D65C49" w:rsidRPr="00374636" w:rsidRDefault="00D65C49" w:rsidP="00491AC2">
            <w:pPr>
              <w:pStyle w:val="TAL"/>
            </w:pPr>
            <w:r w:rsidRPr="00374636">
              <w:t xml:space="preserve">    requestLocationInformation SEQUENCE {</w:t>
            </w:r>
          </w:p>
        </w:tc>
        <w:tc>
          <w:tcPr>
            <w:tcW w:w="2267" w:type="dxa"/>
          </w:tcPr>
          <w:p w14:paraId="03E0B912" w14:textId="77777777" w:rsidR="00D65C49" w:rsidRPr="00374636" w:rsidRDefault="00D65C49" w:rsidP="00491AC2">
            <w:pPr>
              <w:pStyle w:val="TAL"/>
              <w:rPr>
                <w:rFonts w:eastAsia="MS Mincho"/>
              </w:rPr>
            </w:pPr>
          </w:p>
        </w:tc>
        <w:tc>
          <w:tcPr>
            <w:tcW w:w="1700" w:type="dxa"/>
          </w:tcPr>
          <w:p w14:paraId="5F288775" w14:textId="77777777" w:rsidR="00D65C49" w:rsidRPr="00374636" w:rsidRDefault="00D65C49" w:rsidP="00491AC2">
            <w:pPr>
              <w:pStyle w:val="TAL"/>
              <w:rPr>
                <w:rFonts w:eastAsia="MS Mincho"/>
              </w:rPr>
            </w:pPr>
          </w:p>
        </w:tc>
        <w:tc>
          <w:tcPr>
            <w:tcW w:w="1104" w:type="dxa"/>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tcPr>
          <w:p w14:paraId="02919DC3" w14:textId="77777777" w:rsidR="00D65C49" w:rsidRPr="00374636" w:rsidRDefault="00D65C49" w:rsidP="00491AC2">
            <w:pPr>
              <w:pStyle w:val="TAL"/>
            </w:pPr>
            <w:r w:rsidRPr="00374636">
              <w:t xml:space="preserve">      criticalExtensions CHOICE {</w:t>
            </w:r>
          </w:p>
        </w:tc>
        <w:tc>
          <w:tcPr>
            <w:tcW w:w="2267" w:type="dxa"/>
          </w:tcPr>
          <w:p w14:paraId="275DE5A8" w14:textId="77777777" w:rsidR="00D65C49" w:rsidRPr="00374636" w:rsidRDefault="00D65C49" w:rsidP="00491AC2">
            <w:pPr>
              <w:pStyle w:val="TAL"/>
              <w:rPr>
                <w:rFonts w:eastAsia="MS Mincho"/>
              </w:rPr>
            </w:pPr>
          </w:p>
        </w:tc>
        <w:tc>
          <w:tcPr>
            <w:tcW w:w="1700" w:type="dxa"/>
          </w:tcPr>
          <w:p w14:paraId="58403121" w14:textId="77777777" w:rsidR="00D65C49" w:rsidRPr="00374636" w:rsidRDefault="00D65C49" w:rsidP="00491AC2">
            <w:pPr>
              <w:pStyle w:val="TAL"/>
              <w:rPr>
                <w:rFonts w:eastAsia="MS Mincho"/>
              </w:rPr>
            </w:pPr>
          </w:p>
        </w:tc>
        <w:tc>
          <w:tcPr>
            <w:tcW w:w="1104" w:type="dxa"/>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tcPr>
          <w:p w14:paraId="517E5524" w14:textId="77777777" w:rsidR="00D65C49" w:rsidRPr="00374636" w:rsidRDefault="00D65C49" w:rsidP="00491AC2">
            <w:pPr>
              <w:pStyle w:val="TAL"/>
            </w:pPr>
            <w:r w:rsidRPr="00374636">
              <w:t xml:space="preserve">        c1 CHOICE {</w:t>
            </w:r>
          </w:p>
        </w:tc>
        <w:tc>
          <w:tcPr>
            <w:tcW w:w="2267" w:type="dxa"/>
          </w:tcPr>
          <w:p w14:paraId="76951BCB" w14:textId="77777777" w:rsidR="00D65C49" w:rsidRPr="00374636" w:rsidRDefault="00D65C49" w:rsidP="00491AC2">
            <w:pPr>
              <w:pStyle w:val="TAL"/>
              <w:rPr>
                <w:rFonts w:eastAsia="MS Mincho"/>
              </w:rPr>
            </w:pPr>
          </w:p>
        </w:tc>
        <w:tc>
          <w:tcPr>
            <w:tcW w:w="1700" w:type="dxa"/>
          </w:tcPr>
          <w:p w14:paraId="51583328" w14:textId="77777777" w:rsidR="00D65C49" w:rsidRPr="00374636" w:rsidRDefault="00D65C49" w:rsidP="00491AC2">
            <w:pPr>
              <w:pStyle w:val="TAL"/>
              <w:rPr>
                <w:rFonts w:eastAsia="MS Mincho"/>
              </w:rPr>
            </w:pPr>
          </w:p>
        </w:tc>
        <w:tc>
          <w:tcPr>
            <w:tcW w:w="1104" w:type="dxa"/>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tcPr>
          <w:p w14:paraId="6C830F26" w14:textId="77777777" w:rsidR="00D65C49" w:rsidRPr="00374636" w:rsidRDefault="00D65C49" w:rsidP="00491AC2">
            <w:pPr>
              <w:pStyle w:val="TAL"/>
            </w:pPr>
            <w:r w:rsidRPr="00374636">
              <w:t xml:space="preserve">          requestLocationInformation-r9 SEQUENCE {</w:t>
            </w:r>
          </w:p>
        </w:tc>
        <w:tc>
          <w:tcPr>
            <w:tcW w:w="2267" w:type="dxa"/>
          </w:tcPr>
          <w:p w14:paraId="7AE905E9" w14:textId="77777777" w:rsidR="00D65C49" w:rsidRPr="00374636" w:rsidRDefault="00D65C49" w:rsidP="00491AC2">
            <w:pPr>
              <w:pStyle w:val="TAL"/>
              <w:rPr>
                <w:rFonts w:eastAsia="MS Mincho"/>
              </w:rPr>
            </w:pPr>
          </w:p>
        </w:tc>
        <w:tc>
          <w:tcPr>
            <w:tcW w:w="1700" w:type="dxa"/>
          </w:tcPr>
          <w:p w14:paraId="5894A511" w14:textId="77777777" w:rsidR="00D65C49" w:rsidRPr="00374636" w:rsidRDefault="00D65C49" w:rsidP="00491AC2">
            <w:pPr>
              <w:pStyle w:val="TAL"/>
              <w:rPr>
                <w:rFonts w:eastAsia="MS Mincho"/>
              </w:rPr>
            </w:pPr>
          </w:p>
        </w:tc>
        <w:tc>
          <w:tcPr>
            <w:tcW w:w="1104" w:type="dxa"/>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tcPr>
          <w:p w14:paraId="47589B17" w14:textId="77777777" w:rsidR="00D65C49" w:rsidRPr="00374636" w:rsidRDefault="00D65C49" w:rsidP="00491AC2">
            <w:pPr>
              <w:pStyle w:val="TAL"/>
            </w:pPr>
            <w:r w:rsidRPr="00374636">
              <w:t xml:space="preserve">            commonIEsRequestLocationInformation</w:t>
            </w:r>
          </w:p>
          <w:p w14:paraId="2D4289E3" w14:textId="77777777" w:rsidR="00D65C49" w:rsidRPr="00374636" w:rsidRDefault="00D65C49" w:rsidP="00491AC2">
            <w:pPr>
              <w:pStyle w:val="TAL"/>
            </w:pPr>
            <w:r w:rsidRPr="00374636">
              <w:t xml:space="preserve">            SEQUENCE {</w:t>
            </w:r>
          </w:p>
        </w:tc>
        <w:tc>
          <w:tcPr>
            <w:tcW w:w="2267" w:type="dxa"/>
          </w:tcPr>
          <w:p w14:paraId="6CB09CB5" w14:textId="77777777" w:rsidR="00D65C49" w:rsidRPr="00374636" w:rsidRDefault="00D65C49" w:rsidP="00491AC2">
            <w:pPr>
              <w:pStyle w:val="TAL"/>
              <w:rPr>
                <w:rFonts w:eastAsia="MS Mincho"/>
              </w:rPr>
            </w:pPr>
          </w:p>
        </w:tc>
        <w:tc>
          <w:tcPr>
            <w:tcW w:w="1700" w:type="dxa"/>
          </w:tcPr>
          <w:p w14:paraId="4E78C463" w14:textId="77777777" w:rsidR="00D65C49" w:rsidRPr="00374636" w:rsidRDefault="00D65C49" w:rsidP="00491AC2">
            <w:pPr>
              <w:pStyle w:val="TAL"/>
              <w:rPr>
                <w:rFonts w:eastAsia="MS Mincho"/>
              </w:rPr>
            </w:pPr>
          </w:p>
        </w:tc>
        <w:tc>
          <w:tcPr>
            <w:tcW w:w="1104" w:type="dxa"/>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tcPr>
          <w:p w14:paraId="6440CEAF" w14:textId="77777777" w:rsidR="00D65C49" w:rsidRPr="00374636" w:rsidRDefault="00D65C49" w:rsidP="00491AC2">
            <w:pPr>
              <w:pStyle w:val="TAL"/>
            </w:pPr>
            <w:r w:rsidRPr="00374636">
              <w:t xml:space="preserve">              qos SEQUENCE {</w:t>
            </w:r>
          </w:p>
        </w:tc>
        <w:tc>
          <w:tcPr>
            <w:tcW w:w="2267" w:type="dxa"/>
          </w:tcPr>
          <w:p w14:paraId="25460CDB" w14:textId="77777777" w:rsidR="00D65C49" w:rsidRPr="00374636" w:rsidRDefault="00D65C49" w:rsidP="00491AC2">
            <w:pPr>
              <w:pStyle w:val="TAL"/>
              <w:rPr>
                <w:rFonts w:eastAsia="MS Mincho"/>
              </w:rPr>
            </w:pPr>
          </w:p>
        </w:tc>
        <w:tc>
          <w:tcPr>
            <w:tcW w:w="1700" w:type="dxa"/>
          </w:tcPr>
          <w:p w14:paraId="0B67FC03" w14:textId="77777777" w:rsidR="00D65C49" w:rsidRPr="00374636" w:rsidRDefault="00D65C49" w:rsidP="00491AC2">
            <w:pPr>
              <w:pStyle w:val="TAL"/>
              <w:rPr>
                <w:rFonts w:eastAsia="MS Mincho"/>
              </w:rPr>
            </w:pPr>
          </w:p>
        </w:tc>
        <w:tc>
          <w:tcPr>
            <w:tcW w:w="1104" w:type="dxa"/>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tcPr>
          <w:p w14:paraId="40BF71C6" w14:textId="77777777" w:rsidR="00D65C49" w:rsidRPr="00374636" w:rsidRDefault="00D65C49" w:rsidP="00491AC2">
            <w:pPr>
              <w:pStyle w:val="TAL"/>
            </w:pPr>
            <w:r w:rsidRPr="00374636">
              <w:t xml:space="preserve">                 responseTime SEQUENCE {</w:t>
            </w:r>
          </w:p>
        </w:tc>
        <w:tc>
          <w:tcPr>
            <w:tcW w:w="2267" w:type="dxa"/>
          </w:tcPr>
          <w:p w14:paraId="0B7C82E3" w14:textId="77777777" w:rsidR="00D65C49" w:rsidRPr="00374636" w:rsidRDefault="00D65C49" w:rsidP="00491AC2">
            <w:pPr>
              <w:pStyle w:val="TAL"/>
              <w:rPr>
                <w:rFonts w:eastAsia="MS Mincho"/>
              </w:rPr>
            </w:pPr>
          </w:p>
        </w:tc>
        <w:tc>
          <w:tcPr>
            <w:tcW w:w="1700" w:type="dxa"/>
          </w:tcPr>
          <w:p w14:paraId="42B5FCA8" w14:textId="77777777" w:rsidR="00D65C49" w:rsidRPr="00374636" w:rsidRDefault="00D65C49" w:rsidP="00491AC2">
            <w:pPr>
              <w:pStyle w:val="TAL"/>
              <w:rPr>
                <w:rFonts w:eastAsia="MS Mincho"/>
              </w:rPr>
            </w:pPr>
          </w:p>
        </w:tc>
        <w:tc>
          <w:tcPr>
            <w:tcW w:w="1104" w:type="dxa"/>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tcPr>
          <w:p w14:paraId="56030A4D" w14:textId="77777777" w:rsidR="00D65C49" w:rsidRPr="00374636" w:rsidRDefault="00D65C49" w:rsidP="00491AC2">
            <w:pPr>
              <w:pStyle w:val="TAL"/>
            </w:pPr>
            <w:r w:rsidRPr="00374636">
              <w:t xml:space="preserve">                   time</w:t>
            </w:r>
          </w:p>
        </w:tc>
        <w:tc>
          <w:tcPr>
            <w:tcW w:w="2267" w:type="dxa"/>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tcPr>
          <w:p w14:paraId="4E48A215" w14:textId="77777777" w:rsidR="00D65C49" w:rsidRPr="00374636" w:rsidRDefault="00D65C49" w:rsidP="00491AC2">
            <w:pPr>
              <w:pStyle w:val="TAL"/>
            </w:pPr>
            <w:r w:rsidRPr="00374636">
              <w:t xml:space="preserve">                 }</w:t>
            </w:r>
          </w:p>
        </w:tc>
        <w:tc>
          <w:tcPr>
            <w:tcW w:w="2267" w:type="dxa"/>
          </w:tcPr>
          <w:p w14:paraId="537EDE6A" w14:textId="77777777" w:rsidR="00D65C49" w:rsidRPr="00374636" w:rsidRDefault="00D65C49" w:rsidP="00491AC2">
            <w:pPr>
              <w:pStyle w:val="TAL"/>
              <w:rPr>
                <w:rFonts w:eastAsia="MS Mincho"/>
              </w:rPr>
            </w:pPr>
          </w:p>
        </w:tc>
        <w:tc>
          <w:tcPr>
            <w:tcW w:w="1700" w:type="dxa"/>
          </w:tcPr>
          <w:p w14:paraId="452759BB" w14:textId="77777777" w:rsidR="00D65C49" w:rsidRPr="00374636" w:rsidRDefault="00D65C49" w:rsidP="00491AC2">
            <w:pPr>
              <w:pStyle w:val="TAL"/>
              <w:rPr>
                <w:rFonts w:eastAsia="MS Mincho"/>
              </w:rPr>
            </w:pPr>
          </w:p>
        </w:tc>
        <w:tc>
          <w:tcPr>
            <w:tcW w:w="1104" w:type="dxa"/>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tcPr>
          <w:p w14:paraId="34DAA805" w14:textId="77777777" w:rsidR="00D65C49" w:rsidRPr="00374636" w:rsidRDefault="00D65C49" w:rsidP="00491AC2">
            <w:pPr>
              <w:pStyle w:val="TAL"/>
            </w:pPr>
            <w:r w:rsidRPr="00374636">
              <w:t xml:space="preserve">              }</w:t>
            </w:r>
          </w:p>
        </w:tc>
        <w:tc>
          <w:tcPr>
            <w:tcW w:w="2267" w:type="dxa"/>
          </w:tcPr>
          <w:p w14:paraId="436CA8EC" w14:textId="77777777" w:rsidR="00D65C49" w:rsidRPr="00374636" w:rsidRDefault="00D65C49" w:rsidP="00491AC2">
            <w:pPr>
              <w:pStyle w:val="TAL"/>
              <w:rPr>
                <w:rFonts w:eastAsia="MS Mincho"/>
              </w:rPr>
            </w:pPr>
          </w:p>
        </w:tc>
        <w:tc>
          <w:tcPr>
            <w:tcW w:w="1700" w:type="dxa"/>
          </w:tcPr>
          <w:p w14:paraId="3A994F29" w14:textId="77777777" w:rsidR="00D65C49" w:rsidRPr="00374636" w:rsidRDefault="00D65C49" w:rsidP="00491AC2">
            <w:pPr>
              <w:pStyle w:val="TAL"/>
              <w:rPr>
                <w:rFonts w:eastAsia="MS Mincho"/>
              </w:rPr>
            </w:pPr>
          </w:p>
        </w:tc>
        <w:tc>
          <w:tcPr>
            <w:tcW w:w="1104" w:type="dxa"/>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tcPr>
          <w:p w14:paraId="2D007BA6" w14:textId="77777777" w:rsidR="00D65C49" w:rsidRPr="00374636" w:rsidRDefault="00D65C49" w:rsidP="00491AC2">
            <w:pPr>
              <w:pStyle w:val="TAL"/>
            </w:pPr>
            <w:r w:rsidRPr="00374636">
              <w:t xml:space="preserve">            }</w:t>
            </w:r>
          </w:p>
        </w:tc>
        <w:tc>
          <w:tcPr>
            <w:tcW w:w="2267" w:type="dxa"/>
          </w:tcPr>
          <w:p w14:paraId="06945777" w14:textId="77777777" w:rsidR="00D65C49" w:rsidRPr="00374636" w:rsidRDefault="00D65C49" w:rsidP="00491AC2">
            <w:pPr>
              <w:pStyle w:val="TAL"/>
              <w:rPr>
                <w:rFonts w:eastAsia="MS Mincho"/>
              </w:rPr>
            </w:pPr>
          </w:p>
        </w:tc>
        <w:tc>
          <w:tcPr>
            <w:tcW w:w="1700" w:type="dxa"/>
          </w:tcPr>
          <w:p w14:paraId="03EC20A3" w14:textId="77777777" w:rsidR="00D65C49" w:rsidRPr="00374636" w:rsidRDefault="00D65C49" w:rsidP="00491AC2">
            <w:pPr>
              <w:pStyle w:val="TAL"/>
              <w:rPr>
                <w:rFonts w:eastAsia="MS Mincho"/>
              </w:rPr>
            </w:pPr>
          </w:p>
        </w:tc>
        <w:tc>
          <w:tcPr>
            <w:tcW w:w="1104" w:type="dxa"/>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tcPr>
          <w:p w14:paraId="48A57DD2" w14:textId="77777777" w:rsidR="00D65C49" w:rsidRPr="00374636" w:rsidRDefault="00D65C49" w:rsidP="00491AC2">
            <w:pPr>
              <w:pStyle w:val="TAL"/>
            </w:pPr>
            <w:r w:rsidRPr="00374636">
              <w:t xml:space="preserve">          }</w:t>
            </w:r>
          </w:p>
        </w:tc>
        <w:tc>
          <w:tcPr>
            <w:tcW w:w="2267" w:type="dxa"/>
          </w:tcPr>
          <w:p w14:paraId="0FD8CA57" w14:textId="77777777" w:rsidR="00D65C49" w:rsidRPr="00374636" w:rsidRDefault="00D65C49" w:rsidP="00491AC2">
            <w:pPr>
              <w:pStyle w:val="TAL"/>
              <w:rPr>
                <w:rFonts w:eastAsia="MS Mincho"/>
              </w:rPr>
            </w:pPr>
          </w:p>
        </w:tc>
        <w:tc>
          <w:tcPr>
            <w:tcW w:w="1700" w:type="dxa"/>
          </w:tcPr>
          <w:p w14:paraId="0AD73869" w14:textId="77777777" w:rsidR="00D65C49" w:rsidRPr="00374636" w:rsidRDefault="00D65C49" w:rsidP="00491AC2">
            <w:pPr>
              <w:pStyle w:val="TAL"/>
              <w:rPr>
                <w:rFonts w:eastAsia="MS Mincho"/>
              </w:rPr>
            </w:pPr>
          </w:p>
        </w:tc>
        <w:tc>
          <w:tcPr>
            <w:tcW w:w="1104" w:type="dxa"/>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tcPr>
          <w:p w14:paraId="11BA23A0" w14:textId="77777777" w:rsidR="00D65C49" w:rsidRPr="00374636" w:rsidRDefault="00D65C49" w:rsidP="00491AC2">
            <w:pPr>
              <w:pStyle w:val="TAL"/>
            </w:pPr>
            <w:r w:rsidRPr="00374636">
              <w:t xml:space="preserve">        }</w:t>
            </w:r>
          </w:p>
        </w:tc>
        <w:tc>
          <w:tcPr>
            <w:tcW w:w="2267" w:type="dxa"/>
          </w:tcPr>
          <w:p w14:paraId="2CF55C6F" w14:textId="77777777" w:rsidR="00D65C49" w:rsidRPr="00374636" w:rsidRDefault="00D65C49" w:rsidP="00491AC2">
            <w:pPr>
              <w:pStyle w:val="TAL"/>
              <w:rPr>
                <w:rFonts w:eastAsia="MS Mincho"/>
              </w:rPr>
            </w:pPr>
          </w:p>
        </w:tc>
        <w:tc>
          <w:tcPr>
            <w:tcW w:w="1700" w:type="dxa"/>
          </w:tcPr>
          <w:p w14:paraId="5BE7E7B6" w14:textId="77777777" w:rsidR="00D65C49" w:rsidRPr="00374636" w:rsidRDefault="00D65C49" w:rsidP="00491AC2">
            <w:pPr>
              <w:pStyle w:val="TAL"/>
              <w:rPr>
                <w:rFonts w:eastAsia="MS Mincho"/>
              </w:rPr>
            </w:pPr>
          </w:p>
        </w:tc>
        <w:tc>
          <w:tcPr>
            <w:tcW w:w="1104" w:type="dxa"/>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tcPr>
          <w:p w14:paraId="0DE9B335" w14:textId="77777777" w:rsidR="00D65C49" w:rsidRPr="00374636" w:rsidRDefault="00D65C49" w:rsidP="00491AC2">
            <w:pPr>
              <w:pStyle w:val="TAL"/>
            </w:pPr>
            <w:r w:rsidRPr="00374636">
              <w:t xml:space="preserve">      }</w:t>
            </w:r>
          </w:p>
        </w:tc>
        <w:tc>
          <w:tcPr>
            <w:tcW w:w="2267" w:type="dxa"/>
          </w:tcPr>
          <w:p w14:paraId="598CB2C6" w14:textId="77777777" w:rsidR="00D65C49" w:rsidRPr="00374636" w:rsidRDefault="00D65C49" w:rsidP="00491AC2">
            <w:pPr>
              <w:pStyle w:val="TAL"/>
              <w:rPr>
                <w:rFonts w:eastAsia="MS Mincho"/>
              </w:rPr>
            </w:pPr>
          </w:p>
        </w:tc>
        <w:tc>
          <w:tcPr>
            <w:tcW w:w="1700" w:type="dxa"/>
          </w:tcPr>
          <w:p w14:paraId="05B32A74" w14:textId="77777777" w:rsidR="00D65C49" w:rsidRPr="00374636" w:rsidRDefault="00D65C49" w:rsidP="00491AC2">
            <w:pPr>
              <w:pStyle w:val="TAL"/>
              <w:rPr>
                <w:rFonts w:eastAsia="MS Mincho"/>
              </w:rPr>
            </w:pPr>
          </w:p>
        </w:tc>
        <w:tc>
          <w:tcPr>
            <w:tcW w:w="1104" w:type="dxa"/>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tcPr>
          <w:p w14:paraId="2133D40E" w14:textId="77777777" w:rsidR="00D65C49" w:rsidRPr="00374636" w:rsidRDefault="00D65C49" w:rsidP="00491AC2">
            <w:pPr>
              <w:pStyle w:val="TAL"/>
            </w:pPr>
            <w:r w:rsidRPr="00374636">
              <w:t xml:space="preserve">    }</w:t>
            </w:r>
          </w:p>
        </w:tc>
        <w:tc>
          <w:tcPr>
            <w:tcW w:w="2267" w:type="dxa"/>
          </w:tcPr>
          <w:p w14:paraId="5C5AD655" w14:textId="77777777" w:rsidR="00D65C49" w:rsidRPr="00374636" w:rsidRDefault="00D65C49" w:rsidP="00491AC2">
            <w:pPr>
              <w:pStyle w:val="TAL"/>
              <w:rPr>
                <w:rFonts w:eastAsia="MS Mincho"/>
              </w:rPr>
            </w:pPr>
          </w:p>
        </w:tc>
        <w:tc>
          <w:tcPr>
            <w:tcW w:w="1700" w:type="dxa"/>
          </w:tcPr>
          <w:p w14:paraId="23DD5788" w14:textId="77777777" w:rsidR="00D65C49" w:rsidRPr="00374636" w:rsidRDefault="00D65C49" w:rsidP="00491AC2">
            <w:pPr>
              <w:pStyle w:val="TAL"/>
              <w:rPr>
                <w:rFonts w:eastAsia="MS Mincho"/>
              </w:rPr>
            </w:pPr>
          </w:p>
        </w:tc>
        <w:tc>
          <w:tcPr>
            <w:tcW w:w="1104" w:type="dxa"/>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tcPr>
          <w:p w14:paraId="5A2897D1" w14:textId="77777777" w:rsidR="00D65C49" w:rsidRPr="00374636" w:rsidRDefault="00D65C49" w:rsidP="00491AC2">
            <w:pPr>
              <w:pStyle w:val="TAL"/>
            </w:pPr>
            <w:r w:rsidRPr="00374636">
              <w:t xml:space="preserve">  }</w:t>
            </w:r>
          </w:p>
        </w:tc>
        <w:tc>
          <w:tcPr>
            <w:tcW w:w="2267" w:type="dxa"/>
          </w:tcPr>
          <w:p w14:paraId="62551539" w14:textId="77777777" w:rsidR="00D65C49" w:rsidRPr="00374636" w:rsidRDefault="00D65C49" w:rsidP="00491AC2">
            <w:pPr>
              <w:pStyle w:val="TAL"/>
              <w:rPr>
                <w:rFonts w:eastAsia="MS Mincho"/>
              </w:rPr>
            </w:pPr>
          </w:p>
        </w:tc>
        <w:tc>
          <w:tcPr>
            <w:tcW w:w="1700" w:type="dxa"/>
          </w:tcPr>
          <w:p w14:paraId="751C25EA" w14:textId="77777777" w:rsidR="00D65C49" w:rsidRPr="00374636" w:rsidRDefault="00D65C49" w:rsidP="00491AC2">
            <w:pPr>
              <w:pStyle w:val="TAL"/>
              <w:rPr>
                <w:rFonts w:eastAsia="MS Mincho"/>
              </w:rPr>
            </w:pPr>
          </w:p>
        </w:tc>
        <w:tc>
          <w:tcPr>
            <w:tcW w:w="1104" w:type="dxa"/>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tcPr>
          <w:p w14:paraId="373FCEAC" w14:textId="77777777" w:rsidR="00D65C49" w:rsidRPr="00374636" w:rsidRDefault="00D65C49" w:rsidP="00491AC2">
            <w:pPr>
              <w:pStyle w:val="TAL"/>
            </w:pPr>
            <w:r w:rsidRPr="00374636">
              <w:t xml:space="preserve"> }</w:t>
            </w:r>
          </w:p>
        </w:tc>
        <w:tc>
          <w:tcPr>
            <w:tcW w:w="2267" w:type="dxa"/>
          </w:tcPr>
          <w:p w14:paraId="25E86D55" w14:textId="77777777" w:rsidR="00D65C49" w:rsidRPr="00374636" w:rsidRDefault="00D65C49" w:rsidP="00491AC2">
            <w:pPr>
              <w:pStyle w:val="TAL"/>
              <w:rPr>
                <w:rFonts w:eastAsia="MS Mincho"/>
              </w:rPr>
            </w:pPr>
          </w:p>
        </w:tc>
        <w:tc>
          <w:tcPr>
            <w:tcW w:w="1700" w:type="dxa"/>
          </w:tcPr>
          <w:p w14:paraId="60B72F57" w14:textId="77777777" w:rsidR="00D65C49" w:rsidRPr="00374636" w:rsidRDefault="00D65C49" w:rsidP="00491AC2">
            <w:pPr>
              <w:pStyle w:val="TAL"/>
              <w:rPr>
                <w:rFonts w:eastAsia="MS Mincho"/>
              </w:rPr>
            </w:pPr>
          </w:p>
        </w:tc>
        <w:tc>
          <w:tcPr>
            <w:tcW w:w="1104" w:type="dxa"/>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tcPr>
          <w:p w14:paraId="3B33592E" w14:textId="77777777" w:rsidR="00D65C49" w:rsidRPr="00374636" w:rsidRDefault="00D65C49" w:rsidP="00491AC2">
            <w:pPr>
              <w:pStyle w:val="TAL"/>
            </w:pPr>
            <w:r w:rsidRPr="00374636">
              <w:t>}</w:t>
            </w:r>
          </w:p>
        </w:tc>
        <w:tc>
          <w:tcPr>
            <w:tcW w:w="2267" w:type="dxa"/>
          </w:tcPr>
          <w:p w14:paraId="3BF11712" w14:textId="77777777" w:rsidR="00D65C49" w:rsidRPr="00374636" w:rsidRDefault="00D65C49" w:rsidP="00491AC2">
            <w:pPr>
              <w:pStyle w:val="TAL"/>
              <w:rPr>
                <w:rFonts w:eastAsia="MS Mincho"/>
              </w:rPr>
            </w:pPr>
          </w:p>
        </w:tc>
        <w:tc>
          <w:tcPr>
            <w:tcW w:w="1700" w:type="dxa"/>
          </w:tcPr>
          <w:p w14:paraId="2B0EF3D1" w14:textId="77777777" w:rsidR="00D65C49" w:rsidRPr="00374636" w:rsidRDefault="00D65C49" w:rsidP="00491AC2">
            <w:pPr>
              <w:pStyle w:val="TAL"/>
              <w:rPr>
                <w:rFonts w:eastAsia="MS Mincho"/>
              </w:rPr>
            </w:pPr>
          </w:p>
        </w:tc>
        <w:tc>
          <w:tcPr>
            <w:tcW w:w="1104" w:type="dxa"/>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8" w:name="_Toc27481821"/>
      <w:bookmarkStart w:id="3259" w:name="_Toc68183071"/>
      <w:bookmarkStart w:id="3260" w:name="_Toc75461915"/>
      <w:bookmarkStart w:id="3261" w:name="_Toc76024036"/>
      <w:bookmarkStart w:id="3262" w:name="_Toc83678479"/>
      <w:bookmarkStart w:id="3263" w:name="_Toc90629200"/>
      <w:r w:rsidRPr="00374636">
        <w:t>9.2.5A.5</w:t>
      </w:r>
      <w:r w:rsidRPr="00374636">
        <w:tab/>
        <w:t>Test requirement</w:t>
      </w:r>
      <w:bookmarkEnd w:id="3258"/>
      <w:bookmarkEnd w:id="3259"/>
      <w:bookmarkEnd w:id="3260"/>
      <w:bookmarkEnd w:id="3261"/>
      <w:bookmarkEnd w:id="3262"/>
      <w:bookmarkEnd w:id="3263"/>
    </w:p>
    <w:p w14:paraId="01ADF7FF" w14:textId="4800254F" w:rsidR="000E170B" w:rsidRPr="00374636" w:rsidRDefault="00D65C49" w:rsidP="007C6871">
      <w:r w:rsidRPr="00374636">
        <w:t>Same as 9.2.5.5.</w:t>
      </w:r>
    </w:p>
    <w:sectPr w:rsidR="000E170B" w:rsidRPr="00374636" w:rsidSect="00DA6A24">
      <w:headerReference w:type="even" r:id="rId382"/>
      <w:headerReference w:type="default" r:id="rId383"/>
      <w:footerReference w:type="even" r:id="rId384"/>
      <w:footerReference w:type="default" r:id="rId385"/>
      <w:headerReference w:type="first" r:id="rId386"/>
      <w:footerReference w:type="first" r:id="rId387"/>
      <w:footnotePr>
        <w:numRestart w:val="eachSect"/>
      </w:footnotePr>
      <w:pgSz w:w="11907" w:h="16840" w:code="9"/>
      <w:pgMar w:top="1416" w:right="1133" w:bottom="1133" w:left="1133" w:header="850" w:footer="340" w:gutter="0"/>
      <w:pgNumType w:start="5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387E22" w14:textId="77777777" w:rsidR="001F359A" w:rsidRDefault="001F359A" w:rsidP="007C6871">
      <w:r>
        <w:separator/>
      </w:r>
    </w:p>
  </w:endnote>
  <w:endnote w:type="continuationSeparator" w:id="0">
    <w:p w14:paraId="0817364C" w14:textId="77777777" w:rsidR="001F359A" w:rsidRDefault="001F359A"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sig w:usb0="00000000" w:usb1="00000000" w:usb2="00000000" w:usb3="00000000" w:csb0="00000001" w:csb1="00000000"/>
  </w:font>
  <w:font w:name="v4.2.0">
    <w:altName w:val="Calibri"/>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Osaka">
    <w:altName w:val="Yu Gothic"/>
    <w:charset w:val="80"/>
    <w:family w:val="swiss"/>
    <w:pitch w:val="variable"/>
    <w:sig w:usb0="00000001" w:usb1="08070000" w:usb2="00000010" w:usb3="00000000" w:csb0="00020093"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Geneva">
    <w:altName w:val="Arial"/>
    <w:charset w:val="00"/>
    <w:family w:val="swiss"/>
    <w:pitch w:val="variable"/>
    <w:sig w:usb0="00000003" w:usb1="00000000" w:usb2="00000000" w:usb3="00000000" w:csb0="00000001" w:csb1="00000000"/>
  </w:font>
  <w:font w:name="MingLiU">
    <w:altName w:val="細明體"/>
    <w:panose1 w:val="02010609000101010101"/>
    <w:charset w:val="88"/>
    <w:family w:val="modern"/>
    <w:pitch w:val="fixed"/>
    <w:sig w:usb0="A00002FF" w:usb1="28CFFCFA" w:usb2="00000016" w:usb3="00000000" w:csb0="00100001" w:csb1="00000000"/>
  </w:font>
  <w:font w:name="????">
    <w:altName w:val="Yu Gothic"/>
    <w:charset w:val="88"/>
    <w:family w:val="auto"/>
    <w:pitch w:val="default"/>
    <w:sig w:usb0="00000000" w:usb1="00000000" w:usb2="00000010" w:usb3="00000000" w:csb0="00100000"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 ??">
    <w:altName w:val="MS Gothic"/>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5E775" w14:textId="77777777" w:rsidR="00DA6A24" w:rsidRDefault="00DA6A2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AB1EB" w14:textId="0FE4C589" w:rsidR="00E538E6" w:rsidRDefault="0042135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975B42" w14:textId="77777777" w:rsidR="00DA6A24" w:rsidRDefault="00DA6A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085B0E" w14:textId="77777777" w:rsidR="001F359A" w:rsidRDefault="001F359A" w:rsidP="007C6871">
      <w:r>
        <w:separator/>
      </w:r>
    </w:p>
  </w:footnote>
  <w:footnote w:type="continuationSeparator" w:id="0">
    <w:p w14:paraId="34048F6D" w14:textId="77777777" w:rsidR="001F359A" w:rsidRDefault="001F359A"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364A99" w14:textId="77777777" w:rsidR="00DA6A24" w:rsidRDefault="00DA6A2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FE032" w14:textId="4C920800" w:rsidR="007C6871" w:rsidRDefault="007C6871" w:rsidP="007C6871">
    <w:pPr>
      <w:pStyle w:val="Header"/>
      <w:framePr w:h="284" w:hRule="exact" w:wrap="around" w:vAnchor="text" w:hAnchor="margin" w:y="1"/>
    </w:pPr>
    <w:r>
      <w:t>Release 1</w:t>
    </w:r>
    <w:r w:rsidR="00861FDC">
      <w:t>8</w:t>
    </w:r>
  </w:p>
  <w:p w14:paraId="1129CF6B" w14:textId="381F4CA6"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861FDC">
      <w:rPr>
        <w:rFonts w:ascii="Arial" w:hAnsi="Arial" w:cs="Arial"/>
        <w:b/>
        <w:sz w:val="18"/>
        <w:szCs w:val="18"/>
      </w:rPr>
      <w:t>8</w:t>
    </w:r>
    <w:r>
      <w:rPr>
        <w:rFonts w:ascii="Arial" w:hAnsi="Arial" w:cs="Arial"/>
        <w:b/>
        <w:sz w:val="18"/>
        <w:szCs w:val="18"/>
      </w:rPr>
      <w:t>.</w:t>
    </w:r>
    <w:r w:rsidR="00C13026">
      <w:rPr>
        <w:rFonts w:ascii="Arial" w:hAnsi="Arial" w:cs="Arial"/>
        <w:b/>
        <w:sz w:val="18"/>
        <w:szCs w:val="18"/>
      </w:rPr>
      <w:t>4</w:t>
    </w:r>
    <w:r>
      <w:rPr>
        <w:rFonts w:ascii="Arial" w:hAnsi="Arial" w:cs="Arial"/>
        <w:b/>
        <w:sz w:val="18"/>
        <w:szCs w:val="18"/>
      </w:rPr>
      <w:t>.</w:t>
    </w:r>
    <w:r w:rsidR="00054647">
      <w:rPr>
        <w:rFonts w:ascii="Arial" w:hAnsi="Arial" w:cs="Arial"/>
        <w:b/>
        <w:sz w:val="18"/>
        <w:szCs w:val="18"/>
      </w:rPr>
      <w:t>0</w:t>
    </w:r>
    <w:r>
      <w:rPr>
        <w:rFonts w:ascii="Arial" w:hAnsi="Arial" w:cs="Arial"/>
        <w:b/>
        <w:sz w:val="18"/>
        <w:szCs w:val="18"/>
      </w:rPr>
      <w:t xml:space="preserve"> (202</w:t>
    </w:r>
    <w:r w:rsidR="00C168A0">
      <w:rPr>
        <w:rFonts w:ascii="Arial" w:hAnsi="Arial" w:cs="Arial"/>
        <w:b/>
        <w:sz w:val="18"/>
        <w:szCs w:val="18"/>
      </w:rPr>
      <w:t>5</w:t>
    </w:r>
    <w:r>
      <w:rPr>
        <w:rFonts w:ascii="Arial" w:hAnsi="Arial" w:cs="Arial"/>
        <w:b/>
        <w:sz w:val="18"/>
        <w:szCs w:val="18"/>
      </w:rPr>
      <w:t>-</w:t>
    </w:r>
    <w:r w:rsidR="00C13026">
      <w:rPr>
        <w:rFonts w:ascii="Arial" w:hAnsi="Arial" w:cs="Arial"/>
        <w:b/>
        <w:sz w:val="18"/>
        <w:szCs w:val="18"/>
      </w:rPr>
      <w:t>12</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AE804" w14:textId="77777777" w:rsidR="00DA6A24" w:rsidRDefault="00DA6A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lvlText w:val="%1."/>
      <w:lvlJc w:val="left"/>
      <w:pPr>
        <w:tabs>
          <w:tab w:val="num" w:pos="1492"/>
        </w:tabs>
        <w:ind w:left="1492" w:hanging="360"/>
      </w:pPr>
      <w:rPr>
        <w:rFonts w:cs="Times New Roman"/>
      </w:rPr>
    </w:lvl>
  </w:abstractNum>
  <w:abstractNum w:abstractNumId="1"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5"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9"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7"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1"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4"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7"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4"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5" w15:restartNumberingAfterBreak="0">
    <w:nsid w:val="708858F6"/>
    <w:multiLevelType w:val="multilevel"/>
    <w:tmpl w:val="37FC2598"/>
    <w:styleLink w:val="LFO19"/>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6"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7"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71077E0"/>
    <w:multiLevelType w:val="hybridMultilevel"/>
    <w:tmpl w:val="460A477A"/>
    <w:styleLink w:val="Style131"/>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0"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3"/>
  </w:num>
  <w:num w:numId="2" w16cid:durableId="616260973">
    <w:abstractNumId w:val="19"/>
  </w:num>
  <w:num w:numId="3" w16cid:durableId="300772019">
    <w:abstractNumId w:val="11"/>
  </w:num>
  <w:num w:numId="4" w16cid:durableId="791165655">
    <w:abstractNumId w:val="40"/>
  </w:num>
  <w:num w:numId="5" w16cid:durableId="1372456776">
    <w:abstractNumId w:val="2"/>
  </w:num>
  <w:num w:numId="6" w16cid:durableId="395982347">
    <w:abstractNumId w:val="1"/>
  </w:num>
  <w:num w:numId="7" w16cid:durableId="93208365">
    <w:abstractNumId w:val="21"/>
  </w:num>
  <w:num w:numId="8" w16cid:durableId="220217112">
    <w:abstractNumId w:val="38"/>
  </w:num>
  <w:num w:numId="9" w16cid:durableId="456532672">
    <w:abstractNumId w:val="17"/>
  </w:num>
  <w:num w:numId="10" w16cid:durableId="408887516">
    <w:abstractNumId w:val="25"/>
  </w:num>
  <w:num w:numId="11" w16cid:durableId="2056586464">
    <w:abstractNumId w:val="5"/>
  </w:num>
  <w:num w:numId="12" w16cid:durableId="1959600287">
    <w:abstractNumId w:val="41"/>
  </w:num>
  <w:num w:numId="13" w16cid:durableId="1677727496">
    <w:abstractNumId w:val="33"/>
  </w:num>
  <w:num w:numId="14" w16cid:durableId="919827482">
    <w:abstractNumId w:val="28"/>
  </w:num>
  <w:num w:numId="15" w16cid:durableId="583805062">
    <w:abstractNumId w:val="31"/>
  </w:num>
  <w:num w:numId="16" w16cid:durableId="1513257975">
    <w:abstractNumId w:val="37"/>
  </w:num>
  <w:num w:numId="17" w16cid:durableId="1181821324">
    <w:abstractNumId w:val="8"/>
  </w:num>
  <w:num w:numId="18" w16cid:durableId="1964579958">
    <w:abstractNumId w:val="30"/>
  </w:num>
  <w:num w:numId="19" w16cid:durableId="1768623410">
    <w:abstractNumId w:val="29"/>
  </w:num>
  <w:num w:numId="20" w16cid:durableId="1283998412">
    <w:abstractNumId w:val="4"/>
  </w:num>
  <w:num w:numId="21" w16cid:durableId="1668705370">
    <w:abstractNumId w:val="6"/>
  </w:num>
  <w:num w:numId="22" w16cid:durableId="1560745347">
    <w:abstractNumId w:val="24"/>
  </w:num>
  <w:num w:numId="23" w16cid:durableId="142090354">
    <w:abstractNumId w:val="16"/>
  </w:num>
  <w:num w:numId="24" w16cid:durableId="432868340">
    <w:abstractNumId w:val="36"/>
  </w:num>
  <w:num w:numId="25" w16cid:durableId="1908878514">
    <w:abstractNumId w:val="42"/>
  </w:num>
  <w:num w:numId="26" w16cid:durableId="1802923053">
    <w:abstractNumId w:val="43"/>
  </w:num>
  <w:num w:numId="27" w16cid:durableId="1906716381">
    <w:abstractNumId w:val="18"/>
  </w:num>
  <w:num w:numId="28" w16cid:durableId="2113815595">
    <w:abstractNumId w:val="22"/>
  </w:num>
  <w:num w:numId="29" w16cid:durableId="1744519840">
    <w:abstractNumId w:val="15"/>
  </w:num>
  <w:num w:numId="30" w16cid:durableId="1390616707">
    <w:abstractNumId w:val="34"/>
  </w:num>
  <w:num w:numId="31" w16cid:durableId="1938709922">
    <w:abstractNumId w:val="13"/>
  </w:num>
  <w:num w:numId="32" w16cid:durableId="91870868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10"/>
  </w:num>
  <w:num w:numId="34" w16cid:durableId="1094476579">
    <w:abstractNumId w:val="27"/>
  </w:num>
  <w:num w:numId="35" w16cid:durableId="8024773">
    <w:abstractNumId w:val="12"/>
  </w:num>
  <w:num w:numId="36" w16cid:durableId="1377124439">
    <w:abstractNumId w:val="3"/>
  </w:num>
  <w:num w:numId="37" w16cid:durableId="287516647">
    <w:abstractNumId w:val="14"/>
  </w:num>
  <w:num w:numId="38" w16cid:durableId="230114558">
    <w:abstractNumId w:val="7"/>
  </w:num>
  <w:num w:numId="39" w16cid:durableId="19614973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2"/>
  </w:num>
  <w:num w:numId="41" w16cid:durableId="1356730396">
    <w:abstractNumId w:val="9"/>
  </w:num>
  <w:num w:numId="42" w16cid:durableId="1807701156">
    <w:abstractNumId w:val="20"/>
  </w:num>
  <w:num w:numId="43" w16cid:durableId="709190754">
    <w:abstractNumId w:val="39"/>
  </w:num>
  <w:num w:numId="44" w16cid:durableId="220408063">
    <w:abstractNumId w:val="0"/>
  </w:num>
  <w:num w:numId="45" w16cid:durableId="1736852082">
    <w:abstractNumId w:val="26"/>
  </w:num>
  <w:num w:numId="46" w16cid:durableId="1593930662">
    <w:abstractNumId w:val="3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5FFD"/>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290"/>
    <w:rsid w:val="00050CD7"/>
    <w:rsid w:val="00050D8F"/>
    <w:rsid w:val="00054647"/>
    <w:rsid w:val="00054A26"/>
    <w:rsid w:val="0005553C"/>
    <w:rsid w:val="00055884"/>
    <w:rsid w:val="000560A4"/>
    <w:rsid w:val="00056450"/>
    <w:rsid w:val="00056C7D"/>
    <w:rsid w:val="00057164"/>
    <w:rsid w:val="0006123D"/>
    <w:rsid w:val="00061F46"/>
    <w:rsid w:val="00063346"/>
    <w:rsid w:val="000640A7"/>
    <w:rsid w:val="0006478B"/>
    <w:rsid w:val="00065A44"/>
    <w:rsid w:val="000668DF"/>
    <w:rsid w:val="00067B3F"/>
    <w:rsid w:val="0007003F"/>
    <w:rsid w:val="00071ABB"/>
    <w:rsid w:val="00072590"/>
    <w:rsid w:val="00073CDC"/>
    <w:rsid w:val="00076276"/>
    <w:rsid w:val="00076838"/>
    <w:rsid w:val="0007776A"/>
    <w:rsid w:val="00080512"/>
    <w:rsid w:val="00084079"/>
    <w:rsid w:val="0008521F"/>
    <w:rsid w:val="0008786C"/>
    <w:rsid w:val="00091977"/>
    <w:rsid w:val="00092A99"/>
    <w:rsid w:val="000930CF"/>
    <w:rsid w:val="000934F3"/>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2543"/>
    <w:rsid w:val="000B3391"/>
    <w:rsid w:val="000B4644"/>
    <w:rsid w:val="000B5EAA"/>
    <w:rsid w:val="000B5F2D"/>
    <w:rsid w:val="000B78B7"/>
    <w:rsid w:val="000B79B7"/>
    <w:rsid w:val="000B7AF9"/>
    <w:rsid w:val="000C19A5"/>
    <w:rsid w:val="000C1BF9"/>
    <w:rsid w:val="000C2E7E"/>
    <w:rsid w:val="000C3E9C"/>
    <w:rsid w:val="000C4C60"/>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D786B"/>
    <w:rsid w:val="000E0382"/>
    <w:rsid w:val="000E153B"/>
    <w:rsid w:val="000E170B"/>
    <w:rsid w:val="000E19B7"/>
    <w:rsid w:val="000E20E6"/>
    <w:rsid w:val="000E2369"/>
    <w:rsid w:val="000E2A28"/>
    <w:rsid w:val="000E37EA"/>
    <w:rsid w:val="000E4943"/>
    <w:rsid w:val="000E6951"/>
    <w:rsid w:val="000E772D"/>
    <w:rsid w:val="000F223B"/>
    <w:rsid w:val="000F29A4"/>
    <w:rsid w:val="000F3794"/>
    <w:rsid w:val="000F3ABD"/>
    <w:rsid w:val="000F4545"/>
    <w:rsid w:val="000F5571"/>
    <w:rsid w:val="000F5CC2"/>
    <w:rsid w:val="0010038A"/>
    <w:rsid w:val="00100B47"/>
    <w:rsid w:val="00101722"/>
    <w:rsid w:val="00102024"/>
    <w:rsid w:val="00104313"/>
    <w:rsid w:val="001053F3"/>
    <w:rsid w:val="00106ED8"/>
    <w:rsid w:val="00106F17"/>
    <w:rsid w:val="00107C1E"/>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ABE"/>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59A"/>
    <w:rsid w:val="001F3D55"/>
    <w:rsid w:val="001F6B77"/>
    <w:rsid w:val="00202EB6"/>
    <w:rsid w:val="002039FB"/>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27FC8"/>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4BA6"/>
    <w:rsid w:val="0025557D"/>
    <w:rsid w:val="002573F5"/>
    <w:rsid w:val="00263795"/>
    <w:rsid w:val="0026384D"/>
    <w:rsid w:val="00263C34"/>
    <w:rsid w:val="002661D9"/>
    <w:rsid w:val="0026751C"/>
    <w:rsid w:val="0027053E"/>
    <w:rsid w:val="00270FDF"/>
    <w:rsid w:val="0027179D"/>
    <w:rsid w:val="00272EB7"/>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87D33"/>
    <w:rsid w:val="00290A1F"/>
    <w:rsid w:val="00290BB9"/>
    <w:rsid w:val="0029198E"/>
    <w:rsid w:val="0029298D"/>
    <w:rsid w:val="00293414"/>
    <w:rsid w:val="0029343E"/>
    <w:rsid w:val="002934EF"/>
    <w:rsid w:val="002950CB"/>
    <w:rsid w:val="00295A55"/>
    <w:rsid w:val="00296268"/>
    <w:rsid w:val="002A0753"/>
    <w:rsid w:val="002A0E0B"/>
    <w:rsid w:val="002A3076"/>
    <w:rsid w:val="002A409A"/>
    <w:rsid w:val="002A4604"/>
    <w:rsid w:val="002A63C4"/>
    <w:rsid w:val="002A7750"/>
    <w:rsid w:val="002B4075"/>
    <w:rsid w:val="002B6E51"/>
    <w:rsid w:val="002B796E"/>
    <w:rsid w:val="002B7E4C"/>
    <w:rsid w:val="002C14DF"/>
    <w:rsid w:val="002C2AFE"/>
    <w:rsid w:val="002C403C"/>
    <w:rsid w:val="002C7351"/>
    <w:rsid w:val="002D0C2C"/>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37E18"/>
    <w:rsid w:val="00340707"/>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9DE"/>
    <w:rsid w:val="00363DAE"/>
    <w:rsid w:val="003659C5"/>
    <w:rsid w:val="00371DCD"/>
    <w:rsid w:val="003733AB"/>
    <w:rsid w:val="00373B18"/>
    <w:rsid w:val="00373BFD"/>
    <w:rsid w:val="00373FE4"/>
    <w:rsid w:val="00374636"/>
    <w:rsid w:val="0037558E"/>
    <w:rsid w:val="0037568B"/>
    <w:rsid w:val="0037646F"/>
    <w:rsid w:val="00376509"/>
    <w:rsid w:val="0037693D"/>
    <w:rsid w:val="00377A3A"/>
    <w:rsid w:val="00380587"/>
    <w:rsid w:val="00380DE8"/>
    <w:rsid w:val="0038154A"/>
    <w:rsid w:val="00382A9A"/>
    <w:rsid w:val="00382E1B"/>
    <w:rsid w:val="00384406"/>
    <w:rsid w:val="003855A4"/>
    <w:rsid w:val="003865A0"/>
    <w:rsid w:val="00386764"/>
    <w:rsid w:val="00387C7B"/>
    <w:rsid w:val="00390FAB"/>
    <w:rsid w:val="00391FA9"/>
    <w:rsid w:val="00393754"/>
    <w:rsid w:val="00393800"/>
    <w:rsid w:val="00396BE5"/>
    <w:rsid w:val="003A0978"/>
    <w:rsid w:val="003A0E23"/>
    <w:rsid w:val="003A2197"/>
    <w:rsid w:val="003A27EB"/>
    <w:rsid w:val="003A41BB"/>
    <w:rsid w:val="003A490E"/>
    <w:rsid w:val="003A552A"/>
    <w:rsid w:val="003A65E1"/>
    <w:rsid w:val="003A6E21"/>
    <w:rsid w:val="003A7C39"/>
    <w:rsid w:val="003B0EC2"/>
    <w:rsid w:val="003B0F0B"/>
    <w:rsid w:val="003B1890"/>
    <w:rsid w:val="003B1BF9"/>
    <w:rsid w:val="003B2226"/>
    <w:rsid w:val="003B3A81"/>
    <w:rsid w:val="003B4803"/>
    <w:rsid w:val="003B4E01"/>
    <w:rsid w:val="003B607B"/>
    <w:rsid w:val="003B7007"/>
    <w:rsid w:val="003C0697"/>
    <w:rsid w:val="003C43F0"/>
    <w:rsid w:val="003C4832"/>
    <w:rsid w:val="003C59BF"/>
    <w:rsid w:val="003C7D76"/>
    <w:rsid w:val="003D03FA"/>
    <w:rsid w:val="003D05FB"/>
    <w:rsid w:val="003D14D9"/>
    <w:rsid w:val="003D22AA"/>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E7F79"/>
    <w:rsid w:val="003F0BE0"/>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3716"/>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23A9"/>
    <w:rsid w:val="00493F6F"/>
    <w:rsid w:val="00494D68"/>
    <w:rsid w:val="00495039"/>
    <w:rsid w:val="004969DB"/>
    <w:rsid w:val="00497BF4"/>
    <w:rsid w:val="004A27E2"/>
    <w:rsid w:val="004A3568"/>
    <w:rsid w:val="004A362D"/>
    <w:rsid w:val="004A3868"/>
    <w:rsid w:val="004A45B5"/>
    <w:rsid w:val="004A49FC"/>
    <w:rsid w:val="004A5E10"/>
    <w:rsid w:val="004A60EE"/>
    <w:rsid w:val="004A6489"/>
    <w:rsid w:val="004A758B"/>
    <w:rsid w:val="004B0474"/>
    <w:rsid w:val="004B282B"/>
    <w:rsid w:val="004B2F97"/>
    <w:rsid w:val="004B4077"/>
    <w:rsid w:val="004B4950"/>
    <w:rsid w:val="004B605E"/>
    <w:rsid w:val="004B7483"/>
    <w:rsid w:val="004B7FAB"/>
    <w:rsid w:val="004C44BD"/>
    <w:rsid w:val="004C4B5B"/>
    <w:rsid w:val="004D0D24"/>
    <w:rsid w:val="004D2AFD"/>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3BE"/>
    <w:rsid w:val="00506475"/>
    <w:rsid w:val="005068A6"/>
    <w:rsid w:val="005070A4"/>
    <w:rsid w:val="005075BA"/>
    <w:rsid w:val="005076C8"/>
    <w:rsid w:val="00510496"/>
    <w:rsid w:val="00510D76"/>
    <w:rsid w:val="00511C9F"/>
    <w:rsid w:val="00514F0E"/>
    <w:rsid w:val="00515421"/>
    <w:rsid w:val="005161D8"/>
    <w:rsid w:val="00516EAF"/>
    <w:rsid w:val="00520A0B"/>
    <w:rsid w:val="00522E0A"/>
    <w:rsid w:val="00524709"/>
    <w:rsid w:val="00530506"/>
    <w:rsid w:val="00531B2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0DE6"/>
    <w:rsid w:val="00551A0A"/>
    <w:rsid w:val="00551EB4"/>
    <w:rsid w:val="00553029"/>
    <w:rsid w:val="005544A3"/>
    <w:rsid w:val="005553F4"/>
    <w:rsid w:val="00557002"/>
    <w:rsid w:val="00562650"/>
    <w:rsid w:val="00563FBE"/>
    <w:rsid w:val="005654FE"/>
    <w:rsid w:val="00565DA3"/>
    <w:rsid w:val="00567778"/>
    <w:rsid w:val="00567A20"/>
    <w:rsid w:val="005733A0"/>
    <w:rsid w:val="00573F07"/>
    <w:rsid w:val="00574AC9"/>
    <w:rsid w:val="00574B6E"/>
    <w:rsid w:val="00575D6F"/>
    <w:rsid w:val="00575D93"/>
    <w:rsid w:val="00576B5C"/>
    <w:rsid w:val="00576F6D"/>
    <w:rsid w:val="00577667"/>
    <w:rsid w:val="00582563"/>
    <w:rsid w:val="00582E71"/>
    <w:rsid w:val="00583461"/>
    <w:rsid w:val="005843F2"/>
    <w:rsid w:val="005845B5"/>
    <w:rsid w:val="005848DA"/>
    <w:rsid w:val="005859E1"/>
    <w:rsid w:val="00586E3D"/>
    <w:rsid w:val="005912F3"/>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27F6"/>
    <w:rsid w:val="005F331A"/>
    <w:rsid w:val="005F33AB"/>
    <w:rsid w:val="005F4317"/>
    <w:rsid w:val="005F74EB"/>
    <w:rsid w:val="00600108"/>
    <w:rsid w:val="006010F4"/>
    <w:rsid w:val="00601200"/>
    <w:rsid w:val="006013AC"/>
    <w:rsid w:val="00601BF4"/>
    <w:rsid w:val="00602C09"/>
    <w:rsid w:val="00602E92"/>
    <w:rsid w:val="00603807"/>
    <w:rsid w:val="00603BB4"/>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3C05"/>
    <w:rsid w:val="00657BDD"/>
    <w:rsid w:val="0066054A"/>
    <w:rsid w:val="00660E0C"/>
    <w:rsid w:val="006610B7"/>
    <w:rsid w:val="006617D6"/>
    <w:rsid w:val="00663036"/>
    <w:rsid w:val="006632FB"/>
    <w:rsid w:val="00664AF0"/>
    <w:rsid w:val="00665BBA"/>
    <w:rsid w:val="006676D7"/>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9B7"/>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B3F"/>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3BCC"/>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18B5"/>
    <w:rsid w:val="0074295E"/>
    <w:rsid w:val="007460C8"/>
    <w:rsid w:val="00747165"/>
    <w:rsid w:val="0075239F"/>
    <w:rsid w:val="007523B5"/>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AD1"/>
    <w:rsid w:val="00781D1F"/>
    <w:rsid w:val="007838F2"/>
    <w:rsid w:val="0078464B"/>
    <w:rsid w:val="007857B2"/>
    <w:rsid w:val="00785B91"/>
    <w:rsid w:val="007868D1"/>
    <w:rsid w:val="00787BC7"/>
    <w:rsid w:val="00790C92"/>
    <w:rsid w:val="00791002"/>
    <w:rsid w:val="007917A5"/>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D6F55"/>
    <w:rsid w:val="007E0514"/>
    <w:rsid w:val="007E0A86"/>
    <w:rsid w:val="007E1502"/>
    <w:rsid w:val="007E1632"/>
    <w:rsid w:val="007E2387"/>
    <w:rsid w:val="007E3924"/>
    <w:rsid w:val="007E58E5"/>
    <w:rsid w:val="007E60AF"/>
    <w:rsid w:val="007F173D"/>
    <w:rsid w:val="007F1C22"/>
    <w:rsid w:val="007F4BA3"/>
    <w:rsid w:val="007F4C88"/>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2793A"/>
    <w:rsid w:val="00831E04"/>
    <w:rsid w:val="008320A1"/>
    <w:rsid w:val="00832FE7"/>
    <w:rsid w:val="008334C9"/>
    <w:rsid w:val="00833CA0"/>
    <w:rsid w:val="00834770"/>
    <w:rsid w:val="0083504E"/>
    <w:rsid w:val="008379F3"/>
    <w:rsid w:val="008406FE"/>
    <w:rsid w:val="00840E08"/>
    <w:rsid w:val="00840E86"/>
    <w:rsid w:val="00842FF5"/>
    <w:rsid w:val="008432C6"/>
    <w:rsid w:val="00844F1E"/>
    <w:rsid w:val="008460E4"/>
    <w:rsid w:val="0084632A"/>
    <w:rsid w:val="008471EF"/>
    <w:rsid w:val="00847CA9"/>
    <w:rsid w:val="00852BD0"/>
    <w:rsid w:val="00853470"/>
    <w:rsid w:val="00853B56"/>
    <w:rsid w:val="00855602"/>
    <w:rsid w:val="00855E5E"/>
    <w:rsid w:val="00856E3F"/>
    <w:rsid w:val="00856FB4"/>
    <w:rsid w:val="00857502"/>
    <w:rsid w:val="00857E07"/>
    <w:rsid w:val="00860C44"/>
    <w:rsid w:val="00861FDC"/>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983"/>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07B"/>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4CE"/>
    <w:rsid w:val="00957934"/>
    <w:rsid w:val="009621C8"/>
    <w:rsid w:val="009630C7"/>
    <w:rsid w:val="00966321"/>
    <w:rsid w:val="0096635B"/>
    <w:rsid w:val="00970FB3"/>
    <w:rsid w:val="009723C2"/>
    <w:rsid w:val="00972DB7"/>
    <w:rsid w:val="0097489B"/>
    <w:rsid w:val="00974CF3"/>
    <w:rsid w:val="009768CB"/>
    <w:rsid w:val="00977604"/>
    <w:rsid w:val="009778AA"/>
    <w:rsid w:val="00983C71"/>
    <w:rsid w:val="00983D34"/>
    <w:rsid w:val="00984669"/>
    <w:rsid w:val="0098640E"/>
    <w:rsid w:val="00991639"/>
    <w:rsid w:val="009917A2"/>
    <w:rsid w:val="00991D69"/>
    <w:rsid w:val="00996676"/>
    <w:rsid w:val="0099675C"/>
    <w:rsid w:val="00996F86"/>
    <w:rsid w:val="009A1E5A"/>
    <w:rsid w:val="009A3535"/>
    <w:rsid w:val="009A39A7"/>
    <w:rsid w:val="009A453D"/>
    <w:rsid w:val="009A504C"/>
    <w:rsid w:val="009B1FCD"/>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01A4"/>
    <w:rsid w:val="009F1463"/>
    <w:rsid w:val="009F14FB"/>
    <w:rsid w:val="009F2634"/>
    <w:rsid w:val="009F2EEC"/>
    <w:rsid w:val="009F4D80"/>
    <w:rsid w:val="009F6F2C"/>
    <w:rsid w:val="00A014DA"/>
    <w:rsid w:val="00A01B45"/>
    <w:rsid w:val="00A01EE1"/>
    <w:rsid w:val="00A06013"/>
    <w:rsid w:val="00A062A8"/>
    <w:rsid w:val="00A063E2"/>
    <w:rsid w:val="00A07405"/>
    <w:rsid w:val="00A07D35"/>
    <w:rsid w:val="00A1066C"/>
    <w:rsid w:val="00A11234"/>
    <w:rsid w:val="00A115B1"/>
    <w:rsid w:val="00A11C7D"/>
    <w:rsid w:val="00A147ED"/>
    <w:rsid w:val="00A15BCF"/>
    <w:rsid w:val="00A17C69"/>
    <w:rsid w:val="00A256FB"/>
    <w:rsid w:val="00A25EF8"/>
    <w:rsid w:val="00A263A5"/>
    <w:rsid w:val="00A26744"/>
    <w:rsid w:val="00A277FC"/>
    <w:rsid w:val="00A279F4"/>
    <w:rsid w:val="00A27F67"/>
    <w:rsid w:val="00A312ED"/>
    <w:rsid w:val="00A3153F"/>
    <w:rsid w:val="00A32804"/>
    <w:rsid w:val="00A3394B"/>
    <w:rsid w:val="00A349B8"/>
    <w:rsid w:val="00A35041"/>
    <w:rsid w:val="00A350D2"/>
    <w:rsid w:val="00A35A59"/>
    <w:rsid w:val="00A42420"/>
    <w:rsid w:val="00A441BE"/>
    <w:rsid w:val="00A4735A"/>
    <w:rsid w:val="00A502CC"/>
    <w:rsid w:val="00A509F4"/>
    <w:rsid w:val="00A50D4D"/>
    <w:rsid w:val="00A51469"/>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1EF"/>
    <w:rsid w:val="00AC454E"/>
    <w:rsid w:val="00AC5A4D"/>
    <w:rsid w:val="00AC7D15"/>
    <w:rsid w:val="00AD0D94"/>
    <w:rsid w:val="00AD1B1B"/>
    <w:rsid w:val="00AD38C0"/>
    <w:rsid w:val="00AD4839"/>
    <w:rsid w:val="00AD4D70"/>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59E1"/>
    <w:rsid w:val="00AF6613"/>
    <w:rsid w:val="00AF772E"/>
    <w:rsid w:val="00B0004E"/>
    <w:rsid w:val="00B02854"/>
    <w:rsid w:val="00B03059"/>
    <w:rsid w:val="00B06901"/>
    <w:rsid w:val="00B07000"/>
    <w:rsid w:val="00B07413"/>
    <w:rsid w:val="00B10359"/>
    <w:rsid w:val="00B118E0"/>
    <w:rsid w:val="00B13321"/>
    <w:rsid w:val="00B14E81"/>
    <w:rsid w:val="00B15A31"/>
    <w:rsid w:val="00B16433"/>
    <w:rsid w:val="00B16EC1"/>
    <w:rsid w:val="00B20190"/>
    <w:rsid w:val="00B205EA"/>
    <w:rsid w:val="00B20ABC"/>
    <w:rsid w:val="00B21414"/>
    <w:rsid w:val="00B22865"/>
    <w:rsid w:val="00B24B1C"/>
    <w:rsid w:val="00B25424"/>
    <w:rsid w:val="00B259EA"/>
    <w:rsid w:val="00B264E5"/>
    <w:rsid w:val="00B268F6"/>
    <w:rsid w:val="00B27666"/>
    <w:rsid w:val="00B27F92"/>
    <w:rsid w:val="00B304B0"/>
    <w:rsid w:val="00B30D5E"/>
    <w:rsid w:val="00B32265"/>
    <w:rsid w:val="00B3457A"/>
    <w:rsid w:val="00B34A49"/>
    <w:rsid w:val="00B35227"/>
    <w:rsid w:val="00B42B8C"/>
    <w:rsid w:val="00B43357"/>
    <w:rsid w:val="00B448E2"/>
    <w:rsid w:val="00B473CD"/>
    <w:rsid w:val="00B50336"/>
    <w:rsid w:val="00B507D2"/>
    <w:rsid w:val="00B520D4"/>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3E05"/>
    <w:rsid w:val="00B74C22"/>
    <w:rsid w:val="00B74D2C"/>
    <w:rsid w:val="00B75998"/>
    <w:rsid w:val="00B80C6B"/>
    <w:rsid w:val="00B81AC6"/>
    <w:rsid w:val="00B82C2A"/>
    <w:rsid w:val="00B8349F"/>
    <w:rsid w:val="00B83F9A"/>
    <w:rsid w:val="00B84058"/>
    <w:rsid w:val="00B841DB"/>
    <w:rsid w:val="00B86966"/>
    <w:rsid w:val="00B871D9"/>
    <w:rsid w:val="00B904CB"/>
    <w:rsid w:val="00B924B7"/>
    <w:rsid w:val="00B92A22"/>
    <w:rsid w:val="00B959C5"/>
    <w:rsid w:val="00B95D96"/>
    <w:rsid w:val="00BA1761"/>
    <w:rsid w:val="00BA23B1"/>
    <w:rsid w:val="00BA2780"/>
    <w:rsid w:val="00BA37AD"/>
    <w:rsid w:val="00BA5963"/>
    <w:rsid w:val="00BA62AF"/>
    <w:rsid w:val="00BA6B3D"/>
    <w:rsid w:val="00BA747A"/>
    <w:rsid w:val="00BB1E9A"/>
    <w:rsid w:val="00BB3B92"/>
    <w:rsid w:val="00BB4D60"/>
    <w:rsid w:val="00BB7034"/>
    <w:rsid w:val="00BB77BE"/>
    <w:rsid w:val="00BC00FC"/>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447"/>
    <w:rsid w:val="00BE5D54"/>
    <w:rsid w:val="00BE715A"/>
    <w:rsid w:val="00BF0D1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026"/>
    <w:rsid w:val="00C138A9"/>
    <w:rsid w:val="00C1391F"/>
    <w:rsid w:val="00C1631C"/>
    <w:rsid w:val="00C168A0"/>
    <w:rsid w:val="00C16947"/>
    <w:rsid w:val="00C17C4A"/>
    <w:rsid w:val="00C207FB"/>
    <w:rsid w:val="00C228DB"/>
    <w:rsid w:val="00C30A96"/>
    <w:rsid w:val="00C3106F"/>
    <w:rsid w:val="00C341D8"/>
    <w:rsid w:val="00C344C0"/>
    <w:rsid w:val="00C3600B"/>
    <w:rsid w:val="00C36D8F"/>
    <w:rsid w:val="00C37160"/>
    <w:rsid w:val="00C37AB4"/>
    <w:rsid w:val="00C37C69"/>
    <w:rsid w:val="00C37CF1"/>
    <w:rsid w:val="00C37ED1"/>
    <w:rsid w:val="00C40389"/>
    <w:rsid w:val="00C40D03"/>
    <w:rsid w:val="00C417D7"/>
    <w:rsid w:val="00C422B9"/>
    <w:rsid w:val="00C4234D"/>
    <w:rsid w:val="00C43AE7"/>
    <w:rsid w:val="00C4426E"/>
    <w:rsid w:val="00C451CC"/>
    <w:rsid w:val="00C458E2"/>
    <w:rsid w:val="00C45CA0"/>
    <w:rsid w:val="00C463C2"/>
    <w:rsid w:val="00C470E5"/>
    <w:rsid w:val="00C5009E"/>
    <w:rsid w:val="00C542E7"/>
    <w:rsid w:val="00C602D7"/>
    <w:rsid w:val="00C604CB"/>
    <w:rsid w:val="00C61CE4"/>
    <w:rsid w:val="00C62AF1"/>
    <w:rsid w:val="00C648BE"/>
    <w:rsid w:val="00C65173"/>
    <w:rsid w:val="00C65436"/>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3AC4"/>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85C"/>
    <w:rsid w:val="00CD7B16"/>
    <w:rsid w:val="00CD7E42"/>
    <w:rsid w:val="00CE0697"/>
    <w:rsid w:val="00CE06AC"/>
    <w:rsid w:val="00CE2D13"/>
    <w:rsid w:val="00CE3606"/>
    <w:rsid w:val="00CE3DAE"/>
    <w:rsid w:val="00CE4362"/>
    <w:rsid w:val="00CE4A7F"/>
    <w:rsid w:val="00CE548A"/>
    <w:rsid w:val="00CE548C"/>
    <w:rsid w:val="00CE5A6F"/>
    <w:rsid w:val="00CE664A"/>
    <w:rsid w:val="00CE6BEB"/>
    <w:rsid w:val="00CF15CF"/>
    <w:rsid w:val="00CF3D0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35BBB"/>
    <w:rsid w:val="00D401D8"/>
    <w:rsid w:val="00D418B7"/>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0F6F"/>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2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2C10"/>
    <w:rsid w:val="00DF4603"/>
    <w:rsid w:val="00DF4629"/>
    <w:rsid w:val="00DF62E8"/>
    <w:rsid w:val="00DF69C6"/>
    <w:rsid w:val="00DF6D03"/>
    <w:rsid w:val="00DF772C"/>
    <w:rsid w:val="00DF7BD0"/>
    <w:rsid w:val="00DF7C84"/>
    <w:rsid w:val="00E007D1"/>
    <w:rsid w:val="00E012B5"/>
    <w:rsid w:val="00E02A75"/>
    <w:rsid w:val="00E03D6F"/>
    <w:rsid w:val="00E048A4"/>
    <w:rsid w:val="00E04C40"/>
    <w:rsid w:val="00E05CFC"/>
    <w:rsid w:val="00E13450"/>
    <w:rsid w:val="00E1414E"/>
    <w:rsid w:val="00E16F43"/>
    <w:rsid w:val="00E1780E"/>
    <w:rsid w:val="00E202B2"/>
    <w:rsid w:val="00E214AA"/>
    <w:rsid w:val="00E319ED"/>
    <w:rsid w:val="00E345E9"/>
    <w:rsid w:val="00E349CA"/>
    <w:rsid w:val="00E34CF4"/>
    <w:rsid w:val="00E360F9"/>
    <w:rsid w:val="00E36A5B"/>
    <w:rsid w:val="00E37E8A"/>
    <w:rsid w:val="00E40872"/>
    <w:rsid w:val="00E412F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12"/>
    <w:rsid w:val="00E85CED"/>
    <w:rsid w:val="00E90A28"/>
    <w:rsid w:val="00E917F0"/>
    <w:rsid w:val="00E91D4A"/>
    <w:rsid w:val="00E9651C"/>
    <w:rsid w:val="00E97BBD"/>
    <w:rsid w:val="00EA2EF9"/>
    <w:rsid w:val="00EA3228"/>
    <w:rsid w:val="00EA4067"/>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372C"/>
    <w:rsid w:val="00ED68BE"/>
    <w:rsid w:val="00ED6BFE"/>
    <w:rsid w:val="00ED7FD7"/>
    <w:rsid w:val="00EE254F"/>
    <w:rsid w:val="00EE3551"/>
    <w:rsid w:val="00EE37E7"/>
    <w:rsid w:val="00EE39A7"/>
    <w:rsid w:val="00EE3DB6"/>
    <w:rsid w:val="00EE459F"/>
    <w:rsid w:val="00EE4EA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4C0F"/>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4EA6"/>
    <w:rsid w:val="00F3522E"/>
    <w:rsid w:val="00F37F5F"/>
    <w:rsid w:val="00F40057"/>
    <w:rsid w:val="00F40931"/>
    <w:rsid w:val="00F42221"/>
    <w:rsid w:val="00F42991"/>
    <w:rsid w:val="00F43D53"/>
    <w:rsid w:val="00F457D1"/>
    <w:rsid w:val="00F51D7E"/>
    <w:rsid w:val="00F52C4B"/>
    <w:rsid w:val="00F53DC9"/>
    <w:rsid w:val="00F54567"/>
    <w:rsid w:val="00F5570C"/>
    <w:rsid w:val="00F561F7"/>
    <w:rsid w:val="00F56DBE"/>
    <w:rsid w:val="00F6164B"/>
    <w:rsid w:val="00F61AA3"/>
    <w:rsid w:val="00F62C8C"/>
    <w:rsid w:val="00F635AF"/>
    <w:rsid w:val="00F6360D"/>
    <w:rsid w:val="00F64F12"/>
    <w:rsid w:val="00F671E8"/>
    <w:rsid w:val="00F67928"/>
    <w:rsid w:val="00F67C65"/>
    <w:rsid w:val="00F70D47"/>
    <w:rsid w:val="00F70F0F"/>
    <w:rsid w:val="00F72249"/>
    <w:rsid w:val="00F74066"/>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6F38"/>
    <w:rsid w:val="00FF74C6"/>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345"/>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iPriority="0" w:unhideWhenUsed="1" w:qFormat="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iPriority="0"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6A24"/>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DA6A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DA6A24"/>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DA6A24"/>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DA6A24"/>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标题 81111"/>
    <w:basedOn w:val="Heading4"/>
    <w:next w:val="Normal"/>
    <w:link w:val="Heading5Char"/>
    <w:qFormat/>
    <w:rsid w:val="00DA6A24"/>
    <w:pPr>
      <w:ind w:left="1701" w:hanging="1701"/>
      <w:outlineLvl w:val="4"/>
    </w:pPr>
    <w:rPr>
      <w:sz w:val="22"/>
    </w:rPr>
  </w:style>
  <w:style w:type="paragraph" w:styleId="Heading6">
    <w:name w:val="heading 6"/>
    <w:aliases w:val="T1,Header 6,h6"/>
    <w:basedOn w:val="H6"/>
    <w:next w:val="Normal"/>
    <w:link w:val="Heading6Char"/>
    <w:qFormat/>
    <w:rsid w:val="00DA6A24"/>
    <w:pPr>
      <w:outlineLvl w:val="5"/>
    </w:pPr>
  </w:style>
  <w:style w:type="paragraph" w:styleId="Heading7">
    <w:name w:val="heading 7"/>
    <w:aliases w:val="L7,Header 7"/>
    <w:basedOn w:val="H6"/>
    <w:next w:val="Normal"/>
    <w:link w:val="Heading7Char"/>
    <w:qFormat/>
    <w:rsid w:val="00DA6A24"/>
    <w:pPr>
      <w:outlineLvl w:val="6"/>
    </w:pPr>
  </w:style>
  <w:style w:type="paragraph" w:styleId="Heading8">
    <w:name w:val="heading 8"/>
    <w:aliases w:val="Table Heading"/>
    <w:basedOn w:val="Heading1"/>
    <w:next w:val="Normal"/>
    <w:link w:val="Heading8Char"/>
    <w:qFormat/>
    <w:rsid w:val="00DA6A24"/>
    <w:pPr>
      <w:ind w:left="0" w:firstLine="0"/>
      <w:outlineLvl w:val="7"/>
    </w:pPr>
  </w:style>
  <w:style w:type="paragraph" w:styleId="Heading9">
    <w:name w:val="heading 9"/>
    <w:aliases w:val="Figure Heading,FH"/>
    <w:basedOn w:val="Heading8"/>
    <w:next w:val="Normal"/>
    <w:link w:val="Heading9Char"/>
    <w:qFormat/>
    <w:rsid w:val="00DA6A24"/>
    <w:pPr>
      <w:outlineLvl w:val="8"/>
    </w:pPr>
  </w:style>
  <w:style w:type="character" w:default="1" w:styleId="DefaultParagraphFont">
    <w:name w:val="Default Paragraph Font"/>
    <w:semiHidden/>
    <w:rsid w:val="00DA6A2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A6A24"/>
  </w:style>
  <w:style w:type="paragraph" w:customStyle="1" w:styleId="B10">
    <w:name w:val="B1"/>
    <w:basedOn w:val="List"/>
    <w:link w:val="B1Char"/>
    <w:rsid w:val="00DA6A24"/>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qFormat/>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qFormat/>
    <w:rsid w:val="00095006"/>
    <w:rPr>
      <w:rFonts w:ascii="Arial" w:eastAsia="Times New Roman" w:hAnsi="Arial"/>
    </w:rPr>
  </w:style>
  <w:style w:type="character" w:customStyle="1" w:styleId="Heading8Char">
    <w:name w:val="Heading 8 Char"/>
    <w:aliases w:val="Table Heading Char2"/>
    <w:link w:val="Heading8"/>
    <w:qFormat/>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DA6A24"/>
    <w:pPr>
      <w:spacing w:before="180"/>
      <w:ind w:left="2693" w:hanging="2693"/>
    </w:pPr>
    <w:rPr>
      <w:b/>
    </w:rPr>
  </w:style>
  <w:style w:type="paragraph" w:styleId="TOC1">
    <w:name w:val="toc 1"/>
    <w:aliases w:val="Table of Contents"/>
    <w:rsid w:val="00DA6A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DA6A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DA6A24"/>
    <w:pPr>
      <w:ind w:left="1701" w:hanging="1701"/>
    </w:pPr>
  </w:style>
  <w:style w:type="paragraph" w:styleId="TOC4">
    <w:name w:val="toc 4"/>
    <w:basedOn w:val="TOC3"/>
    <w:rsid w:val="00DA6A24"/>
    <w:pPr>
      <w:ind w:left="1418" w:hanging="1418"/>
    </w:pPr>
  </w:style>
  <w:style w:type="paragraph" w:styleId="TOC3">
    <w:name w:val="toc 3"/>
    <w:basedOn w:val="TOC2"/>
    <w:rsid w:val="00DA6A24"/>
    <w:pPr>
      <w:ind w:left="1134" w:hanging="1134"/>
    </w:pPr>
  </w:style>
  <w:style w:type="paragraph" w:styleId="TOC2">
    <w:name w:val="toc 2"/>
    <w:basedOn w:val="TOC1"/>
    <w:rsid w:val="00DA6A24"/>
    <w:pPr>
      <w:keepNext w:val="0"/>
      <w:spacing w:before="0"/>
      <w:ind w:left="851" w:hanging="851"/>
    </w:pPr>
    <w:rPr>
      <w:sz w:val="20"/>
    </w:rPr>
  </w:style>
  <w:style w:type="paragraph" w:styleId="Index2">
    <w:name w:val="index 2"/>
    <w:basedOn w:val="Index1"/>
    <w:rsid w:val="00DA6A24"/>
    <w:pPr>
      <w:ind w:left="284"/>
    </w:pPr>
  </w:style>
  <w:style w:type="paragraph" w:styleId="Index1">
    <w:name w:val="index 1"/>
    <w:basedOn w:val="Normal"/>
    <w:rsid w:val="00DA6A24"/>
    <w:pPr>
      <w:keepLines/>
      <w:spacing w:after="0"/>
    </w:pPr>
  </w:style>
  <w:style w:type="paragraph" w:customStyle="1" w:styleId="ZH">
    <w:name w:val="ZH"/>
    <w:rsid w:val="00DA6A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DA6A24"/>
    <w:pPr>
      <w:outlineLvl w:val="9"/>
    </w:pPr>
  </w:style>
  <w:style w:type="paragraph" w:styleId="ListNumber2">
    <w:name w:val="List Number 2"/>
    <w:basedOn w:val="ListNumber"/>
    <w:rsid w:val="00DA6A24"/>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A6A24"/>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095006"/>
    <w:rPr>
      <w:rFonts w:ascii="Arial" w:eastAsia="Times New Roman" w:hAnsi="Arial"/>
      <w:b/>
      <w:noProof/>
      <w:sz w:val="18"/>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DA6A2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DA6A2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095006"/>
    <w:rPr>
      <w:rFonts w:ascii="Times New Roman" w:eastAsia="Times New Roman" w:hAnsi="Times New Roman"/>
      <w:sz w:val="16"/>
    </w:rPr>
  </w:style>
  <w:style w:type="paragraph" w:customStyle="1" w:styleId="TAH">
    <w:name w:val="TAH"/>
    <w:basedOn w:val="TAC"/>
    <w:link w:val="TAHCar"/>
    <w:rsid w:val="00DA6A24"/>
    <w:rPr>
      <w:b/>
    </w:rPr>
  </w:style>
  <w:style w:type="paragraph" w:customStyle="1" w:styleId="TAC">
    <w:name w:val="TAC"/>
    <w:basedOn w:val="TAL"/>
    <w:link w:val="TACCar"/>
    <w:rsid w:val="00DA6A24"/>
    <w:pPr>
      <w:jc w:val="center"/>
    </w:pPr>
  </w:style>
  <w:style w:type="paragraph" w:customStyle="1" w:styleId="TF">
    <w:name w:val="TF"/>
    <w:aliases w:val="left"/>
    <w:basedOn w:val="TH"/>
    <w:link w:val="TFZchn"/>
    <w:rsid w:val="00DA6A24"/>
    <w:pPr>
      <w:keepNext w:val="0"/>
      <w:spacing w:before="0" w:after="240"/>
    </w:pPr>
  </w:style>
  <w:style w:type="paragraph" w:customStyle="1" w:styleId="NO">
    <w:name w:val="NO"/>
    <w:basedOn w:val="Normal"/>
    <w:link w:val="NOChar"/>
    <w:rsid w:val="00DA6A24"/>
    <w:pPr>
      <w:keepLines/>
      <w:ind w:left="1135" w:hanging="851"/>
    </w:pPr>
  </w:style>
  <w:style w:type="paragraph" w:styleId="TOC9">
    <w:name w:val="toc 9"/>
    <w:basedOn w:val="TOC8"/>
    <w:rsid w:val="00DA6A24"/>
    <w:pPr>
      <w:ind w:left="1418" w:hanging="1418"/>
    </w:pPr>
  </w:style>
  <w:style w:type="paragraph" w:customStyle="1" w:styleId="EX">
    <w:name w:val="EX"/>
    <w:basedOn w:val="Normal"/>
    <w:link w:val="EXCar"/>
    <w:rsid w:val="00DA6A24"/>
    <w:pPr>
      <w:keepLines/>
      <w:ind w:left="1702" w:hanging="1418"/>
    </w:pPr>
  </w:style>
  <w:style w:type="paragraph" w:customStyle="1" w:styleId="FP">
    <w:name w:val="FP"/>
    <w:basedOn w:val="Normal"/>
    <w:rsid w:val="00DA6A24"/>
    <w:pPr>
      <w:spacing w:after="0"/>
    </w:pPr>
  </w:style>
  <w:style w:type="paragraph" w:customStyle="1" w:styleId="LD">
    <w:name w:val="LD"/>
    <w:rsid w:val="00DA6A2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DA6A24"/>
    <w:pPr>
      <w:spacing w:after="0"/>
    </w:pPr>
  </w:style>
  <w:style w:type="paragraph" w:customStyle="1" w:styleId="EW">
    <w:name w:val="EW"/>
    <w:basedOn w:val="EX"/>
    <w:rsid w:val="00DA6A24"/>
    <w:pPr>
      <w:spacing w:after="0"/>
    </w:pPr>
  </w:style>
  <w:style w:type="paragraph" w:styleId="TOC6">
    <w:name w:val="toc 6"/>
    <w:basedOn w:val="TOC5"/>
    <w:next w:val="Normal"/>
    <w:rsid w:val="00DA6A24"/>
    <w:pPr>
      <w:ind w:left="1985" w:hanging="1985"/>
    </w:pPr>
  </w:style>
  <w:style w:type="paragraph" w:styleId="TOC7">
    <w:name w:val="toc 7"/>
    <w:basedOn w:val="TOC6"/>
    <w:next w:val="Normal"/>
    <w:rsid w:val="00DA6A24"/>
    <w:pPr>
      <w:ind w:left="2268" w:hanging="2268"/>
    </w:pPr>
  </w:style>
  <w:style w:type="paragraph" w:styleId="ListBullet2">
    <w:name w:val="List Bullet 2"/>
    <w:aliases w:val="lb2"/>
    <w:basedOn w:val="ListBullet"/>
    <w:link w:val="ListBullet2Char"/>
    <w:rsid w:val="00DA6A24"/>
    <w:pPr>
      <w:ind w:left="851"/>
    </w:pPr>
  </w:style>
  <w:style w:type="paragraph" w:styleId="ListBullet3">
    <w:name w:val="List Bullet 3"/>
    <w:basedOn w:val="ListBullet2"/>
    <w:link w:val="ListBullet3Char"/>
    <w:rsid w:val="00DA6A24"/>
    <w:pPr>
      <w:ind w:left="1135"/>
    </w:pPr>
  </w:style>
  <w:style w:type="paragraph" w:styleId="ListNumber">
    <w:name w:val="List Number"/>
    <w:basedOn w:val="List"/>
    <w:rsid w:val="00DA6A24"/>
  </w:style>
  <w:style w:type="paragraph" w:customStyle="1" w:styleId="EQ">
    <w:name w:val="EQ"/>
    <w:basedOn w:val="Normal"/>
    <w:next w:val="Normal"/>
    <w:link w:val="EQChar"/>
    <w:rsid w:val="00DA6A24"/>
    <w:pPr>
      <w:keepLines/>
      <w:tabs>
        <w:tab w:val="center" w:pos="4536"/>
        <w:tab w:val="right" w:pos="9072"/>
      </w:tabs>
    </w:pPr>
    <w:rPr>
      <w:noProof/>
    </w:rPr>
  </w:style>
  <w:style w:type="paragraph" w:customStyle="1" w:styleId="TH">
    <w:name w:val="TH"/>
    <w:basedOn w:val="Normal"/>
    <w:link w:val="THChar"/>
    <w:rsid w:val="00DA6A24"/>
    <w:pPr>
      <w:keepNext/>
      <w:keepLines/>
      <w:spacing w:before="60"/>
      <w:jc w:val="center"/>
    </w:pPr>
    <w:rPr>
      <w:rFonts w:ascii="Arial" w:hAnsi="Arial"/>
      <w:b/>
    </w:rPr>
  </w:style>
  <w:style w:type="paragraph" w:customStyle="1" w:styleId="NF">
    <w:name w:val="NF"/>
    <w:basedOn w:val="NO"/>
    <w:rsid w:val="00DA6A24"/>
    <w:pPr>
      <w:keepNext/>
      <w:spacing w:after="0"/>
    </w:pPr>
    <w:rPr>
      <w:rFonts w:ascii="Arial" w:hAnsi="Arial"/>
      <w:sz w:val="18"/>
    </w:rPr>
  </w:style>
  <w:style w:type="paragraph" w:customStyle="1" w:styleId="PL">
    <w:name w:val="PL"/>
    <w:link w:val="PLChar"/>
    <w:rsid w:val="00DA6A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A6A24"/>
    <w:pPr>
      <w:jc w:val="right"/>
    </w:pPr>
  </w:style>
  <w:style w:type="paragraph" w:customStyle="1" w:styleId="H6">
    <w:name w:val="H6"/>
    <w:basedOn w:val="Heading5"/>
    <w:next w:val="Normal"/>
    <w:link w:val="H6Char"/>
    <w:rsid w:val="00DA6A24"/>
    <w:pPr>
      <w:ind w:left="1985" w:hanging="1985"/>
      <w:outlineLvl w:val="9"/>
    </w:pPr>
    <w:rPr>
      <w:sz w:val="20"/>
    </w:rPr>
  </w:style>
  <w:style w:type="paragraph" w:customStyle="1" w:styleId="TAN">
    <w:name w:val="TAN"/>
    <w:basedOn w:val="TAL"/>
    <w:link w:val="TANChar"/>
    <w:rsid w:val="00DA6A24"/>
    <w:pPr>
      <w:ind w:left="851" w:hanging="851"/>
    </w:pPr>
  </w:style>
  <w:style w:type="paragraph" w:customStyle="1" w:styleId="TAL">
    <w:name w:val="TAL"/>
    <w:basedOn w:val="Normal"/>
    <w:link w:val="TALChar"/>
    <w:rsid w:val="00DA6A24"/>
    <w:pPr>
      <w:keepNext/>
      <w:keepLines/>
      <w:spacing w:after="0"/>
    </w:pPr>
    <w:rPr>
      <w:rFonts w:ascii="Arial" w:hAnsi="Arial"/>
      <w:sz w:val="18"/>
    </w:rPr>
  </w:style>
  <w:style w:type="paragraph" w:customStyle="1" w:styleId="ZA">
    <w:name w:val="ZA"/>
    <w:rsid w:val="00DA6A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A6A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DA6A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DA6A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DA6A24"/>
    <w:pPr>
      <w:framePr w:wrap="notBeside" w:y="16161"/>
    </w:pPr>
  </w:style>
  <w:style w:type="character" w:customStyle="1" w:styleId="ZGSM">
    <w:name w:val="ZGSM"/>
    <w:rsid w:val="00DA6A24"/>
  </w:style>
  <w:style w:type="paragraph" w:styleId="List2">
    <w:name w:val="List 2"/>
    <w:basedOn w:val="List"/>
    <w:link w:val="List2Char"/>
    <w:rsid w:val="00DA6A24"/>
    <w:pPr>
      <w:ind w:left="851"/>
    </w:pPr>
  </w:style>
  <w:style w:type="paragraph" w:customStyle="1" w:styleId="ZG">
    <w:name w:val="ZG"/>
    <w:rsid w:val="00DA6A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link w:val="List3Char"/>
    <w:rsid w:val="00DA6A24"/>
    <w:pPr>
      <w:ind w:left="1135"/>
    </w:pPr>
  </w:style>
  <w:style w:type="paragraph" w:styleId="List4">
    <w:name w:val="List 4"/>
    <w:basedOn w:val="List3"/>
    <w:rsid w:val="00DA6A24"/>
    <w:pPr>
      <w:ind w:left="1418"/>
    </w:pPr>
  </w:style>
  <w:style w:type="paragraph" w:styleId="List5">
    <w:name w:val="List 5"/>
    <w:basedOn w:val="List4"/>
    <w:rsid w:val="00DA6A24"/>
    <w:pPr>
      <w:ind w:left="1702"/>
    </w:pPr>
  </w:style>
  <w:style w:type="paragraph" w:customStyle="1" w:styleId="EditorsNote">
    <w:name w:val="Editor's Note"/>
    <w:aliases w:val="EN,Editor's Noteormal"/>
    <w:basedOn w:val="NO"/>
    <w:link w:val="EditorsNoteChar"/>
    <w:rsid w:val="00DA6A24"/>
    <w:rPr>
      <w:color w:val="FF0000"/>
    </w:rPr>
  </w:style>
  <w:style w:type="paragraph" w:styleId="List">
    <w:name w:val="List"/>
    <w:basedOn w:val="Normal"/>
    <w:link w:val="ListChar"/>
    <w:rsid w:val="00DA6A24"/>
    <w:pPr>
      <w:ind w:left="568" w:hanging="284"/>
    </w:pPr>
  </w:style>
  <w:style w:type="paragraph" w:styleId="ListBullet">
    <w:name w:val="List Bullet"/>
    <w:aliases w:val="UL"/>
    <w:basedOn w:val="List"/>
    <w:link w:val="ListBulletChar"/>
    <w:rsid w:val="00DA6A24"/>
  </w:style>
  <w:style w:type="paragraph" w:styleId="ListBullet4">
    <w:name w:val="List Bullet 4"/>
    <w:basedOn w:val="ListBullet3"/>
    <w:rsid w:val="00DA6A24"/>
    <w:pPr>
      <w:ind w:left="1418"/>
    </w:pPr>
  </w:style>
  <w:style w:type="paragraph" w:styleId="ListBullet5">
    <w:name w:val="List Bullet 5"/>
    <w:basedOn w:val="ListBullet4"/>
    <w:rsid w:val="00DA6A24"/>
    <w:pPr>
      <w:ind w:left="1702"/>
    </w:pPr>
  </w:style>
  <w:style w:type="paragraph" w:customStyle="1" w:styleId="B2">
    <w:name w:val="B2"/>
    <w:basedOn w:val="List2"/>
    <w:link w:val="B2Char"/>
    <w:rsid w:val="00DA6A24"/>
  </w:style>
  <w:style w:type="paragraph" w:customStyle="1" w:styleId="B3">
    <w:name w:val="B3"/>
    <w:basedOn w:val="List3"/>
    <w:link w:val="B3Char2"/>
    <w:rsid w:val="00DA6A24"/>
  </w:style>
  <w:style w:type="paragraph" w:customStyle="1" w:styleId="B4">
    <w:name w:val="B4"/>
    <w:basedOn w:val="List4"/>
    <w:link w:val="B4Char"/>
    <w:rsid w:val="00DA6A24"/>
  </w:style>
  <w:style w:type="paragraph" w:customStyle="1" w:styleId="B5">
    <w:name w:val="B5"/>
    <w:basedOn w:val="List5"/>
    <w:link w:val="B5Char"/>
    <w:rsid w:val="00DA6A24"/>
  </w:style>
  <w:style w:type="paragraph" w:styleId="Footer">
    <w:name w:val="footer"/>
    <w:aliases w:val="footer odd,footer,fo,pie de página"/>
    <w:basedOn w:val="Header"/>
    <w:link w:val="FooterChar"/>
    <w:rsid w:val="00DA6A24"/>
    <w:pPr>
      <w:jc w:val="center"/>
    </w:pPr>
    <w:rPr>
      <w:i/>
    </w:rPr>
  </w:style>
  <w:style w:type="character" w:customStyle="1" w:styleId="FooterChar">
    <w:name w:val="Footer Char"/>
    <w:aliases w:val="footer odd Char,footer Char,fo Char,pie de página Char"/>
    <w:link w:val="Footer"/>
    <w:qFormat/>
    <w:rsid w:val="00095006"/>
    <w:rPr>
      <w:rFonts w:ascii="Arial" w:eastAsia="Times New Roman" w:hAnsi="Arial"/>
      <w:b/>
      <w:i/>
      <w:noProof/>
      <w:sz w:val="18"/>
    </w:rPr>
  </w:style>
  <w:style w:type="paragraph" w:customStyle="1" w:styleId="ZTD">
    <w:name w:val="ZTD"/>
    <w:basedOn w:val="ZB"/>
    <w:rsid w:val="00DA6A24"/>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uiPriority w:val="99"/>
    <w:pPr>
      <w:numPr>
        <w:numId w:val="6"/>
      </w:numPr>
    </w:pPr>
  </w:style>
  <w:style w:type="numbering" w:customStyle="1" w:styleId="Style12">
    <w:name w:val="Style12"/>
    <w:uiPriority w:val="99"/>
    <w:pPr>
      <w:numPr>
        <w:numId w:val="5"/>
      </w:numPr>
    </w:pPr>
  </w:style>
  <w:style w:type="numbering" w:customStyle="1" w:styleId="SGS11">
    <w:name w:val="SGS11"/>
    <w:uiPriority w:val="99"/>
    <w:pPr>
      <w:numPr>
        <w:numId w:val="3"/>
      </w:numPr>
    </w:pPr>
  </w:style>
  <w:style w:type="numbering" w:customStyle="1" w:styleId="SGS1">
    <w:name w:val="SGS1"/>
    <w:uiPriority w:val="99"/>
    <w:pPr>
      <w:numPr>
        <w:numId w:val="14"/>
      </w:numPr>
    </w:pPr>
  </w:style>
  <w:style w:type="numbering" w:customStyle="1" w:styleId="SGS">
    <w:name w:val="SGS"/>
    <w:uiPriority w:val="99"/>
    <w:pPr>
      <w:numPr>
        <w:numId w:val="19"/>
      </w:numPr>
    </w:pPr>
  </w:style>
  <w:style w:type="numbering" w:customStyle="1" w:styleId="Style1">
    <w:name w:val="Style1"/>
    <w:uiPriority w:val="99"/>
    <w:pPr>
      <w:numPr>
        <w:numId w:val="18"/>
      </w:numPr>
    </w:pPr>
  </w:style>
  <w:style w:type="numbering" w:customStyle="1" w:styleId="Style11">
    <w:name w:val="Style11"/>
    <w:uiPriority w:val="99"/>
    <w:pPr>
      <w:numPr>
        <w:numId w:val="15"/>
      </w:numPr>
    </w:pPr>
  </w:style>
  <w:style w:type="numbering" w:customStyle="1" w:styleId="Style111">
    <w:name w:val="Style111"/>
    <w:uiPriority w:val="99"/>
    <w:pPr>
      <w:numPr>
        <w:numId w:val="4"/>
      </w:numPr>
    </w:pPr>
  </w:style>
  <w:style w:type="paragraph" w:styleId="Revision">
    <w:name w:val="Revision"/>
    <w:hidden/>
    <w:uiPriority w:val="99"/>
    <w:qFormat/>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uiPriority w:val="99"/>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uiPriority w:val="99"/>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aliases w:val="已访问的超链接"/>
    <w:qFormat/>
    <w:rsid w:val="005B2C68"/>
    <w:rPr>
      <w:color w:val="800080"/>
      <w:u w:val="single"/>
    </w:rPr>
  </w:style>
  <w:style w:type="paragraph" w:styleId="BalloonText">
    <w:name w:val="Balloon Text"/>
    <w:basedOn w:val="Normal"/>
    <w:link w:val="BalloonTextChar"/>
    <w:uiPriority w:val="99"/>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qForma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uiPriority w:val="99"/>
    <w:qFormat/>
    <w:rsid w:val="005B2C68"/>
    <w:rPr>
      <w:b/>
      <w:bCs/>
    </w:rPr>
  </w:style>
  <w:style w:type="character" w:customStyle="1" w:styleId="CommentSubjectChar">
    <w:name w:val="Comment Subject Char"/>
    <w:basedOn w:val="CommentTextChar"/>
    <w:link w:val="CommentSubject"/>
    <w:qFormat/>
    <w:rsid w:val="005B2C68"/>
    <w:rPr>
      <w:rFonts w:ascii="Times New Roman" w:eastAsia="SimSun" w:hAnsi="Times New Roman"/>
      <w:b/>
      <w:bCs/>
      <w:lang w:eastAsia="en-US"/>
    </w:rPr>
  </w:style>
  <w:style w:type="paragraph" w:styleId="DocumentMap">
    <w:name w:val="Document Map"/>
    <w:basedOn w:val="Normal"/>
    <w:link w:val="DocumentMapChar"/>
    <w:uiPriority w:val="99"/>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qFormat/>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qFormat/>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qFormat/>
    <w:rsid w:val="005B2C68"/>
    <w:rPr>
      <w:rFonts w:eastAsia="SimSun" w:cs="Calibri"/>
      <w:sz w:val="22"/>
      <w:szCs w:val="21"/>
      <w:lang w:val="en-US"/>
    </w:rPr>
  </w:style>
  <w:style w:type="paragraph" w:customStyle="1" w:styleId="TAJ">
    <w:name w:val="TAJ"/>
    <w:basedOn w:val="TH"/>
    <w:uiPriority w:val="99"/>
    <w:qFormat/>
    <w:rsid w:val="005B2C68"/>
    <w:rPr>
      <w:rFonts w:eastAsia="SimSun"/>
    </w:rPr>
  </w:style>
  <w:style w:type="paragraph" w:customStyle="1" w:styleId="Guidance">
    <w:name w:val="Guidance"/>
    <w:basedOn w:val="Normal"/>
    <w:uiPriority w:val="99"/>
    <w:qFormat/>
    <w:rsid w:val="005B2C68"/>
    <w:rPr>
      <w:rFonts w:eastAsia="SimSun"/>
      <w:i/>
      <w:color w:val="0000FF"/>
    </w:rPr>
  </w:style>
  <w:style w:type="character" w:customStyle="1" w:styleId="EXCar">
    <w:name w:val="EX Car"/>
    <w:link w:val="EX"/>
    <w:qFormat/>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qFormat/>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qFormat/>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qFormat/>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qFormat/>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uiPriority w:val="99"/>
    <w:qFormat/>
    <w:rsid w:val="005B2C68"/>
    <w:pPr>
      <w:pBdr>
        <w:top w:val="single" w:sz="12" w:space="0" w:color="auto"/>
      </w:pBdr>
      <w:spacing w:before="360" w:after="240"/>
    </w:pPr>
    <w:rPr>
      <w:b/>
      <w:i/>
      <w:sz w:val="26"/>
    </w:rPr>
  </w:style>
  <w:style w:type="paragraph" w:customStyle="1" w:styleId="INDENT1">
    <w:name w:val="INDENT1"/>
    <w:basedOn w:val="Normal"/>
    <w:uiPriority w:val="99"/>
    <w:qFormat/>
    <w:rsid w:val="005B2C68"/>
    <w:pPr>
      <w:ind w:left="851"/>
    </w:pPr>
  </w:style>
  <w:style w:type="paragraph" w:customStyle="1" w:styleId="INDENT2">
    <w:name w:val="INDENT2"/>
    <w:basedOn w:val="Normal"/>
    <w:uiPriority w:val="99"/>
    <w:qFormat/>
    <w:rsid w:val="005B2C68"/>
    <w:pPr>
      <w:ind w:left="1135" w:hanging="284"/>
    </w:pPr>
  </w:style>
  <w:style w:type="paragraph" w:customStyle="1" w:styleId="INDENT3">
    <w:name w:val="INDENT3"/>
    <w:basedOn w:val="Normal"/>
    <w:uiPriority w:val="99"/>
    <w:qFormat/>
    <w:rsid w:val="005B2C68"/>
    <w:pPr>
      <w:ind w:left="1701" w:hanging="567"/>
    </w:pPr>
  </w:style>
  <w:style w:type="paragraph" w:customStyle="1" w:styleId="RecCCITT">
    <w:name w:val="Rec_CCITT_#"/>
    <w:basedOn w:val="Normal"/>
    <w:uiPriority w:val="99"/>
    <w:qFormat/>
    <w:rsid w:val="005B2C68"/>
    <w:pPr>
      <w:keepNext/>
      <w:keepLines/>
    </w:pPr>
    <w:rPr>
      <w:b/>
    </w:rPr>
  </w:style>
  <w:style w:type="paragraph" w:customStyle="1" w:styleId="enumlev2">
    <w:name w:val="enumlev2"/>
    <w:basedOn w:val="Normal"/>
    <w:uiPriority w:val="99"/>
    <w:qFormat/>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qFormat/>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qFormat/>
    <w:rsid w:val="005B2C68"/>
    <w:rPr>
      <w:rFonts w:ascii="Arial" w:eastAsia="Times New Roman" w:hAnsi="Arial"/>
      <w:b/>
      <w:sz w:val="22"/>
      <w:szCs w:val="22"/>
      <w:lang w:val="en-US" w:eastAsia="en-US"/>
    </w:rPr>
  </w:style>
  <w:style w:type="paragraph" w:customStyle="1" w:styleId="IBN">
    <w:name w:val="IBN"/>
    <w:basedOn w:val="Normal"/>
    <w:qFormat/>
    <w:rsid w:val="005B2C68"/>
    <w:pPr>
      <w:tabs>
        <w:tab w:val="left" w:pos="567"/>
      </w:tabs>
    </w:pPr>
  </w:style>
  <w:style w:type="paragraph" w:customStyle="1" w:styleId="Npr">
    <w:name w:val="Npr"/>
    <w:basedOn w:val="Normal"/>
    <w:qFormat/>
    <w:rsid w:val="005B2C68"/>
    <w:pPr>
      <w:ind w:firstLine="284"/>
    </w:pPr>
    <w:rPr>
      <w:rFonts w:eastAsia="MS Mincho"/>
      <w:lang w:eastAsia="ja-JP"/>
    </w:rPr>
  </w:style>
  <w:style w:type="paragraph" w:customStyle="1" w:styleId="B1LatinItalique">
    <w:name w:val="B1 + (Latin) Italique"/>
    <w:basedOn w:val="B10"/>
    <w:link w:val="B1LatinItaliqueCar"/>
    <w:qFormat/>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qFormat/>
    <w:rsid w:val="005B2C68"/>
    <w:pPr>
      <w:framePr w:wrap="notBeside"/>
    </w:pPr>
  </w:style>
  <w:style w:type="table" w:styleId="TableGrid">
    <w:name w:val="Table Grid"/>
    <w:aliases w:val="SGS Table Basic 1,TableGrid"/>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qFormat/>
    <w:rsid w:val="005B2C68"/>
    <w:pPr>
      <w:spacing w:after="120"/>
    </w:pPr>
    <w:rPr>
      <w:lang w:eastAsia="ja-JP"/>
    </w:rPr>
  </w:style>
  <w:style w:type="character" w:customStyle="1" w:styleId="BodyText2Char">
    <w:name w:val="Body Text 2 Char"/>
    <w:basedOn w:val="DefaultParagraphFont"/>
    <w:link w:val="BodyText2"/>
    <w:qFormat/>
    <w:rsid w:val="005B2C68"/>
    <w:rPr>
      <w:rFonts w:ascii="Times New Roman" w:eastAsia="Times New Roman" w:hAnsi="Times New Roman"/>
      <w:lang w:eastAsia="ja-JP"/>
    </w:rPr>
  </w:style>
  <w:style w:type="paragraph" w:styleId="BodyText3">
    <w:name w:val="Body Text 3"/>
    <w:basedOn w:val="Normal"/>
    <w:link w:val="BodyText3Char"/>
    <w:uiPriority w:val="99"/>
    <w:qFormat/>
    <w:rsid w:val="005B2C68"/>
    <w:pPr>
      <w:spacing w:after="120"/>
    </w:pPr>
    <w:rPr>
      <w:lang w:eastAsia="ja-JP"/>
    </w:rPr>
  </w:style>
  <w:style w:type="character" w:customStyle="1" w:styleId="BodyText3Char">
    <w:name w:val="Body Text 3 Char"/>
    <w:basedOn w:val="DefaultParagraphFont"/>
    <w:link w:val="BodyText3"/>
    <w:qFormat/>
    <w:rsid w:val="005B2C68"/>
    <w:rPr>
      <w:rFonts w:ascii="Times New Roman" w:eastAsia="Times New Roman" w:hAnsi="Times New Roman"/>
      <w:lang w:eastAsia="ja-JP"/>
    </w:rPr>
  </w:style>
  <w:style w:type="paragraph" w:customStyle="1" w:styleId="tableentry">
    <w:name w:val="table entry"/>
    <w:basedOn w:val="Normal"/>
    <w:qFormat/>
    <w:rsid w:val="005B2C68"/>
    <w:pPr>
      <w:keepNext/>
      <w:spacing w:before="60" w:after="60"/>
    </w:pPr>
    <w:rPr>
      <w:rFonts w:ascii="Bookman Old Style" w:hAnsi="Bookman Old Style"/>
      <w:lang w:val="en-US"/>
    </w:rPr>
  </w:style>
  <w:style w:type="character" w:styleId="PageNumber">
    <w:name w:val="page number"/>
    <w:basedOn w:val="DefaultParagraphFont"/>
    <w:qFormat/>
    <w:rsid w:val="005B2C68"/>
  </w:style>
  <w:style w:type="paragraph" w:customStyle="1" w:styleId="FigureTitle">
    <w:name w:val="Figure_Title"/>
    <w:basedOn w:val="Normal"/>
    <w:next w:val="Normal"/>
    <w:uiPriority w:val="99"/>
    <w:qFormat/>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uiPriority w:val="99"/>
    <w:qFormat/>
    <w:rsid w:val="005B2C68"/>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5B2C68"/>
    <w:pPr>
      <w:spacing w:after="120"/>
      <w:ind w:left="360"/>
    </w:pPr>
    <w:rPr>
      <w:lang w:eastAsia="x-none"/>
    </w:rPr>
  </w:style>
  <w:style w:type="character" w:customStyle="1" w:styleId="BodyTextIndentChar">
    <w:name w:val="Body Text Indent Char"/>
    <w:basedOn w:val="DefaultParagraphFont"/>
    <w:link w:val="BodyTextIndent"/>
    <w:uiPriority w:val="99"/>
    <w:qFormat/>
    <w:rsid w:val="005B2C68"/>
    <w:rPr>
      <w:rFonts w:ascii="Times New Roman" w:eastAsia="Times New Roman" w:hAnsi="Times New Roman"/>
      <w:lang w:eastAsia="x-none"/>
    </w:rPr>
  </w:style>
  <w:style w:type="paragraph" w:customStyle="1" w:styleId="Bullet">
    <w:name w:val="Bullet"/>
    <w:basedOn w:val="Normal"/>
    <w:uiPriority w:val="99"/>
    <w:qFormat/>
    <w:rsid w:val="005B2C68"/>
    <w:pPr>
      <w:numPr>
        <w:numId w:val="34"/>
      </w:numPr>
    </w:pPr>
  </w:style>
  <w:style w:type="paragraph" w:customStyle="1" w:styleId="MTDisplayEquation">
    <w:name w:val="MTDisplayEquation"/>
    <w:basedOn w:val="Normal"/>
    <w:link w:val="MTDisplayEquationZchn"/>
    <w:uiPriority w:val="99"/>
    <w:qFormat/>
    <w:rsid w:val="005B2C68"/>
    <w:pPr>
      <w:tabs>
        <w:tab w:val="center" w:pos="4820"/>
        <w:tab w:val="right" w:pos="9640"/>
      </w:tabs>
    </w:pPr>
    <w:rPr>
      <w:rFonts w:eastAsia="MS Mincho"/>
      <w:lang w:eastAsia="ja-JP"/>
    </w:rPr>
  </w:style>
  <w:style w:type="table" w:customStyle="1" w:styleId="TableGrid1">
    <w:name w:val="Table Grid1"/>
    <w:basedOn w:val="TableNormal"/>
    <w:next w:val="TableGrid"/>
    <w:uiPriority w:val="39"/>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qFormat/>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5B2C68"/>
    <w:pPr>
      <w:keepNext/>
      <w:spacing w:after="0"/>
    </w:pPr>
    <w:rPr>
      <w:rFonts w:ascii="Arial" w:eastAsia="SimSun" w:hAnsi="Arial" w:cs="Arial"/>
      <w:sz w:val="18"/>
      <w:szCs w:val="18"/>
      <w:lang w:val="en-US" w:eastAsia="zh-CN"/>
    </w:rPr>
  </w:style>
  <w:style w:type="paragraph" w:customStyle="1" w:styleId="t2">
    <w:name w:val="t2"/>
    <w:basedOn w:val="Normal"/>
    <w:uiPriority w:val="99"/>
    <w:qFormat/>
    <w:rsid w:val="005B2C68"/>
    <w:pPr>
      <w:spacing w:after="0"/>
    </w:pPr>
    <w:rPr>
      <w:rFonts w:eastAsia="MS Mincho"/>
      <w:lang w:eastAsia="ja-JP"/>
    </w:rPr>
  </w:style>
  <w:style w:type="character" w:customStyle="1" w:styleId="ListChar">
    <w:name w:val="List Char"/>
    <w:link w:val="List"/>
    <w:qFormat/>
    <w:rsid w:val="005B2C68"/>
    <w:rPr>
      <w:rFonts w:ascii="Times New Roman" w:eastAsia="Times New Roman" w:hAnsi="Times New Roman"/>
    </w:rPr>
  </w:style>
  <w:style w:type="paragraph" w:customStyle="1" w:styleId="CRfront">
    <w:name w:val="CR_front"/>
    <w:next w:val="Normal"/>
    <w:uiPriority w:val="99"/>
    <w:qFormat/>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uiPriority w:val="99"/>
    <w:qFormat/>
    <w:rsid w:val="005B2C68"/>
    <w:pPr>
      <w:spacing w:before="120" w:after="120"/>
    </w:pPr>
    <w:rPr>
      <w:rFonts w:ascii="Arial" w:hAnsi="Arial"/>
      <w:lang w:val="en-US" w:eastAsia="ja-JP"/>
    </w:rPr>
  </w:style>
  <w:style w:type="paragraph" w:customStyle="1" w:styleId="tah0">
    <w:name w:val="tah"/>
    <w:basedOn w:val="Normal"/>
    <w:qFormat/>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qFormat/>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uiPriority w:val="99"/>
    <w:qFormat/>
    <w:rsid w:val="005B2C68"/>
    <w:pPr>
      <w:jc w:val="both"/>
    </w:pPr>
    <w:rPr>
      <w:rFonts w:ascii="Arial" w:hAnsi="Arial"/>
      <w:lang w:eastAsia="ja-JP"/>
    </w:rPr>
  </w:style>
  <w:style w:type="paragraph" w:customStyle="1" w:styleId="ReferenceLine">
    <w:name w:val="Reference Line"/>
    <w:basedOn w:val="BodyText"/>
    <w:qFormat/>
    <w:rsid w:val="005B2C68"/>
    <w:pPr>
      <w:widowControl w:val="0"/>
      <w:spacing w:after="120"/>
    </w:pPr>
    <w:rPr>
      <w:rFonts w:eastAsia="‚l‚r ‚oƒSƒVƒbƒN"/>
      <w:snapToGrid w:val="0"/>
      <w:lang w:eastAsia="ja-JP"/>
    </w:rPr>
  </w:style>
  <w:style w:type="paragraph" w:customStyle="1" w:styleId="HE">
    <w:name w:val="HE"/>
    <w:basedOn w:val="Normal"/>
    <w:uiPriority w:val="99"/>
    <w:qFormat/>
    <w:rsid w:val="005B2C68"/>
    <w:rPr>
      <w:rFonts w:ascii="Arial" w:eastAsia="MS Mincho" w:hAnsi="Arial"/>
      <w:b/>
      <w:lang w:eastAsia="ja-JP"/>
    </w:rPr>
  </w:style>
  <w:style w:type="paragraph" w:customStyle="1" w:styleId="HO">
    <w:name w:val="HO"/>
    <w:basedOn w:val="Normal"/>
    <w:uiPriority w:val="99"/>
    <w:qFormat/>
    <w:rsid w:val="005B2C68"/>
    <w:pPr>
      <w:jc w:val="right"/>
    </w:pPr>
    <w:rPr>
      <w:rFonts w:ascii="Arial" w:eastAsia="MS Mincho" w:hAnsi="Arial"/>
      <w:b/>
      <w:lang w:eastAsia="ja-JP"/>
    </w:rPr>
  </w:style>
  <w:style w:type="paragraph" w:customStyle="1" w:styleId="L3">
    <w:name w:val="L3"/>
    <w:qFormat/>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uiPriority w:val="99"/>
    <w:qFormat/>
    <w:rsid w:val="005B2C68"/>
    <w:pPr>
      <w:ind w:left="360" w:hanging="360"/>
    </w:pPr>
    <w:rPr>
      <w:rFonts w:eastAsia="MS Mincho"/>
      <w:lang w:eastAsia="ja-JP"/>
    </w:rPr>
  </w:style>
  <w:style w:type="paragraph" w:customStyle="1" w:styleId="normalpuce">
    <w:name w:val="normal puce"/>
    <w:basedOn w:val="Normal"/>
    <w:uiPriority w:val="99"/>
    <w:qFormat/>
    <w:rsid w:val="005B2C68"/>
    <w:pPr>
      <w:widowControl w:val="0"/>
      <w:spacing w:before="60" w:after="60"/>
      <w:jc w:val="both"/>
    </w:pPr>
    <w:rPr>
      <w:rFonts w:eastAsia="MS Mincho"/>
      <w:lang w:eastAsia="ja-JP"/>
    </w:rPr>
  </w:style>
  <w:style w:type="paragraph" w:customStyle="1" w:styleId="tabletext0">
    <w:name w:val="table text"/>
    <w:basedOn w:val="Normal"/>
    <w:next w:val="table"/>
    <w:uiPriority w:val="99"/>
    <w:qFormat/>
    <w:rsid w:val="005B2C68"/>
    <w:pPr>
      <w:spacing w:after="0"/>
    </w:pPr>
    <w:rPr>
      <w:rFonts w:eastAsia="MS Mincho"/>
      <w:i/>
      <w:lang w:eastAsia="ja-JP"/>
    </w:rPr>
  </w:style>
  <w:style w:type="paragraph" w:customStyle="1" w:styleId="table">
    <w:name w:val="table"/>
    <w:basedOn w:val="Normal"/>
    <w:next w:val="Normal"/>
    <w:uiPriority w:val="99"/>
    <w:qFormat/>
    <w:rsid w:val="005B2C68"/>
    <w:pPr>
      <w:spacing w:after="0"/>
      <w:jc w:val="center"/>
    </w:pPr>
    <w:rPr>
      <w:rFonts w:eastAsia="MS Mincho"/>
      <w:lang w:val="en-US" w:eastAsia="ja-JP"/>
    </w:rPr>
  </w:style>
  <w:style w:type="paragraph" w:customStyle="1" w:styleId="Figure">
    <w:name w:val="Figure"/>
    <w:basedOn w:val="BodyText"/>
    <w:next w:val="Caption"/>
    <w:uiPriority w:val="99"/>
    <w:qFormat/>
    <w:rsid w:val="005B2C68"/>
    <w:pPr>
      <w:keepNext/>
      <w:keepLines/>
      <w:widowControl w:val="0"/>
      <w:spacing w:after="120"/>
    </w:pPr>
    <w:rPr>
      <w:sz w:val="22"/>
      <w:lang w:eastAsia="ja-JP"/>
    </w:rPr>
  </w:style>
  <w:style w:type="paragraph" w:customStyle="1" w:styleId="FooterCentred">
    <w:name w:val="FooterCentred"/>
    <w:basedOn w:val="Footer"/>
    <w:uiPriority w:val="99"/>
    <w:qFormat/>
    <w:rsid w:val="005B2C68"/>
    <w:pPr>
      <w:tabs>
        <w:tab w:val="center" w:pos="4678"/>
        <w:tab w:val="right" w:pos="9356"/>
      </w:tabs>
      <w:jc w:val="both"/>
    </w:pPr>
    <w:rPr>
      <w:rFonts w:ascii="Times New Roman" w:hAnsi="Times New Roman"/>
      <w:b w:val="0"/>
      <w:i w:val="0"/>
      <w:noProof w:val="0"/>
      <w:sz w:val="20"/>
    </w:rPr>
  </w:style>
  <w:style w:type="paragraph" w:customStyle="1" w:styleId="ZC">
    <w:name w:val="ZC"/>
    <w:uiPriority w:val="99"/>
    <w:qFormat/>
    <w:rsid w:val="005B2C68"/>
    <w:pPr>
      <w:spacing w:line="360" w:lineRule="atLeast"/>
      <w:jc w:val="center"/>
    </w:pPr>
    <w:rPr>
      <w:rFonts w:ascii="Times New Roman" w:eastAsia="Times New Roman" w:hAnsi="Times New Roman"/>
      <w:lang w:eastAsia="en-US"/>
    </w:rPr>
  </w:style>
  <w:style w:type="paragraph" w:customStyle="1" w:styleId="ZK">
    <w:name w:val="ZK"/>
    <w:uiPriority w:val="99"/>
    <w:qFormat/>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qFormat/>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qFormat/>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uiPriority w:val="99"/>
    <w:qFormat/>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qFormat/>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qFormat/>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qFormat/>
    <w:rsid w:val="005B2C68"/>
    <w:rPr>
      <w:rFonts w:ascii="Times New Roman" w:eastAsia="SimSun" w:hAnsi="Times New Roman"/>
      <w:sz w:val="16"/>
      <w:szCs w:val="16"/>
      <w:lang w:eastAsia="ja-JP"/>
    </w:rPr>
  </w:style>
  <w:style w:type="paragraph" w:styleId="HTMLPreformatted">
    <w:name w:val="HTML Preformatted"/>
    <w:basedOn w:val="Normal"/>
    <w:link w:val="HTMLPreformattedChar"/>
    <w:qFormat/>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qFormat/>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qFormat/>
    <w:rsid w:val="005B2C68"/>
    <w:rPr>
      <w:rFonts w:ascii="Times New Roman" w:eastAsia="Times New Roman" w:hAnsi="Times New Roman"/>
      <w:lang w:val="en-US" w:eastAsia="zh-CN"/>
    </w:rPr>
    <w:tblPr/>
  </w:style>
  <w:style w:type="paragraph" w:customStyle="1" w:styleId="FL">
    <w:name w:val="FL"/>
    <w:basedOn w:val="Normal"/>
    <w:uiPriority w:val="99"/>
    <w:qFormat/>
    <w:rsid w:val="005B2C68"/>
    <w:pPr>
      <w:keepNext/>
      <w:keepLines/>
      <w:spacing w:before="60"/>
      <w:jc w:val="center"/>
    </w:pPr>
    <w:rPr>
      <w:rFonts w:ascii="Arial" w:hAnsi="Arial"/>
      <w:b/>
    </w:rPr>
  </w:style>
  <w:style w:type="paragraph" w:customStyle="1" w:styleId="Bullets">
    <w:name w:val="Bullets"/>
    <w:basedOn w:val="BodyText"/>
    <w:uiPriority w:val="99"/>
    <w:qFormat/>
    <w:rsid w:val="005B2C68"/>
    <w:pPr>
      <w:widowControl w:val="0"/>
      <w:spacing w:after="120"/>
      <w:ind w:left="283" w:hanging="283"/>
    </w:pPr>
    <w:rPr>
      <w:rFonts w:eastAsia="MS Mincho"/>
    </w:rPr>
  </w:style>
  <w:style w:type="paragraph" w:customStyle="1" w:styleId="BodyTextIndent1">
    <w:name w:val="Body Text Indent1"/>
    <w:basedOn w:val="Normal"/>
    <w:qFormat/>
    <w:rsid w:val="005B2C68"/>
    <w:pPr>
      <w:spacing w:after="120"/>
      <w:ind w:left="283"/>
    </w:pPr>
    <w:rPr>
      <w:rFonts w:eastAsia="SimSun"/>
    </w:rPr>
  </w:style>
  <w:style w:type="paragraph" w:customStyle="1" w:styleId="BodyText21">
    <w:name w:val="Body Text 21"/>
    <w:basedOn w:val="Normal"/>
    <w:qFormat/>
    <w:rsid w:val="005B2C68"/>
    <w:pPr>
      <w:spacing w:after="0"/>
    </w:pPr>
    <w:rPr>
      <w:rFonts w:eastAsia="SimSun"/>
      <w:lang w:val="en-US" w:eastAsia="ja-JP"/>
    </w:rPr>
  </w:style>
  <w:style w:type="paragraph" w:customStyle="1" w:styleId="InsideAddress">
    <w:name w:val="Inside Address"/>
    <w:basedOn w:val="Normal"/>
    <w:qFormat/>
    <w:rsid w:val="005B2C68"/>
    <w:pPr>
      <w:spacing w:after="0" w:line="220" w:lineRule="atLeast"/>
    </w:pPr>
    <w:rPr>
      <w:rFonts w:ascii="Arial" w:eastAsia="SimSun" w:hAnsi="Arial" w:cs="Arial"/>
      <w:spacing w:val="-5"/>
      <w:lang w:eastAsia="ja-JP"/>
    </w:rPr>
  </w:style>
  <w:style w:type="paragraph" w:customStyle="1" w:styleId="H8">
    <w:name w:val="H8"/>
    <w:basedOn w:val="Normal"/>
    <w:qFormat/>
    <w:rsid w:val="005B2C68"/>
    <w:pPr>
      <w:keepNext/>
      <w:keepLines/>
      <w:spacing w:before="120"/>
      <w:ind w:left="1985" w:hanging="1985"/>
    </w:pPr>
    <w:rPr>
      <w:rFonts w:ascii="Arial" w:eastAsia="SimSun" w:hAnsi="Arial" w:cs="Arial"/>
      <w:lang w:eastAsia="ja-JP"/>
    </w:rPr>
  </w:style>
  <w:style w:type="paragraph" w:customStyle="1" w:styleId="H9">
    <w:name w:val="H9"/>
    <w:basedOn w:val="Normal"/>
    <w:qFormat/>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qFormat/>
    <w:rsid w:val="005B2C68"/>
    <w:pPr>
      <w:tabs>
        <w:tab w:val="num" w:pos="360"/>
      </w:tabs>
      <w:ind w:left="360" w:hanging="360"/>
    </w:pPr>
    <w:rPr>
      <w:rFonts w:eastAsia="SimSun"/>
    </w:rPr>
  </w:style>
  <w:style w:type="paragraph" w:customStyle="1" w:styleId="Formatvorlage">
    <w:name w:val="Formatvorlage"/>
    <w:qFormat/>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qFormat/>
    <w:rsid w:val="005B2C68"/>
    <w:rPr>
      <w:rFonts w:ascii="Arial" w:hAnsi="Arial" w:cs="Arial"/>
    </w:rPr>
  </w:style>
  <w:style w:type="paragraph" w:customStyle="1" w:styleId="B7">
    <w:name w:val="B7"/>
    <w:basedOn w:val="B5"/>
    <w:link w:val="B7Char"/>
    <w:qFormat/>
    <w:rsid w:val="005B2C68"/>
    <w:pPr>
      <w:ind w:left="2269"/>
    </w:pPr>
    <w:rPr>
      <w:lang w:eastAsia="ja-JP"/>
    </w:rPr>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qFormat/>
    <w:rsid w:val="005B2C68"/>
    <w:rPr>
      <w:rFonts w:ascii="Times New Roman" w:eastAsia="Times New Roman" w:hAnsi="Times New Roman"/>
    </w:rPr>
  </w:style>
  <w:style w:type="character" w:customStyle="1" w:styleId="ListBullet2Char">
    <w:name w:val="List Bullet 2 Char"/>
    <w:aliases w:val="lb2 Char"/>
    <w:link w:val="ListBullet2"/>
    <w:qFormat/>
    <w:rsid w:val="005B2C68"/>
    <w:rPr>
      <w:rFonts w:ascii="Times New Roman" w:eastAsia="Times New Roman" w:hAnsi="Times New Roman"/>
    </w:rPr>
  </w:style>
  <w:style w:type="character" w:customStyle="1" w:styleId="ListBullet3Char">
    <w:name w:val="List Bullet 3 Char"/>
    <w:link w:val="ListBullet3"/>
    <w:qFormat/>
    <w:rsid w:val="005B2C68"/>
    <w:rPr>
      <w:rFonts w:ascii="Times New Roman" w:eastAsia="Times New Roman" w:hAnsi="Times New Roman"/>
    </w:rPr>
  </w:style>
  <w:style w:type="character" w:customStyle="1" w:styleId="List2Char">
    <w:name w:val="List 2 Char"/>
    <w:link w:val="List2"/>
    <w:qFormat/>
    <w:rsid w:val="005B2C68"/>
    <w:rPr>
      <w:rFonts w:ascii="Times New Roman" w:eastAsia="Times New Roman" w:hAnsi="Times New Roman"/>
    </w:rPr>
  </w:style>
  <w:style w:type="paragraph" w:customStyle="1" w:styleId="TabList">
    <w:name w:val="TabList"/>
    <w:basedOn w:val="Normal"/>
    <w:uiPriority w:val="99"/>
    <w:qFormat/>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5B2C68"/>
    <w:pPr>
      <w:widowControl/>
      <w:tabs>
        <w:tab w:val="num" w:pos="992"/>
      </w:tabs>
      <w:spacing w:after="120"/>
      <w:ind w:left="992" w:hanging="425"/>
    </w:pPr>
    <w:rPr>
      <w:lang w:val="en-US"/>
    </w:rPr>
  </w:style>
  <w:style w:type="paragraph" w:customStyle="1" w:styleId="textintend2">
    <w:name w:val="text intend 2"/>
    <w:basedOn w:val="text"/>
    <w:uiPriority w:val="99"/>
    <w:qFormat/>
    <w:rsid w:val="005B2C68"/>
    <w:pPr>
      <w:widowControl/>
      <w:tabs>
        <w:tab w:val="num" w:pos="1418"/>
      </w:tabs>
      <w:spacing w:after="120"/>
      <w:ind w:left="1418" w:hanging="426"/>
    </w:pPr>
    <w:rPr>
      <w:lang w:val="en-US"/>
    </w:rPr>
  </w:style>
  <w:style w:type="paragraph" w:customStyle="1" w:styleId="textintend3">
    <w:name w:val="text intend 3"/>
    <w:basedOn w:val="text"/>
    <w:uiPriority w:val="99"/>
    <w:qFormat/>
    <w:rsid w:val="005B2C68"/>
    <w:pPr>
      <w:widowControl/>
      <w:tabs>
        <w:tab w:val="num" w:pos="1843"/>
      </w:tabs>
      <w:spacing w:after="120"/>
      <w:ind w:left="1843" w:hanging="425"/>
    </w:pPr>
    <w:rPr>
      <w:lang w:val="en-US"/>
    </w:rPr>
  </w:style>
  <w:style w:type="paragraph" w:customStyle="1" w:styleId="para">
    <w:name w:val="para"/>
    <w:basedOn w:val="Normal"/>
    <w:uiPriority w:val="99"/>
    <w:qFormat/>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5B2C68"/>
    <w:rPr>
      <w:noProof w:val="0"/>
      <w:vanish w:val="0"/>
      <w:color w:val="FF0000"/>
      <w:lang w:eastAsia="en-US"/>
    </w:rPr>
  </w:style>
  <w:style w:type="paragraph" w:customStyle="1" w:styleId="List1">
    <w:name w:val="List1"/>
    <w:basedOn w:val="Normal"/>
    <w:uiPriority w:val="99"/>
    <w:qFormat/>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qFormat/>
    <w:rsid w:val="005B2C68"/>
    <w:rPr>
      <w:rFonts w:ascii="Bookman" w:hAnsi="Bookman"/>
      <w:position w:val="6"/>
      <w:sz w:val="18"/>
    </w:rPr>
  </w:style>
  <w:style w:type="paragraph" w:customStyle="1" w:styleId="References">
    <w:name w:val="References"/>
    <w:basedOn w:val="Normal"/>
    <w:uiPriority w:val="99"/>
    <w:qFormat/>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qFormat/>
    <w:rsid w:val="005B2C68"/>
  </w:style>
  <w:style w:type="paragraph" w:customStyle="1" w:styleId="B1">
    <w:name w:val="B1+"/>
    <w:basedOn w:val="B10"/>
    <w:link w:val="B1Car"/>
    <w:uiPriority w:val="99"/>
    <w:qFormat/>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qFormat/>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qFormat/>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qFormat/>
    <w:rsid w:val="005B2C68"/>
    <w:rPr>
      <w:rFonts w:eastAsia="SimSun"/>
      <w:i/>
      <w:color w:val="0000FF"/>
      <w:lang w:val="en-GB" w:eastAsia="en-US"/>
    </w:rPr>
  </w:style>
  <w:style w:type="paragraph" w:customStyle="1" w:styleId="Bulletedo1">
    <w:name w:val="Bulleted o 1"/>
    <w:basedOn w:val="Normal"/>
    <w:uiPriority w:val="99"/>
    <w:qFormat/>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qFormat/>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5B2C68"/>
    <w:rPr>
      <w:lang w:val="en-GB" w:eastAsia="en-US" w:bidi="ar-SA"/>
    </w:rPr>
  </w:style>
  <w:style w:type="character" w:customStyle="1" w:styleId="msoins00">
    <w:name w:val="msoins0"/>
    <w:qFormat/>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5B2C68"/>
    <w:rPr>
      <w:rFonts w:ascii="Arial" w:hAnsi="Arial"/>
      <w:sz w:val="24"/>
      <w:lang w:val="en-GB" w:eastAsia="en-US" w:bidi="ar-SA"/>
    </w:rPr>
  </w:style>
  <w:style w:type="paragraph" w:customStyle="1" w:styleId="no0">
    <w:name w:val="no"/>
    <w:basedOn w:val="Normal"/>
    <w:uiPriority w:val="99"/>
    <w:qFormat/>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5B2C68"/>
    <w:rPr>
      <w:rFonts w:ascii="Arial" w:eastAsia="Malgun Gothic" w:hAnsi="Arial"/>
      <w:spacing w:val="2"/>
      <w:lang w:eastAsia="en-US"/>
    </w:rPr>
  </w:style>
  <w:style w:type="paragraph" w:customStyle="1" w:styleId="BL">
    <w:name w:val="BL"/>
    <w:basedOn w:val="Normal"/>
    <w:uiPriority w:val="99"/>
    <w:qFormat/>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qFormat/>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qFormat/>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5B2C68"/>
    <w:rPr>
      <w:rFonts w:ascii="Times New Roman" w:eastAsia="SimSun" w:hAnsi="Times New Roman"/>
      <w:lang w:eastAsia="en-US"/>
    </w:rPr>
  </w:style>
  <w:style w:type="character" w:customStyle="1" w:styleId="CharChar31">
    <w:name w:val="Char Char31"/>
    <w:qFormat/>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5B2C68"/>
    <w:rPr>
      <w:rFonts w:ascii="Arial" w:hAnsi="Arial" w:cs="Times New Roman"/>
      <w:sz w:val="28"/>
      <w:szCs w:val="20"/>
      <w:lang w:val="en-GB" w:eastAsia="en-US"/>
    </w:rPr>
  </w:style>
  <w:style w:type="paragraph" w:customStyle="1" w:styleId="CharCharCharCharChar">
    <w:name w:val="Char Char Char Char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标题 1 Char1,h19 Char"/>
    <w:qFormat/>
    <w:rsid w:val="005B2C68"/>
    <w:rPr>
      <w:lang w:val="en-GB" w:eastAsia="ja-JP" w:bidi="ar-SA"/>
    </w:rPr>
  </w:style>
  <w:style w:type="paragraph" w:customStyle="1" w:styleId="1Char">
    <w:name w:val="(文字) (文字)1 Char (文字) (文字)"/>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Légende-figure Char Char1"/>
    <w:qFormat/>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5B2C68"/>
    <w:rPr>
      <w:rFonts w:ascii="Arial" w:hAnsi="Arial"/>
      <w:sz w:val="32"/>
      <w:lang w:val="en-GB" w:eastAsia="ja-JP" w:bidi="ar-SA"/>
    </w:rPr>
  </w:style>
  <w:style w:type="character" w:customStyle="1" w:styleId="CharChar4">
    <w:name w:val="Char Char4"/>
    <w:qFormat/>
    <w:rsid w:val="005B2C68"/>
    <w:rPr>
      <w:rFonts w:ascii="Courier New" w:hAnsi="Courier New"/>
      <w:lang w:val="nb-NO" w:eastAsia="ja-JP" w:bidi="ar-SA"/>
    </w:rPr>
  </w:style>
  <w:style w:type="character" w:customStyle="1" w:styleId="AndreaLeonardi">
    <w:name w:val="Andrea Leonardi"/>
    <w:semiHidden/>
    <w:qFormat/>
    <w:rsid w:val="005B2C68"/>
    <w:rPr>
      <w:rFonts w:ascii="Arial" w:hAnsi="Arial" w:cs="Arial"/>
      <w:color w:val="auto"/>
      <w:sz w:val="20"/>
      <w:szCs w:val="20"/>
    </w:rPr>
  </w:style>
  <w:style w:type="character" w:customStyle="1" w:styleId="NOCharChar">
    <w:name w:val="NO Char Char"/>
    <w:qFormat/>
    <w:rsid w:val="005B2C68"/>
    <w:rPr>
      <w:lang w:val="en-GB" w:eastAsia="en-US" w:bidi="ar-SA"/>
    </w:rPr>
  </w:style>
  <w:style w:type="character" w:customStyle="1" w:styleId="NOZchn">
    <w:name w:val="NO Zchn"/>
    <w:qFormat/>
    <w:rsid w:val="005B2C68"/>
    <w:rPr>
      <w:lang w:val="en-GB" w:eastAsia="en-US" w:bidi="ar-SA"/>
    </w:rPr>
  </w:style>
  <w:style w:type="paragraph" w:customStyle="1" w:styleId="CharCharCharCharCharChar">
    <w:name w:val="Char Char Char Char Char Char"/>
    <w:uiPriority w:val="99"/>
    <w:semiHidden/>
    <w:qFormat/>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Heading 6 Char Char,Heading 6 Char5"/>
    <w:qFormat/>
    <w:rsid w:val="005B2C68"/>
    <w:rPr>
      <w:rFonts w:ascii="Arial" w:hAnsi="Arial" w:cs="Times New Roman"/>
      <w:sz w:val="20"/>
      <w:szCs w:val="20"/>
      <w:lang w:val="en-GB" w:eastAsia="en-US"/>
    </w:rPr>
  </w:style>
  <w:style w:type="character" w:customStyle="1" w:styleId="T1Char1">
    <w:name w:val="T1 Char1"/>
    <w:aliases w:val="Header 6 Char Char1,Heading 6 Char1"/>
    <w:qFormat/>
    <w:rsid w:val="005B2C68"/>
    <w:rPr>
      <w:rFonts w:ascii="Arial" w:hAnsi="Arial" w:cs="Times New Roman"/>
      <w:sz w:val="20"/>
      <w:szCs w:val="20"/>
      <w:lang w:val="en-GB" w:eastAsia="en-US"/>
    </w:rPr>
  </w:style>
  <w:style w:type="paragraph" w:customStyle="1" w:styleId="CarCar">
    <w:name w:val="Car C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5B2C68"/>
    <w:rPr>
      <w:rFonts w:ascii="Arial" w:hAnsi="Arial"/>
      <w:sz w:val="32"/>
      <w:lang w:val="en-GB" w:eastAsia="en-US" w:bidi="ar-SA"/>
    </w:rPr>
  </w:style>
  <w:style w:type="paragraph" w:customStyle="1" w:styleId="ZchnZchn1">
    <w:name w:val="Zchn Zchn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5B2C68"/>
    <w:rPr>
      <w:rFonts w:ascii="Arial" w:hAnsi="Arial"/>
      <w:sz w:val="32"/>
      <w:lang w:val="en-GB" w:eastAsia="en-US" w:bidi="ar-SA"/>
    </w:rPr>
  </w:style>
  <w:style w:type="paragraph" w:customStyle="1" w:styleId="2">
    <w:name w:val="(文字) (文字)2"/>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5B2C68"/>
    <w:rPr>
      <w:rFonts w:ascii="Arial" w:hAnsi="Arial"/>
      <w:sz w:val="32"/>
      <w:lang w:val="en-GB" w:eastAsia="en-US" w:bidi="ar-SA"/>
    </w:rPr>
  </w:style>
  <w:style w:type="paragraph" w:customStyle="1" w:styleId="3">
    <w:name w:val="(文字) (文字)3"/>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5B2C68"/>
    <w:rPr>
      <w:rFonts w:ascii="Arial" w:hAnsi="Arial" w:cs="Times New Roman"/>
      <w:sz w:val="20"/>
      <w:szCs w:val="20"/>
      <w:lang w:val="en-GB" w:eastAsia="en-US"/>
    </w:rPr>
  </w:style>
  <w:style w:type="paragraph" w:customStyle="1" w:styleId="1">
    <w:name w:val="(文字) (文字)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uiPriority w:val="99"/>
    <w:qFormat/>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uiPriority w:val="99"/>
    <w:qFormat/>
    <w:rsid w:val="005B2C68"/>
    <w:pPr>
      <w:tabs>
        <w:tab w:val="num" w:pos="851"/>
        <w:tab w:val="num" w:pos="1800"/>
      </w:tabs>
      <w:ind w:left="1800" w:hanging="851"/>
    </w:pPr>
    <w:rPr>
      <w:rFonts w:eastAsia="MS Mincho"/>
    </w:rPr>
  </w:style>
  <w:style w:type="paragraph" w:styleId="ListNumber3">
    <w:name w:val="List Number 3"/>
    <w:basedOn w:val="Normal"/>
    <w:uiPriority w:val="99"/>
    <w:qFormat/>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qFormat/>
    <w:rsid w:val="005B2C68"/>
    <w:rPr>
      <w:rFonts w:ascii="Tahoma" w:hAnsi="Tahoma" w:cs="Tahoma"/>
      <w:shd w:val="clear" w:color="auto" w:fill="000080"/>
      <w:lang w:val="en-GB" w:eastAsia="en-US"/>
    </w:rPr>
  </w:style>
  <w:style w:type="character" w:customStyle="1" w:styleId="ZchnZchn5">
    <w:name w:val="Zchn Zchn5"/>
    <w:qFormat/>
    <w:rsid w:val="005B2C68"/>
    <w:rPr>
      <w:rFonts w:ascii="Courier New" w:eastAsia="Batang" w:hAnsi="Courier New"/>
      <w:lang w:val="nb-NO" w:eastAsia="en-US" w:bidi="ar-SA"/>
    </w:rPr>
  </w:style>
  <w:style w:type="character" w:customStyle="1" w:styleId="CharChar10">
    <w:name w:val="Char Char10"/>
    <w:qFormat/>
    <w:rsid w:val="005B2C68"/>
    <w:rPr>
      <w:rFonts w:ascii="Times New Roman" w:hAnsi="Times New Roman"/>
      <w:lang w:val="en-GB" w:eastAsia="en-US"/>
    </w:rPr>
  </w:style>
  <w:style w:type="character" w:customStyle="1" w:styleId="CharChar9">
    <w:name w:val="Char Char9"/>
    <w:qFormat/>
    <w:rsid w:val="005B2C68"/>
    <w:rPr>
      <w:rFonts w:ascii="Tahoma" w:hAnsi="Tahoma" w:cs="Tahoma"/>
      <w:sz w:val="16"/>
      <w:szCs w:val="16"/>
      <w:lang w:val="en-GB" w:eastAsia="en-US"/>
    </w:rPr>
  </w:style>
  <w:style w:type="character" w:customStyle="1" w:styleId="CharChar8">
    <w:name w:val="Char Char8"/>
    <w:qFormat/>
    <w:rsid w:val="005B2C68"/>
    <w:rPr>
      <w:rFonts w:ascii="Times New Roman" w:hAnsi="Times New Roman"/>
      <w:b/>
      <w:bCs/>
      <w:lang w:val="en-GB" w:eastAsia="en-US"/>
    </w:rPr>
  </w:style>
  <w:style w:type="paragraph" w:customStyle="1" w:styleId="10">
    <w:name w:val="修订1"/>
    <w:hidden/>
    <w:uiPriority w:val="99"/>
    <w:qFormat/>
    <w:rsid w:val="005B2C68"/>
    <w:rPr>
      <w:rFonts w:ascii="Times New Roman" w:eastAsia="Batang" w:hAnsi="Times New Roman"/>
      <w:lang w:eastAsia="en-US"/>
    </w:rPr>
  </w:style>
  <w:style w:type="paragraph" w:styleId="EndnoteText">
    <w:name w:val="endnote text"/>
    <w:basedOn w:val="Normal"/>
    <w:link w:val="EndnoteTextChar"/>
    <w:uiPriority w:val="99"/>
    <w:qFormat/>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uiPriority w:val="99"/>
    <w:qFormat/>
    <w:rsid w:val="005B2C68"/>
    <w:rPr>
      <w:rFonts w:ascii="Times New Roman" w:eastAsia="SimSun" w:hAnsi="Times New Roman"/>
      <w:lang w:eastAsia="en-US"/>
    </w:rPr>
  </w:style>
  <w:style w:type="character" w:styleId="EndnoteReference">
    <w:name w:val="endnote reference"/>
    <w:qFormat/>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5B2C68"/>
    <w:rPr>
      <w:lang w:val="en-GB" w:eastAsia="ja-JP" w:bidi="ar-SA"/>
    </w:rPr>
  </w:style>
  <w:style w:type="paragraph" w:styleId="Title">
    <w:name w:val="Title"/>
    <w:aliases w:val="Section Header"/>
    <w:basedOn w:val="Normal"/>
    <w:next w:val="Normal"/>
    <w:link w:val="TitleChar"/>
    <w:uiPriority w:val="99"/>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uiPriority w:val="99"/>
    <w:qFormat/>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uiPriority w:val="99"/>
    <w:qFormat/>
    <w:rsid w:val="005B2C68"/>
    <w:rPr>
      <w:rFonts w:eastAsia="Malgun Gothic"/>
      <w:lang w:eastAsia="en-US"/>
    </w:rPr>
  </w:style>
  <w:style w:type="character" w:customStyle="1" w:styleId="DateChar">
    <w:name w:val="Date Char"/>
    <w:basedOn w:val="DefaultParagraphFont"/>
    <w:link w:val="Date"/>
    <w:qFormat/>
    <w:rsid w:val="005B2C68"/>
    <w:rPr>
      <w:rFonts w:ascii="Times New Roman" w:eastAsia="Malgun Gothic" w:hAnsi="Times New Roman"/>
      <w:lang w:eastAsia="en-US"/>
    </w:rPr>
  </w:style>
  <w:style w:type="paragraph" w:customStyle="1" w:styleId="AutoCorrect">
    <w:name w:val="AutoCorrect"/>
    <w:uiPriority w:val="99"/>
    <w:qFormat/>
    <w:rsid w:val="005B2C68"/>
    <w:rPr>
      <w:rFonts w:ascii="Times New Roman" w:eastAsia="Malgun Gothic" w:hAnsi="Times New Roman"/>
      <w:sz w:val="24"/>
      <w:szCs w:val="24"/>
      <w:lang w:eastAsia="ko-KR"/>
    </w:rPr>
  </w:style>
  <w:style w:type="paragraph" w:customStyle="1" w:styleId="-PAGE-">
    <w:name w:val="- PAGE -"/>
    <w:uiPriority w:val="99"/>
    <w:qFormat/>
    <w:rsid w:val="005B2C68"/>
    <w:rPr>
      <w:rFonts w:ascii="Times New Roman" w:eastAsia="Malgun Gothic" w:hAnsi="Times New Roman"/>
      <w:sz w:val="24"/>
      <w:szCs w:val="24"/>
      <w:lang w:eastAsia="ko-KR"/>
    </w:rPr>
  </w:style>
  <w:style w:type="paragraph" w:customStyle="1" w:styleId="PageXofY">
    <w:name w:val="Page X of Y"/>
    <w:uiPriority w:val="99"/>
    <w:qFormat/>
    <w:rsid w:val="005B2C68"/>
    <w:rPr>
      <w:rFonts w:ascii="Times New Roman" w:eastAsia="Malgun Gothic" w:hAnsi="Times New Roman"/>
      <w:sz w:val="24"/>
      <w:szCs w:val="24"/>
      <w:lang w:eastAsia="ko-KR"/>
    </w:rPr>
  </w:style>
  <w:style w:type="paragraph" w:customStyle="1" w:styleId="Createdby">
    <w:name w:val="Created by"/>
    <w:uiPriority w:val="99"/>
    <w:qFormat/>
    <w:rsid w:val="005B2C68"/>
    <w:rPr>
      <w:rFonts w:ascii="Times New Roman" w:eastAsia="Malgun Gothic" w:hAnsi="Times New Roman"/>
      <w:sz w:val="24"/>
      <w:szCs w:val="24"/>
      <w:lang w:eastAsia="ko-KR"/>
    </w:rPr>
  </w:style>
  <w:style w:type="paragraph" w:customStyle="1" w:styleId="Createdon">
    <w:name w:val="Created on"/>
    <w:uiPriority w:val="99"/>
    <w:qFormat/>
    <w:rsid w:val="005B2C68"/>
    <w:rPr>
      <w:rFonts w:ascii="Times New Roman" w:eastAsia="Malgun Gothic" w:hAnsi="Times New Roman"/>
      <w:sz w:val="24"/>
      <w:szCs w:val="24"/>
      <w:lang w:eastAsia="ko-KR"/>
    </w:rPr>
  </w:style>
  <w:style w:type="paragraph" w:customStyle="1" w:styleId="Lastprinted">
    <w:name w:val="Last printed"/>
    <w:uiPriority w:val="99"/>
    <w:qFormat/>
    <w:rsid w:val="005B2C68"/>
    <w:rPr>
      <w:rFonts w:ascii="Times New Roman" w:eastAsia="Malgun Gothic" w:hAnsi="Times New Roman"/>
      <w:sz w:val="24"/>
      <w:szCs w:val="24"/>
      <w:lang w:eastAsia="ko-KR"/>
    </w:rPr>
  </w:style>
  <w:style w:type="paragraph" w:customStyle="1" w:styleId="Lastsavedby">
    <w:name w:val="Last saved by"/>
    <w:uiPriority w:val="99"/>
    <w:qFormat/>
    <w:rsid w:val="005B2C68"/>
    <w:rPr>
      <w:rFonts w:ascii="Times New Roman" w:eastAsia="Malgun Gothic" w:hAnsi="Times New Roman"/>
      <w:sz w:val="24"/>
      <w:szCs w:val="24"/>
      <w:lang w:eastAsia="ko-KR"/>
    </w:rPr>
  </w:style>
  <w:style w:type="paragraph" w:customStyle="1" w:styleId="Filename">
    <w:name w:val="Filename"/>
    <w:uiPriority w:val="99"/>
    <w:qFormat/>
    <w:rsid w:val="005B2C68"/>
    <w:rPr>
      <w:rFonts w:ascii="Times New Roman" w:eastAsia="Malgun Gothic" w:hAnsi="Times New Roman"/>
      <w:sz w:val="24"/>
      <w:szCs w:val="24"/>
      <w:lang w:eastAsia="ko-KR"/>
    </w:rPr>
  </w:style>
  <w:style w:type="paragraph" w:customStyle="1" w:styleId="Filenameandpath">
    <w:name w:val="Filename and path"/>
    <w:uiPriority w:val="99"/>
    <w:qFormat/>
    <w:rsid w:val="005B2C68"/>
    <w:rPr>
      <w:rFonts w:ascii="Times New Roman" w:eastAsia="Malgun Gothic" w:hAnsi="Times New Roman"/>
      <w:sz w:val="24"/>
      <w:szCs w:val="24"/>
      <w:lang w:eastAsia="ko-KR"/>
    </w:rPr>
  </w:style>
  <w:style w:type="paragraph" w:customStyle="1" w:styleId="AuthorPageDate">
    <w:name w:val="Author  Page #  Date"/>
    <w:uiPriority w:val="99"/>
    <w:qFormat/>
    <w:rsid w:val="005B2C68"/>
    <w:rPr>
      <w:rFonts w:ascii="Times New Roman" w:eastAsia="Malgun Gothic" w:hAnsi="Times New Roman"/>
      <w:sz w:val="24"/>
      <w:szCs w:val="24"/>
      <w:lang w:eastAsia="ko-KR"/>
    </w:rPr>
  </w:style>
  <w:style w:type="paragraph" w:customStyle="1" w:styleId="ConfidentialPageDate">
    <w:name w:val="Confidential  Page #  Date"/>
    <w:uiPriority w:val="99"/>
    <w:qFormat/>
    <w:rsid w:val="005B2C68"/>
    <w:rPr>
      <w:rFonts w:ascii="Times New Roman" w:eastAsia="Malgun Gothic" w:hAnsi="Times New Roman"/>
      <w:sz w:val="24"/>
      <w:szCs w:val="24"/>
      <w:lang w:eastAsia="ko-KR"/>
    </w:rPr>
  </w:style>
  <w:style w:type="paragraph" w:customStyle="1" w:styleId="CouvRecTitle">
    <w:name w:val="Couv Rec Title"/>
    <w:basedOn w:val="Normal"/>
    <w:uiPriority w:val="99"/>
    <w:qFormat/>
    <w:rsid w:val="005B2C68"/>
    <w:pPr>
      <w:keepNext/>
      <w:keepLines/>
      <w:spacing w:before="240"/>
      <w:ind w:left="1418"/>
    </w:pPr>
    <w:rPr>
      <w:rFonts w:ascii="Arial" w:hAnsi="Arial"/>
      <w:b/>
      <w:sz w:val="36"/>
      <w:lang w:val="en-US" w:eastAsia="ja-JP"/>
    </w:rPr>
  </w:style>
  <w:style w:type="paragraph" w:customStyle="1" w:styleId="Data">
    <w:name w:val="Data"/>
    <w:basedOn w:val="Normal"/>
    <w:uiPriority w:val="99"/>
    <w:qFormat/>
    <w:rsid w:val="005B2C68"/>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5B2C68"/>
    <w:rPr>
      <w:lang w:eastAsia="ja-JP"/>
    </w:rPr>
  </w:style>
  <w:style w:type="paragraph" w:customStyle="1" w:styleId="TaOC">
    <w:name w:val="TaOC"/>
    <w:basedOn w:val="TAC"/>
    <w:qFormat/>
    <w:rsid w:val="005B2C68"/>
    <w:rPr>
      <w:lang w:eastAsia="ja-JP"/>
    </w:rPr>
  </w:style>
  <w:style w:type="paragraph" w:customStyle="1" w:styleId="1CharChar1Char">
    <w:name w:val="(文字) (文字)1 Char (文字) (文字) Char (文字) (文字)1 Char (文字) (文字)"/>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uiPriority w:val="99"/>
    <w:qFormat/>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qFormat/>
    <w:rsid w:val="005B2C68"/>
    <w:rPr>
      <w:rFonts w:ascii="Arial" w:hAnsi="Arial"/>
      <w:lang w:val="en-GB" w:eastAsia="en-US" w:bidi="ar-SA"/>
    </w:rPr>
  </w:style>
  <w:style w:type="table" w:customStyle="1" w:styleId="Tabellengitternetz1">
    <w:name w:val="Tabellengitternetz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uiPriority w:val="99"/>
    <w:qFormat/>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uiPriority w:val="99"/>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uiPriority w:val="99"/>
    <w:semiHidden/>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uiPriority w:val="99"/>
    <w:qFormat/>
    <w:rsid w:val="005B2C68"/>
    <w:rPr>
      <w:rFonts w:eastAsia="MS Mincho"/>
    </w:rPr>
  </w:style>
  <w:style w:type="paragraph" w:customStyle="1" w:styleId="91">
    <w:name w:val="目次 91"/>
    <w:basedOn w:val="TOC8"/>
    <w:uiPriority w:val="99"/>
    <w:qFormat/>
    <w:rsid w:val="005B2C68"/>
    <w:pPr>
      <w:ind w:left="1418" w:hanging="1418"/>
    </w:pPr>
    <w:rPr>
      <w:rFonts w:eastAsia="MS Mincho"/>
      <w:lang w:val="en-US"/>
    </w:rPr>
  </w:style>
  <w:style w:type="paragraph" w:customStyle="1" w:styleId="12">
    <w:name w:val="図表番号1"/>
    <w:basedOn w:val="Normal"/>
    <w:next w:val="Normal"/>
    <w:uiPriority w:val="99"/>
    <w:qFormat/>
    <w:rsid w:val="005B2C68"/>
    <w:pPr>
      <w:spacing w:before="120" w:after="120"/>
    </w:pPr>
    <w:rPr>
      <w:rFonts w:eastAsia="MS Mincho"/>
      <w:b/>
    </w:rPr>
  </w:style>
  <w:style w:type="paragraph" w:customStyle="1" w:styleId="Teststep">
    <w:name w:val="Test step"/>
    <w:basedOn w:val="Normal"/>
    <w:uiPriority w:val="99"/>
    <w:qFormat/>
    <w:rsid w:val="005B2C68"/>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5B2C68"/>
    <w:pPr>
      <w:keepNext/>
      <w:keepLines/>
      <w:spacing w:after="60"/>
      <w:ind w:left="210"/>
      <w:jc w:val="center"/>
    </w:pPr>
    <w:rPr>
      <w:rFonts w:eastAsia="MS Mincho"/>
      <w:b/>
      <w:lang w:eastAsia="en-GB"/>
    </w:rPr>
  </w:style>
  <w:style w:type="paragraph" w:customStyle="1" w:styleId="13">
    <w:name w:val="図表目次1"/>
    <w:basedOn w:val="Normal"/>
    <w:next w:val="Normal"/>
    <w:uiPriority w:val="99"/>
    <w:qFormat/>
    <w:rsid w:val="005B2C68"/>
    <w:pPr>
      <w:ind w:left="400" w:hanging="400"/>
      <w:jc w:val="center"/>
    </w:pPr>
    <w:rPr>
      <w:rFonts w:eastAsia="MS Mincho"/>
      <w:b/>
    </w:rPr>
  </w:style>
  <w:style w:type="paragraph" w:customStyle="1" w:styleId="CommentNokia">
    <w:name w:val="Comment Nokia"/>
    <w:basedOn w:val="Normal"/>
    <w:uiPriority w:val="99"/>
    <w:qFormat/>
    <w:rsid w:val="005B2C68"/>
    <w:pPr>
      <w:tabs>
        <w:tab w:val="left" w:pos="360"/>
      </w:tabs>
      <w:ind w:left="360" w:hanging="360"/>
    </w:pPr>
    <w:rPr>
      <w:rFonts w:eastAsia="MS Mincho"/>
      <w:sz w:val="22"/>
      <w:lang w:val="en-US"/>
    </w:rPr>
  </w:style>
  <w:style w:type="paragraph" w:customStyle="1" w:styleId="Copyright">
    <w:name w:val="Copyright"/>
    <w:basedOn w:val="Normal"/>
    <w:uiPriority w:val="99"/>
    <w:qFormat/>
    <w:rsid w:val="005B2C68"/>
    <w:pPr>
      <w:spacing w:after="0"/>
      <w:jc w:val="center"/>
    </w:pPr>
    <w:rPr>
      <w:rFonts w:ascii="Arial" w:eastAsia="MS Mincho" w:hAnsi="Arial"/>
      <w:b/>
      <w:sz w:val="16"/>
      <w:lang w:eastAsia="ja-JP"/>
    </w:rPr>
  </w:style>
  <w:style w:type="paragraph" w:customStyle="1" w:styleId="Tdoctable">
    <w:name w:val="Tdoc_table"/>
    <w:uiPriority w:val="99"/>
    <w:qFormat/>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qFormat/>
    <w:rsid w:val="005B2C68"/>
    <w:pPr>
      <w:spacing w:before="120"/>
      <w:outlineLvl w:val="2"/>
    </w:pPr>
    <w:rPr>
      <w:sz w:val="28"/>
    </w:rPr>
  </w:style>
  <w:style w:type="paragraph" w:customStyle="1" w:styleId="Heading2Head2A2">
    <w:name w:val="Heading 2.Head2A.2"/>
    <w:basedOn w:val="Heading1"/>
    <w:next w:val="Normal"/>
    <w:uiPriority w:val="99"/>
    <w:qFormat/>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5B2C68"/>
    <w:pPr>
      <w:spacing w:after="220"/>
    </w:pPr>
    <w:rPr>
      <w:rFonts w:eastAsia="MS Mincho"/>
      <w:b/>
      <w:lang w:val="en-US"/>
    </w:rPr>
  </w:style>
  <w:style w:type="paragraph" w:customStyle="1" w:styleId="berschrift2Head2A2">
    <w:name w:val="Überschrift 2.Head2A.2"/>
    <w:basedOn w:val="Heading1"/>
    <w:next w:val="Normal"/>
    <w:uiPriority w:val="99"/>
    <w:qFormat/>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aliases w:val="Block_Text,np,b"/>
    <w:basedOn w:val="Normal"/>
    <w:link w:val="11BodyTextChar"/>
    <w:uiPriority w:val="99"/>
    <w:qFormat/>
    <w:rsid w:val="005B2C68"/>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qFormat/>
    <w:rsid w:val="005B2C68"/>
    <w:rPr>
      <w:rFonts w:ascii="Arial" w:eastAsia="Malgun Gothic" w:hAnsi="Arial"/>
      <w:kern w:val="2"/>
      <w:sz w:val="18"/>
      <w:lang w:eastAsia="en-US"/>
    </w:rPr>
  </w:style>
  <w:style w:type="character" w:customStyle="1" w:styleId="CharChar29">
    <w:name w:val="Char Char29"/>
    <w:qFormat/>
    <w:rsid w:val="005B2C68"/>
    <w:rPr>
      <w:rFonts w:ascii="Arial" w:hAnsi="Arial"/>
      <w:sz w:val="36"/>
      <w:lang w:val="en-GB" w:eastAsia="en-US" w:bidi="ar-SA"/>
    </w:rPr>
  </w:style>
  <w:style w:type="character" w:customStyle="1" w:styleId="CharChar28">
    <w:name w:val="Char Char28"/>
    <w:qFormat/>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5B2C68"/>
    <w:rPr>
      <w:rFonts w:ascii="Arial" w:hAnsi="Arial"/>
      <w:sz w:val="22"/>
      <w:lang w:val="en-GB" w:eastAsia="en-GB" w:bidi="ar-SA"/>
    </w:rPr>
  </w:style>
  <w:style w:type="paragraph" w:customStyle="1" w:styleId="Default">
    <w:name w:val="Default"/>
    <w:uiPriority w:val="99"/>
    <w:qForma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qFormat/>
    <w:rsid w:val="005B2C68"/>
  </w:style>
  <w:style w:type="table" w:customStyle="1" w:styleId="TableGrid4">
    <w:name w:val="Table Grid4"/>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qFormat/>
    <w:rsid w:val="005B2C68"/>
    <w:rPr>
      <w:rFonts w:ascii="Arial" w:eastAsia="MS Mincho" w:hAnsi="Arial" w:cs="Arial"/>
      <w:sz w:val="24"/>
      <w:szCs w:val="24"/>
      <w:lang w:val="en-US" w:eastAsia="en-US"/>
    </w:rPr>
  </w:style>
  <w:style w:type="table" w:customStyle="1" w:styleId="14">
    <w:name w:val="表格格線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qFormat/>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5B2C68"/>
    <w:rPr>
      <w:rFonts w:ascii="Arial" w:eastAsia="Batang" w:hAnsi="Arial" w:cs="Times New Roman"/>
      <w:b/>
      <w:bCs/>
      <w:i/>
      <w:iCs/>
      <w:sz w:val="28"/>
      <w:szCs w:val="28"/>
      <w:lang w:val="en-GB" w:eastAsia="en-US" w:bidi="ar-SA"/>
    </w:rPr>
  </w:style>
  <w:style w:type="paragraph" w:customStyle="1" w:styleId="21">
    <w:name w:val="修订2"/>
    <w:hidden/>
    <w:uiPriority w:val="99"/>
    <w:semiHidden/>
    <w:qFormat/>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标题 9 Char4,제목 9 Char1"/>
    <w:basedOn w:val="DefaultParagraphFont"/>
    <w:qForma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H1 Char5"/>
    <w:qFormat/>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qFormat/>
    <w:rsid w:val="005B2C68"/>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character" w:customStyle="1" w:styleId="SubtitleChar3">
    <w:name w:val="Subtitle Char3"/>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0">
    <w:name w:val="修订21"/>
    <w:hidden/>
    <w:uiPriority w:val="99"/>
    <w:semiHidden/>
    <w:qFormat/>
    <w:rsid w:val="005B2C68"/>
    <w:rPr>
      <w:rFonts w:ascii="Times New Roman" w:eastAsia="Batang" w:hAnsi="Times New Roman"/>
      <w:lang w:eastAsia="en-US"/>
    </w:rPr>
  </w:style>
  <w:style w:type="table" w:customStyle="1" w:styleId="22">
    <w:name w:val="网格型2"/>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table" w:customStyle="1" w:styleId="TableGrid111">
    <w:name w:val="Table Grid111"/>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qFormat/>
    <w:rsid w:val="005B2C68"/>
    <w:rPr>
      <w:i/>
      <w:iCs/>
      <w:color w:val="5B9BD5"/>
      <w:lang w:eastAsia="en-US"/>
    </w:rPr>
  </w:style>
  <w:style w:type="paragraph" w:customStyle="1" w:styleId="33">
    <w:name w:val="修订3"/>
    <w:hidden/>
    <w:uiPriority w:val="99"/>
    <w:semiHidden/>
    <w:qFormat/>
    <w:rsid w:val="005B2C68"/>
    <w:rPr>
      <w:rFonts w:ascii="Times New Roman" w:eastAsia="Batang" w:hAnsi="Times New Roman"/>
      <w:lang w:eastAsia="en-US"/>
    </w:rPr>
  </w:style>
  <w:style w:type="table" w:customStyle="1" w:styleId="TableGrid5">
    <w:name w:val="Table Grid5"/>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qFormat/>
    <w:rsid w:val="005B2C68"/>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qFormat/>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5B2C68"/>
    <w:rPr>
      <w:rFonts w:ascii="Times New Roman" w:eastAsia="Times New Roman" w:hAnsi="Times New Roman"/>
      <w:snapToGrid w:val="0"/>
      <w:lang w:val="en-US" w:eastAsia="ja-JP"/>
    </w:rPr>
  </w:style>
  <w:style w:type="character" w:customStyle="1" w:styleId="11Char">
    <w:name w:val="1.1 Char"/>
    <w:link w:val="114"/>
    <w:qFormat/>
    <w:rsid w:val="005B2C68"/>
    <w:rPr>
      <w:rFonts w:ascii="Arial" w:eastAsia="MS Mincho" w:hAnsi="Arial"/>
      <w:b/>
      <w:bCs/>
      <w:sz w:val="24"/>
      <w:szCs w:val="26"/>
    </w:rPr>
  </w:style>
  <w:style w:type="character" w:customStyle="1" w:styleId="1a">
    <w:name w:val="明显强调1"/>
    <w:uiPriority w:val="21"/>
    <w:qFormat/>
    <w:rsid w:val="005B2C68"/>
    <w:rPr>
      <w:b/>
      <w:bCs/>
      <w:i/>
      <w:iCs/>
      <w:color w:val="4F81BD"/>
    </w:rPr>
  </w:style>
  <w:style w:type="paragraph" w:customStyle="1" w:styleId="MediumGrid21">
    <w:name w:val="Medium Grid 21"/>
    <w:link w:val="MediumGrid2Char"/>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aliases w:val="Copy"/>
    <w:basedOn w:val="Normal"/>
    <w:link w:val="NoSpacingChar"/>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5B2C68"/>
    <w:rPr>
      <w:rFonts w:ascii="Arial" w:eastAsia="MS Mincho" w:hAnsi="Arial" w:cs="Arial"/>
      <w:b/>
      <w:sz w:val="24"/>
      <w:szCs w:val="24"/>
      <w:lang w:val="en-US"/>
    </w:rPr>
  </w:style>
  <w:style w:type="character" w:customStyle="1" w:styleId="Char2">
    <w:name w:val="明显引用 Char2"/>
    <w:basedOn w:val="DefaultParagraphFont"/>
    <w:uiPriority w:val="30"/>
    <w:qFormat/>
    <w:rsid w:val="005B2C68"/>
    <w:rPr>
      <w:rFonts w:ascii="Times New Roman" w:hAnsi="Times New Roman"/>
      <w:i/>
      <w:iCs/>
      <w:color w:val="5B9BD5"/>
      <w:lang w:val="en-GB" w:eastAsia="en-US"/>
    </w:rPr>
  </w:style>
  <w:style w:type="character" w:customStyle="1" w:styleId="CharChar35">
    <w:name w:val="Char Char35"/>
    <w:qFormat/>
    <w:rsid w:val="005B2C68"/>
    <w:rPr>
      <w:rFonts w:ascii="Arial" w:hAnsi="Arial"/>
      <w:sz w:val="28"/>
      <w:lang w:val="en-GB" w:eastAsia="ko-KR" w:bidi="ar-SA"/>
    </w:rPr>
  </w:style>
  <w:style w:type="table" w:customStyle="1" w:styleId="TableGrid71">
    <w:name w:val="Table Grid71"/>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5B2C68"/>
    <w:rPr>
      <w:rFonts w:ascii="Times New Roman" w:hAnsi="Times New Roman" w:cs="Times New Roman" w:hint="default"/>
      <w:i/>
      <w:iCs/>
      <w:color w:val="4F81BD"/>
      <w:lang w:val="en-GB" w:eastAsia="en-US"/>
    </w:rPr>
  </w:style>
  <w:style w:type="character" w:customStyle="1" w:styleId="Char20">
    <w:name w:val="副标题 Char2"/>
    <w:uiPriority w:val="11"/>
    <w:qFormat/>
    <w:rsid w:val="005B2C68"/>
    <w:rPr>
      <w:rFonts w:ascii="Cambria" w:hAnsi="Cambria" w:cs="Times New Roman" w:hint="default"/>
      <w:b/>
      <w:bCs/>
      <w:kern w:val="28"/>
      <w:sz w:val="32"/>
      <w:szCs w:val="32"/>
      <w:lang w:val="en-GB" w:eastAsia="en-US"/>
    </w:rPr>
  </w:style>
  <w:style w:type="character" w:customStyle="1" w:styleId="1b">
    <w:name w:val="副標題 字元1"/>
    <w:qFormat/>
    <w:rsid w:val="005B2C68"/>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5B2C68"/>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5B2C68"/>
    <w:rPr>
      <w:rFonts w:ascii="Intel Clear" w:eastAsia="SimSun" w:hAnsi="Intel Clear" w:cs="Intel Clear"/>
      <w:sz w:val="28"/>
      <w:lang w:val="en-GB" w:eastAsia="en-GB"/>
    </w:rPr>
  </w:style>
  <w:style w:type="paragraph" w:customStyle="1" w:styleId="4a">
    <w:name w:val="修订4"/>
    <w:hidden/>
    <w:uiPriority w:val="99"/>
    <w:semiHidden/>
    <w:qFormat/>
    <w:rsid w:val="005B2C68"/>
    <w:rPr>
      <w:rFonts w:ascii="Times New Roman" w:eastAsia="Batang" w:hAnsi="Times New Roman"/>
      <w:lang w:eastAsia="en-US"/>
    </w:rPr>
  </w:style>
  <w:style w:type="table" w:customStyle="1" w:styleId="6">
    <w:name w:val="网格型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qFormat/>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qFormat/>
    <w:rsid w:val="005B2C68"/>
    <w:rPr>
      <w:rFonts w:ascii="Times New Roman" w:hAnsi="Times New Roman"/>
      <w:b/>
      <w:bCs/>
      <w:i/>
      <w:iCs/>
      <w:color w:val="4472C4" w:themeColor="accent1"/>
      <w:lang w:val="en-GB" w:eastAsia="en-US"/>
    </w:rPr>
  </w:style>
  <w:style w:type="character" w:customStyle="1" w:styleId="27">
    <w:name w:val="鮮明引文 字元2"/>
    <w:basedOn w:val="DefaultParagraphFont"/>
    <w:uiPriority w:val="30"/>
    <w:qFormat/>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qFormat/>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basedOn w:val="DefaultParagraphFont"/>
    <w:semiHidden/>
    <w:qFormat/>
    <w:rsid w:val="005B2C68"/>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5B2C68"/>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5B2C68"/>
    <w:rPr>
      <w:rFonts w:ascii="Times New Roman" w:eastAsia="SimSun" w:hAnsi="Times New Roman"/>
      <w:lang w:val="en-GB" w:eastAsia="en-US"/>
    </w:rPr>
  </w:style>
  <w:style w:type="paragraph" w:customStyle="1" w:styleId="a0">
    <w:name w:val="吹き出し"/>
    <w:basedOn w:val="Normal"/>
    <w:uiPriority w:val="99"/>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uiPriority w:val="99"/>
    <w:qFormat/>
    <w:rsid w:val="005B2C68"/>
    <w:pPr>
      <w:ind w:left="1418" w:hanging="1418"/>
      <w:textAlignment w:val="auto"/>
    </w:pPr>
    <w:rPr>
      <w:rFonts w:eastAsia="MS Mincho"/>
    </w:rPr>
  </w:style>
  <w:style w:type="paragraph" w:customStyle="1" w:styleId="Caption1">
    <w:name w:val="Caption1"/>
    <w:basedOn w:val="Normal"/>
    <w:next w:val="Normal"/>
    <w:uiPriority w:val="99"/>
    <w:qFormat/>
    <w:rsid w:val="005B2C68"/>
    <w:pPr>
      <w:spacing w:before="120" w:after="120"/>
      <w:textAlignment w:val="auto"/>
    </w:pPr>
    <w:rPr>
      <w:rFonts w:eastAsia="MS Mincho"/>
      <w:b/>
    </w:rPr>
  </w:style>
  <w:style w:type="paragraph" w:customStyle="1" w:styleId="TableofFigures1">
    <w:name w:val="Table of Figures1"/>
    <w:basedOn w:val="Normal"/>
    <w:next w:val="Normal"/>
    <w:uiPriority w:val="99"/>
    <w:qFormat/>
    <w:rsid w:val="005B2C68"/>
    <w:pPr>
      <w:ind w:left="400" w:hanging="400"/>
      <w:jc w:val="center"/>
      <w:textAlignment w:val="auto"/>
    </w:pPr>
    <w:rPr>
      <w:rFonts w:eastAsia="MS Mincho"/>
      <w:b/>
    </w:rPr>
  </w:style>
  <w:style w:type="paragraph" w:customStyle="1" w:styleId="B20">
    <w:name w:val="B2+"/>
    <w:basedOn w:val="B2"/>
    <w:uiPriority w:val="99"/>
    <w:qFormat/>
    <w:rsid w:val="005B2C68"/>
    <w:pPr>
      <w:tabs>
        <w:tab w:val="num" w:pos="1191"/>
      </w:tabs>
      <w:ind w:left="1191" w:hanging="454"/>
      <w:textAlignment w:val="auto"/>
    </w:pPr>
    <w:rPr>
      <w:rFonts w:eastAsia="PMingLiU"/>
      <w:lang w:eastAsia="ko-KR"/>
    </w:rPr>
  </w:style>
  <w:style w:type="paragraph" w:customStyle="1" w:styleId="B30">
    <w:name w:val="B3+"/>
    <w:basedOn w:val="B3"/>
    <w:uiPriority w:val="99"/>
    <w:qFormat/>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uiPriority w:val="99"/>
    <w:qFormat/>
    <w:rsid w:val="005B2C68"/>
    <w:pPr>
      <w:tabs>
        <w:tab w:val="num" w:pos="737"/>
      </w:tabs>
      <w:ind w:left="737" w:hanging="453"/>
      <w:textAlignment w:val="auto"/>
    </w:pPr>
    <w:rPr>
      <w:rFonts w:eastAsia="PMingLiU"/>
      <w:lang w:eastAsia="ko-KR"/>
    </w:rPr>
  </w:style>
  <w:style w:type="paragraph" w:customStyle="1" w:styleId="TB1">
    <w:name w:val="TB1"/>
    <w:basedOn w:val="Normal"/>
    <w:uiPriority w:val="99"/>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uiPriority w:val="99"/>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qFormat/>
    <w:rsid w:val="005B2C68"/>
    <w:rPr>
      <w:color w:val="605E5C"/>
      <w:shd w:val="clear" w:color="auto" w:fill="E1DFDD"/>
    </w:rPr>
  </w:style>
  <w:style w:type="character" w:customStyle="1" w:styleId="fontstyle01">
    <w:name w:val="fontstyle01"/>
    <w:qFormat/>
    <w:rsid w:val="005B2C68"/>
    <w:rPr>
      <w:rFonts w:ascii="Times-Roman" w:hAnsi="Times-Roman" w:hint="default"/>
      <w:b w:val="0"/>
      <w:bCs w:val="0"/>
      <w:i w:val="0"/>
      <w:iCs w:val="0"/>
      <w:color w:val="000000"/>
      <w:sz w:val="20"/>
      <w:szCs w:val="20"/>
    </w:rPr>
  </w:style>
  <w:style w:type="paragraph" w:customStyle="1" w:styleId="114">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qFormat/>
    <w:rsid w:val="005B2C68"/>
    <w:rPr>
      <w:color w:val="605E5C"/>
      <w:shd w:val="clear" w:color="auto" w:fill="E1DFDD"/>
    </w:rPr>
  </w:style>
  <w:style w:type="character" w:customStyle="1" w:styleId="eop">
    <w:name w:val="eop"/>
    <w:basedOn w:val="DefaultParagraphFont"/>
    <w:qFormat/>
    <w:rsid w:val="005B2C68"/>
  </w:style>
  <w:style w:type="character" w:customStyle="1" w:styleId="normaltextrun">
    <w:name w:val="normaltextrun"/>
    <w:basedOn w:val="DefaultParagraphFont"/>
    <w:qFormat/>
    <w:rsid w:val="005B2C68"/>
  </w:style>
  <w:style w:type="table" w:customStyle="1" w:styleId="TableGrid30">
    <w:name w:val="Table Grid30"/>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1A3ABE"/>
    <w:rPr>
      <w:rFonts w:ascii="Arial" w:hAnsi="Arial"/>
      <w:lang w:val="en-GB" w:eastAsia="en-US"/>
    </w:rPr>
  </w:style>
  <w:style w:type="character" w:customStyle="1" w:styleId="Heading7Char6">
    <w:name w:val="Heading 7 Char6"/>
    <w:aliases w:val="L7 Char3,Header 7 Char3"/>
    <w:qFormat/>
    <w:rsid w:val="001A3ABE"/>
    <w:rPr>
      <w:rFonts w:ascii="Arial" w:hAnsi="Arial"/>
      <w:lang w:val="en-GB" w:eastAsia="en-US"/>
    </w:rPr>
  </w:style>
  <w:style w:type="character" w:customStyle="1" w:styleId="Heading8Char7">
    <w:name w:val="Heading 8 Char7"/>
    <w:aliases w:val="Table Heading Char1"/>
    <w:qFormat/>
    <w:rsid w:val="001A3ABE"/>
    <w:rPr>
      <w:rFonts w:ascii="Arial" w:hAnsi="Arial"/>
      <w:sz w:val="36"/>
      <w:lang w:val="en-GB" w:eastAsia="en-US"/>
    </w:rPr>
  </w:style>
  <w:style w:type="character" w:customStyle="1" w:styleId="Heading9Char5">
    <w:name w:val="Heading 9 Char5"/>
    <w:aliases w:val="Figure Heading Char4,FH Char4"/>
    <w:qFormat/>
    <w:rsid w:val="001A3ABE"/>
    <w:rPr>
      <w:rFonts w:ascii="Arial" w:hAnsi="Arial"/>
      <w:sz w:val="36"/>
      <w:lang w:val="en-GB" w:eastAsia="en-US"/>
    </w:rPr>
  </w:style>
  <w:style w:type="character" w:customStyle="1" w:styleId="FooterChar6">
    <w:name w:val="Footer Char6"/>
    <w:aliases w:val="footer odd Char5,footer Char5,fo Char5,pie de página Char5"/>
    <w:qFormat/>
    <w:rsid w:val="001A3ABE"/>
    <w:rPr>
      <w:rFonts w:ascii="Arial" w:hAnsi="Arial"/>
      <w:b/>
      <w:i/>
      <w:noProof/>
      <w:sz w:val="18"/>
      <w:lang w:val="en-GB" w:eastAsia="en-US"/>
    </w:rPr>
  </w:style>
  <w:style w:type="character" w:customStyle="1" w:styleId="ListChar8">
    <w:name w:val="List Char8"/>
    <w:qFormat/>
    <w:rsid w:val="001A3ABE"/>
    <w:rPr>
      <w:rFonts w:ascii="Times New Roman" w:hAnsi="Times New Roman"/>
      <w:lang w:val="en-GB" w:eastAsia="en-US"/>
    </w:rPr>
  </w:style>
  <w:style w:type="character" w:customStyle="1" w:styleId="a1">
    <w:name w:val="正文文本缩进 字符"/>
    <w:basedOn w:val="DefaultParagraphFont"/>
    <w:qFormat/>
    <w:rsid w:val="001A3ABE"/>
    <w:rPr>
      <w:rFonts w:ascii="Times New Roman" w:hAnsi="Times New Roman"/>
      <w:lang w:val="en-GB" w:eastAsia="en-US"/>
    </w:rPr>
  </w:style>
  <w:style w:type="character" w:customStyle="1" w:styleId="a2">
    <w:name w:val="纯文本 字符"/>
    <w:basedOn w:val="DefaultParagraphFont"/>
    <w:qFormat/>
    <w:rsid w:val="001A3ABE"/>
    <w:rPr>
      <w:rFonts w:asciiTheme="minorEastAsia" w:eastAsiaTheme="minorEastAsia" w:hAnsi="Courier New" w:cs="Courier New"/>
      <w:lang w:val="en-GB" w:eastAsia="en-US"/>
    </w:rPr>
  </w:style>
  <w:style w:type="character" w:customStyle="1" w:styleId="PlainTextChar8">
    <w:name w:val="Plain Text Char8"/>
    <w:qFormat/>
    <w:rsid w:val="001A3ABE"/>
    <w:rPr>
      <w:rFonts w:ascii="Courier New" w:eastAsia="PMingLiU" w:hAnsi="Courier New"/>
      <w:kern w:val="2"/>
      <w:sz w:val="24"/>
      <w:szCs w:val="22"/>
      <w:lang w:val="nb-NO" w:eastAsia="zh-TW"/>
    </w:rPr>
  </w:style>
  <w:style w:type="character" w:customStyle="1" w:styleId="28">
    <w:name w:val="正文文本 2 字符"/>
    <w:basedOn w:val="DefaultParagraphFont"/>
    <w:rsid w:val="001A3ABE"/>
    <w:rPr>
      <w:rFonts w:ascii="Times New Roman" w:hAnsi="Times New Roman"/>
      <w:lang w:val="en-GB" w:eastAsia="en-US"/>
    </w:rPr>
  </w:style>
  <w:style w:type="character" w:customStyle="1" w:styleId="BodyText2Char8">
    <w:name w:val="Body Text 2 Char8"/>
    <w:uiPriority w:val="99"/>
    <w:qFormat/>
    <w:rsid w:val="001A3ABE"/>
    <w:rPr>
      <w:rFonts w:ascii="Times New Roman" w:hAnsi="Times New Roman"/>
      <w:i/>
      <w:lang w:val="en-GB" w:eastAsia="en-US"/>
    </w:rPr>
  </w:style>
  <w:style w:type="character" w:customStyle="1" w:styleId="a3">
    <w:name w:val="尾注文本 字符"/>
    <w:basedOn w:val="DefaultParagraphFont"/>
    <w:qFormat/>
    <w:rsid w:val="001A3ABE"/>
    <w:rPr>
      <w:rFonts w:ascii="Times New Roman" w:hAnsi="Times New Roman"/>
      <w:lang w:val="en-GB" w:eastAsia="en-US"/>
    </w:rPr>
  </w:style>
  <w:style w:type="character" w:customStyle="1" w:styleId="a4">
    <w:name w:val="日期 字符"/>
    <w:basedOn w:val="DefaultParagraphFont"/>
    <w:qFormat/>
    <w:rsid w:val="001A3ABE"/>
    <w:rPr>
      <w:rFonts w:ascii="Times New Roman" w:hAnsi="Times New Roman"/>
      <w:lang w:val="en-GB" w:eastAsia="en-US"/>
    </w:rPr>
  </w:style>
  <w:style w:type="paragraph" w:customStyle="1" w:styleId="a5">
    <w:name w:val="変更箇所"/>
    <w:hidden/>
    <w:semiHidden/>
    <w:qFormat/>
    <w:rsid w:val="001A3ABE"/>
    <w:rPr>
      <w:rFonts w:ascii="Times New Roman" w:eastAsia="MS Mincho" w:hAnsi="Times New Roman"/>
      <w:lang w:eastAsia="en-US"/>
    </w:rPr>
  </w:style>
  <w:style w:type="paragraph" w:customStyle="1" w:styleId="a6">
    <w:name w:val="수정"/>
    <w:hidden/>
    <w:semiHidden/>
    <w:qFormat/>
    <w:rsid w:val="001A3ABE"/>
    <w:rPr>
      <w:rFonts w:ascii="Times New Roman" w:eastAsia="Batang" w:hAnsi="Times New Roman"/>
      <w:lang w:eastAsia="en-US"/>
    </w:rPr>
  </w:style>
  <w:style w:type="paragraph" w:customStyle="1" w:styleId="Revision1">
    <w:name w:val="Revision1"/>
    <w:hidden/>
    <w:uiPriority w:val="99"/>
    <w:qFormat/>
    <w:rsid w:val="001A3ABE"/>
    <w:rPr>
      <w:rFonts w:ascii="Times New Roman" w:eastAsia="Batang" w:hAnsi="Times New Roman"/>
      <w:lang w:eastAsia="en-US"/>
    </w:rPr>
  </w:style>
  <w:style w:type="paragraph" w:customStyle="1" w:styleId="Arial">
    <w:name w:val="Arial"/>
    <w:basedOn w:val="Normal"/>
    <w:qFormat/>
    <w:rsid w:val="001A3ABE"/>
    <w:pPr>
      <w:tabs>
        <w:tab w:val="right" w:pos="9639"/>
      </w:tabs>
      <w:overflowPunct/>
      <w:autoSpaceDE/>
      <w:autoSpaceDN/>
      <w:adjustRightInd/>
      <w:textAlignment w:val="auto"/>
    </w:pPr>
    <w:rPr>
      <w:rFonts w:eastAsia="Batang"/>
      <w:b/>
      <w:bCs/>
      <w:lang w:val="fr-FR" w:eastAsia="en-US"/>
    </w:rPr>
  </w:style>
  <w:style w:type="paragraph" w:customStyle="1" w:styleId="tal1">
    <w:name w:val="tal"/>
    <w:basedOn w:val="Normal"/>
    <w:qFormat/>
    <w:rsid w:val="001A3AB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f0">
    <w:name w:val="変更箇所1"/>
    <w:hidden/>
    <w:semiHidden/>
    <w:qFormat/>
    <w:rsid w:val="001A3ABE"/>
    <w:rPr>
      <w:rFonts w:ascii="Times New Roman" w:eastAsia="MS Mincho" w:hAnsi="Times New Roman"/>
      <w:lang w:eastAsia="en-US"/>
    </w:rPr>
  </w:style>
  <w:style w:type="paragraph" w:customStyle="1" w:styleId="Es">
    <w:name w:val="Es"/>
    <w:basedOn w:val="B10"/>
    <w:qFormat/>
    <w:rsid w:val="001A3ABE"/>
    <w:rPr>
      <w:rFonts w:eastAsia="SimSun" w:cs="v4.2.0"/>
      <w:lang w:eastAsia="zh-CN"/>
    </w:rPr>
  </w:style>
  <w:style w:type="paragraph" w:customStyle="1" w:styleId="1f1">
    <w:name w:val="수정1"/>
    <w:hidden/>
    <w:semiHidden/>
    <w:qFormat/>
    <w:rsid w:val="001A3ABE"/>
    <w:rPr>
      <w:rFonts w:ascii="Times New Roman" w:eastAsia="Batang" w:hAnsi="Times New Roman"/>
      <w:lang w:eastAsia="en-US"/>
    </w:rPr>
  </w:style>
  <w:style w:type="paragraph" w:customStyle="1" w:styleId="StyleFPArialLatin9ptCentrGauche5cmDroite5">
    <w:name w:val="Style FP + Arial (Latin) 9 pt Centré Gauche :  5 cm Droite :  5..."/>
    <w:basedOn w:val="FP"/>
    <w:qFormat/>
    <w:rsid w:val="001A3ABE"/>
    <w:pPr>
      <w:spacing w:after="20"/>
      <w:ind w:left="2835" w:right="2835"/>
      <w:jc w:val="center"/>
    </w:pPr>
    <w:rPr>
      <w:rFonts w:ascii="Arial" w:eastAsia="SimSun" w:hAnsi="Arial" w:cs="Arial"/>
      <w:sz w:val="18"/>
      <w:lang w:eastAsia="en-US"/>
    </w:rPr>
  </w:style>
  <w:style w:type="paragraph" w:customStyle="1" w:styleId="TF1">
    <w:name w:val="TF1"/>
    <w:qFormat/>
    <w:rsid w:val="001A3ABE"/>
    <w:pPr>
      <w:keepLines/>
      <w:spacing w:after="240"/>
      <w:jc w:val="center"/>
    </w:pPr>
    <w:rPr>
      <w:rFonts w:ascii="Arial" w:eastAsia="MS Mincho" w:hAnsi="Arial"/>
      <w:b/>
      <w:bCs/>
    </w:rPr>
  </w:style>
  <w:style w:type="paragraph" w:customStyle="1" w:styleId="TAH8pt">
    <w:name w:val="TAH + 8 pt"/>
    <w:basedOn w:val="TAH"/>
    <w:qFormat/>
    <w:rsid w:val="001A3ABE"/>
    <w:rPr>
      <w:rFonts w:eastAsia="MS Mincho"/>
      <w:bCs/>
      <w:noProof/>
      <w:sz w:val="16"/>
      <w:szCs w:val="16"/>
      <w:lang w:eastAsia="zh-CN"/>
    </w:rPr>
  </w:style>
  <w:style w:type="paragraph" w:customStyle="1" w:styleId="ListBullet1">
    <w:name w:val="List Bullet1"/>
    <w:basedOn w:val="Normal"/>
    <w:qFormat/>
    <w:rsid w:val="001A3ABE"/>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31">
    <w:name w:val="List Bullet 31"/>
    <w:basedOn w:val="Normal"/>
    <w:qFormat/>
    <w:rsid w:val="001A3ABE"/>
    <w:pPr>
      <w:tabs>
        <w:tab w:val="num" w:pos="1494"/>
      </w:tabs>
      <w:suppressAutoHyphens/>
      <w:overflowPunct/>
      <w:autoSpaceDE/>
      <w:autoSpaceDN/>
      <w:adjustRightInd/>
      <w:ind w:left="1135" w:hanging="284"/>
      <w:textAlignment w:val="auto"/>
    </w:pPr>
    <w:rPr>
      <w:rFonts w:eastAsia="MS Mincho"/>
      <w:lang w:eastAsia="ar-SA"/>
    </w:rPr>
  </w:style>
  <w:style w:type="paragraph" w:customStyle="1" w:styleId="ListBullet41">
    <w:name w:val="List Bullet 41"/>
    <w:basedOn w:val="ListBullet31"/>
    <w:qFormat/>
    <w:rsid w:val="001A3ABE"/>
    <w:pPr>
      <w:ind w:left="1418"/>
    </w:pPr>
  </w:style>
  <w:style w:type="paragraph" w:customStyle="1" w:styleId="ListBullet51">
    <w:name w:val="List Bullet 51"/>
    <w:basedOn w:val="ListBullet41"/>
    <w:qFormat/>
    <w:rsid w:val="001A3ABE"/>
    <w:pPr>
      <w:ind w:left="1702"/>
    </w:pPr>
  </w:style>
  <w:style w:type="paragraph" w:customStyle="1" w:styleId="Caption11">
    <w:name w:val="Caption11"/>
    <w:basedOn w:val="Normal"/>
    <w:next w:val="Normal"/>
    <w:qFormat/>
    <w:rsid w:val="001A3ABE"/>
    <w:pPr>
      <w:suppressAutoHyphens/>
      <w:overflowPunct/>
      <w:autoSpaceDE/>
      <w:autoSpaceDN/>
      <w:adjustRightInd/>
      <w:spacing w:before="120" w:after="120"/>
      <w:textAlignment w:val="auto"/>
    </w:pPr>
    <w:rPr>
      <w:rFonts w:eastAsia="MS Mincho"/>
      <w:b/>
      <w:lang w:eastAsia="ar-SA"/>
    </w:rPr>
  </w:style>
  <w:style w:type="paragraph" w:customStyle="1" w:styleId="List31">
    <w:name w:val="List 31"/>
    <w:basedOn w:val="Normal"/>
    <w:qFormat/>
    <w:rsid w:val="001A3ABE"/>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rsid w:val="001A3ABE"/>
    <w:pPr>
      <w:ind w:left="1418" w:hanging="284"/>
    </w:pPr>
  </w:style>
  <w:style w:type="paragraph" w:customStyle="1" w:styleId="List21">
    <w:name w:val="List 21"/>
    <w:basedOn w:val="List"/>
    <w:qFormat/>
    <w:rsid w:val="001A3ABE"/>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qFormat/>
    <w:rsid w:val="001A3ABE"/>
    <w:pPr>
      <w:ind w:left="1702"/>
    </w:pPr>
  </w:style>
  <w:style w:type="paragraph" w:customStyle="1" w:styleId="numberedlist0">
    <w:name w:val="numbered list"/>
    <w:basedOn w:val="Normal"/>
    <w:qFormat/>
    <w:rsid w:val="001A3ABE"/>
    <w:pPr>
      <w:tabs>
        <w:tab w:val="num" w:pos="360"/>
        <w:tab w:val="left" w:pos="1247"/>
        <w:tab w:val="left" w:pos="3856"/>
        <w:tab w:val="left" w:pos="5216"/>
        <w:tab w:val="left" w:pos="6464"/>
        <w:tab w:val="left" w:pos="7768"/>
        <w:tab w:val="left" w:pos="9072"/>
        <w:tab w:val="left" w:pos="10206"/>
      </w:tabs>
      <w:spacing w:after="120"/>
      <w:ind w:left="360" w:hanging="360"/>
    </w:pPr>
    <w:rPr>
      <w:rFonts w:eastAsia="SimSun"/>
      <w:lang w:eastAsia="zh-CN"/>
    </w:rPr>
  </w:style>
  <w:style w:type="paragraph" w:customStyle="1" w:styleId="NormalAfter3pt">
    <w:name w:val="Normal + After:  3 pt"/>
    <w:basedOn w:val="Normal"/>
    <w:qFormat/>
    <w:rsid w:val="001A3ABE"/>
    <w:pPr>
      <w:tabs>
        <w:tab w:val="num" w:pos="2560"/>
      </w:tabs>
      <w:overflowPunct/>
      <w:autoSpaceDE/>
      <w:autoSpaceDN/>
      <w:adjustRightInd/>
      <w:ind w:left="2560" w:hanging="357"/>
      <w:textAlignment w:val="auto"/>
    </w:pPr>
    <w:rPr>
      <w:rFonts w:eastAsia="SimSun"/>
      <w:lang w:val="en-AU" w:eastAsia="zh-CN"/>
    </w:rPr>
  </w:style>
  <w:style w:type="paragraph" w:customStyle="1" w:styleId="Revision2">
    <w:name w:val="Revision2"/>
    <w:hidden/>
    <w:semiHidden/>
    <w:qFormat/>
    <w:rsid w:val="001A3ABE"/>
    <w:rPr>
      <w:rFonts w:ascii="Times New Roman" w:eastAsia="MS Mincho" w:hAnsi="Times New Roman"/>
      <w:lang w:eastAsia="en-US"/>
    </w:rPr>
  </w:style>
  <w:style w:type="paragraph" w:customStyle="1" w:styleId="29">
    <w:name w:val="変更箇所2"/>
    <w:hidden/>
    <w:semiHidden/>
    <w:qFormat/>
    <w:rsid w:val="001A3ABE"/>
    <w:rPr>
      <w:rFonts w:ascii="Times New Roman" w:eastAsia="MS Mincho" w:hAnsi="Times New Roman"/>
      <w:lang w:eastAsia="en-US"/>
    </w:rPr>
  </w:style>
  <w:style w:type="character" w:customStyle="1" w:styleId="a7">
    <w:name w:val="副标题 字符"/>
    <w:basedOn w:val="DefaultParagraphFont"/>
    <w:qFormat/>
    <w:rsid w:val="001A3ABE"/>
    <w:rPr>
      <w:rFonts w:asciiTheme="minorHAnsi" w:eastAsiaTheme="minorEastAsia" w:hAnsiTheme="minorHAnsi" w:cstheme="minorBidi"/>
      <w:b/>
      <w:bCs/>
      <w:kern w:val="28"/>
      <w:sz w:val="32"/>
      <w:szCs w:val="32"/>
      <w:lang w:val="en-GB" w:eastAsia="en-US"/>
    </w:rPr>
  </w:style>
  <w:style w:type="character" w:customStyle="1" w:styleId="NoSpacingChar">
    <w:name w:val="No Spacing Char"/>
    <w:aliases w:val="Copy Char"/>
    <w:link w:val="NoSpacing"/>
    <w:uiPriority w:val="1"/>
    <w:rsid w:val="001A3ABE"/>
    <w:rPr>
      <w:rFonts w:ascii="Times New Roman" w:hAnsi="Times New Roman"/>
      <w:lang w:eastAsia="ja-JP"/>
    </w:rPr>
  </w:style>
  <w:style w:type="paragraph" w:styleId="Quote">
    <w:name w:val="Quote"/>
    <w:basedOn w:val="Normal"/>
    <w:next w:val="Normal"/>
    <w:link w:val="QuoteChar"/>
    <w:uiPriority w:val="29"/>
    <w:qFormat/>
    <w:rsid w:val="001A3ABE"/>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rsid w:val="001A3ABE"/>
    <w:rPr>
      <w:rFonts w:ascii="Arial" w:eastAsia="PMingLiU" w:hAnsi="Arial"/>
      <w:i/>
      <w:iCs/>
      <w:lang w:eastAsia="en-US"/>
    </w:rPr>
  </w:style>
  <w:style w:type="character" w:styleId="SubtleEmphasis">
    <w:name w:val="Subtle Emphasis"/>
    <w:uiPriority w:val="19"/>
    <w:qFormat/>
    <w:rsid w:val="001A3ABE"/>
    <w:rPr>
      <w:i/>
      <w:iCs/>
      <w:color w:val="808080"/>
    </w:rPr>
  </w:style>
  <w:style w:type="character" w:styleId="BookTitle">
    <w:name w:val="Book Title"/>
    <w:uiPriority w:val="33"/>
    <w:qFormat/>
    <w:rsid w:val="001A3ABE"/>
    <w:rPr>
      <w:b/>
      <w:bCs/>
      <w:smallCaps/>
      <w:spacing w:val="5"/>
    </w:rPr>
  </w:style>
  <w:style w:type="paragraph" w:customStyle="1" w:styleId="List10">
    <w:name w:val="List 1"/>
    <w:basedOn w:val="Normal"/>
    <w:link w:val="List1Char"/>
    <w:uiPriority w:val="99"/>
    <w:qFormat/>
    <w:rsid w:val="001A3ABE"/>
    <w:pPr>
      <w:spacing w:before="60"/>
      <w:ind w:left="720" w:hanging="360"/>
    </w:pPr>
    <w:rPr>
      <w:rFonts w:eastAsia="PMingLiU"/>
      <w:lang w:eastAsia="x-none" w:bidi="en-US"/>
    </w:rPr>
  </w:style>
  <w:style w:type="character" w:customStyle="1" w:styleId="List1Char">
    <w:name w:val="List 1 Char"/>
    <w:link w:val="List10"/>
    <w:uiPriority w:val="99"/>
    <w:rsid w:val="001A3ABE"/>
    <w:rPr>
      <w:rFonts w:ascii="Times New Roman" w:eastAsia="PMingLiU" w:hAnsi="Times New Roman"/>
      <w:lang w:eastAsia="x-none" w:bidi="en-US"/>
    </w:rPr>
  </w:style>
  <w:style w:type="paragraph" w:customStyle="1" w:styleId="Highlight">
    <w:name w:val="Highlight"/>
    <w:basedOn w:val="Normal"/>
    <w:uiPriority w:val="99"/>
    <w:qFormat/>
    <w:rsid w:val="001A3ABE"/>
    <w:rPr>
      <w:rFonts w:eastAsia="SimSun"/>
      <w:color w:val="E36C0A"/>
      <w:lang w:eastAsia="en-US"/>
    </w:rPr>
  </w:style>
  <w:style w:type="paragraph" w:customStyle="1" w:styleId="Numbered1">
    <w:name w:val="Numbered 1"/>
    <w:basedOn w:val="Normal"/>
    <w:qFormat/>
    <w:rsid w:val="001A3ABE"/>
    <w:pPr>
      <w:spacing w:before="60"/>
      <w:ind w:left="1080" w:hanging="360"/>
    </w:pPr>
    <w:rPr>
      <w:rFonts w:eastAsia="SimSun"/>
      <w:lang w:eastAsia="en-US"/>
    </w:rPr>
  </w:style>
  <w:style w:type="paragraph" w:customStyle="1" w:styleId="StyleHeading5Firstline0cm">
    <w:name w:val="Style Heading 5 + First line:  0 cm"/>
    <w:basedOn w:val="Heading5"/>
    <w:qFormat/>
    <w:rsid w:val="001A3ABE"/>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A3ABE"/>
    <w:pPr>
      <w:spacing w:before="40"/>
    </w:pPr>
    <w:rPr>
      <w:rFonts w:eastAsia="SimSun"/>
      <w:sz w:val="16"/>
      <w:szCs w:val="16"/>
      <w:lang w:eastAsia="zh-CN"/>
    </w:rPr>
  </w:style>
  <w:style w:type="character" w:customStyle="1" w:styleId="GlossaryChar">
    <w:name w:val="Glossary Char"/>
    <w:link w:val="Glossary"/>
    <w:uiPriority w:val="99"/>
    <w:rsid w:val="001A3ABE"/>
    <w:rPr>
      <w:rFonts w:ascii="Times New Roman" w:eastAsia="SimSun" w:hAnsi="Times New Roman"/>
      <w:sz w:val="16"/>
      <w:szCs w:val="16"/>
      <w:lang w:eastAsia="zh-CN"/>
    </w:rPr>
  </w:style>
  <w:style w:type="paragraph" w:customStyle="1" w:styleId="3a">
    <w:name w:val="変更箇所3"/>
    <w:hidden/>
    <w:semiHidden/>
    <w:qFormat/>
    <w:rsid w:val="001A3ABE"/>
    <w:rPr>
      <w:rFonts w:ascii="Times New Roman" w:eastAsia="MS Mincho" w:hAnsi="Times New Roman"/>
      <w:lang w:eastAsia="en-US"/>
    </w:rPr>
  </w:style>
  <w:style w:type="character" w:customStyle="1" w:styleId="MediumGrid2Char">
    <w:name w:val="Medium Grid 2 Char"/>
    <w:link w:val="MediumGrid21"/>
    <w:uiPriority w:val="1"/>
    <w:rsid w:val="001A3ABE"/>
    <w:rPr>
      <w:rFonts w:ascii="Times New Roman" w:eastAsia="MS Mincho" w:hAnsi="Times New Roman"/>
      <w:lang w:eastAsia="ja-JP"/>
    </w:rPr>
  </w:style>
  <w:style w:type="character" w:customStyle="1" w:styleId="ColorfulGrid-Accent1Char">
    <w:name w:val="Colorful Grid - Accent 1 Char"/>
    <w:link w:val="ColorfulGrid-Accent1"/>
    <w:uiPriority w:val="29"/>
    <w:rsid w:val="001A3ABE"/>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1A3AB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1A3ABE"/>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1A3ABE"/>
    <w:rPr>
      <w:b/>
      <w:bCs/>
      <w:smallCaps/>
      <w:spacing w:val="5"/>
    </w:rPr>
  </w:style>
  <w:style w:type="paragraph" w:customStyle="1" w:styleId="GridTable31">
    <w:name w:val="Grid Table 31"/>
    <w:basedOn w:val="Heading1"/>
    <w:next w:val="Normal"/>
    <w:uiPriority w:val="39"/>
    <w:unhideWhenUsed/>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2a">
    <w:name w:val="수정2"/>
    <w:hidden/>
    <w:semiHidden/>
    <w:qFormat/>
    <w:rsid w:val="001A3ABE"/>
    <w:rPr>
      <w:rFonts w:ascii="Times New Roman" w:eastAsia="Batang" w:hAnsi="Times New Roman"/>
      <w:lang w:eastAsia="en-US"/>
    </w:rPr>
  </w:style>
  <w:style w:type="paragraph" w:customStyle="1" w:styleId="-31">
    <w:name w:val="深色列表 - 着色 31"/>
    <w:hidden/>
    <w:uiPriority w:val="99"/>
    <w:semiHidden/>
    <w:qFormat/>
    <w:rsid w:val="001A3ABE"/>
    <w:rPr>
      <w:rFonts w:ascii="Times New Roman" w:eastAsia="MS Mincho" w:hAnsi="Times New Roman"/>
      <w:lang w:eastAsia="en-US"/>
    </w:rPr>
  </w:style>
  <w:style w:type="paragraph" w:customStyle="1" w:styleId="LightGrid-Accent31">
    <w:name w:val="Light Grid - Accent 31"/>
    <w:basedOn w:val="Normal"/>
    <w:qFormat/>
    <w:rsid w:val="001A3ABE"/>
    <w:pPr>
      <w:ind w:left="720"/>
      <w:contextualSpacing/>
    </w:pPr>
    <w:rPr>
      <w:rFonts w:eastAsia="SimSun"/>
      <w:lang w:eastAsia="en-US"/>
    </w:rPr>
  </w:style>
  <w:style w:type="paragraph" w:customStyle="1" w:styleId="LightList-Accent31">
    <w:name w:val="Light List - Accent 31"/>
    <w:semiHidden/>
    <w:qFormat/>
    <w:rsid w:val="001A3ABE"/>
    <w:rPr>
      <w:rFonts w:ascii="Times New Roman" w:eastAsia="Batang" w:hAnsi="Times New Roman"/>
      <w:lang w:eastAsia="en-US"/>
    </w:rPr>
  </w:style>
  <w:style w:type="paragraph" w:customStyle="1" w:styleId="1217">
    <w:name w:val="表 (青) 121"/>
    <w:hidden/>
    <w:uiPriority w:val="71"/>
    <w:qFormat/>
    <w:rsid w:val="001A3ABE"/>
    <w:rPr>
      <w:rFonts w:ascii="Times New Roman" w:eastAsia="SimSun" w:hAnsi="Times New Roman"/>
      <w:lang w:eastAsia="en-US"/>
    </w:rPr>
  </w:style>
  <w:style w:type="paragraph" w:customStyle="1" w:styleId="Equation">
    <w:name w:val="Equation"/>
    <w:basedOn w:val="Normal"/>
    <w:next w:val="Normal"/>
    <w:link w:val="EquationChar"/>
    <w:qFormat/>
    <w:rsid w:val="001A3ABE"/>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sid w:val="001A3ABE"/>
    <w:rPr>
      <w:rFonts w:ascii="Times New Roman" w:eastAsia="SimSun" w:hAnsi="Times New Roman"/>
      <w:sz w:val="22"/>
      <w:szCs w:val="22"/>
      <w:lang w:val="x-none" w:eastAsia="x-none"/>
    </w:rPr>
  </w:style>
  <w:style w:type="paragraph" w:customStyle="1" w:styleId="-11">
    <w:name w:val="彩色底纹 - 着色 11"/>
    <w:hidden/>
    <w:uiPriority w:val="99"/>
    <w:semiHidden/>
    <w:qFormat/>
    <w:rsid w:val="001A3ABE"/>
    <w:rPr>
      <w:rFonts w:ascii="Times New Roman" w:eastAsia="SimSun" w:hAnsi="Times New Roman"/>
      <w:lang w:eastAsia="en-US"/>
    </w:rPr>
  </w:style>
  <w:style w:type="paragraph" w:customStyle="1" w:styleId="GridTable35">
    <w:name w:val="Grid Table 35"/>
    <w:basedOn w:val="Heading1"/>
    <w:next w:val="Normal"/>
    <w:uiPriority w:val="39"/>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1A3ABE"/>
    <w:rPr>
      <w:b/>
      <w:bCs/>
      <w:smallCaps/>
      <w:spacing w:val="5"/>
    </w:rPr>
  </w:style>
  <w:style w:type="character" w:customStyle="1" w:styleId="GridTable1Light2">
    <w:name w:val="Grid Table 1 Light2"/>
    <w:uiPriority w:val="33"/>
    <w:qFormat/>
    <w:rsid w:val="001A3ABE"/>
    <w:rPr>
      <w:b/>
      <w:bCs/>
      <w:smallCaps/>
      <w:spacing w:val="5"/>
    </w:rPr>
  </w:style>
  <w:style w:type="character" w:customStyle="1" w:styleId="GridTable1Light3">
    <w:name w:val="Grid Table 1 Light3"/>
    <w:uiPriority w:val="33"/>
    <w:qFormat/>
    <w:rsid w:val="001A3ABE"/>
    <w:rPr>
      <w:b/>
      <w:bCs/>
      <w:smallCaps/>
      <w:spacing w:val="5"/>
    </w:rPr>
  </w:style>
  <w:style w:type="table" w:customStyle="1" w:styleId="LightShading-Accent21">
    <w:name w:val="Light Shading - Accent 21"/>
    <w:basedOn w:val="TableNormal"/>
    <w:uiPriority w:val="30"/>
    <w:rsid w:val="001A3ABE"/>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1A3ABE"/>
    <w:rPr>
      <w:b/>
      <w:bCs/>
      <w:smallCaps/>
      <w:spacing w:val="5"/>
    </w:rPr>
  </w:style>
  <w:style w:type="paragraph" w:customStyle="1" w:styleId="GridTable34">
    <w:name w:val="Grid Table 34"/>
    <w:basedOn w:val="Heading1"/>
    <w:next w:val="Normal"/>
    <w:uiPriority w:val="39"/>
    <w:unhideWhenUsed/>
    <w:qFormat/>
    <w:rsid w:val="001A3AB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8">
    <w:name w:val="修订8"/>
    <w:hidden/>
    <w:semiHidden/>
    <w:qFormat/>
    <w:rsid w:val="001A3ABE"/>
    <w:rPr>
      <w:rFonts w:ascii="Times New Roman" w:eastAsia="Batang" w:hAnsi="Times New Roman"/>
      <w:lang w:eastAsia="en-US"/>
    </w:rPr>
  </w:style>
  <w:style w:type="paragraph" w:customStyle="1" w:styleId="50">
    <w:name w:val="変更箇所5"/>
    <w:hidden/>
    <w:semiHidden/>
    <w:qFormat/>
    <w:rsid w:val="001A3ABE"/>
    <w:rPr>
      <w:rFonts w:ascii="Times New Roman" w:eastAsia="MS Mincho" w:hAnsi="Times New Roman"/>
      <w:lang w:eastAsia="en-US"/>
    </w:rPr>
  </w:style>
  <w:style w:type="paragraph" w:customStyle="1" w:styleId="Caption2">
    <w:name w:val="Caption2"/>
    <w:basedOn w:val="Normal"/>
    <w:next w:val="Normal"/>
    <w:qFormat/>
    <w:rsid w:val="001A3ABE"/>
    <w:pPr>
      <w:spacing w:before="120" w:after="120"/>
    </w:pPr>
    <w:rPr>
      <w:rFonts w:eastAsia="MS Mincho"/>
      <w:b/>
      <w:lang w:eastAsia="zh-CN"/>
    </w:rPr>
  </w:style>
  <w:style w:type="paragraph" w:customStyle="1" w:styleId="9">
    <w:name w:val="修订9"/>
    <w:hidden/>
    <w:semiHidden/>
    <w:qFormat/>
    <w:rsid w:val="001A3ABE"/>
    <w:rPr>
      <w:rFonts w:ascii="Times New Roman" w:eastAsia="Batang" w:hAnsi="Times New Roman"/>
      <w:lang w:eastAsia="en-US"/>
    </w:rPr>
  </w:style>
  <w:style w:type="paragraph" w:customStyle="1" w:styleId="tah00">
    <w:name w:val="tah0"/>
    <w:basedOn w:val="Normal"/>
    <w:qFormat/>
    <w:rsid w:val="001A3AB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1A3AB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semiHidden/>
    <w:qFormat/>
    <w:rsid w:val="001A3ABE"/>
    <w:rPr>
      <w:rFonts w:ascii="Times New Roman" w:eastAsia="Batang" w:hAnsi="Times New Roman"/>
      <w:lang w:eastAsia="en-US"/>
    </w:rPr>
  </w:style>
  <w:style w:type="table" w:customStyle="1" w:styleId="LightShading-Accent22">
    <w:name w:val="Light Shading - Accent 22"/>
    <w:basedOn w:val="TableNormal"/>
    <w:next w:val="LightShading-Accent2"/>
    <w:uiPriority w:val="30"/>
    <w:unhideWhenUsed/>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qFormat/>
    <w:rsid w:val="001A3ABE"/>
    <w:pPr>
      <w:overflowPunct/>
      <w:autoSpaceDE/>
      <w:autoSpaceDN/>
      <w:adjustRightInd/>
      <w:textAlignment w:val="auto"/>
    </w:pPr>
    <w:rPr>
      <w:rFonts w:eastAsia="SimSun"/>
      <w:lang w:eastAsia="en-US"/>
    </w:rPr>
  </w:style>
  <w:style w:type="paragraph" w:customStyle="1" w:styleId="00BodyText">
    <w:name w:val="00 BodyText"/>
    <w:basedOn w:val="Normal"/>
    <w:qFormat/>
    <w:rsid w:val="001A3ABE"/>
    <w:pPr>
      <w:spacing w:after="220"/>
    </w:pPr>
    <w:rPr>
      <w:rFonts w:ascii="Arial" w:eastAsia="SimSun" w:hAnsi="Arial"/>
      <w:sz w:val="22"/>
      <w:lang w:val="en-US" w:eastAsia="zh-CN"/>
    </w:rPr>
  </w:style>
  <w:style w:type="paragraph" w:customStyle="1" w:styleId="NormalAfter0pt">
    <w:name w:val="Normal + After:  0 pt"/>
    <w:basedOn w:val="Normal"/>
    <w:qFormat/>
    <w:rsid w:val="001A3ABE"/>
    <w:pPr>
      <w:overflowPunct/>
      <w:spacing w:after="0"/>
      <w:textAlignment w:val="auto"/>
    </w:pPr>
    <w:rPr>
      <w:rFonts w:ascii="Arial" w:eastAsia="SimSun" w:hAnsi="Arial"/>
      <w:lang w:eastAsia="zh-CN"/>
    </w:rPr>
  </w:style>
  <w:style w:type="paragraph" w:customStyle="1" w:styleId="Pl0">
    <w:name w:val="Pl"/>
    <w:basedOn w:val="Normal"/>
    <w:qFormat/>
    <w:rsid w:val="001A3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Caption3">
    <w:name w:val="Caption3"/>
    <w:basedOn w:val="Normal"/>
    <w:next w:val="Normal"/>
    <w:qFormat/>
    <w:rsid w:val="001A3ABE"/>
    <w:pPr>
      <w:spacing w:before="120" w:after="120"/>
    </w:pPr>
    <w:rPr>
      <w:rFonts w:eastAsia="MS Mincho"/>
      <w:b/>
      <w:lang w:eastAsia="zh-CN"/>
    </w:rPr>
  </w:style>
  <w:style w:type="paragraph" w:customStyle="1" w:styleId="StyleFPArialLatin9ptCentrGauche5cmDroite50">
    <w:name w:val="Style FP + Arial (Latin) 9 pt Centré Gauche? :  5 cm Droite :  5.."/>
    <w:basedOn w:val="FP"/>
    <w:qFormat/>
    <w:rsid w:val="001A3ABE"/>
    <w:pPr>
      <w:spacing w:after="20"/>
      <w:ind w:left="2835" w:right="2835"/>
      <w:jc w:val="center"/>
    </w:pPr>
    <w:rPr>
      <w:rFonts w:ascii="Arial" w:eastAsia="SimSun" w:hAnsi="Arial" w:cs="Arial"/>
      <w:sz w:val="18"/>
      <w:lang w:eastAsia="zh-CN"/>
    </w:rPr>
  </w:style>
  <w:style w:type="paragraph" w:customStyle="1" w:styleId="60">
    <w:name w:val="変更箇所6"/>
    <w:hidden/>
    <w:semiHidden/>
    <w:qFormat/>
    <w:rsid w:val="001A3ABE"/>
    <w:rPr>
      <w:rFonts w:ascii="Times New Roman" w:eastAsia="MS Mincho" w:hAnsi="Times New Roman"/>
      <w:lang w:eastAsia="en-US"/>
    </w:rPr>
  </w:style>
  <w:style w:type="character" w:customStyle="1" w:styleId="MediumShading1-Accent1Char">
    <w:name w:val="Medium Shading 1 - Accent 1 Char"/>
    <w:link w:val="MediumShading1-Accent1"/>
    <w:uiPriority w:val="1"/>
    <w:rsid w:val="001A3ABE"/>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1A3AB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1A3ABE"/>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1A3ABE"/>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1A3ABE"/>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1A3ABE"/>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1A3AB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1">
    <w:name w:val="Medium Shading 1 - Accent 11"/>
    <w:basedOn w:val="TableNormal"/>
    <w:uiPriority w:val="1"/>
    <w:qFormat/>
    <w:rsid w:val="001A3ABE"/>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A3ABE"/>
    <w:pPr>
      <w:autoSpaceDN w:val="0"/>
    </w:pPr>
    <w:rPr>
      <w:rFonts w:ascii="Times New Roman" w:eastAsia="SimSun" w:hAnsi="Times New Roman"/>
      <w:lang w:eastAsia="en-US"/>
    </w:rPr>
  </w:style>
  <w:style w:type="paragraph" w:customStyle="1" w:styleId="LightList-Accent52">
    <w:name w:val="Light List - Accent 52"/>
    <w:basedOn w:val="Normal"/>
    <w:uiPriority w:val="34"/>
    <w:qFormat/>
    <w:rsid w:val="001A3ABE"/>
    <w:pPr>
      <w:ind w:left="720"/>
      <w:textAlignment w:val="auto"/>
    </w:pPr>
    <w:rPr>
      <w:rFonts w:eastAsia="DengXian"/>
      <w:lang w:eastAsia="zh-CN"/>
    </w:rPr>
  </w:style>
  <w:style w:type="paragraph" w:customStyle="1" w:styleId="MediumList1-Accent42">
    <w:name w:val="Medium List 1 - Accent 42"/>
    <w:uiPriority w:val="99"/>
    <w:semiHidden/>
    <w:qFormat/>
    <w:rsid w:val="001A3ABE"/>
    <w:pPr>
      <w:autoSpaceDN w:val="0"/>
    </w:pPr>
    <w:rPr>
      <w:rFonts w:ascii="Times New Roman" w:eastAsia="SimSun" w:hAnsi="Times New Roman"/>
      <w:lang w:eastAsia="en-US"/>
    </w:rPr>
  </w:style>
  <w:style w:type="paragraph" w:customStyle="1" w:styleId="LightList-Accent33">
    <w:name w:val="Light List - Accent 33"/>
    <w:uiPriority w:val="99"/>
    <w:semiHidden/>
    <w:qFormat/>
    <w:rsid w:val="001A3ABE"/>
    <w:pPr>
      <w:autoSpaceDN w:val="0"/>
    </w:pPr>
    <w:rPr>
      <w:rFonts w:ascii="Times New Roman" w:eastAsia="SimSun" w:hAnsi="Times New Roman"/>
      <w:lang w:eastAsia="en-US"/>
    </w:rPr>
  </w:style>
  <w:style w:type="paragraph" w:customStyle="1" w:styleId="LightShading-Accent51">
    <w:name w:val="Light Shading - Accent 51"/>
    <w:uiPriority w:val="99"/>
    <w:semiHidden/>
    <w:qFormat/>
    <w:rsid w:val="001A3ABE"/>
    <w:pPr>
      <w:autoSpaceDN w:val="0"/>
    </w:pPr>
    <w:rPr>
      <w:rFonts w:ascii="Times New Roman" w:eastAsia="SimSun" w:hAnsi="Times New Roman"/>
      <w:lang w:eastAsia="en-US"/>
    </w:rPr>
  </w:style>
  <w:style w:type="paragraph" w:customStyle="1" w:styleId="LightList-Accent51">
    <w:name w:val="Light List - Accent 51"/>
    <w:basedOn w:val="Normal"/>
    <w:uiPriority w:val="34"/>
    <w:qFormat/>
    <w:rsid w:val="001A3ABE"/>
    <w:pPr>
      <w:ind w:left="720"/>
      <w:textAlignment w:val="auto"/>
    </w:pPr>
    <w:rPr>
      <w:rFonts w:eastAsia="DengXian"/>
      <w:lang w:eastAsia="zh-CN"/>
    </w:rPr>
  </w:style>
  <w:style w:type="paragraph" w:customStyle="1" w:styleId="MediumList1-Accent41">
    <w:name w:val="Medium List 1 - Accent 41"/>
    <w:uiPriority w:val="99"/>
    <w:semiHidden/>
    <w:qFormat/>
    <w:rsid w:val="001A3ABE"/>
    <w:pPr>
      <w:autoSpaceDN w:val="0"/>
    </w:pPr>
    <w:rPr>
      <w:rFonts w:ascii="Times New Roman" w:eastAsia="SimSun" w:hAnsi="Times New Roman"/>
      <w:lang w:eastAsia="en-US"/>
    </w:rPr>
  </w:style>
  <w:style w:type="paragraph" w:customStyle="1" w:styleId="LightList-Accent32">
    <w:name w:val="Light List - Accent 32"/>
    <w:uiPriority w:val="99"/>
    <w:semiHidden/>
    <w:qFormat/>
    <w:rsid w:val="001A3ABE"/>
    <w:pPr>
      <w:autoSpaceDN w:val="0"/>
    </w:pPr>
    <w:rPr>
      <w:rFonts w:ascii="Times New Roman" w:eastAsia="SimSun" w:hAnsi="Times New Roman"/>
      <w:lang w:eastAsia="en-US"/>
    </w:rPr>
  </w:style>
  <w:style w:type="paragraph" w:customStyle="1" w:styleId="ColorfulShading-Accent11">
    <w:name w:val="Colorful Shading - Accent 11"/>
    <w:uiPriority w:val="99"/>
    <w:qFormat/>
    <w:rsid w:val="001A3ABE"/>
    <w:pPr>
      <w:autoSpaceDN w:val="0"/>
    </w:pPr>
    <w:rPr>
      <w:rFonts w:ascii="Times New Roman" w:eastAsia="SimSun" w:hAnsi="Times New Roman"/>
      <w:lang w:eastAsia="en-US"/>
    </w:rPr>
  </w:style>
  <w:style w:type="table" w:customStyle="1" w:styleId="LightShading-Accent211">
    <w:name w:val="Light Shading - Accent 211"/>
    <w:basedOn w:val="TableNormal"/>
    <w:next w:val="LightShading-Accent2"/>
    <w:uiPriority w:val="30"/>
    <w:unhideWhenUsed/>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9">
    <w:name w:val="修订11"/>
    <w:hidden/>
    <w:semiHidden/>
    <w:qFormat/>
    <w:rsid w:val="001A3ABE"/>
    <w:rPr>
      <w:rFonts w:ascii="Times New Roman" w:eastAsia="Batang" w:hAnsi="Times New Roman"/>
      <w:lang w:eastAsia="en-US"/>
    </w:rPr>
  </w:style>
  <w:style w:type="paragraph" w:customStyle="1" w:styleId="LightShading-Accent53">
    <w:name w:val="Light Shading - Accent 53"/>
    <w:hidden/>
    <w:uiPriority w:val="99"/>
    <w:semiHidden/>
    <w:qFormat/>
    <w:rsid w:val="001A3ABE"/>
    <w:rPr>
      <w:rFonts w:ascii="Times New Roman" w:eastAsia="SimSun" w:hAnsi="Times New Roman"/>
      <w:lang w:eastAsia="en-US"/>
    </w:rPr>
  </w:style>
  <w:style w:type="paragraph" w:customStyle="1" w:styleId="LightList-Accent53">
    <w:name w:val="Light List - Accent 53"/>
    <w:basedOn w:val="Normal"/>
    <w:uiPriority w:val="34"/>
    <w:qFormat/>
    <w:rsid w:val="001A3ABE"/>
    <w:pPr>
      <w:ind w:left="720"/>
    </w:pPr>
    <w:rPr>
      <w:rFonts w:eastAsia="DengXian"/>
      <w:lang w:eastAsia="zh-CN"/>
    </w:rPr>
  </w:style>
  <w:style w:type="paragraph" w:customStyle="1" w:styleId="MediumList1-Accent43">
    <w:name w:val="Medium List 1 - Accent 43"/>
    <w:hidden/>
    <w:uiPriority w:val="99"/>
    <w:semiHidden/>
    <w:qFormat/>
    <w:rsid w:val="001A3ABE"/>
    <w:rPr>
      <w:rFonts w:ascii="Times New Roman" w:eastAsia="SimSun" w:hAnsi="Times New Roman"/>
      <w:lang w:eastAsia="en-US"/>
    </w:rPr>
  </w:style>
  <w:style w:type="paragraph" w:customStyle="1" w:styleId="LightList-Accent34">
    <w:name w:val="Light List - Accent 34"/>
    <w:hidden/>
    <w:uiPriority w:val="99"/>
    <w:semiHidden/>
    <w:qFormat/>
    <w:rsid w:val="001A3ABE"/>
    <w:rPr>
      <w:rFonts w:ascii="Times New Roman" w:eastAsia="SimSun" w:hAnsi="Times New Roman"/>
      <w:lang w:eastAsia="en-US"/>
    </w:rPr>
  </w:style>
  <w:style w:type="paragraph" w:customStyle="1" w:styleId="ColorfulShading-Accent13">
    <w:name w:val="Colorful Shading - Accent 13"/>
    <w:hidden/>
    <w:uiPriority w:val="99"/>
    <w:unhideWhenUsed/>
    <w:qFormat/>
    <w:rsid w:val="001A3ABE"/>
    <w:rPr>
      <w:rFonts w:ascii="Times New Roman" w:eastAsia="SimSun" w:hAnsi="Times New Roman"/>
      <w:lang w:eastAsia="en-US"/>
    </w:rPr>
  </w:style>
  <w:style w:type="character" w:customStyle="1" w:styleId="MediumGrid2Char1">
    <w:name w:val="Medium Grid 2 Char1"/>
    <w:link w:val="MediumGrid2"/>
    <w:uiPriority w:val="1"/>
    <w:rsid w:val="001A3ABE"/>
    <w:rPr>
      <w:rFonts w:ascii="Arial" w:eastAsia="PMingLiU" w:hAnsi="Arial"/>
      <w:lang w:val="x-none" w:eastAsia="x-none"/>
    </w:rPr>
  </w:style>
  <w:style w:type="table" w:styleId="MediumGrid2">
    <w:name w:val="Medium Grid 2"/>
    <w:basedOn w:val="TableNormal"/>
    <w:link w:val="MediumGrid2Char1"/>
    <w:uiPriority w:val="1"/>
    <w:unhideWhenUsed/>
    <w:rsid w:val="001A3AB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1A3ABE"/>
    <w:rPr>
      <w:rFonts w:ascii="Arial" w:eastAsia="PMingLiU" w:hAnsi="Arial"/>
      <w:b/>
      <w:bCs/>
      <w:i/>
      <w:iCs/>
      <w:color w:val="4F81BD"/>
      <w:lang w:val="en-GB" w:eastAsia="en-GB"/>
    </w:rPr>
  </w:style>
  <w:style w:type="table" w:styleId="MediumGrid2-Accent1">
    <w:name w:val="Medium Grid 2 Accent 1"/>
    <w:basedOn w:val="TableNormal"/>
    <w:uiPriority w:val="1"/>
    <w:qFormat/>
    <w:rsid w:val="001A3AB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9">
    <w:name w:val="修订12"/>
    <w:hidden/>
    <w:semiHidden/>
    <w:qFormat/>
    <w:rsid w:val="001A3ABE"/>
    <w:rPr>
      <w:rFonts w:ascii="Times New Roman" w:eastAsia="Batang" w:hAnsi="Times New Roman"/>
      <w:lang w:eastAsia="en-US"/>
    </w:rPr>
  </w:style>
  <w:style w:type="character" w:customStyle="1" w:styleId="MediumGrid2Char2">
    <w:name w:val="Medium Grid 2 Char2"/>
    <w:uiPriority w:val="1"/>
    <w:locked/>
    <w:rsid w:val="001A3ABE"/>
    <w:rPr>
      <w:rFonts w:ascii="Arial" w:eastAsia="PMingLiU" w:hAnsi="Arial" w:cs="Arial"/>
      <w:lang w:val="x-none" w:eastAsia="x-none"/>
    </w:rPr>
  </w:style>
  <w:style w:type="character" w:customStyle="1" w:styleId="LightShading-Accent2Char2">
    <w:name w:val="Light Shading - Accent 2 Char2"/>
    <w:uiPriority w:val="30"/>
    <w:rsid w:val="001A3ABE"/>
    <w:rPr>
      <w:rFonts w:ascii="Arial" w:eastAsia="PMingLiU" w:hAnsi="Arial"/>
      <w:b/>
      <w:bCs/>
      <w:i/>
      <w:iCs/>
      <w:color w:val="4F81BD"/>
      <w:lang w:val="en-GB" w:eastAsia="en-GB"/>
    </w:rPr>
  </w:style>
  <w:style w:type="character" w:customStyle="1" w:styleId="MediumGrid11">
    <w:name w:val="Medium Grid 11"/>
    <w:uiPriority w:val="99"/>
    <w:rsid w:val="001A3ABE"/>
    <w:rPr>
      <w:color w:val="808080"/>
    </w:rPr>
  </w:style>
  <w:style w:type="table" w:styleId="MediumGrid1-Accent2">
    <w:name w:val="Medium Grid 1 Accent 2"/>
    <w:basedOn w:val="TableNormal"/>
    <w:uiPriority w:val="34"/>
    <w:unhideWhenUsed/>
    <w:rsid w:val="001A3ABE"/>
    <w:rPr>
      <w:rFonts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A3ABE"/>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A3ABE"/>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1">
    <w:name w:val="Style FP + Arial (Latin) 9 pt Centré Gauche?? :  5 cm Droite :  5."/>
    <w:basedOn w:val="FP"/>
    <w:qFormat/>
    <w:rsid w:val="001A3ABE"/>
    <w:pPr>
      <w:spacing w:after="20"/>
      <w:ind w:left="2835" w:right="2835"/>
      <w:jc w:val="center"/>
      <w:textAlignment w:val="auto"/>
    </w:pPr>
    <w:rPr>
      <w:rFonts w:ascii="Arial" w:eastAsia="SimSun" w:hAnsi="Arial" w:cs="Arial"/>
      <w:sz w:val="18"/>
      <w:lang w:eastAsia="zh-CN"/>
    </w:rPr>
  </w:style>
  <w:style w:type="paragraph" w:customStyle="1" w:styleId="Caption4">
    <w:name w:val="Caption4"/>
    <w:basedOn w:val="Normal"/>
    <w:next w:val="Normal"/>
    <w:uiPriority w:val="99"/>
    <w:qFormat/>
    <w:rsid w:val="001A3ABE"/>
    <w:pPr>
      <w:spacing w:before="120" w:after="120"/>
      <w:textAlignment w:val="auto"/>
    </w:pPr>
    <w:rPr>
      <w:rFonts w:eastAsia="MS Mincho"/>
      <w:b/>
      <w:lang w:eastAsia="zh-CN"/>
    </w:rPr>
  </w:style>
  <w:style w:type="character" w:styleId="HTMLCite">
    <w:name w:val="HTML Cite"/>
    <w:unhideWhenUsed/>
    <w:rsid w:val="001A3ABE"/>
    <w:rPr>
      <w:i w:val="0"/>
      <w:iCs w:val="0"/>
      <w:color w:val="008000"/>
    </w:rPr>
  </w:style>
  <w:style w:type="character" w:styleId="HTMLCode">
    <w:name w:val="HTML Code"/>
    <w:unhideWhenUsed/>
    <w:qFormat/>
    <w:rsid w:val="001A3ABE"/>
    <w:rPr>
      <w:rFonts w:ascii="Arial Unicode MS" w:eastAsia="Arial Unicode MS" w:hAnsi="Arial Unicode MS" w:cs="Arial Unicode MS" w:hint="eastAsia"/>
      <w:sz w:val="20"/>
      <w:szCs w:val="20"/>
    </w:rPr>
  </w:style>
  <w:style w:type="character" w:customStyle="1" w:styleId="HTML">
    <w:name w:val="HTML 预设格式 字符"/>
    <w:basedOn w:val="DefaultParagraphFont"/>
    <w:rsid w:val="001A3ABE"/>
    <w:rPr>
      <w:rFonts w:ascii="Courier New" w:hAnsi="Courier New" w:cs="Courier New"/>
      <w:lang w:val="en-GB" w:eastAsia="en-US"/>
    </w:rPr>
  </w:style>
  <w:style w:type="character" w:customStyle="1" w:styleId="HTMLPreformattedChar6">
    <w:name w:val="HTML Preformatted Char6"/>
    <w:basedOn w:val="DefaultParagraphFont"/>
    <w:rsid w:val="001A3ABE"/>
    <w:rPr>
      <w:rFonts w:ascii="Courier New" w:eastAsia="MS Mincho" w:hAnsi="Courier New"/>
      <w:lang w:val="en-GB" w:eastAsia="x-none"/>
    </w:rPr>
  </w:style>
  <w:style w:type="character" w:styleId="HTMLTypewriter">
    <w:name w:val="HTML Typewriter"/>
    <w:unhideWhenUsed/>
    <w:qFormat/>
    <w:rsid w:val="001A3ABE"/>
    <w:rPr>
      <w:rFonts w:ascii="Courier New" w:eastAsia="Times New Roman" w:hAnsi="Courier New" w:cs="Courier New" w:hint="default"/>
      <w:sz w:val="20"/>
      <w:szCs w:val="20"/>
    </w:rPr>
  </w:style>
  <w:style w:type="character" w:customStyle="1" w:styleId="FooterChar1">
    <w:name w:val="Footer Char1"/>
    <w:aliases w:val="footer odd Char1,footer Char1,fo Char1,pie de página Char1"/>
    <w:basedOn w:val="DefaultParagraphFont"/>
    <w:qFormat/>
    <w:rsid w:val="001A3ABE"/>
    <w:rPr>
      <w:rFonts w:eastAsia="Times New Roman"/>
      <w:color w:val="000000"/>
      <w:lang w:eastAsia="ja-JP"/>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uiPriority w:val="35"/>
    <w:qFormat/>
    <w:locked/>
    <w:rsid w:val="001A3ABE"/>
    <w:rPr>
      <w:rFonts w:ascii="SimSun" w:hAnsi="SimSun"/>
      <w:b/>
      <w:bCs/>
      <w:lang w:eastAsia="en-US"/>
    </w:rPr>
  </w:style>
  <w:style w:type="paragraph" w:styleId="TableofFigures">
    <w:name w:val="table of figures"/>
    <w:basedOn w:val="Normal"/>
    <w:next w:val="Normal"/>
    <w:unhideWhenUsed/>
    <w:qFormat/>
    <w:rsid w:val="001A3ABE"/>
    <w:pPr>
      <w:ind w:left="400" w:hanging="400"/>
      <w:jc w:val="center"/>
      <w:textAlignment w:val="auto"/>
    </w:pPr>
    <w:rPr>
      <w:rFonts w:eastAsia="SimSun"/>
      <w:b/>
      <w:lang w:eastAsia="en-US"/>
    </w:rPr>
  </w:style>
  <w:style w:type="character" w:customStyle="1" w:styleId="List3Char">
    <w:name w:val="List 3 Char"/>
    <w:link w:val="List3"/>
    <w:locked/>
    <w:rsid w:val="001A3ABE"/>
    <w:rPr>
      <w:rFonts w:ascii="Times New Roman" w:eastAsia="Times New Roman" w:hAnsi="Times New Roman"/>
    </w:rPr>
  </w:style>
  <w:style w:type="character" w:customStyle="1" w:styleId="a8">
    <w:name w:val="标题 字符"/>
    <w:basedOn w:val="DefaultParagraphFont"/>
    <w:qFormat/>
    <w:rsid w:val="001A3ABE"/>
    <w:rPr>
      <w:rFonts w:asciiTheme="majorHAnsi" w:eastAsiaTheme="majorEastAsia" w:hAnsiTheme="majorHAnsi" w:cstheme="majorBidi"/>
      <w:b/>
      <w:bCs/>
      <w:sz w:val="32"/>
      <w:szCs w:val="32"/>
      <w:lang w:val="en-GB" w:eastAsia="en-US"/>
    </w:rPr>
  </w:style>
  <w:style w:type="character" w:customStyle="1" w:styleId="TitleChar1">
    <w:name w:val="Title Char1"/>
    <w:aliases w:val="Section Header Char1"/>
    <w:basedOn w:val="DefaultParagraphFont"/>
    <w:qFormat/>
    <w:rsid w:val="001A3ABE"/>
    <w:rPr>
      <w:rFonts w:asciiTheme="majorHAnsi" w:eastAsiaTheme="majorEastAsia" w:hAnsiTheme="majorHAnsi" w:cstheme="majorBidi"/>
      <w:spacing w:val="-10"/>
      <w:kern w:val="28"/>
      <w:sz w:val="56"/>
      <w:szCs w:val="56"/>
      <w:lang w:eastAsia="ja-JP"/>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1A3ABE"/>
    <w:rPr>
      <w:rFonts w:ascii="Times New Roman" w:hAnsi="Times New Roman"/>
      <w:lang w:val="en-GB" w:eastAsia="en-US"/>
    </w:rPr>
  </w:style>
  <w:style w:type="paragraph" w:styleId="NoteHeading">
    <w:name w:val="Note Heading"/>
    <w:basedOn w:val="Normal"/>
    <w:next w:val="Normal"/>
    <w:link w:val="NoteHeadingChar6"/>
    <w:unhideWhenUsed/>
    <w:qFormat/>
    <w:rsid w:val="001A3ABE"/>
    <w:pPr>
      <w:textAlignment w:val="auto"/>
    </w:pPr>
    <w:rPr>
      <w:rFonts w:eastAsia="MS Mincho"/>
      <w:lang w:eastAsia="en-US"/>
    </w:rPr>
  </w:style>
  <w:style w:type="character" w:customStyle="1" w:styleId="NoteHeadingChar">
    <w:name w:val="Note Heading Char"/>
    <w:basedOn w:val="DefaultParagraphFont"/>
    <w:rsid w:val="001A3ABE"/>
    <w:rPr>
      <w:rFonts w:ascii="Times New Roman" w:eastAsia="Times New Roman" w:hAnsi="Times New Roman"/>
    </w:rPr>
  </w:style>
  <w:style w:type="character" w:customStyle="1" w:styleId="aa">
    <w:name w:val="注释标题 字符"/>
    <w:basedOn w:val="DefaultParagraphFont"/>
    <w:rsid w:val="001A3ABE"/>
    <w:rPr>
      <w:rFonts w:ascii="Times New Roman" w:hAnsi="Times New Roman"/>
      <w:lang w:val="en-GB" w:eastAsia="en-US"/>
    </w:rPr>
  </w:style>
  <w:style w:type="character" w:customStyle="1" w:styleId="NoteHeadingChar6">
    <w:name w:val="Note Heading Char6"/>
    <w:basedOn w:val="DefaultParagraphFont"/>
    <w:link w:val="NoteHeading"/>
    <w:qFormat/>
    <w:rsid w:val="001A3ABE"/>
    <w:rPr>
      <w:rFonts w:ascii="Times New Roman" w:eastAsia="MS Mincho" w:hAnsi="Times New Roman"/>
      <w:lang w:eastAsia="en-US"/>
    </w:rPr>
  </w:style>
  <w:style w:type="character" w:customStyle="1" w:styleId="3b">
    <w:name w:val="正文文本 3 字符"/>
    <w:basedOn w:val="DefaultParagraphFont"/>
    <w:rsid w:val="001A3ABE"/>
    <w:rPr>
      <w:rFonts w:ascii="Times New Roman" w:hAnsi="Times New Roman"/>
      <w:sz w:val="16"/>
      <w:szCs w:val="16"/>
      <w:lang w:val="en-GB" w:eastAsia="en-US"/>
    </w:rPr>
  </w:style>
  <w:style w:type="character" w:customStyle="1" w:styleId="BodyText3Char8">
    <w:name w:val="Body Text 3 Char8"/>
    <w:basedOn w:val="DefaultParagraphFont"/>
    <w:uiPriority w:val="99"/>
    <w:qFormat/>
    <w:rsid w:val="001A3ABE"/>
    <w:rPr>
      <w:rFonts w:ascii="Times New Roman" w:eastAsia="Osaka" w:hAnsi="Times New Roman"/>
      <w:lang w:val="en-GB" w:eastAsia="en-US"/>
    </w:rPr>
  </w:style>
  <w:style w:type="character" w:customStyle="1" w:styleId="2b">
    <w:name w:val="正文文本缩进 2 字符"/>
    <w:basedOn w:val="DefaultParagraphFont"/>
    <w:rsid w:val="001A3ABE"/>
    <w:rPr>
      <w:rFonts w:ascii="Times New Roman" w:hAnsi="Times New Roman"/>
      <w:lang w:val="en-GB" w:eastAsia="en-US"/>
    </w:rPr>
  </w:style>
  <w:style w:type="character" w:customStyle="1" w:styleId="BodyTextIndent2Char8">
    <w:name w:val="Body Text Indent 2 Char8"/>
    <w:basedOn w:val="DefaultParagraphFont"/>
    <w:uiPriority w:val="99"/>
    <w:qFormat/>
    <w:rsid w:val="001A3ABE"/>
    <w:rPr>
      <w:rFonts w:ascii="Times New Roman" w:eastAsia="MS Mincho" w:hAnsi="Times New Roman"/>
      <w:lang w:val="en-GB" w:eastAsia="en-US"/>
    </w:rPr>
  </w:style>
  <w:style w:type="character" w:customStyle="1" w:styleId="B1Car">
    <w:name w:val="B1+ Car"/>
    <w:link w:val="B1"/>
    <w:uiPriority w:val="99"/>
    <w:qFormat/>
    <w:locked/>
    <w:rsid w:val="001A3ABE"/>
    <w:rPr>
      <w:rFonts w:ascii="Times New Roman" w:eastAsia="SimSun" w:hAnsi="Times New Roman"/>
      <w:lang w:eastAsia="zh-CN"/>
    </w:rPr>
  </w:style>
  <w:style w:type="character" w:customStyle="1" w:styleId="MTDisplayEquationZchn">
    <w:name w:val="MTDisplayEquation Zchn"/>
    <w:link w:val="MTDisplayEquation"/>
    <w:uiPriority w:val="99"/>
    <w:locked/>
    <w:rsid w:val="001A3ABE"/>
    <w:rPr>
      <w:rFonts w:ascii="Times New Roman" w:eastAsia="MS Mincho" w:hAnsi="Times New Roman"/>
      <w:lang w:eastAsia="ja-JP"/>
    </w:rPr>
  </w:style>
  <w:style w:type="character" w:customStyle="1" w:styleId="11BodyTextChar">
    <w:name w:val="11 BodyText Char"/>
    <w:aliases w:val="Block_Text Char,np Char,b Char"/>
    <w:link w:val="11BodyText"/>
    <w:uiPriority w:val="99"/>
    <w:locked/>
    <w:rsid w:val="001A3ABE"/>
    <w:rPr>
      <w:rFonts w:ascii="Arial" w:eastAsia="SimSun" w:hAnsi="Arial"/>
      <w:lang w:val="en-US"/>
    </w:rPr>
  </w:style>
  <w:style w:type="paragraph" w:customStyle="1" w:styleId="CarCar1CharCharCarCar">
    <w:name w:val="Car Car1 Char Char Car Car"/>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Objetducommentaire">
    <w:name w:val="Objet du commentaire"/>
    <w:basedOn w:val="CommentText"/>
    <w:next w:val="CommentText"/>
    <w:semiHidden/>
    <w:qFormat/>
    <w:rsid w:val="001A3ABE"/>
    <w:pPr>
      <w:autoSpaceDN w:val="0"/>
    </w:pPr>
    <w:rPr>
      <w:rFonts w:eastAsia="PMingLiU"/>
      <w:b/>
      <w:bCs/>
      <w:lang w:eastAsia="x-none"/>
    </w:rPr>
  </w:style>
  <w:style w:type="paragraph" w:customStyle="1" w:styleId="Textedebulles">
    <w:name w:val="Texte de bulles"/>
    <w:basedOn w:val="Normal"/>
    <w:semiHidden/>
    <w:qFormat/>
    <w:rsid w:val="001A3ABE"/>
    <w:pPr>
      <w:overflowPunct/>
      <w:autoSpaceDE/>
      <w:adjustRightInd/>
      <w:textAlignment w:val="auto"/>
    </w:pPr>
    <w:rPr>
      <w:rFonts w:ascii="Tahoma" w:eastAsia="PMingLiU" w:hAnsi="Tahoma" w:cs="Tahoma"/>
      <w:sz w:val="16"/>
      <w:szCs w:val="16"/>
      <w:lang w:eastAsia="en-US"/>
    </w:rPr>
  </w:style>
  <w:style w:type="character" w:customStyle="1" w:styleId="TALCharCharChar">
    <w:name w:val="TAL Char Char Char"/>
    <w:link w:val="TALCharChar"/>
    <w:qFormat/>
    <w:locked/>
    <w:rsid w:val="001A3ABE"/>
    <w:rPr>
      <w:rFonts w:ascii="Arial" w:hAnsi="Arial" w:cs="Arial"/>
      <w:sz w:val="18"/>
      <w:lang w:eastAsia="x-none"/>
    </w:rPr>
  </w:style>
  <w:style w:type="paragraph" w:customStyle="1" w:styleId="TALCharChar">
    <w:name w:val="TAL Char Char"/>
    <w:basedOn w:val="Normal"/>
    <w:link w:val="TALCharCharChar"/>
    <w:qFormat/>
    <w:rsid w:val="001A3ABE"/>
    <w:pPr>
      <w:keepNext/>
      <w:keepLines/>
      <w:spacing w:after="0"/>
      <w:textAlignment w:val="auto"/>
    </w:pPr>
    <w:rPr>
      <w:rFonts w:ascii="Arial" w:eastAsia="Calibri" w:hAnsi="Arial" w:cs="Arial"/>
      <w:sz w:val="18"/>
      <w:lang w:eastAsia="x-none"/>
    </w:rPr>
  </w:style>
  <w:style w:type="paragraph" w:customStyle="1" w:styleId="Arial0">
    <w:name w:val="正文 + Arial"/>
    <w:aliases w:val="8 磅,加粗,段后: 0 磅"/>
    <w:basedOn w:val="TAL"/>
    <w:qFormat/>
    <w:rsid w:val="001A3ABE"/>
    <w:pPr>
      <w:overflowPunct/>
      <w:autoSpaceDE/>
      <w:adjustRightInd/>
      <w:textAlignment w:val="auto"/>
    </w:pPr>
    <w:rPr>
      <w:rFonts w:eastAsia="SimSun" w:cs="Arial"/>
      <w:sz w:val="16"/>
      <w:szCs w:val="16"/>
      <w:lang w:eastAsia="x-none"/>
    </w:rPr>
  </w:style>
  <w:style w:type="paragraph" w:customStyle="1" w:styleId="xl22">
    <w:name w:val="xl22"/>
    <w:basedOn w:val="Normal"/>
    <w:qFormat/>
    <w:rsid w:val="001A3ABE"/>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qFormat/>
    <w:rsid w:val="001A3ABE"/>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4">
    <w:name w:val="xl24"/>
    <w:basedOn w:val="Normal"/>
    <w:qFormat/>
    <w:rsid w:val="001A3ABE"/>
    <w:pPr>
      <w:pBdr>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qFormat/>
    <w:rsid w:val="001A3ABE"/>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qFormat/>
    <w:rsid w:val="001A3ABE"/>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qFormat/>
    <w:rsid w:val="001A3ABE"/>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qFormat/>
    <w:rsid w:val="001A3ABE"/>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1f2">
    <w:name w:val="无间隔1"/>
    <w:qFormat/>
    <w:rsid w:val="001A3ABE"/>
    <w:pPr>
      <w:autoSpaceDN w:val="0"/>
    </w:pPr>
    <w:rPr>
      <w:rFonts w:ascii="Times New Roman" w:eastAsia="SimSun" w:hAnsi="Times New Roman"/>
      <w:lang w:eastAsia="en-US"/>
    </w:rPr>
  </w:style>
  <w:style w:type="paragraph" w:customStyle="1" w:styleId="2c">
    <w:name w:val="无间隔2"/>
    <w:qFormat/>
    <w:rsid w:val="001A3ABE"/>
    <w:pPr>
      <w:autoSpaceDN w:val="0"/>
    </w:pPr>
    <w:rPr>
      <w:rFonts w:ascii="Times New Roman" w:eastAsia="SimSun" w:hAnsi="Times New Roman"/>
      <w:lang w:eastAsia="en-US"/>
    </w:rPr>
  </w:style>
  <w:style w:type="character" w:customStyle="1" w:styleId="DATextZchn">
    <w:name w:val="DA_Text Zchn"/>
    <w:link w:val="DAText"/>
    <w:locked/>
    <w:rsid w:val="001A3ABE"/>
    <w:rPr>
      <w:rFonts w:ascii="Malgun Gothic" w:eastAsia="Malgun Gothic" w:hAnsi="Malgun Gothic"/>
      <w:szCs w:val="24"/>
      <w:lang w:val="de-DE" w:eastAsia="de-DE"/>
    </w:rPr>
  </w:style>
  <w:style w:type="paragraph" w:customStyle="1" w:styleId="DAText">
    <w:name w:val="DA_Text"/>
    <w:basedOn w:val="Normal"/>
    <w:link w:val="DATextZchn"/>
    <w:qFormat/>
    <w:rsid w:val="001A3ABE"/>
    <w:pPr>
      <w:overflowPunct/>
      <w:autoSpaceDE/>
      <w:adjustRightInd/>
      <w:spacing w:after="0"/>
      <w:jc w:val="both"/>
      <w:textAlignment w:val="auto"/>
    </w:pPr>
    <w:rPr>
      <w:rFonts w:ascii="Malgun Gothic" w:eastAsia="Malgun Gothic" w:hAnsi="Malgun Gothic"/>
      <w:szCs w:val="24"/>
      <w:lang w:val="de-DE" w:eastAsia="de-DE"/>
    </w:rPr>
  </w:style>
  <w:style w:type="character" w:customStyle="1" w:styleId="NormalLatinItaliqueCar">
    <w:name w:val="Normal + (Latin) Italique Car"/>
    <w:link w:val="NormalLatinItalique"/>
    <w:locked/>
    <w:rsid w:val="001A3ABE"/>
    <w:rPr>
      <w:rFonts w:ascii="SimSun" w:hAnsi="SimSun"/>
      <w:lang w:eastAsia="x-none"/>
    </w:rPr>
  </w:style>
  <w:style w:type="paragraph" w:customStyle="1" w:styleId="NormalLatinItalique">
    <w:name w:val="Normal + (Latin) Italique"/>
    <w:basedOn w:val="Normal"/>
    <w:link w:val="NormalLatinItaliqueCar"/>
    <w:qFormat/>
    <w:rsid w:val="001A3ABE"/>
    <w:pPr>
      <w:overflowPunct/>
      <w:autoSpaceDE/>
      <w:adjustRightInd/>
      <w:textAlignment w:val="auto"/>
    </w:pPr>
    <w:rPr>
      <w:rFonts w:ascii="SimSun" w:eastAsia="Calibri" w:hAnsi="SimSun"/>
      <w:lang w:eastAsia="x-none"/>
    </w:rPr>
  </w:style>
  <w:style w:type="paragraph" w:customStyle="1" w:styleId="Normal1">
    <w:name w:val="Normal 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A3ABE"/>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font5">
    <w:name w:val="font5"/>
    <w:basedOn w:val="Normal"/>
    <w:qFormat/>
    <w:rsid w:val="001A3ABE"/>
    <w:pPr>
      <w:overflowPunct/>
      <w:autoSpaceDE/>
      <w:adjustRightInd/>
      <w:spacing w:before="100" w:beforeAutospacing="1" w:after="100" w:afterAutospacing="1"/>
      <w:textAlignment w:val="auto"/>
    </w:pPr>
    <w:rPr>
      <w:rFonts w:ascii="Arial" w:eastAsia="Gulim" w:hAnsi="Arial" w:cs="Arial"/>
      <w:b/>
      <w:bCs/>
      <w:sz w:val="18"/>
      <w:szCs w:val="18"/>
      <w:lang w:val="en-US" w:eastAsia="en-US"/>
    </w:rPr>
  </w:style>
  <w:style w:type="paragraph" w:customStyle="1" w:styleId="font6">
    <w:name w:val="font6"/>
    <w:basedOn w:val="Normal"/>
    <w:qFormat/>
    <w:rsid w:val="001A3ABE"/>
    <w:pPr>
      <w:overflowPunct/>
      <w:autoSpaceDE/>
      <w:adjustRightInd/>
      <w:spacing w:before="100" w:beforeAutospacing="1" w:after="100" w:afterAutospacing="1"/>
      <w:textAlignment w:val="auto"/>
    </w:pPr>
    <w:rPr>
      <w:rFonts w:ascii="Arial" w:eastAsia="Gulim" w:hAnsi="Arial" w:cs="Arial"/>
      <w:sz w:val="18"/>
      <w:szCs w:val="18"/>
      <w:lang w:val="en-US" w:eastAsia="en-US"/>
    </w:rPr>
  </w:style>
  <w:style w:type="paragraph" w:customStyle="1" w:styleId="font7">
    <w:name w:val="font7"/>
    <w:basedOn w:val="Normal"/>
    <w:qFormat/>
    <w:rsid w:val="001A3ABE"/>
    <w:pP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font8">
    <w:name w:val="font8"/>
    <w:basedOn w:val="Normal"/>
    <w:qFormat/>
    <w:rsid w:val="001A3ABE"/>
    <w:pPr>
      <w:overflowPunct/>
      <w:autoSpaceDE/>
      <w:adjustRightInd/>
      <w:spacing w:before="100" w:beforeAutospacing="1" w:after="100" w:afterAutospacing="1"/>
      <w:textAlignment w:val="auto"/>
    </w:pPr>
    <w:rPr>
      <w:rFonts w:ascii="Malgun Gothic" w:eastAsia="Malgun Gothic" w:hAnsi="Malgun Gothic" w:cs="Gulim"/>
      <w:sz w:val="16"/>
      <w:szCs w:val="16"/>
      <w:lang w:val="en-US" w:eastAsia="en-US"/>
    </w:rPr>
  </w:style>
  <w:style w:type="paragraph" w:customStyle="1" w:styleId="xl65">
    <w:name w:val="xl65"/>
    <w:basedOn w:val="Normal"/>
    <w:qFormat/>
    <w:rsid w:val="001A3ABE"/>
    <w:pPr>
      <w:pBdr>
        <w:right w:val="single" w:sz="8"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en-US"/>
    </w:rPr>
  </w:style>
  <w:style w:type="paragraph" w:customStyle="1" w:styleId="xl66">
    <w:name w:val="xl66"/>
    <w:basedOn w:val="Normal"/>
    <w:qFormat/>
    <w:rsid w:val="001A3ABE"/>
    <w:pPr>
      <w:pBdr>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67">
    <w:name w:val="xl67"/>
    <w:basedOn w:val="Normal"/>
    <w:qFormat/>
    <w:rsid w:val="001A3ABE"/>
    <w:pPr>
      <w:pBdr>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68">
    <w:name w:val="xl68"/>
    <w:basedOn w:val="Normal"/>
    <w:qFormat/>
    <w:rsid w:val="001A3ABE"/>
    <w:pPr>
      <w:pBdr>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69">
    <w:name w:val="xl69"/>
    <w:basedOn w:val="Normal"/>
    <w:qFormat/>
    <w:rsid w:val="001A3ABE"/>
    <w:pPr>
      <w:pBdr>
        <w:bottom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0">
    <w:name w:val="xl70"/>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en-US"/>
    </w:rPr>
  </w:style>
  <w:style w:type="paragraph" w:customStyle="1" w:styleId="xl71">
    <w:name w:val="xl71"/>
    <w:basedOn w:val="Normal"/>
    <w:qFormat/>
    <w:rsid w:val="001A3ABE"/>
    <w:pPr>
      <w:pBdr>
        <w:right w:val="single" w:sz="8" w:space="0" w:color="auto"/>
      </w:pBdr>
      <w:overflowPunct/>
      <w:autoSpaceDE/>
      <w:adjustRightInd/>
      <w:spacing w:before="100" w:beforeAutospacing="1" w:after="100" w:afterAutospacing="1"/>
      <w:textAlignment w:val="auto"/>
    </w:pPr>
    <w:rPr>
      <w:rFonts w:ascii="Arial" w:eastAsia="Gulim" w:hAnsi="Arial" w:cs="Arial"/>
      <w:sz w:val="18"/>
      <w:szCs w:val="18"/>
      <w:lang w:val="en-US" w:eastAsia="en-US"/>
    </w:rPr>
  </w:style>
  <w:style w:type="paragraph" w:customStyle="1" w:styleId="xl72">
    <w:name w:val="xl72"/>
    <w:basedOn w:val="Normal"/>
    <w:qFormat/>
    <w:rsid w:val="001A3ABE"/>
    <w:pPr>
      <w:pBdr>
        <w:top w:val="single" w:sz="8" w:space="0" w:color="auto"/>
        <w:lef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3">
    <w:name w:val="xl73"/>
    <w:basedOn w:val="Normal"/>
    <w:qFormat/>
    <w:rsid w:val="001A3ABE"/>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4">
    <w:name w:val="xl74"/>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5">
    <w:name w:val="xl75"/>
    <w:basedOn w:val="Normal"/>
    <w:qFormat/>
    <w:rsid w:val="001A3ABE"/>
    <w:pPr>
      <w:pBdr>
        <w:top w:val="single" w:sz="8" w:space="0" w:color="auto"/>
        <w:left w:val="single" w:sz="8" w:space="0" w:color="auto"/>
        <w:bottom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76">
    <w:name w:val="xl76"/>
    <w:basedOn w:val="Normal"/>
    <w:qFormat/>
    <w:rsid w:val="001A3ABE"/>
    <w:pPr>
      <w:pBdr>
        <w:top w:val="single" w:sz="8" w:space="0" w:color="auto"/>
        <w:bottom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77">
    <w:name w:val="xl77"/>
    <w:basedOn w:val="Normal"/>
    <w:qFormat/>
    <w:rsid w:val="001A3ABE"/>
    <w:pPr>
      <w:pBdr>
        <w:top w:val="single" w:sz="8" w:space="0" w:color="auto"/>
        <w:bottom w:val="single" w:sz="8" w:space="0" w:color="auto"/>
        <w:right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78">
    <w:name w:val="xl78"/>
    <w:basedOn w:val="Normal"/>
    <w:qFormat/>
    <w:rsid w:val="001A3ABE"/>
    <w:pPr>
      <w:pBdr>
        <w:top w:val="single" w:sz="8" w:space="0" w:color="auto"/>
        <w:left w:val="single" w:sz="8"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en-US"/>
    </w:rPr>
  </w:style>
  <w:style w:type="paragraph" w:customStyle="1" w:styleId="xl79">
    <w:name w:val="xl79"/>
    <w:basedOn w:val="Normal"/>
    <w:qFormat/>
    <w:rsid w:val="001A3ABE"/>
    <w:pPr>
      <w:pBdr>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en-US"/>
    </w:rPr>
  </w:style>
  <w:style w:type="paragraph" w:customStyle="1" w:styleId="xl80">
    <w:name w:val="xl80"/>
    <w:basedOn w:val="Normal"/>
    <w:qFormat/>
    <w:rsid w:val="001A3ABE"/>
    <w:pPr>
      <w:pBdr>
        <w:top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81">
    <w:name w:val="xl81"/>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82">
    <w:name w:val="xl82"/>
    <w:basedOn w:val="Normal"/>
    <w:qFormat/>
    <w:rsid w:val="001A3ABE"/>
    <w:pPr>
      <w:pBdr>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lang w:val="en-US" w:eastAsia="en-US"/>
    </w:rPr>
  </w:style>
  <w:style w:type="paragraph" w:customStyle="1" w:styleId="xl83">
    <w:name w:val="xl83"/>
    <w:basedOn w:val="Normal"/>
    <w:qFormat/>
    <w:rsid w:val="001A3ABE"/>
    <w:pPr>
      <w:pBdr>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b/>
      <w:bCs/>
      <w:lang w:val="en-US" w:eastAsia="en-US"/>
    </w:rPr>
  </w:style>
  <w:style w:type="paragraph" w:customStyle="1" w:styleId="xl84">
    <w:name w:val="xl84"/>
    <w:basedOn w:val="Normal"/>
    <w:qFormat/>
    <w:rsid w:val="001A3ABE"/>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8"/>
      <w:szCs w:val="18"/>
      <w:lang w:val="en-US" w:eastAsia="en-US"/>
    </w:rPr>
  </w:style>
  <w:style w:type="paragraph" w:customStyle="1" w:styleId="xl85">
    <w:name w:val="xl85"/>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16"/>
      <w:szCs w:val="16"/>
      <w:lang w:val="en-US" w:eastAsia="en-US"/>
    </w:rPr>
  </w:style>
  <w:style w:type="paragraph" w:customStyle="1" w:styleId="xl86">
    <w:name w:val="xl86"/>
    <w:basedOn w:val="Normal"/>
    <w:qFormat/>
    <w:rsid w:val="001A3ABE"/>
    <w:pPr>
      <w:pBdr>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16"/>
      <w:szCs w:val="16"/>
      <w:lang w:val="en-US" w:eastAsia="en-US"/>
    </w:rPr>
  </w:style>
  <w:style w:type="paragraph" w:customStyle="1" w:styleId="xl87">
    <w:name w:val="xl87"/>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lang w:val="en-US" w:eastAsia="en-US"/>
    </w:rPr>
  </w:style>
  <w:style w:type="paragraph" w:customStyle="1" w:styleId="xl88">
    <w:name w:val="xl88"/>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18"/>
      <w:szCs w:val="18"/>
      <w:lang w:val="en-US" w:eastAsia="en-US"/>
    </w:rPr>
  </w:style>
  <w:style w:type="paragraph" w:customStyle="1" w:styleId="xl89">
    <w:name w:val="xl89"/>
    <w:basedOn w:val="Normal"/>
    <w:qFormat/>
    <w:rsid w:val="001A3ABE"/>
    <w:pPr>
      <w:pBdr>
        <w:right w:val="single" w:sz="8" w:space="0" w:color="auto"/>
      </w:pBdr>
      <w:overflowPunct/>
      <w:autoSpaceDE/>
      <w:adjustRightInd/>
      <w:spacing w:before="100" w:beforeAutospacing="1" w:after="100" w:afterAutospacing="1"/>
      <w:jc w:val="both"/>
      <w:textAlignment w:val="auto"/>
    </w:pPr>
    <w:rPr>
      <w:rFonts w:ascii="Arial" w:eastAsia="Gulim" w:hAnsi="Arial" w:cs="Arial"/>
      <w:sz w:val="16"/>
      <w:szCs w:val="16"/>
      <w:lang w:val="en-US" w:eastAsia="en-US"/>
    </w:rPr>
  </w:style>
  <w:style w:type="paragraph" w:customStyle="1" w:styleId="xl90">
    <w:name w:val="xl90"/>
    <w:basedOn w:val="Normal"/>
    <w:qFormat/>
    <w:rsid w:val="001A3ABE"/>
    <w:pPr>
      <w:pBdr>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24"/>
      <w:szCs w:val="24"/>
      <w:lang w:val="en-US" w:eastAsia="en-US"/>
    </w:rPr>
  </w:style>
  <w:style w:type="paragraph" w:customStyle="1" w:styleId="xl91">
    <w:name w:val="xl91"/>
    <w:basedOn w:val="Normal"/>
    <w:qFormat/>
    <w:rsid w:val="001A3ABE"/>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92">
    <w:name w:val="xl92"/>
    <w:basedOn w:val="Normal"/>
    <w:qFormat/>
    <w:rsid w:val="001A3ABE"/>
    <w:pPr>
      <w:pBdr>
        <w:top w:val="single" w:sz="4" w:space="0" w:color="auto"/>
        <w:left w:val="single" w:sz="4" w:space="0" w:color="auto"/>
        <w:bottom w:val="single" w:sz="4" w:space="0" w:color="auto"/>
        <w:right w:val="single" w:sz="4"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93">
    <w:name w:val="xl93"/>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Gulim" w:hAnsi="Arial" w:cs="Arial"/>
      <w:sz w:val="16"/>
      <w:szCs w:val="16"/>
      <w:lang w:val="en-US" w:eastAsia="en-US"/>
    </w:rPr>
  </w:style>
  <w:style w:type="paragraph" w:customStyle="1" w:styleId="xl94">
    <w:name w:val="xl94"/>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en-US"/>
    </w:rPr>
  </w:style>
  <w:style w:type="paragraph" w:customStyle="1" w:styleId="xl95">
    <w:name w:val="xl95"/>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96">
    <w:name w:val="xl96"/>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en-US"/>
    </w:rPr>
  </w:style>
  <w:style w:type="paragraph" w:customStyle="1" w:styleId="xl97">
    <w:name w:val="xl97"/>
    <w:basedOn w:val="Normal"/>
    <w:qFormat/>
    <w:rsid w:val="001A3ABE"/>
    <w:pPr>
      <w:pBdr>
        <w:top w:val="single" w:sz="4" w:space="0" w:color="auto"/>
        <w:left w:val="single" w:sz="4" w:space="0" w:color="auto"/>
        <w:bottom w:val="single" w:sz="4" w:space="0" w:color="auto"/>
        <w:right w:val="single" w:sz="4" w:space="0" w:color="auto"/>
      </w:pBdr>
      <w:shd w:val="clear" w:color="auto" w:fill="D9D9D9"/>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98">
    <w:name w:val="xl98"/>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99">
    <w:name w:val="xl99"/>
    <w:basedOn w:val="Normal"/>
    <w:qFormat/>
    <w:rsid w:val="001A3ABE"/>
    <w:pPr>
      <w:pBdr>
        <w:top w:val="single" w:sz="8" w:space="0" w:color="auto"/>
        <w:left w:val="single" w:sz="8" w:space="0" w:color="auto"/>
        <w:bottom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100">
    <w:name w:val="xl100"/>
    <w:basedOn w:val="Normal"/>
    <w:qFormat/>
    <w:rsid w:val="001A3ABE"/>
    <w:pPr>
      <w:pBdr>
        <w:top w:val="single" w:sz="8" w:space="0" w:color="auto"/>
        <w:left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8"/>
      <w:szCs w:val="18"/>
      <w:lang w:val="en-US" w:eastAsia="en-US"/>
    </w:rPr>
  </w:style>
  <w:style w:type="paragraph" w:customStyle="1" w:styleId="xl101">
    <w:name w:val="xl101"/>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8"/>
      <w:szCs w:val="18"/>
      <w:lang w:val="en-US" w:eastAsia="en-US"/>
    </w:rPr>
  </w:style>
  <w:style w:type="paragraph" w:customStyle="1" w:styleId="xl102">
    <w:name w:val="xl102"/>
    <w:basedOn w:val="Normal"/>
    <w:qFormat/>
    <w:rsid w:val="001A3ABE"/>
    <w:pPr>
      <w:pBdr>
        <w:top w:val="single" w:sz="8" w:space="0" w:color="auto"/>
        <w:left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103">
    <w:name w:val="xl103"/>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104">
    <w:name w:val="xl104"/>
    <w:basedOn w:val="Normal"/>
    <w:qFormat/>
    <w:rsid w:val="001A3ABE"/>
    <w:pPr>
      <w:pBdr>
        <w:top w:val="single" w:sz="8" w:space="0" w:color="auto"/>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105">
    <w:name w:val="xl105"/>
    <w:basedOn w:val="Normal"/>
    <w:qFormat/>
    <w:rsid w:val="001A3ABE"/>
    <w:pPr>
      <w:pBdr>
        <w:top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106">
    <w:name w:val="xl106"/>
    <w:basedOn w:val="Normal"/>
    <w:qFormat/>
    <w:rsid w:val="001A3ABE"/>
    <w:pPr>
      <w:pBdr>
        <w:top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CharCharCharCharChar1">
    <w:name w:val="Char Char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A3ABE"/>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Tadc">
    <w:name w:val="Tadc"/>
    <w:basedOn w:val="Normal"/>
    <w:qFormat/>
    <w:rsid w:val="001A3ABE"/>
    <w:pPr>
      <w:textAlignment w:val="auto"/>
    </w:pPr>
    <w:rPr>
      <w:rFonts w:eastAsia="SimSun" w:cs="v4.2.0"/>
      <w:lang w:eastAsia="en-US"/>
    </w:rPr>
  </w:style>
  <w:style w:type="paragraph" w:customStyle="1" w:styleId="Atl">
    <w:name w:val="Atl"/>
    <w:basedOn w:val="Normal"/>
    <w:qFormat/>
    <w:rsid w:val="001A3ABE"/>
    <w:pPr>
      <w:textAlignment w:val="auto"/>
    </w:pPr>
    <w:rPr>
      <w:rFonts w:eastAsia="SimSun" w:cs="v4.2.0"/>
      <w:lang w:eastAsia="en-US"/>
    </w:rPr>
  </w:style>
  <w:style w:type="paragraph" w:customStyle="1" w:styleId="TTH">
    <w:name w:val="TTH"/>
    <w:basedOn w:val="Normal"/>
    <w:qFormat/>
    <w:rsid w:val="001A3ABE"/>
    <w:pPr>
      <w:jc w:val="center"/>
      <w:textAlignment w:val="auto"/>
    </w:pPr>
    <w:rPr>
      <w:rFonts w:ascii="Arial" w:eastAsia="SimSun" w:hAnsi="Arial" w:cs="Arial"/>
      <w:b/>
      <w:lang w:eastAsia="zh-CN"/>
    </w:rPr>
  </w:style>
  <w:style w:type="paragraph" w:customStyle="1" w:styleId="standard">
    <w:name w:val="standard"/>
    <w:qFormat/>
    <w:rsid w:val="001A3ABE"/>
    <w:pPr>
      <w:tabs>
        <w:tab w:val="left" w:pos="426"/>
        <w:tab w:val="num" w:pos="1191"/>
      </w:tabs>
      <w:autoSpaceDN w:val="0"/>
    </w:pPr>
    <w:rPr>
      <w:rFonts w:ascii="Times New Roman" w:eastAsia="SimSun" w:hAnsi="Times New Roman"/>
      <w:lang w:eastAsia="zh-CN"/>
    </w:rPr>
  </w:style>
  <w:style w:type="paragraph" w:customStyle="1" w:styleId="Headernonumber">
    <w:name w:val="Header_nonumber"/>
    <w:basedOn w:val="Heading1"/>
    <w:qFormat/>
    <w:rsid w:val="001A3ABE"/>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6">
    <w:name w:val="21"/>
    <w:basedOn w:val="Normal"/>
    <w:qFormat/>
    <w:rsid w:val="001A3ABE"/>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1A3ABE"/>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1A3ABE"/>
    <w:pPr>
      <w:keepNext/>
      <w:topLinePunct/>
      <w:snapToGrid w:val="0"/>
      <w:spacing w:before="320" w:after="80" w:line="240" w:lineRule="atLeast"/>
      <w:textAlignment w:val="auto"/>
      <w:outlineLvl w:val="7"/>
    </w:pPr>
    <w:rPr>
      <w:rFonts w:ascii="SimSun" w:eastAsia="Calibri" w:hAnsi="SimSun"/>
      <w:spacing w:val="-4"/>
      <w:kern w:val="2"/>
      <w:sz w:val="21"/>
      <w:szCs w:val="21"/>
      <w:lang w:val="x-none" w:eastAsia="zh-CN"/>
    </w:rPr>
  </w:style>
  <w:style w:type="paragraph" w:customStyle="1" w:styleId="Heading3Specs">
    <w:name w:val="Heading 3 Specs"/>
    <w:basedOn w:val="Heading3"/>
    <w:qFormat/>
    <w:rsid w:val="001A3ABE"/>
    <w:pPr>
      <w:spacing w:before="200" w:after="0"/>
      <w:ind w:left="0" w:firstLine="0"/>
      <w:textAlignment w:val="auto"/>
    </w:pPr>
    <w:rPr>
      <w:rFonts w:eastAsia="SimSun" w:cs="Arial"/>
      <w:bCs/>
      <w:lang w:eastAsia="en-US"/>
    </w:rPr>
  </w:style>
  <w:style w:type="paragraph" w:customStyle="1" w:styleId="Heading4specs">
    <w:name w:val="Heading4 specs"/>
    <w:basedOn w:val="Heading3Specs"/>
    <w:qFormat/>
    <w:rsid w:val="001A3ABE"/>
  </w:style>
  <w:style w:type="paragraph" w:customStyle="1" w:styleId="419">
    <w:name w:val="(文字) (文字)4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a">
    <w:name w:val="(文字) (文字)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O">
    <w:name w:val="MO"/>
    <w:basedOn w:val="Normal"/>
    <w:qFormat/>
    <w:rsid w:val="001A3ABE"/>
    <w:pPr>
      <w:overflowPunct/>
      <w:autoSpaceDE/>
      <w:adjustRightInd/>
      <w:textAlignment w:val="auto"/>
    </w:pPr>
    <w:rPr>
      <w:rFonts w:eastAsia="SimSun"/>
      <w:lang w:eastAsia="zh-CN"/>
    </w:rPr>
  </w:style>
  <w:style w:type="paragraph" w:customStyle="1" w:styleId="CarCar1CharCharCarCar1">
    <w:name w:val="Car Car1 Char Char Car Car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e9ptCar">
    <w:name w:val="1e) 9 pt Car"/>
    <w:link w:val="1e9pt"/>
    <w:locked/>
    <w:rsid w:val="001A3ABE"/>
    <w:rPr>
      <w:rFonts w:ascii="SimSun" w:hAnsi="SimSun"/>
      <w:noProof/>
      <w:szCs w:val="18"/>
      <w:lang w:eastAsia="x-none"/>
    </w:rPr>
  </w:style>
  <w:style w:type="paragraph" w:customStyle="1" w:styleId="1e9pt">
    <w:name w:val="1e) 9 pt"/>
    <w:basedOn w:val="B10"/>
    <w:link w:val="1e9ptCar"/>
    <w:qFormat/>
    <w:rsid w:val="001A3ABE"/>
    <w:pPr>
      <w:textAlignment w:val="auto"/>
    </w:pPr>
    <w:rPr>
      <w:rFonts w:ascii="SimSun" w:eastAsia="Calibri" w:hAnsi="SimSun"/>
      <w:noProof/>
      <w:szCs w:val="18"/>
      <w:lang w:eastAsia="x-none"/>
    </w:rPr>
  </w:style>
  <w:style w:type="paragraph" w:customStyle="1" w:styleId="B3H6">
    <w:name w:val="B3H6"/>
    <w:basedOn w:val="B3"/>
    <w:qFormat/>
    <w:rsid w:val="001A3ABE"/>
    <w:pPr>
      <w:textAlignment w:val="auto"/>
    </w:pPr>
    <w:rPr>
      <w:rFonts w:eastAsia="SimSun"/>
      <w:lang w:eastAsia="x-none"/>
    </w:rPr>
  </w:style>
  <w:style w:type="paragraph" w:customStyle="1" w:styleId="CharCharCharChar">
    <w:name w:val="Char Char Char Char"/>
    <w:qFormat/>
    <w:rsid w:val="001A3AB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qFormat/>
    <w:rsid w:val="001A3ABE"/>
    <w:pPr>
      <w:overflowPunct/>
      <w:autoSpaceDE/>
      <w:adjustRightInd/>
      <w:textAlignment w:val="auto"/>
    </w:pPr>
    <w:rPr>
      <w:rFonts w:eastAsia="SimSun" w:cs="Arial"/>
      <w:lang w:eastAsia="zh-TW"/>
    </w:rPr>
  </w:style>
  <w:style w:type="paragraph" w:customStyle="1" w:styleId="TH0">
    <w:name w:val="样式 TH"/>
    <w:basedOn w:val="TH"/>
    <w:qFormat/>
    <w:rsid w:val="001A3ABE"/>
    <w:pPr>
      <w:overflowPunct/>
      <w:autoSpaceDE/>
      <w:adjustRightInd/>
      <w:textAlignment w:val="auto"/>
    </w:pPr>
    <w:rPr>
      <w:rFonts w:eastAsia="SimSun" w:cs="Arial"/>
      <w:bCs/>
      <w:lang w:eastAsia="en-US"/>
    </w:rPr>
  </w:style>
  <w:style w:type="paragraph" w:customStyle="1" w:styleId="TableEntry0">
    <w:name w:val="Table Entry"/>
    <w:basedOn w:val="Normal"/>
    <w:next w:val="Normal"/>
    <w:qFormat/>
    <w:rsid w:val="001A3ABE"/>
    <w:pPr>
      <w:overflowPunct/>
      <w:autoSpaceDE/>
      <w:adjustRightInd/>
      <w:spacing w:after="0"/>
      <w:textAlignment w:val="auto"/>
    </w:pPr>
    <w:rPr>
      <w:rFonts w:ascii="IMHNGF+BookmanOldStyle" w:eastAsia="SimSun" w:hAnsi="IMHNGF+BookmanOldStyle"/>
      <w:sz w:val="24"/>
      <w:szCs w:val="24"/>
      <w:lang w:val="en-US" w:eastAsia="zh-CN"/>
    </w:rPr>
  </w:style>
  <w:style w:type="paragraph" w:customStyle="1" w:styleId="911">
    <w:name w:val="目录 91"/>
    <w:basedOn w:val="TOC8"/>
    <w:qFormat/>
    <w:rsid w:val="001A3ABE"/>
    <w:pPr>
      <w:keepNext w:val="0"/>
      <w:ind w:left="1418" w:hanging="1418"/>
      <w:textAlignment w:val="auto"/>
    </w:pPr>
    <w:rPr>
      <w:rFonts w:eastAsia="MS Mincho"/>
      <w:lang w:val="en-US" w:eastAsia="zh-CN"/>
    </w:rPr>
  </w:style>
  <w:style w:type="paragraph" w:customStyle="1" w:styleId="msolistparagraph0">
    <w:name w:val="msolistparagraph"/>
    <w:basedOn w:val="Normal"/>
    <w:qFormat/>
    <w:rsid w:val="001A3ABE"/>
    <w:pPr>
      <w:overflowPunct/>
      <w:autoSpaceDE/>
      <w:adjustRightInd/>
      <w:spacing w:after="0"/>
      <w:ind w:leftChars="400" w:left="400"/>
      <w:textAlignment w:val="auto"/>
    </w:pPr>
    <w:rPr>
      <w:rFonts w:eastAsia="SimSun"/>
      <w:sz w:val="24"/>
      <w:szCs w:val="24"/>
      <w:lang w:val="en-US" w:eastAsia="zh-CN"/>
    </w:rPr>
  </w:style>
  <w:style w:type="paragraph" w:customStyle="1" w:styleId="talcharchar0">
    <w:name w:val="talcharchar"/>
    <w:basedOn w:val="Normal"/>
    <w:qFormat/>
    <w:rsid w:val="001A3ABE"/>
    <w:pPr>
      <w:overflowPunct/>
      <w:autoSpaceDE/>
      <w:adjustRightInd/>
      <w:spacing w:before="100" w:beforeAutospacing="1" w:after="100" w:afterAutospacing="1"/>
      <w:textAlignment w:val="auto"/>
    </w:pPr>
    <w:rPr>
      <w:rFonts w:eastAsia="Calibri"/>
      <w:sz w:val="24"/>
      <w:szCs w:val="24"/>
      <w:lang w:eastAsia="en-US"/>
    </w:rPr>
  </w:style>
  <w:style w:type="character" w:customStyle="1" w:styleId="PLBoldChar">
    <w:name w:val="PL Bold Char"/>
    <w:link w:val="PLBold"/>
    <w:locked/>
    <w:rsid w:val="001A3ABE"/>
    <w:rPr>
      <w:rFonts w:ascii="Courier New" w:eastAsia="MS Gothic" w:hAnsi="Courier New" w:cs="Courier New"/>
      <w:b/>
      <w:bCs/>
      <w:noProof/>
      <w:sz w:val="16"/>
      <w:lang w:val="en-US" w:eastAsia="ja-JP"/>
    </w:rPr>
  </w:style>
  <w:style w:type="paragraph" w:customStyle="1" w:styleId="PLBold">
    <w:name w:val="PL Bold"/>
    <w:basedOn w:val="PL"/>
    <w:link w:val="PLBoldChar"/>
    <w:qFormat/>
    <w:rsid w:val="001A3ABE"/>
    <w:pPr>
      <w:textAlignment w:val="auto"/>
    </w:pPr>
    <w:rPr>
      <w:rFonts w:eastAsia="MS Gothic" w:cs="Courier New"/>
      <w:b/>
      <w:bCs/>
      <w:lang w:val="en-US" w:eastAsia="ja-JP"/>
    </w:rPr>
  </w:style>
  <w:style w:type="character" w:customStyle="1" w:styleId="PLBoldChar0">
    <w:name w:val="PL + Bold Char"/>
    <w:link w:val="PLBold0"/>
    <w:locked/>
    <w:rsid w:val="001A3ABE"/>
    <w:rPr>
      <w:rFonts w:ascii="Courier New" w:hAnsi="Courier New" w:cs="Courier New"/>
      <w:noProof/>
      <w:sz w:val="16"/>
      <w:lang w:val="en-US" w:eastAsia="ja-JP"/>
    </w:rPr>
  </w:style>
  <w:style w:type="paragraph" w:customStyle="1" w:styleId="PLBold0">
    <w:name w:val="PL + Bold"/>
    <w:basedOn w:val="PL"/>
    <w:link w:val="PLBoldChar0"/>
    <w:qFormat/>
    <w:rsid w:val="001A3ABE"/>
    <w:pPr>
      <w:textAlignment w:val="auto"/>
    </w:pPr>
    <w:rPr>
      <w:rFonts w:eastAsia="Calibri" w:cs="Courier New"/>
      <w:lang w:val="en-US" w:eastAsia="ja-JP"/>
    </w:rPr>
  </w:style>
  <w:style w:type="paragraph" w:customStyle="1" w:styleId="TOC911">
    <w:name w:val="TOC 911"/>
    <w:basedOn w:val="TOC8"/>
    <w:qFormat/>
    <w:rsid w:val="001A3ABE"/>
    <w:pPr>
      <w:keepNext w:val="0"/>
      <w:ind w:left="1418" w:hanging="1418"/>
      <w:textAlignment w:val="auto"/>
    </w:pPr>
    <w:rPr>
      <w:rFonts w:eastAsia="MS Mincho"/>
      <w:lang w:val="en-US" w:eastAsia="zh-CN"/>
    </w:rPr>
  </w:style>
  <w:style w:type="paragraph" w:customStyle="1" w:styleId="Char11">
    <w:name w:val="Char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A3ABE"/>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
    <w:qFormat/>
    <w:rsid w:val="001A3ABE"/>
    <w:pPr>
      <w:ind w:left="1984" w:hanging="281"/>
      <w:textAlignment w:val="auto"/>
    </w:pPr>
    <w:rPr>
      <w:rFonts w:eastAsia="SimSun"/>
      <w:lang w:eastAsia="en-US"/>
    </w:rPr>
  </w:style>
  <w:style w:type="paragraph" w:customStyle="1" w:styleId="LD1">
    <w:name w:val="LD 1"/>
    <w:basedOn w:val="Normal"/>
    <w:qFormat/>
    <w:rsid w:val="001A3ABE"/>
    <w:pPr>
      <w:keepNext/>
      <w:keepLines/>
      <w:overflowPunct/>
      <w:autoSpaceDE/>
      <w:adjustRightInd/>
      <w:spacing w:before="60" w:after="60"/>
      <w:jc w:val="center"/>
      <w:textAlignment w:val="auto"/>
    </w:pPr>
    <w:rPr>
      <w:rFonts w:ascii="Courier New" w:eastAsia="SimSun" w:hAnsi="Courier New"/>
      <w:lang w:eastAsia="en-US"/>
    </w:rPr>
  </w:style>
  <w:style w:type="paragraph" w:customStyle="1" w:styleId="ab">
    <w:name w:val="標準番号"/>
    <w:basedOn w:val="Normal"/>
    <w:qFormat/>
    <w:rsid w:val="001A3ABE"/>
    <w:pPr>
      <w:widowControl w:val="0"/>
      <w:tabs>
        <w:tab w:val="num" w:pos="420"/>
      </w:tabs>
      <w:overflowPunct/>
      <w:autoSpaceDE/>
      <w:adjustRightInd/>
      <w:spacing w:after="0" w:line="240" w:lineRule="atLeast"/>
      <w:ind w:left="420" w:hanging="420"/>
      <w:jc w:val="both"/>
      <w:textAlignment w:val="auto"/>
    </w:pPr>
    <w:rPr>
      <w:rFonts w:ascii="Arial" w:eastAsia="MS PGothic" w:hAnsi="Arial"/>
      <w:kern w:val="2"/>
      <w:sz w:val="24"/>
      <w:lang w:val="en-US" w:eastAsia="en-US"/>
    </w:rPr>
  </w:style>
  <w:style w:type="paragraph" w:customStyle="1" w:styleId="Arial1">
    <w:name w:val="標準 + Arial"/>
    <w:aliases w:val="左 :  1.8 mm,段落後 :  0 pt"/>
    <w:basedOn w:val="Normal"/>
    <w:qFormat/>
    <w:rsid w:val="001A3ABE"/>
    <w:pPr>
      <w:overflowPunct/>
      <w:autoSpaceDE/>
      <w:adjustRightInd/>
      <w:textAlignment w:val="auto"/>
    </w:pPr>
    <w:rPr>
      <w:rFonts w:ascii="Arial" w:eastAsia="MS Mincho" w:hAnsi="Arial"/>
      <w:noProof/>
      <w:lang w:eastAsia="en-US"/>
    </w:rPr>
  </w:style>
  <w:style w:type="paragraph" w:customStyle="1" w:styleId="H600">
    <w:name w:val="H6 + 左侧:  0 厘米"/>
    <w:aliases w:val="首行缩进:  0 厘H6米"/>
    <w:basedOn w:val="H6"/>
    <w:qFormat/>
    <w:rsid w:val="001A3ABE"/>
    <w:pPr>
      <w:overflowPunct/>
      <w:autoSpaceDE/>
      <w:adjustRightInd/>
      <w:ind w:left="0" w:firstLine="0"/>
      <w:textAlignment w:val="auto"/>
    </w:pPr>
    <w:rPr>
      <w:rFonts w:eastAsia="SimSun" w:cs="Arial"/>
      <w:lang w:eastAsia="zh-CN"/>
    </w:rPr>
  </w:style>
  <w:style w:type="paragraph" w:customStyle="1" w:styleId="2d">
    <w:name w:val="列出段落2"/>
    <w:basedOn w:val="Normal"/>
    <w:qFormat/>
    <w:rsid w:val="001A3ABE"/>
    <w:pPr>
      <w:overflowPunct/>
      <w:autoSpaceDE/>
      <w:adjustRightInd/>
      <w:ind w:firstLineChars="200" w:firstLine="420"/>
      <w:textAlignment w:val="auto"/>
    </w:pPr>
    <w:rPr>
      <w:rFonts w:eastAsia="SimSun"/>
      <w:lang w:eastAsia="en-US"/>
    </w:rPr>
  </w:style>
  <w:style w:type="paragraph" w:customStyle="1" w:styleId="CarCar5">
    <w:name w:val="Car Car5"/>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rsid w:val="001A3ABE"/>
    <w:pPr>
      <w:overflowPunct/>
      <w:autoSpaceDE/>
      <w:adjustRightInd/>
      <w:ind w:left="1135" w:hanging="284"/>
      <w:textAlignment w:val="auto"/>
    </w:pPr>
    <w:rPr>
      <w:rFonts w:ascii="Calibri" w:eastAsia="MS PGothic" w:hAnsi="Calibri" w:cs="Calibri"/>
      <w:sz w:val="22"/>
      <w:szCs w:val="22"/>
      <w:lang w:eastAsia="en-US"/>
    </w:rPr>
  </w:style>
  <w:style w:type="paragraph" w:customStyle="1" w:styleId="b40">
    <w:name w:val="b4"/>
    <w:basedOn w:val="Normal"/>
    <w:qFormat/>
    <w:rsid w:val="001A3ABE"/>
    <w:pPr>
      <w:overflowPunct/>
      <w:autoSpaceDE/>
      <w:adjustRightInd/>
      <w:ind w:left="1418" w:hanging="284"/>
      <w:textAlignment w:val="auto"/>
    </w:pPr>
    <w:rPr>
      <w:rFonts w:ascii="Calibri" w:eastAsia="MS PGothic" w:hAnsi="Calibri" w:cs="Calibri"/>
      <w:sz w:val="22"/>
      <w:szCs w:val="22"/>
      <w:lang w:eastAsia="en-US"/>
    </w:rPr>
  </w:style>
  <w:style w:type="paragraph" w:customStyle="1" w:styleId="b21">
    <w:name w:val="b2"/>
    <w:basedOn w:val="Normal"/>
    <w:qFormat/>
    <w:rsid w:val="001A3ABE"/>
    <w:pPr>
      <w:overflowPunct/>
      <w:autoSpaceDE/>
      <w:adjustRightInd/>
      <w:ind w:left="851" w:hanging="284"/>
      <w:textAlignment w:val="auto"/>
    </w:pPr>
    <w:rPr>
      <w:rFonts w:eastAsia="MS PGothic"/>
      <w:lang w:eastAsia="en-US"/>
    </w:rPr>
  </w:style>
  <w:style w:type="paragraph" w:customStyle="1" w:styleId="ac">
    <w:name w:val="見出し"/>
    <w:basedOn w:val="Normal"/>
    <w:next w:val="BodyText"/>
    <w:qFormat/>
    <w:rsid w:val="001A3ABE"/>
    <w:pPr>
      <w:keepNext/>
      <w:suppressAutoHyphens/>
      <w:overflowPunct/>
      <w:autoSpaceDE/>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e">
    <w:name w:val="索引"/>
    <w:basedOn w:val="Normal"/>
    <w:qFormat/>
    <w:rsid w:val="001A3ABE"/>
    <w:pPr>
      <w:suppressLineNumbers/>
      <w:suppressAutoHyphens/>
      <w:overflowPunct/>
      <w:autoSpaceDE/>
      <w:adjustRightInd/>
      <w:textAlignment w:val="auto"/>
    </w:pPr>
    <w:rPr>
      <w:rFonts w:eastAsia="MS Mincho" w:cs="Mangal"/>
      <w:lang w:eastAsia="ar-SA"/>
    </w:rPr>
  </w:style>
  <w:style w:type="paragraph" w:customStyle="1" w:styleId="af">
    <w:name w:val="段落番号"/>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e">
    <w:name w:val="段落番号 2"/>
    <w:basedOn w:val="af"/>
    <w:qFormat/>
    <w:rsid w:val="001A3ABE"/>
  </w:style>
  <w:style w:type="paragraph" w:customStyle="1" w:styleId="af0">
    <w:name w:val="箇条書き"/>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f">
    <w:name w:val="箇条書き 2"/>
    <w:basedOn w:val="af0"/>
    <w:qFormat/>
    <w:rsid w:val="001A3ABE"/>
  </w:style>
  <w:style w:type="paragraph" w:customStyle="1" w:styleId="3c">
    <w:name w:val="箇条書き 3"/>
    <w:basedOn w:val="2f"/>
    <w:qFormat/>
    <w:rsid w:val="001A3ABE"/>
  </w:style>
  <w:style w:type="paragraph" w:customStyle="1" w:styleId="2f0">
    <w:name w:val="一覧 2"/>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d">
    <w:name w:val="一覧 3"/>
    <w:basedOn w:val="2f0"/>
    <w:qFormat/>
    <w:rsid w:val="001A3ABE"/>
  </w:style>
  <w:style w:type="paragraph" w:customStyle="1" w:styleId="4b">
    <w:name w:val="一覧 4"/>
    <w:basedOn w:val="3d"/>
    <w:qFormat/>
    <w:rsid w:val="001A3ABE"/>
  </w:style>
  <w:style w:type="paragraph" w:customStyle="1" w:styleId="54">
    <w:name w:val="一覧 5"/>
    <w:basedOn w:val="4b"/>
    <w:qFormat/>
    <w:rsid w:val="001A3ABE"/>
  </w:style>
  <w:style w:type="paragraph" w:customStyle="1" w:styleId="4c">
    <w:name w:val="箇条書き 4"/>
    <w:basedOn w:val="3c"/>
    <w:qFormat/>
    <w:rsid w:val="001A3ABE"/>
  </w:style>
  <w:style w:type="paragraph" w:customStyle="1" w:styleId="55">
    <w:name w:val="箇条書き 5"/>
    <w:basedOn w:val="4c"/>
    <w:qFormat/>
    <w:rsid w:val="001A3ABE"/>
  </w:style>
  <w:style w:type="paragraph" w:customStyle="1" w:styleId="af1">
    <w:name w:val="コメント文字列"/>
    <w:basedOn w:val="Normal"/>
    <w:qFormat/>
    <w:rsid w:val="001A3ABE"/>
    <w:pPr>
      <w:suppressAutoHyphens/>
      <w:overflowPunct/>
      <w:autoSpaceDE/>
      <w:adjustRightInd/>
      <w:textAlignment w:val="auto"/>
    </w:pPr>
    <w:rPr>
      <w:rFonts w:eastAsia="MS Mincho" w:cs="CG Times (WN)"/>
      <w:lang w:eastAsia="ar-SA"/>
    </w:rPr>
  </w:style>
  <w:style w:type="paragraph" w:customStyle="1" w:styleId="af2">
    <w:name w:val="コメント内容"/>
    <w:basedOn w:val="af1"/>
    <w:next w:val="af1"/>
    <w:qFormat/>
    <w:rsid w:val="001A3ABE"/>
  </w:style>
  <w:style w:type="paragraph" w:customStyle="1" w:styleId="af3">
    <w:name w:val="見出しマップ"/>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WW-">
    <w:name w:val="WW-図表番号"/>
    <w:basedOn w:val="Normal"/>
    <w:next w:val="Normal"/>
    <w:qFormat/>
    <w:rsid w:val="001A3ABE"/>
    <w:pPr>
      <w:suppressAutoHyphens/>
      <w:overflowPunct/>
      <w:autoSpaceDE/>
      <w:adjustRightInd/>
      <w:spacing w:before="120" w:after="120"/>
      <w:textAlignment w:val="auto"/>
    </w:pPr>
    <w:rPr>
      <w:rFonts w:eastAsia="MS Mincho" w:cs="CG Times (WN)"/>
      <w:b/>
      <w:lang w:eastAsia="ar-SA"/>
    </w:rPr>
  </w:style>
  <w:style w:type="paragraph" w:customStyle="1" w:styleId="af4">
    <w:name w:val="書式なし"/>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222">
    <w:name w:val="本文 22"/>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20">
    <w:name w:val="本文 32"/>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1">
    <w:name w:val="本文インデント 2"/>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af5">
    <w:name w:val="標準インデント"/>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af6">
    <w:name w:val="記"/>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0">
    <w:name w:val="HTML 書式付き"/>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af7">
    <w:name w:val="表の内容"/>
    <w:basedOn w:val="Normal"/>
    <w:qFormat/>
    <w:rsid w:val="001A3ABE"/>
    <w:pPr>
      <w:suppressLineNumbers/>
      <w:suppressAutoHyphens/>
      <w:overflowPunct/>
      <w:autoSpaceDE/>
      <w:adjustRightInd/>
      <w:textAlignment w:val="auto"/>
    </w:pPr>
    <w:rPr>
      <w:rFonts w:eastAsia="MS Mincho" w:cs="CG Times (WN)"/>
      <w:lang w:eastAsia="ar-SA"/>
    </w:rPr>
  </w:style>
  <w:style w:type="paragraph" w:customStyle="1" w:styleId="af8">
    <w:name w:val="表の見出し"/>
    <w:basedOn w:val="af7"/>
    <w:qFormat/>
    <w:rsid w:val="001A3ABE"/>
  </w:style>
  <w:style w:type="paragraph" w:customStyle="1" w:styleId="ListBullet21">
    <w:name w:val="List Bullet 21"/>
    <w:basedOn w:val="ListBullet1"/>
    <w:qFormat/>
    <w:rsid w:val="001A3ABE"/>
    <w:pPr>
      <w:tabs>
        <w:tab w:val="clear" w:pos="644"/>
        <w:tab w:val="num" w:pos="1494"/>
      </w:tabs>
      <w:autoSpaceDN w:val="0"/>
      <w:ind w:left="851"/>
    </w:pPr>
  </w:style>
  <w:style w:type="paragraph" w:customStyle="1" w:styleId="DocumentMap1">
    <w:name w:val="Document Map1"/>
    <w:basedOn w:val="Normal"/>
    <w:qFormat/>
    <w:rsid w:val="001A3ABE"/>
    <w:pPr>
      <w:shd w:val="clear" w:color="auto" w:fill="000080"/>
      <w:suppressAutoHyphens/>
      <w:overflowPunct/>
      <w:autoSpaceDE/>
      <w:adjustRightInd/>
      <w:textAlignment w:val="auto"/>
    </w:pPr>
    <w:rPr>
      <w:rFonts w:ascii="Tahoma" w:eastAsia="MS Mincho" w:hAnsi="Tahoma"/>
      <w:lang w:eastAsia="ar-SA"/>
    </w:rPr>
  </w:style>
  <w:style w:type="paragraph" w:customStyle="1" w:styleId="PlainText1">
    <w:name w:val="Plain Text1"/>
    <w:basedOn w:val="Normal"/>
    <w:qFormat/>
    <w:rsid w:val="001A3ABE"/>
    <w:pPr>
      <w:suppressAutoHyphens/>
      <w:overflowPunct/>
      <w:autoSpaceDE/>
      <w:adjustRightInd/>
      <w:textAlignment w:val="auto"/>
    </w:pPr>
    <w:rPr>
      <w:rFonts w:ascii="Courier New" w:eastAsia="MS Mincho" w:hAnsi="Courier New"/>
      <w:lang w:val="nb-NO" w:eastAsia="ar-SA"/>
    </w:rPr>
  </w:style>
  <w:style w:type="paragraph" w:customStyle="1" w:styleId="CommentText1">
    <w:name w:val="Comment Text1"/>
    <w:basedOn w:val="Normal"/>
    <w:qFormat/>
    <w:rsid w:val="001A3ABE"/>
    <w:pPr>
      <w:suppressAutoHyphens/>
      <w:overflowPunct/>
      <w:autoSpaceDE/>
      <w:adjustRightInd/>
      <w:textAlignment w:val="auto"/>
    </w:pPr>
    <w:rPr>
      <w:rFonts w:eastAsia="MS Mincho"/>
      <w:lang w:eastAsia="ar-SA"/>
    </w:rPr>
  </w:style>
  <w:style w:type="paragraph" w:customStyle="1" w:styleId="ListNumber1">
    <w:name w:val="List Number1"/>
    <w:basedOn w:val="List"/>
    <w:qFormat/>
    <w:rsid w:val="001A3ABE"/>
    <w:pPr>
      <w:tabs>
        <w:tab w:val="num" w:pos="644"/>
      </w:tabs>
      <w:suppressAutoHyphens/>
      <w:overflowPunct/>
      <w:autoSpaceDE/>
      <w:adjustRightInd/>
      <w:ind w:left="644" w:hanging="360"/>
      <w:textAlignment w:val="auto"/>
    </w:pPr>
    <w:rPr>
      <w:rFonts w:eastAsia="MS Mincho"/>
      <w:lang w:eastAsia="ar-SA"/>
    </w:rPr>
  </w:style>
  <w:style w:type="paragraph" w:customStyle="1" w:styleId="ListNumber21">
    <w:name w:val="List Number 21"/>
    <w:basedOn w:val="ListNumber1"/>
    <w:qFormat/>
    <w:rsid w:val="001A3ABE"/>
  </w:style>
  <w:style w:type="paragraph" w:customStyle="1" w:styleId="BodyText31">
    <w:name w:val="Body Text 31"/>
    <w:basedOn w:val="Normal"/>
    <w:qFormat/>
    <w:rsid w:val="001A3ABE"/>
    <w:pPr>
      <w:suppressAutoHyphens/>
      <w:overflowPunct/>
      <w:autoSpaceDE/>
      <w:adjustRightInd/>
      <w:spacing w:after="120"/>
      <w:textAlignment w:val="auto"/>
    </w:pPr>
    <w:rPr>
      <w:rFonts w:eastAsia="MS Mincho"/>
      <w:lang w:eastAsia="ar-SA"/>
    </w:rPr>
  </w:style>
  <w:style w:type="paragraph" w:customStyle="1" w:styleId="BodyTextIndent21">
    <w:name w:val="Body Text Indent 21"/>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NormalIndent1">
    <w:name w:val="Normal Indent1"/>
    <w:basedOn w:val="Normal"/>
    <w:qFormat/>
    <w:rsid w:val="001A3ABE"/>
    <w:pPr>
      <w:suppressAutoHyphens/>
      <w:overflowPunct/>
      <w:autoSpaceDE/>
      <w:adjustRightInd/>
      <w:ind w:left="708"/>
      <w:textAlignment w:val="auto"/>
    </w:pPr>
    <w:rPr>
      <w:rFonts w:eastAsia="MS Mincho"/>
      <w:lang w:eastAsia="ar-SA"/>
    </w:rPr>
  </w:style>
  <w:style w:type="paragraph" w:customStyle="1" w:styleId="NoteHeading1">
    <w:name w:val="Note Heading1"/>
    <w:basedOn w:val="Normal"/>
    <w:next w:val="Normal"/>
    <w:qFormat/>
    <w:rsid w:val="001A3ABE"/>
    <w:pPr>
      <w:suppressAutoHyphens/>
      <w:overflowPunct/>
      <w:autoSpaceDE/>
      <w:adjustRightInd/>
      <w:textAlignment w:val="auto"/>
    </w:pPr>
    <w:rPr>
      <w:rFonts w:eastAsia="MS Mincho"/>
      <w:lang w:eastAsia="ar-SA"/>
    </w:rPr>
  </w:style>
  <w:style w:type="paragraph" w:customStyle="1" w:styleId="af9">
    <w:name w:val="枠の内容"/>
    <w:basedOn w:val="BodyText"/>
    <w:qFormat/>
    <w:rsid w:val="001A3ABE"/>
  </w:style>
  <w:style w:type="paragraph" w:customStyle="1" w:styleId="Meetingcaption">
    <w:name w:val="Meeting caption"/>
    <w:basedOn w:val="Normal"/>
    <w:qFormat/>
    <w:rsid w:val="001A3ABE"/>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djustRightInd/>
      <w:snapToGrid w:val="0"/>
      <w:spacing w:after="120"/>
      <w:textAlignment w:val="auto"/>
    </w:pPr>
    <w:rPr>
      <w:rFonts w:eastAsia="SimSun"/>
      <w:sz w:val="22"/>
      <w:lang w:val="fr-FR" w:eastAsia="en-US"/>
    </w:rPr>
  </w:style>
  <w:style w:type="paragraph" w:customStyle="1" w:styleId="Cell">
    <w:name w:val="Cell"/>
    <w:basedOn w:val="Normal"/>
    <w:qFormat/>
    <w:rsid w:val="001A3ABE"/>
    <w:pPr>
      <w:overflowPunct/>
      <w:autoSpaceDE/>
      <w:adjustRightInd/>
      <w:spacing w:after="0" w:line="240" w:lineRule="exact"/>
      <w:jc w:val="center"/>
      <w:textAlignment w:val="auto"/>
    </w:pPr>
    <w:rPr>
      <w:rFonts w:eastAsia="SimSun"/>
      <w:sz w:val="16"/>
      <w:lang w:val="en-US" w:eastAsia="en-US"/>
    </w:rPr>
  </w:style>
  <w:style w:type="paragraph" w:customStyle="1" w:styleId="CharCharCharCharCharCharCharCharCharCharCharChar">
    <w:name w:val="Char Char Char Char Char Char Char Char Char Char Char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istParagraph1">
    <w:name w:val="List Paragraph1"/>
    <w:basedOn w:val="Normal"/>
    <w:qFormat/>
    <w:rsid w:val="001A3ABE"/>
    <w:pPr>
      <w:overflowPunct/>
      <w:autoSpaceDE/>
      <w:adjustRightInd/>
      <w:ind w:left="720"/>
      <w:contextualSpacing/>
      <w:textAlignment w:val="auto"/>
    </w:pPr>
    <w:rPr>
      <w:rFonts w:eastAsia="SimSun"/>
      <w:lang w:eastAsia="en-US"/>
    </w:rPr>
  </w:style>
  <w:style w:type="paragraph" w:customStyle="1" w:styleId="1f3">
    <w:name w:val="段落番号1"/>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18">
    <w:name w:val="段落番号 21"/>
    <w:basedOn w:val="1f3"/>
    <w:qFormat/>
    <w:rsid w:val="001A3ABE"/>
  </w:style>
  <w:style w:type="paragraph" w:customStyle="1" w:styleId="1f4">
    <w:name w:val="箇条書き1"/>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19">
    <w:name w:val="箇条書き 21"/>
    <w:basedOn w:val="1f4"/>
    <w:qFormat/>
    <w:rsid w:val="001A3ABE"/>
  </w:style>
  <w:style w:type="paragraph" w:customStyle="1" w:styleId="31a">
    <w:name w:val="箇条書き 31"/>
    <w:basedOn w:val="219"/>
    <w:qFormat/>
    <w:rsid w:val="001A3ABE"/>
  </w:style>
  <w:style w:type="paragraph" w:customStyle="1" w:styleId="21a">
    <w:name w:val="一覧 21"/>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1b">
    <w:name w:val="一覧 31"/>
    <w:basedOn w:val="21a"/>
    <w:qFormat/>
    <w:rsid w:val="001A3ABE"/>
  </w:style>
  <w:style w:type="paragraph" w:customStyle="1" w:styleId="41a">
    <w:name w:val="一覧 41"/>
    <w:basedOn w:val="31b"/>
    <w:qFormat/>
    <w:rsid w:val="001A3ABE"/>
  </w:style>
  <w:style w:type="paragraph" w:customStyle="1" w:styleId="511">
    <w:name w:val="一覧 51"/>
    <w:basedOn w:val="41a"/>
    <w:qFormat/>
    <w:rsid w:val="001A3ABE"/>
  </w:style>
  <w:style w:type="paragraph" w:customStyle="1" w:styleId="41b">
    <w:name w:val="箇条書き 41"/>
    <w:basedOn w:val="31a"/>
    <w:qFormat/>
    <w:rsid w:val="001A3ABE"/>
  </w:style>
  <w:style w:type="paragraph" w:customStyle="1" w:styleId="512">
    <w:name w:val="箇条書き 51"/>
    <w:basedOn w:val="41b"/>
    <w:qFormat/>
    <w:rsid w:val="001A3ABE"/>
  </w:style>
  <w:style w:type="paragraph" w:customStyle="1" w:styleId="1f5">
    <w:name w:val="コメント文字列1"/>
    <w:basedOn w:val="Normal"/>
    <w:qFormat/>
    <w:rsid w:val="001A3ABE"/>
    <w:pPr>
      <w:suppressAutoHyphens/>
      <w:overflowPunct/>
      <w:autoSpaceDE/>
      <w:adjustRightInd/>
      <w:textAlignment w:val="auto"/>
    </w:pPr>
    <w:rPr>
      <w:rFonts w:eastAsia="MS Mincho" w:cs="CG Times (WN)"/>
      <w:lang w:eastAsia="ar-SA"/>
    </w:rPr>
  </w:style>
  <w:style w:type="paragraph" w:customStyle="1" w:styleId="1f6">
    <w:name w:val="コメント内容1"/>
    <w:basedOn w:val="1f5"/>
    <w:next w:val="1f5"/>
    <w:qFormat/>
    <w:rsid w:val="001A3ABE"/>
  </w:style>
  <w:style w:type="paragraph" w:customStyle="1" w:styleId="1f7">
    <w:name w:val="見出しマップ1"/>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1f8">
    <w:name w:val="書式なし1"/>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21b">
    <w:name w:val="本文 21"/>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1c">
    <w:name w:val="本文 31"/>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Web1">
    <w:name w:val="標準 (Web)1"/>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1c">
    <w:name w:val="本文インデント 21"/>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1f9">
    <w:name w:val="標準インデント1"/>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1fa">
    <w:name w:val="記1"/>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1">
    <w:name w:val="HTML 書式付き1"/>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1fb">
    <w:name w:val="题注1"/>
    <w:basedOn w:val="Normal"/>
    <w:next w:val="Normal"/>
    <w:qFormat/>
    <w:rsid w:val="001A3ABE"/>
    <w:pPr>
      <w:overflowPunct/>
      <w:autoSpaceDE/>
      <w:adjustRightInd/>
      <w:spacing w:before="120" w:after="120"/>
      <w:textAlignment w:val="auto"/>
    </w:pPr>
    <w:rPr>
      <w:rFonts w:eastAsia="MS Mincho"/>
      <w:b/>
      <w:lang w:eastAsia="en-US"/>
    </w:rPr>
  </w:style>
  <w:style w:type="paragraph" w:customStyle="1" w:styleId="1fc">
    <w:name w:val="图表目录1"/>
    <w:basedOn w:val="Normal"/>
    <w:next w:val="Normal"/>
    <w:qFormat/>
    <w:rsid w:val="001A3ABE"/>
    <w:pPr>
      <w:overflowPunct/>
      <w:autoSpaceDE/>
      <w:adjustRightInd/>
      <w:ind w:left="400" w:hanging="400"/>
      <w:jc w:val="center"/>
      <w:textAlignment w:val="auto"/>
    </w:pPr>
    <w:rPr>
      <w:rFonts w:eastAsia="MS Mincho"/>
      <w:b/>
      <w:lang w:eastAsia="en-US"/>
    </w:rPr>
  </w:style>
  <w:style w:type="paragraph" w:customStyle="1" w:styleId="1Char1">
    <w:name w:val="(文字) (文字)1 Char (文字) (文字)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d">
    <w:name w:val="吹き出し4"/>
    <w:basedOn w:val="Normal"/>
    <w:qFormat/>
    <w:rsid w:val="001A3ABE"/>
    <w:pPr>
      <w:textAlignment w:val="auto"/>
    </w:pPr>
    <w:rPr>
      <w:rFonts w:ascii="Tahoma" w:eastAsia="MS Mincho" w:hAnsi="Tahoma" w:cs="Tahoma"/>
      <w:sz w:val="16"/>
      <w:szCs w:val="16"/>
      <w:lang w:eastAsia="en-US"/>
    </w:rPr>
  </w:style>
  <w:style w:type="paragraph" w:customStyle="1" w:styleId="2f2">
    <w:name w:val="図表番号2"/>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3">
    <w:name w:val="段落番号2"/>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段落番号 22"/>
    <w:basedOn w:val="2f3"/>
    <w:qFormat/>
    <w:rsid w:val="001A3ABE"/>
  </w:style>
  <w:style w:type="paragraph" w:customStyle="1" w:styleId="2f4">
    <w:name w:val="箇条書き2"/>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4">
    <w:name w:val="箇条書き 22"/>
    <w:basedOn w:val="2f4"/>
    <w:qFormat/>
    <w:rsid w:val="001A3ABE"/>
  </w:style>
  <w:style w:type="paragraph" w:customStyle="1" w:styleId="329">
    <w:name w:val="箇条書き 32"/>
    <w:basedOn w:val="224"/>
    <w:qFormat/>
    <w:rsid w:val="001A3ABE"/>
  </w:style>
  <w:style w:type="paragraph" w:customStyle="1" w:styleId="225">
    <w:name w:val="一覧 22"/>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2a">
    <w:name w:val="一覧 32"/>
    <w:basedOn w:val="225"/>
    <w:qFormat/>
    <w:rsid w:val="001A3ABE"/>
  </w:style>
  <w:style w:type="paragraph" w:customStyle="1" w:styleId="420">
    <w:name w:val="一覧 42"/>
    <w:basedOn w:val="32a"/>
    <w:qFormat/>
    <w:rsid w:val="001A3ABE"/>
  </w:style>
  <w:style w:type="paragraph" w:customStyle="1" w:styleId="520">
    <w:name w:val="一覧 52"/>
    <w:basedOn w:val="420"/>
    <w:qFormat/>
    <w:rsid w:val="001A3ABE"/>
  </w:style>
  <w:style w:type="paragraph" w:customStyle="1" w:styleId="429">
    <w:name w:val="箇条書き 42"/>
    <w:basedOn w:val="329"/>
    <w:qFormat/>
    <w:rsid w:val="001A3ABE"/>
  </w:style>
  <w:style w:type="paragraph" w:customStyle="1" w:styleId="521">
    <w:name w:val="箇条書き 52"/>
    <w:basedOn w:val="429"/>
    <w:qFormat/>
    <w:rsid w:val="001A3ABE"/>
  </w:style>
  <w:style w:type="paragraph" w:customStyle="1" w:styleId="2f5">
    <w:name w:val="コメント文字列2"/>
    <w:basedOn w:val="Normal"/>
    <w:qFormat/>
    <w:rsid w:val="001A3ABE"/>
    <w:pPr>
      <w:suppressAutoHyphens/>
      <w:overflowPunct/>
      <w:autoSpaceDE/>
      <w:adjustRightInd/>
      <w:textAlignment w:val="auto"/>
    </w:pPr>
    <w:rPr>
      <w:rFonts w:eastAsia="MS Mincho" w:cs="CG Times (WN)"/>
      <w:lang w:eastAsia="ar-SA"/>
    </w:rPr>
  </w:style>
  <w:style w:type="paragraph" w:customStyle="1" w:styleId="2f6">
    <w:name w:val="コメント内容2"/>
    <w:basedOn w:val="2f5"/>
    <w:next w:val="2f5"/>
    <w:qFormat/>
    <w:rsid w:val="001A3ABE"/>
  </w:style>
  <w:style w:type="paragraph" w:customStyle="1" w:styleId="2f7">
    <w:name w:val="見出しマップ2"/>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8">
    <w:name w:val="書式なし2"/>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6">
    <w:name w:val="本文インデント 22"/>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2f9">
    <w:name w:val="標準インデント2"/>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2fa">
    <w:name w:val="記2"/>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2">
    <w:name w:val="HTML 書式付き2"/>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3e">
    <w:name w:val="无间隔3"/>
    <w:qFormat/>
    <w:rsid w:val="001A3ABE"/>
    <w:pPr>
      <w:autoSpaceDN w:val="0"/>
    </w:pPr>
    <w:rPr>
      <w:rFonts w:ascii="Times New Roman" w:eastAsia="SimSun" w:hAnsi="Times New Roman"/>
      <w:lang w:eastAsia="en-US"/>
    </w:rPr>
  </w:style>
  <w:style w:type="paragraph" w:customStyle="1" w:styleId="TableofFigures11">
    <w:name w:val="Table of Figures11"/>
    <w:basedOn w:val="Normal"/>
    <w:next w:val="Normal"/>
    <w:qFormat/>
    <w:rsid w:val="001A3ABE"/>
    <w:pPr>
      <w:ind w:left="400" w:hanging="400"/>
      <w:jc w:val="center"/>
      <w:textAlignment w:val="auto"/>
    </w:pPr>
    <w:rPr>
      <w:rFonts w:eastAsia="MS Mincho"/>
      <w:b/>
      <w:lang w:eastAsia="en-US"/>
    </w:rPr>
  </w:style>
  <w:style w:type="paragraph" w:customStyle="1" w:styleId="editorsnote0">
    <w:name w:val="editorsnote"/>
    <w:basedOn w:val="Normal"/>
    <w:qFormat/>
    <w:rsid w:val="001A3ABE"/>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0"/>
    <w:uiPriority w:val="99"/>
    <w:qFormat/>
    <w:rsid w:val="001A3ABE"/>
  </w:style>
  <w:style w:type="paragraph" w:customStyle="1" w:styleId="2fb">
    <w:name w:val="本文 2"/>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f">
    <w:name w:val="本文 3"/>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CarCar51">
    <w:name w:val="Car Car5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吹き出し5"/>
    <w:basedOn w:val="Normal"/>
    <w:qFormat/>
    <w:rsid w:val="001A3ABE"/>
    <w:pPr>
      <w:textAlignment w:val="auto"/>
    </w:pPr>
    <w:rPr>
      <w:rFonts w:ascii="Tahoma" w:eastAsia="MS Mincho" w:hAnsi="Tahoma" w:cs="Tahoma"/>
      <w:sz w:val="16"/>
      <w:szCs w:val="16"/>
      <w:lang w:eastAsia="en-US"/>
    </w:rPr>
  </w:style>
  <w:style w:type="paragraph" w:customStyle="1" w:styleId="3f0">
    <w:name w:val="図表番号3"/>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f1">
    <w:name w:val="段落番号3"/>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0">
    <w:name w:val="段落番号 23"/>
    <w:basedOn w:val="3f1"/>
    <w:qFormat/>
    <w:rsid w:val="001A3ABE"/>
  </w:style>
  <w:style w:type="paragraph" w:customStyle="1" w:styleId="3f2">
    <w:name w:val="箇条書き3"/>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箇条書き 23"/>
    <w:basedOn w:val="3f2"/>
    <w:qFormat/>
    <w:rsid w:val="001A3ABE"/>
  </w:style>
  <w:style w:type="paragraph" w:customStyle="1" w:styleId="337">
    <w:name w:val="箇条書き 33"/>
    <w:basedOn w:val="231"/>
    <w:qFormat/>
    <w:rsid w:val="001A3ABE"/>
  </w:style>
  <w:style w:type="paragraph" w:customStyle="1" w:styleId="232">
    <w:name w:val="一覧 23"/>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38">
    <w:name w:val="一覧 33"/>
    <w:basedOn w:val="232"/>
    <w:qFormat/>
    <w:rsid w:val="001A3ABE"/>
  </w:style>
  <w:style w:type="paragraph" w:customStyle="1" w:styleId="430">
    <w:name w:val="一覧 43"/>
    <w:basedOn w:val="338"/>
    <w:qFormat/>
    <w:rsid w:val="001A3ABE"/>
  </w:style>
  <w:style w:type="paragraph" w:customStyle="1" w:styleId="530">
    <w:name w:val="一覧 53"/>
    <w:basedOn w:val="430"/>
    <w:qFormat/>
    <w:rsid w:val="001A3ABE"/>
  </w:style>
  <w:style w:type="paragraph" w:customStyle="1" w:styleId="437">
    <w:name w:val="箇条書き 43"/>
    <w:basedOn w:val="337"/>
    <w:qFormat/>
    <w:rsid w:val="001A3ABE"/>
  </w:style>
  <w:style w:type="paragraph" w:customStyle="1" w:styleId="531">
    <w:name w:val="箇条書き 53"/>
    <w:basedOn w:val="437"/>
    <w:qFormat/>
    <w:rsid w:val="001A3ABE"/>
  </w:style>
  <w:style w:type="paragraph" w:customStyle="1" w:styleId="3f3">
    <w:name w:val="コメント文字列3"/>
    <w:basedOn w:val="Normal"/>
    <w:qFormat/>
    <w:rsid w:val="001A3ABE"/>
    <w:pPr>
      <w:suppressAutoHyphens/>
      <w:overflowPunct/>
      <w:autoSpaceDE/>
      <w:adjustRightInd/>
      <w:textAlignment w:val="auto"/>
    </w:pPr>
    <w:rPr>
      <w:rFonts w:eastAsia="MS Mincho" w:cs="CG Times (WN)"/>
      <w:lang w:eastAsia="ar-SA"/>
    </w:rPr>
  </w:style>
  <w:style w:type="paragraph" w:customStyle="1" w:styleId="3f4">
    <w:name w:val="コメント内容3"/>
    <w:basedOn w:val="3f3"/>
    <w:next w:val="3f3"/>
    <w:qFormat/>
    <w:rsid w:val="001A3ABE"/>
  </w:style>
  <w:style w:type="paragraph" w:customStyle="1" w:styleId="3f5">
    <w:name w:val="見出しマップ3"/>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6">
    <w:name w:val="書式なし3"/>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3f7">
    <w:name w:val="標準インデント3"/>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3f8">
    <w:name w:val="記3"/>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3">
    <w:name w:val="HTML 書式付き3"/>
    <w:basedOn w:val="Normal"/>
    <w:qFormat/>
    <w:rsid w:val="001A3ABE"/>
    <w:pPr>
      <w:suppressAutoHyphens/>
      <w:overflowPunct/>
      <w:autoSpaceDE/>
      <w:adjustRightInd/>
      <w:textAlignment w:val="auto"/>
    </w:pPr>
    <w:rPr>
      <w:rFonts w:ascii="Courier New" w:eastAsia="MS Mincho" w:hAnsi="Courier New" w:cs="Courier New"/>
      <w:lang w:eastAsia="ar-SA"/>
    </w:rPr>
  </w:style>
  <w:style w:type="character" w:customStyle="1" w:styleId="B7Char">
    <w:name w:val="B7 Char"/>
    <w:link w:val="B7"/>
    <w:qFormat/>
    <w:locked/>
    <w:rsid w:val="001A3ABE"/>
    <w:rPr>
      <w:rFonts w:ascii="Times New Roman" w:eastAsia="Times New Roman" w:hAnsi="Times New Roman"/>
      <w:lang w:eastAsia="ja-JP"/>
    </w:rPr>
  </w:style>
  <w:style w:type="paragraph" w:customStyle="1" w:styleId="4e">
    <w:name w:val="无间隔4"/>
    <w:qFormat/>
    <w:rsid w:val="001A3ABE"/>
    <w:pPr>
      <w:autoSpaceDN w:val="0"/>
    </w:pPr>
    <w:rPr>
      <w:rFonts w:ascii="Times New Roman" w:eastAsia="SimSun" w:hAnsi="Times New Roman"/>
      <w:lang w:eastAsia="en-US"/>
    </w:rPr>
  </w:style>
  <w:style w:type="paragraph" w:customStyle="1" w:styleId="TTan">
    <w:name w:val="TTan"/>
    <w:basedOn w:val="FP"/>
    <w:qFormat/>
    <w:rsid w:val="001A3ABE"/>
    <w:pPr>
      <w:textAlignment w:val="auto"/>
    </w:pPr>
    <w:rPr>
      <w:rFonts w:ascii="Arial" w:eastAsia="SimSun" w:hAnsi="Arial"/>
      <w:sz w:val="18"/>
      <w:lang w:eastAsia="en-US"/>
    </w:rPr>
  </w:style>
  <w:style w:type="paragraph" w:customStyle="1" w:styleId="tac1">
    <w:name w:val="tac"/>
    <w:basedOn w:val="Normal"/>
    <w:uiPriority w:val="99"/>
    <w:qFormat/>
    <w:rsid w:val="001A3ABE"/>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1A3ABE"/>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qFormat/>
    <w:rsid w:val="001A3ABE"/>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0">
    <w:name w:val="样式 页眉 Char"/>
    <w:link w:val="afa"/>
    <w:qFormat/>
    <w:locked/>
    <w:rsid w:val="001A3ABE"/>
    <w:rPr>
      <w:rFonts w:ascii="Arial" w:eastAsia="Arial" w:hAnsi="Arial" w:cs="Arial"/>
      <w:b/>
      <w:bCs/>
      <w:noProof/>
      <w:sz w:val="22"/>
      <w:lang w:val="en-US" w:eastAsia="en-US"/>
    </w:rPr>
  </w:style>
  <w:style w:type="paragraph" w:customStyle="1" w:styleId="afa">
    <w:name w:val="样式 页眉"/>
    <w:basedOn w:val="Header"/>
    <w:link w:val="Char0"/>
    <w:qFormat/>
    <w:rsid w:val="001A3ABE"/>
    <w:pPr>
      <w:textAlignment w:val="auto"/>
    </w:pPr>
    <w:rPr>
      <w:rFonts w:eastAsia="Arial" w:cs="Arial"/>
      <w:bCs/>
      <w:sz w:val="22"/>
      <w:lang w:val="en-US" w:eastAsia="en-US"/>
    </w:rPr>
  </w:style>
  <w:style w:type="paragraph" w:customStyle="1" w:styleId="-310">
    <w:name w:val="彩色底纹 - 着色 31"/>
    <w:basedOn w:val="Normal"/>
    <w:uiPriority w:val="34"/>
    <w:qFormat/>
    <w:rsid w:val="001A3ABE"/>
    <w:pPr>
      <w:ind w:left="720"/>
      <w:contextualSpacing/>
      <w:textAlignment w:val="auto"/>
    </w:pPr>
    <w:rPr>
      <w:rFonts w:eastAsia="SimSun"/>
      <w:lang w:eastAsia="en-US"/>
    </w:rPr>
  </w:style>
  <w:style w:type="paragraph" w:customStyle="1" w:styleId="contribution">
    <w:name w:val="contribution"/>
    <w:basedOn w:val="Heading1"/>
    <w:semiHidden/>
    <w:qFormat/>
    <w:rsid w:val="001A3ABE"/>
    <w:pPr>
      <w:tabs>
        <w:tab w:val="num" w:pos="45"/>
      </w:tabs>
      <w:ind w:left="405" w:hanging="405"/>
      <w:textAlignment w:val="auto"/>
    </w:pPr>
    <w:rPr>
      <w:rFonts w:eastAsia="Arial"/>
      <w:lang w:eastAsia="en-US"/>
    </w:rPr>
  </w:style>
  <w:style w:type="paragraph" w:customStyle="1" w:styleId="MotorolaResponse1">
    <w:name w:val="Motorola Response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A3ABE"/>
    <w:rPr>
      <w:rFonts w:ascii="Batang" w:eastAsia="Batang" w:hAnsi="Batang"/>
      <w:sz w:val="24"/>
      <w:lang w:eastAsia="en-US"/>
    </w:rPr>
  </w:style>
  <w:style w:type="paragraph" w:customStyle="1" w:styleId="enumlev1">
    <w:name w:val="enumlev1"/>
    <w:basedOn w:val="Normal"/>
    <w:link w:val="enumlev1Char"/>
    <w:qFormat/>
    <w:rsid w:val="001A3ABE"/>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semiHidden/>
    <w:qFormat/>
    <w:rsid w:val="001A3ABE"/>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A3ABE"/>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A3ABE"/>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character" w:customStyle="1" w:styleId="Heading4Char0">
    <w:name w:val="Heading4 Char"/>
    <w:link w:val="Heading40"/>
    <w:semiHidden/>
    <w:qFormat/>
    <w:locked/>
    <w:rsid w:val="001A3ABE"/>
    <w:rPr>
      <w:rFonts w:ascii="Arial" w:eastAsia="Arial" w:hAnsi="Arial" w:cs="Arial"/>
      <w:sz w:val="28"/>
      <w:lang w:eastAsia="en-US"/>
    </w:rPr>
  </w:style>
  <w:style w:type="paragraph" w:customStyle="1" w:styleId="Heading40">
    <w:name w:val="Heading4"/>
    <w:basedOn w:val="Heading3"/>
    <w:link w:val="Heading4Char0"/>
    <w:semiHidden/>
    <w:qFormat/>
    <w:rsid w:val="001A3AB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b">
    <w:name w:val="表格题注"/>
    <w:next w:val="Normal"/>
    <w:qFormat/>
    <w:rsid w:val="001A3ABE"/>
    <w:pPr>
      <w:tabs>
        <w:tab w:val="num" w:pos="397"/>
      </w:tabs>
      <w:autoSpaceDN w:val="0"/>
      <w:spacing w:beforeLines="50" w:afterLines="50"/>
      <w:ind w:left="1248" w:hanging="624"/>
      <w:jc w:val="center"/>
    </w:pPr>
    <w:rPr>
      <w:rFonts w:ascii="Times New Roman" w:eastAsia="Times New Roman" w:hAnsi="Times New Roman"/>
      <w:b/>
      <w:lang w:eastAsia="zh-CN"/>
    </w:rPr>
  </w:style>
  <w:style w:type="paragraph" w:customStyle="1" w:styleId="afc">
    <w:name w:val="插图题注"/>
    <w:next w:val="Normal"/>
    <w:qFormat/>
    <w:rsid w:val="001A3ABE"/>
    <w:pPr>
      <w:tabs>
        <w:tab w:val="num" w:pos="397"/>
      </w:tabs>
      <w:autoSpaceDN w:val="0"/>
      <w:ind w:left="624" w:hanging="624"/>
      <w:jc w:val="center"/>
    </w:pPr>
    <w:rPr>
      <w:rFonts w:ascii="Times New Roman" w:eastAsia="Times New Roman" w:hAnsi="Times New Roman"/>
      <w:b/>
      <w:lang w:eastAsia="zh-CN"/>
    </w:rPr>
  </w:style>
  <w:style w:type="paragraph" w:customStyle="1" w:styleId="81">
    <w:name w:val="表 (赤)  81"/>
    <w:basedOn w:val="Normal"/>
    <w:uiPriority w:val="34"/>
    <w:qFormat/>
    <w:rsid w:val="001A3ABE"/>
    <w:pPr>
      <w:ind w:left="720"/>
      <w:contextualSpacing/>
      <w:textAlignment w:val="auto"/>
    </w:pPr>
    <w:rPr>
      <w:rFonts w:eastAsia="SimSun"/>
      <w:lang w:eastAsia="zh-CN"/>
    </w:rPr>
  </w:style>
  <w:style w:type="paragraph" w:customStyle="1" w:styleId="note0">
    <w:name w:val="note"/>
    <w:basedOn w:val="Normal"/>
    <w:qFormat/>
    <w:rsid w:val="001A3ABE"/>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1A3AB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A3ABE"/>
    <w:rPr>
      <w:rFonts w:ascii="Arial" w:hAnsi="Arial" w:cs="Arial"/>
      <w:szCs w:val="24"/>
      <w:lang w:eastAsia="en-US"/>
    </w:rPr>
  </w:style>
  <w:style w:type="paragraph" w:customStyle="1" w:styleId="ECCParagraph">
    <w:name w:val="ECC Paragraph"/>
    <w:basedOn w:val="Normal"/>
    <w:link w:val="ECCParagraphZchn"/>
    <w:qFormat/>
    <w:rsid w:val="001A3ABE"/>
    <w:pPr>
      <w:overflowPunct/>
      <w:autoSpaceDE/>
      <w:adjustRightInd/>
      <w:spacing w:after="240"/>
      <w:jc w:val="both"/>
      <w:textAlignment w:val="auto"/>
    </w:pPr>
    <w:rPr>
      <w:rFonts w:ascii="Arial" w:eastAsia="Calibri" w:hAnsi="Arial" w:cs="Arial"/>
      <w:szCs w:val="24"/>
      <w:lang w:eastAsia="en-US"/>
    </w:rPr>
  </w:style>
  <w:style w:type="paragraph" w:customStyle="1" w:styleId="ECCFootnote">
    <w:name w:val="ECC Footnote"/>
    <w:basedOn w:val="Normal"/>
    <w:autoRedefine/>
    <w:uiPriority w:val="99"/>
    <w:qFormat/>
    <w:rsid w:val="001A3ABE"/>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qFormat/>
    <w:rsid w:val="001A3ABE"/>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1A3ABE"/>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qFormat/>
    <w:rsid w:val="001A3ABE"/>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1A3ABE"/>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1A3ABE"/>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1A3ABE"/>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qFormat/>
    <w:rsid w:val="001A3ABE"/>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1A3ABE"/>
    <w:pPr>
      <w:autoSpaceDN w:val="0"/>
    </w:pPr>
    <w:rPr>
      <w:rFonts w:ascii="Times New Roman" w:eastAsia="SimSun" w:hAnsi="Times New Roman"/>
      <w:lang w:eastAsia="en-US"/>
    </w:rPr>
  </w:style>
  <w:style w:type="paragraph" w:customStyle="1" w:styleId="7">
    <w:name w:val="修订7"/>
    <w:semiHidden/>
    <w:qFormat/>
    <w:rsid w:val="001A3ABE"/>
    <w:pPr>
      <w:autoSpaceDN w:val="0"/>
    </w:pPr>
    <w:rPr>
      <w:rFonts w:ascii="Times New Roman" w:eastAsia="Batang" w:hAnsi="Times New Roman"/>
      <w:lang w:eastAsia="en-US"/>
    </w:rPr>
  </w:style>
  <w:style w:type="paragraph" w:customStyle="1" w:styleId="61">
    <w:name w:val="无间隔6"/>
    <w:qFormat/>
    <w:rsid w:val="001A3ABE"/>
    <w:pPr>
      <w:autoSpaceDN w:val="0"/>
    </w:pPr>
    <w:rPr>
      <w:rFonts w:ascii="Times New Roman" w:eastAsia="SimSun" w:hAnsi="Times New Roman"/>
      <w:lang w:eastAsia="en-US"/>
    </w:rPr>
  </w:style>
  <w:style w:type="paragraph" w:customStyle="1" w:styleId="57">
    <w:name w:val="修订5"/>
    <w:semiHidden/>
    <w:qFormat/>
    <w:rsid w:val="001A3ABE"/>
    <w:pPr>
      <w:autoSpaceDN w:val="0"/>
    </w:pPr>
    <w:rPr>
      <w:rFonts w:ascii="Times New Roman" w:eastAsia="Batang" w:hAnsi="Times New Roman"/>
      <w:lang w:eastAsia="en-US"/>
    </w:rPr>
  </w:style>
  <w:style w:type="paragraph" w:customStyle="1" w:styleId="912">
    <w:name w:val="目錄 91"/>
    <w:basedOn w:val="TOC8"/>
    <w:qFormat/>
    <w:rsid w:val="001A3ABE"/>
    <w:pPr>
      <w:ind w:left="1418" w:hanging="1418"/>
      <w:textAlignment w:val="auto"/>
    </w:pPr>
    <w:rPr>
      <w:rFonts w:eastAsia="MS Mincho"/>
      <w:lang w:val="en-US" w:eastAsia="en-US"/>
    </w:rPr>
  </w:style>
  <w:style w:type="paragraph" w:customStyle="1" w:styleId="1fd">
    <w:name w:val="標號1"/>
    <w:basedOn w:val="Normal"/>
    <w:next w:val="Normal"/>
    <w:qFormat/>
    <w:rsid w:val="001A3ABE"/>
    <w:pPr>
      <w:spacing w:before="120" w:after="120"/>
      <w:textAlignment w:val="auto"/>
    </w:pPr>
    <w:rPr>
      <w:rFonts w:eastAsia="MS Mincho"/>
      <w:b/>
      <w:lang w:eastAsia="en-US"/>
    </w:rPr>
  </w:style>
  <w:style w:type="paragraph" w:customStyle="1" w:styleId="1fe">
    <w:name w:val="圖表目錄1"/>
    <w:basedOn w:val="Normal"/>
    <w:next w:val="Normal"/>
    <w:qFormat/>
    <w:rsid w:val="001A3ABE"/>
    <w:pPr>
      <w:ind w:left="400" w:hanging="400"/>
      <w:jc w:val="center"/>
      <w:textAlignment w:val="auto"/>
    </w:pPr>
    <w:rPr>
      <w:rFonts w:eastAsia="MS Mincho"/>
      <w:b/>
      <w:lang w:eastAsia="en-US"/>
    </w:rPr>
  </w:style>
  <w:style w:type="paragraph" w:customStyle="1" w:styleId="Verzeichnis91">
    <w:name w:val="Verzeichnis 91"/>
    <w:basedOn w:val="TOC8"/>
    <w:qFormat/>
    <w:rsid w:val="001A3ABE"/>
    <w:pPr>
      <w:ind w:left="1418" w:hanging="1418"/>
      <w:textAlignment w:val="auto"/>
    </w:pPr>
    <w:rPr>
      <w:rFonts w:eastAsia="MS Mincho"/>
      <w:lang w:val="en-US" w:eastAsia="zh-CN"/>
    </w:rPr>
  </w:style>
  <w:style w:type="paragraph" w:customStyle="1" w:styleId="Beschriftung1">
    <w:name w:val="Beschriftung1"/>
    <w:basedOn w:val="Normal"/>
    <w:next w:val="Normal"/>
    <w:qFormat/>
    <w:rsid w:val="001A3ABE"/>
    <w:pPr>
      <w:spacing w:before="120" w:after="120"/>
      <w:textAlignment w:val="auto"/>
    </w:pPr>
    <w:rPr>
      <w:rFonts w:eastAsia="MS Mincho"/>
      <w:b/>
      <w:lang w:eastAsia="zh-CN"/>
    </w:rPr>
  </w:style>
  <w:style w:type="paragraph" w:customStyle="1" w:styleId="Abbildungsverzeichnis1">
    <w:name w:val="Abbildungsverzeichnis1"/>
    <w:basedOn w:val="Normal"/>
    <w:next w:val="Normal"/>
    <w:qFormat/>
    <w:rsid w:val="001A3ABE"/>
    <w:pPr>
      <w:ind w:left="400" w:hanging="400"/>
      <w:jc w:val="center"/>
      <w:textAlignment w:val="auto"/>
    </w:pPr>
    <w:rPr>
      <w:rFonts w:eastAsia="MS Mincho"/>
      <w:b/>
      <w:lang w:eastAsia="zh-CN"/>
    </w:rPr>
  </w:style>
  <w:style w:type="paragraph" w:customStyle="1" w:styleId="62">
    <w:name w:val="修订6"/>
    <w:semiHidden/>
    <w:qFormat/>
    <w:rsid w:val="001A3ABE"/>
    <w:pPr>
      <w:autoSpaceDN w:val="0"/>
    </w:pPr>
    <w:rPr>
      <w:rFonts w:ascii="Times New Roman" w:eastAsia="Batang" w:hAnsi="Times New Roman"/>
      <w:lang w:eastAsia="en-US"/>
    </w:rPr>
  </w:style>
  <w:style w:type="paragraph" w:customStyle="1" w:styleId="3f9">
    <w:name w:val="수정3"/>
    <w:semiHidden/>
    <w:qFormat/>
    <w:rsid w:val="001A3ABE"/>
    <w:pPr>
      <w:autoSpaceDN w:val="0"/>
    </w:pPr>
    <w:rPr>
      <w:rFonts w:ascii="Times New Roman" w:eastAsia="Batang" w:hAnsi="Times New Roman"/>
      <w:lang w:eastAsia="en-US"/>
    </w:rPr>
  </w:style>
  <w:style w:type="paragraph" w:customStyle="1" w:styleId="4f">
    <w:name w:val="수정4"/>
    <w:semiHidden/>
    <w:qFormat/>
    <w:rsid w:val="001A3ABE"/>
    <w:pPr>
      <w:autoSpaceDN w:val="0"/>
    </w:pPr>
    <w:rPr>
      <w:rFonts w:ascii="Times New Roman" w:eastAsia="Batang" w:hAnsi="Times New Roman"/>
      <w:lang w:eastAsia="en-US"/>
    </w:rPr>
  </w:style>
  <w:style w:type="paragraph" w:customStyle="1" w:styleId="xl63">
    <w:name w:val="xl63"/>
    <w:basedOn w:val="Normal"/>
    <w:qFormat/>
    <w:rsid w:val="001A3ABE"/>
    <w:pPr>
      <w:pBdr>
        <w:top w:val="single" w:sz="8" w:space="0" w:color="auto"/>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64">
    <w:name w:val="xl64"/>
    <w:basedOn w:val="Normal"/>
    <w:qFormat/>
    <w:rsid w:val="001A3ABE"/>
    <w:pPr>
      <w:pBdr>
        <w:top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107">
    <w:name w:val="xl107"/>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6"/>
      <w:szCs w:val="16"/>
      <w:lang w:val="de-DE" w:eastAsia="de-DE"/>
    </w:rPr>
  </w:style>
  <w:style w:type="paragraph" w:customStyle="1" w:styleId="xl108">
    <w:name w:val="xl108"/>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6"/>
      <w:szCs w:val="16"/>
      <w:lang w:val="de-DE" w:eastAsia="de-DE"/>
    </w:rPr>
  </w:style>
  <w:style w:type="paragraph" w:customStyle="1" w:styleId="xl109">
    <w:name w:val="xl109"/>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6"/>
      <w:szCs w:val="16"/>
      <w:lang w:val="de-DE" w:eastAsia="de-DE"/>
    </w:rPr>
  </w:style>
  <w:style w:type="paragraph" w:customStyle="1" w:styleId="58">
    <w:name w:val="无间隔5"/>
    <w:qFormat/>
    <w:rsid w:val="001A3ABE"/>
    <w:pPr>
      <w:autoSpaceDN w:val="0"/>
    </w:pPr>
    <w:rPr>
      <w:rFonts w:ascii="Times New Roman" w:eastAsia="SimSun" w:hAnsi="Times New Roman"/>
      <w:lang w:eastAsia="en-US"/>
    </w:rPr>
  </w:style>
  <w:style w:type="paragraph" w:customStyle="1" w:styleId="63">
    <w:name w:val="吹き出し6"/>
    <w:basedOn w:val="Normal"/>
    <w:qFormat/>
    <w:rsid w:val="001A3ABE"/>
    <w:pPr>
      <w:textAlignment w:val="auto"/>
    </w:pPr>
    <w:rPr>
      <w:rFonts w:ascii="Tahoma" w:eastAsia="MS Mincho" w:hAnsi="Tahoma" w:cs="Tahoma"/>
      <w:sz w:val="16"/>
      <w:szCs w:val="16"/>
      <w:lang w:eastAsia="en-US"/>
    </w:rPr>
  </w:style>
  <w:style w:type="paragraph" w:customStyle="1" w:styleId="4f0">
    <w:name w:val="変更箇所4"/>
    <w:semiHidden/>
    <w:qFormat/>
    <w:rsid w:val="001A3ABE"/>
    <w:pPr>
      <w:autoSpaceDN w:val="0"/>
    </w:pPr>
    <w:rPr>
      <w:rFonts w:ascii="Times New Roman" w:eastAsia="MS Mincho" w:hAnsi="Times New Roman"/>
      <w:lang w:eastAsia="en-US"/>
    </w:rPr>
  </w:style>
  <w:style w:type="paragraph" w:customStyle="1" w:styleId="4f1">
    <w:name w:val="図表番号4"/>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2">
    <w:name w:val="段落番号4"/>
    <w:basedOn w:val="List"/>
    <w:qFormat/>
    <w:rsid w:val="001A3ABE"/>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0">
    <w:name w:val="段落番号 24"/>
    <w:basedOn w:val="4f2"/>
    <w:qFormat/>
    <w:rsid w:val="001A3ABE"/>
  </w:style>
  <w:style w:type="paragraph" w:customStyle="1" w:styleId="4f3">
    <w:name w:val="箇条書き4"/>
    <w:basedOn w:val="List"/>
    <w:qFormat/>
    <w:rsid w:val="001A3ABE"/>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箇条書き 24"/>
    <w:basedOn w:val="4f3"/>
    <w:qFormat/>
    <w:rsid w:val="001A3ABE"/>
  </w:style>
  <w:style w:type="paragraph" w:customStyle="1" w:styleId="340">
    <w:name w:val="箇条書き 34"/>
    <w:basedOn w:val="241"/>
    <w:qFormat/>
    <w:rsid w:val="001A3ABE"/>
  </w:style>
  <w:style w:type="paragraph" w:customStyle="1" w:styleId="242">
    <w:name w:val="一覧 24"/>
    <w:basedOn w:val="List"/>
    <w:qFormat/>
    <w:rsid w:val="001A3ABE"/>
    <w:pPr>
      <w:suppressAutoHyphens/>
      <w:overflowPunct/>
      <w:autoSpaceDE/>
      <w:adjustRightInd/>
      <w:ind w:left="851"/>
      <w:textAlignment w:val="auto"/>
    </w:pPr>
    <w:rPr>
      <w:rFonts w:ascii="MS Mincho" w:eastAsia="MS Mincho" w:hAnsi="MS Mincho" w:cs="CG Times (WN)"/>
      <w:lang w:eastAsia="ar-SA"/>
    </w:rPr>
  </w:style>
  <w:style w:type="paragraph" w:customStyle="1" w:styleId="347">
    <w:name w:val="一覧 34"/>
    <w:basedOn w:val="242"/>
    <w:qFormat/>
    <w:rsid w:val="001A3ABE"/>
  </w:style>
  <w:style w:type="paragraph" w:customStyle="1" w:styleId="440">
    <w:name w:val="一覧 44"/>
    <w:basedOn w:val="347"/>
    <w:qFormat/>
    <w:rsid w:val="001A3ABE"/>
  </w:style>
  <w:style w:type="paragraph" w:customStyle="1" w:styleId="540">
    <w:name w:val="一覧 54"/>
    <w:basedOn w:val="440"/>
    <w:qFormat/>
    <w:rsid w:val="001A3ABE"/>
  </w:style>
  <w:style w:type="paragraph" w:customStyle="1" w:styleId="447">
    <w:name w:val="箇条書き 44"/>
    <w:basedOn w:val="340"/>
    <w:qFormat/>
    <w:rsid w:val="001A3ABE"/>
  </w:style>
  <w:style w:type="paragraph" w:customStyle="1" w:styleId="541">
    <w:name w:val="箇条書き 54"/>
    <w:basedOn w:val="447"/>
    <w:qFormat/>
    <w:rsid w:val="001A3ABE"/>
  </w:style>
  <w:style w:type="paragraph" w:customStyle="1" w:styleId="4f4">
    <w:name w:val="コメント文字列4"/>
    <w:basedOn w:val="Normal"/>
    <w:qFormat/>
    <w:rsid w:val="001A3ABE"/>
    <w:pPr>
      <w:suppressAutoHyphens/>
      <w:overflowPunct/>
      <w:autoSpaceDE/>
      <w:adjustRightInd/>
      <w:textAlignment w:val="auto"/>
    </w:pPr>
    <w:rPr>
      <w:rFonts w:eastAsia="MS Mincho" w:cs="CG Times (WN)"/>
      <w:lang w:eastAsia="ar-SA"/>
    </w:rPr>
  </w:style>
  <w:style w:type="paragraph" w:customStyle="1" w:styleId="4f5">
    <w:name w:val="コメント内容4"/>
    <w:basedOn w:val="4f4"/>
    <w:next w:val="4f4"/>
    <w:qFormat/>
    <w:rsid w:val="001A3ABE"/>
  </w:style>
  <w:style w:type="paragraph" w:customStyle="1" w:styleId="4f6">
    <w:name w:val="見出しマップ4"/>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7">
    <w:name w:val="書式なし4"/>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4f8">
    <w:name w:val="標準インデント4"/>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4f9">
    <w:name w:val="記4"/>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4">
    <w:name w:val="HTML 書式付き4"/>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234">
    <w:name w:val="本文 23"/>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39">
    <w:name w:val="本文 33"/>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244">
    <w:name w:val="本文 24"/>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48">
    <w:name w:val="本文 34"/>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qFormat/>
    <w:rsid w:val="001A3ABE"/>
    <w:pPr>
      <w:ind w:left="1418" w:hanging="1418"/>
      <w:textAlignment w:val="auto"/>
    </w:pPr>
    <w:rPr>
      <w:rFonts w:eastAsia="MS Mincho"/>
      <w:bCs/>
      <w:szCs w:val="22"/>
      <w:lang w:val="en-US" w:eastAsia="zh-CN"/>
    </w:rPr>
  </w:style>
  <w:style w:type="paragraph" w:customStyle="1" w:styleId="2fc">
    <w:name w:val="题注2"/>
    <w:basedOn w:val="Normal"/>
    <w:next w:val="Normal"/>
    <w:qFormat/>
    <w:rsid w:val="001A3ABE"/>
    <w:pPr>
      <w:spacing w:before="120" w:after="120"/>
      <w:textAlignment w:val="auto"/>
    </w:pPr>
    <w:rPr>
      <w:rFonts w:eastAsia="MS Mincho"/>
      <w:b/>
      <w:lang w:eastAsia="zh-CN"/>
    </w:rPr>
  </w:style>
  <w:style w:type="paragraph" w:customStyle="1" w:styleId="2fd">
    <w:name w:val="图表目录2"/>
    <w:basedOn w:val="Normal"/>
    <w:next w:val="Normal"/>
    <w:qFormat/>
    <w:rsid w:val="001A3ABE"/>
    <w:pPr>
      <w:ind w:left="400" w:hanging="400"/>
      <w:jc w:val="center"/>
      <w:textAlignment w:val="auto"/>
    </w:pPr>
    <w:rPr>
      <w:rFonts w:eastAsia="MS Mincho"/>
      <w:b/>
      <w:lang w:eastAsia="zh-CN"/>
    </w:rPr>
  </w:style>
  <w:style w:type="paragraph" w:customStyle="1" w:styleId="70">
    <w:name w:val="无间隔7"/>
    <w:qFormat/>
    <w:rsid w:val="001A3ABE"/>
    <w:pPr>
      <w:autoSpaceDN w:val="0"/>
    </w:pPr>
    <w:rPr>
      <w:rFonts w:ascii="Times New Roman" w:eastAsia="SimSun" w:hAnsi="Times New Roman"/>
      <w:lang w:eastAsia="en-US"/>
    </w:rPr>
  </w:style>
  <w:style w:type="paragraph" w:customStyle="1" w:styleId="80">
    <w:name w:val="无间隔8"/>
    <w:qFormat/>
    <w:rsid w:val="001A3ABE"/>
    <w:pPr>
      <w:autoSpaceDN w:val="0"/>
    </w:pPr>
    <w:rPr>
      <w:rFonts w:ascii="Times New Roman" w:eastAsia="SimSun" w:hAnsi="Times New Roman"/>
      <w:lang w:eastAsia="en-US"/>
    </w:rPr>
  </w:style>
  <w:style w:type="paragraph" w:customStyle="1" w:styleId="71">
    <w:name w:val="吹き出し7"/>
    <w:basedOn w:val="Normal"/>
    <w:qFormat/>
    <w:rsid w:val="001A3ABE"/>
    <w:pPr>
      <w:overflowPunct/>
      <w:autoSpaceDE/>
      <w:adjustRightInd/>
      <w:textAlignment w:val="auto"/>
    </w:pPr>
    <w:rPr>
      <w:rFonts w:ascii="Tahoma" w:eastAsia="MS Mincho" w:hAnsi="Tahoma" w:cs="Tahoma"/>
      <w:sz w:val="16"/>
      <w:szCs w:val="16"/>
      <w:lang w:eastAsia="zh-CN"/>
    </w:rPr>
  </w:style>
  <w:style w:type="paragraph" w:customStyle="1" w:styleId="59">
    <w:name w:val="図表番号5"/>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0">
    <w:name w:val="段落番号 25"/>
    <w:basedOn w:val="5a"/>
    <w:qFormat/>
    <w:rsid w:val="001A3ABE"/>
  </w:style>
  <w:style w:type="paragraph" w:customStyle="1" w:styleId="5b">
    <w:name w:val="箇条書き5"/>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箇条書き 25"/>
    <w:basedOn w:val="5b"/>
    <w:qFormat/>
    <w:rsid w:val="001A3ABE"/>
  </w:style>
  <w:style w:type="paragraph" w:customStyle="1" w:styleId="350">
    <w:name w:val="箇条書き 35"/>
    <w:basedOn w:val="251"/>
    <w:qFormat/>
    <w:rsid w:val="001A3ABE"/>
  </w:style>
  <w:style w:type="paragraph" w:customStyle="1" w:styleId="252">
    <w:name w:val="一覧 25"/>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56">
    <w:name w:val="一覧 35"/>
    <w:basedOn w:val="252"/>
    <w:qFormat/>
    <w:rsid w:val="001A3ABE"/>
  </w:style>
  <w:style w:type="paragraph" w:customStyle="1" w:styleId="450">
    <w:name w:val="一覧 45"/>
    <w:basedOn w:val="356"/>
    <w:qFormat/>
    <w:rsid w:val="001A3ABE"/>
  </w:style>
  <w:style w:type="paragraph" w:customStyle="1" w:styleId="550">
    <w:name w:val="一覧 55"/>
    <w:basedOn w:val="450"/>
    <w:qFormat/>
    <w:rsid w:val="001A3ABE"/>
  </w:style>
  <w:style w:type="paragraph" w:customStyle="1" w:styleId="456">
    <w:name w:val="箇条書き 45"/>
    <w:basedOn w:val="350"/>
    <w:qFormat/>
    <w:rsid w:val="001A3ABE"/>
  </w:style>
  <w:style w:type="paragraph" w:customStyle="1" w:styleId="551">
    <w:name w:val="箇条書き 55"/>
    <w:basedOn w:val="456"/>
    <w:qFormat/>
    <w:rsid w:val="001A3ABE"/>
  </w:style>
  <w:style w:type="paragraph" w:customStyle="1" w:styleId="5c">
    <w:name w:val="コメント文字列5"/>
    <w:basedOn w:val="Normal"/>
    <w:qFormat/>
    <w:rsid w:val="001A3ABE"/>
    <w:pPr>
      <w:suppressAutoHyphens/>
      <w:overflowPunct/>
      <w:autoSpaceDE/>
      <w:adjustRightInd/>
      <w:textAlignment w:val="auto"/>
    </w:pPr>
    <w:rPr>
      <w:rFonts w:eastAsia="MS Mincho" w:cs="CG Times (WN)"/>
      <w:lang w:eastAsia="ar-SA"/>
    </w:rPr>
  </w:style>
  <w:style w:type="paragraph" w:customStyle="1" w:styleId="5d">
    <w:name w:val="コメント内容5"/>
    <w:basedOn w:val="5c"/>
    <w:next w:val="5c"/>
    <w:qFormat/>
    <w:rsid w:val="001A3ABE"/>
  </w:style>
  <w:style w:type="paragraph" w:customStyle="1" w:styleId="5e">
    <w:name w:val="見出しマップ5"/>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f">
    <w:name w:val="書式なし5"/>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1A3ABE"/>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5f0">
    <w:name w:val="標準インデント5"/>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5f1">
    <w:name w:val="記5"/>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5">
    <w:name w:val="HTML 書式付き5"/>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254">
    <w:name w:val="本文 25"/>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57">
    <w:name w:val="本文 35"/>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qFormat/>
    <w:rsid w:val="001A3ABE"/>
    <w:pPr>
      <w:ind w:left="1418" w:hanging="1418"/>
      <w:textAlignment w:val="auto"/>
    </w:pPr>
    <w:rPr>
      <w:rFonts w:eastAsia="MS Mincho"/>
      <w:lang w:val="en-US" w:eastAsia="zh-CN"/>
    </w:rPr>
  </w:style>
  <w:style w:type="paragraph" w:customStyle="1" w:styleId="3fa">
    <w:name w:val="题注3"/>
    <w:basedOn w:val="Normal"/>
    <w:next w:val="Normal"/>
    <w:qFormat/>
    <w:rsid w:val="001A3ABE"/>
    <w:pPr>
      <w:spacing w:before="120" w:after="120"/>
      <w:textAlignment w:val="auto"/>
    </w:pPr>
    <w:rPr>
      <w:rFonts w:eastAsia="MS Mincho"/>
      <w:b/>
      <w:lang w:eastAsia="zh-CN"/>
    </w:rPr>
  </w:style>
  <w:style w:type="paragraph" w:customStyle="1" w:styleId="3fb">
    <w:name w:val="图表目录3"/>
    <w:basedOn w:val="Normal"/>
    <w:next w:val="Normal"/>
    <w:qFormat/>
    <w:rsid w:val="001A3ABE"/>
    <w:pPr>
      <w:ind w:left="400" w:hanging="400"/>
      <w:jc w:val="center"/>
      <w:textAlignment w:val="auto"/>
    </w:pPr>
    <w:rPr>
      <w:rFonts w:eastAsia="MS Mincho"/>
      <w:b/>
      <w:lang w:eastAsia="zh-CN"/>
    </w:rPr>
  </w:style>
  <w:style w:type="character" w:customStyle="1" w:styleId="qqqChar">
    <w:name w:val="qqq Char"/>
    <w:link w:val="qqq"/>
    <w:locked/>
    <w:rsid w:val="001A3ABE"/>
    <w:rPr>
      <w:rFonts w:ascii="Arial" w:hAnsi="Arial" w:cs="Arial"/>
      <w:sz w:val="22"/>
      <w:lang w:eastAsia="zh-CN"/>
    </w:rPr>
  </w:style>
  <w:style w:type="paragraph" w:customStyle="1" w:styleId="qqq">
    <w:name w:val="qqq"/>
    <w:basedOn w:val="Heading5"/>
    <w:link w:val="qqqChar"/>
    <w:qFormat/>
    <w:rsid w:val="001A3ABE"/>
    <w:pPr>
      <w:textAlignment w:val="auto"/>
    </w:pPr>
    <w:rPr>
      <w:rFonts w:eastAsia="Calibri" w:cs="Arial"/>
      <w:lang w:eastAsia="zh-CN"/>
    </w:rPr>
  </w:style>
  <w:style w:type="paragraph" w:customStyle="1" w:styleId="TOC92">
    <w:name w:val="TOC 92"/>
    <w:basedOn w:val="TOC8"/>
    <w:qFormat/>
    <w:rsid w:val="001A3ABE"/>
    <w:pPr>
      <w:ind w:left="1418" w:hanging="1418"/>
      <w:textAlignment w:val="auto"/>
    </w:pPr>
    <w:rPr>
      <w:rFonts w:eastAsia="MS Mincho"/>
      <w:bCs/>
      <w:szCs w:val="22"/>
      <w:lang w:val="en-US" w:eastAsia="zh-CN"/>
    </w:rPr>
  </w:style>
  <w:style w:type="paragraph" w:customStyle="1" w:styleId="TableofFigures2">
    <w:name w:val="Table of Figures2"/>
    <w:basedOn w:val="Normal"/>
    <w:next w:val="Normal"/>
    <w:qFormat/>
    <w:rsid w:val="001A3ABE"/>
    <w:pPr>
      <w:ind w:left="400" w:hanging="400"/>
      <w:jc w:val="center"/>
      <w:textAlignment w:val="auto"/>
    </w:pPr>
    <w:rPr>
      <w:rFonts w:eastAsia="MS Mincho"/>
      <w:b/>
      <w:lang w:eastAsia="zh-CN"/>
    </w:rPr>
  </w:style>
  <w:style w:type="paragraph" w:customStyle="1" w:styleId="aria">
    <w:name w:val="aria"/>
    <w:basedOn w:val="Normal"/>
    <w:qFormat/>
    <w:rsid w:val="001A3ABE"/>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1A3ABE"/>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qFormat/>
    <w:rsid w:val="001A3ABE"/>
    <w:pPr>
      <w:textAlignment w:val="auto"/>
    </w:pPr>
    <w:rPr>
      <w:rFonts w:eastAsia="SimSun"/>
      <w:lang w:eastAsia="zh-CN"/>
    </w:rPr>
  </w:style>
  <w:style w:type="paragraph" w:customStyle="1" w:styleId="TAHCarNotBold">
    <w:name w:val="TAH Car + Not Bold"/>
    <w:basedOn w:val="Normal"/>
    <w:qFormat/>
    <w:rsid w:val="001A3ABE"/>
    <w:pPr>
      <w:keepNext/>
      <w:keepLines/>
      <w:overflowPunct/>
      <w:autoSpaceDE/>
      <w:adjustRightInd/>
      <w:spacing w:after="0"/>
      <w:textAlignment w:val="auto"/>
    </w:pPr>
    <w:rPr>
      <w:rFonts w:ascii="Arial" w:eastAsia="SimSun" w:hAnsi="Arial"/>
      <w:sz w:val="18"/>
      <w:lang w:eastAsia="zh-CN"/>
    </w:rPr>
  </w:style>
  <w:style w:type="character" w:customStyle="1" w:styleId="B8Char">
    <w:name w:val="B8 Char"/>
    <w:link w:val="B8"/>
    <w:qFormat/>
    <w:locked/>
    <w:rsid w:val="001A3ABE"/>
    <w:rPr>
      <w:lang w:eastAsia="ja-JP"/>
    </w:rPr>
  </w:style>
  <w:style w:type="paragraph" w:customStyle="1" w:styleId="B8">
    <w:name w:val="B8"/>
    <w:basedOn w:val="B7"/>
    <w:link w:val="B8Char"/>
    <w:qFormat/>
    <w:rsid w:val="001A3ABE"/>
    <w:rPr>
      <w:rFonts w:ascii="Calibri" w:eastAsia="Calibri" w:hAnsi="Calibri"/>
    </w:rPr>
  </w:style>
  <w:style w:type="paragraph" w:customStyle="1" w:styleId="BalloonText1">
    <w:name w:val="Balloon Text1"/>
    <w:basedOn w:val="Normal"/>
    <w:qFormat/>
    <w:rsid w:val="001A3ABE"/>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A3ABE"/>
    <w:pPr>
      <w:adjustRightInd/>
      <w:textAlignment w:val="auto"/>
    </w:pPr>
    <w:rPr>
      <w:rFonts w:eastAsia="Calibri"/>
      <w:b/>
      <w:bCs/>
      <w:lang w:val="en-US" w:eastAsia="en-US"/>
    </w:rPr>
  </w:style>
  <w:style w:type="paragraph" w:customStyle="1" w:styleId="87">
    <w:name w:val="87"/>
    <w:basedOn w:val="Normal"/>
    <w:qFormat/>
    <w:rsid w:val="001A3ABE"/>
    <w:pPr>
      <w:ind w:left="2269" w:hanging="284"/>
      <w:textAlignment w:val="auto"/>
    </w:pPr>
    <w:rPr>
      <w:rFonts w:eastAsia="SimSun"/>
      <w:lang w:eastAsia="zh-CN"/>
    </w:rPr>
  </w:style>
  <w:style w:type="paragraph" w:customStyle="1" w:styleId="TDC91">
    <w:name w:val="TDC 91"/>
    <w:basedOn w:val="TOC8"/>
    <w:qFormat/>
    <w:rsid w:val="001A3ABE"/>
    <w:pPr>
      <w:keepNext w:val="0"/>
      <w:ind w:left="1418" w:hanging="1418"/>
      <w:textAlignment w:val="auto"/>
    </w:pPr>
    <w:rPr>
      <w:rFonts w:eastAsia="MS Mincho"/>
      <w:lang w:val="en-US" w:eastAsia="zh-CN"/>
    </w:rPr>
  </w:style>
  <w:style w:type="paragraph" w:customStyle="1" w:styleId="Epgrafe1">
    <w:name w:val="Epígrafe1"/>
    <w:basedOn w:val="Normal"/>
    <w:next w:val="Normal"/>
    <w:qFormat/>
    <w:rsid w:val="001A3ABE"/>
    <w:pPr>
      <w:spacing w:before="120" w:after="120"/>
      <w:textAlignment w:val="auto"/>
    </w:pPr>
    <w:rPr>
      <w:rFonts w:eastAsia="MS Mincho"/>
      <w:b/>
      <w:lang w:eastAsia="zh-CN"/>
    </w:rPr>
  </w:style>
  <w:style w:type="paragraph" w:customStyle="1" w:styleId="Tabladeilustraciones1">
    <w:name w:val="Tabla de ilustraciones1"/>
    <w:basedOn w:val="Normal"/>
    <w:next w:val="Normal"/>
    <w:qFormat/>
    <w:rsid w:val="001A3ABE"/>
    <w:pPr>
      <w:ind w:left="400" w:hanging="400"/>
      <w:jc w:val="center"/>
      <w:textAlignment w:val="auto"/>
    </w:pPr>
    <w:rPr>
      <w:rFonts w:eastAsia="MS Mincho"/>
      <w:b/>
      <w:lang w:eastAsia="zh-CN"/>
    </w:rPr>
  </w:style>
  <w:style w:type="paragraph" w:customStyle="1" w:styleId="3fc">
    <w:name w:val="列出段落3"/>
    <w:basedOn w:val="Normal"/>
    <w:qFormat/>
    <w:rsid w:val="001A3ABE"/>
    <w:pPr>
      <w:overflowPunct/>
      <w:autoSpaceDE/>
      <w:adjustRightInd/>
      <w:ind w:firstLineChars="200" w:firstLine="420"/>
      <w:textAlignment w:val="auto"/>
    </w:pPr>
    <w:rPr>
      <w:rFonts w:eastAsia="SimSun"/>
      <w:lang w:eastAsia="zh-CN"/>
    </w:rPr>
  </w:style>
  <w:style w:type="character" w:customStyle="1" w:styleId="B-BodyChar">
    <w:name w:val="B-Body Char"/>
    <w:link w:val="B-Body"/>
    <w:locked/>
    <w:rsid w:val="001A3ABE"/>
    <w:rPr>
      <w:rFonts w:ascii="SimSun" w:hAnsi="SimSun"/>
      <w:sz w:val="22"/>
    </w:rPr>
  </w:style>
  <w:style w:type="paragraph" w:customStyle="1" w:styleId="B-Body">
    <w:name w:val="B-Body"/>
    <w:link w:val="B-BodyChar"/>
    <w:qFormat/>
    <w:rsid w:val="001A3ABE"/>
    <w:pPr>
      <w:tabs>
        <w:tab w:val="left" w:pos="2160"/>
      </w:tabs>
      <w:autoSpaceDN w:val="0"/>
      <w:spacing w:before="120" w:after="40"/>
      <w:ind w:left="720"/>
    </w:pPr>
    <w:rPr>
      <w:rFonts w:ascii="SimSun" w:hAnsi="SimSun"/>
      <w:sz w:val="22"/>
    </w:rPr>
  </w:style>
  <w:style w:type="paragraph" w:customStyle="1" w:styleId="4fa">
    <w:name w:val="列出段落4"/>
    <w:basedOn w:val="Normal"/>
    <w:qFormat/>
    <w:rsid w:val="001A3ABE"/>
    <w:pPr>
      <w:overflowPunct/>
      <w:autoSpaceDE/>
      <w:adjustRightInd/>
      <w:ind w:firstLineChars="200" w:firstLine="420"/>
      <w:textAlignment w:val="auto"/>
    </w:pPr>
    <w:rPr>
      <w:rFonts w:eastAsia="SimSun"/>
      <w:lang w:eastAsia="zh-CN"/>
    </w:rPr>
  </w:style>
  <w:style w:type="paragraph" w:customStyle="1" w:styleId="Commentnokia0">
    <w:name w:val="Comment nokia"/>
    <w:basedOn w:val="Heading4"/>
    <w:qFormat/>
    <w:rsid w:val="001A3ABE"/>
    <w:pPr>
      <w:textAlignment w:val="auto"/>
    </w:pPr>
    <w:rPr>
      <w:rFonts w:eastAsia="SimSun"/>
      <w:b/>
      <w:sz w:val="28"/>
      <w:lang w:eastAsia="x-none"/>
    </w:rPr>
  </w:style>
  <w:style w:type="paragraph" w:customStyle="1" w:styleId="5f2">
    <w:name w:val="列出段落5"/>
    <w:basedOn w:val="Normal"/>
    <w:qFormat/>
    <w:rsid w:val="001A3ABE"/>
    <w:pPr>
      <w:overflowPunct/>
      <w:autoSpaceDE/>
      <w:adjustRightInd/>
      <w:ind w:firstLineChars="200" w:firstLine="420"/>
      <w:textAlignment w:val="auto"/>
    </w:pPr>
    <w:rPr>
      <w:rFonts w:eastAsia="SimSun"/>
      <w:lang w:eastAsia="zh-CN"/>
    </w:rPr>
  </w:style>
  <w:style w:type="paragraph" w:customStyle="1" w:styleId="wxs">
    <w:name w:val="wxs_正文"/>
    <w:basedOn w:val="Normal"/>
    <w:qFormat/>
    <w:rsid w:val="001A3ABE"/>
    <w:pPr>
      <w:spacing w:beforeLines="50" w:afterLines="50" w:after="0"/>
      <w:ind w:firstLineChars="200" w:firstLine="200"/>
      <w:textAlignment w:val="auto"/>
    </w:pPr>
    <w:rPr>
      <w:rFonts w:eastAsia="SimSun"/>
      <w:szCs w:val="21"/>
      <w:lang w:eastAsia="zh-CN"/>
    </w:rPr>
  </w:style>
  <w:style w:type="paragraph" w:customStyle="1" w:styleId="wxs1">
    <w:name w:val="wxs_1级标题"/>
    <w:basedOn w:val="Heading1"/>
    <w:next w:val="wxs"/>
    <w:qFormat/>
    <w:rsid w:val="001A3ABE"/>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1A3ABE"/>
    <w:rPr>
      <w:rFonts w:ascii="SimSun" w:hAnsi="SimSun"/>
      <w:b/>
      <w:bCs/>
      <w:kern w:val="44"/>
      <w:sz w:val="30"/>
      <w:szCs w:val="32"/>
      <w:lang w:eastAsia="en-US"/>
    </w:rPr>
  </w:style>
  <w:style w:type="paragraph" w:customStyle="1" w:styleId="wxs2">
    <w:name w:val="wxs_2级标题"/>
    <w:basedOn w:val="Heading2"/>
    <w:next w:val="wxs"/>
    <w:link w:val="wxs2Char"/>
    <w:qFormat/>
    <w:rsid w:val="001A3ABE"/>
    <w:pPr>
      <w:keepNext w:val="0"/>
      <w:keepLines w:val="0"/>
      <w:spacing w:before="260" w:after="260" w:line="480" w:lineRule="auto"/>
      <w:ind w:left="0" w:firstLine="0"/>
      <w:textAlignment w:val="auto"/>
    </w:pPr>
    <w:rPr>
      <w:rFonts w:ascii="SimSun" w:eastAsia="Calibri" w:hAnsi="SimSun"/>
      <w:b/>
      <w:bCs/>
      <w:kern w:val="44"/>
      <w:sz w:val="30"/>
      <w:szCs w:val="32"/>
      <w:lang w:eastAsia="en-US"/>
    </w:rPr>
  </w:style>
  <w:style w:type="paragraph" w:customStyle="1" w:styleId="NOTE1">
    <w:name w:val="NOTE"/>
    <w:basedOn w:val="B3"/>
    <w:qFormat/>
    <w:rsid w:val="001A3ABE"/>
    <w:pPr>
      <w:overflowPunct/>
      <w:autoSpaceDE/>
      <w:adjustRightInd/>
      <w:textAlignment w:val="auto"/>
    </w:pPr>
    <w:rPr>
      <w:rFonts w:eastAsia="SimSun"/>
      <w:lang w:eastAsia="zh-CN"/>
    </w:rPr>
  </w:style>
  <w:style w:type="paragraph" w:customStyle="1" w:styleId="text3bullet">
    <w:name w:val="text3 bullet"/>
    <w:basedOn w:val="Normal"/>
    <w:qFormat/>
    <w:rsid w:val="001A3ABE"/>
    <w:pPr>
      <w:tabs>
        <w:tab w:val="num" w:pos="1492"/>
      </w:tabs>
      <w:ind w:left="1492" w:hanging="360"/>
      <w:textAlignment w:val="auto"/>
    </w:pPr>
    <w:rPr>
      <w:rFonts w:ascii="Arial" w:eastAsia="SimSun" w:hAnsi="Arial"/>
      <w:lang w:eastAsia="zh-CN"/>
    </w:rPr>
  </w:style>
  <w:style w:type="paragraph" w:customStyle="1" w:styleId="UnnumberedSubheading">
    <w:name w:val="Unnumbered Subheading"/>
    <w:basedOn w:val="H6"/>
    <w:next w:val="PlainText"/>
    <w:qFormat/>
    <w:rsid w:val="001A3ABE"/>
    <w:pPr>
      <w:overflowPunct/>
      <w:autoSpaceDE/>
      <w:adjustRightInd/>
      <w:spacing w:after="120"/>
      <w:ind w:left="0" w:firstLine="0"/>
      <w:textAlignment w:val="auto"/>
    </w:pPr>
    <w:rPr>
      <w:rFonts w:eastAsia="SimSun" w:cs="Arial"/>
      <w:b/>
      <w:lang w:eastAsia="zh-CN"/>
    </w:rPr>
  </w:style>
  <w:style w:type="paragraph" w:customStyle="1" w:styleId="Xmessagecontent">
    <w:name w:val="X message content"/>
    <w:qFormat/>
    <w:rsid w:val="001A3ABE"/>
    <w:pPr>
      <w:autoSpaceDN w:val="0"/>
      <w:spacing w:before="120" w:after="220"/>
    </w:pPr>
    <w:rPr>
      <w:rFonts w:ascii="Arial" w:eastAsia="MS Mincho" w:hAnsi="Arial"/>
      <w:noProof/>
      <w:lang w:val="en-US" w:eastAsia="en-US"/>
    </w:rPr>
  </w:style>
  <w:style w:type="paragraph" w:customStyle="1" w:styleId="nroaml">
    <w:name w:val="nroaml"/>
    <w:basedOn w:val="H6"/>
    <w:qFormat/>
    <w:rsid w:val="001A3ABE"/>
    <w:pPr>
      <w:snapToGrid w:val="0"/>
      <w:ind w:left="0" w:firstLine="0"/>
      <w:textAlignment w:val="auto"/>
    </w:pPr>
    <w:rPr>
      <w:rFonts w:eastAsia="SimSun" w:cs="Arial"/>
      <w:lang w:eastAsia="zh-CN"/>
    </w:rPr>
  </w:style>
  <w:style w:type="paragraph" w:customStyle="1" w:styleId="ActionPoint">
    <w:name w:val="ActionPoint"/>
    <w:basedOn w:val="Normal"/>
    <w:qFormat/>
    <w:rsid w:val="001A3ABE"/>
    <w:pPr>
      <w:pBdr>
        <w:top w:val="single" w:sz="4" w:space="1" w:color="C0C0C0"/>
        <w:bottom w:val="single" w:sz="4" w:space="1" w:color="C0C0C0"/>
      </w:pBdr>
      <w:overflowPunct/>
      <w:autoSpaceDE/>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A3ABE"/>
    <w:pPr>
      <w:keepNext/>
      <w:keepLines/>
      <w:pBdr>
        <w:top w:val="single" w:sz="12" w:space="3" w:color="auto"/>
      </w:pBdr>
      <w:tabs>
        <w:tab w:val="num" w:pos="432"/>
      </w:tabs>
      <w:autoSpaceDN w:val="0"/>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A3ABE"/>
  </w:style>
  <w:style w:type="paragraph" w:customStyle="1" w:styleId="TdocList">
    <w:name w:val="Tdoc_List"/>
    <w:basedOn w:val="Normal"/>
    <w:qFormat/>
    <w:rsid w:val="001A3ABE"/>
    <w:pPr>
      <w:tabs>
        <w:tab w:val="num" w:pos="432"/>
      </w:tabs>
      <w:overflowPunct/>
      <w:autoSpaceDE/>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A3ABE"/>
  </w:style>
  <w:style w:type="character" w:customStyle="1" w:styleId="wordsection1Char">
    <w:name w:val="wordsection1 Char"/>
    <w:link w:val="wordsection1"/>
    <w:locked/>
    <w:rsid w:val="001A3ABE"/>
    <w:rPr>
      <w:rFonts w:cs="Calibri"/>
      <w:lang w:val="en-US" w:eastAsia="ja-JP"/>
    </w:rPr>
  </w:style>
  <w:style w:type="paragraph" w:customStyle="1" w:styleId="wordsection1">
    <w:name w:val="wordsection1"/>
    <w:basedOn w:val="Normal"/>
    <w:link w:val="wordsection1Char"/>
    <w:qFormat/>
    <w:rsid w:val="001A3ABE"/>
    <w:pPr>
      <w:overflowPunct/>
      <w:autoSpaceDE/>
      <w:adjustRightInd/>
      <w:spacing w:after="0"/>
      <w:textAlignment w:val="auto"/>
    </w:pPr>
    <w:rPr>
      <w:rFonts w:ascii="Calibri" w:eastAsia="Calibri" w:hAnsi="Calibri" w:cs="Calibri"/>
      <w:lang w:val="en-US" w:eastAsia="ja-JP"/>
    </w:rPr>
  </w:style>
  <w:style w:type="paragraph" w:customStyle="1" w:styleId="Char110">
    <w:name w:val="Char11"/>
    <w:semiHidden/>
    <w:qFormat/>
    <w:rsid w:val="001A3ABE"/>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2">
    <w:name w:val="Char Char Char Char2"/>
    <w:qFormat/>
    <w:rsid w:val="001A3ABE"/>
    <w:pPr>
      <w:keepNext/>
      <w:tabs>
        <w:tab w:val="left" w:pos="-1134"/>
      </w:tabs>
      <w:autoSpaceDE w:val="0"/>
      <w:autoSpaceDN w:val="0"/>
      <w:adjustRightInd w:val="0"/>
      <w:spacing w:before="60" w:after="60"/>
      <w:jc w:val="both"/>
    </w:pPr>
    <w:rPr>
      <w:rFonts w:ascii="Times New Roman" w:eastAsia="SimSun" w:hAnsi="Times New Roman"/>
      <w:lang w:val="en-US" w:eastAsia="en-US"/>
    </w:rPr>
  </w:style>
  <w:style w:type="paragraph" w:customStyle="1" w:styleId="CharCharCharCharCharCharCharCharCharCharCharChar1">
    <w:name w:val="Char Char Char Char Char Char Char Char Char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2">
    <w:name w:val="吹き出し8"/>
    <w:basedOn w:val="Normal"/>
    <w:qFormat/>
    <w:rsid w:val="001A3ABE"/>
    <w:pPr>
      <w:textAlignment w:val="auto"/>
    </w:pPr>
    <w:rPr>
      <w:rFonts w:ascii="Tahoma" w:eastAsia="MS Mincho" w:hAnsi="Tahoma" w:cs="Tahoma"/>
      <w:sz w:val="16"/>
      <w:szCs w:val="16"/>
      <w:lang w:eastAsia="zh-CN"/>
    </w:rPr>
  </w:style>
  <w:style w:type="paragraph" w:customStyle="1" w:styleId="64">
    <w:name w:val="図表番号6"/>
    <w:basedOn w:val="Normal"/>
    <w:qFormat/>
    <w:rsid w:val="001A3ABE"/>
    <w:pPr>
      <w:suppressLineNumbers/>
      <w:suppressAutoHyphens/>
      <w:spacing w:before="120" w:after="120"/>
      <w:textAlignment w:val="auto"/>
    </w:pPr>
    <w:rPr>
      <w:rFonts w:eastAsia="MS Mincho" w:cs="Mangal"/>
      <w:i/>
      <w:iCs/>
      <w:sz w:val="24"/>
      <w:szCs w:val="24"/>
      <w:lang w:eastAsia="ar-SA"/>
    </w:rPr>
  </w:style>
  <w:style w:type="paragraph" w:customStyle="1" w:styleId="65">
    <w:name w:val="段落番号6"/>
    <w:basedOn w:val="List"/>
    <w:qFormat/>
    <w:rsid w:val="001A3ABE"/>
    <w:pPr>
      <w:tabs>
        <w:tab w:val="num" w:pos="644"/>
      </w:tabs>
      <w:suppressAutoHyphens/>
      <w:ind w:left="644" w:hanging="360"/>
      <w:textAlignment w:val="auto"/>
    </w:pPr>
    <w:rPr>
      <w:rFonts w:eastAsia="SimSun" w:cs="CG Times (WN)"/>
      <w:lang w:eastAsia="ar-SA"/>
    </w:rPr>
  </w:style>
  <w:style w:type="paragraph" w:customStyle="1" w:styleId="261">
    <w:name w:val="段落番号 26"/>
    <w:basedOn w:val="65"/>
    <w:qFormat/>
    <w:rsid w:val="001A3ABE"/>
  </w:style>
  <w:style w:type="paragraph" w:customStyle="1" w:styleId="66">
    <w:name w:val="箇条書き6"/>
    <w:basedOn w:val="List"/>
    <w:qFormat/>
    <w:rsid w:val="001A3ABE"/>
    <w:pPr>
      <w:tabs>
        <w:tab w:val="num" w:pos="644"/>
      </w:tabs>
      <w:suppressAutoHyphens/>
      <w:ind w:left="644" w:hanging="360"/>
      <w:textAlignment w:val="auto"/>
    </w:pPr>
    <w:rPr>
      <w:rFonts w:eastAsia="SimSun" w:cs="CG Times (WN)"/>
      <w:lang w:eastAsia="ar-SA"/>
    </w:rPr>
  </w:style>
  <w:style w:type="paragraph" w:customStyle="1" w:styleId="262">
    <w:name w:val="箇条書き 26"/>
    <w:basedOn w:val="66"/>
    <w:qFormat/>
    <w:rsid w:val="001A3ABE"/>
  </w:style>
  <w:style w:type="paragraph" w:customStyle="1" w:styleId="360">
    <w:name w:val="箇条書き 36"/>
    <w:basedOn w:val="262"/>
    <w:qFormat/>
    <w:rsid w:val="001A3ABE"/>
  </w:style>
  <w:style w:type="paragraph" w:customStyle="1" w:styleId="263">
    <w:name w:val="一覧 26"/>
    <w:basedOn w:val="List"/>
    <w:qFormat/>
    <w:rsid w:val="001A3ABE"/>
    <w:pPr>
      <w:suppressAutoHyphens/>
      <w:ind w:left="851"/>
      <w:textAlignment w:val="auto"/>
    </w:pPr>
    <w:rPr>
      <w:rFonts w:eastAsia="SimSun" w:cs="CG Times (WN)"/>
      <w:lang w:eastAsia="ar-SA"/>
    </w:rPr>
  </w:style>
  <w:style w:type="paragraph" w:customStyle="1" w:styleId="362">
    <w:name w:val="一覧 36"/>
    <w:basedOn w:val="263"/>
    <w:qFormat/>
    <w:rsid w:val="001A3ABE"/>
  </w:style>
  <w:style w:type="paragraph" w:customStyle="1" w:styleId="460">
    <w:name w:val="一覧 46"/>
    <w:basedOn w:val="362"/>
    <w:qFormat/>
    <w:rsid w:val="001A3ABE"/>
  </w:style>
  <w:style w:type="paragraph" w:customStyle="1" w:styleId="560">
    <w:name w:val="一覧 56"/>
    <w:basedOn w:val="460"/>
    <w:qFormat/>
    <w:rsid w:val="001A3ABE"/>
  </w:style>
  <w:style w:type="paragraph" w:customStyle="1" w:styleId="462">
    <w:name w:val="箇条書き 46"/>
    <w:basedOn w:val="360"/>
    <w:qFormat/>
    <w:rsid w:val="001A3ABE"/>
  </w:style>
  <w:style w:type="paragraph" w:customStyle="1" w:styleId="561">
    <w:name w:val="箇条書き 56"/>
    <w:basedOn w:val="462"/>
    <w:qFormat/>
    <w:rsid w:val="001A3ABE"/>
  </w:style>
  <w:style w:type="paragraph" w:customStyle="1" w:styleId="67">
    <w:name w:val="コメント文字列6"/>
    <w:basedOn w:val="Normal"/>
    <w:qFormat/>
    <w:rsid w:val="001A3ABE"/>
    <w:pPr>
      <w:suppressAutoHyphens/>
      <w:textAlignment w:val="auto"/>
    </w:pPr>
    <w:rPr>
      <w:rFonts w:eastAsia="MS Mincho" w:cs="CG Times (WN)"/>
      <w:lang w:eastAsia="ar-SA"/>
    </w:rPr>
  </w:style>
  <w:style w:type="paragraph" w:customStyle="1" w:styleId="68">
    <w:name w:val="コメント内容6"/>
    <w:basedOn w:val="67"/>
    <w:next w:val="67"/>
    <w:qFormat/>
    <w:rsid w:val="001A3ABE"/>
  </w:style>
  <w:style w:type="paragraph" w:customStyle="1" w:styleId="69">
    <w:name w:val="見出しマップ6"/>
    <w:basedOn w:val="Normal"/>
    <w:qFormat/>
    <w:rsid w:val="001A3ABE"/>
    <w:pPr>
      <w:shd w:val="clear" w:color="auto" w:fill="000080"/>
      <w:suppressAutoHyphens/>
      <w:textAlignment w:val="auto"/>
    </w:pPr>
    <w:rPr>
      <w:rFonts w:ascii="Tahoma" w:eastAsia="MS Mincho" w:hAnsi="Tahoma" w:cs="Tahoma"/>
      <w:lang w:eastAsia="ar-SA"/>
    </w:rPr>
  </w:style>
  <w:style w:type="paragraph" w:customStyle="1" w:styleId="6a">
    <w:name w:val="書式なし6"/>
    <w:basedOn w:val="Normal"/>
    <w:qFormat/>
    <w:rsid w:val="001A3ABE"/>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1A3ABE"/>
    <w:pPr>
      <w:suppressAutoHyphens/>
      <w:spacing w:after="120"/>
      <w:textAlignment w:val="auto"/>
    </w:pPr>
    <w:rPr>
      <w:rFonts w:eastAsia="MS Mincho" w:cs="CG Times (WN)"/>
      <w:lang w:eastAsia="ar-SA"/>
    </w:rPr>
  </w:style>
  <w:style w:type="paragraph" w:customStyle="1" w:styleId="363">
    <w:name w:val="本文 36"/>
    <w:basedOn w:val="Normal"/>
    <w:qFormat/>
    <w:rsid w:val="001A3ABE"/>
    <w:pPr>
      <w:suppressAutoHyphens/>
      <w:spacing w:after="120"/>
      <w:textAlignment w:val="auto"/>
    </w:pPr>
    <w:rPr>
      <w:rFonts w:eastAsia="MS Mincho" w:cs="CG Times (WN)"/>
      <w:lang w:eastAsia="ar-SA"/>
    </w:rPr>
  </w:style>
  <w:style w:type="paragraph" w:customStyle="1" w:styleId="Web6">
    <w:name w:val="標準 (Web)6"/>
    <w:basedOn w:val="Normal"/>
    <w:qFormat/>
    <w:rsid w:val="001A3ABE"/>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1A3ABE"/>
    <w:pPr>
      <w:suppressAutoHyphens/>
      <w:ind w:left="567"/>
      <w:textAlignment w:val="auto"/>
    </w:pPr>
    <w:rPr>
      <w:rFonts w:ascii="Arial" w:eastAsia="MS Mincho" w:hAnsi="Arial" w:cs="Arial"/>
      <w:lang w:eastAsia="ar-SA"/>
    </w:rPr>
  </w:style>
  <w:style w:type="paragraph" w:customStyle="1" w:styleId="6b">
    <w:name w:val="標準インデント6"/>
    <w:basedOn w:val="Normal"/>
    <w:qFormat/>
    <w:rsid w:val="001A3ABE"/>
    <w:pPr>
      <w:suppressAutoHyphens/>
      <w:ind w:left="708"/>
      <w:textAlignment w:val="auto"/>
    </w:pPr>
    <w:rPr>
      <w:rFonts w:eastAsia="MS Mincho" w:cs="CG Times (WN)"/>
      <w:lang w:eastAsia="ar-SA"/>
    </w:rPr>
  </w:style>
  <w:style w:type="paragraph" w:customStyle="1" w:styleId="6c">
    <w:name w:val="記6"/>
    <w:basedOn w:val="Normal"/>
    <w:next w:val="Normal"/>
    <w:qFormat/>
    <w:rsid w:val="001A3ABE"/>
    <w:pPr>
      <w:suppressAutoHyphens/>
      <w:textAlignment w:val="auto"/>
    </w:pPr>
    <w:rPr>
      <w:rFonts w:eastAsia="MS Mincho" w:cs="CG Times (WN)"/>
      <w:lang w:eastAsia="ar-SA"/>
    </w:rPr>
  </w:style>
  <w:style w:type="paragraph" w:customStyle="1" w:styleId="HTML6">
    <w:name w:val="HTML 書式付き6"/>
    <w:basedOn w:val="Normal"/>
    <w:qFormat/>
    <w:rsid w:val="001A3ABE"/>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1A3ABE"/>
    <w:pPr>
      <w:autoSpaceDN w:val="0"/>
    </w:pPr>
    <w:rPr>
      <w:rFonts w:ascii="Times New Roman" w:eastAsia="SimSun" w:hAnsi="Times New Roman"/>
      <w:lang w:eastAsia="en-US"/>
    </w:rPr>
  </w:style>
  <w:style w:type="paragraph" w:customStyle="1" w:styleId="94">
    <w:name w:val="无间隔9"/>
    <w:qFormat/>
    <w:rsid w:val="001A3ABE"/>
    <w:pPr>
      <w:autoSpaceDN w:val="0"/>
    </w:pPr>
    <w:rPr>
      <w:rFonts w:ascii="Times New Roman" w:eastAsia="SimSun" w:hAnsi="Times New Roman"/>
      <w:lang w:eastAsia="en-US"/>
    </w:rPr>
  </w:style>
  <w:style w:type="paragraph" w:customStyle="1" w:styleId="72">
    <w:name w:val="変更箇所7"/>
    <w:uiPriority w:val="99"/>
    <w:semiHidden/>
    <w:qFormat/>
    <w:rsid w:val="001A3ABE"/>
    <w:pPr>
      <w:autoSpaceDN w:val="0"/>
    </w:pPr>
    <w:rPr>
      <w:rFonts w:ascii="Times New Roman" w:eastAsia="MS Mincho" w:hAnsi="Times New Roman"/>
      <w:lang w:eastAsia="en-US"/>
    </w:rPr>
  </w:style>
  <w:style w:type="paragraph" w:customStyle="1" w:styleId="95">
    <w:name w:val="吹き出し9"/>
    <w:basedOn w:val="Normal"/>
    <w:uiPriority w:val="99"/>
    <w:qFormat/>
    <w:rsid w:val="001A3ABE"/>
    <w:pPr>
      <w:overflowPunct/>
      <w:autoSpaceDE/>
      <w:adjustRightInd/>
      <w:textAlignment w:val="auto"/>
    </w:pPr>
    <w:rPr>
      <w:rFonts w:ascii="Tahoma" w:eastAsia="MS Mincho" w:hAnsi="Tahoma" w:cs="Tahoma"/>
      <w:sz w:val="16"/>
      <w:szCs w:val="16"/>
      <w:lang w:eastAsia="zh-CN"/>
    </w:rPr>
  </w:style>
  <w:style w:type="paragraph" w:customStyle="1" w:styleId="73">
    <w:name w:val="図表番号7"/>
    <w:basedOn w:val="Normal"/>
    <w:uiPriority w:val="99"/>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4">
    <w:name w:val="段落番号7"/>
    <w:basedOn w:val="List"/>
    <w:uiPriority w:val="99"/>
    <w:qFormat/>
    <w:rsid w:val="001A3ABE"/>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4"/>
    <w:uiPriority w:val="99"/>
    <w:qFormat/>
    <w:rsid w:val="001A3ABE"/>
  </w:style>
  <w:style w:type="paragraph" w:customStyle="1" w:styleId="75">
    <w:name w:val="箇条書き7"/>
    <w:basedOn w:val="List"/>
    <w:uiPriority w:val="99"/>
    <w:qFormat/>
    <w:rsid w:val="001A3ABE"/>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5"/>
    <w:uiPriority w:val="99"/>
    <w:qFormat/>
    <w:rsid w:val="001A3ABE"/>
  </w:style>
  <w:style w:type="paragraph" w:customStyle="1" w:styleId="370">
    <w:name w:val="箇条書き 37"/>
    <w:basedOn w:val="271"/>
    <w:uiPriority w:val="99"/>
    <w:qFormat/>
    <w:rsid w:val="001A3ABE"/>
  </w:style>
  <w:style w:type="paragraph" w:customStyle="1" w:styleId="272">
    <w:name w:val="一覧 27"/>
    <w:basedOn w:val="List"/>
    <w:uiPriority w:val="99"/>
    <w:qFormat/>
    <w:rsid w:val="001A3ABE"/>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A3ABE"/>
  </w:style>
  <w:style w:type="paragraph" w:customStyle="1" w:styleId="470">
    <w:name w:val="一覧 47"/>
    <w:basedOn w:val="371"/>
    <w:uiPriority w:val="99"/>
    <w:qFormat/>
    <w:rsid w:val="001A3ABE"/>
  </w:style>
  <w:style w:type="paragraph" w:customStyle="1" w:styleId="570">
    <w:name w:val="一覧 57"/>
    <w:basedOn w:val="470"/>
    <w:uiPriority w:val="99"/>
    <w:qFormat/>
    <w:rsid w:val="001A3ABE"/>
  </w:style>
  <w:style w:type="paragraph" w:customStyle="1" w:styleId="471">
    <w:name w:val="箇条書き 47"/>
    <w:basedOn w:val="370"/>
    <w:uiPriority w:val="99"/>
    <w:qFormat/>
    <w:rsid w:val="001A3ABE"/>
  </w:style>
  <w:style w:type="paragraph" w:customStyle="1" w:styleId="571">
    <w:name w:val="箇条書き 57"/>
    <w:basedOn w:val="471"/>
    <w:uiPriority w:val="99"/>
    <w:qFormat/>
    <w:rsid w:val="001A3ABE"/>
  </w:style>
  <w:style w:type="paragraph" w:customStyle="1" w:styleId="76">
    <w:name w:val="コメント文字列7"/>
    <w:basedOn w:val="Normal"/>
    <w:uiPriority w:val="99"/>
    <w:qFormat/>
    <w:rsid w:val="001A3ABE"/>
    <w:pPr>
      <w:suppressAutoHyphens/>
      <w:overflowPunct/>
      <w:autoSpaceDE/>
      <w:adjustRightInd/>
      <w:textAlignment w:val="auto"/>
    </w:pPr>
    <w:rPr>
      <w:rFonts w:eastAsia="MS Mincho" w:cs="CG Times (WN)"/>
      <w:lang w:eastAsia="ar-SA"/>
    </w:rPr>
  </w:style>
  <w:style w:type="paragraph" w:customStyle="1" w:styleId="77">
    <w:name w:val="コメント内容7"/>
    <w:basedOn w:val="76"/>
    <w:next w:val="76"/>
    <w:uiPriority w:val="99"/>
    <w:qFormat/>
    <w:rsid w:val="001A3ABE"/>
  </w:style>
  <w:style w:type="paragraph" w:customStyle="1" w:styleId="78">
    <w:name w:val="見出しマップ7"/>
    <w:basedOn w:val="Normal"/>
    <w:uiPriority w:val="99"/>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9">
    <w:name w:val="書式なし7"/>
    <w:basedOn w:val="Normal"/>
    <w:uiPriority w:val="99"/>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A3ABE"/>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7a">
    <w:name w:val="標準インデント7"/>
    <w:basedOn w:val="Normal"/>
    <w:uiPriority w:val="99"/>
    <w:qFormat/>
    <w:rsid w:val="001A3ABE"/>
    <w:pPr>
      <w:suppressAutoHyphens/>
      <w:overflowPunct/>
      <w:autoSpaceDE/>
      <w:adjustRightInd/>
      <w:ind w:left="708"/>
      <w:textAlignment w:val="auto"/>
    </w:pPr>
    <w:rPr>
      <w:rFonts w:eastAsia="MS Mincho" w:cs="CG Times (WN)"/>
      <w:lang w:eastAsia="ar-SA"/>
    </w:rPr>
  </w:style>
  <w:style w:type="paragraph" w:customStyle="1" w:styleId="7b">
    <w:name w:val="記7"/>
    <w:basedOn w:val="Normal"/>
    <w:next w:val="Normal"/>
    <w:uiPriority w:val="99"/>
    <w:qFormat/>
    <w:rsid w:val="001A3ABE"/>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A3ABE"/>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A3ABE"/>
    <w:pPr>
      <w:suppressAutoHyphens/>
      <w:overflowPunct/>
      <w:autoSpaceDE/>
      <w:adjustRightInd/>
      <w:spacing w:after="120"/>
      <w:textAlignment w:val="auto"/>
    </w:pPr>
    <w:rPr>
      <w:rFonts w:eastAsia="MS Mincho" w:cs="CG Times (WN)"/>
      <w:lang w:eastAsia="ar-SA"/>
    </w:rPr>
  </w:style>
  <w:style w:type="paragraph" w:customStyle="1" w:styleId="1ff">
    <w:name w:val="正文1"/>
    <w:qFormat/>
    <w:rsid w:val="001A3ABE"/>
    <w:pPr>
      <w:autoSpaceDN w:val="0"/>
      <w:jc w:val="both"/>
    </w:pPr>
    <w:rPr>
      <w:rFonts w:ascii="Times New Roman" w:eastAsia="SimSun" w:hAnsi="Times New Roman"/>
      <w:kern w:val="2"/>
      <w:sz w:val="21"/>
      <w:szCs w:val="21"/>
      <w:lang w:val="en-US" w:eastAsia="zh-CN"/>
    </w:rPr>
  </w:style>
  <w:style w:type="paragraph" w:customStyle="1" w:styleId="CharCharCharCharChar2">
    <w:name w:val="Char Char Char Char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A3ABE"/>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CharCharCharCharCharChar2">
    <w:name w:val="Char Char Char Char Char Char2"/>
    <w:semiHidden/>
    <w:qFormat/>
    <w:rsid w:val="001A3ABE"/>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b">
    <w:name w:val="(文字) (文字)3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a">
    <w:name w:val="(文字) (文字)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2">
    <w:name w:val="(文字) (文字) Char1"/>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qFormat/>
    <w:rsid w:val="001A3ABE"/>
    <w:pPr>
      <w:ind w:left="1418" w:hanging="1418"/>
      <w:textAlignment w:val="auto"/>
    </w:pPr>
    <w:rPr>
      <w:rFonts w:eastAsia="Calibri Light"/>
      <w:bCs/>
      <w:szCs w:val="22"/>
      <w:lang w:val="en-US" w:eastAsia="en-US"/>
    </w:rPr>
  </w:style>
  <w:style w:type="paragraph" w:customStyle="1" w:styleId="4fb">
    <w:name w:val="题注4"/>
    <w:basedOn w:val="Normal"/>
    <w:next w:val="Normal"/>
    <w:qFormat/>
    <w:rsid w:val="001A3ABE"/>
    <w:pPr>
      <w:spacing w:before="120" w:after="120"/>
      <w:textAlignment w:val="auto"/>
    </w:pPr>
    <w:rPr>
      <w:rFonts w:eastAsia="Calibri Light"/>
      <w:b/>
      <w:lang w:eastAsia="en-US"/>
    </w:rPr>
  </w:style>
  <w:style w:type="paragraph" w:customStyle="1" w:styleId="4fc">
    <w:name w:val="图表目录4"/>
    <w:basedOn w:val="Normal"/>
    <w:next w:val="Normal"/>
    <w:qFormat/>
    <w:rsid w:val="001A3ABE"/>
    <w:pPr>
      <w:ind w:left="400" w:hanging="400"/>
      <w:jc w:val="center"/>
      <w:textAlignment w:val="auto"/>
    </w:pPr>
    <w:rPr>
      <w:rFonts w:eastAsia="Calibri Light"/>
      <w:b/>
      <w:lang w:eastAsia="en-US"/>
    </w:rPr>
  </w:style>
  <w:style w:type="paragraph" w:customStyle="1" w:styleId="101">
    <w:name w:val="无间隔10"/>
    <w:qFormat/>
    <w:rsid w:val="001A3ABE"/>
    <w:pPr>
      <w:autoSpaceDN w:val="0"/>
    </w:pPr>
    <w:rPr>
      <w:rFonts w:ascii="Times New Roman" w:eastAsia="SimSun" w:hAnsi="Times New Roman"/>
      <w:lang w:eastAsia="en-US"/>
    </w:rPr>
  </w:style>
  <w:style w:type="paragraph" w:customStyle="1" w:styleId="11b">
    <w:name w:val="无间隔11"/>
    <w:uiPriority w:val="99"/>
    <w:qFormat/>
    <w:rsid w:val="001A3ABE"/>
    <w:pPr>
      <w:autoSpaceDN w:val="0"/>
    </w:pPr>
    <w:rPr>
      <w:rFonts w:ascii="Times New Roman" w:eastAsia="SimSun" w:hAnsi="Times New Roman"/>
      <w:lang w:eastAsia="en-US"/>
    </w:rPr>
  </w:style>
  <w:style w:type="character" w:customStyle="1" w:styleId="ColorfulList-Accent1Char1">
    <w:name w:val="Colorful List - Accent 1 Char1"/>
    <w:link w:val="ColorfulList-Accent11"/>
    <w:uiPriority w:val="34"/>
    <w:locked/>
    <w:rsid w:val="001A3ABE"/>
    <w:rPr>
      <w:rFonts w:cs="Calibri"/>
      <w:sz w:val="22"/>
      <w:szCs w:val="22"/>
    </w:rPr>
  </w:style>
  <w:style w:type="paragraph" w:customStyle="1" w:styleId="ColorfulList-Accent11">
    <w:name w:val="Colorful List - Accent 11"/>
    <w:basedOn w:val="Normal"/>
    <w:link w:val="ColorfulList-Accent1Char1"/>
    <w:uiPriority w:val="34"/>
    <w:qFormat/>
    <w:rsid w:val="001A3ABE"/>
    <w:pPr>
      <w:spacing w:after="200" w:line="276" w:lineRule="auto"/>
      <w:ind w:left="720"/>
      <w:contextualSpacing/>
      <w:textAlignment w:val="auto"/>
    </w:pPr>
    <w:rPr>
      <w:rFonts w:ascii="Calibri" w:eastAsia="Calibri" w:hAnsi="Calibri" w:cs="Calibri"/>
      <w:sz w:val="22"/>
      <w:szCs w:val="22"/>
    </w:rPr>
  </w:style>
  <w:style w:type="paragraph" w:customStyle="1" w:styleId="xxxxxxxb1">
    <w:name w:val="x_x_x_xxxxb1"/>
    <w:basedOn w:val="Normal"/>
    <w:qFormat/>
    <w:rsid w:val="001A3ABE"/>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1A3ABE"/>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e">
    <w:name w:val="正文2"/>
    <w:qFormat/>
    <w:rsid w:val="001A3ABE"/>
    <w:pPr>
      <w:autoSpaceDN w:val="0"/>
      <w:jc w:val="both"/>
    </w:pPr>
    <w:rPr>
      <w:rFonts w:ascii="Times New Roman" w:eastAsia="SimSun" w:hAnsi="Times New Roman"/>
      <w:kern w:val="2"/>
      <w:sz w:val="21"/>
      <w:szCs w:val="21"/>
      <w:lang w:val="en-US" w:eastAsia="zh-CN"/>
    </w:rPr>
  </w:style>
  <w:style w:type="paragraph" w:customStyle="1" w:styleId="TALTAL">
    <w:name w:val="TALTAL"/>
    <w:basedOn w:val="TAL"/>
    <w:qFormat/>
    <w:rsid w:val="001A3ABE"/>
    <w:pPr>
      <w:keepNext w:val="0"/>
      <w:keepLines w:val="0"/>
      <w:textAlignment w:val="auto"/>
    </w:pPr>
    <w:rPr>
      <w:rFonts w:eastAsia="MS Mincho" w:cs="Arial"/>
      <w:b/>
      <w:lang w:eastAsia="zh-CN"/>
    </w:rPr>
  </w:style>
  <w:style w:type="paragraph" w:customStyle="1" w:styleId="TOC93">
    <w:name w:val="TOC 93"/>
    <w:basedOn w:val="TOC8"/>
    <w:qFormat/>
    <w:rsid w:val="001A3ABE"/>
    <w:pPr>
      <w:ind w:left="1418" w:hanging="1418"/>
      <w:textAlignment w:val="auto"/>
    </w:pPr>
    <w:rPr>
      <w:rFonts w:eastAsia="MS Mincho"/>
      <w:lang w:val="en-US" w:eastAsia="en-US"/>
    </w:rPr>
  </w:style>
  <w:style w:type="paragraph" w:customStyle="1" w:styleId="TableofFigures3">
    <w:name w:val="Table of Figures3"/>
    <w:basedOn w:val="Normal"/>
    <w:next w:val="Normal"/>
    <w:qFormat/>
    <w:rsid w:val="001A3ABE"/>
    <w:pPr>
      <w:ind w:left="400" w:hanging="400"/>
      <w:jc w:val="center"/>
      <w:textAlignment w:val="auto"/>
    </w:pPr>
    <w:rPr>
      <w:rFonts w:eastAsia="MS Mincho"/>
      <w:b/>
      <w:lang w:eastAsia="en-US"/>
    </w:rPr>
  </w:style>
  <w:style w:type="paragraph" w:customStyle="1" w:styleId="TOC94">
    <w:name w:val="TOC 94"/>
    <w:basedOn w:val="TOC8"/>
    <w:uiPriority w:val="99"/>
    <w:qFormat/>
    <w:rsid w:val="001A3ABE"/>
    <w:pPr>
      <w:ind w:left="1418" w:hanging="1418"/>
      <w:textAlignment w:val="auto"/>
    </w:pPr>
    <w:rPr>
      <w:rFonts w:eastAsia="MS Mincho"/>
      <w:lang w:val="en-US" w:eastAsia="en-US"/>
    </w:rPr>
  </w:style>
  <w:style w:type="paragraph" w:customStyle="1" w:styleId="TableofFigures4">
    <w:name w:val="Table of Figures4"/>
    <w:basedOn w:val="Normal"/>
    <w:next w:val="Normal"/>
    <w:uiPriority w:val="99"/>
    <w:qFormat/>
    <w:rsid w:val="001A3ABE"/>
    <w:pPr>
      <w:ind w:left="400" w:hanging="400"/>
      <w:jc w:val="center"/>
      <w:textAlignment w:val="auto"/>
    </w:pPr>
    <w:rPr>
      <w:rFonts w:eastAsia="MS Mincho"/>
      <w:b/>
      <w:lang w:eastAsia="en-US"/>
    </w:rPr>
  </w:style>
  <w:style w:type="paragraph" w:customStyle="1" w:styleId="710">
    <w:name w:val="目录 71"/>
    <w:basedOn w:val="Normal"/>
    <w:next w:val="Normal"/>
    <w:uiPriority w:val="39"/>
    <w:qFormat/>
    <w:rsid w:val="001A3ABE"/>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1A3ABE"/>
    <w:pPr>
      <w:overflowPunct/>
      <w:autoSpaceDE/>
      <w:adjustRightInd/>
      <w:textAlignment w:val="auto"/>
    </w:pPr>
    <w:rPr>
      <w:rFonts w:eastAsia="Malgun Gothic"/>
      <w:lang w:eastAsia="en-US"/>
    </w:rPr>
  </w:style>
  <w:style w:type="paragraph" w:customStyle="1" w:styleId="21d">
    <w:name w:val="中等深浅网格 21"/>
    <w:basedOn w:val="Normal"/>
    <w:uiPriority w:val="99"/>
    <w:rsid w:val="001A3ABE"/>
    <w:pPr>
      <w:overflowPunct/>
      <w:autoSpaceDE/>
      <w:adjustRightInd/>
      <w:textAlignment w:val="auto"/>
    </w:pPr>
    <w:rPr>
      <w:rFonts w:eastAsia="Malgun Gothic"/>
      <w:lang w:eastAsia="en-US"/>
    </w:rPr>
  </w:style>
  <w:style w:type="character" w:customStyle="1" w:styleId="1Char0">
    <w:name w:val="样式1 Char"/>
    <w:link w:val="1ff0"/>
    <w:qFormat/>
    <w:locked/>
    <w:rsid w:val="001A3ABE"/>
    <w:rPr>
      <w:rFonts w:ascii="Arial" w:hAnsi="Arial" w:cs="Arial"/>
      <w:sz w:val="18"/>
      <w:lang w:val="x-none" w:eastAsia="ja-JP"/>
    </w:rPr>
  </w:style>
  <w:style w:type="paragraph" w:customStyle="1" w:styleId="1ff0">
    <w:name w:val="样式1"/>
    <w:basedOn w:val="TAN"/>
    <w:link w:val="1Char0"/>
    <w:qFormat/>
    <w:rsid w:val="001A3ABE"/>
    <w:pPr>
      <w:ind w:left="360" w:hanging="360"/>
      <w:textAlignment w:val="auto"/>
    </w:pPr>
    <w:rPr>
      <w:rFonts w:eastAsia="Calibri" w:cs="Arial"/>
      <w:lang w:val="x-none" w:eastAsia="ja-JP"/>
    </w:rPr>
  </w:style>
  <w:style w:type="paragraph" w:customStyle="1" w:styleId="T">
    <w:name w:val="T"/>
    <w:basedOn w:val="TAC"/>
    <w:qFormat/>
    <w:rsid w:val="001A3ABE"/>
    <w:pPr>
      <w:textAlignment w:val="auto"/>
    </w:pPr>
    <w:rPr>
      <w:rFonts w:eastAsia="SimSun" w:cs="Arial"/>
      <w:lang w:eastAsia="x-none"/>
    </w:rPr>
  </w:style>
  <w:style w:type="character" w:customStyle="1" w:styleId="ListChar3">
    <w:name w:val="List Char3"/>
    <w:locked/>
    <w:rsid w:val="001A3ABE"/>
    <w:rPr>
      <w:lang w:eastAsia="en-US"/>
    </w:rPr>
  </w:style>
  <w:style w:type="character" w:customStyle="1" w:styleId="B2Char1">
    <w:name w:val="B2 Char1"/>
    <w:qFormat/>
    <w:rsid w:val="001A3ABE"/>
    <w:rPr>
      <w:rFonts w:ascii="Times New Roman" w:hAnsi="Times New Roman" w:cs="Times New Roman" w:hint="default"/>
      <w:lang w:val="en-GB"/>
    </w:rPr>
  </w:style>
  <w:style w:type="character" w:customStyle="1" w:styleId="CharChar2">
    <w:name w:val="Char Char2"/>
    <w:qFormat/>
    <w:rsid w:val="001A3ABE"/>
    <w:rPr>
      <w:rFonts w:ascii="Arial" w:hAnsi="Arial" w:cs="Arial" w:hint="default"/>
      <w:lang w:val="en-GB" w:eastAsia="en-US" w:bidi="ar-SA"/>
    </w:rPr>
  </w:style>
  <w:style w:type="character" w:customStyle="1" w:styleId="CharChar5">
    <w:name w:val="Char Char5"/>
    <w:rsid w:val="001A3ABE"/>
    <w:rPr>
      <w:rFonts w:ascii="Arial" w:hAnsi="Arial" w:cs="Arial" w:hint="default"/>
      <w:sz w:val="28"/>
      <w:lang w:val="en-GB" w:eastAsia="en-US" w:bidi="ar-SA"/>
    </w:rPr>
  </w:style>
  <w:style w:type="character" w:customStyle="1" w:styleId="EditorsNoteCarCar">
    <w:name w:val="Editor's Note Car Car"/>
    <w:qFormat/>
    <w:rsid w:val="001A3ABE"/>
    <w:rPr>
      <w:rFonts w:ascii="Times New Roman" w:hAnsi="Times New Roman" w:cs="Times New Roman" w:hint="default"/>
      <w:color w:val="FF0000"/>
      <w:lang w:val="en-GB" w:eastAsia="en-US"/>
    </w:rPr>
  </w:style>
  <w:style w:type="character" w:customStyle="1" w:styleId="CharChar21">
    <w:name w:val="Char Char21"/>
    <w:rsid w:val="001A3ABE"/>
    <w:rPr>
      <w:rFonts w:ascii="Times New Roman" w:hAnsi="Times New Roman" w:cs="Times New Roman" w:hint="default"/>
      <w:lang w:val="en-GB" w:eastAsia="en-US"/>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A3ABE"/>
    <w:rPr>
      <w:rFonts w:ascii="Arial" w:eastAsia="SimSun" w:hAnsi="Arial" w:cs="Arial" w:hint="default"/>
      <w:sz w:val="32"/>
      <w:lang w:val="en-GB" w:eastAsia="en-US" w:bidi="ar-SA"/>
    </w:rPr>
  </w:style>
  <w:style w:type="character" w:customStyle="1" w:styleId="CharChar16">
    <w:name w:val="Char Char16"/>
    <w:rsid w:val="001A3ABE"/>
    <w:rPr>
      <w:rFonts w:ascii="Arial" w:eastAsia="SimSun" w:hAnsi="Arial" w:cs="Arial" w:hint="default"/>
      <w:lang w:val="en-GB" w:eastAsia="en-US" w:bidi="ar-SA"/>
    </w:rPr>
  </w:style>
  <w:style w:type="character" w:customStyle="1" w:styleId="CharChar14">
    <w:name w:val="Char Char14"/>
    <w:rsid w:val="001A3ABE"/>
    <w:rPr>
      <w:rFonts w:ascii="Arial" w:eastAsia="SimSun" w:hAnsi="Arial" w:cs="Arial" w:hint="default"/>
      <w:sz w:val="36"/>
      <w:lang w:val="en-GB" w:eastAsia="en-US" w:bidi="ar-SA"/>
    </w:rPr>
  </w:style>
  <w:style w:type="character" w:customStyle="1" w:styleId="CharChar25">
    <w:name w:val="Char Char25"/>
    <w:rsid w:val="001A3ABE"/>
    <w:rPr>
      <w:rFonts w:ascii="Arial" w:hAnsi="Arial" w:cs="Arial" w:hint="default"/>
      <w:lang w:val="en-GB" w:eastAsia="en-US"/>
    </w:rPr>
  </w:style>
  <w:style w:type="character" w:customStyle="1" w:styleId="CharChar24">
    <w:name w:val="Char Char24"/>
    <w:rsid w:val="001A3ABE"/>
    <w:rPr>
      <w:rFonts w:ascii="Arial" w:hAnsi="Arial" w:cs="Arial" w:hint="default"/>
      <w:sz w:val="36"/>
      <w:lang w:val="en-GB" w:eastAsia="en-US"/>
    </w:rPr>
  </w:style>
  <w:style w:type="character" w:customStyle="1" w:styleId="CharChar17">
    <w:name w:val="Char Char17"/>
    <w:rsid w:val="001A3ABE"/>
    <w:rPr>
      <w:rFonts w:ascii="Tahoma" w:hAnsi="Tahoma" w:cs="Tahoma" w:hint="default"/>
      <w:shd w:val="clear" w:color="auto" w:fill="000080"/>
      <w:lang w:val="en-GB" w:eastAsia="en-US"/>
    </w:rPr>
  </w:style>
  <w:style w:type="character" w:customStyle="1" w:styleId="CharChar19">
    <w:name w:val="Char Char19"/>
    <w:rsid w:val="001A3ABE"/>
    <w:rPr>
      <w:rFonts w:ascii="Times New Roman" w:hAnsi="Times New Roman" w:cs="Times New Roman" w:hint="default"/>
      <w:lang w:val="en-GB"/>
    </w:rPr>
  </w:style>
  <w:style w:type="character" w:customStyle="1" w:styleId="CharChar20">
    <w:name w:val="Char Char20"/>
    <w:rsid w:val="001A3ABE"/>
    <w:rPr>
      <w:rFonts w:ascii="Tahoma" w:hAnsi="Tahoma" w:cs="Tahoma" w:hint="default"/>
      <w:sz w:val="16"/>
      <w:szCs w:val="16"/>
      <w:lang w:val="en-GB" w:eastAsia="en-US"/>
    </w:rPr>
  </w:style>
  <w:style w:type="character" w:customStyle="1" w:styleId="CharChar30">
    <w:name w:val="Char Char30"/>
    <w:rsid w:val="001A3ABE"/>
    <w:rPr>
      <w:rFonts w:ascii="Arial" w:hAnsi="Arial" w:cs="Arial" w:hint="default"/>
      <w:lang w:val="en-GB" w:eastAsia="en-US"/>
    </w:rPr>
  </w:style>
  <w:style w:type="character" w:customStyle="1" w:styleId="CharChar26">
    <w:name w:val="Char Char26"/>
    <w:rsid w:val="001A3ABE"/>
    <w:rPr>
      <w:rFonts w:ascii="Times New Roman" w:hAnsi="Times New Roman" w:cs="Times New Roman" w:hint="default"/>
      <w:lang w:val="en-GB" w:eastAsia="en-US"/>
    </w:rPr>
  </w:style>
  <w:style w:type="character" w:customStyle="1" w:styleId="CharChar27">
    <w:name w:val="Char Char27"/>
    <w:rsid w:val="001A3ABE"/>
    <w:rPr>
      <w:rFonts w:ascii="Arial" w:hAnsi="Arial" w:cs="Arial" w:hint="default"/>
      <w:b/>
      <w:bCs w:val="0"/>
      <w:i/>
      <w:iCs w:val="0"/>
      <w:noProof/>
      <w:sz w:val="18"/>
      <w:lang w:val="en-GB" w:eastAsia="en-US"/>
    </w:rPr>
  </w:style>
  <w:style w:type="character" w:customStyle="1" w:styleId="salin1c">
    <w:name w:val="salin1c"/>
    <w:semiHidden/>
    <w:rsid w:val="001A3ABE"/>
    <w:rPr>
      <w:rFonts w:ascii="Arial" w:hAnsi="Arial" w:cs="Arial" w:hint="default"/>
      <w:color w:val="auto"/>
      <w:sz w:val="20"/>
      <w:szCs w:val="20"/>
    </w:rPr>
  </w:style>
  <w:style w:type="character" w:customStyle="1" w:styleId="CharChar13">
    <w:name w:val="Char Char13"/>
    <w:semiHidden/>
    <w:rsid w:val="001A3ABE"/>
    <w:rPr>
      <w:rFonts w:ascii="SimSun" w:eastAsia="SimSun" w:hAnsi="SimSun" w:hint="eastAsia"/>
      <w:lang w:val="en-GB" w:eastAsia="en-US" w:bidi="ar-SA"/>
    </w:rPr>
  </w:style>
  <w:style w:type="character" w:customStyle="1" w:styleId="CharChar11">
    <w:name w:val="Char Char11"/>
    <w:aliases w:val="Heading 1 Char21"/>
    <w:qFormat/>
    <w:rsid w:val="001A3ABE"/>
    <w:rPr>
      <w:rFonts w:ascii="Tahoma" w:eastAsia="SimSun" w:hAnsi="Tahoma" w:cs="Tahoma" w:hint="default"/>
      <w:lang w:val="en-GB" w:eastAsia="en-US" w:bidi="ar-SA"/>
    </w:rPr>
  </w:style>
  <w:style w:type="character" w:customStyle="1" w:styleId="afd">
    <w:name w:val="コメント内容 (文字)"/>
    <w:qFormat/>
    <w:rsid w:val="001A3ABE"/>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A3ABE"/>
    <w:rPr>
      <w:rFonts w:ascii="Arial" w:hAnsi="Arial" w:cs="Arial" w:hint="default"/>
      <w:sz w:val="36"/>
      <w:lang w:val="en-GB" w:eastAsia="en-US"/>
    </w:rPr>
  </w:style>
  <w:style w:type="character" w:customStyle="1" w:styleId="NurTextZchn1">
    <w:name w:val="Nur Text Zchn1"/>
    <w:rsid w:val="001A3ABE"/>
    <w:rPr>
      <w:rFonts w:ascii="Courier New" w:hAnsi="Courier New" w:cs="Courier New" w:hint="default"/>
      <w:lang w:val="en-GB" w:eastAsia="en-US"/>
    </w:rPr>
  </w:style>
  <w:style w:type="character" w:customStyle="1" w:styleId="EndnotentextZchn1">
    <w:name w:val="Endnotentext Zchn1"/>
    <w:rsid w:val="001A3ABE"/>
    <w:rPr>
      <w:rFonts w:ascii="Times New Roman" w:hAnsi="Times New Roman" w:cs="Times New Roman" w:hint="default"/>
      <w:lang w:val="en-GB" w:eastAsia="en-US"/>
    </w:rPr>
  </w:style>
  <w:style w:type="character" w:customStyle="1" w:styleId="CharChar12">
    <w:name w:val="Char Char12"/>
    <w:qFormat/>
    <w:rsid w:val="001A3ABE"/>
    <w:rPr>
      <w:lang w:val="en-GB" w:eastAsia="ja-JP"/>
    </w:rPr>
  </w:style>
  <w:style w:type="character" w:customStyle="1" w:styleId="CharChar41">
    <w:name w:val="Char Char41"/>
    <w:qFormat/>
    <w:rsid w:val="001A3ABE"/>
    <w:rPr>
      <w:rFonts w:ascii="Courier New" w:hAnsi="Courier New" w:cs="Courier New" w:hint="default"/>
      <w:lang w:val="nb-NO" w:eastAsia="ja-JP"/>
    </w:rPr>
  </w:style>
  <w:style w:type="character" w:customStyle="1" w:styleId="CharChar71">
    <w:name w:val="Char Char71"/>
    <w:qFormat/>
    <w:rsid w:val="001A3ABE"/>
    <w:rPr>
      <w:rFonts w:ascii="Tahoma" w:hAnsi="Tahoma" w:cs="Tahoma" w:hint="default"/>
      <w:shd w:val="clear" w:color="auto" w:fill="000080"/>
      <w:lang w:val="en-GB" w:eastAsia="en-US"/>
    </w:rPr>
  </w:style>
  <w:style w:type="character" w:customStyle="1" w:styleId="CharChar101">
    <w:name w:val="Char Char101"/>
    <w:qFormat/>
    <w:rsid w:val="001A3ABE"/>
    <w:rPr>
      <w:rFonts w:ascii="Times New Roman" w:hAnsi="Times New Roman" w:cs="Times New Roman" w:hint="default"/>
      <w:lang w:val="en-GB" w:eastAsia="en-US"/>
    </w:rPr>
  </w:style>
  <w:style w:type="character" w:customStyle="1" w:styleId="CharChar91">
    <w:name w:val="Char Char91"/>
    <w:qFormat/>
    <w:rsid w:val="001A3ABE"/>
    <w:rPr>
      <w:rFonts w:ascii="Tahoma" w:hAnsi="Tahoma" w:cs="Tahoma" w:hint="default"/>
      <w:sz w:val="16"/>
      <w:lang w:val="en-GB" w:eastAsia="en-US"/>
    </w:rPr>
  </w:style>
  <w:style w:type="character" w:customStyle="1" w:styleId="CharChar81">
    <w:name w:val="Char Char81"/>
    <w:semiHidden/>
    <w:qFormat/>
    <w:rsid w:val="001A3ABE"/>
    <w:rPr>
      <w:rFonts w:ascii="Times New Roman" w:hAnsi="Times New Roman" w:cs="Times New Roman" w:hint="default"/>
      <w:b/>
      <w:bCs w:val="0"/>
      <w:lang w:val="en-GB" w:eastAsia="en-US"/>
    </w:rPr>
  </w:style>
  <w:style w:type="character" w:customStyle="1" w:styleId="PlainTextChar1">
    <w:name w:val="Plain Text Char1"/>
    <w:rsid w:val="001A3ABE"/>
    <w:rPr>
      <w:rFonts w:ascii="Courier New" w:hAnsi="Courier New" w:cs="Courier New" w:hint="default"/>
      <w:lang w:val="en-GB" w:eastAsia="en-US"/>
    </w:rPr>
  </w:style>
  <w:style w:type="character" w:customStyle="1" w:styleId="EndnoteTextChar1">
    <w:name w:val="Endnote Text Char1"/>
    <w:uiPriority w:val="99"/>
    <w:qFormat/>
    <w:rsid w:val="001A3ABE"/>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qFormat/>
    <w:rsid w:val="001A3ABE"/>
    <w:rPr>
      <w:rFonts w:ascii="Times New Roman" w:hAnsi="Times New Roman" w:cs="Times New Roman" w:hint="default"/>
      <w:b/>
      <w:bCs w:val="0"/>
      <w:lang w:val="en-GB" w:eastAsia="ko-KR"/>
    </w:rPr>
  </w:style>
  <w:style w:type="character" w:customStyle="1" w:styleId="searchcontent1">
    <w:name w:val="search_content1"/>
    <w:rsid w:val="001A3ABE"/>
    <w:rPr>
      <w:sz w:val="13"/>
      <w:szCs w:val="13"/>
    </w:rPr>
  </w:style>
  <w:style w:type="character" w:customStyle="1" w:styleId="1ff1">
    <w:name w:val="書式なし (文字)1"/>
    <w:rsid w:val="001A3ABE"/>
    <w:rPr>
      <w:rFonts w:ascii="MS Mincho" w:eastAsia="MS Mincho" w:hAnsi="Courier New" w:cs="Courier New" w:hint="eastAsia"/>
      <w:sz w:val="21"/>
      <w:szCs w:val="21"/>
      <w:lang w:val="en-GB" w:eastAsia="en-US"/>
    </w:rPr>
  </w:style>
  <w:style w:type="character" w:customStyle="1" w:styleId="1ff2">
    <w:name w:val="文末脚注文字列 (文字)1"/>
    <w:rsid w:val="001A3ABE"/>
    <w:rPr>
      <w:rFonts w:ascii="Times New Roman" w:hAnsi="Times New Roman" w:cs="Times New Roman" w:hint="default"/>
      <w:lang w:val="en-GB" w:eastAsia="en-US"/>
    </w:rPr>
  </w:style>
  <w:style w:type="character" w:customStyle="1" w:styleId="1ff3">
    <w:name w:val="純文字 字元1"/>
    <w:rsid w:val="001A3ABE"/>
    <w:rPr>
      <w:rFonts w:ascii="MingLiU" w:eastAsia="MingLiU" w:hAnsi="Courier New" w:cs="Courier New" w:hint="eastAsia"/>
      <w:sz w:val="24"/>
      <w:szCs w:val="24"/>
      <w:lang w:val="en-GB" w:eastAsia="en-US"/>
    </w:rPr>
  </w:style>
  <w:style w:type="character" w:customStyle="1" w:styleId="1ff4">
    <w:name w:val="章節附註文字 字元1"/>
    <w:rsid w:val="001A3ABE"/>
    <w:rPr>
      <w:lang w:val="en-GB" w:eastAsia="en-US"/>
    </w:rPr>
  </w:style>
  <w:style w:type="character" w:customStyle="1" w:styleId="CharChar210">
    <w:name w:val="Char Char210"/>
    <w:rsid w:val="001A3ABE"/>
    <w:rPr>
      <w:rFonts w:ascii="Arial" w:hAnsi="Arial" w:cs="Arial" w:hint="default"/>
      <w:lang w:val="en-GB" w:eastAsia="en-US" w:bidi="ar-SA"/>
    </w:rPr>
  </w:style>
  <w:style w:type="character" w:customStyle="1" w:styleId="CharChar51">
    <w:name w:val="Char Char51"/>
    <w:rsid w:val="001A3ABE"/>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1A3ABE"/>
    <w:rPr>
      <w:rFonts w:ascii="Arial" w:eastAsia="Times New Roman" w:hAnsi="Arial" w:cs="Arial" w:hint="default"/>
      <w:sz w:val="36"/>
      <w:lang w:val="en-GB" w:eastAsia="ja-JP" w:bidi="ar-SA"/>
    </w:rPr>
  </w:style>
  <w:style w:type="character" w:customStyle="1" w:styleId="FooterChar2">
    <w:name w:val="Footer Char2"/>
    <w:rsid w:val="001A3ABE"/>
    <w:rPr>
      <w:sz w:val="18"/>
      <w:szCs w:val="18"/>
    </w:rPr>
  </w:style>
  <w:style w:type="character" w:customStyle="1" w:styleId="Heading7Char3">
    <w:name w:val="Heading 7 Char3"/>
    <w:rsid w:val="001A3ABE"/>
    <w:rPr>
      <w:rFonts w:ascii="Arial" w:eastAsia="SimSun" w:hAnsi="Arial" w:cs="Times New Roman" w:hint="default"/>
      <w:kern w:val="0"/>
      <w:sz w:val="20"/>
      <w:szCs w:val="20"/>
      <w:lang w:val="en-GB" w:eastAsia="en-US"/>
    </w:rPr>
  </w:style>
  <w:style w:type="character" w:customStyle="1" w:styleId="Heading8Char3">
    <w:name w:val="Heading 8 Char3"/>
    <w:rsid w:val="001A3ABE"/>
    <w:rPr>
      <w:rFonts w:ascii="Arial" w:eastAsia="SimSun" w:hAnsi="Arial" w:cs="Times New Roman" w:hint="default"/>
      <w:kern w:val="0"/>
      <w:sz w:val="36"/>
      <w:szCs w:val="20"/>
      <w:lang w:val="en-GB" w:eastAsia="en-US"/>
    </w:rPr>
  </w:style>
  <w:style w:type="character" w:customStyle="1" w:styleId="Heading9Char2">
    <w:name w:val="Heading 9 Char2"/>
    <w:rsid w:val="001A3ABE"/>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1A3ABE"/>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1A3ABE"/>
    <w:rPr>
      <w:rFonts w:ascii="Times New Roman" w:eastAsia="MS Mincho" w:hAnsi="Times New Roman" w:cs="Times New Roman" w:hint="default"/>
      <w:lang w:val="en-GB" w:eastAsia="en-US"/>
    </w:rPr>
  </w:style>
  <w:style w:type="character" w:customStyle="1" w:styleId="CharChar211">
    <w:name w:val="Char Char211"/>
    <w:rsid w:val="001A3ABE"/>
    <w:rPr>
      <w:rFonts w:ascii="Times New Roman" w:hAnsi="Times New Roman" w:cs="Times New Roman" w:hint="default"/>
      <w:lang w:val="en-GB" w:eastAsia="en-US"/>
    </w:rPr>
  </w:style>
  <w:style w:type="character" w:customStyle="1" w:styleId="DocumentMapChar1">
    <w:name w:val="Document Map Char1"/>
    <w:uiPriority w:val="99"/>
    <w:semiHidden/>
    <w:rsid w:val="001A3ABE"/>
    <w:rPr>
      <w:rFonts w:ascii="Tahoma" w:eastAsia="SimSun" w:hAnsi="Tahoma" w:cs="Times New Roman" w:hint="default"/>
      <w:kern w:val="0"/>
      <w:sz w:val="20"/>
      <w:szCs w:val="20"/>
      <w:shd w:val="clear" w:color="auto" w:fill="000080"/>
      <w:lang w:val="en-GB" w:eastAsia="en-US"/>
    </w:rPr>
  </w:style>
  <w:style w:type="character" w:customStyle="1" w:styleId="CharChar61">
    <w:name w:val="Char Char61"/>
    <w:rsid w:val="001A3ABE"/>
    <w:rPr>
      <w:rFonts w:ascii="Arial" w:eastAsia="SimSun" w:hAnsi="Arial" w:cs="Arial" w:hint="default"/>
      <w:sz w:val="32"/>
      <w:lang w:val="en-GB" w:eastAsia="en-US" w:bidi="ar-SA"/>
    </w:rPr>
  </w:style>
  <w:style w:type="character" w:customStyle="1" w:styleId="CharChar161">
    <w:name w:val="Char Char161"/>
    <w:rsid w:val="001A3ABE"/>
    <w:rPr>
      <w:rFonts w:ascii="Arial" w:eastAsia="SimSun" w:hAnsi="Arial" w:cs="Arial" w:hint="default"/>
      <w:lang w:val="en-GB" w:eastAsia="en-US" w:bidi="ar-SA"/>
    </w:rPr>
  </w:style>
  <w:style w:type="character" w:customStyle="1" w:styleId="CharChar141">
    <w:name w:val="Char Char141"/>
    <w:rsid w:val="001A3ABE"/>
    <w:rPr>
      <w:rFonts w:ascii="Arial" w:eastAsia="SimSun" w:hAnsi="Arial" w:cs="Arial" w:hint="default"/>
      <w:sz w:val="36"/>
      <w:lang w:val="en-GB" w:eastAsia="en-US" w:bidi="ar-SA"/>
    </w:rPr>
  </w:style>
  <w:style w:type="character" w:customStyle="1" w:styleId="PlainTextChar3">
    <w:name w:val="Plain Text Char3"/>
    <w:rsid w:val="001A3ABE"/>
    <w:rPr>
      <w:rFonts w:ascii="Courier New" w:eastAsia="SimSun" w:hAnsi="Courier New" w:cs="Times New Roman" w:hint="default"/>
      <w:kern w:val="0"/>
      <w:sz w:val="20"/>
      <w:szCs w:val="20"/>
      <w:lang w:val="nb-NO" w:eastAsia="ja-JP"/>
    </w:rPr>
  </w:style>
  <w:style w:type="character" w:customStyle="1" w:styleId="CharChar251">
    <w:name w:val="Char Char251"/>
    <w:rsid w:val="001A3ABE"/>
    <w:rPr>
      <w:rFonts w:ascii="Arial" w:hAnsi="Arial" w:cs="Arial" w:hint="default"/>
      <w:lang w:val="en-GB" w:eastAsia="en-US"/>
    </w:rPr>
  </w:style>
  <w:style w:type="character" w:customStyle="1" w:styleId="CharChar241">
    <w:name w:val="Char Char241"/>
    <w:rsid w:val="001A3ABE"/>
    <w:rPr>
      <w:rFonts w:ascii="Arial" w:hAnsi="Arial" w:cs="Arial" w:hint="default"/>
      <w:sz w:val="36"/>
      <w:lang w:val="en-GB" w:eastAsia="en-US"/>
    </w:rPr>
  </w:style>
  <w:style w:type="character" w:customStyle="1" w:styleId="CharChar171">
    <w:name w:val="Char Char171"/>
    <w:rsid w:val="001A3ABE"/>
    <w:rPr>
      <w:rFonts w:ascii="Tahoma" w:hAnsi="Tahoma" w:cs="Tahoma" w:hint="default"/>
      <w:shd w:val="clear" w:color="auto" w:fill="000080"/>
      <w:lang w:val="en-GB" w:eastAsia="en-US"/>
    </w:rPr>
  </w:style>
  <w:style w:type="character" w:customStyle="1" w:styleId="CharChar191">
    <w:name w:val="Char Char191"/>
    <w:rsid w:val="001A3ABE"/>
    <w:rPr>
      <w:rFonts w:ascii="Times New Roman" w:hAnsi="Times New Roman" w:cs="Times New Roman" w:hint="default"/>
      <w:lang w:val="en-GB"/>
    </w:rPr>
  </w:style>
  <w:style w:type="character" w:customStyle="1" w:styleId="CharChar201">
    <w:name w:val="Char Char201"/>
    <w:rsid w:val="001A3ABE"/>
    <w:rPr>
      <w:rFonts w:ascii="Tahoma" w:hAnsi="Tahoma" w:cs="Tahoma" w:hint="default"/>
      <w:sz w:val="16"/>
      <w:szCs w:val="16"/>
      <w:lang w:val="en-GB" w:eastAsia="en-US"/>
    </w:rPr>
  </w:style>
  <w:style w:type="character" w:customStyle="1" w:styleId="CharChar301">
    <w:name w:val="Char Char301"/>
    <w:rsid w:val="001A3ABE"/>
    <w:rPr>
      <w:rFonts w:ascii="Arial" w:hAnsi="Arial" w:cs="Arial" w:hint="default"/>
      <w:lang w:val="en-GB" w:eastAsia="en-US"/>
    </w:rPr>
  </w:style>
  <w:style w:type="character" w:customStyle="1" w:styleId="CharChar291">
    <w:name w:val="Char Char291"/>
    <w:qFormat/>
    <w:rsid w:val="001A3ABE"/>
    <w:rPr>
      <w:rFonts w:ascii="Arial" w:hAnsi="Arial" w:cs="Arial" w:hint="default"/>
      <w:sz w:val="36"/>
      <w:lang w:val="en-GB" w:eastAsia="en-US"/>
    </w:rPr>
  </w:style>
  <w:style w:type="character" w:customStyle="1" w:styleId="CharChar261">
    <w:name w:val="Char Char261"/>
    <w:rsid w:val="001A3ABE"/>
    <w:rPr>
      <w:rFonts w:ascii="Times New Roman" w:hAnsi="Times New Roman" w:cs="Times New Roman" w:hint="default"/>
      <w:lang w:val="en-GB" w:eastAsia="en-US"/>
    </w:rPr>
  </w:style>
  <w:style w:type="character" w:customStyle="1" w:styleId="CharChar281">
    <w:name w:val="Char Char281"/>
    <w:qFormat/>
    <w:rsid w:val="001A3ABE"/>
    <w:rPr>
      <w:rFonts w:ascii="Arial" w:hAnsi="Arial" w:cs="Arial" w:hint="default"/>
      <w:sz w:val="36"/>
      <w:lang w:val="en-GB" w:eastAsia="en-US"/>
    </w:rPr>
  </w:style>
  <w:style w:type="character" w:customStyle="1" w:styleId="CharChar271">
    <w:name w:val="Char Char271"/>
    <w:rsid w:val="001A3ABE"/>
    <w:rPr>
      <w:rFonts w:ascii="Arial" w:hAnsi="Arial" w:cs="Arial" w:hint="default"/>
      <w:b/>
      <w:bCs w:val="0"/>
      <w:i/>
      <w:iCs w:val="0"/>
      <w:noProof/>
      <w:sz w:val="18"/>
      <w:lang w:val="en-GB" w:eastAsia="en-US"/>
    </w:rPr>
  </w:style>
  <w:style w:type="character" w:customStyle="1" w:styleId="Titre3Car">
    <w:name w:val="Titre 3 Car"/>
    <w:rsid w:val="001A3ABE"/>
    <w:rPr>
      <w:rFonts w:ascii="Arial" w:hAnsi="Arial" w:cs="Arial" w:hint="default"/>
      <w:sz w:val="28"/>
      <w:szCs w:val="28"/>
      <w:lang w:val="en-GB" w:eastAsia="en-GB"/>
    </w:rPr>
  </w:style>
  <w:style w:type="character" w:customStyle="1" w:styleId="H6Car">
    <w:name w:val="H6 Car"/>
    <w:rsid w:val="001A3ABE"/>
    <w:rPr>
      <w:rFonts w:ascii="Arial" w:hAnsi="Arial" w:cs="Arial" w:hint="default"/>
      <w:sz w:val="22"/>
      <w:lang w:val="en-GB"/>
    </w:rPr>
  </w:style>
  <w:style w:type="character" w:customStyle="1" w:styleId="TALZchn">
    <w:name w:val="TAL Zchn"/>
    <w:rsid w:val="001A3ABE"/>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1A3ABE"/>
    <w:rPr>
      <w:rFonts w:ascii="Arial" w:eastAsia="SimSun" w:hAnsi="Arial" w:cs="Arial" w:hint="default"/>
      <w:color w:val="0000FF"/>
      <w:kern w:val="2"/>
      <w:sz w:val="24"/>
      <w:szCs w:val="28"/>
      <w:lang w:val="en-GB" w:eastAsia="en-GB"/>
    </w:rPr>
  </w:style>
  <w:style w:type="character" w:customStyle="1" w:styleId="BodyText2Char3">
    <w:name w:val="Body Text 2 Char3"/>
    <w:rsid w:val="001A3ABE"/>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1A3ABE"/>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A3ABE"/>
    <w:rPr>
      <w:rFonts w:ascii="Arial" w:hAnsi="Arial" w:cs="Arial" w:hint="default"/>
      <w:sz w:val="28"/>
      <w:lang w:val="en-GB"/>
    </w:rPr>
  </w:style>
  <w:style w:type="character" w:customStyle="1" w:styleId="apple-style-span">
    <w:name w:val="apple-style-span"/>
    <w:rsid w:val="001A3ABE"/>
  </w:style>
  <w:style w:type="character" w:customStyle="1" w:styleId="ENChar">
    <w:name w:val="EN Char"/>
    <w:rsid w:val="001A3ABE"/>
    <w:rPr>
      <w:color w:val="FF0000"/>
      <w:lang w:val="en-GB" w:eastAsia="en-US"/>
    </w:rPr>
  </w:style>
  <w:style w:type="character" w:customStyle="1" w:styleId="BodyTextIndentChar3">
    <w:name w:val="Body Text Indent Char3"/>
    <w:rsid w:val="001A3ABE"/>
    <w:rPr>
      <w:rFonts w:ascii="Times New Roman" w:eastAsia="SimSun" w:hAnsi="Times New Roman" w:cs="Times New Roman" w:hint="default"/>
      <w:kern w:val="0"/>
      <w:sz w:val="20"/>
      <w:szCs w:val="20"/>
      <w:lang w:val="en-GB" w:eastAsia="ja-JP"/>
    </w:rPr>
  </w:style>
  <w:style w:type="character" w:customStyle="1" w:styleId="CharChar111">
    <w:name w:val="Char Char111"/>
    <w:rsid w:val="001A3ABE"/>
    <w:rPr>
      <w:lang w:val="en-GB" w:eastAsia="en-US" w:bidi="ar-SA"/>
    </w:rPr>
  </w:style>
  <w:style w:type="character" w:customStyle="1" w:styleId="BodyTextIndent2Char3">
    <w:name w:val="Body Text Indent 2 Char3"/>
    <w:rsid w:val="001A3ABE"/>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1A3ABE"/>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1A3ABE"/>
    <w:rPr>
      <w:rFonts w:ascii="Arial" w:hAnsi="Arial" w:cs="Arial" w:hint="default"/>
      <w:sz w:val="24"/>
      <w:lang w:val="en-GB" w:eastAsia="en-US" w:bidi="ar-SA"/>
    </w:rPr>
  </w:style>
  <w:style w:type="character" w:customStyle="1" w:styleId="CharChar15">
    <w:name w:val="Char Char15"/>
    <w:rsid w:val="001A3ABE"/>
    <w:rPr>
      <w:rFonts w:ascii="Arial" w:hAnsi="Arial" w:cs="Arial" w:hint="default"/>
      <w:sz w:val="36"/>
      <w:lang w:val="en-GB" w:eastAsia="en-US" w:bidi="ar-SA"/>
    </w:rPr>
  </w:style>
  <w:style w:type="character" w:customStyle="1" w:styleId="mediumtext1">
    <w:name w:val="medium_text1"/>
    <w:rsid w:val="001A3ABE"/>
    <w:rPr>
      <w:sz w:val="18"/>
      <w:szCs w:val="18"/>
    </w:rPr>
  </w:style>
  <w:style w:type="character" w:customStyle="1" w:styleId="shorttext1">
    <w:name w:val="short_text1"/>
    <w:rsid w:val="001A3AB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A3ABE"/>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1A3ABE"/>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1A3ABE"/>
    <w:rPr>
      <w:rFonts w:ascii="Arial" w:hAnsi="Arial" w:cs="Arial" w:hint="default"/>
      <w:sz w:val="24"/>
      <w:szCs w:val="28"/>
      <w:lang w:val="en-GB" w:eastAsia="en-US"/>
    </w:rPr>
  </w:style>
  <w:style w:type="character" w:customStyle="1" w:styleId="CharChar18">
    <w:name w:val="Char Char18"/>
    <w:rsid w:val="001A3ABE"/>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A3ABE"/>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A3ABE"/>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A3ABE"/>
    <w:rPr>
      <w:rFonts w:ascii="Arial" w:hAnsi="Arial" w:cs="Arial" w:hint="default"/>
      <w:sz w:val="24"/>
      <w:szCs w:val="28"/>
      <w:lang w:val="en-GB" w:eastAsia="en-GB" w:bidi="ar-SA"/>
    </w:rPr>
  </w:style>
  <w:style w:type="character" w:customStyle="1" w:styleId="Heading7Char2">
    <w:name w:val="Heading 7 Char2"/>
    <w:rsid w:val="001A3ABE"/>
    <w:rPr>
      <w:rFonts w:ascii="Arial" w:hAnsi="Arial" w:cs="Arial" w:hint="default"/>
      <w:lang w:val="en-GB" w:eastAsia="en-GB" w:bidi="ar-SA"/>
    </w:rPr>
  </w:style>
  <w:style w:type="character" w:customStyle="1" w:styleId="Heading8Char2">
    <w:name w:val="Heading 8 Char2"/>
    <w:rsid w:val="001A3ABE"/>
    <w:rPr>
      <w:rFonts w:ascii="Arial" w:hAnsi="Arial" w:cs="Arial" w:hint="default"/>
      <w:sz w:val="36"/>
      <w:lang w:val="en-GB" w:eastAsia="en-GB" w:bidi="ar-SA"/>
    </w:rPr>
  </w:style>
  <w:style w:type="character" w:customStyle="1" w:styleId="ListChar2">
    <w:name w:val="List Char2"/>
    <w:rsid w:val="001A3ABE"/>
    <w:rPr>
      <w:lang w:val="en-GB" w:eastAsia="en-GB" w:bidi="ar-SA"/>
    </w:rPr>
  </w:style>
  <w:style w:type="character" w:customStyle="1" w:styleId="PlainTextChar2">
    <w:name w:val="Plain Text Char2"/>
    <w:rsid w:val="001A3ABE"/>
    <w:rPr>
      <w:rFonts w:ascii="Courier New" w:hAnsi="Courier New" w:cs="Courier New" w:hint="default"/>
      <w:lang w:val="nb-NO" w:eastAsia="en-US" w:bidi="ar-SA"/>
    </w:rPr>
  </w:style>
  <w:style w:type="character" w:customStyle="1" w:styleId="CommentTextChar2">
    <w:name w:val="Comment Text Char2"/>
    <w:semiHidden/>
    <w:rsid w:val="001A3ABE"/>
    <w:rPr>
      <w:lang w:val="en-GB" w:eastAsia="en-US" w:bidi="ar-SA"/>
    </w:rPr>
  </w:style>
  <w:style w:type="character" w:customStyle="1" w:styleId="BodyText2Char2">
    <w:name w:val="Body Text 2 Char2"/>
    <w:rsid w:val="001A3ABE"/>
    <w:rPr>
      <w:lang w:val="en-GB" w:eastAsia="ja-JP" w:bidi="ar-SA"/>
    </w:rPr>
  </w:style>
  <w:style w:type="character" w:customStyle="1" w:styleId="BodyText3Char2">
    <w:name w:val="Body Text 3 Char2"/>
    <w:rsid w:val="001A3AB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A3ABE"/>
    <w:rPr>
      <w:rFonts w:ascii="Arial" w:eastAsia="SimSun" w:hAnsi="Arial" w:cs="Arial" w:hint="default"/>
      <w:sz w:val="32"/>
      <w:lang w:val="en-GB" w:eastAsia="en-US" w:bidi="ar-SA"/>
    </w:rPr>
  </w:style>
  <w:style w:type="character" w:customStyle="1" w:styleId="BodyTextIndentChar2">
    <w:name w:val="Body Text Indent Char2"/>
    <w:rsid w:val="001A3ABE"/>
    <w:rPr>
      <w:lang w:val="en-GB" w:eastAsia="en-US" w:bidi="ar-SA"/>
    </w:rPr>
  </w:style>
  <w:style w:type="character" w:customStyle="1" w:styleId="BodyTextIndent2Char2">
    <w:name w:val="Body Text Indent 2 Char2"/>
    <w:qFormat/>
    <w:rsid w:val="001A3ABE"/>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1A3ABE"/>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A3ABE"/>
    <w:rPr>
      <w:rFonts w:ascii="Arial" w:hAnsi="Arial" w:cs="Arial" w:hint="default"/>
      <w:sz w:val="28"/>
      <w:lang w:val="en-GB" w:eastAsia="en-GB" w:bidi="ar-SA"/>
    </w:rPr>
  </w:style>
  <w:style w:type="character" w:customStyle="1" w:styleId="CarCar9">
    <w:name w:val="Car Car9"/>
    <w:rsid w:val="001A3ABE"/>
    <w:rPr>
      <w:rFonts w:ascii="Arial" w:hAnsi="Arial" w:cs="Arial" w:hint="default"/>
      <w:lang w:val="en-GB" w:eastAsia="ja-JP" w:bidi="ar-SA"/>
    </w:rPr>
  </w:style>
  <w:style w:type="character" w:customStyle="1" w:styleId="Heading7Char1">
    <w:name w:val="Heading 7 Char1"/>
    <w:rsid w:val="001A3ABE"/>
    <w:rPr>
      <w:rFonts w:ascii="Arial" w:hAnsi="Arial" w:cs="Arial" w:hint="default"/>
      <w:lang w:val="en-GB" w:eastAsia="ja-JP" w:bidi="ar-SA"/>
    </w:rPr>
  </w:style>
  <w:style w:type="character" w:customStyle="1" w:styleId="ListChar1">
    <w:name w:val="List Char1"/>
    <w:rsid w:val="001A3ABE"/>
    <w:rPr>
      <w:lang w:val="en-GB" w:eastAsia="ja-JP" w:bidi="ar-SA"/>
    </w:rPr>
  </w:style>
  <w:style w:type="character" w:customStyle="1" w:styleId="CommentTextChar1">
    <w:name w:val="Comment Text Char1"/>
    <w:qFormat/>
    <w:rsid w:val="001A3ABE"/>
    <w:rPr>
      <w:lang w:val="en-GB" w:eastAsia="en-US" w:bidi="ar-SA"/>
    </w:rPr>
  </w:style>
  <w:style w:type="character" w:customStyle="1" w:styleId="BodyText2Char1">
    <w:name w:val="Body Text 2 Char1"/>
    <w:qFormat/>
    <w:rsid w:val="001A3ABE"/>
    <w:rPr>
      <w:lang w:val="en-GB" w:eastAsia="ja-JP" w:bidi="ar-SA"/>
    </w:rPr>
  </w:style>
  <w:style w:type="character" w:customStyle="1" w:styleId="BodyText3Char1">
    <w:name w:val="Body Text 3 Char1"/>
    <w:qFormat/>
    <w:rsid w:val="001A3ABE"/>
    <w:rPr>
      <w:lang w:val="en-GB" w:eastAsia="ja-JP" w:bidi="ar-SA"/>
    </w:rPr>
  </w:style>
  <w:style w:type="character" w:customStyle="1" w:styleId="BodyTextIndentChar1">
    <w:name w:val="Body Text Indent Char1"/>
    <w:qFormat/>
    <w:rsid w:val="001A3ABE"/>
    <w:rPr>
      <w:lang w:val="en-GB" w:eastAsia="en-US" w:bidi="ar-SA"/>
    </w:rPr>
  </w:style>
  <w:style w:type="character" w:customStyle="1" w:styleId="BodyTextIndent2Char1">
    <w:name w:val="Body Text Indent 2 Char1"/>
    <w:qFormat/>
    <w:rsid w:val="001A3ABE"/>
    <w:rPr>
      <w:rFonts w:ascii="Arial" w:eastAsia="MS Mincho" w:hAnsi="Arial" w:cs="Arial" w:hint="default"/>
      <w:lang w:val="en-GB" w:eastAsia="ja-JP" w:bidi="ar-SA"/>
    </w:rPr>
  </w:style>
  <w:style w:type="character" w:customStyle="1" w:styleId="Absatz-Standardschriftart4">
    <w:name w:val="Absatz-Standardschriftart4"/>
    <w:rsid w:val="001A3ABE"/>
  </w:style>
  <w:style w:type="character" w:customStyle="1" w:styleId="WW-Absatz-Standardschriftart">
    <w:name w:val="WW-Absatz-Standardschriftart"/>
    <w:rsid w:val="001A3ABE"/>
  </w:style>
  <w:style w:type="character" w:customStyle="1" w:styleId="WW8Num1z0">
    <w:name w:val="WW8Num1z0"/>
    <w:rsid w:val="001A3ABE"/>
    <w:rPr>
      <w:rFonts w:ascii="Symbol" w:hAnsi="Symbol" w:hint="default"/>
    </w:rPr>
  </w:style>
  <w:style w:type="character" w:customStyle="1" w:styleId="WW8Num5z0">
    <w:name w:val="WW8Num5z0"/>
    <w:rsid w:val="001A3ABE"/>
    <w:rPr>
      <w:rFonts w:ascii="Times New Roman" w:eastAsia="MS Mincho" w:hAnsi="Times New Roman" w:cs="Times New Roman" w:hint="default"/>
    </w:rPr>
  </w:style>
  <w:style w:type="character" w:customStyle="1" w:styleId="WW8Num5z1">
    <w:name w:val="WW8Num5z1"/>
    <w:rsid w:val="001A3ABE"/>
    <w:rPr>
      <w:rFonts w:ascii="Courier New" w:hAnsi="Courier New" w:cs="Courier New" w:hint="default"/>
    </w:rPr>
  </w:style>
  <w:style w:type="character" w:customStyle="1" w:styleId="WW8Num5z2">
    <w:name w:val="WW8Num5z2"/>
    <w:rsid w:val="001A3ABE"/>
    <w:rPr>
      <w:rFonts w:ascii="Wingdings" w:hAnsi="Wingdings" w:hint="default"/>
    </w:rPr>
  </w:style>
  <w:style w:type="character" w:customStyle="1" w:styleId="WW8Num5z3">
    <w:name w:val="WW8Num5z3"/>
    <w:rsid w:val="001A3ABE"/>
    <w:rPr>
      <w:rFonts w:ascii="Symbol" w:hAnsi="Symbol" w:hint="default"/>
    </w:rPr>
  </w:style>
  <w:style w:type="character" w:customStyle="1" w:styleId="WW8Num6z0">
    <w:name w:val="WW8Num6z0"/>
    <w:rsid w:val="001A3ABE"/>
    <w:rPr>
      <w:rFonts w:ascii="Arial" w:eastAsia="MS Mincho" w:hAnsi="Arial" w:cs="Arial" w:hint="default"/>
    </w:rPr>
  </w:style>
  <w:style w:type="character" w:customStyle="1" w:styleId="WW8Num6z1">
    <w:name w:val="WW8Num6z1"/>
    <w:rsid w:val="001A3ABE"/>
    <w:rPr>
      <w:rFonts w:ascii="Courier New" w:hAnsi="Courier New" w:cs="Courier New" w:hint="default"/>
    </w:rPr>
  </w:style>
  <w:style w:type="character" w:customStyle="1" w:styleId="WW8Num6z2">
    <w:name w:val="WW8Num6z2"/>
    <w:rsid w:val="001A3ABE"/>
    <w:rPr>
      <w:rFonts w:ascii="Wingdings" w:hAnsi="Wingdings" w:hint="default"/>
    </w:rPr>
  </w:style>
  <w:style w:type="character" w:customStyle="1" w:styleId="WW8Num6z3">
    <w:name w:val="WW8Num6z3"/>
    <w:rsid w:val="001A3ABE"/>
    <w:rPr>
      <w:rFonts w:ascii="Symbol" w:hAnsi="Symbol" w:hint="default"/>
    </w:rPr>
  </w:style>
  <w:style w:type="character" w:customStyle="1" w:styleId="WW8Num9z0">
    <w:name w:val="WW8Num9z0"/>
    <w:rsid w:val="001A3ABE"/>
    <w:rPr>
      <w:rFonts w:ascii="Times New Roman" w:eastAsia="MS Mincho" w:hAnsi="Times New Roman" w:cs="Times New Roman" w:hint="default"/>
    </w:rPr>
  </w:style>
  <w:style w:type="character" w:customStyle="1" w:styleId="WW8Num9z1">
    <w:name w:val="WW8Num9z1"/>
    <w:rsid w:val="001A3ABE"/>
    <w:rPr>
      <w:rFonts w:ascii="Courier New" w:hAnsi="Courier New" w:cs="Courier New" w:hint="default"/>
    </w:rPr>
  </w:style>
  <w:style w:type="character" w:customStyle="1" w:styleId="WW8Num9z2">
    <w:name w:val="WW8Num9z2"/>
    <w:rsid w:val="001A3ABE"/>
    <w:rPr>
      <w:rFonts w:ascii="Wingdings" w:hAnsi="Wingdings" w:hint="default"/>
    </w:rPr>
  </w:style>
  <w:style w:type="character" w:customStyle="1" w:styleId="WW8Num9z3">
    <w:name w:val="WW8Num9z3"/>
    <w:rsid w:val="001A3ABE"/>
    <w:rPr>
      <w:rFonts w:ascii="Symbol" w:hAnsi="Symbol" w:hint="default"/>
    </w:rPr>
  </w:style>
  <w:style w:type="character" w:customStyle="1" w:styleId="WW8Num11z0">
    <w:name w:val="WW8Num11z0"/>
    <w:rsid w:val="001A3ABE"/>
    <w:rPr>
      <w:rFonts w:ascii="Times New Roman" w:eastAsia="MS Mincho" w:hAnsi="Times New Roman" w:cs="Times New Roman" w:hint="default"/>
    </w:rPr>
  </w:style>
  <w:style w:type="character" w:customStyle="1" w:styleId="WW8Num11z1">
    <w:name w:val="WW8Num11z1"/>
    <w:rsid w:val="001A3ABE"/>
    <w:rPr>
      <w:rFonts w:ascii="Courier New" w:hAnsi="Courier New" w:cs="Courier New" w:hint="default"/>
    </w:rPr>
  </w:style>
  <w:style w:type="character" w:customStyle="1" w:styleId="WW8Num11z2">
    <w:name w:val="WW8Num11z2"/>
    <w:rsid w:val="001A3ABE"/>
    <w:rPr>
      <w:rFonts w:ascii="Wingdings" w:hAnsi="Wingdings" w:hint="default"/>
    </w:rPr>
  </w:style>
  <w:style w:type="character" w:customStyle="1" w:styleId="WW8Num11z3">
    <w:name w:val="WW8Num11z3"/>
    <w:rsid w:val="001A3ABE"/>
    <w:rPr>
      <w:rFonts w:ascii="Symbol" w:hAnsi="Symbol" w:hint="default"/>
    </w:rPr>
  </w:style>
  <w:style w:type="character" w:customStyle="1" w:styleId="WW8Num15z0">
    <w:name w:val="WW8Num15z0"/>
    <w:rsid w:val="001A3ABE"/>
    <w:rPr>
      <w:rFonts w:ascii="Times New Roman" w:eastAsia="Times New Roman" w:hAnsi="Times New Roman" w:cs="Times New Roman" w:hint="default"/>
    </w:rPr>
  </w:style>
  <w:style w:type="character" w:customStyle="1" w:styleId="WW8Num15z1">
    <w:name w:val="WW8Num15z1"/>
    <w:rsid w:val="001A3ABE"/>
    <w:rPr>
      <w:rFonts w:ascii="Courier New" w:hAnsi="Courier New" w:cs="Courier New" w:hint="default"/>
    </w:rPr>
  </w:style>
  <w:style w:type="character" w:customStyle="1" w:styleId="WW8Num15z2">
    <w:name w:val="WW8Num15z2"/>
    <w:rsid w:val="001A3ABE"/>
    <w:rPr>
      <w:rFonts w:ascii="Wingdings" w:hAnsi="Wingdings" w:hint="default"/>
    </w:rPr>
  </w:style>
  <w:style w:type="character" w:customStyle="1" w:styleId="WW8Num15z3">
    <w:name w:val="WW8Num15z3"/>
    <w:rsid w:val="001A3ABE"/>
    <w:rPr>
      <w:rFonts w:ascii="Symbol" w:hAnsi="Symbol" w:hint="default"/>
    </w:rPr>
  </w:style>
  <w:style w:type="character" w:customStyle="1" w:styleId="WW8Num16z0">
    <w:name w:val="WW8Num16z0"/>
    <w:rsid w:val="001A3ABE"/>
    <w:rPr>
      <w:rFonts w:ascii="Times New Roman" w:eastAsia="MS Mincho" w:hAnsi="Times New Roman" w:cs="Times New Roman" w:hint="default"/>
    </w:rPr>
  </w:style>
  <w:style w:type="character" w:customStyle="1" w:styleId="WW8Num16z1">
    <w:name w:val="WW8Num16z1"/>
    <w:rsid w:val="001A3ABE"/>
    <w:rPr>
      <w:rFonts w:ascii="Courier New" w:hAnsi="Courier New" w:cs="Courier New" w:hint="default"/>
    </w:rPr>
  </w:style>
  <w:style w:type="character" w:customStyle="1" w:styleId="WW8Num16z2">
    <w:name w:val="WW8Num16z2"/>
    <w:rsid w:val="001A3ABE"/>
    <w:rPr>
      <w:rFonts w:ascii="Wingdings" w:hAnsi="Wingdings" w:hint="default"/>
    </w:rPr>
  </w:style>
  <w:style w:type="character" w:customStyle="1" w:styleId="WW8Num16z3">
    <w:name w:val="WW8Num16z3"/>
    <w:rsid w:val="001A3ABE"/>
    <w:rPr>
      <w:rFonts w:ascii="Symbol" w:hAnsi="Symbol" w:hint="default"/>
    </w:rPr>
  </w:style>
  <w:style w:type="character" w:customStyle="1" w:styleId="WW8Num18z0">
    <w:name w:val="WW8Num18z0"/>
    <w:rsid w:val="001A3ABE"/>
    <w:rPr>
      <w:rFonts w:ascii="Times New Roman" w:eastAsia="Times New Roman" w:hAnsi="Times New Roman" w:cs="Times New Roman" w:hint="default"/>
    </w:rPr>
  </w:style>
  <w:style w:type="character" w:customStyle="1" w:styleId="WW8Num18z1">
    <w:name w:val="WW8Num18z1"/>
    <w:rsid w:val="001A3ABE"/>
    <w:rPr>
      <w:rFonts w:ascii="Courier New" w:hAnsi="Courier New" w:cs="Courier New" w:hint="default"/>
    </w:rPr>
  </w:style>
  <w:style w:type="character" w:customStyle="1" w:styleId="WW8Num18z2">
    <w:name w:val="WW8Num18z2"/>
    <w:rsid w:val="001A3ABE"/>
    <w:rPr>
      <w:rFonts w:ascii="Wingdings" w:hAnsi="Wingdings" w:hint="default"/>
    </w:rPr>
  </w:style>
  <w:style w:type="character" w:customStyle="1" w:styleId="WW8Num18z3">
    <w:name w:val="WW8Num18z3"/>
    <w:rsid w:val="001A3ABE"/>
    <w:rPr>
      <w:rFonts w:ascii="Symbol" w:hAnsi="Symbol" w:hint="default"/>
    </w:rPr>
  </w:style>
  <w:style w:type="character" w:customStyle="1" w:styleId="WW8Num19z0">
    <w:name w:val="WW8Num19z0"/>
    <w:rsid w:val="001A3ABE"/>
    <w:rPr>
      <w:rFonts w:ascii="Times New Roman" w:eastAsia="MS Mincho" w:hAnsi="Times New Roman" w:cs="Times New Roman" w:hint="default"/>
    </w:rPr>
  </w:style>
  <w:style w:type="character" w:customStyle="1" w:styleId="WW8Num19z1">
    <w:name w:val="WW8Num19z1"/>
    <w:rsid w:val="001A3ABE"/>
    <w:rPr>
      <w:rFonts w:ascii="Wingdings" w:hAnsi="Wingdings" w:hint="default"/>
    </w:rPr>
  </w:style>
  <w:style w:type="character" w:customStyle="1" w:styleId="WW8Num25z0">
    <w:name w:val="WW8Num25z0"/>
    <w:rsid w:val="001A3ABE"/>
    <w:rPr>
      <w:rFonts w:ascii="Arial" w:eastAsia="SimSun" w:hAnsi="Arial" w:cs="Arial" w:hint="default"/>
    </w:rPr>
  </w:style>
  <w:style w:type="character" w:customStyle="1" w:styleId="WW8Num25z1">
    <w:name w:val="WW8Num25z1"/>
    <w:rsid w:val="001A3ABE"/>
    <w:rPr>
      <w:rFonts w:ascii="Wingdings" w:hAnsi="Wingdings" w:hint="default"/>
    </w:rPr>
  </w:style>
  <w:style w:type="character" w:customStyle="1" w:styleId="WW8Num28z0">
    <w:name w:val="WW8Num28z0"/>
    <w:rsid w:val="001A3ABE"/>
    <w:rPr>
      <w:rFonts w:ascii="Times New Roman" w:eastAsia="MS Mincho" w:hAnsi="Times New Roman" w:cs="Times New Roman" w:hint="default"/>
    </w:rPr>
  </w:style>
  <w:style w:type="character" w:customStyle="1" w:styleId="WW8Num28z1">
    <w:name w:val="WW8Num28z1"/>
    <w:rsid w:val="001A3ABE"/>
    <w:rPr>
      <w:rFonts w:ascii="Courier New" w:hAnsi="Courier New" w:cs="Courier New" w:hint="default"/>
    </w:rPr>
  </w:style>
  <w:style w:type="character" w:customStyle="1" w:styleId="WW8Num28z2">
    <w:name w:val="WW8Num28z2"/>
    <w:rsid w:val="001A3ABE"/>
    <w:rPr>
      <w:rFonts w:ascii="Wingdings" w:hAnsi="Wingdings" w:hint="default"/>
    </w:rPr>
  </w:style>
  <w:style w:type="character" w:customStyle="1" w:styleId="WW8Num28z3">
    <w:name w:val="WW8Num28z3"/>
    <w:rsid w:val="001A3ABE"/>
    <w:rPr>
      <w:rFonts w:ascii="Symbol" w:hAnsi="Symbol" w:hint="default"/>
    </w:rPr>
  </w:style>
  <w:style w:type="character" w:customStyle="1" w:styleId="WW8Num32z0">
    <w:name w:val="WW8Num32z0"/>
    <w:rsid w:val="001A3ABE"/>
    <w:rPr>
      <w:rFonts w:ascii="Times New Roman" w:eastAsia="Times New Roman" w:hAnsi="Times New Roman" w:cs="Times New Roman" w:hint="default"/>
    </w:rPr>
  </w:style>
  <w:style w:type="character" w:customStyle="1" w:styleId="WW8Num32z1">
    <w:name w:val="WW8Num32z1"/>
    <w:rsid w:val="001A3ABE"/>
    <w:rPr>
      <w:rFonts w:ascii="Courier New" w:hAnsi="Courier New" w:cs="Courier New" w:hint="default"/>
    </w:rPr>
  </w:style>
  <w:style w:type="character" w:customStyle="1" w:styleId="WW8Num32z2">
    <w:name w:val="WW8Num32z2"/>
    <w:rsid w:val="001A3ABE"/>
    <w:rPr>
      <w:rFonts w:ascii="Wingdings" w:hAnsi="Wingdings" w:hint="default"/>
    </w:rPr>
  </w:style>
  <w:style w:type="character" w:customStyle="1" w:styleId="WW8Num32z3">
    <w:name w:val="WW8Num32z3"/>
    <w:rsid w:val="001A3ABE"/>
    <w:rPr>
      <w:rFonts w:ascii="Symbol" w:hAnsi="Symbol" w:hint="default"/>
    </w:rPr>
  </w:style>
  <w:style w:type="character" w:customStyle="1" w:styleId="WW8Num34z0">
    <w:name w:val="WW8Num34z0"/>
    <w:rsid w:val="001A3ABE"/>
    <w:rPr>
      <w:rFonts w:ascii="Times New Roman" w:eastAsia="SimSun" w:hAnsi="Times New Roman" w:cs="Times New Roman" w:hint="default"/>
    </w:rPr>
  </w:style>
  <w:style w:type="character" w:customStyle="1" w:styleId="WW8Num34z1">
    <w:name w:val="WW8Num34z1"/>
    <w:rsid w:val="001A3ABE"/>
    <w:rPr>
      <w:rFonts w:ascii="Wingdings" w:hAnsi="Wingdings" w:hint="default"/>
    </w:rPr>
  </w:style>
  <w:style w:type="character" w:customStyle="1" w:styleId="WW8Num35z0">
    <w:name w:val="WW8Num35z0"/>
    <w:rsid w:val="001A3ABE"/>
    <w:rPr>
      <w:rFonts w:ascii="Times New Roman" w:eastAsia="SimSun" w:hAnsi="Times New Roman" w:cs="Times New Roman" w:hint="default"/>
    </w:rPr>
  </w:style>
  <w:style w:type="character" w:customStyle="1" w:styleId="WW8Num35z1">
    <w:name w:val="WW8Num35z1"/>
    <w:rsid w:val="001A3ABE"/>
    <w:rPr>
      <w:rFonts w:ascii="Wingdings" w:hAnsi="Wingdings" w:hint="default"/>
    </w:rPr>
  </w:style>
  <w:style w:type="character" w:customStyle="1" w:styleId="WW8Num36z0">
    <w:name w:val="WW8Num36z0"/>
    <w:rsid w:val="001A3ABE"/>
    <w:rPr>
      <w:rFonts w:ascii="Times New Roman" w:eastAsia="SimSun" w:hAnsi="Times New Roman" w:cs="Times New Roman" w:hint="default"/>
    </w:rPr>
  </w:style>
  <w:style w:type="character" w:customStyle="1" w:styleId="WW8Num36z1">
    <w:name w:val="WW8Num36z1"/>
    <w:rsid w:val="001A3ABE"/>
    <w:rPr>
      <w:rFonts w:ascii="Wingdings" w:hAnsi="Wingdings" w:hint="default"/>
    </w:rPr>
  </w:style>
  <w:style w:type="character" w:customStyle="1" w:styleId="WW8Num39z0">
    <w:name w:val="WW8Num39z0"/>
    <w:rsid w:val="001A3ABE"/>
    <w:rPr>
      <w:rFonts w:ascii="Times New Roman" w:eastAsia="SimSun" w:hAnsi="Times New Roman" w:cs="Times New Roman" w:hint="default"/>
    </w:rPr>
  </w:style>
  <w:style w:type="character" w:customStyle="1" w:styleId="WW8Num39z1">
    <w:name w:val="WW8Num39z1"/>
    <w:rsid w:val="001A3ABE"/>
    <w:rPr>
      <w:rFonts w:ascii="Wingdings" w:hAnsi="Wingdings" w:hint="default"/>
    </w:rPr>
  </w:style>
  <w:style w:type="character" w:customStyle="1" w:styleId="WW8NumSt1z0">
    <w:name w:val="WW8NumSt1z0"/>
    <w:rsid w:val="001A3ABE"/>
    <w:rPr>
      <w:rFonts w:ascii="Symbol" w:hAnsi="Symbol" w:hint="default"/>
    </w:rPr>
  </w:style>
  <w:style w:type="character" w:customStyle="1" w:styleId="WW8NumSt18z0">
    <w:name w:val="WW8NumSt18z0"/>
    <w:rsid w:val="001A3ABE"/>
    <w:rPr>
      <w:rFonts w:ascii="Geneva" w:hAnsi="Geneva" w:hint="default"/>
    </w:rPr>
  </w:style>
  <w:style w:type="character" w:customStyle="1" w:styleId="afe">
    <w:name w:val="段落フォント"/>
    <w:rsid w:val="001A3ABE"/>
  </w:style>
  <w:style w:type="character" w:customStyle="1" w:styleId="aff">
    <w:name w:val="脚注番号"/>
    <w:rsid w:val="001A3ABE"/>
    <w:rPr>
      <w:b/>
      <w:bCs w:val="0"/>
      <w:position w:val="3"/>
      <w:sz w:val="16"/>
    </w:rPr>
  </w:style>
  <w:style w:type="character" w:customStyle="1" w:styleId="aff0">
    <w:name w:val="コメント参照"/>
    <w:rsid w:val="001A3ABE"/>
    <w:rPr>
      <w:sz w:val="16"/>
    </w:rPr>
  </w:style>
  <w:style w:type="character" w:customStyle="1" w:styleId="H1">
    <w:name w:val="H1 (文字)"/>
    <w:rsid w:val="001A3ABE"/>
    <w:rPr>
      <w:rFonts w:ascii="Arial" w:eastAsia="MS Mincho" w:hAnsi="Arial" w:cs="Arial" w:hint="default"/>
      <w:sz w:val="36"/>
      <w:lang w:val="en-GB" w:eastAsia="ar-SA" w:bidi="ar-SA"/>
    </w:rPr>
  </w:style>
  <w:style w:type="character" w:customStyle="1" w:styleId="Head2A">
    <w:name w:val="Head2A (文字)"/>
    <w:rsid w:val="001A3ABE"/>
    <w:rPr>
      <w:rFonts w:ascii="Arial" w:eastAsia="MS Mincho" w:hAnsi="Arial" w:cs="Arial" w:hint="default"/>
      <w:sz w:val="32"/>
      <w:lang w:val="en-GB" w:eastAsia="ar-SA" w:bidi="ar-SA"/>
    </w:rPr>
  </w:style>
  <w:style w:type="character" w:customStyle="1" w:styleId="Underrubrik2">
    <w:name w:val="Underrubrik2 (文字)"/>
    <w:rsid w:val="001A3ABE"/>
    <w:rPr>
      <w:rFonts w:ascii="Arial" w:eastAsia="MS Mincho" w:hAnsi="Arial" w:cs="Arial" w:hint="default"/>
      <w:sz w:val="28"/>
      <w:lang w:val="en-GB" w:eastAsia="ar-SA" w:bidi="ar-SA"/>
    </w:rPr>
  </w:style>
  <w:style w:type="character" w:customStyle="1" w:styleId="h4">
    <w:name w:val="h4 (文字)"/>
    <w:rsid w:val="001A3ABE"/>
    <w:rPr>
      <w:rFonts w:ascii="Arial" w:eastAsia="MS Mincho" w:hAnsi="Arial" w:cs="Arial" w:hint="default"/>
      <w:color w:val="0000FF"/>
      <w:kern w:val="2"/>
      <w:sz w:val="24"/>
      <w:szCs w:val="28"/>
      <w:lang w:val="en-GB" w:eastAsia="ar-SA" w:bidi="ar-SA"/>
    </w:rPr>
  </w:style>
  <w:style w:type="character" w:customStyle="1" w:styleId="M5">
    <w:name w:val="M5 (文字)"/>
    <w:rsid w:val="001A3ABE"/>
    <w:rPr>
      <w:rFonts w:ascii="Arial" w:eastAsia="MS Mincho" w:hAnsi="Arial" w:cs="Arial" w:hint="default"/>
      <w:sz w:val="22"/>
      <w:lang w:val="en-GB" w:eastAsia="ar-SA" w:bidi="ar-SA"/>
    </w:rPr>
  </w:style>
  <w:style w:type="character" w:customStyle="1" w:styleId="T1">
    <w:name w:val="T1 (文字)"/>
    <w:rsid w:val="001A3ABE"/>
    <w:rPr>
      <w:rFonts w:ascii="Arial" w:eastAsia="MS Mincho" w:hAnsi="Arial" w:cs="Arial" w:hint="default"/>
      <w:lang w:val="en-GB" w:eastAsia="ar-SA" w:bidi="ar-SA"/>
    </w:rPr>
  </w:style>
  <w:style w:type="character" w:customStyle="1" w:styleId="83">
    <w:name w:val="(文字) (文字)8"/>
    <w:rsid w:val="001A3ABE"/>
    <w:rPr>
      <w:rFonts w:ascii="Arial" w:eastAsia="MS Mincho" w:hAnsi="Arial" w:cs="Arial" w:hint="default"/>
      <w:lang w:val="en-GB" w:eastAsia="ar-SA" w:bidi="ar-SA"/>
    </w:rPr>
  </w:style>
  <w:style w:type="character" w:customStyle="1" w:styleId="7c">
    <w:name w:val="(文字) (文字)7"/>
    <w:rsid w:val="001A3ABE"/>
    <w:rPr>
      <w:rFonts w:ascii="Arial" w:eastAsia="MS Mincho" w:hAnsi="Arial" w:cs="Arial" w:hint="default"/>
      <w:sz w:val="36"/>
      <w:lang w:val="en-GB" w:eastAsia="ar-SA" w:bidi="ar-SA"/>
    </w:rPr>
  </w:style>
  <w:style w:type="character" w:customStyle="1" w:styleId="headerodd">
    <w:name w:val="header odd (文字)"/>
    <w:rsid w:val="001A3ABE"/>
    <w:rPr>
      <w:rFonts w:ascii="Arial" w:eastAsia="MS Mincho" w:hAnsi="Arial" w:cs="Arial" w:hint="default"/>
      <w:b/>
      <w:bCs w:val="0"/>
      <w:sz w:val="18"/>
      <w:lang w:val="en-GB" w:eastAsia="ar-SA" w:bidi="ar-SA"/>
    </w:rPr>
  </w:style>
  <w:style w:type="character" w:customStyle="1" w:styleId="footnotetext1">
    <w:name w:val="footnote text1 (文字)"/>
    <w:rsid w:val="001A3ABE"/>
    <w:rPr>
      <w:rFonts w:ascii="MS Mincho" w:eastAsia="MS Mincho" w:hAnsi="MS Mincho" w:hint="eastAsia"/>
      <w:sz w:val="16"/>
      <w:lang w:val="en-GB" w:eastAsia="ar-SA" w:bidi="ar-SA"/>
    </w:rPr>
  </w:style>
  <w:style w:type="character" w:customStyle="1" w:styleId="6d">
    <w:name w:val="(文字) (文字)6"/>
    <w:rsid w:val="001A3ABE"/>
    <w:rPr>
      <w:rFonts w:ascii="MS Mincho" w:eastAsia="MS Mincho" w:hAnsi="MS Mincho" w:hint="eastAsia"/>
      <w:lang w:val="en-GB" w:eastAsia="ar-SA" w:bidi="ar-SA"/>
    </w:rPr>
  </w:style>
  <w:style w:type="character" w:customStyle="1" w:styleId="cap">
    <w:name w:val="cap (文字)"/>
    <w:rsid w:val="001A3ABE"/>
    <w:rPr>
      <w:rFonts w:ascii="MS Mincho" w:eastAsia="MS Mincho" w:hAnsi="MS Mincho" w:hint="eastAsia"/>
      <w:b/>
      <w:bCs w:val="0"/>
      <w:lang w:val="en-GB" w:eastAsia="ar-SA" w:bidi="ar-SA"/>
    </w:rPr>
  </w:style>
  <w:style w:type="character" w:customStyle="1" w:styleId="5f3">
    <w:name w:val="(文字) (文字)5"/>
    <w:rsid w:val="001A3ABE"/>
    <w:rPr>
      <w:rFonts w:ascii="Courier New" w:eastAsia="MS Mincho" w:hAnsi="Courier New" w:cs="Courier New" w:hint="default"/>
      <w:lang w:val="nb-NO" w:eastAsia="ar-SA" w:bidi="ar-SA"/>
    </w:rPr>
  </w:style>
  <w:style w:type="character" w:customStyle="1" w:styleId="bt">
    <w:name w:val="bt (文字)"/>
    <w:rsid w:val="001A3ABE"/>
    <w:rPr>
      <w:rFonts w:ascii="MS Mincho" w:eastAsia="MS Mincho" w:hAnsi="MS Mincho" w:hint="eastAsia"/>
      <w:lang w:val="en-GB" w:eastAsia="ar-SA" w:bidi="ar-SA"/>
    </w:rPr>
  </w:style>
  <w:style w:type="character" w:customStyle="1" w:styleId="aff1">
    <w:name w:val="番号付け記号"/>
    <w:rsid w:val="001A3ABE"/>
  </w:style>
  <w:style w:type="character" w:customStyle="1" w:styleId="WW8Num27z0">
    <w:name w:val="WW8Num27z0"/>
    <w:rsid w:val="001A3ABE"/>
    <w:rPr>
      <w:rFonts w:ascii="Arial" w:eastAsia="Times New Roman" w:hAnsi="Arial" w:cs="Arial" w:hint="default"/>
    </w:rPr>
  </w:style>
  <w:style w:type="character" w:customStyle="1" w:styleId="WW8Num27z1">
    <w:name w:val="WW8Num27z1"/>
    <w:rsid w:val="001A3ABE"/>
    <w:rPr>
      <w:rFonts w:ascii="Courier New" w:hAnsi="Courier New" w:cs="Courier New" w:hint="default"/>
    </w:rPr>
  </w:style>
  <w:style w:type="character" w:customStyle="1" w:styleId="WW8Num27z2">
    <w:name w:val="WW8Num27z2"/>
    <w:rsid w:val="001A3ABE"/>
    <w:rPr>
      <w:rFonts w:ascii="Wingdings" w:hAnsi="Wingdings" w:hint="default"/>
    </w:rPr>
  </w:style>
  <w:style w:type="character" w:customStyle="1" w:styleId="WW8Num27z3">
    <w:name w:val="WW8Num27z3"/>
    <w:rsid w:val="001A3ABE"/>
    <w:rPr>
      <w:rFonts w:ascii="Symbol" w:hAnsi="Symbol" w:hint="default"/>
    </w:rPr>
  </w:style>
  <w:style w:type="character" w:customStyle="1" w:styleId="WW8Num29z0">
    <w:name w:val="WW8Num29z0"/>
    <w:rsid w:val="001A3ABE"/>
    <w:rPr>
      <w:rFonts w:ascii="Times New Roman" w:eastAsia="MS Mincho" w:hAnsi="Times New Roman" w:cs="Times New Roman" w:hint="default"/>
    </w:rPr>
  </w:style>
  <w:style w:type="character" w:customStyle="1" w:styleId="WW8Num29z1">
    <w:name w:val="WW8Num29z1"/>
    <w:rsid w:val="001A3ABE"/>
    <w:rPr>
      <w:rFonts w:ascii="Courier New" w:hAnsi="Courier New" w:cs="Courier New" w:hint="default"/>
    </w:rPr>
  </w:style>
  <w:style w:type="character" w:customStyle="1" w:styleId="WW8Num29z2">
    <w:name w:val="WW8Num29z2"/>
    <w:rsid w:val="001A3ABE"/>
    <w:rPr>
      <w:rFonts w:ascii="Wingdings" w:hAnsi="Wingdings" w:hint="default"/>
    </w:rPr>
  </w:style>
  <w:style w:type="character" w:customStyle="1" w:styleId="WW8Num29z3">
    <w:name w:val="WW8Num29z3"/>
    <w:rsid w:val="001A3ABE"/>
    <w:rPr>
      <w:rFonts w:ascii="Symbol" w:hAnsi="Symbol" w:hint="default"/>
    </w:rPr>
  </w:style>
  <w:style w:type="character" w:customStyle="1" w:styleId="WW8Num31z0">
    <w:name w:val="WW8Num31z0"/>
    <w:rsid w:val="001A3ABE"/>
    <w:rPr>
      <w:rFonts w:ascii="Symbol" w:hAnsi="Symbol" w:hint="default"/>
    </w:rPr>
  </w:style>
  <w:style w:type="character" w:customStyle="1" w:styleId="WW8Num31z1">
    <w:name w:val="WW8Num31z1"/>
    <w:rsid w:val="001A3ABE"/>
    <w:rPr>
      <w:rFonts w:ascii="Courier New" w:hAnsi="Courier New" w:cs="Courier New" w:hint="default"/>
    </w:rPr>
  </w:style>
  <w:style w:type="character" w:customStyle="1" w:styleId="WW8Num31z2">
    <w:name w:val="WW8Num31z2"/>
    <w:rsid w:val="001A3ABE"/>
    <w:rPr>
      <w:rFonts w:ascii="Wingdings" w:hAnsi="Wingdings" w:hint="default"/>
    </w:rPr>
  </w:style>
  <w:style w:type="character" w:customStyle="1" w:styleId="WW8Num34z2">
    <w:name w:val="WW8Num34z2"/>
    <w:rsid w:val="001A3ABE"/>
    <w:rPr>
      <w:rFonts w:ascii="Wingdings" w:hAnsi="Wingdings" w:hint="default"/>
    </w:rPr>
  </w:style>
  <w:style w:type="character" w:customStyle="1" w:styleId="WW8Num34z3">
    <w:name w:val="WW8Num34z3"/>
    <w:rsid w:val="001A3ABE"/>
    <w:rPr>
      <w:rFonts w:ascii="Symbol" w:hAnsi="Symbol" w:hint="default"/>
    </w:rPr>
  </w:style>
  <w:style w:type="character" w:customStyle="1" w:styleId="WW8Num37z0">
    <w:name w:val="WW8Num37z0"/>
    <w:rsid w:val="001A3ABE"/>
    <w:rPr>
      <w:rFonts w:ascii="Times New Roman" w:eastAsia="SimSun" w:hAnsi="Times New Roman" w:cs="Times New Roman" w:hint="default"/>
    </w:rPr>
  </w:style>
  <w:style w:type="character" w:customStyle="1" w:styleId="WW8Num37z1">
    <w:name w:val="WW8Num37z1"/>
    <w:rsid w:val="001A3ABE"/>
    <w:rPr>
      <w:rFonts w:ascii="Wingdings" w:hAnsi="Wingdings" w:hint="default"/>
    </w:rPr>
  </w:style>
  <w:style w:type="character" w:customStyle="1" w:styleId="WW8Num38z0">
    <w:name w:val="WW8Num38z0"/>
    <w:rsid w:val="001A3ABE"/>
    <w:rPr>
      <w:rFonts w:ascii="Times New Roman" w:eastAsia="SimSun" w:hAnsi="Times New Roman" w:cs="Times New Roman" w:hint="default"/>
    </w:rPr>
  </w:style>
  <w:style w:type="character" w:customStyle="1" w:styleId="WW8Num38z1">
    <w:name w:val="WW8Num38z1"/>
    <w:rsid w:val="001A3ABE"/>
    <w:rPr>
      <w:rFonts w:ascii="Wingdings" w:hAnsi="Wingdings" w:hint="default"/>
    </w:rPr>
  </w:style>
  <w:style w:type="character" w:customStyle="1" w:styleId="WW8Num41z0">
    <w:name w:val="WW8Num41z0"/>
    <w:rsid w:val="001A3ABE"/>
    <w:rPr>
      <w:rFonts w:ascii="Times New Roman" w:eastAsia="SimSun" w:hAnsi="Times New Roman" w:cs="Times New Roman" w:hint="default"/>
    </w:rPr>
  </w:style>
  <w:style w:type="character" w:customStyle="1" w:styleId="WW8Num41z1">
    <w:name w:val="WW8Num41z1"/>
    <w:rsid w:val="001A3ABE"/>
    <w:rPr>
      <w:rFonts w:ascii="Wingdings" w:hAnsi="Wingdings" w:hint="default"/>
    </w:rPr>
  </w:style>
  <w:style w:type="character" w:customStyle="1" w:styleId="WW8NumSt20z0">
    <w:name w:val="WW8NumSt20z0"/>
    <w:rsid w:val="001A3ABE"/>
    <w:rPr>
      <w:rFonts w:ascii="Geneva" w:hAnsi="Geneva" w:hint="default"/>
    </w:rPr>
  </w:style>
  <w:style w:type="character" w:customStyle="1" w:styleId="DefaultParagraphFont1">
    <w:name w:val="Default Paragraph Font1"/>
    <w:rsid w:val="001A3ABE"/>
  </w:style>
  <w:style w:type="character" w:customStyle="1" w:styleId="CommentReference1">
    <w:name w:val="Comment Reference1"/>
    <w:rsid w:val="001A3ABE"/>
    <w:rPr>
      <w:sz w:val="16"/>
    </w:rPr>
  </w:style>
  <w:style w:type="character" w:customStyle="1" w:styleId="CharChar22">
    <w:name w:val="Char Char22"/>
    <w:rsid w:val="001A3ABE"/>
    <w:rPr>
      <w:rFonts w:ascii="Arial" w:hAnsi="Arial" w:cs="Arial" w:hint="default"/>
      <w:lang w:val="en-GB"/>
    </w:rPr>
  </w:style>
  <w:style w:type="character" w:customStyle="1" w:styleId="h4CharChar">
    <w:name w:val="h4 Char Char"/>
    <w:rsid w:val="001A3ABE"/>
    <w:rPr>
      <w:rFonts w:ascii="Arial" w:hAnsi="Arial" w:cs="Arial" w:hint="default"/>
      <w:sz w:val="24"/>
      <w:lang w:val="en-GB" w:eastAsia="ja-JP" w:bidi="ar-SA"/>
    </w:rPr>
  </w:style>
  <w:style w:type="character" w:customStyle="1" w:styleId="FigureCaption1">
    <w:name w:val="Figure Caption1"/>
    <w:aliases w:val="fc Char1,Figure Caption Char Char"/>
    <w:rsid w:val="001A3ABE"/>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A3ABE"/>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A3ABE"/>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A3ABE"/>
    <w:rPr>
      <w:lang w:val="en-GB" w:eastAsia="ja-JP" w:bidi="ar-SA"/>
    </w:rPr>
  </w:style>
  <w:style w:type="character" w:customStyle="1" w:styleId="CarCar10">
    <w:name w:val="Car Car10"/>
    <w:rsid w:val="001A3ABE"/>
    <w:rPr>
      <w:rFonts w:ascii="Arial" w:hAnsi="Arial" w:cs="Arial" w:hint="default"/>
      <w:lang w:val="en-GB" w:eastAsia="ja-JP" w:bidi="ar-SA"/>
    </w:rPr>
  </w:style>
  <w:style w:type="character" w:customStyle="1" w:styleId="1ff5">
    <w:name w:val="段落フォント1"/>
    <w:rsid w:val="001A3ABE"/>
  </w:style>
  <w:style w:type="character" w:customStyle="1" w:styleId="1ff6">
    <w:name w:val="コメント参照1"/>
    <w:rsid w:val="001A3ABE"/>
    <w:rPr>
      <w:sz w:val="16"/>
    </w:rPr>
  </w:style>
  <w:style w:type="character" w:customStyle="1" w:styleId="CharChar23">
    <w:name w:val="Char Char23"/>
    <w:rsid w:val="001A3ABE"/>
    <w:rPr>
      <w:rFonts w:ascii="Arial" w:hAnsi="Arial" w:cs="Arial" w:hint="default"/>
      <w:lang w:val="en-GB" w:eastAsia="en-US"/>
    </w:rPr>
  </w:style>
  <w:style w:type="character" w:customStyle="1" w:styleId="EmailStyle97">
    <w:name w:val="EmailStyle97"/>
    <w:semiHidden/>
    <w:rsid w:val="001A3ABE"/>
    <w:rPr>
      <w:rFonts w:ascii="Arial" w:hAnsi="Arial" w:cs="Arial" w:hint="default"/>
      <w:color w:val="auto"/>
      <w:sz w:val="20"/>
      <w:szCs w:val="20"/>
    </w:rPr>
  </w:style>
  <w:style w:type="character" w:customStyle="1" w:styleId="THC">
    <w:name w:val="TH C"/>
    <w:rsid w:val="001A3ABE"/>
    <w:rPr>
      <w:rFonts w:ascii="Arial" w:eastAsia="MS Mincho" w:hAnsi="Arial" w:cs="Arial" w:hint="default"/>
      <w:b/>
      <w:bCs/>
      <w:lang w:val="en-GB" w:eastAsia="ja-JP"/>
    </w:rPr>
  </w:style>
  <w:style w:type="character" w:customStyle="1" w:styleId="B1C">
    <w:name w:val="B1 C"/>
    <w:rsid w:val="001A3ABE"/>
    <w:rPr>
      <w:lang w:val="en-GB" w:eastAsia="en-US" w:bidi="ar-SA"/>
    </w:rPr>
  </w:style>
  <w:style w:type="character" w:customStyle="1" w:styleId="Heading4C">
    <w:name w:val="Heading 4 C"/>
    <w:rsid w:val="001A3ABE"/>
    <w:rPr>
      <w:rFonts w:ascii="Arial" w:hAnsi="Arial" w:cs="Arial" w:hint="default"/>
      <w:sz w:val="24"/>
      <w:szCs w:val="28"/>
      <w:lang w:val="en-GB" w:eastAsia="en-US" w:bidi="ar-SA"/>
    </w:rPr>
  </w:style>
  <w:style w:type="character" w:customStyle="1" w:styleId="Titre3">
    <w:name w:val="Titre 3"/>
    <w:rsid w:val="001A3ABE"/>
    <w:rPr>
      <w:rFonts w:ascii="Arial" w:hAnsi="Arial" w:cs="Arial" w:hint="default"/>
      <w:sz w:val="28"/>
      <w:szCs w:val="28"/>
      <w:lang w:val="en-GB" w:eastAsia="en-GB"/>
    </w:rPr>
  </w:style>
  <w:style w:type="character" w:customStyle="1" w:styleId="B3c">
    <w:name w:val="B3 c"/>
    <w:rsid w:val="001A3ABE"/>
    <w:rPr>
      <w:lang w:val="en-GB" w:eastAsia="en-GB"/>
    </w:rPr>
  </w:style>
  <w:style w:type="character" w:customStyle="1" w:styleId="B2C">
    <w:name w:val="B2 C"/>
    <w:rsid w:val="001A3ABE"/>
    <w:rPr>
      <w:lang w:val="en-GB" w:eastAsia="en-GB"/>
    </w:rPr>
  </w:style>
  <w:style w:type="character" w:customStyle="1" w:styleId="H6C">
    <w:name w:val="H6 C"/>
    <w:rsid w:val="001A3ABE"/>
    <w:rPr>
      <w:rFonts w:ascii="Arial" w:eastAsia="Times New Roman" w:hAnsi="Arial" w:cs="Arial" w:hint="default"/>
      <w:sz w:val="22"/>
      <w:lang w:eastAsia="en-US"/>
    </w:rPr>
  </w:style>
  <w:style w:type="character" w:customStyle="1" w:styleId="h51">
    <w:name w:val="h5 1"/>
    <w:rsid w:val="001A3ABE"/>
    <w:rPr>
      <w:rFonts w:ascii="Arial" w:eastAsia="MS Mincho" w:hAnsi="Arial" w:cs="Arial" w:hint="default"/>
      <w:sz w:val="22"/>
      <w:lang w:val="en-GB" w:eastAsia="en-US" w:bidi="ar-SA"/>
    </w:rPr>
  </w:style>
  <w:style w:type="character" w:customStyle="1" w:styleId="st1">
    <w:name w:val="st1"/>
    <w:qFormat/>
    <w:rsid w:val="001A3AB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A3ABE"/>
    <w:rPr>
      <w:rFonts w:ascii="Arial" w:hAnsi="Arial" w:cs="Arial" w:hint="default"/>
      <w:sz w:val="24"/>
      <w:szCs w:val="28"/>
      <w:lang w:val="en-GB" w:eastAsia="en-US"/>
    </w:rPr>
  </w:style>
  <w:style w:type="character" w:customStyle="1" w:styleId="T1Char5">
    <w:name w:val="T1 Char5"/>
    <w:aliases w:val="Header 6 Char Char5"/>
    <w:rsid w:val="001A3ABE"/>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A3ABE"/>
    <w:rPr>
      <w:rFonts w:ascii="Times New Roman" w:eastAsia="Times New Roman" w:hAnsi="Times New Roman" w:cs="Times New Roman" w:hint="default"/>
    </w:rPr>
  </w:style>
  <w:style w:type="character" w:customStyle="1" w:styleId="ZchnZchn51">
    <w:name w:val="Zchn Zchn51"/>
    <w:qFormat/>
    <w:rsid w:val="001A3ABE"/>
    <w:rPr>
      <w:rFonts w:ascii="Courier New" w:eastAsia="Batang" w:hAnsi="Courier New" w:cs="Courier New" w:hint="default"/>
      <w:lang w:val="nb-NO" w:eastAsia="en-US" w:bidi="ar-SA"/>
    </w:rPr>
  </w:style>
  <w:style w:type="character" w:customStyle="1" w:styleId="Heading6Char3">
    <w:name w:val="Heading 6 Char3"/>
    <w:aliases w:val="T1 Char10,Header 6 Char1,T1 Char11,Header 6 Char2"/>
    <w:rsid w:val="001A3ABE"/>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A3ABE"/>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A3ABE"/>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A3ABE"/>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A3ABE"/>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A3ABE"/>
    <w:rPr>
      <w:rFonts w:ascii="Arial" w:eastAsia="MS Mincho" w:hAnsi="Arial" w:cs="Arial" w:hint="default"/>
      <w:sz w:val="22"/>
      <w:lang w:val="en-GB" w:eastAsia="en-US" w:bidi="ar-SA"/>
    </w:rPr>
  </w:style>
  <w:style w:type="character" w:customStyle="1" w:styleId="T1Car">
    <w:name w:val="T1 Car"/>
    <w:aliases w:val="Header 6 Car Car"/>
    <w:rsid w:val="001A3ABE"/>
    <w:rPr>
      <w:rFonts w:ascii="Arial" w:eastAsia="MS Mincho" w:hAnsi="Arial" w:cs="Arial" w:hint="default"/>
      <w:lang w:val="en-GB" w:eastAsia="en-US" w:bidi="ar-SA"/>
    </w:rPr>
  </w:style>
  <w:style w:type="character" w:customStyle="1" w:styleId="CarCar4">
    <w:name w:val="Car Car4"/>
    <w:rsid w:val="001A3ABE"/>
    <w:rPr>
      <w:rFonts w:ascii="Arial" w:eastAsia="MS Mincho" w:hAnsi="Arial" w:cs="Arial" w:hint="default"/>
      <w:lang w:val="en-GB" w:eastAsia="en-US" w:bidi="ar-SA"/>
    </w:rPr>
  </w:style>
  <w:style w:type="character" w:customStyle="1" w:styleId="CarCar8">
    <w:name w:val="Car Car8"/>
    <w:rsid w:val="001A3ABE"/>
    <w:rPr>
      <w:rFonts w:ascii="Arial" w:eastAsia="MS Mincho" w:hAnsi="Arial" w:cs="Arial" w:hint="default"/>
      <w:sz w:val="36"/>
      <w:lang w:val="en-GB" w:eastAsia="en-US" w:bidi="ar-SA"/>
    </w:rPr>
  </w:style>
  <w:style w:type="character" w:customStyle="1" w:styleId="CarCar3">
    <w:name w:val="Car Car3"/>
    <w:rsid w:val="001A3ABE"/>
    <w:rPr>
      <w:rFonts w:ascii="Arial" w:eastAsia="MS Mincho" w:hAnsi="Arial" w:cs="Arial" w:hint="default"/>
      <w:sz w:val="36"/>
      <w:lang w:val="en-GB" w:eastAsia="en-US" w:bidi="ar-SA"/>
    </w:rPr>
  </w:style>
  <w:style w:type="character" w:customStyle="1" w:styleId="CarCar7">
    <w:name w:val="Car Car7"/>
    <w:rsid w:val="001A3ABE"/>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A3ABE"/>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A3ABE"/>
    <w:rPr>
      <w:b/>
      <w:bCs w:val="0"/>
      <w:lang w:val="en-GB" w:eastAsia="ja-JP" w:bidi="ar-SA"/>
    </w:rPr>
  </w:style>
  <w:style w:type="character" w:customStyle="1" w:styleId="CarCar6">
    <w:name w:val="Car Car6"/>
    <w:rsid w:val="001A3ABE"/>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A3ABE"/>
    <w:rPr>
      <w:lang w:val="en-GB" w:eastAsia="ja-JP" w:bidi="ar-SA"/>
    </w:rPr>
  </w:style>
  <w:style w:type="character" w:customStyle="1" w:styleId="T1Char6">
    <w:name w:val="T1 Char6"/>
    <w:aliases w:val="Header 6 Char Char6"/>
    <w:rsid w:val="001A3ABE"/>
  </w:style>
  <w:style w:type="character" w:customStyle="1" w:styleId="capChar5">
    <w:name w:val="cap Char5"/>
    <w:aliases w:val="cap Char Char5,Caption Char Char4,Caption Char1 Char Char4,cap Char Char1 Char4,Caption Char Char1 Char Char4,cap Char2 Char Char Char4"/>
    <w:rsid w:val="001A3ABE"/>
    <w:rPr>
      <w:b/>
      <w:bCs w:val="0"/>
      <w:lang w:val="en-GB" w:eastAsia="en-US" w:bidi="ar-SA"/>
    </w:rPr>
  </w:style>
  <w:style w:type="character" w:customStyle="1" w:styleId="Head2AZchn">
    <w:name w:val="Head2A Zchn"/>
    <w:aliases w:val="2 Zchn,H2 Zchn,h2 Zchn,DO NOT USE_h2 Zchn,h21 Zchn,UNDERRUBRIK 1-2 Zchn Zchn"/>
    <w:rsid w:val="001A3ABE"/>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A3ABE"/>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A3ABE"/>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1A3ABE"/>
    <w:rPr>
      <w:rFonts w:ascii="Arial" w:hAnsi="Arial" w:cs="Arial" w:hint="default"/>
      <w:sz w:val="22"/>
      <w:lang w:val="en-GB" w:eastAsia="en-GB" w:bidi="ar-SA"/>
    </w:rPr>
  </w:style>
  <w:style w:type="character" w:customStyle="1" w:styleId="T1Zchn">
    <w:name w:val="T1 Zchn"/>
    <w:aliases w:val="Header 6 Zchn Zchn"/>
    <w:rsid w:val="001A3ABE"/>
  </w:style>
  <w:style w:type="character" w:customStyle="1" w:styleId="capChar3">
    <w:name w:val="cap Char3"/>
    <w:aliases w:val="cap Char Char3,Caption Char Char2,Caption Char1 Char Char2,cap Char Char1 Char2,Caption Char Char1 Char Char2,cap Char2 Char Char Char2"/>
    <w:rsid w:val="001A3ABE"/>
    <w:rPr>
      <w:rFonts w:ascii="Times New Roman" w:eastAsia="Batang" w:hAnsi="Times New Roman" w:cs="Times New Roman" w:hint="default"/>
      <w:b/>
      <w:bCs w:val="0"/>
      <w:lang w:val="en-GB"/>
    </w:rPr>
  </w:style>
  <w:style w:type="character" w:customStyle="1" w:styleId="Heading6Char2">
    <w:name w:val="Heading 6 Char2"/>
    <w:qFormat/>
    <w:rsid w:val="001A3ABE"/>
  </w:style>
  <w:style w:type="character" w:customStyle="1" w:styleId="capChar4">
    <w:name w:val="cap Char4"/>
    <w:aliases w:val="cap Char Char4,Caption Char Char3,Caption Char1 Char Char3,cap Char Char1 Char3,Caption Char Char1 Char Char3,cap Char2 Char Char Char3"/>
    <w:rsid w:val="001A3ABE"/>
    <w:rPr>
      <w:rFonts w:ascii="Times New Roman" w:eastAsia="MS Mincho" w:hAnsi="Times New Roman" w:cs="Times New Roman" w:hint="default"/>
      <w:b/>
      <w:bCs w:val="0"/>
      <w:lang w:val="en-GB"/>
    </w:rPr>
  </w:style>
  <w:style w:type="character" w:customStyle="1" w:styleId="T1Char8">
    <w:name w:val="T1 Char8"/>
    <w:aliases w:val="Header 6 Char Char7"/>
    <w:rsid w:val="001A3ABE"/>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A3ABE"/>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A3ABE"/>
    <w:rPr>
      <w:rFonts w:ascii="Arial" w:hAnsi="Arial" w:cs="Arial" w:hint="default"/>
      <w:sz w:val="24"/>
      <w:szCs w:val="28"/>
      <w:lang w:val="en-GB" w:eastAsia="en-US"/>
    </w:rPr>
  </w:style>
  <w:style w:type="character" w:customStyle="1" w:styleId="T1Char7">
    <w:name w:val="T1 Char7"/>
    <w:aliases w:val="Header 6 Char Char8"/>
    <w:rsid w:val="001A3ABE"/>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A3ABE"/>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A3ABE"/>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A3ABE"/>
    <w:rPr>
      <w:rFonts w:ascii="Arial" w:hAnsi="Arial" w:cs="Arial" w:hint="default"/>
      <w:sz w:val="24"/>
      <w:szCs w:val="24"/>
      <w:lang w:val="en-GB" w:eastAsia="en-US" w:bidi="he-IL"/>
    </w:rPr>
  </w:style>
  <w:style w:type="character" w:customStyle="1" w:styleId="T1Char9">
    <w:name w:val="T1 Char9"/>
    <w:aliases w:val="Header 6 Char Char9"/>
    <w:rsid w:val="001A3ABE"/>
    <w:rPr>
      <w:rFonts w:ascii="Arial" w:hAnsi="Arial" w:cs="Arial" w:hint="default"/>
      <w:lang w:val="en-GB" w:eastAsia="en-US" w:bidi="he-IL"/>
    </w:rPr>
  </w:style>
  <w:style w:type="character" w:customStyle="1" w:styleId="CommentSubjectChar2">
    <w:name w:val="Comment Subject Char2"/>
    <w:rsid w:val="001A3ABE"/>
    <w:rPr>
      <w:rFonts w:ascii="Times New Roman" w:eastAsia="Times New Roman" w:hAnsi="Times New Roman" w:cs="Times New Roman" w:hint="default"/>
      <w:b/>
      <w:bCs/>
      <w:lang w:val="en-GB"/>
    </w:rPr>
  </w:style>
  <w:style w:type="character" w:customStyle="1" w:styleId="2ff">
    <w:name w:val="段落フォント2"/>
    <w:rsid w:val="001A3ABE"/>
  </w:style>
  <w:style w:type="character" w:customStyle="1" w:styleId="2ff0">
    <w:name w:val="コメント参照2"/>
    <w:rsid w:val="001A3ABE"/>
    <w:rPr>
      <w:sz w:val="16"/>
    </w:rPr>
  </w:style>
  <w:style w:type="character" w:customStyle="1" w:styleId="Char13">
    <w:name w:val="纯文本 Char1"/>
    <w:rsid w:val="001A3ABE"/>
    <w:rPr>
      <w:rFonts w:ascii="SimSun" w:eastAsia="SimSun" w:hAnsi="Courier New" w:cs="Courier New" w:hint="eastAsia"/>
      <w:sz w:val="21"/>
      <w:szCs w:val="21"/>
      <w:lang w:val="en-GB" w:eastAsia="en-US"/>
    </w:rPr>
  </w:style>
  <w:style w:type="character" w:customStyle="1" w:styleId="Char14">
    <w:name w:val="尾注文本 Char1"/>
    <w:rsid w:val="001A3ABE"/>
    <w:rPr>
      <w:rFonts w:ascii="Times New Roman" w:hAnsi="Times New Roman" w:cs="Times New Roman" w:hint="default"/>
      <w:lang w:val="en-GB" w:eastAsia="en-US"/>
    </w:rPr>
  </w:style>
  <w:style w:type="character" w:customStyle="1" w:styleId="Absatz-Standardschriftart1">
    <w:name w:val="Absatz-Standardschriftart1"/>
    <w:rsid w:val="001A3ABE"/>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A3ABE"/>
    <w:rPr>
      <w:rFonts w:ascii="Arial" w:hAnsi="Arial" w:cs="Arial" w:hint="default"/>
      <w:sz w:val="36"/>
      <w:lang w:val="en-GB" w:eastAsia="en-US"/>
    </w:rPr>
  </w:style>
  <w:style w:type="character" w:customStyle="1" w:styleId="Absatz-Standardschriftart3">
    <w:name w:val="Absatz-Standardschriftart3"/>
    <w:rsid w:val="001A3ABE"/>
  </w:style>
  <w:style w:type="character" w:customStyle="1" w:styleId="Char6">
    <w:name w:val="批注主题 Char"/>
    <w:uiPriority w:val="99"/>
    <w:qFormat/>
    <w:rsid w:val="001A3ABE"/>
    <w:rPr>
      <w:b/>
      <w:bCs/>
      <w:lang w:val="en-GB" w:eastAsia="en-US" w:bidi="ar-SA"/>
    </w:rPr>
  </w:style>
  <w:style w:type="character" w:customStyle="1" w:styleId="Absatz-Standardschriftart2">
    <w:name w:val="Absatz-Standardschriftart2"/>
    <w:rsid w:val="001A3ABE"/>
  </w:style>
  <w:style w:type="character" w:customStyle="1" w:styleId="3fd">
    <w:name w:val="段落フォント3"/>
    <w:rsid w:val="001A3ABE"/>
  </w:style>
  <w:style w:type="character" w:customStyle="1" w:styleId="3fe">
    <w:name w:val="コメント参照3"/>
    <w:rsid w:val="001A3ABE"/>
    <w:rPr>
      <w:sz w:val="16"/>
    </w:rPr>
  </w:style>
  <w:style w:type="character" w:customStyle="1" w:styleId="CommentSubjectChar3">
    <w:name w:val="Comment Subject Char3"/>
    <w:rsid w:val="001A3ABE"/>
    <w:rPr>
      <w:rFonts w:ascii="Times New Roman" w:hAnsi="Times New Roman" w:cs="Times New Roman" w:hint="default"/>
      <w:b/>
      <w:bCs/>
      <w:lang w:val="en-GB" w:eastAsia="en-US"/>
    </w:rPr>
  </w:style>
  <w:style w:type="character" w:customStyle="1" w:styleId="CharChar151">
    <w:name w:val="Char Char151"/>
    <w:rsid w:val="001A3ABE"/>
    <w:rPr>
      <w:rFonts w:ascii="Arial" w:hAnsi="Arial" w:cs="Arial" w:hint="default"/>
      <w:sz w:val="36"/>
      <w:lang w:val="en-GB"/>
    </w:rPr>
  </w:style>
  <w:style w:type="character" w:customStyle="1" w:styleId="CharChar131">
    <w:name w:val="Char Char131"/>
    <w:semiHidden/>
    <w:rsid w:val="001A3ABE"/>
    <w:rPr>
      <w:rFonts w:ascii="SimSun" w:eastAsia="SimSun" w:hAnsi="SimSun" w:hint="eastAsia"/>
      <w:lang w:val="en-GB" w:eastAsia="en-US" w:bidi="ar-SA"/>
    </w:rPr>
  </w:style>
  <w:style w:type="character" w:customStyle="1" w:styleId="hps">
    <w:name w:val="hps"/>
    <w:qFormat/>
    <w:rsid w:val="001A3ABE"/>
  </w:style>
  <w:style w:type="character" w:customStyle="1" w:styleId="im-content1">
    <w:name w:val="im-content1"/>
    <w:qFormat/>
    <w:rsid w:val="001A3ABE"/>
    <w:rPr>
      <w:color w:val="333333"/>
    </w:rPr>
  </w:style>
  <w:style w:type="character" w:customStyle="1" w:styleId="1ff7">
    <w:name w:val="吹き出し (文字)1"/>
    <w:uiPriority w:val="99"/>
    <w:semiHidden/>
    <w:rsid w:val="001A3ABE"/>
    <w:rPr>
      <w:rFonts w:ascii="MS Mincho" w:eastAsia="MS Mincho" w:hAnsi="Times New Roman" w:hint="eastAsia"/>
      <w:sz w:val="18"/>
      <w:szCs w:val="18"/>
      <w:lang w:val="en-GB" w:eastAsia="en-US"/>
    </w:rPr>
  </w:style>
  <w:style w:type="character" w:customStyle="1" w:styleId="1ff8">
    <w:name w:val="見出しマップ (文字)1"/>
    <w:uiPriority w:val="99"/>
    <w:semiHidden/>
    <w:rsid w:val="001A3ABE"/>
    <w:rPr>
      <w:rFonts w:ascii="MS Mincho" w:eastAsia="MS Mincho" w:hAnsi="Times New Roman" w:hint="eastAsia"/>
      <w:sz w:val="24"/>
      <w:szCs w:val="24"/>
      <w:lang w:val="en-GB" w:eastAsia="en-US"/>
    </w:rPr>
  </w:style>
  <w:style w:type="character" w:customStyle="1" w:styleId="1ff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1A3ABE"/>
    <w:rPr>
      <w:rFonts w:ascii="Times New Roman" w:eastAsia="Times New Roman" w:hAnsi="Times New Roman" w:cs="Times New Roman" w:hint="default"/>
      <w:lang w:val="en-GB" w:eastAsia="en-US"/>
    </w:rPr>
  </w:style>
  <w:style w:type="character" w:customStyle="1" w:styleId="1ffa">
    <w:name w:val="コメント文字列 (文字)1"/>
    <w:uiPriority w:val="99"/>
    <w:semiHidden/>
    <w:rsid w:val="001A3ABE"/>
    <w:rPr>
      <w:rFonts w:ascii="Times New Roman" w:eastAsia="Times New Roman" w:hAnsi="Times New Roman" w:cs="Times New Roman" w:hint="default"/>
      <w:lang w:val="en-GB" w:eastAsia="en-US"/>
    </w:rPr>
  </w:style>
  <w:style w:type="character" w:customStyle="1" w:styleId="1ffb">
    <w:name w:val="コメント内容 (文字)1"/>
    <w:uiPriority w:val="99"/>
    <w:semiHidden/>
    <w:rsid w:val="001A3ABE"/>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1A3ABE"/>
    <w:rPr>
      <w:i/>
      <w:iCs/>
      <w:color w:val="808080"/>
    </w:rPr>
  </w:style>
  <w:style w:type="character" w:customStyle="1" w:styleId="PlainTable41">
    <w:name w:val="Plain Table 41"/>
    <w:uiPriority w:val="21"/>
    <w:qFormat/>
    <w:rsid w:val="001A3ABE"/>
    <w:rPr>
      <w:b/>
      <w:bCs/>
      <w:i/>
      <w:iCs/>
      <w:color w:val="4F81BD"/>
    </w:rPr>
  </w:style>
  <w:style w:type="character" w:customStyle="1" w:styleId="PlainTable51">
    <w:name w:val="Plain Table 51"/>
    <w:uiPriority w:val="31"/>
    <w:qFormat/>
    <w:rsid w:val="001A3ABE"/>
    <w:rPr>
      <w:smallCaps/>
      <w:color w:val="C0504D"/>
      <w:u w:val="single"/>
    </w:rPr>
  </w:style>
  <w:style w:type="character" w:customStyle="1" w:styleId="TableGridLight1">
    <w:name w:val="Table Grid Light1"/>
    <w:uiPriority w:val="32"/>
    <w:qFormat/>
    <w:rsid w:val="001A3ABE"/>
    <w:rPr>
      <w:b/>
      <w:bCs/>
      <w:smallCaps/>
      <w:color w:val="C0504D"/>
      <w:spacing w:val="5"/>
      <w:u w:val="single"/>
    </w:rPr>
  </w:style>
  <w:style w:type="character" w:customStyle="1" w:styleId="aff2">
    <w:name w:val="註解文字 字元"/>
    <w:rsid w:val="001A3ABE"/>
    <w:rPr>
      <w:rFonts w:ascii="Times New Roman" w:eastAsia="Times New Roman" w:hAnsi="Times New Roman" w:cs="Times New Roman" w:hint="default"/>
      <w:lang w:val="en-GB"/>
    </w:rPr>
  </w:style>
  <w:style w:type="character" w:customStyle="1" w:styleId="1ffc">
    <w:name w:val="註解主旨 字元1"/>
    <w:rsid w:val="001A3ABE"/>
    <w:rPr>
      <w:b/>
      <w:bCs/>
      <w:lang w:val="en-GB" w:eastAsia="sv-SE"/>
    </w:rPr>
  </w:style>
  <w:style w:type="character" w:customStyle="1" w:styleId="Absatz-Standardschriftart">
    <w:name w:val="Absatz-Standardschriftart"/>
    <w:rsid w:val="001A3ABE"/>
  </w:style>
  <w:style w:type="character" w:customStyle="1" w:styleId="TF0">
    <w:name w:val="TF字符"/>
    <w:aliases w:val="left字符"/>
    <w:rsid w:val="001A3ABE"/>
    <w:rPr>
      <w:rFonts w:ascii="Arial" w:hAnsi="Arial" w:cs="Arial" w:hint="default"/>
      <w:b/>
      <w:bCs w:val="0"/>
      <w:lang w:val="en-GB" w:eastAsia="en-US"/>
    </w:rPr>
  </w:style>
  <w:style w:type="character" w:customStyle="1" w:styleId="search-word-mail">
    <w:name w:val="search-word-mail"/>
    <w:qFormat/>
    <w:rsid w:val="001A3ABE"/>
  </w:style>
  <w:style w:type="character" w:customStyle="1" w:styleId="ListChar5">
    <w:name w:val="List Char5"/>
    <w:qFormat/>
    <w:rsid w:val="001A3ABE"/>
    <w:rPr>
      <w:rFonts w:ascii="Times New Roman" w:hAnsi="Times New Roman" w:cs="Times New Roman" w:hint="default"/>
      <w:lang w:val="en-GB" w:eastAsia="en-US"/>
    </w:rPr>
  </w:style>
  <w:style w:type="character" w:customStyle="1" w:styleId="Char7">
    <w:name w:val="日期 Char"/>
    <w:uiPriority w:val="99"/>
    <w:qFormat/>
    <w:rsid w:val="001A3ABE"/>
    <w:rPr>
      <w:rFonts w:ascii="Times New Roman" w:hAnsi="Times New Roman" w:cs="Times New Roman" w:hint="default"/>
      <w:lang w:val="en-GB" w:eastAsia="en-US"/>
    </w:rPr>
  </w:style>
  <w:style w:type="character" w:customStyle="1" w:styleId="1-110">
    <w:name w:val="网格表 1 浅色 - 着色 11"/>
    <w:uiPriority w:val="31"/>
    <w:qFormat/>
    <w:rsid w:val="001A3ABE"/>
    <w:rPr>
      <w:smallCaps/>
      <w:color w:val="5A5A5A"/>
    </w:rPr>
  </w:style>
  <w:style w:type="character" w:customStyle="1" w:styleId="textbodybold1">
    <w:name w:val="textbodybold1"/>
    <w:qFormat/>
    <w:rsid w:val="001A3ABE"/>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1A3ABE"/>
    <w:rPr>
      <w:color w:val="808080"/>
    </w:rPr>
  </w:style>
  <w:style w:type="character" w:customStyle="1" w:styleId="nowrap1">
    <w:name w:val="nowrap1"/>
    <w:qFormat/>
    <w:rsid w:val="001A3ABE"/>
  </w:style>
  <w:style w:type="character" w:customStyle="1" w:styleId="shorttext">
    <w:name w:val="short_text"/>
    <w:qFormat/>
    <w:rsid w:val="001A3ABE"/>
  </w:style>
  <w:style w:type="character" w:customStyle="1" w:styleId="-110">
    <w:name w:val="浅色网格 - 着色 11"/>
    <w:uiPriority w:val="99"/>
    <w:rsid w:val="001A3ABE"/>
    <w:rPr>
      <w:color w:val="808080"/>
    </w:rPr>
  </w:style>
  <w:style w:type="character" w:customStyle="1" w:styleId="UnresolvedMention3">
    <w:name w:val="Unresolved Mention3"/>
    <w:uiPriority w:val="99"/>
    <w:qFormat/>
    <w:rsid w:val="001A3ABE"/>
    <w:rPr>
      <w:color w:val="808080"/>
      <w:shd w:val="clear" w:color="auto" w:fill="E6E6E6"/>
    </w:rPr>
  </w:style>
  <w:style w:type="character" w:customStyle="1" w:styleId="1ffd">
    <w:name w:val="未处理的提及1"/>
    <w:uiPriority w:val="52"/>
    <w:qFormat/>
    <w:rsid w:val="001A3ABE"/>
    <w:rPr>
      <w:color w:val="808080"/>
      <w:shd w:val="clear" w:color="auto" w:fill="E6E6E6"/>
    </w:rPr>
  </w:style>
  <w:style w:type="character" w:customStyle="1" w:styleId="Char30">
    <w:name w:val="批注主题 Char3"/>
    <w:qFormat/>
    <w:locked/>
    <w:rsid w:val="001A3ABE"/>
    <w:rPr>
      <w:rFonts w:ascii="Times New Roman" w:eastAsia="MS Mincho" w:hAnsi="Times New Roman" w:cs="Times New Roman" w:hint="default"/>
      <w:b/>
      <w:bCs/>
      <w:lang w:eastAsia="en-US"/>
    </w:rPr>
  </w:style>
  <w:style w:type="character" w:customStyle="1" w:styleId="Char15">
    <w:name w:val="批注主题 Char1"/>
    <w:rsid w:val="001A3ABE"/>
    <w:rPr>
      <w:rFonts w:ascii="MS Mincho" w:eastAsia="MS Mincho" w:hAnsi="MS Mincho" w:hint="eastAsia"/>
      <w:b/>
      <w:bCs/>
      <w:lang w:val="en-GB"/>
    </w:rPr>
  </w:style>
  <w:style w:type="character" w:customStyle="1" w:styleId="Char16">
    <w:name w:val="日期 Char1"/>
    <w:rsid w:val="001A3ABE"/>
    <w:rPr>
      <w:rFonts w:ascii="MS Mincho" w:eastAsia="MS Mincho" w:hAnsi="MS Mincho" w:hint="eastAsia"/>
      <w:lang w:val="en-GB"/>
    </w:rPr>
  </w:style>
  <w:style w:type="character" w:customStyle="1" w:styleId="8Char1">
    <w:name w:val="标题 8 Char1"/>
    <w:rsid w:val="001A3ABE"/>
    <w:rPr>
      <w:rFonts w:ascii="Arial" w:hAnsi="Arial" w:cs="Arial" w:hint="default"/>
      <w:sz w:val="36"/>
      <w:lang w:val="en-GB" w:eastAsia="en-US" w:bidi="ar-SA"/>
    </w:rPr>
  </w:style>
  <w:style w:type="character" w:customStyle="1" w:styleId="Char17">
    <w:name w:val="批注文字 Char1"/>
    <w:rsid w:val="001A3ABE"/>
    <w:rPr>
      <w:rFonts w:ascii="SimSun" w:eastAsia="SimSun" w:hAnsi="SimSun" w:hint="eastAsia"/>
      <w:lang w:eastAsia="en-US"/>
    </w:rPr>
  </w:style>
  <w:style w:type="character" w:customStyle="1" w:styleId="Char22">
    <w:name w:val="批注主题 Char2"/>
    <w:rsid w:val="001A3ABE"/>
    <w:rPr>
      <w:rFonts w:ascii="SimSun" w:eastAsia="SimSun" w:hAnsi="SimSun" w:hint="eastAsia"/>
      <w:b/>
      <w:bCs/>
      <w:lang w:eastAsia="en-US"/>
    </w:rPr>
  </w:style>
  <w:style w:type="character" w:customStyle="1" w:styleId="Char18">
    <w:name w:val="注释标题 Char1"/>
    <w:rsid w:val="001A3ABE"/>
    <w:rPr>
      <w:rFonts w:ascii="MS Mincho" w:eastAsia="MS Mincho" w:hAnsi="MS Mincho" w:hint="eastAsia"/>
      <w:lang w:eastAsia="en-US"/>
    </w:rPr>
  </w:style>
  <w:style w:type="character" w:customStyle="1" w:styleId="Char19">
    <w:name w:val="文档结构图 Char1"/>
    <w:semiHidden/>
    <w:rsid w:val="001A3ABE"/>
    <w:rPr>
      <w:rFonts w:ascii="Tahoma" w:hAnsi="Tahoma" w:cs="Tahoma" w:hint="default"/>
      <w:shd w:val="clear" w:color="auto" w:fill="000080"/>
      <w:lang w:val="en-GB"/>
    </w:rPr>
  </w:style>
  <w:style w:type="character" w:customStyle="1" w:styleId="Char1a">
    <w:name w:val="批注框文本 Char1"/>
    <w:uiPriority w:val="99"/>
    <w:rsid w:val="001A3ABE"/>
    <w:rPr>
      <w:rFonts w:ascii="Tahoma" w:hAnsi="Tahoma" w:cs="Tahoma" w:hint="default"/>
      <w:sz w:val="16"/>
      <w:szCs w:val="16"/>
      <w:lang w:val="en-GB"/>
    </w:rPr>
  </w:style>
  <w:style w:type="character" w:customStyle="1" w:styleId="Char1b">
    <w:name w:val="正文文本缩进 Char1"/>
    <w:rsid w:val="001A3ABE"/>
    <w:rPr>
      <w:rFonts w:ascii="Batang" w:eastAsia="Batang" w:hAnsi="Batang" w:hint="eastAsia"/>
      <w:lang w:val="en-GB"/>
    </w:rPr>
  </w:style>
  <w:style w:type="character" w:customStyle="1" w:styleId="2Char1">
    <w:name w:val="正文文本 2 Char1"/>
    <w:rsid w:val="001A3ABE"/>
    <w:rPr>
      <w:rFonts w:ascii="CG Times (WN)" w:eastAsia="Malgun Gothic" w:hAnsi="CG Times (WN)" w:hint="default"/>
      <w:i/>
      <w:iCs w:val="0"/>
      <w:lang w:val="en-GB" w:eastAsia="ko-KR"/>
    </w:rPr>
  </w:style>
  <w:style w:type="character" w:customStyle="1" w:styleId="3Char1">
    <w:name w:val="正文文本 3 Char1"/>
    <w:rsid w:val="001A3ABE"/>
    <w:rPr>
      <w:rFonts w:ascii="CG Times (WN)" w:eastAsia="Osaka" w:hAnsi="CG Times (WN)" w:hint="default"/>
      <w:color w:val="000000"/>
      <w:lang w:val="en-GB" w:eastAsia="ko-KR"/>
    </w:rPr>
  </w:style>
  <w:style w:type="character" w:customStyle="1" w:styleId="2Char10">
    <w:name w:val="正文文本缩进 2 Char1"/>
    <w:rsid w:val="001A3ABE"/>
    <w:rPr>
      <w:rFonts w:ascii="CG Times (WN)" w:eastAsia="MS Mincho" w:hAnsi="CG Times (WN)" w:hint="default"/>
      <w:lang w:val="en-GB"/>
    </w:rPr>
  </w:style>
  <w:style w:type="character" w:customStyle="1" w:styleId="HTMLChar1">
    <w:name w:val="HTML 预设格式 Char1"/>
    <w:rsid w:val="001A3ABE"/>
    <w:rPr>
      <w:rFonts w:ascii="Courier New" w:eastAsia="MS Mincho" w:hAnsi="Courier New" w:cs="Courier New" w:hint="default"/>
      <w:lang w:val="en-GB"/>
    </w:rPr>
  </w:style>
  <w:style w:type="character" w:customStyle="1" w:styleId="h48">
    <w:name w:val="h48"/>
    <w:rsid w:val="001A3ABE"/>
    <w:rPr>
      <w:rFonts w:ascii="Arial" w:hAnsi="Arial" w:cs="Arial" w:hint="default"/>
      <w:sz w:val="24"/>
      <w:lang w:val="en-GB"/>
    </w:rPr>
  </w:style>
  <w:style w:type="character" w:customStyle="1" w:styleId="h510">
    <w:name w:val="h51"/>
    <w:rsid w:val="001A3ABE"/>
    <w:rPr>
      <w:rFonts w:ascii="Arial" w:eastAsia="SimSun" w:hAnsi="Arial" w:cs="Arial" w:hint="default"/>
      <w:sz w:val="22"/>
      <w:lang w:val="en-GB" w:eastAsia="en-US" w:bidi="ar-SA"/>
    </w:rPr>
  </w:style>
  <w:style w:type="character" w:customStyle="1" w:styleId="gt-baf-word-clickable1">
    <w:name w:val="gt-baf-word-clickable1"/>
    <w:rsid w:val="001A3ABE"/>
    <w:rPr>
      <w:color w:val="000000"/>
    </w:rPr>
  </w:style>
  <w:style w:type="character" w:customStyle="1" w:styleId="aff3">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1A3ABE"/>
    <w:rPr>
      <w:rFonts w:ascii="Arial" w:hAnsi="Arial" w:cs="Arial" w:hint="default"/>
      <w:b/>
      <w:bCs w:val="0"/>
      <w:sz w:val="18"/>
      <w:lang w:val="en-GB" w:eastAsia="en-US"/>
    </w:rPr>
  </w:style>
  <w:style w:type="character" w:customStyle="1" w:styleId="Char23">
    <w:name w:val="메모 주제 Char2"/>
    <w:rsid w:val="001A3ABE"/>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1A3ABE"/>
    <w:rPr>
      <w:i/>
      <w:iCs/>
      <w:color w:val="808080"/>
    </w:rPr>
  </w:style>
  <w:style w:type="character" w:customStyle="1" w:styleId="PlainTable45">
    <w:name w:val="Plain Table 45"/>
    <w:uiPriority w:val="21"/>
    <w:qFormat/>
    <w:rsid w:val="001A3ABE"/>
    <w:rPr>
      <w:b/>
      <w:bCs/>
      <w:i/>
      <w:iCs/>
      <w:color w:val="4F81BD"/>
    </w:rPr>
  </w:style>
  <w:style w:type="character" w:customStyle="1" w:styleId="PlainTable55">
    <w:name w:val="Plain Table 55"/>
    <w:uiPriority w:val="31"/>
    <w:qFormat/>
    <w:rsid w:val="001A3ABE"/>
    <w:rPr>
      <w:smallCaps/>
      <w:color w:val="C0504D"/>
      <w:u w:val="single"/>
    </w:rPr>
  </w:style>
  <w:style w:type="character" w:customStyle="1" w:styleId="TableGridLight5">
    <w:name w:val="Table Grid Light5"/>
    <w:uiPriority w:val="32"/>
    <w:qFormat/>
    <w:rsid w:val="001A3ABE"/>
    <w:rPr>
      <w:b/>
      <w:bCs/>
      <w:smallCaps/>
      <w:color w:val="C0504D"/>
      <w:spacing w:val="5"/>
      <w:u w:val="single"/>
    </w:rPr>
  </w:style>
  <w:style w:type="character" w:customStyle="1" w:styleId="4fd">
    <w:name w:val="段落フォント4"/>
    <w:rsid w:val="001A3ABE"/>
  </w:style>
  <w:style w:type="character" w:customStyle="1" w:styleId="4fe">
    <w:name w:val="コメント参照4"/>
    <w:rsid w:val="001A3ABE"/>
    <w:rPr>
      <w:sz w:val="16"/>
    </w:rPr>
  </w:style>
  <w:style w:type="character" w:customStyle="1" w:styleId="Char1c">
    <w:name w:val="글자만 Char1"/>
    <w:uiPriority w:val="99"/>
    <w:semiHidden/>
    <w:rsid w:val="001A3ABE"/>
    <w:rPr>
      <w:rFonts w:ascii="Malgun Gothic" w:eastAsia="Malgun Gothic" w:hAnsi="Courier New" w:cs="Courier New" w:hint="eastAsia"/>
      <w:lang w:val="en-GB" w:eastAsia="en-US"/>
    </w:rPr>
  </w:style>
  <w:style w:type="character" w:customStyle="1" w:styleId="Char1d">
    <w:name w:val="미주 텍스트 Char1"/>
    <w:uiPriority w:val="99"/>
    <w:semiHidden/>
    <w:rsid w:val="001A3ABE"/>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1A3ABE"/>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1A3ABE"/>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1A3ABE"/>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1A3ABE"/>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1A3ABE"/>
    <w:rPr>
      <w:rFonts w:ascii="Times New Roman" w:eastAsia="Times New Roman" w:hAnsi="Times New Roman" w:cs="Times New Roman" w:hint="default"/>
      <w:b/>
      <w:bCs/>
      <w:lang w:val="en-GB" w:eastAsia="en-US"/>
    </w:rPr>
  </w:style>
  <w:style w:type="character" w:customStyle="1" w:styleId="CommentSubjectChar4">
    <w:name w:val="Comment Subject Char4"/>
    <w:rsid w:val="001A3ABE"/>
    <w:rPr>
      <w:rFonts w:ascii="Times New Roman" w:hAnsi="Times New Roman" w:cs="Times New Roman" w:hint="default"/>
      <w:b/>
      <w:bCs/>
      <w:lang w:val="en-GB" w:eastAsia="en-US"/>
    </w:rPr>
  </w:style>
  <w:style w:type="character" w:customStyle="1" w:styleId="Char8">
    <w:name w:val="메모 주제 Char"/>
    <w:rsid w:val="001A3ABE"/>
    <w:rPr>
      <w:rFonts w:ascii="Times New Roman" w:hAnsi="Times New Roman" w:cs="Times New Roman" w:hint="default"/>
      <w:b/>
      <w:bCs/>
      <w:lang w:val="en-GB" w:eastAsia="en-US"/>
    </w:rPr>
  </w:style>
  <w:style w:type="character" w:customStyle="1" w:styleId="Absatz-Standardschriftart5">
    <w:name w:val="Absatz-Standardschriftart5"/>
    <w:rsid w:val="001A3ABE"/>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A3ABE"/>
    <w:rPr>
      <w:rFonts w:ascii="Arial" w:eastAsia="MS Gothic" w:hAnsi="Arial" w:cs="Times New Roman" w:hint="default"/>
      <w:lang w:val="en-GB" w:eastAsia="en-US"/>
    </w:rPr>
  </w:style>
  <w:style w:type="character" w:customStyle="1" w:styleId="PlainTable32">
    <w:name w:val="Plain Table 32"/>
    <w:uiPriority w:val="19"/>
    <w:qFormat/>
    <w:rsid w:val="001A3ABE"/>
    <w:rPr>
      <w:i/>
      <w:iCs/>
      <w:color w:val="808080"/>
    </w:rPr>
  </w:style>
  <w:style w:type="character" w:customStyle="1" w:styleId="PlainTable42">
    <w:name w:val="Plain Table 42"/>
    <w:uiPriority w:val="21"/>
    <w:qFormat/>
    <w:rsid w:val="001A3ABE"/>
    <w:rPr>
      <w:b/>
      <w:bCs/>
      <w:i/>
      <w:iCs/>
      <w:color w:val="4F81BD"/>
    </w:rPr>
  </w:style>
  <w:style w:type="character" w:customStyle="1" w:styleId="PlainTable52">
    <w:name w:val="Plain Table 52"/>
    <w:uiPriority w:val="31"/>
    <w:qFormat/>
    <w:rsid w:val="001A3ABE"/>
    <w:rPr>
      <w:smallCaps/>
      <w:color w:val="C0504D"/>
      <w:u w:val="single"/>
    </w:rPr>
  </w:style>
  <w:style w:type="character" w:customStyle="1" w:styleId="TableGridLight2">
    <w:name w:val="Table Grid Light2"/>
    <w:uiPriority w:val="32"/>
    <w:qFormat/>
    <w:rsid w:val="001A3ABE"/>
    <w:rPr>
      <w:b/>
      <w:bCs/>
      <w:smallCaps/>
      <w:color w:val="C0504D"/>
      <w:spacing w:val="5"/>
      <w:u w:val="single"/>
    </w:rPr>
  </w:style>
  <w:style w:type="character" w:customStyle="1" w:styleId="Absatz-Standardschriftart6">
    <w:name w:val="Absatz-Standardschriftart6"/>
    <w:rsid w:val="001A3ABE"/>
  </w:style>
  <w:style w:type="character" w:customStyle="1" w:styleId="PlainTable33">
    <w:name w:val="Plain Table 33"/>
    <w:uiPriority w:val="19"/>
    <w:qFormat/>
    <w:rsid w:val="001A3ABE"/>
    <w:rPr>
      <w:i/>
      <w:iCs/>
      <w:color w:val="808080"/>
    </w:rPr>
  </w:style>
  <w:style w:type="character" w:customStyle="1" w:styleId="PlainTable43">
    <w:name w:val="Plain Table 43"/>
    <w:uiPriority w:val="21"/>
    <w:qFormat/>
    <w:rsid w:val="001A3ABE"/>
    <w:rPr>
      <w:b/>
      <w:bCs/>
      <w:i/>
      <w:iCs/>
      <w:color w:val="4F81BD"/>
    </w:rPr>
  </w:style>
  <w:style w:type="character" w:customStyle="1" w:styleId="PlainTable53">
    <w:name w:val="Plain Table 53"/>
    <w:uiPriority w:val="31"/>
    <w:qFormat/>
    <w:rsid w:val="001A3ABE"/>
    <w:rPr>
      <w:smallCaps/>
      <w:color w:val="C0504D"/>
      <w:u w:val="single"/>
    </w:rPr>
  </w:style>
  <w:style w:type="character" w:customStyle="1" w:styleId="TableGridLight3">
    <w:name w:val="Table Grid Light3"/>
    <w:uiPriority w:val="32"/>
    <w:qFormat/>
    <w:rsid w:val="001A3ABE"/>
    <w:rPr>
      <w:b/>
      <w:bCs/>
      <w:smallCaps/>
      <w:color w:val="C0504D"/>
      <w:spacing w:val="5"/>
      <w:u w:val="single"/>
    </w:rPr>
  </w:style>
  <w:style w:type="character" w:customStyle="1" w:styleId="Absatz-Standardschriftart7">
    <w:name w:val="Absatz-Standardschriftart7"/>
    <w:rsid w:val="001A3ABE"/>
  </w:style>
  <w:style w:type="character" w:customStyle="1" w:styleId="KommentarthemaZchn">
    <w:name w:val="Kommentarthema Zchn"/>
    <w:rsid w:val="001A3ABE"/>
    <w:rPr>
      <w:b/>
      <w:bCs/>
      <w:lang w:val="en-GB" w:eastAsia="en-US" w:bidi="ar-SA"/>
    </w:rPr>
  </w:style>
  <w:style w:type="character" w:customStyle="1" w:styleId="PlainTable34">
    <w:name w:val="Plain Table 34"/>
    <w:uiPriority w:val="19"/>
    <w:qFormat/>
    <w:rsid w:val="001A3ABE"/>
    <w:rPr>
      <w:i/>
      <w:iCs/>
      <w:color w:val="808080"/>
    </w:rPr>
  </w:style>
  <w:style w:type="character" w:customStyle="1" w:styleId="PlainTable44">
    <w:name w:val="Plain Table 44"/>
    <w:uiPriority w:val="21"/>
    <w:qFormat/>
    <w:rsid w:val="001A3ABE"/>
    <w:rPr>
      <w:b/>
      <w:bCs/>
      <w:i/>
      <w:iCs/>
      <w:color w:val="4F81BD"/>
    </w:rPr>
  </w:style>
  <w:style w:type="character" w:customStyle="1" w:styleId="PlainTable54">
    <w:name w:val="Plain Table 54"/>
    <w:uiPriority w:val="31"/>
    <w:qFormat/>
    <w:rsid w:val="001A3ABE"/>
    <w:rPr>
      <w:smallCaps/>
      <w:color w:val="C0504D"/>
      <w:u w:val="single"/>
    </w:rPr>
  </w:style>
  <w:style w:type="character" w:customStyle="1" w:styleId="TableGridLight4">
    <w:name w:val="Table Grid Light4"/>
    <w:uiPriority w:val="32"/>
    <w:qFormat/>
    <w:rsid w:val="001A3ABE"/>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A3ABE"/>
    <w:rPr>
      <w:rFonts w:ascii="Yu Gothic Light" w:eastAsia="Yu Gothic Light" w:hAnsi="Yu Gothic Light" w:cs="Times New Roman" w:hint="eastAsia"/>
      <w:sz w:val="24"/>
      <w:szCs w:val="24"/>
      <w:lang w:val="en-GB" w:eastAsia="en-US"/>
    </w:rPr>
  </w:style>
  <w:style w:type="character" w:customStyle="1" w:styleId="21e">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A3ABE"/>
    <w:rPr>
      <w:rFonts w:ascii="Yu Gothic Light" w:eastAsia="Yu Gothic Light" w:hAnsi="Yu Gothic Light" w:cs="Times New Roman" w:hint="eastAsia"/>
      <w:lang w:val="en-GB" w:eastAsia="en-US"/>
    </w:rPr>
  </w:style>
  <w:style w:type="character" w:customStyle="1" w:styleId="31d">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A3ABE"/>
    <w:rPr>
      <w:rFonts w:ascii="Yu Gothic Light" w:eastAsia="Yu Gothic Light" w:hAnsi="Yu Gothic Light" w:cs="Times New Roman" w:hint="eastAsia"/>
      <w:lang w:val="en-GB" w:eastAsia="en-US"/>
    </w:rPr>
  </w:style>
  <w:style w:type="character" w:customStyle="1" w:styleId="41c">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A3ABE"/>
    <w:rPr>
      <w:rFonts w:ascii="Times New Roman" w:eastAsia="Yu Mincho" w:hAnsi="Times New Roman" w:cs="Times New Roman" w:hint="default"/>
      <w:b/>
      <w:bCs/>
      <w:lang w:val="en-GB" w:eastAsia="en-US"/>
    </w:rPr>
  </w:style>
  <w:style w:type="character" w:customStyle="1" w:styleId="1ff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A3ABE"/>
    <w:rPr>
      <w:rFonts w:ascii="Times New Roman" w:eastAsia="Yu Mincho" w:hAnsi="Times New Roman" w:cs="Times New Roman" w:hint="default"/>
      <w:lang w:val="en-GB" w:eastAsia="en-US"/>
    </w:rPr>
  </w:style>
  <w:style w:type="character" w:customStyle="1" w:styleId="1ff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A3ABE"/>
    <w:rPr>
      <w:rFonts w:ascii="Times New Roman" w:eastAsia="Yu Mincho" w:hAnsi="Times New Roman" w:cs="Times New Roman" w:hint="default"/>
      <w:lang w:val="en-GB" w:eastAsia="en-US"/>
    </w:rPr>
  </w:style>
  <w:style w:type="character" w:customStyle="1" w:styleId="1fff0">
    <w:name w:val="註解文字 字元1"/>
    <w:uiPriority w:val="99"/>
    <w:rsid w:val="001A3ABE"/>
    <w:rPr>
      <w:lang w:eastAsia="en-US"/>
    </w:rPr>
  </w:style>
  <w:style w:type="character" w:customStyle="1" w:styleId="5f4">
    <w:name w:val="段落フォント5"/>
    <w:rsid w:val="001A3ABE"/>
  </w:style>
  <w:style w:type="character" w:customStyle="1" w:styleId="5f5">
    <w:name w:val="コメント参照5"/>
    <w:rsid w:val="001A3ABE"/>
    <w:rPr>
      <w:sz w:val="16"/>
    </w:rPr>
  </w:style>
  <w:style w:type="character" w:customStyle="1" w:styleId="Char40">
    <w:name w:val="批注主题 Char4"/>
    <w:rsid w:val="001A3ABE"/>
    <w:rPr>
      <w:b/>
      <w:bCs/>
      <w:lang w:eastAsia="en-US"/>
    </w:rPr>
  </w:style>
  <w:style w:type="character" w:customStyle="1" w:styleId="Char24">
    <w:name w:val="日期 Char2"/>
    <w:rsid w:val="001A3ABE"/>
    <w:rPr>
      <w:rFonts w:ascii="Times New Roman" w:eastAsia="Times New Roman" w:hAnsi="Times New Roman" w:cs="Times New Roman" w:hint="default"/>
      <w:lang w:val="en-GB" w:eastAsia="en-US"/>
    </w:rPr>
  </w:style>
  <w:style w:type="character" w:customStyle="1" w:styleId="Char31">
    <w:name w:val="批注框文本 Char3"/>
    <w:qFormat/>
    <w:rsid w:val="001A3ABE"/>
    <w:rPr>
      <w:rFonts w:ascii="Segoe UI" w:hAnsi="Segoe UI" w:cs="Segoe UI" w:hint="default"/>
      <w:sz w:val="18"/>
      <w:szCs w:val="18"/>
      <w:lang w:val="en-GB"/>
    </w:rPr>
  </w:style>
  <w:style w:type="character" w:customStyle="1" w:styleId="Char41">
    <w:name w:val="批注文字 Char4"/>
    <w:qFormat/>
    <w:rsid w:val="001A3ABE"/>
    <w:rPr>
      <w:lang w:val="en-GB"/>
    </w:rPr>
  </w:style>
  <w:style w:type="character" w:customStyle="1" w:styleId="Char32">
    <w:name w:val="文档结构图 Char3"/>
    <w:qFormat/>
    <w:rsid w:val="001A3ABE"/>
    <w:rPr>
      <w:rFonts w:ascii="Tahoma" w:hAnsi="Tahoma" w:cs="Tahoma" w:hint="default"/>
      <w:shd w:val="clear" w:color="auto" w:fill="000080"/>
      <w:lang w:val="en-GB"/>
    </w:rPr>
  </w:style>
  <w:style w:type="character" w:customStyle="1" w:styleId="8Char3">
    <w:name w:val="标题 8 Char3"/>
    <w:qFormat/>
    <w:rsid w:val="001A3ABE"/>
    <w:rPr>
      <w:rFonts w:ascii="Arial" w:eastAsia="SimSun" w:hAnsi="Arial" w:cs="Arial" w:hint="default"/>
      <w:sz w:val="36"/>
      <w:lang w:eastAsia="zh-CN"/>
    </w:rPr>
  </w:style>
  <w:style w:type="character" w:customStyle="1" w:styleId="9Char3">
    <w:name w:val="标题 9 Char3"/>
    <w:qFormat/>
    <w:rsid w:val="001A3ABE"/>
    <w:rPr>
      <w:rFonts w:ascii="Arial" w:eastAsia="SimSun" w:hAnsi="Arial" w:cs="Arial" w:hint="default"/>
      <w:sz w:val="36"/>
      <w:lang w:eastAsia="zh-CN"/>
    </w:rPr>
  </w:style>
  <w:style w:type="character" w:customStyle="1" w:styleId="Char33">
    <w:name w:val="纯文本 Char3"/>
    <w:qFormat/>
    <w:rsid w:val="001A3ABE"/>
    <w:rPr>
      <w:rFonts w:ascii="Courier New" w:hAnsi="Courier New" w:cs="Courier New" w:hint="default"/>
      <w:lang w:val="nb-NO"/>
    </w:rPr>
  </w:style>
  <w:style w:type="character" w:customStyle="1" w:styleId="Char1f3">
    <w:name w:val="列表 Char1"/>
    <w:qFormat/>
    <w:rsid w:val="001A3ABE"/>
    <w:rPr>
      <w:rFonts w:ascii="SimSun" w:eastAsia="SimSun" w:hAnsi="SimSun" w:hint="eastAsia"/>
      <w:lang w:eastAsia="zh-CN"/>
    </w:rPr>
  </w:style>
  <w:style w:type="character" w:customStyle="1" w:styleId="abstractlabel">
    <w:name w:val="abstractlabel"/>
    <w:rsid w:val="001A3ABE"/>
  </w:style>
  <w:style w:type="character" w:customStyle="1" w:styleId="TF2">
    <w:name w:val="TF (文字)"/>
    <w:rsid w:val="001A3ABE"/>
    <w:rPr>
      <w:rFonts w:ascii="Arial" w:hAnsi="Arial" w:cs="Arial" w:hint="default"/>
      <w:b/>
      <w:bCs w:val="0"/>
      <w:lang w:val="en-US" w:eastAsia="en-US"/>
    </w:rPr>
  </w:style>
  <w:style w:type="character" w:customStyle="1" w:styleId="B12">
    <w:name w:val="B1 (文字)"/>
    <w:uiPriority w:val="99"/>
    <w:qFormat/>
    <w:locked/>
    <w:rsid w:val="001A3ABE"/>
    <w:rPr>
      <w:lang w:val="en-GB"/>
    </w:rPr>
  </w:style>
  <w:style w:type="character" w:customStyle="1" w:styleId="NOChar2">
    <w:name w:val="NO Char2"/>
    <w:locked/>
    <w:rsid w:val="001A3ABE"/>
    <w:rPr>
      <w:lang w:eastAsia="en-US"/>
    </w:rPr>
  </w:style>
  <w:style w:type="character" w:customStyle="1" w:styleId="H10">
    <w:name w:val="H1_"/>
    <w:rsid w:val="001A3ABE"/>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uiPriority w:val="99"/>
    <w:qFormat/>
    <w:rsid w:val="001A3ABE"/>
    <w:rPr>
      <w:lang w:val="en-GB" w:eastAsia="en-US" w:bidi="ar-SA"/>
    </w:rPr>
  </w:style>
  <w:style w:type="character" w:customStyle="1" w:styleId="Heading2-">
    <w:name w:val="Heading 2-"/>
    <w:rsid w:val="001A3ABE"/>
    <w:rPr>
      <w:rFonts w:ascii="Arial" w:hAnsi="Arial" w:cs="Arial" w:hint="default"/>
      <w:sz w:val="32"/>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1A3ABE"/>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A3ABE"/>
    <w:rPr>
      <w:rFonts w:ascii="Arial" w:hAnsi="Arial" w:cs="Arial" w:hint="default"/>
      <w:sz w:val="32"/>
      <w:lang w:val="en-GB" w:eastAsia="en-US"/>
    </w:rPr>
  </w:style>
  <w:style w:type="character" w:customStyle="1" w:styleId="NoteHeadingChar1">
    <w:name w:val="Note Heading Char1"/>
    <w:rsid w:val="001A3ABE"/>
    <w:rPr>
      <w:rFonts w:ascii="MS Mincho" w:eastAsia="MS Mincho" w:hAnsi="MS Mincho" w:hint="eastAsia"/>
      <w:lang w:val="en-GB" w:eastAsia="x-none"/>
    </w:rPr>
  </w:style>
  <w:style w:type="character" w:customStyle="1" w:styleId="HTMLPreformattedChar1">
    <w:name w:val="HTML Preformatted Char1"/>
    <w:rsid w:val="001A3ABE"/>
    <w:rPr>
      <w:rFonts w:ascii="Courier New" w:eastAsia="MS Mincho" w:hAnsi="Courier New" w:cs="Courier New" w:hint="default"/>
      <w:lang w:val="en-GB" w:eastAsia="x-none"/>
    </w:rPr>
  </w:style>
  <w:style w:type="character" w:customStyle="1" w:styleId="3ff">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A3ABE"/>
    <w:rPr>
      <w:rFonts w:ascii="Arial" w:hAnsi="Arial" w:cs="Arial" w:hint="default"/>
      <w:sz w:val="28"/>
      <w:lang w:val="en-GB"/>
    </w:rPr>
  </w:style>
  <w:style w:type="character" w:customStyle="1" w:styleId="4ff">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A3ABE"/>
    <w:rPr>
      <w:rFonts w:ascii="Arial" w:hAnsi="Arial" w:cs="Arial" w:hint="default"/>
      <w:sz w:val="24"/>
      <w:lang w:val="en-GB"/>
    </w:rPr>
  </w:style>
  <w:style w:type="character" w:customStyle="1" w:styleId="Titre32">
    <w:name w:val="Titre 32"/>
    <w:rsid w:val="001A3ABE"/>
    <w:rPr>
      <w:rFonts w:ascii="Arial" w:hAnsi="Arial" w:cs="Arial" w:hint="default"/>
      <w:sz w:val="28"/>
      <w:szCs w:val="28"/>
      <w:lang w:val="en-GB" w:eastAsia="en-GB"/>
    </w:rPr>
  </w:style>
  <w:style w:type="character" w:customStyle="1" w:styleId="Titre31">
    <w:name w:val="Titre 31"/>
    <w:rsid w:val="001A3ABE"/>
    <w:rPr>
      <w:rFonts w:ascii="Arial" w:hAnsi="Arial" w:cs="Arial" w:hint="default"/>
      <w:sz w:val="28"/>
      <w:szCs w:val="28"/>
      <w:lang w:val="en-GB" w:eastAsia="en-GB"/>
    </w:rPr>
  </w:style>
  <w:style w:type="character" w:customStyle="1" w:styleId="trans">
    <w:name w:val="trans"/>
    <w:rsid w:val="001A3ABE"/>
  </w:style>
  <w:style w:type="character" w:customStyle="1" w:styleId="Head2A1">
    <w:name w:val="Head2A1"/>
    <w:rsid w:val="001A3ABE"/>
    <w:rPr>
      <w:rFonts w:ascii="Arial" w:eastAsia="MS Mincho" w:hAnsi="Arial" w:cs="Arial" w:hint="default"/>
      <w:sz w:val="32"/>
      <w:lang w:val="en-GB" w:eastAsia="en-US" w:bidi="ar-SA"/>
    </w:rPr>
  </w:style>
  <w:style w:type="character" w:customStyle="1" w:styleId="Heading7Char4">
    <w:name w:val="Heading 7 Char4"/>
    <w:aliases w:val="L7 Char1,Header 7 Char1"/>
    <w:rsid w:val="001A3ABE"/>
    <w:rPr>
      <w:rFonts w:ascii="Arial" w:eastAsia="Times New Roman" w:hAnsi="Arial" w:cs="Arial" w:hint="default"/>
    </w:rPr>
  </w:style>
  <w:style w:type="character" w:customStyle="1" w:styleId="Heading8Char4">
    <w:name w:val="Heading 8 Char4"/>
    <w:rsid w:val="001A3ABE"/>
    <w:rPr>
      <w:rFonts w:ascii="Arial" w:eastAsia="Times New Roman" w:hAnsi="Arial" w:cs="Arial" w:hint="default"/>
      <w:sz w:val="36"/>
    </w:rPr>
  </w:style>
  <w:style w:type="character" w:customStyle="1" w:styleId="Heading9Char3">
    <w:name w:val="Heading 9 Char3"/>
    <w:rsid w:val="001A3ABE"/>
    <w:rPr>
      <w:rFonts w:ascii="Arial" w:eastAsia="Times New Roman" w:hAnsi="Arial" w:cs="Arial" w:hint="default"/>
      <w:sz w:val="36"/>
    </w:rPr>
  </w:style>
  <w:style w:type="character" w:customStyle="1" w:styleId="FooterChar3">
    <w:name w:val="Footer Char3"/>
    <w:rsid w:val="001A3ABE"/>
    <w:rPr>
      <w:rFonts w:ascii="Arial" w:eastAsia="Times New Roman" w:hAnsi="Arial" w:cs="Arial" w:hint="default"/>
      <w:b/>
      <w:bCs w:val="0"/>
      <w:i/>
      <w:iCs w:val="0"/>
      <w:noProof/>
      <w:sz w:val="18"/>
    </w:rPr>
  </w:style>
  <w:style w:type="character" w:customStyle="1" w:styleId="CommentTextChar3">
    <w:name w:val="Comment Text Char3"/>
    <w:rsid w:val="001A3ABE"/>
    <w:rPr>
      <w:rFonts w:ascii="SimSun" w:eastAsia="SimSun" w:hAnsi="SimSun" w:hint="eastAsia"/>
      <w:lang w:val="en-GB"/>
    </w:rPr>
  </w:style>
  <w:style w:type="character" w:customStyle="1" w:styleId="DocumentMapChar2">
    <w:name w:val="Document Map Char2"/>
    <w:uiPriority w:val="99"/>
    <w:rsid w:val="001A3ABE"/>
    <w:rPr>
      <w:rFonts w:ascii="Tahoma" w:eastAsia="Times New Roman" w:hAnsi="Tahoma" w:cs="Tahoma" w:hint="default"/>
      <w:shd w:val="clear" w:color="auto" w:fill="000080"/>
      <w:lang w:val="en-GB"/>
    </w:rPr>
  </w:style>
  <w:style w:type="character" w:customStyle="1" w:styleId="NoteHeadingChar2">
    <w:name w:val="Note Heading Char2"/>
    <w:rsid w:val="001A3ABE"/>
    <w:rPr>
      <w:lang w:val="x-none" w:eastAsia="x-none"/>
    </w:rPr>
  </w:style>
  <w:style w:type="character" w:customStyle="1" w:styleId="PlainTextChar4">
    <w:name w:val="Plain Text Char4"/>
    <w:rsid w:val="001A3ABE"/>
    <w:rPr>
      <w:rFonts w:ascii="Courier New" w:eastAsia="SimSun" w:hAnsi="Courier New" w:cs="Courier New" w:hint="default"/>
      <w:lang w:val="nb-NO"/>
    </w:rPr>
  </w:style>
  <w:style w:type="character" w:customStyle="1" w:styleId="BalloonTextChar2">
    <w:name w:val="Balloon Text Char2"/>
    <w:uiPriority w:val="99"/>
    <w:rsid w:val="001A3ABE"/>
    <w:rPr>
      <w:rFonts w:ascii="Tahoma" w:eastAsia="Times New Roman" w:hAnsi="Tahoma" w:cs="Tahoma" w:hint="default"/>
      <w:sz w:val="16"/>
      <w:szCs w:val="16"/>
      <w:lang w:val="en-GB"/>
    </w:rPr>
  </w:style>
  <w:style w:type="character" w:customStyle="1" w:styleId="BodyTextIndentChar4">
    <w:name w:val="Body Text Indent Char4"/>
    <w:rsid w:val="001A3ABE"/>
    <w:rPr>
      <w:rFonts w:ascii="Batang" w:eastAsia="Batang" w:hAnsi="Batang" w:hint="eastAsia"/>
      <w:lang w:val="en-GB"/>
    </w:rPr>
  </w:style>
  <w:style w:type="character" w:customStyle="1" w:styleId="BodyText2Char4">
    <w:name w:val="Body Text 2 Char4"/>
    <w:rsid w:val="001A3ABE"/>
    <w:rPr>
      <w:rFonts w:ascii="CG Times (WN)" w:eastAsia="Malgun Gothic" w:hAnsi="CG Times (WN)" w:hint="default"/>
      <w:i/>
      <w:iCs w:val="0"/>
      <w:lang w:val="en-GB" w:eastAsia="ko-KR"/>
    </w:rPr>
  </w:style>
  <w:style w:type="character" w:customStyle="1" w:styleId="BodyText3Char4">
    <w:name w:val="Body Text 3 Char4"/>
    <w:rsid w:val="001A3ABE"/>
    <w:rPr>
      <w:rFonts w:ascii="CG Times (WN)" w:eastAsia="Osaka" w:hAnsi="CG Times (WN)" w:hint="default"/>
      <w:color w:val="000000"/>
      <w:lang w:val="en-GB" w:eastAsia="ko-KR"/>
    </w:rPr>
  </w:style>
  <w:style w:type="character" w:customStyle="1" w:styleId="BodyTextIndent2Char4">
    <w:name w:val="Body Text Indent 2 Char4"/>
    <w:rsid w:val="001A3ABE"/>
    <w:rPr>
      <w:rFonts w:ascii="CG Times (WN)" w:hAnsi="CG Times (WN)" w:hint="default"/>
      <w:lang w:val="en-GB"/>
    </w:rPr>
  </w:style>
  <w:style w:type="character" w:customStyle="1" w:styleId="HTMLPreformattedChar2">
    <w:name w:val="HTML Preformatted Char2"/>
    <w:rsid w:val="001A3ABE"/>
    <w:rPr>
      <w:rFonts w:ascii="Courier New" w:hAnsi="Courier New" w:cs="Courier New" w:hint="default"/>
      <w:lang w:val="en-GB" w:eastAsia="x-none"/>
    </w:rPr>
  </w:style>
  <w:style w:type="character" w:customStyle="1" w:styleId="ListChar4">
    <w:name w:val="List Char4"/>
    <w:rsid w:val="001A3ABE"/>
    <w:rPr>
      <w:rFonts w:ascii="Times New Roman" w:eastAsia="Times New Roman" w:hAnsi="Times New Roman" w:cs="Times New Roman" w:hint="default"/>
    </w:rPr>
  </w:style>
  <w:style w:type="character" w:customStyle="1" w:styleId="aff4">
    <w:name w:val="標準太字"/>
    <w:autoRedefine/>
    <w:rsid w:val="001A3ABE"/>
    <w:rPr>
      <w:b/>
      <w:bCs w:val="0"/>
    </w:rPr>
  </w:style>
  <w:style w:type="character" w:customStyle="1" w:styleId="PTK">
    <w:name w:val="PTK"/>
    <w:semiHidden/>
    <w:rsid w:val="001A3ABE"/>
    <w:rPr>
      <w:rFonts w:ascii="Arial" w:hAnsi="Arial" w:cs="Arial" w:hint="default"/>
      <w:color w:val="000080"/>
      <w:sz w:val="20"/>
      <w:szCs w:val="20"/>
    </w:rPr>
  </w:style>
  <w:style w:type="character" w:customStyle="1" w:styleId="Char25">
    <w:name w:val="批注文字 Char2"/>
    <w:qFormat/>
    <w:rsid w:val="001A3ABE"/>
    <w:rPr>
      <w:lang w:val="en-GB" w:eastAsia="en-US"/>
    </w:rPr>
  </w:style>
  <w:style w:type="character" w:customStyle="1" w:styleId="Char26">
    <w:name w:val="页脚 Char2"/>
    <w:aliases w:val="footer odd Char2,footer Char2,fo Char2,pie de página Char2,页脚 Char3"/>
    <w:rsid w:val="001A3ABE"/>
    <w:rPr>
      <w:rFonts w:ascii="Arial" w:hAnsi="Arial" w:cs="Arial" w:hint="default"/>
      <w:b/>
      <w:bCs w:val="0"/>
      <w:i/>
      <w:iCs w:val="0"/>
      <w:noProof/>
      <w:sz w:val="18"/>
    </w:rPr>
  </w:style>
  <w:style w:type="character" w:customStyle="1" w:styleId="Char34">
    <w:name w:val="批注文字 Char3"/>
    <w:uiPriority w:val="99"/>
    <w:qFormat/>
    <w:rsid w:val="001A3ABE"/>
    <w:rPr>
      <w:lang w:val="en-GB" w:eastAsia="en-US"/>
    </w:rPr>
  </w:style>
  <w:style w:type="character" w:customStyle="1" w:styleId="8Char2">
    <w:name w:val="标题 8 Char2"/>
    <w:rsid w:val="001A3ABE"/>
    <w:rPr>
      <w:rFonts w:ascii="Arial" w:eastAsia="Times New Roman" w:hAnsi="Arial" w:cs="Arial" w:hint="default"/>
      <w:sz w:val="36"/>
      <w:lang w:val="en-GB" w:eastAsia="en-GB"/>
    </w:rPr>
  </w:style>
  <w:style w:type="character" w:customStyle="1" w:styleId="9Char2">
    <w:name w:val="标题 9 Char2"/>
    <w:aliases w:val="Figure Heading Char2,FH Char2"/>
    <w:rsid w:val="001A3ABE"/>
    <w:rPr>
      <w:rFonts w:ascii="Arial" w:eastAsia="Times New Roman" w:hAnsi="Arial" w:cs="Arial" w:hint="default"/>
      <w:sz w:val="36"/>
      <w:lang w:val="en-GB" w:eastAsia="en-GB"/>
    </w:rPr>
  </w:style>
  <w:style w:type="character" w:customStyle="1" w:styleId="Char27">
    <w:name w:val="批注框文本 Char2"/>
    <w:rsid w:val="001A3ABE"/>
    <w:rPr>
      <w:rFonts w:ascii="Segoe UI" w:eastAsia="Times New Roman" w:hAnsi="Segoe UI" w:cs="Segoe UI" w:hint="default"/>
      <w:sz w:val="18"/>
      <w:szCs w:val="18"/>
      <w:lang w:val="x-none" w:eastAsia="en-GB"/>
    </w:rPr>
  </w:style>
  <w:style w:type="character" w:customStyle="1" w:styleId="Char28">
    <w:name w:val="文档结构图 Char2"/>
    <w:rsid w:val="001A3ABE"/>
    <w:rPr>
      <w:rFonts w:ascii="Tahoma" w:eastAsia="Times New Roman" w:hAnsi="Tahoma" w:cs="Tahoma" w:hint="default"/>
      <w:shd w:val="clear" w:color="auto" w:fill="000080"/>
      <w:lang w:val="en-GB" w:eastAsia="en-GB"/>
    </w:rPr>
  </w:style>
  <w:style w:type="character" w:customStyle="1" w:styleId="Char29">
    <w:name w:val="纯文本 Char2"/>
    <w:rsid w:val="001A3ABE"/>
    <w:rPr>
      <w:rFonts w:ascii="Courier New" w:eastAsia="Times New Roman" w:hAnsi="Courier New" w:cs="Courier New" w:hint="default"/>
      <w:lang w:val="nb-NO" w:eastAsia="en-GB"/>
    </w:rPr>
  </w:style>
  <w:style w:type="character" w:customStyle="1" w:styleId="opdict3lineoneresulttip">
    <w:name w:val="op_dict3_lineone_result_tip"/>
    <w:rsid w:val="001A3ABE"/>
    <w:rPr>
      <w:color w:val="999999"/>
    </w:rPr>
  </w:style>
  <w:style w:type="character" w:customStyle="1" w:styleId="c-icon">
    <w:name w:val="c-icon"/>
    <w:rsid w:val="001A3ABE"/>
  </w:style>
  <w:style w:type="character" w:customStyle="1" w:styleId="42a">
    <w:name w:val="(文字) (文字)42"/>
    <w:rsid w:val="001A3ABE"/>
    <w:rPr>
      <w:rFonts w:ascii="MS Mincho" w:eastAsia="MS Mincho" w:hAnsi="MS Mincho" w:hint="eastAsia"/>
      <w:lang w:val="en-GB" w:eastAsia="ar-SA" w:bidi="ar-SA"/>
    </w:rPr>
  </w:style>
  <w:style w:type="character" w:customStyle="1" w:styleId="CharChar221">
    <w:name w:val="Char Char221"/>
    <w:rsid w:val="001A3ABE"/>
    <w:rPr>
      <w:rFonts w:ascii="Arial" w:hAnsi="Arial" w:cs="Arial" w:hint="default"/>
      <w:b/>
      <w:bCs w:val="0"/>
      <w:i/>
      <w:iCs w:val="0"/>
      <w:noProof/>
      <w:sz w:val="18"/>
      <w:lang w:val="en-GB"/>
    </w:rPr>
  </w:style>
  <w:style w:type="character" w:customStyle="1" w:styleId="CharChar181">
    <w:name w:val="Char Char181"/>
    <w:rsid w:val="001A3ABE"/>
    <w:rPr>
      <w:rFonts w:ascii="Arial" w:hAnsi="Arial" w:cs="Arial" w:hint="default"/>
      <w:lang w:val="x-none" w:eastAsia="en-US"/>
    </w:rPr>
  </w:style>
  <w:style w:type="character" w:customStyle="1" w:styleId="CarCar41">
    <w:name w:val="Car Car41"/>
    <w:rsid w:val="001A3ABE"/>
    <w:rPr>
      <w:rFonts w:ascii="Arial" w:eastAsia="MS Mincho" w:hAnsi="Arial" w:cs="Arial" w:hint="default"/>
      <w:lang w:val="en-GB" w:eastAsia="en-US"/>
    </w:rPr>
  </w:style>
  <w:style w:type="character" w:customStyle="1" w:styleId="CarCar81">
    <w:name w:val="Car Car81"/>
    <w:rsid w:val="001A3ABE"/>
    <w:rPr>
      <w:rFonts w:ascii="Arial" w:eastAsia="MS Mincho" w:hAnsi="Arial" w:cs="Arial" w:hint="default"/>
      <w:sz w:val="36"/>
      <w:lang w:val="en-GB" w:eastAsia="en-US"/>
    </w:rPr>
  </w:style>
  <w:style w:type="character" w:customStyle="1" w:styleId="CarCar31">
    <w:name w:val="Car Car31"/>
    <w:rsid w:val="001A3ABE"/>
    <w:rPr>
      <w:rFonts w:ascii="Arial" w:eastAsia="MS Mincho" w:hAnsi="Arial" w:cs="Arial" w:hint="default"/>
      <w:sz w:val="36"/>
      <w:lang w:val="en-GB" w:eastAsia="en-US"/>
    </w:rPr>
  </w:style>
  <w:style w:type="character" w:customStyle="1" w:styleId="CarCar71">
    <w:name w:val="Car Car71"/>
    <w:rsid w:val="001A3ABE"/>
    <w:rPr>
      <w:rFonts w:ascii="MS Mincho" w:eastAsia="MS Mincho" w:hAnsi="MS Mincho" w:hint="eastAsia"/>
      <w:lang w:val="en-GB" w:eastAsia="en-US"/>
    </w:rPr>
  </w:style>
  <w:style w:type="character" w:customStyle="1" w:styleId="CarCar61">
    <w:name w:val="Car Car61"/>
    <w:rsid w:val="001A3ABE"/>
    <w:rPr>
      <w:rFonts w:ascii="Courier New" w:hAnsi="Courier New" w:cs="Courier New" w:hint="default"/>
      <w:lang w:val="nb-NO" w:eastAsia="ja-JP"/>
    </w:rPr>
  </w:style>
  <w:style w:type="character" w:customStyle="1" w:styleId="CarCar21">
    <w:name w:val="Car Car21"/>
    <w:rsid w:val="001A3ABE"/>
    <w:rPr>
      <w:rFonts w:ascii="MS Mincho" w:eastAsia="MS Mincho" w:hAnsi="MS Mincho" w:hint="eastAsia"/>
      <w:lang w:val="en-GB" w:eastAsia="ja-JP"/>
    </w:rPr>
  </w:style>
  <w:style w:type="character" w:customStyle="1" w:styleId="CarCar91">
    <w:name w:val="Car Car91"/>
    <w:rsid w:val="001A3ABE"/>
    <w:rPr>
      <w:rFonts w:ascii="Arial" w:hAnsi="Arial" w:cs="Arial" w:hint="default"/>
      <w:lang w:val="en-GB" w:eastAsia="ja-JP"/>
    </w:rPr>
  </w:style>
  <w:style w:type="character" w:customStyle="1" w:styleId="CarCar101">
    <w:name w:val="Car Car101"/>
    <w:rsid w:val="001A3ABE"/>
    <w:rPr>
      <w:rFonts w:ascii="Arial" w:hAnsi="Arial" w:cs="Arial" w:hint="default"/>
      <w:lang w:val="en-GB" w:eastAsia="ja-JP"/>
    </w:rPr>
  </w:style>
  <w:style w:type="character" w:customStyle="1" w:styleId="810">
    <w:name w:val="(文字) (文字)81"/>
    <w:rsid w:val="001A3ABE"/>
    <w:rPr>
      <w:rFonts w:ascii="Arial" w:eastAsia="MS Mincho" w:hAnsi="Arial" w:cs="Arial" w:hint="default"/>
      <w:lang w:val="en-GB" w:eastAsia="ar-SA" w:bidi="ar-SA"/>
    </w:rPr>
  </w:style>
  <w:style w:type="character" w:customStyle="1" w:styleId="711">
    <w:name w:val="(文字) (文字)71"/>
    <w:rsid w:val="001A3ABE"/>
    <w:rPr>
      <w:rFonts w:ascii="Arial" w:eastAsia="MS Mincho" w:hAnsi="Arial" w:cs="Arial" w:hint="default"/>
      <w:sz w:val="36"/>
      <w:lang w:val="en-GB" w:eastAsia="ar-SA" w:bidi="ar-SA"/>
    </w:rPr>
  </w:style>
  <w:style w:type="character" w:customStyle="1" w:styleId="610">
    <w:name w:val="(文字) (文字)61"/>
    <w:rsid w:val="001A3ABE"/>
    <w:rPr>
      <w:rFonts w:ascii="MS Mincho" w:eastAsia="MS Mincho" w:hAnsi="MS Mincho" w:hint="eastAsia"/>
      <w:lang w:val="en-GB" w:eastAsia="ar-SA" w:bidi="ar-SA"/>
    </w:rPr>
  </w:style>
  <w:style w:type="character" w:customStyle="1" w:styleId="514">
    <w:name w:val="(文字) (文字)51"/>
    <w:rsid w:val="001A3ABE"/>
    <w:rPr>
      <w:rFonts w:ascii="Courier New" w:eastAsia="MS Mincho" w:hAnsi="Courier New" w:cs="Courier New" w:hint="default"/>
      <w:lang w:val="nb-NO" w:eastAsia="ar-SA" w:bidi="ar-SA"/>
    </w:rPr>
  </w:style>
  <w:style w:type="character" w:customStyle="1" w:styleId="CharChar231">
    <w:name w:val="Char Char231"/>
    <w:rsid w:val="001A3ABE"/>
    <w:rPr>
      <w:rFonts w:ascii="Arial" w:hAnsi="Arial" w:cs="Arial" w:hint="default"/>
      <w:lang w:val="en-GB" w:eastAsia="en-US"/>
    </w:rPr>
  </w:style>
  <w:style w:type="character" w:customStyle="1" w:styleId="Titre33">
    <w:name w:val="Titre 33"/>
    <w:rsid w:val="001A3ABE"/>
    <w:rPr>
      <w:rFonts w:ascii="Arial" w:hAnsi="Arial" w:cs="Arial" w:hint="default"/>
      <w:sz w:val="28"/>
      <w:lang w:val="en-GB" w:eastAsia="en-GB"/>
    </w:rPr>
  </w:style>
  <w:style w:type="character" w:customStyle="1" w:styleId="31e">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1A3ABE"/>
    <w:rPr>
      <w:rFonts w:ascii="Arial" w:hAnsi="Arial" w:cs="Arial" w:hint="default"/>
      <w:sz w:val="28"/>
    </w:rPr>
  </w:style>
  <w:style w:type="character" w:customStyle="1" w:styleId="6e">
    <w:name w:val="段落フォント6"/>
    <w:rsid w:val="001A3ABE"/>
  </w:style>
  <w:style w:type="character" w:customStyle="1" w:styleId="6f">
    <w:name w:val="コメント参照6"/>
    <w:rsid w:val="001A3ABE"/>
    <w:rPr>
      <w:sz w:val="16"/>
    </w:rPr>
  </w:style>
  <w:style w:type="character" w:customStyle="1" w:styleId="UnresolvedMention4">
    <w:name w:val="Unresolved Mention4"/>
    <w:uiPriority w:val="99"/>
    <w:qFormat/>
    <w:rsid w:val="001A3ABE"/>
    <w:rPr>
      <w:color w:val="808080"/>
      <w:shd w:val="clear" w:color="auto" w:fill="E6E6E6"/>
    </w:rPr>
  </w:style>
  <w:style w:type="character" w:customStyle="1" w:styleId="2ff1">
    <w:name w:val="未处理的提及2"/>
    <w:uiPriority w:val="52"/>
    <w:rsid w:val="001A3ABE"/>
    <w:rPr>
      <w:color w:val="808080"/>
      <w:shd w:val="clear" w:color="auto" w:fill="E6E6E6"/>
    </w:rPr>
  </w:style>
  <w:style w:type="character" w:customStyle="1" w:styleId="1fff1">
    <w:name w:val="フッター (文字)1"/>
    <w:aliases w:val="footer odd (文字)1,footer (文字)1,fo (文字)1,pie de página (文字)1"/>
    <w:semiHidden/>
    <w:rsid w:val="001A3ABE"/>
    <w:rPr>
      <w:rFonts w:ascii="Times New Roman" w:eastAsia="Times New Roman" w:hAnsi="Times New Roman" w:cs="Times New Roman" w:hint="default"/>
      <w:lang w:eastAsia="en-GB"/>
    </w:rPr>
  </w:style>
  <w:style w:type="character" w:customStyle="1" w:styleId="1fff2">
    <w:name w:val="表題 (文字)1"/>
    <w:aliases w:val="Section Header (文字)1"/>
    <w:rsid w:val="001A3ABE"/>
    <w:rPr>
      <w:rFonts w:ascii="Calibri Light" w:eastAsia="Yu Gothic Light" w:hAnsi="Calibri Light" w:cs="Times New Roman" w:hint="default"/>
      <w:b/>
      <w:bCs/>
      <w:kern w:val="28"/>
      <w:sz w:val="32"/>
      <w:szCs w:val="32"/>
      <w:lang w:eastAsia="en-US"/>
    </w:rPr>
  </w:style>
  <w:style w:type="character" w:customStyle="1" w:styleId="7d">
    <w:name w:val="段落フォント7"/>
    <w:rsid w:val="001A3ABE"/>
  </w:style>
  <w:style w:type="character" w:customStyle="1" w:styleId="7e">
    <w:name w:val="コメント参照7"/>
    <w:rsid w:val="001A3ABE"/>
    <w:rPr>
      <w:sz w:val="16"/>
    </w:rPr>
  </w:style>
  <w:style w:type="character" w:customStyle="1" w:styleId="CharChar42">
    <w:name w:val="Char Char42"/>
    <w:qFormat/>
    <w:rsid w:val="001A3ABE"/>
    <w:rPr>
      <w:rFonts w:ascii="Yu Gothic Light" w:eastAsia="Yu Gothic Light" w:hAnsi="Yu Gothic Light" w:cs="Yu Gothic Light" w:hint="eastAsia"/>
      <w:lang w:val="nb-NO" w:eastAsia="ja-JP" w:bidi="ar-SA"/>
    </w:rPr>
  </w:style>
  <w:style w:type="character" w:customStyle="1" w:styleId="CharChar72">
    <w:name w:val="Char Char72"/>
    <w:qFormat/>
    <w:rsid w:val="001A3ABE"/>
    <w:rPr>
      <w:rFonts w:ascii="Calibri" w:hAnsi="Calibri" w:cs="Calibri" w:hint="default"/>
      <w:shd w:val="clear" w:color="auto" w:fill="000080"/>
      <w:lang w:val="en-GB" w:eastAsia="en-US"/>
    </w:rPr>
  </w:style>
  <w:style w:type="character" w:customStyle="1" w:styleId="CharChar102">
    <w:name w:val="Char Char102"/>
    <w:qFormat/>
    <w:rsid w:val="001A3ABE"/>
    <w:rPr>
      <w:rFonts w:ascii="Osaka" w:eastAsia="Osaka" w:hAnsi="Osaka" w:cs="Osaka" w:hint="eastAsia"/>
      <w:lang w:val="en-GB" w:eastAsia="en-US"/>
    </w:rPr>
  </w:style>
  <w:style w:type="character" w:customStyle="1" w:styleId="CharChar92">
    <w:name w:val="Char Char92"/>
    <w:qFormat/>
    <w:rsid w:val="001A3ABE"/>
    <w:rPr>
      <w:rFonts w:ascii="Calibri" w:hAnsi="Calibri" w:cs="Calibri" w:hint="default"/>
      <w:sz w:val="16"/>
      <w:szCs w:val="16"/>
      <w:lang w:val="en-GB" w:eastAsia="en-US"/>
    </w:rPr>
  </w:style>
  <w:style w:type="character" w:customStyle="1" w:styleId="CharChar82">
    <w:name w:val="Char Char82"/>
    <w:semiHidden/>
    <w:qFormat/>
    <w:rsid w:val="001A3ABE"/>
    <w:rPr>
      <w:rFonts w:ascii="Osaka" w:eastAsia="Osaka" w:hAnsi="Osaka" w:cs="Osaka" w:hint="eastAsia"/>
      <w:b/>
      <w:bCs/>
      <w:lang w:val="en-GB" w:eastAsia="en-US"/>
    </w:rPr>
  </w:style>
  <w:style w:type="character" w:customStyle="1" w:styleId="CharChar292">
    <w:name w:val="Char Char292"/>
    <w:qFormat/>
    <w:rsid w:val="001A3ABE"/>
    <w:rPr>
      <w:rFonts w:ascii="Helvetica" w:hAnsi="Helvetica" w:cs="Helvetica" w:hint="default"/>
      <w:sz w:val="36"/>
      <w:lang w:val="en-GB" w:eastAsia="en-US" w:bidi="ar-SA"/>
    </w:rPr>
  </w:style>
  <w:style w:type="character" w:customStyle="1" w:styleId="CharChar282">
    <w:name w:val="Char Char282"/>
    <w:qFormat/>
    <w:rsid w:val="001A3ABE"/>
    <w:rPr>
      <w:rFonts w:ascii="Helvetica" w:hAnsi="Helvetica" w:cs="Helvetica" w:hint="default"/>
      <w:sz w:val="32"/>
      <w:lang w:val="en-GB"/>
    </w:rPr>
  </w:style>
  <w:style w:type="character" w:customStyle="1" w:styleId="ZchnZchn52">
    <w:name w:val="Zchn Zchn52"/>
    <w:qFormat/>
    <w:rsid w:val="001A3ABE"/>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1A3ABE"/>
    <w:rPr>
      <w:color w:val="808080"/>
      <w:shd w:val="clear" w:color="auto" w:fill="E6E6E6"/>
    </w:rPr>
  </w:style>
  <w:style w:type="character" w:customStyle="1" w:styleId="tlid-translation">
    <w:name w:val="tlid-translation"/>
    <w:rsid w:val="001A3ABE"/>
  </w:style>
  <w:style w:type="character" w:customStyle="1" w:styleId="3ff0">
    <w:name w:val="未处理的提及3"/>
    <w:uiPriority w:val="52"/>
    <w:rsid w:val="001A3ABE"/>
    <w:rPr>
      <w:color w:val="808080"/>
      <w:shd w:val="clear" w:color="auto" w:fill="E6E6E6"/>
    </w:rPr>
  </w:style>
  <w:style w:type="character" w:customStyle="1" w:styleId="UnresolvedMention5">
    <w:name w:val="Unresolved Mention5"/>
    <w:uiPriority w:val="99"/>
    <w:rsid w:val="001A3ABE"/>
    <w:rPr>
      <w:color w:val="808080"/>
      <w:shd w:val="clear" w:color="auto" w:fill="E6E6E6"/>
    </w:rPr>
  </w:style>
  <w:style w:type="character" w:customStyle="1" w:styleId="ColorfulGrid-Accent1Char1">
    <w:name w:val="Colorful Grid - Accent 1 Char1"/>
    <w:uiPriority w:val="29"/>
    <w:rsid w:val="001A3ABE"/>
    <w:rPr>
      <w:rFonts w:ascii="Arial" w:eastAsia="PMingLiU" w:hAnsi="Arial" w:cs="Arial" w:hint="default"/>
      <w:i/>
      <w:iCs/>
      <w:color w:val="000000"/>
      <w:lang w:val="en-GB" w:eastAsia="en-GB"/>
    </w:rPr>
  </w:style>
  <w:style w:type="table" w:styleId="ColorfulList-Accent1">
    <w:name w:val="Colorful List Accent 1"/>
    <w:basedOn w:val="TableNormal"/>
    <w:link w:val="ColorfulList-Accent1Char"/>
    <w:uiPriority w:val="34"/>
    <w:unhideWhenUsed/>
    <w:rsid w:val="001A3ABE"/>
    <w:rPr>
      <w:rFonts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locked/>
    <w:rsid w:val="001A3ABE"/>
    <w:rPr>
      <w:rFonts w:ascii="Calibri" w:eastAsia="Calibri" w:hAnsi="Calibri" w:cs="Calibri" w:hint="default"/>
      <w:sz w:val="22"/>
      <w:szCs w:val="22"/>
      <w:lang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1A3ABE"/>
    <w:rPr>
      <w:rFonts w:ascii="Times New Roman" w:eastAsia="Times New Roman" w:hAnsi="Times New Roman" w:cs="Times New Roman" w:hint="default"/>
      <w:b/>
      <w:bCs/>
      <w:kern w:val="44"/>
      <w:sz w:val="44"/>
      <w:szCs w:val="44"/>
      <w:lang w:val="en-GB" w:eastAsia="en-GB"/>
    </w:rPr>
  </w:style>
  <w:style w:type="character" w:customStyle="1" w:styleId="21f">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1A3ABE"/>
    <w:rPr>
      <w:rFonts w:ascii="Cambria" w:eastAsia="SimSun" w:hAnsi="Cambria" w:cs="Times New Roman" w:hint="default"/>
      <w:b/>
      <w:bCs/>
      <w:sz w:val="32"/>
      <w:szCs w:val="32"/>
      <w:lang w:val="en-GB" w:eastAsia="en-GB"/>
    </w:rPr>
  </w:style>
  <w:style w:type="character" w:customStyle="1" w:styleId="41d">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1A3ABE"/>
    <w:rPr>
      <w:rFonts w:ascii="Cambria" w:eastAsia="SimSun" w:hAnsi="Cambria" w:cs="Times New Roman" w:hint="default"/>
      <w:b/>
      <w:bCs/>
      <w:sz w:val="28"/>
      <w:szCs w:val="28"/>
      <w:lang w:val="en-GB" w:eastAsia="en-GB"/>
    </w:rPr>
  </w:style>
  <w:style w:type="character" w:customStyle="1" w:styleId="515">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1A3ABE"/>
    <w:rPr>
      <w:rFonts w:ascii="Times New Roman" w:eastAsia="Times New Roman" w:hAnsi="Times New Roman" w:cs="Times New Roman" w:hint="default"/>
      <w:b/>
      <w:bCs/>
      <w:sz w:val="28"/>
      <w:szCs w:val="28"/>
      <w:lang w:val="en-GB" w:eastAsia="en-GB"/>
    </w:rPr>
  </w:style>
  <w:style w:type="character" w:customStyle="1" w:styleId="1fff3">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1A3ABE"/>
    <w:rPr>
      <w:rFonts w:ascii="Times New Roman" w:eastAsia="Times New Roman" w:hAnsi="Times New Roman" w:cs="Times New Roman" w:hint="default"/>
      <w:sz w:val="18"/>
      <w:szCs w:val="18"/>
      <w:lang w:val="en-GB" w:eastAsia="en-GB"/>
    </w:rPr>
  </w:style>
  <w:style w:type="character" w:customStyle="1" w:styleId="1fff4">
    <w:name w:val="页脚 字符1"/>
    <w:aliases w:val="footer odd 字符1,footer 字符1,fo 字符1,pie de página 字符1"/>
    <w:qFormat/>
    <w:rsid w:val="001A3ABE"/>
    <w:rPr>
      <w:rFonts w:ascii="Times New Roman" w:eastAsia="Times New Roman" w:hAnsi="Times New Roman" w:cs="Times New Roman" w:hint="default"/>
      <w:sz w:val="18"/>
      <w:szCs w:val="18"/>
      <w:lang w:val="en-GB" w:eastAsia="en-GB"/>
    </w:rPr>
  </w:style>
  <w:style w:type="character" w:customStyle="1" w:styleId="1fff5">
    <w:name w:val="标题 字符1"/>
    <w:aliases w:val="Section Header 字符1"/>
    <w:qFormat/>
    <w:rsid w:val="001A3ABE"/>
    <w:rPr>
      <w:rFonts w:ascii="Cambria" w:eastAsia="SimSun" w:hAnsi="Cambria" w:cs="Times New Roman" w:hint="default"/>
      <w:b/>
      <w:bCs/>
      <w:sz w:val="32"/>
      <w:szCs w:val="32"/>
      <w:lang w:val="en-GB" w:eastAsia="en-US"/>
    </w:rPr>
  </w:style>
  <w:style w:type="character" w:customStyle="1" w:styleId="1fff6">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1A3ABE"/>
    <w:rPr>
      <w:rFonts w:ascii="Times New Roman" w:hAnsi="Times New Roman" w:cs="Times New Roman" w:hint="default"/>
      <w:lang w:val="en-GB" w:eastAsia="en-US"/>
    </w:rPr>
  </w:style>
  <w:style w:type="character" w:customStyle="1" w:styleId="ColorfulGrid-Accent1Char2">
    <w:name w:val="Colorful Grid - Accent 1 Char2"/>
    <w:uiPriority w:val="29"/>
    <w:rsid w:val="001A3ABE"/>
    <w:rPr>
      <w:rFonts w:ascii="Arial" w:eastAsia="PMingLiU" w:hAnsi="Arial" w:cs="Arial" w:hint="default"/>
      <w:i/>
      <w:iCs/>
      <w:color w:val="000000"/>
      <w:lang w:val="en-GB" w:eastAsia="en-GB"/>
    </w:rPr>
  </w:style>
  <w:style w:type="character" w:customStyle="1" w:styleId="5f6">
    <w:name w:val="未处理的提及5"/>
    <w:uiPriority w:val="52"/>
    <w:rsid w:val="001A3ABE"/>
    <w:rPr>
      <w:color w:val="808080"/>
      <w:shd w:val="clear" w:color="auto" w:fill="E6E6E6"/>
    </w:rPr>
  </w:style>
  <w:style w:type="character" w:customStyle="1" w:styleId="4ff0">
    <w:name w:val="未处理的提及4"/>
    <w:uiPriority w:val="52"/>
    <w:rsid w:val="001A3ABE"/>
    <w:rPr>
      <w:color w:val="808080"/>
      <w:shd w:val="clear" w:color="auto" w:fill="E6E6E6"/>
    </w:rPr>
  </w:style>
  <w:style w:type="character" w:customStyle="1" w:styleId="FooterChar4">
    <w:name w:val="Footer Char4"/>
    <w:aliases w:val="footer odd Char3,footer Char3,fo Char3,pie de página Char3"/>
    <w:qFormat/>
    <w:locked/>
    <w:rsid w:val="001A3ABE"/>
    <w:rPr>
      <w:rFonts w:ascii="Arial" w:hAnsi="Arial" w:cs="Arial" w:hint="default"/>
      <w:b/>
      <w:bCs w:val="0"/>
      <w:i/>
      <w:iCs w:val="0"/>
      <w:noProof/>
      <w:sz w:val="18"/>
      <w:lang w:eastAsia="en-US"/>
    </w:rPr>
  </w:style>
  <w:style w:type="character" w:customStyle="1" w:styleId="MTDisplayEquationChar">
    <w:name w:val="MTDisplayEquation Char"/>
    <w:locked/>
    <w:rsid w:val="001A3ABE"/>
  </w:style>
  <w:style w:type="character" w:customStyle="1" w:styleId="Heading8Char5">
    <w:name w:val="Heading 8 Char5"/>
    <w:locked/>
    <w:rsid w:val="001A3ABE"/>
    <w:rPr>
      <w:rFonts w:ascii="Arial" w:eastAsia="SimSun" w:hAnsi="Arial" w:cs="Arial" w:hint="default"/>
      <w:sz w:val="36"/>
      <w:lang w:eastAsia="en-US"/>
    </w:rPr>
  </w:style>
  <w:style w:type="character" w:customStyle="1" w:styleId="Char9">
    <w:name w:val="纯文本 Char"/>
    <w:uiPriority w:val="99"/>
    <w:qFormat/>
    <w:rsid w:val="001A3ABE"/>
    <w:rPr>
      <w:rFonts w:ascii="SimSun" w:eastAsia="SimSun" w:hAnsi="Courier New" w:cs="Courier New" w:hint="eastAsia"/>
      <w:sz w:val="21"/>
      <w:szCs w:val="21"/>
      <w:lang w:val="en-GB" w:eastAsia="en-US"/>
    </w:rPr>
  </w:style>
  <w:style w:type="character" w:customStyle="1" w:styleId="PlainTextChar5">
    <w:name w:val="Plain Text Char5"/>
    <w:locked/>
    <w:rsid w:val="001A3ABE"/>
    <w:rPr>
      <w:rFonts w:ascii="Courier New" w:eastAsia="Malgun Gothic" w:hAnsi="Courier New" w:cs="Courier New" w:hint="default"/>
      <w:lang w:val="nb-NO"/>
    </w:rPr>
  </w:style>
  <w:style w:type="character" w:customStyle="1" w:styleId="BodyText2Char5">
    <w:name w:val="Body Text 2 Char5"/>
    <w:uiPriority w:val="99"/>
    <w:locked/>
    <w:rsid w:val="001A3ABE"/>
    <w:rPr>
      <w:rFonts w:ascii="Malgun Gothic" w:eastAsia="Malgun Gothic" w:hAnsi="Malgun Gothic" w:hint="eastAsia"/>
      <w:lang w:eastAsia="ja-JP"/>
    </w:rPr>
  </w:style>
  <w:style w:type="character" w:customStyle="1" w:styleId="BodyText3Char5">
    <w:name w:val="Body Text 3 Char5"/>
    <w:uiPriority w:val="99"/>
    <w:locked/>
    <w:rsid w:val="001A3ABE"/>
    <w:rPr>
      <w:rFonts w:ascii="Malgun Gothic" w:eastAsia="Malgun Gothic" w:hAnsi="Malgun Gothic" w:hint="eastAsia"/>
      <w:lang w:eastAsia="ja-JP"/>
    </w:rPr>
  </w:style>
  <w:style w:type="character" w:customStyle="1" w:styleId="NoteHeadingChar3">
    <w:name w:val="Note Heading Char3"/>
    <w:locked/>
    <w:rsid w:val="001A3ABE"/>
    <w:rPr>
      <w:lang w:val="x-none" w:eastAsia="x-none"/>
    </w:rPr>
  </w:style>
  <w:style w:type="character" w:customStyle="1" w:styleId="BodyTextIndent2Char5">
    <w:name w:val="Body Text Indent 2 Char5"/>
    <w:uiPriority w:val="99"/>
    <w:locked/>
    <w:rsid w:val="001A3ABE"/>
    <w:rPr>
      <w:rFonts w:ascii="CG Times (WN)" w:hAnsi="CG Times (WN)" w:hint="default"/>
    </w:rPr>
  </w:style>
  <w:style w:type="character" w:customStyle="1" w:styleId="HTMLPreformattedChar3">
    <w:name w:val="HTML Preformatted Char3"/>
    <w:locked/>
    <w:rsid w:val="001A3ABE"/>
    <w:rPr>
      <w:rFonts w:ascii="Courier New" w:hAnsi="Courier New" w:cs="Courier New" w:hint="default"/>
      <w:lang w:eastAsia="x-none"/>
    </w:rPr>
  </w:style>
  <w:style w:type="character" w:customStyle="1" w:styleId="3Char">
    <w:name w:val="标题 3 Char"/>
    <w:aliases w:val="Heading 3 3GPP Char,Heading 3 Char Char,Heading 3 Char1 Char Char,Heading 3 Char Char Char Char,Heading 3 Char1 Char Char Char Char,Heading 3 Char Char Char Char Char Char"/>
    <w:qFormat/>
    <w:rsid w:val="001A3ABE"/>
    <w:rPr>
      <w:rFonts w:ascii="Arial" w:hAnsi="Arial" w:cs="Arial" w:hint="default"/>
      <w:sz w:val="28"/>
      <w:lang w:val="en-GB"/>
    </w:rPr>
  </w:style>
  <w:style w:type="character" w:customStyle="1" w:styleId="6Char">
    <w:name w:val="标题 6 Char"/>
    <w:qFormat/>
    <w:rsid w:val="001A3ABE"/>
    <w:rPr>
      <w:rFonts w:ascii="Arial" w:hAnsi="Arial" w:cs="Arial" w:hint="default"/>
      <w:lang w:val="en-GB"/>
    </w:rPr>
  </w:style>
  <w:style w:type="character" w:customStyle="1" w:styleId="7Char">
    <w:name w:val="标题 7 Char"/>
    <w:qFormat/>
    <w:rsid w:val="001A3ABE"/>
    <w:rPr>
      <w:rFonts w:ascii="Arial" w:hAnsi="Arial" w:cs="Arial" w:hint="default"/>
      <w:lang w:val="en-GB"/>
    </w:rPr>
  </w:style>
  <w:style w:type="character" w:customStyle="1" w:styleId="8Char">
    <w:name w:val="标题 8 Char"/>
    <w:aliases w:val="Table Heading Char"/>
    <w:uiPriority w:val="99"/>
    <w:qFormat/>
    <w:rsid w:val="001A3ABE"/>
    <w:rPr>
      <w:rFonts w:ascii="Arial" w:hAnsi="Arial" w:cs="Arial" w:hint="default"/>
      <w:sz w:val="36"/>
      <w:lang w:val="en-GB"/>
    </w:rPr>
  </w:style>
  <w:style w:type="character" w:customStyle="1" w:styleId="9Char">
    <w:name w:val="标题 9 Char"/>
    <w:uiPriority w:val="99"/>
    <w:qFormat/>
    <w:rsid w:val="001A3ABE"/>
    <w:rPr>
      <w:rFonts w:ascii="Arial" w:hAnsi="Arial" w:cs="Arial" w:hint="default"/>
      <w:sz w:val="36"/>
      <w:lang w:val="en-GB"/>
    </w:rPr>
  </w:style>
  <w:style w:type="character" w:customStyle="1" w:styleId="Chara">
    <w:name w:val="页脚 Char"/>
    <w:qFormat/>
    <w:rsid w:val="001A3ABE"/>
    <w:rPr>
      <w:rFonts w:ascii="Arial" w:hAnsi="Arial" w:cs="Arial" w:hint="default"/>
      <w:b/>
      <w:bCs w:val="0"/>
      <w:i/>
      <w:iCs w:val="0"/>
      <w:noProof/>
      <w:sz w:val="18"/>
    </w:rPr>
  </w:style>
  <w:style w:type="character" w:customStyle="1" w:styleId="Charb">
    <w:name w:val="列表 Char"/>
    <w:qFormat/>
    <w:rsid w:val="001A3ABE"/>
    <w:rPr>
      <w:lang w:val="en-GB"/>
    </w:rPr>
  </w:style>
  <w:style w:type="character" w:customStyle="1" w:styleId="Charc">
    <w:name w:val="文档结构图 Char"/>
    <w:uiPriority w:val="99"/>
    <w:qFormat/>
    <w:rsid w:val="001A3ABE"/>
    <w:rPr>
      <w:rFonts w:ascii="Tahoma" w:hAnsi="Tahoma" w:cs="Tahoma" w:hint="default"/>
      <w:lang w:val="en-GB" w:eastAsia="en-US"/>
    </w:rPr>
  </w:style>
  <w:style w:type="character" w:customStyle="1" w:styleId="Chard">
    <w:name w:val="批注框文本 Char"/>
    <w:uiPriority w:val="99"/>
    <w:qFormat/>
    <w:rsid w:val="001A3ABE"/>
    <w:rPr>
      <w:rFonts w:ascii="Tahoma" w:hAnsi="Tahoma" w:cs="Tahoma" w:hint="default"/>
      <w:sz w:val="16"/>
      <w:szCs w:val="16"/>
      <w:lang w:val="en-GB" w:eastAsia="en-GB" w:bidi="ar-SA"/>
    </w:rPr>
  </w:style>
  <w:style w:type="character" w:customStyle="1" w:styleId="Chare">
    <w:name w:val="批注文字 Char"/>
    <w:uiPriority w:val="99"/>
    <w:qFormat/>
    <w:rsid w:val="001A3ABE"/>
    <w:rPr>
      <w:lang w:val="en-GB" w:eastAsia="x-none"/>
    </w:rPr>
  </w:style>
  <w:style w:type="character" w:customStyle="1" w:styleId="h49">
    <w:name w:val="h49"/>
    <w:rsid w:val="001A3ABE"/>
    <w:rPr>
      <w:rFonts w:ascii="Arial" w:hAnsi="Arial" w:cs="Arial" w:hint="default"/>
      <w:sz w:val="24"/>
      <w:lang w:val="en-GB"/>
    </w:rPr>
  </w:style>
  <w:style w:type="character" w:customStyle="1" w:styleId="h52">
    <w:name w:val="h52"/>
    <w:rsid w:val="001A3ABE"/>
    <w:rPr>
      <w:rFonts w:ascii="Arial" w:eastAsia="SimSun" w:hAnsi="Arial" w:cs="Arial" w:hint="default"/>
      <w:sz w:val="22"/>
      <w:lang w:val="en-GB" w:eastAsia="en-US" w:bidi="ar-SA"/>
    </w:rPr>
  </w:style>
  <w:style w:type="character" w:customStyle="1" w:styleId="Head2A2">
    <w:name w:val="Head2A2"/>
    <w:rsid w:val="001A3ABE"/>
    <w:rPr>
      <w:rFonts w:ascii="Arial" w:eastAsia="MS Mincho" w:hAnsi="Arial" w:cs="Arial" w:hint="default"/>
      <w:sz w:val="32"/>
      <w:lang w:val="en-GB" w:eastAsia="en-US" w:bidi="ar-SA"/>
    </w:rPr>
  </w:style>
  <w:style w:type="character" w:customStyle="1" w:styleId="EditorsNoteChar2">
    <w:name w:val="Editor's Note Char2"/>
    <w:aliases w:val="EN Char1"/>
    <w:qFormat/>
    <w:rsid w:val="001A3ABE"/>
    <w:rPr>
      <w:rFonts w:ascii="Times New Roman" w:eastAsia="Times New Roman" w:hAnsi="Times New Roman" w:cs="Times New Roman" w:hint="default"/>
      <w:color w:val="FF0000"/>
      <w:lang w:eastAsia="en-US"/>
    </w:rPr>
  </w:style>
  <w:style w:type="character" w:customStyle="1" w:styleId="Char50">
    <w:name w:val="批注主题 Char5"/>
    <w:rsid w:val="001A3ABE"/>
    <w:rPr>
      <w:b/>
      <w:bCs/>
      <w:lang w:val="en-GB"/>
    </w:rPr>
  </w:style>
  <w:style w:type="character" w:customStyle="1" w:styleId="FootnoteTextChar2">
    <w:name w:val="Footnote Text Char2"/>
    <w:rsid w:val="001A3ABE"/>
    <w:rPr>
      <w:rFonts w:ascii="Times New Roman" w:eastAsia="Times New Roman" w:hAnsi="Times New Roman" w:cs="Times New Roman" w:hint="default"/>
      <w:sz w:val="16"/>
      <w:lang w:val="en-GB"/>
    </w:rPr>
  </w:style>
  <w:style w:type="character" w:customStyle="1" w:styleId="Char35">
    <w:name w:val="日期 Char3"/>
    <w:qFormat/>
    <w:rsid w:val="001A3ABE"/>
    <w:rPr>
      <w:lang w:val="en-GB" w:eastAsia="x-none"/>
    </w:rPr>
  </w:style>
  <w:style w:type="character" w:customStyle="1" w:styleId="Char1f4">
    <w:name w:val="脚注文本 Char1"/>
    <w:aliases w:val="footnote text41 Char1"/>
    <w:uiPriority w:val="99"/>
    <w:qFormat/>
    <w:rsid w:val="001A3ABE"/>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1A3ABE"/>
    <w:rPr>
      <w:rFonts w:ascii="Times New Roman" w:hAnsi="Times New Roman" w:cs="Times New Roman" w:hint="default"/>
      <w:b/>
      <w:bCs/>
      <w:lang w:val="en-GB" w:eastAsia="en-US"/>
    </w:rPr>
  </w:style>
  <w:style w:type="character" w:customStyle="1" w:styleId="aff5">
    <w:name w:val="文档结构图 字符"/>
    <w:qFormat/>
    <w:rsid w:val="001A3ABE"/>
    <w:rPr>
      <w:rFonts w:ascii="SimSun" w:eastAsia="SimSun" w:hAnsi="SimSun" w:hint="eastAsia"/>
      <w:sz w:val="18"/>
      <w:szCs w:val="18"/>
      <w:lang w:val="en-GB" w:eastAsia="en-US"/>
    </w:rPr>
  </w:style>
  <w:style w:type="character" w:customStyle="1" w:styleId="aff6">
    <w:name w:val="页脚 字符"/>
    <w:aliases w:val="footer odd 字符,footer 字符,fo 字符,pie de página 字符"/>
    <w:qFormat/>
    <w:rsid w:val="001A3ABE"/>
    <w:rPr>
      <w:rFonts w:ascii="Arial" w:eastAsia="Times New Roman" w:hAnsi="Arial" w:cs="Arial" w:hint="default"/>
      <w:b/>
      <w:bCs w:val="0"/>
      <w:i/>
      <w:iCs w:val="0"/>
      <w:noProof/>
      <w:sz w:val="18"/>
    </w:rPr>
  </w:style>
  <w:style w:type="character" w:customStyle="1" w:styleId="aff7">
    <w:name w:val="批注框文本 字符"/>
    <w:qFormat/>
    <w:rsid w:val="001A3ABE"/>
    <w:rPr>
      <w:sz w:val="18"/>
      <w:szCs w:val="18"/>
      <w:lang w:val="en-GB" w:eastAsia="en-US"/>
    </w:rPr>
  </w:style>
  <w:style w:type="character" w:customStyle="1" w:styleId="aff8">
    <w:name w:val="批注文字 字符"/>
    <w:qFormat/>
    <w:rsid w:val="001A3ABE"/>
    <w:rPr>
      <w:rFonts w:ascii="MS Mincho" w:eastAsia="MS Mincho" w:hAnsi="MS Mincho" w:hint="eastAsia"/>
      <w:lang w:val="x-none" w:eastAsia="en-US"/>
    </w:rPr>
  </w:style>
  <w:style w:type="character" w:customStyle="1" w:styleId="aff9">
    <w:name w:val="批注主题 字符"/>
    <w:qFormat/>
    <w:rsid w:val="001A3ABE"/>
    <w:rPr>
      <w:rFonts w:ascii="MS Mincho" w:eastAsia="MS Mincho" w:hAnsi="MS Mincho" w:hint="eastAsia"/>
      <w:b/>
      <w:bCs/>
      <w:lang w:val="x-none" w:eastAsia="en-US"/>
    </w:rPr>
  </w:style>
  <w:style w:type="character" w:customStyle="1" w:styleId="1fff7">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A3ABE"/>
    <w:rPr>
      <w:rFonts w:ascii="Arial" w:eastAsia="Times New Roman" w:hAnsi="Arial" w:cs="Arial" w:hint="default"/>
      <w:sz w:val="36"/>
    </w:rPr>
  </w:style>
  <w:style w:type="character" w:customStyle="1" w:styleId="aff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A3ABE"/>
    <w:rPr>
      <w:rFonts w:ascii="Times New Roman" w:eastAsia="Times New Roman" w:hAnsi="Times New Roman" w:cs="Times New Roman" w:hint="default"/>
      <w:sz w:val="16"/>
    </w:rPr>
  </w:style>
  <w:style w:type="character" w:customStyle="1" w:styleId="5f7">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A3ABE"/>
    <w:rPr>
      <w:rFonts w:ascii="Arial" w:eastAsia="Times New Roman" w:hAnsi="Arial" w:cs="Arial" w:hint="default"/>
      <w:sz w:val="22"/>
    </w:rPr>
  </w:style>
  <w:style w:type="character" w:customStyle="1" w:styleId="2ff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A3ABE"/>
    <w:rPr>
      <w:rFonts w:ascii="Arial" w:eastAsia="Times New Roman" w:hAnsi="Arial" w:cs="Arial" w:hint="default"/>
      <w:sz w:val="32"/>
    </w:rPr>
  </w:style>
  <w:style w:type="character" w:customStyle="1" w:styleId="6f0">
    <w:name w:val="标题 6 字符"/>
    <w:aliases w:val="T1 字符,Header 6 字符"/>
    <w:qFormat/>
    <w:rsid w:val="001A3ABE"/>
    <w:rPr>
      <w:rFonts w:ascii="Arial" w:eastAsia="Times New Roman" w:hAnsi="Arial" w:cs="Arial" w:hint="default"/>
    </w:rPr>
  </w:style>
  <w:style w:type="character" w:customStyle="1" w:styleId="1fff8">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1A3ABE"/>
    <w:rPr>
      <w:rFonts w:ascii="Arial" w:eastAsia="Times New Roman" w:hAnsi="Arial" w:cs="Arial" w:hint="default"/>
      <w:b/>
      <w:bCs w:val="0"/>
      <w:noProof/>
      <w:sz w:val="18"/>
    </w:rPr>
  </w:style>
  <w:style w:type="character" w:customStyle="1" w:styleId="affb">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1A3ABE"/>
    <w:rPr>
      <w:rFonts w:ascii="MS Mincho" w:eastAsia="MS Mincho" w:hAnsi="MS Mincho" w:hint="eastAsia"/>
      <w:b/>
      <w:bCs w:val="0"/>
      <w:lang w:val="en-GB" w:eastAsia="en-US"/>
    </w:rPr>
  </w:style>
  <w:style w:type="character" w:customStyle="1" w:styleId="7f">
    <w:name w:val="标题 7 字符"/>
    <w:aliases w:val="L7 字符,Header 7 字符"/>
    <w:qFormat/>
    <w:rsid w:val="001A3ABE"/>
    <w:rPr>
      <w:rFonts w:ascii="Arial" w:eastAsia="Times New Roman" w:hAnsi="Arial" w:cs="Arial" w:hint="default"/>
    </w:rPr>
  </w:style>
  <w:style w:type="character" w:customStyle="1" w:styleId="84">
    <w:name w:val="标题 8 字符"/>
    <w:qFormat/>
    <w:rsid w:val="001A3ABE"/>
    <w:rPr>
      <w:rFonts w:ascii="Arial" w:eastAsia="Times New Roman" w:hAnsi="Arial" w:cs="Arial" w:hint="default"/>
      <w:sz w:val="36"/>
    </w:rPr>
  </w:style>
  <w:style w:type="character" w:customStyle="1" w:styleId="96">
    <w:name w:val="标题 9 字符"/>
    <w:aliases w:val="Figure Heading 字符,FH 字符,标题 9 字符1"/>
    <w:qFormat/>
    <w:rsid w:val="001A3ABE"/>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qFormat/>
    <w:rsid w:val="001A3ABE"/>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1A3ABE"/>
    <w:rPr>
      <w:color w:val="808080"/>
      <w:shd w:val="clear" w:color="auto" w:fill="E6E6E6"/>
    </w:rPr>
  </w:style>
  <w:style w:type="table" w:styleId="TableClassic2">
    <w:name w:val="Table Classic 2"/>
    <w:basedOn w:val="TableNormal"/>
    <w:unhideWhenUsed/>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unhideWhenUsed/>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1A3ABE"/>
    <w:rPr>
      <w:rFonts w:ascii="Times New Roman" w:eastAsia="PMingLiU" w:hAnsi="Times New Roman"/>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1A3ABE"/>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A3ABE"/>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qFormat/>
    <w:rsid w:val="001A3ABE"/>
    <w:rPr>
      <w:rFonts w:ascii="Times New Roman" w:eastAsia="Times New Roman" w:hAnsi="Times New Roman"/>
      <w:lang w:val="fr-FR" w:eastAsia="fr-FR"/>
    </w:rPr>
    <w:tblPr>
      <w:tblInd w:w="0" w:type="nil"/>
    </w:tblPr>
  </w:style>
  <w:style w:type="table" w:customStyle="1" w:styleId="SGSTableBasic2">
    <w:name w:val="SGS Table Basic 2"/>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1A3ABE"/>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1">
    <w:name w:val="Table Classic 21"/>
    <w:basedOn w:val="TableNormal"/>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1A3ABE"/>
    <w:pPr>
      <w:overflowPunct w:val="0"/>
      <w:autoSpaceDE w:val="0"/>
      <w:autoSpaceDN w:val="0"/>
      <w:adjustRightInd w:val="0"/>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A3ABE"/>
    <w:rPr>
      <w:rFonts w:ascii="Times New Roman" w:eastAsia="PMingLiU" w:hAnsi="Times New Roman"/>
      <w:lang w:val="fr-FR" w:eastAsia="fr-FR"/>
    </w:rPr>
    <w:tblPr>
      <w:tblInd w:w="0" w:type="nil"/>
    </w:tblPr>
  </w:style>
  <w:style w:type="table" w:customStyle="1" w:styleId="SGSTableBasic21">
    <w:name w:val="SGS Table Basic 2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qFormat/>
    <w:rsid w:val="001A3ABE"/>
    <w:rPr>
      <w:rFonts w:ascii="Times New Roman" w:eastAsia="SimSun" w:hAnsi="Times New Roman"/>
      <w:lang w:val="sv-SE" w:eastAsia="sv-SE"/>
    </w:rPr>
    <w:tblPr>
      <w:tblInd w:w="0" w:type="nil"/>
    </w:tblPr>
  </w:style>
  <w:style w:type="table" w:customStyle="1" w:styleId="TableColorful11">
    <w:name w:val="Table Colorful 11"/>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1A3ABE"/>
    <w:rPr>
      <w:rFonts w:ascii="Times New Roman" w:eastAsia="SimSu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A3ABE"/>
    <w:rPr>
      <w:rFonts w:ascii="Times New Roman" w:eastAsia="PMingLiU" w:hAnsi="Times New Roman"/>
      <w:lang w:val="sv-SE" w:eastAsia="sv-SE"/>
    </w:rPr>
    <w:tblPr>
      <w:tblInd w:w="0" w:type="nil"/>
    </w:tblPr>
  </w:style>
  <w:style w:type="table" w:customStyle="1" w:styleId="TableStyle112">
    <w:name w:val="Table Style112"/>
    <w:basedOn w:val="TableNormal"/>
    <w:qFormat/>
    <w:rsid w:val="001A3ABE"/>
    <w:rPr>
      <w:rFonts w:ascii="Times New Roman" w:eastAsia="SimSun" w:hAnsi="Times New Roman"/>
      <w:lang w:val="sv-SE" w:eastAsia="sv-SE"/>
    </w:rPr>
    <w:tblPr>
      <w:tblInd w:w="0" w:type="nil"/>
    </w:tblPr>
  </w:style>
  <w:style w:type="table" w:customStyle="1" w:styleId="SGSTableBasic22">
    <w:name w:val="SGS Table Basic 22"/>
    <w:basedOn w:val="TableNormal"/>
    <w:uiPriority w:val="99"/>
    <w:qFormat/>
    <w:rsid w:val="001A3ABE"/>
    <w:rPr>
      <w:rFonts w:ascii="Times New Roman" w:eastAsia="PMingLiU" w:hAnsi="Times New Roman"/>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1A3ABE"/>
    <w:rPr>
      <w:rFonts w:ascii="Times New Roman" w:eastAsia="PMingLiU" w:hAnsi="Times New Roman"/>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1A3ABE"/>
    <w:rPr>
      <w:rFonts w:ascii="Times New Roman" w:eastAsia="PMingLiU" w:hAnsi="Times New Roman"/>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1A3ABE"/>
    <w:rPr>
      <w:rFonts w:ascii="Times New Roman" w:eastAsia="SimSu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1A3ABE"/>
    <w:rPr>
      <w:rFonts w:ascii="Times New Roman" w:eastAsia="DengXian" w:hAnsi="Times New Roman"/>
      <w:lang w:val="fr-FR" w:eastAsia="fr-FR"/>
    </w:rPr>
    <w:tblPr>
      <w:tblInd w:w="0" w:type="nil"/>
    </w:tblPr>
  </w:style>
  <w:style w:type="table" w:customStyle="1" w:styleId="SGSTableBasic13">
    <w:name w:val="SGS Table Basic 13"/>
    <w:basedOn w:val="TableNormal"/>
    <w:qFormat/>
    <w:rsid w:val="001A3ABE"/>
    <w:rPr>
      <w:rFonts w:ascii="Times New Roman" w:eastAsia="MS Mincho"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A3ABE"/>
    <w:rPr>
      <w:rFonts w:ascii="Times New Roman" w:eastAsia="MS Mincho" w:hAnsi="Times New Roman"/>
      <w:lang w:val="sv-SE" w:eastAsia="sv-SE"/>
    </w:rPr>
    <w:tblPr>
      <w:tblInd w:w="0" w:type="nil"/>
    </w:tblPr>
  </w:style>
  <w:style w:type="table" w:customStyle="1" w:styleId="21f0">
    <w:name w:val="表 (クラシック) 21"/>
    <w:basedOn w:val="TableNormal"/>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1A3ABE"/>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1A3ABE"/>
    <w:rPr>
      <w:rFonts w:ascii="Times New Roman" w:eastAsia="PMingLiU" w:hAnsi="Times New Roman"/>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1A3ABE"/>
    <w:rPr>
      <w:rFonts w:ascii="Times New Roman" w:eastAsia="PMingLiU" w:hAnsi="Times New Roman"/>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23">
    <w:name w:val="Table Classic 23"/>
    <w:basedOn w:val="TableNormal"/>
    <w:qFormat/>
    <w:rsid w:val="001A3ABE"/>
    <w:pPr>
      <w:spacing w:after="180"/>
    </w:pPr>
    <w:rPr>
      <w:rFonts w:ascii="Times New Roman" w:eastAsia="SimSu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TableNormal"/>
    <w:qFormat/>
    <w:rsid w:val="001A3ABE"/>
    <w:pPr>
      <w:spacing w:after="180"/>
    </w:pPr>
    <w:rPr>
      <w:rFonts w:ascii="Times New Roman" w:eastAsia="SimSu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qFormat/>
    <w:rsid w:val="001A3ABE"/>
    <w:rPr>
      <w:rFonts w:ascii="Times New Roman" w:eastAsia="PMingLiU" w:hAnsi="Times New Roman"/>
      <w:lang w:val="fr-FR" w:eastAsia="fr-FR"/>
    </w:rPr>
    <w:tblPr>
      <w:tblInd w:w="0" w:type="nil"/>
    </w:tblPr>
  </w:style>
  <w:style w:type="table" w:customStyle="1" w:styleId="SGSTableBasic211">
    <w:name w:val="SGS Table Basic 21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1A3ABE"/>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1A3ABE"/>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1A3ABE"/>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1A3ABE"/>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1A3ABE"/>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1A3ABE"/>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1A3ABE"/>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0">
    <w:name w:val="中等深浅网格 212"/>
    <w:basedOn w:val="TableNormal"/>
    <w:uiPriority w:val="1"/>
    <w:rsid w:val="001A3ABE"/>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0">
    <w:name w:val="中等深浅网格 213"/>
    <w:basedOn w:val="TableNormal"/>
    <w:uiPriority w:val="1"/>
    <w:rsid w:val="001A3ABE"/>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0">
    <w:name w:val="中等深浅网格 214"/>
    <w:basedOn w:val="TableNormal"/>
    <w:uiPriority w:val="1"/>
    <w:rsid w:val="001A3ABE"/>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1A3ABE"/>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1A3ABE"/>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1A3ABE"/>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1A3ABE"/>
    <w:rPr>
      <w:rFonts w:ascii="Arial" w:eastAsia="PMingLiU" w:hAnsi="Arial" w:cs="Arial"/>
      <w:lang w:val="fr-FR" w:eastAsia="fr-FR"/>
    </w:rPr>
    <w:tblPr>
      <w:tblInd w:w="0" w:type="nil"/>
    </w:tblPr>
    <w:tblStylePr w:type="nwCell">
      <w:tblPr/>
      <w:tcPr>
        <w:shd w:val="clear" w:color="auto" w:fill="FFFFFF"/>
      </w:tcPr>
    </w:tblStylePr>
  </w:style>
  <w:style w:type="paragraph" w:customStyle="1" w:styleId="63-13">
    <w:name w:val=".6.3-13"/>
    <w:basedOn w:val="TAH"/>
    <w:qFormat/>
    <w:rsid w:val="001A3ABE"/>
    <w:pPr>
      <w:overflowPunct/>
      <w:autoSpaceDE/>
      <w:adjustRightInd/>
      <w:jc w:val="left"/>
      <w:textAlignment w:val="auto"/>
    </w:pPr>
    <w:rPr>
      <w:rFonts w:eastAsia="SimSun" w:cs="Arial"/>
      <w:b w:val="0"/>
      <w:lang w:eastAsia="en-US"/>
    </w:rPr>
  </w:style>
  <w:style w:type="numbering" w:customStyle="1" w:styleId="SGS21">
    <w:name w:val="SGS21"/>
    <w:uiPriority w:val="99"/>
    <w:rsid w:val="001A3ABE"/>
    <w:pPr>
      <w:numPr>
        <w:numId w:val="42"/>
      </w:numPr>
    </w:pPr>
  </w:style>
  <w:style w:type="character" w:customStyle="1" w:styleId="UnresolvedMention6">
    <w:name w:val="Unresolved Mention6"/>
    <w:basedOn w:val="DefaultParagraphFont"/>
    <w:uiPriority w:val="99"/>
    <w:unhideWhenUsed/>
    <w:rsid w:val="001A3ABE"/>
    <w:rPr>
      <w:color w:val="605E5C"/>
      <w:shd w:val="clear" w:color="auto" w:fill="E1DFDD"/>
    </w:rPr>
  </w:style>
  <w:style w:type="table" w:customStyle="1" w:styleId="TableGrid1a">
    <w:name w:val="TableGrid1"/>
    <w:basedOn w:val="TableNormal"/>
    <w:next w:val="TableGrid"/>
    <w:qFormat/>
    <w:rsid w:val="001A3ABE"/>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1A3ABE"/>
    <w:rPr>
      <w:rFonts w:ascii="Arial" w:eastAsia="SimSun" w:hAnsi="Arial"/>
      <w:lang w:eastAsia="en-US" w:bidi="ar-SA"/>
    </w:rPr>
  </w:style>
  <w:style w:type="paragraph" w:customStyle="1" w:styleId="Comments">
    <w:name w:val="Comments"/>
    <w:basedOn w:val="Normal"/>
    <w:link w:val="CommentsChar"/>
    <w:qFormat/>
    <w:rsid w:val="001A3ABE"/>
    <w:pPr>
      <w:spacing w:before="40" w:after="0"/>
    </w:pPr>
    <w:rPr>
      <w:rFonts w:ascii="Arial" w:eastAsia="MS Mincho" w:hAnsi="Arial"/>
      <w:i/>
      <w:noProof/>
      <w:sz w:val="18"/>
      <w:szCs w:val="24"/>
      <w:lang w:val="x-none" w:eastAsia="x-none"/>
    </w:rPr>
  </w:style>
  <w:style w:type="character" w:customStyle="1" w:styleId="CommentsChar">
    <w:name w:val="Comments Char"/>
    <w:link w:val="Comments"/>
    <w:qFormat/>
    <w:rsid w:val="001A3ABE"/>
    <w:rPr>
      <w:rFonts w:ascii="Arial" w:eastAsia="MS Mincho" w:hAnsi="Arial"/>
      <w:i/>
      <w:noProof/>
      <w:sz w:val="18"/>
      <w:szCs w:val="24"/>
      <w:lang w:val="x-none" w:eastAsia="x-none"/>
    </w:rPr>
  </w:style>
  <w:style w:type="character" w:customStyle="1" w:styleId="affc">
    <w:name w:val="列表 字符"/>
    <w:qFormat/>
    <w:rsid w:val="001A3ABE"/>
    <w:rPr>
      <w:rFonts w:eastAsia="MS Mincho"/>
      <w:lang w:val="en-GB" w:eastAsia="en-US"/>
    </w:rPr>
  </w:style>
  <w:style w:type="character" w:customStyle="1" w:styleId="affd">
    <w:name w:val="列表项目符号 字符"/>
    <w:qFormat/>
    <w:rsid w:val="001A3ABE"/>
    <w:rPr>
      <w:rFonts w:eastAsia="MS Mincho"/>
      <w:lang w:val="en-GB" w:eastAsia="en-US"/>
    </w:rPr>
  </w:style>
  <w:style w:type="character" w:customStyle="1" w:styleId="2ff3">
    <w:name w:val="列表项目符号 2 字符"/>
    <w:qFormat/>
    <w:rsid w:val="001A3ABE"/>
    <w:rPr>
      <w:rFonts w:eastAsia="MS Mincho"/>
      <w:lang w:val="en-GB" w:eastAsia="en-US"/>
    </w:rPr>
  </w:style>
  <w:style w:type="character" w:customStyle="1" w:styleId="3ff1">
    <w:name w:val="列表项目符号 3 字符"/>
    <w:qFormat/>
    <w:rsid w:val="001A3ABE"/>
    <w:rPr>
      <w:rFonts w:eastAsia="MS Mincho"/>
      <w:lang w:val="en-GB" w:eastAsia="en-US"/>
    </w:rPr>
  </w:style>
  <w:style w:type="character" w:customStyle="1" w:styleId="2ff4">
    <w:name w:val="列表 2 字符"/>
    <w:qFormat/>
    <w:rsid w:val="001A3ABE"/>
    <w:rPr>
      <w:rFonts w:eastAsia="MS Mincho"/>
      <w:lang w:val="en-GB" w:eastAsia="en-US"/>
    </w:rPr>
  </w:style>
  <w:style w:type="character" w:customStyle="1" w:styleId="affe">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1A3ABE"/>
    <w:rPr>
      <w:sz w:val="24"/>
      <w:szCs w:val="24"/>
      <w:lang w:eastAsia="en-US"/>
    </w:rPr>
  </w:style>
  <w:style w:type="character" w:customStyle="1" w:styleId="font11">
    <w:name w:val="font11"/>
    <w:basedOn w:val="DefaultParagraphFont"/>
    <w:qFormat/>
    <w:rsid w:val="001A3ABE"/>
    <w:rPr>
      <w:rFonts w:ascii="Arial" w:hAnsi="Arial" w:cs="Arial" w:hint="default"/>
      <w:color w:val="000000"/>
      <w:sz w:val="18"/>
      <w:szCs w:val="18"/>
      <w:u w:val="none"/>
      <w:vertAlign w:val="superscript"/>
    </w:rPr>
  </w:style>
  <w:style w:type="character" w:customStyle="1" w:styleId="font31">
    <w:name w:val="font31"/>
    <w:basedOn w:val="DefaultParagraphFont"/>
    <w:qFormat/>
    <w:rsid w:val="001A3ABE"/>
    <w:rPr>
      <w:rFonts w:ascii="Arial" w:hAnsi="Arial" w:cs="Arial" w:hint="default"/>
      <w:color w:val="000000"/>
      <w:sz w:val="18"/>
      <w:szCs w:val="18"/>
      <w:u w:val="none"/>
    </w:rPr>
  </w:style>
  <w:style w:type="character" w:styleId="HTMLSample">
    <w:name w:val="HTML Sample"/>
    <w:unhideWhenUsed/>
    <w:qFormat/>
    <w:rsid w:val="001A3ABE"/>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1A3ABE"/>
    <w:pPr>
      <w:overflowPunct/>
      <w:autoSpaceDE/>
      <w:adjustRightInd/>
      <w:spacing w:after="120"/>
      <w:ind w:left="1440" w:right="1440"/>
      <w:textAlignment w:val="auto"/>
    </w:pPr>
    <w:rPr>
      <w:rFonts w:eastAsia="MS Mincho"/>
      <w:lang w:eastAsia="en-US"/>
    </w:rPr>
  </w:style>
  <w:style w:type="paragraph" w:customStyle="1" w:styleId="448">
    <w:name w:val="(文字) (文字)4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A3ABE"/>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6">
    <w:name w:val="(文字) (文字)15"/>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9">
    <w:name w:val="(文字) (文字)3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7">
    <w:name w:val="(文字) (文字)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1A3ABE"/>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A3ABE"/>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1A3ABE"/>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1A3ABE"/>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1A3ABE"/>
    <w:pPr>
      <w:autoSpaceDN w:val="0"/>
    </w:pPr>
    <w:rPr>
      <w:rFonts w:ascii="Times New Roman" w:eastAsia="SimSun" w:hAnsi="Times New Roman"/>
      <w:lang w:eastAsia="en-US"/>
    </w:rPr>
  </w:style>
  <w:style w:type="paragraph" w:customStyle="1" w:styleId="LightList-Accent511">
    <w:name w:val="Light List - Accent 511"/>
    <w:basedOn w:val="Normal"/>
    <w:uiPriority w:val="34"/>
    <w:qFormat/>
    <w:rsid w:val="001A3ABE"/>
    <w:pPr>
      <w:ind w:left="720"/>
      <w:textAlignment w:val="auto"/>
    </w:pPr>
    <w:rPr>
      <w:rFonts w:eastAsia="DengXian"/>
      <w:lang w:eastAsia="zh-CN"/>
    </w:rPr>
  </w:style>
  <w:style w:type="paragraph" w:customStyle="1" w:styleId="MediumList1-Accent411">
    <w:name w:val="Medium List 1 - Accent 411"/>
    <w:uiPriority w:val="99"/>
    <w:semiHidden/>
    <w:qFormat/>
    <w:rsid w:val="001A3ABE"/>
    <w:pPr>
      <w:autoSpaceDN w:val="0"/>
    </w:pPr>
    <w:rPr>
      <w:rFonts w:ascii="Times New Roman" w:eastAsia="SimSun" w:hAnsi="Times New Roman"/>
      <w:lang w:eastAsia="en-US"/>
    </w:rPr>
  </w:style>
  <w:style w:type="paragraph" w:customStyle="1" w:styleId="LightList-Accent321">
    <w:name w:val="Light List - Accent 321"/>
    <w:uiPriority w:val="99"/>
    <w:semiHidden/>
    <w:qFormat/>
    <w:rsid w:val="001A3ABE"/>
    <w:pPr>
      <w:autoSpaceDN w:val="0"/>
    </w:pPr>
    <w:rPr>
      <w:rFonts w:ascii="Times New Roman" w:eastAsia="SimSun" w:hAnsi="Times New Roman"/>
      <w:lang w:eastAsia="en-US"/>
    </w:rPr>
  </w:style>
  <w:style w:type="paragraph" w:customStyle="1" w:styleId="ColorfulShading-Accent111">
    <w:name w:val="Colorful Shading - Accent 111"/>
    <w:uiPriority w:val="99"/>
    <w:qFormat/>
    <w:rsid w:val="001A3ABE"/>
    <w:pPr>
      <w:autoSpaceDN w:val="0"/>
    </w:pPr>
    <w:rPr>
      <w:rFonts w:ascii="Times New Roman" w:eastAsia="SimSun" w:hAnsi="Times New Roman"/>
      <w:lang w:eastAsia="en-US"/>
    </w:rPr>
  </w:style>
  <w:style w:type="paragraph" w:customStyle="1" w:styleId="CarCar11">
    <w:name w:val="Car Car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6">
    <w:name w:val="Char3"/>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8">
    <w:name w:val="(文字) (文字)4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1A3ABE"/>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
    <w:name w:val="(文字) (文字)1 Char (文字) (文字)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a">
    <w:name w:val="(文字) (文字)3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7">
    <w:name w:val="(文字) (文字)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A3ABE"/>
    <w:rPr>
      <w:rFonts w:ascii="Arial" w:hAnsi="Arial" w:cs="Arial"/>
      <w:b/>
      <w:lang w:eastAsia="en-US"/>
    </w:rPr>
  </w:style>
  <w:style w:type="paragraph" w:customStyle="1" w:styleId="Table1">
    <w:name w:val="Table"/>
    <w:basedOn w:val="Normal"/>
    <w:link w:val="Table0"/>
    <w:qFormat/>
    <w:rsid w:val="001A3ABE"/>
    <w:pPr>
      <w:overflowPunct/>
      <w:autoSpaceDE/>
      <w:adjustRightInd/>
      <w:jc w:val="center"/>
      <w:textAlignment w:val="auto"/>
    </w:pPr>
    <w:rPr>
      <w:rFonts w:ascii="Arial" w:eastAsia="Calibri" w:hAnsi="Arial" w:cs="Arial"/>
      <w:b/>
      <w:lang w:eastAsia="en-US"/>
    </w:rPr>
  </w:style>
  <w:style w:type="paragraph" w:customStyle="1" w:styleId="TOC10">
    <w:name w:val="TOC 标题1"/>
    <w:basedOn w:val="Heading1"/>
    <w:next w:val="Normal"/>
    <w:uiPriority w:val="39"/>
    <w:qFormat/>
    <w:rsid w:val="001A3ABE"/>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1A3ABE"/>
    <w:pPr>
      <w:textAlignment w:val="auto"/>
    </w:pPr>
    <w:rPr>
      <w:rFonts w:ascii="Arial" w:eastAsia="SimSun" w:hAnsi="Arial" w:cs="Arial"/>
      <w:b/>
      <w:lang w:eastAsia="zh-CN"/>
    </w:rPr>
  </w:style>
  <w:style w:type="paragraph" w:customStyle="1" w:styleId="9110">
    <w:name w:val="目录 911"/>
    <w:basedOn w:val="TOC8"/>
    <w:qFormat/>
    <w:rsid w:val="001A3ABE"/>
    <w:pPr>
      <w:keepNext w:val="0"/>
      <w:ind w:left="1418" w:hanging="1418"/>
      <w:textAlignment w:val="auto"/>
    </w:pPr>
    <w:rPr>
      <w:rFonts w:eastAsia="MS Mincho"/>
      <w:lang w:val="en-US" w:eastAsia="ja-JP"/>
    </w:rPr>
  </w:style>
  <w:style w:type="paragraph" w:customStyle="1" w:styleId="11f">
    <w:name w:val="题注11"/>
    <w:basedOn w:val="Normal"/>
    <w:next w:val="Normal"/>
    <w:qFormat/>
    <w:rsid w:val="001A3ABE"/>
    <w:pPr>
      <w:spacing w:before="120" w:after="120"/>
      <w:textAlignment w:val="auto"/>
    </w:pPr>
    <w:rPr>
      <w:rFonts w:eastAsia="MS Mincho"/>
      <w:b/>
      <w:lang w:eastAsia="zh-CN"/>
    </w:rPr>
  </w:style>
  <w:style w:type="paragraph" w:customStyle="1" w:styleId="11f0">
    <w:name w:val="图表目录11"/>
    <w:basedOn w:val="Normal"/>
    <w:next w:val="Normal"/>
    <w:qFormat/>
    <w:rsid w:val="001A3ABE"/>
    <w:pPr>
      <w:ind w:left="400" w:hanging="400"/>
      <w:jc w:val="center"/>
      <w:textAlignment w:val="auto"/>
    </w:pPr>
    <w:rPr>
      <w:rFonts w:eastAsia="MS Mincho"/>
      <w:b/>
      <w:lang w:eastAsia="zh-CN"/>
    </w:rPr>
  </w:style>
  <w:style w:type="paragraph" w:customStyle="1" w:styleId="HT6">
    <w:name w:val="HT 6"/>
    <w:basedOn w:val="Heading6"/>
    <w:qFormat/>
    <w:rsid w:val="001A3ABE"/>
    <w:pPr>
      <w:textAlignment w:val="auto"/>
    </w:pPr>
    <w:rPr>
      <w:rFonts w:eastAsia="SimSun"/>
      <w:lang w:eastAsia="zh-CN"/>
    </w:rPr>
  </w:style>
  <w:style w:type="paragraph" w:customStyle="1" w:styleId="Figuretitle0">
    <w:name w:val="Figure_title"/>
    <w:basedOn w:val="Normal"/>
    <w:next w:val="Normal"/>
    <w:qFormat/>
    <w:rsid w:val="001A3ABE"/>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1A3ABE"/>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1">
    <w:name w:val="Table_text"/>
    <w:basedOn w:val="Normal"/>
    <w:qFormat/>
    <w:rsid w:val="001A3AB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1A3ABE"/>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1A3ABE"/>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1"/>
    <w:qFormat/>
    <w:rsid w:val="001A3ABE"/>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1A3ABE"/>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1A3ABE"/>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1A3ABE"/>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eastAsia="en-US"/>
    </w:rPr>
  </w:style>
  <w:style w:type="paragraph" w:customStyle="1" w:styleId="TdocHeader2">
    <w:name w:val="Tdoc_Header_2"/>
    <w:basedOn w:val="Normal"/>
    <w:qFormat/>
    <w:rsid w:val="001A3ABE"/>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Style88">
    <w:name w:val="_Style 88"/>
    <w:uiPriority w:val="99"/>
    <w:semiHidden/>
    <w:qFormat/>
    <w:rsid w:val="001A3ABE"/>
    <w:pPr>
      <w:autoSpaceDN w:val="0"/>
      <w:spacing w:after="160" w:line="256" w:lineRule="auto"/>
    </w:pPr>
    <w:rPr>
      <w:rFonts w:ascii="Times New Roman" w:eastAsia="MS Mincho" w:hAnsi="Times New Roman"/>
      <w:lang w:eastAsia="en-US"/>
    </w:rPr>
  </w:style>
  <w:style w:type="paragraph" w:customStyle="1" w:styleId="Style90">
    <w:name w:val="_Style 90"/>
    <w:uiPriority w:val="99"/>
    <w:semiHidden/>
    <w:qFormat/>
    <w:rsid w:val="001A3ABE"/>
    <w:pPr>
      <w:autoSpaceDN w:val="0"/>
      <w:spacing w:after="160" w:line="256" w:lineRule="auto"/>
    </w:pPr>
    <w:rPr>
      <w:rFonts w:ascii="Times New Roman" w:eastAsia="MS Mincho" w:hAnsi="Times New Roman"/>
      <w:lang w:eastAsia="en-US"/>
    </w:rPr>
  </w:style>
  <w:style w:type="paragraph" w:customStyle="1" w:styleId="TOC912">
    <w:name w:val="TOC 912"/>
    <w:basedOn w:val="TOC8"/>
    <w:qFormat/>
    <w:rsid w:val="001A3ABE"/>
    <w:pPr>
      <w:keepNext w:val="0"/>
      <w:ind w:left="1418" w:hanging="1418"/>
      <w:textAlignment w:val="auto"/>
    </w:pPr>
    <w:rPr>
      <w:rFonts w:eastAsia="MS Mincho"/>
      <w:lang w:val="en-US" w:eastAsia="ja-JP"/>
    </w:rPr>
  </w:style>
  <w:style w:type="paragraph" w:customStyle="1" w:styleId="Char120">
    <w:name w:val="Char12"/>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1A3ABE"/>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1A3ABE"/>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f1">
    <w:name w:val="无间隔21"/>
    <w:qFormat/>
    <w:rsid w:val="001A3ABE"/>
    <w:pPr>
      <w:autoSpaceDN w:val="0"/>
    </w:pPr>
    <w:rPr>
      <w:rFonts w:ascii="Times New Roman" w:eastAsia="SimSun" w:hAnsi="Times New Roman"/>
      <w:lang w:eastAsia="en-US"/>
    </w:rPr>
  </w:style>
  <w:style w:type="paragraph" w:customStyle="1" w:styleId="TableofFigures12">
    <w:name w:val="Table of Figures12"/>
    <w:basedOn w:val="Normal"/>
    <w:next w:val="Normal"/>
    <w:qFormat/>
    <w:rsid w:val="001A3ABE"/>
    <w:pPr>
      <w:ind w:left="400" w:hanging="400"/>
      <w:jc w:val="center"/>
      <w:textAlignment w:val="auto"/>
    </w:pPr>
    <w:rPr>
      <w:rFonts w:eastAsia="MS Mincho"/>
      <w:b/>
      <w:lang w:eastAsia="zh-CN"/>
    </w:rPr>
  </w:style>
  <w:style w:type="paragraph" w:customStyle="1" w:styleId="712">
    <w:name w:val="修订71"/>
    <w:semiHidden/>
    <w:qFormat/>
    <w:rsid w:val="001A3ABE"/>
    <w:pPr>
      <w:autoSpaceDN w:val="0"/>
    </w:pPr>
    <w:rPr>
      <w:rFonts w:ascii="Times New Roman" w:eastAsia="Batang" w:hAnsi="Times New Roman"/>
      <w:lang w:eastAsia="en-US"/>
    </w:rPr>
  </w:style>
  <w:style w:type="paragraph" w:customStyle="1" w:styleId="157">
    <w:name w:val="15"/>
    <w:basedOn w:val="Normal"/>
    <w:qFormat/>
    <w:rsid w:val="001A3ABE"/>
    <w:pPr>
      <w:overflowPunct/>
      <w:autoSpaceDE/>
      <w:adjustRightInd/>
      <w:spacing w:after="0"/>
      <w:textAlignment w:val="auto"/>
    </w:pPr>
    <w:rPr>
      <w:rFonts w:ascii="SimSun" w:eastAsia="SimSun" w:hAnsi="SimSun"/>
      <w:sz w:val="24"/>
      <w:szCs w:val="24"/>
      <w:lang w:val="en-US" w:eastAsia="zh-CN"/>
    </w:rPr>
  </w:style>
  <w:style w:type="paragraph" w:customStyle="1" w:styleId="Style95">
    <w:name w:val="_Style 95"/>
    <w:uiPriority w:val="99"/>
    <w:semiHidden/>
    <w:qFormat/>
    <w:rsid w:val="001A3ABE"/>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A3ABE"/>
    <w:pPr>
      <w:autoSpaceDN w:val="0"/>
      <w:spacing w:after="160" w:line="254" w:lineRule="auto"/>
    </w:pPr>
    <w:rPr>
      <w:rFonts w:ascii="CG Times (WN)" w:eastAsia="Times New Roman" w:hAnsi="CG Times (WN)"/>
      <w:lang w:eastAsia="en-US"/>
    </w:rPr>
  </w:style>
  <w:style w:type="paragraph" w:customStyle="1" w:styleId="Style79">
    <w:name w:val="_Style 79"/>
    <w:uiPriority w:val="99"/>
    <w:semiHidden/>
    <w:qFormat/>
    <w:rsid w:val="001A3ABE"/>
    <w:pPr>
      <w:autoSpaceDN w:val="0"/>
      <w:spacing w:after="160" w:line="256" w:lineRule="auto"/>
    </w:pPr>
    <w:rPr>
      <w:rFonts w:ascii="Times New Roman" w:eastAsia="MS Mincho" w:hAnsi="Times New Roman"/>
      <w:lang w:eastAsia="en-US"/>
    </w:rPr>
  </w:style>
  <w:style w:type="paragraph" w:customStyle="1" w:styleId="CharChar39">
    <w:name w:val="Char Char39"/>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LineNumber">
    <w:name w:val="line number"/>
    <w:unhideWhenUsed/>
    <w:qFormat/>
    <w:rsid w:val="001A3ABE"/>
    <w:rPr>
      <w:rFonts w:ascii="Arial" w:eastAsia="SimSun" w:hAnsi="Arial" w:cs="Arial" w:hint="default"/>
      <w:color w:val="0000FF"/>
      <w:kern w:val="2"/>
      <w:lang w:val="en-US" w:eastAsia="zh-CN" w:bidi="ar-SA"/>
    </w:rPr>
  </w:style>
  <w:style w:type="character" w:customStyle="1" w:styleId="6f1">
    <w:name w:val="未处理的提及6"/>
    <w:uiPriority w:val="52"/>
    <w:rsid w:val="001A3ABE"/>
    <w:rPr>
      <w:color w:val="808080"/>
      <w:shd w:val="clear" w:color="auto" w:fill="E6E6E6"/>
    </w:rPr>
  </w:style>
  <w:style w:type="character" w:customStyle="1" w:styleId="CharChar44">
    <w:name w:val="Char Char44"/>
    <w:rsid w:val="001A3ABE"/>
    <w:rPr>
      <w:rFonts w:ascii="Arial" w:hAnsi="Arial" w:cs="Arial" w:hint="default"/>
      <w:sz w:val="24"/>
      <w:lang w:val="en-GB" w:eastAsia="en-US" w:bidi="ar-SA"/>
    </w:rPr>
  </w:style>
  <w:style w:type="character" w:customStyle="1" w:styleId="CharChar114">
    <w:name w:val="Char Char114"/>
    <w:rsid w:val="001A3ABE"/>
    <w:rPr>
      <w:lang w:val="en-GB" w:eastAsia="ja-JP" w:bidi="ar-SA"/>
    </w:rPr>
  </w:style>
  <w:style w:type="character" w:customStyle="1" w:styleId="CharChar74">
    <w:name w:val="Char Char74"/>
    <w:rsid w:val="001A3ABE"/>
    <w:rPr>
      <w:rFonts w:ascii="Tahoma" w:hAnsi="Tahoma" w:cs="Tahoma" w:hint="default"/>
      <w:shd w:val="clear" w:color="auto" w:fill="000080"/>
      <w:lang w:val="en-GB" w:eastAsia="en-US"/>
    </w:rPr>
  </w:style>
  <w:style w:type="character" w:customStyle="1" w:styleId="ZchnZchn54">
    <w:name w:val="Zchn Zchn54"/>
    <w:rsid w:val="001A3ABE"/>
    <w:rPr>
      <w:rFonts w:ascii="Courier New" w:eastAsia="Batang" w:hAnsi="Courier New" w:cs="Courier New" w:hint="default"/>
      <w:lang w:val="nb-NO" w:eastAsia="en-US" w:bidi="ar-SA"/>
    </w:rPr>
  </w:style>
  <w:style w:type="character" w:customStyle="1" w:styleId="CharChar104">
    <w:name w:val="Char Char104"/>
    <w:semiHidden/>
    <w:rsid w:val="001A3ABE"/>
    <w:rPr>
      <w:rFonts w:ascii="Times New Roman" w:hAnsi="Times New Roman" w:cs="Times New Roman" w:hint="default"/>
      <w:lang w:val="en-GB" w:eastAsia="en-US"/>
    </w:rPr>
  </w:style>
  <w:style w:type="character" w:customStyle="1" w:styleId="CharChar94">
    <w:name w:val="Char Char94"/>
    <w:rsid w:val="001A3ABE"/>
    <w:rPr>
      <w:rFonts w:ascii="Tahoma" w:hAnsi="Tahoma" w:cs="Tahoma" w:hint="default"/>
      <w:sz w:val="16"/>
      <w:szCs w:val="16"/>
      <w:lang w:val="en-GB" w:eastAsia="en-US"/>
    </w:rPr>
  </w:style>
  <w:style w:type="character" w:customStyle="1" w:styleId="CharChar84">
    <w:name w:val="Char Char84"/>
    <w:semiHidden/>
    <w:rsid w:val="001A3ABE"/>
    <w:rPr>
      <w:rFonts w:ascii="Times New Roman" w:hAnsi="Times New Roman" w:cs="Times New Roman" w:hint="default"/>
      <w:b/>
      <w:bCs/>
      <w:lang w:val="en-GB" w:eastAsia="en-US"/>
    </w:rPr>
  </w:style>
  <w:style w:type="character" w:customStyle="1" w:styleId="CharChar294">
    <w:name w:val="Char Char294"/>
    <w:rsid w:val="001A3ABE"/>
    <w:rPr>
      <w:rFonts w:ascii="Arial" w:hAnsi="Arial" w:cs="Arial" w:hint="default"/>
      <w:sz w:val="36"/>
      <w:lang w:val="en-GB" w:eastAsia="en-US" w:bidi="ar-SA"/>
    </w:rPr>
  </w:style>
  <w:style w:type="character" w:customStyle="1" w:styleId="CharChar284">
    <w:name w:val="Char Char284"/>
    <w:rsid w:val="001A3ABE"/>
    <w:rPr>
      <w:rFonts w:ascii="Arial" w:hAnsi="Arial" w:cs="Arial" w:hint="default"/>
      <w:sz w:val="32"/>
      <w:lang w:val="en-GB"/>
    </w:rPr>
  </w:style>
  <w:style w:type="character" w:customStyle="1" w:styleId="CharChar243">
    <w:name w:val="Char Char243"/>
    <w:rsid w:val="001A3ABE"/>
    <w:rPr>
      <w:rFonts w:ascii="Arial" w:hAnsi="Arial" w:cs="Arial" w:hint="default"/>
      <w:sz w:val="36"/>
      <w:lang w:val="en-GB" w:eastAsia="en-US"/>
    </w:rPr>
  </w:style>
  <w:style w:type="character" w:customStyle="1" w:styleId="CharChar36">
    <w:name w:val="Char Char36"/>
    <w:rsid w:val="001A3ABE"/>
    <w:rPr>
      <w:rFonts w:ascii="Arial" w:hAnsi="Arial" w:cs="Arial" w:hint="default"/>
      <w:sz w:val="22"/>
      <w:lang w:val="en-GB" w:eastAsia="en-US" w:bidi="ar-SA"/>
    </w:rPr>
  </w:style>
  <w:style w:type="character" w:customStyle="1" w:styleId="CharChar215">
    <w:name w:val="Char Char215"/>
    <w:rsid w:val="001A3ABE"/>
    <w:rPr>
      <w:rFonts w:ascii="Times New Roman" w:hAnsi="Times New Roman" w:cs="Times New Roman" w:hint="default"/>
      <w:lang w:val="en-GB" w:eastAsia="en-US"/>
    </w:rPr>
  </w:style>
  <w:style w:type="character" w:customStyle="1" w:styleId="CharChar63">
    <w:name w:val="Char Char63"/>
    <w:rsid w:val="001A3ABE"/>
    <w:rPr>
      <w:rFonts w:ascii="Arial" w:eastAsia="SimSun" w:hAnsi="Arial" w:cs="Arial" w:hint="default"/>
      <w:sz w:val="32"/>
      <w:lang w:val="en-GB" w:eastAsia="en-US" w:bidi="ar-SA"/>
    </w:rPr>
  </w:style>
  <w:style w:type="character" w:customStyle="1" w:styleId="CharChar53">
    <w:name w:val="Char Char53"/>
    <w:rsid w:val="001A3ABE"/>
    <w:rPr>
      <w:rFonts w:ascii="Arial" w:eastAsia="SimSun" w:hAnsi="Arial" w:cs="Arial" w:hint="default"/>
      <w:sz w:val="28"/>
      <w:lang w:val="en-GB" w:eastAsia="en-US" w:bidi="ar-SA"/>
    </w:rPr>
  </w:style>
  <w:style w:type="character" w:customStyle="1" w:styleId="CharChar163">
    <w:name w:val="Char Char163"/>
    <w:rsid w:val="001A3ABE"/>
    <w:rPr>
      <w:rFonts w:ascii="Arial" w:eastAsia="SimSun" w:hAnsi="Arial" w:cs="Arial" w:hint="default"/>
      <w:lang w:val="en-GB" w:eastAsia="en-US" w:bidi="ar-SA"/>
    </w:rPr>
  </w:style>
  <w:style w:type="character" w:customStyle="1" w:styleId="CharChar143">
    <w:name w:val="Char Char143"/>
    <w:rsid w:val="001A3ABE"/>
    <w:rPr>
      <w:rFonts w:ascii="Arial" w:eastAsia="SimSun" w:hAnsi="Arial" w:cs="Arial" w:hint="default"/>
      <w:sz w:val="36"/>
      <w:lang w:val="en-GB" w:eastAsia="en-US" w:bidi="ar-SA"/>
    </w:rPr>
  </w:style>
  <w:style w:type="character" w:customStyle="1" w:styleId="CharChar253">
    <w:name w:val="Char Char253"/>
    <w:rsid w:val="001A3ABE"/>
    <w:rPr>
      <w:rFonts w:ascii="Arial" w:hAnsi="Arial" w:cs="Arial" w:hint="default"/>
      <w:lang w:val="en-GB" w:eastAsia="en-US"/>
    </w:rPr>
  </w:style>
  <w:style w:type="character" w:customStyle="1" w:styleId="CharChar173">
    <w:name w:val="Char Char173"/>
    <w:rsid w:val="001A3ABE"/>
    <w:rPr>
      <w:rFonts w:ascii="Tahoma" w:hAnsi="Tahoma" w:cs="Tahoma" w:hint="default"/>
      <w:shd w:val="clear" w:color="auto" w:fill="000080"/>
      <w:lang w:val="en-GB" w:eastAsia="en-US"/>
    </w:rPr>
  </w:style>
  <w:style w:type="character" w:customStyle="1" w:styleId="CharChar193">
    <w:name w:val="Char Char193"/>
    <w:rsid w:val="001A3ABE"/>
    <w:rPr>
      <w:rFonts w:ascii="Times New Roman" w:hAnsi="Times New Roman" w:cs="Times New Roman" w:hint="default"/>
      <w:lang w:val="en-GB"/>
    </w:rPr>
  </w:style>
  <w:style w:type="character" w:customStyle="1" w:styleId="CharChar203">
    <w:name w:val="Char Char203"/>
    <w:rsid w:val="001A3ABE"/>
    <w:rPr>
      <w:rFonts w:ascii="Tahoma" w:hAnsi="Tahoma" w:cs="Tahoma" w:hint="default"/>
      <w:sz w:val="16"/>
      <w:szCs w:val="16"/>
      <w:lang w:val="en-GB" w:eastAsia="en-US"/>
    </w:rPr>
  </w:style>
  <w:style w:type="character" w:customStyle="1" w:styleId="CharChar303">
    <w:name w:val="Char Char303"/>
    <w:rsid w:val="001A3ABE"/>
    <w:rPr>
      <w:rFonts w:ascii="Arial" w:hAnsi="Arial" w:cs="Arial" w:hint="default"/>
      <w:lang w:val="en-GB" w:eastAsia="en-US"/>
    </w:rPr>
  </w:style>
  <w:style w:type="character" w:customStyle="1" w:styleId="CharChar263">
    <w:name w:val="Char Char263"/>
    <w:rsid w:val="001A3ABE"/>
    <w:rPr>
      <w:rFonts w:ascii="Times New Roman" w:hAnsi="Times New Roman" w:cs="Times New Roman" w:hint="default"/>
      <w:lang w:val="en-GB" w:eastAsia="en-US"/>
    </w:rPr>
  </w:style>
  <w:style w:type="character" w:customStyle="1" w:styleId="CharChar273">
    <w:name w:val="Char Char273"/>
    <w:rsid w:val="001A3ABE"/>
    <w:rPr>
      <w:rFonts w:ascii="Arial" w:hAnsi="Arial" w:cs="Arial" w:hint="default"/>
      <w:b/>
      <w:bCs w:val="0"/>
      <w:i/>
      <w:iCs w:val="0"/>
      <w:noProof/>
      <w:sz w:val="18"/>
      <w:lang w:val="en-GB" w:eastAsia="en-US"/>
    </w:rPr>
  </w:style>
  <w:style w:type="character" w:customStyle="1" w:styleId="CharChar214">
    <w:name w:val="Char Char214"/>
    <w:rsid w:val="001A3ABE"/>
    <w:rPr>
      <w:rFonts w:ascii="Arial" w:hAnsi="Arial" w:cs="Arial" w:hint="default"/>
      <w:lang w:val="en-GB" w:eastAsia="en-US" w:bidi="ar-SA"/>
    </w:rPr>
  </w:style>
  <w:style w:type="character" w:customStyle="1" w:styleId="CharChar113">
    <w:name w:val="Char Char113"/>
    <w:rsid w:val="001A3ABE"/>
    <w:rPr>
      <w:rFonts w:ascii="Tahoma" w:eastAsia="SimSun" w:hAnsi="Tahoma" w:cs="Tahoma" w:hint="default"/>
      <w:lang w:val="en-GB" w:eastAsia="en-US" w:bidi="ar-SA"/>
    </w:rPr>
  </w:style>
  <w:style w:type="character" w:customStyle="1" w:styleId="CharChar133">
    <w:name w:val="Char Char133"/>
    <w:semiHidden/>
    <w:rsid w:val="001A3ABE"/>
    <w:rPr>
      <w:rFonts w:ascii="SimSun" w:eastAsia="SimSun" w:hAnsi="SimSun" w:hint="eastAsia"/>
      <w:lang w:val="en-GB" w:eastAsia="en-US" w:bidi="ar-SA"/>
    </w:rPr>
  </w:style>
  <w:style w:type="character" w:customStyle="1" w:styleId="CharChar153">
    <w:name w:val="Char Char153"/>
    <w:rsid w:val="001A3ABE"/>
    <w:rPr>
      <w:rFonts w:ascii="Arial" w:hAnsi="Arial" w:cs="Arial" w:hint="default"/>
      <w:sz w:val="36"/>
      <w:lang w:val="en-GB"/>
    </w:rPr>
  </w:style>
  <w:style w:type="character" w:customStyle="1" w:styleId="h410">
    <w:name w:val="h410"/>
    <w:rsid w:val="001A3ABE"/>
    <w:rPr>
      <w:rFonts w:ascii="Arial" w:hAnsi="Arial" w:cs="Arial" w:hint="default"/>
      <w:sz w:val="24"/>
      <w:lang w:val="en-GB"/>
    </w:rPr>
  </w:style>
  <w:style w:type="character" w:customStyle="1" w:styleId="h53">
    <w:name w:val="h53"/>
    <w:rsid w:val="001A3ABE"/>
    <w:rPr>
      <w:rFonts w:ascii="Arial" w:eastAsia="SimSun" w:hAnsi="Arial" w:cs="Arial" w:hint="default"/>
      <w:sz w:val="22"/>
      <w:lang w:val="en-GB" w:eastAsia="en-US" w:bidi="ar-SA"/>
    </w:rPr>
  </w:style>
  <w:style w:type="character" w:customStyle="1" w:styleId="CharChar110">
    <w:name w:val="Char Char110"/>
    <w:rsid w:val="001A3ABE"/>
    <w:rPr>
      <w:rFonts w:ascii="Arial" w:hAnsi="Arial" w:cs="Arial" w:hint="default"/>
      <w:sz w:val="32"/>
      <w:lang w:val="en-GB" w:eastAsia="en-US" w:bidi="ar-SA"/>
    </w:rPr>
  </w:style>
  <w:style w:type="character" w:customStyle="1" w:styleId="CharChar213">
    <w:name w:val="Char Char213"/>
    <w:rsid w:val="001A3ABE"/>
    <w:rPr>
      <w:rFonts w:ascii="Times New Roman" w:hAnsi="Times New Roman" w:cs="Times New Roman" w:hint="default"/>
      <w:lang w:val="en-GB" w:eastAsia="en-US"/>
    </w:rPr>
  </w:style>
  <w:style w:type="character" w:customStyle="1" w:styleId="CharChar83">
    <w:name w:val="Char Char83"/>
    <w:semiHidden/>
    <w:rsid w:val="001A3ABE"/>
    <w:rPr>
      <w:rFonts w:ascii="Times New Roman" w:hAnsi="Times New Roman" w:cs="Times New Roman" w:hint="default"/>
      <w:b/>
      <w:bCs/>
      <w:lang w:val="en-GB" w:eastAsia="en-US"/>
    </w:rPr>
  </w:style>
  <w:style w:type="character" w:customStyle="1" w:styleId="CharChar132">
    <w:name w:val="Char Char132"/>
    <w:semiHidden/>
    <w:rsid w:val="001A3ABE"/>
    <w:rPr>
      <w:rFonts w:ascii="SimSun" w:eastAsia="SimSun" w:hAnsi="SimSun" w:hint="eastAsia"/>
      <w:lang w:val="en-GB" w:eastAsia="en-US" w:bidi="ar-SA"/>
    </w:rPr>
  </w:style>
  <w:style w:type="character" w:customStyle="1" w:styleId="CharChar73">
    <w:name w:val="Char Char73"/>
    <w:rsid w:val="001A3ABE"/>
    <w:rPr>
      <w:rFonts w:ascii="Arial" w:eastAsia="SimSun" w:hAnsi="Arial" w:cs="Arial" w:hint="default"/>
      <w:sz w:val="36"/>
      <w:lang w:val="en-GB" w:eastAsia="en-US" w:bidi="ar-SA"/>
    </w:rPr>
  </w:style>
  <w:style w:type="character" w:customStyle="1" w:styleId="CharChar62">
    <w:name w:val="Char Char62"/>
    <w:rsid w:val="001A3ABE"/>
    <w:rPr>
      <w:rFonts w:ascii="Arial" w:eastAsia="SimSun" w:hAnsi="Arial" w:cs="Arial" w:hint="default"/>
      <w:sz w:val="32"/>
      <w:lang w:val="en-GB" w:eastAsia="en-US" w:bidi="ar-SA"/>
    </w:rPr>
  </w:style>
  <w:style w:type="character" w:customStyle="1" w:styleId="CharChar52">
    <w:name w:val="Char Char52"/>
    <w:rsid w:val="001A3ABE"/>
    <w:rPr>
      <w:rFonts w:ascii="Arial" w:eastAsia="SimSun" w:hAnsi="Arial" w:cs="Arial" w:hint="default"/>
      <w:sz w:val="28"/>
      <w:lang w:val="en-GB" w:eastAsia="en-US" w:bidi="ar-SA"/>
    </w:rPr>
  </w:style>
  <w:style w:type="character" w:customStyle="1" w:styleId="CharChar162">
    <w:name w:val="Char Char162"/>
    <w:rsid w:val="001A3ABE"/>
    <w:rPr>
      <w:rFonts w:ascii="Arial" w:eastAsia="SimSun" w:hAnsi="Arial" w:cs="Arial" w:hint="default"/>
      <w:lang w:val="en-GB" w:eastAsia="en-US" w:bidi="ar-SA"/>
    </w:rPr>
  </w:style>
  <w:style w:type="character" w:customStyle="1" w:styleId="CharChar142">
    <w:name w:val="Char Char142"/>
    <w:rsid w:val="001A3ABE"/>
    <w:rPr>
      <w:rFonts w:ascii="Arial" w:eastAsia="SimSun" w:hAnsi="Arial" w:cs="Arial" w:hint="default"/>
      <w:sz w:val="36"/>
      <w:lang w:val="en-GB" w:eastAsia="en-US" w:bidi="ar-SA"/>
    </w:rPr>
  </w:style>
  <w:style w:type="character" w:customStyle="1" w:styleId="CharChar112">
    <w:name w:val="Char Char112"/>
    <w:rsid w:val="001A3ABE"/>
    <w:rPr>
      <w:rFonts w:ascii="Tahoma" w:eastAsia="SimSun" w:hAnsi="Tahoma" w:cs="Tahoma" w:hint="default"/>
      <w:lang w:val="en-GB" w:eastAsia="en-US" w:bidi="ar-SA"/>
    </w:rPr>
  </w:style>
  <w:style w:type="character" w:customStyle="1" w:styleId="CharChar252">
    <w:name w:val="Char Char252"/>
    <w:rsid w:val="001A3ABE"/>
    <w:rPr>
      <w:rFonts w:ascii="Arial" w:hAnsi="Arial" w:cs="Arial" w:hint="default"/>
      <w:lang w:val="en-GB" w:eastAsia="en-US"/>
    </w:rPr>
  </w:style>
  <w:style w:type="character" w:customStyle="1" w:styleId="CharChar242">
    <w:name w:val="Char Char242"/>
    <w:rsid w:val="001A3ABE"/>
    <w:rPr>
      <w:rFonts w:ascii="Arial" w:hAnsi="Arial" w:cs="Arial" w:hint="default"/>
      <w:sz w:val="36"/>
      <w:lang w:val="en-GB" w:eastAsia="en-US"/>
    </w:rPr>
  </w:style>
  <w:style w:type="character" w:customStyle="1" w:styleId="CharChar172">
    <w:name w:val="Char Char172"/>
    <w:rsid w:val="001A3ABE"/>
    <w:rPr>
      <w:rFonts w:ascii="Tahoma" w:hAnsi="Tahoma" w:cs="Tahoma" w:hint="default"/>
      <w:shd w:val="clear" w:color="auto" w:fill="000080"/>
      <w:lang w:val="en-GB" w:eastAsia="en-US"/>
    </w:rPr>
  </w:style>
  <w:style w:type="character" w:customStyle="1" w:styleId="CharChar192">
    <w:name w:val="Char Char192"/>
    <w:rsid w:val="001A3ABE"/>
    <w:rPr>
      <w:rFonts w:ascii="Times New Roman" w:hAnsi="Times New Roman" w:cs="Times New Roman" w:hint="default"/>
      <w:lang w:val="en-GB"/>
    </w:rPr>
  </w:style>
  <w:style w:type="character" w:customStyle="1" w:styleId="CharChar202">
    <w:name w:val="Char Char202"/>
    <w:rsid w:val="001A3ABE"/>
    <w:rPr>
      <w:rFonts w:ascii="Tahoma" w:hAnsi="Tahoma" w:cs="Tahoma" w:hint="default"/>
      <w:sz w:val="16"/>
      <w:szCs w:val="16"/>
      <w:lang w:val="en-GB" w:eastAsia="en-US"/>
    </w:rPr>
  </w:style>
  <w:style w:type="character" w:customStyle="1" w:styleId="CharChar302">
    <w:name w:val="Char Char302"/>
    <w:rsid w:val="001A3ABE"/>
    <w:rPr>
      <w:rFonts w:ascii="Arial" w:hAnsi="Arial" w:cs="Arial" w:hint="default"/>
      <w:lang w:val="en-GB" w:eastAsia="en-US"/>
    </w:rPr>
  </w:style>
  <w:style w:type="character" w:customStyle="1" w:styleId="CharChar293">
    <w:name w:val="Char Char293"/>
    <w:rsid w:val="001A3ABE"/>
    <w:rPr>
      <w:rFonts w:ascii="Arial" w:hAnsi="Arial" w:cs="Arial" w:hint="default"/>
      <w:sz w:val="36"/>
      <w:lang w:val="en-GB" w:eastAsia="en-US"/>
    </w:rPr>
  </w:style>
  <w:style w:type="character" w:customStyle="1" w:styleId="CharChar262">
    <w:name w:val="Char Char262"/>
    <w:rsid w:val="001A3ABE"/>
    <w:rPr>
      <w:rFonts w:ascii="Times New Roman" w:hAnsi="Times New Roman" w:cs="Times New Roman" w:hint="default"/>
      <w:lang w:val="en-GB" w:eastAsia="en-US"/>
    </w:rPr>
  </w:style>
  <w:style w:type="character" w:customStyle="1" w:styleId="CharChar283">
    <w:name w:val="Char Char283"/>
    <w:rsid w:val="001A3ABE"/>
    <w:rPr>
      <w:rFonts w:ascii="Arial" w:hAnsi="Arial" w:cs="Arial" w:hint="default"/>
      <w:sz w:val="36"/>
      <w:lang w:val="en-GB" w:eastAsia="en-US"/>
    </w:rPr>
  </w:style>
  <w:style w:type="character" w:customStyle="1" w:styleId="CharChar272">
    <w:name w:val="Char Char272"/>
    <w:rsid w:val="001A3ABE"/>
    <w:rPr>
      <w:rFonts w:ascii="Arial" w:hAnsi="Arial" w:cs="Arial" w:hint="default"/>
      <w:b/>
      <w:bCs w:val="0"/>
      <w:i/>
      <w:iCs w:val="0"/>
      <w:noProof/>
      <w:sz w:val="18"/>
      <w:lang w:val="en-GB" w:eastAsia="en-US"/>
    </w:rPr>
  </w:style>
  <w:style w:type="character" w:customStyle="1" w:styleId="CharChar93">
    <w:name w:val="Char Char93"/>
    <w:rsid w:val="001A3ABE"/>
    <w:rPr>
      <w:rFonts w:ascii="Arial" w:eastAsia="MS Mincho" w:hAnsi="Arial" w:cs="CG Times (WN)" w:hint="default"/>
      <w:kern w:val="0"/>
      <w:sz w:val="22"/>
      <w:szCs w:val="20"/>
      <w:lang w:val="en-GB" w:eastAsia="ar-SA"/>
    </w:rPr>
  </w:style>
  <w:style w:type="character" w:customStyle="1" w:styleId="CharChar43">
    <w:name w:val="Char Char43"/>
    <w:rsid w:val="001A3ABE"/>
    <w:rPr>
      <w:rFonts w:ascii="Courier New" w:hAnsi="Courier New" w:cs="Courier New" w:hint="default"/>
      <w:lang w:val="nb-NO" w:eastAsia="ja-JP" w:bidi="ar-SA"/>
    </w:rPr>
  </w:style>
  <w:style w:type="character" w:customStyle="1" w:styleId="CharChar103">
    <w:name w:val="Char Char103"/>
    <w:semiHidden/>
    <w:rsid w:val="001A3ABE"/>
    <w:rPr>
      <w:rFonts w:ascii="Times New Roman" w:hAnsi="Times New Roman" w:cs="Times New Roman" w:hint="default"/>
      <w:lang w:val="en-GB" w:eastAsia="en-US"/>
    </w:rPr>
  </w:style>
  <w:style w:type="character" w:customStyle="1" w:styleId="CharChar152">
    <w:name w:val="Char Char152"/>
    <w:rsid w:val="001A3ABE"/>
    <w:rPr>
      <w:rFonts w:ascii="Arial" w:hAnsi="Arial" w:cs="Arial" w:hint="default"/>
      <w:sz w:val="36"/>
      <w:lang w:val="en-GB"/>
    </w:rPr>
  </w:style>
  <w:style w:type="character" w:customStyle="1" w:styleId="CharChar212">
    <w:name w:val="Char Char212"/>
    <w:rsid w:val="001A3ABE"/>
    <w:rPr>
      <w:rFonts w:ascii="Arial" w:hAnsi="Arial" w:cs="Arial" w:hint="default"/>
      <w:lang w:val="en-GB" w:eastAsia="en-US" w:bidi="ar-SA"/>
    </w:rPr>
  </w:style>
  <w:style w:type="character" w:customStyle="1" w:styleId="ZchnZchn53">
    <w:name w:val="Zchn Zchn53"/>
    <w:rsid w:val="001A3ABE"/>
    <w:rPr>
      <w:rFonts w:ascii="Courier New" w:eastAsia="Batang" w:hAnsi="Courier New" w:cs="Courier New" w:hint="default"/>
      <w:lang w:val="nb-NO" w:eastAsia="en-US" w:bidi="ar-SA"/>
    </w:rPr>
  </w:style>
  <w:style w:type="character" w:customStyle="1" w:styleId="font4">
    <w:name w:val="font4"/>
    <w:qFormat/>
    <w:rsid w:val="001A3ABE"/>
  </w:style>
  <w:style w:type="character" w:customStyle="1" w:styleId="1fff9">
    <w:name w:val="不明显参考1"/>
    <w:uiPriority w:val="31"/>
    <w:qFormat/>
    <w:rsid w:val="001A3ABE"/>
    <w:rPr>
      <w:smallCaps/>
      <w:color w:val="5A5A5A"/>
    </w:rPr>
  </w:style>
  <w:style w:type="character" w:customStyle="1" w:styleId="Char60">
    <w:name w:val="批注主题 Char6"/>
    <w:qFormat/>
    <w:rsid w:val="001A3ABE"/>
    <w:rPr>
      <w:rFonts w:ascii="MS Mincho" w:eastAsia="MS Mincho" w:hAnsi="MS Mincho" w:hint="eastAsia"/>
      <w:b/>
      <w:bCs/>
      <w:lang w:val="x-none" w:eastAsia="en-US"/>
    </w:rPr>
  </w:style>
  <w:style w:type="character" w:customStyle="1" w:styleId="href">
    <w:name w:val="href"/>
    <w:basedOn w:val="DefaultParagraphFont"/>
    <w:qFormat/>
    <w:rsid w:val="001A3ABE"/>
  </w:style>
  <w:style w:type="character" w:customStyle="1" w:styleId="st">
    <w:name w:val="st"/>
    <w:basedOn w:val="DefaultParagraphFont"/>
    <w:qFormat/>
    <w:rsid w:val="001A3ABE"/>
  </w:style>
  <w:style w:type="character" w:customStyle="1" w:styleId="Style105">
    <w:name w:val="_Style 105"/>
    <w:uiPriority w:val="31"/>
    <w:qFormat/>
    <w:rsid w:val="001A3ABE"/>
    <w:rPr>
      <w:smallCaps/>
      <w:color w:val="5A5A5A"/>
    </w:rPr>
  </w:style>
  <w:style w:type="character" w:customStyle="1" w:styleId="Style113">
    <w:name w:val="_Style 113"/>
    <w:uiPriority w:val="31"/>
    <w:qFormat/>
    <w:rsid w:val="001A3ABE"/>
    <w:rPr>
      <w:smallCaps/>
      <w:color w:val="5A5A5A"/>
    </w:rPr>
  </w:style>
  <w:style w:type="character" w:customStyle="1" w:styleId="Char70">
    <w:name w:val="批注主题 Char7"/>
    <w:qFormat/>
    <w:rsid w:val="001A3ABE"/>
    <w:rPr>
      <w:rFonts w:ascii="MS Mincho" w:eastAsia="MS Mincho" w:hAnsi="MS Mincho" w:hint="eastAsia"/>
      <w:b/>
      <w:bCs/>
      <w:lang w:val="x-none" w:eastAsia="zh-CN"/>
    </w:rPr>
  </w:style>
  <w:style w:type="character" w:customStyle="1" w:styleId="Char43">
    <w:name w:val="日期 Char4"/>
    <w:qFormat/>
    <w:rsid w:val="001A3ABE"/>
    <w:rPr>
      <w:lang w:eastAsia="x-none"/>
    </w:rPr>
  </w:style>
  <w:style w:type="character" w:customStyle="1" w:styleId="1fffa">
    <w:name w:val="文档结构图 字符1"/>
    <w:qFormat/>
    <w:rsid w:val="001A3ABE"/>
    <w:rPr>
      <w:rFonts w:ascii="SimSun" w:eastAsia="SimSun" w:hAnsi="SimSun" w:hint="eastAsia"/>
      <w:sz w:val="18"/>
      <w:szCs w:val="18"/>
      <w:lang w:val="en-GB" w:eastAsia="en-US"/>
    </w:rPr>
  </w:style>
  <w:style w:type="character" w:customStyle="1" w:styleId="2ff5">
    <w:name w:val="页脚 字符2"/>
    <w:aliases w:val="footer odd 字符2,footer 字符2,fo 字符2,pie de página 字符2"/>
    <w:qFormat/>
    <w:rsid w:val="001A3ABE"/>
    <w:rPr>
      <w:rFonts w:ascii="Arial" w:eastAsia="Times New Roman" w:hAnsi="Arial" w:cs="Arial" w:hint="default"/>
      <w:b/>
      <w:bCs w:val="0"/>
      <w:i/>
      <w:iCs w:val="0"/>
      <w:noProof/>
      <w:sz w:val="18"/>
    </w:rPr>
  </w:style>
  <w:style w:type="character" w:customStyle="1" w:styleId="1fffb">
    <w:name w:val="批注框文本 字符1"/>
    <w:qFormat/>
    <w:rsid w:val="001A3ABE"/>
    <w:rPr>
      <w:sz w:val="18"/>
      <w:szCs w:val="18"/>
      <w:lang w:val="en-GB" w:eastAsia="en-US"/>
    </w:rPr>
  </w:style>
  <w:style w:type="character" w:customStyle="1" w:styleId="1fffc">
    <w:name w:val="批注文字 字符1"/>
    <w:qFormat/>
    <w:rsid w:val="001A3ABE"/>
    <w:rPr>
      <w:rFonts w:ascii="MS Mincho" w:eastAsia="MS Mincho" w:hAnsi="MS Mincho" w:hint="eastAsia"/>
      <w:lang w:val="x-none" w:eastAsia="en-US"/>
    </w:rPr>
  </w:style>
  <w:style w:type="character" w:customStyle="1" w:styleId="1fffd">
    <w:name w:val="批注主题 字符1"/>
    <w:qFormat/>
    <w:rsid w:val="001A3ABE"/>
    <w:rPr>
      <w:rFonts w:ascii="MS Mincho" w:eastAsia="MS Mincho" w:hAnsi="MS Mincho" w:hint="eastAsia"/>
      <w:b/>
      <w:bCs/>
      <w:lang w:val="x-none" w:eastAsia="en-US"/>
    </w:rPr>
  </w:style>
  <w:style w:type="character" w:customStyle="1" w:styleId="12b">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A3ABE"/>
    <w:rPr>
      <w:rFonts w:ascii="Arial" w:eastAsia="Times New Roman" w:hAnsi="Arial" w:cs="Arial" w:hint="default"/>
      <w:sz w:val="36"/>
    </w:rPr>
  </w:style>
  <w:style w:type="character" w:customStyle="1" w:styleId="2ff6">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A3ABE"/>
    <w:rPr>
      <w:rFonts w:ascii="Times New Roman" w:eastAsia="Times New Roman" w:hAnsi="Times New Roman" w:cs="Times New Roman" w:hint="default"/>
      <w:sz w:val="16"/>
    </w:rPr>
  </w:style>
  <w:style w:type="character" w:customStyle="1" w:styleId="1fffe">
    <w:name w:val="正文文本缩进 字符1"/>
    <w:qFormat/>
    <w:rsid w:val="001A3ABE"/>
    <w:rPr>
      <w:rFonts w:ascii="MS Mincho" w:eastAsia="MS Mincho" w:hAnsi="MS Mincho" w:hint="eastAsia"/>
      <w:lang w:val="en-GB" w:eastAsia="en-US"/>
    </w:rPr>
  </w:style>
  <w:style w:type="character" w:customStyle="1" w:styleId="32c">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A3ABE"/>
    <w:rPr>
      <w:rFonts w:ascii="Arial" w:eastAsia="Times New Roman" w:hAnsi="Arial" w:cs="Arial" w:hint="default"/>
      <w:sz w:val="28"/>
    </w:rPr>
  </w:style>
  <w:style w:type="character" w:customStyle="1" w:styleId="42b">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A3AB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A3ABE"/>
    <w:rPr>
      <w:rFonts w:ascii="Arial" w:eastAsia="Times New Roman" w:hAnsi="Arial" w:cs="Arial" w:hint="default"/>
      <w:sz w:val="22"/>
    </w:rPr>
  </w:style>
  <w:style w:type="character" w:customStyle="1" w:styleId="228">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A3ABE"/>
    <w:rPr>
      <w:rFonts w:ascii="Arial" w:eastAsia="Times New Roman" w:hAnsi="Arial" w:cs="Arial" w:hint="default"/>
      <w:sz w:val="32"/>
    </w:rPr>
  </w:style>
  <w:style w:type="character" w:customStyle="1" w:styleId="611">
    <w:name w:val="标题 6 字符1"/>
    <w:aliases w:val="T1 字符1,Header 6 字符1"/>
    <w:qFormat/>
    <w:rsid w:val="001A3ABE"/>
    <w:rPr>
      <w:rFonts w:ascii="Arial" w:eastAsia="Times New Roman" w:hAnsi="Arial" w:cs="Arial" w:hint="default"/>
    </w:rPr>
  </w:style>
  <w:style w:type="character" w:customStyle="1" w:styleId="2ff7">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A3ABE"/>
    <w:rPr>
      <w:rFonts w:ascii="Arial" w:eastAsia="Times New Roman" w:hAnsi="Arial" w:cs="Arial" w:hint="default"/>
      <w:b/>
      <w:bCs w:val="0"/>
      <w:noProof/>
      <w:sz w:val="18"/>
    </w:rPr>
  </w:style>
  <w:style w:type="character" w:customStyle="1" w:styleId="1ffff">
    <w:name w:val="纯文本 字符1"/>
    <w:qFormat/>
    <w:rsid w:val="001A3ABE"/>
    <w:rPr>
      <w:rFonts w:ascii="Courier New" w:eastAsia="SimSun" w:hAnsi="Courier New" w:cs="Courier New" w:hint="default"/>
      <w:lang w:val="nb-NO" w:eastAsia="ja-JP"/>
    </w:rPr>
  </w:style>
  <w:style w:type="character" w:customStyle="1" w:styleId="2ff8">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A3ABE"/>
    <w:rPr>
      <w:rFonts w:ascii="SimSun" w:eastAsia="SimSun" w:hAnsi="SimSun" w:hint="eastAsia"/>
      <w:lang w:val="en-GB" w:eastAsia="ja-JP"/>
    </w:rPr>
  </w:style>
  <w:style w:type="character" w:customStyle="1" w:styleId="21f2">
    <w:name w:val="正文文本 2 字符1"/>
    <w:qFormat/>
    <w:rsid w:val="001A3ABE"/>
    <w:rPr>
      <w:rFonts w:ascii="SimSun" w:eastAsia="SimSun" w:hAnsi="SimSun" w:hint="eastAsia"/>
      <w:i/>
      <w:iCs w:val="0"/>
      <w:lang w:val="en-GB" w:eastAsia="x-none"/>
    </w:rPr>
  </w:style>
  <w:style w:type="character" w:customStyle="1" w:styleId="31f">
    <w:name w:val="正文文本 3 字符1"/>
    <w:qFormat/>
    <w:rsid w:val="001A3ABE"/>
    <w:rPr>
      <w:rFonts w:ascii="Osaka" w:eastAsia="Osaka" w:hint="eastAsia"/>
      <w:color w:val="000000"/>
      <w:lang w:val="en-GB" w:eastAsia="x-none"/>
    </w:rPr>
  </w:style>
  <w:style w:type="character" w:customStyle="1" w:styleId="21f3">
    <w:name w:val="正文文本缩进 2 字符1"/>
    <w:qFormat/>
    <w:rsid w:val="001A3ABE"/>
    <w:rPr>
      <w:rFonts w:ascii="MS Mincho" w:eastAsia="MS Mincho" w:hAnsi="MS Mincho" w:hint="eastAsia"/>
      <w:lang w:val="en-GB" w:eastAsia="en-GB"/>
    </w:rPr>
  </w:style>
  <w:style w:type="character" w:customStyle="1" w:styleId="1ffff0">
    <w:name w:val="尾注文本 字符1"/>
    <w:qFormat/>
    <w:rsid w:val="001A3ABE"/>
    <w:rPr>
      <w:rFonts w:ascii="SimSun" w:eastAsia="SimSun" w:hAnsi="SimSun" w:hint="eastAsia"/>
      <w:lang w:val="en-GB" w:eastAsia="x-none"/>
    </w:rPr>
  </w:style>
  <w:style w:type="character" w:customStyle="1" w:styleId="1ffff1">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A3ABE"/>
    <w:rPr>
      <w:rFonts w:ascii="MS Mincho" w:eastAsia="MS Mincho" w:hAnsi="MS Mincho" w:hint="eastAsia"/>
      <w:b/>
      <w:bCs w:val="0"/>
      <w:lang w:val="en-GB" w:eastAsia="en-US"/>
    </w:rPr>
  </w:style>
  <w:style w:type="character" w:customStyle="1" w:styleId="713">
    <w:name w:val="标题 7 字符1"/>
    <w:aliases w:val="L7 字符1,Header 7 字符1"/>
    <w:qFormat/>
    <w:rsid w:val="001A3ABE"/>
    <w:rPr>
      <w:rFonts w:ascii="Arial" w:eastAsia="Times New Roman" w:hAnsi="Arial" w:cs="Arial" w:hint="default"/>
    </w:rPr>
  </w:style>
  <w:style w:type="character" w:customStyle="1" w:styleId="811">
    <w:name w:val="标题 8 字符1"/>
    <w:qFormat/>
    <w:rsid w:val="001A3ABE"/>
    <w:rPr>
      <w:rFonts w:ascii="Arial" w:eastAsia="Times New Roman" w:hAnsi="Arial" w:cs="Arial" w:hint="default"/>
      <w:sz w:val="36"/>
    </w:rPr>
  </w:style>
  <w:style w:type="character" w:customStyle="1" w:styleId="1ffff2">
    <w:name w:val="注释标题 字符1"/>
    <w:qFormat/>
    <w:rsid w:val="001A3ABE"/>
    <w:rPr>
      <w:rFonts w:ascii="MS Mincho" w:eastAsia="MS Mincho" w:hAnsi="MS Mincho" w:hint="eastAsia"/>
      <w:lang w:eastAsia="en-US"/>
    </w:rPr>
  </w:style>
  <w:style w:type="character" w:customStyle="1" w:styleId="HTML10">
    <w:name w:val="HTML 预设格式 字符1"/>
    <w:rsid w:val="001A3ABE"/>
    <w:rPr>
      <w:rFonts w:ascii="Courier New" w:eastAsia="MS Mincho" w:hAnsi="Courier New" w:cs="Courier New" w:hint="default"/>
      <w:lang w:val="en-GB" w:eastAsia="ja-JP"/>
    </w:rPr>
  </w:style>
  <w:style w:type="character" w:customStyle="1" w:styleId="jlqj4b">
    <w:name w:val="jlqj4b"/>
    <w:basedOn w:val="DefaultParagraphFont"/>
    <w:rsid w:val="001A3ABE"/>
  </w:style>
  <w:style w:type="character" w:customStyle="1" w:styleId="yieifb">
    <w:name w:val="yieifb"/>
    <w:basedOn w:val="DefaultParagraphFont"/>
    <w:rsid w:val="001A3ABE"/>
  </w:style>
  <w:style w:type="character" w:customStyle="1" w:styleId="kihvae">
    <w:name w:val="kihvae"/>
    <w:basedOn w:val="DefaultParagraphFont"/>
    <w:rsid w:val="001A3ABE"/>
  </w:style>
  <w:style w:type="character" w:customStyle="1" w:styleId="viiyi">
    <w:name w:val="viiyi"/>
    <w:basedOn w:val="DefaultParagraphFont"/>
    <w:rsid w:val="001A3ABE"/>
  </w:style>
  <w:style w:type="character" w:customStyle="1" w:styleId="Char80">
    <w:name w:val="批注主题 Char8"/>
    <w:qFormat/>
    <w:rsid w:val="001A3ABE"/>
    <w:rPr>
      <w:rFonts w:ascii="MS Mincho" w:eastAsia="MS Mincho" w:hAnsi="MS Mincho" w:hint="eastAsia"/>
      <w:b/>
      <w:bCs/>
      <w:lang w:val="x-none" w:eastAsia="zh-CN"/>
    </w:rPr>
  </w:style>
  <w:style w:type="character" w:customStyle="1" w:styleId="Char51">
    <w:name w:val="日期 Char5"/>
    <w:qFormat/>
    <w:rsid w:val="001A3ABE"/>
    <w:rPr>
      <w:lang w:eastAsia="x-none"/>
    </w:rPr>
  </w:style>
  <w:style w:type="character" w:customStyle="1" w:styleId="ListChar6">
    <w:name w:val="List Char6"/>
    <w:rsid w:val="001A3ABE"/>
    <w:rPr>
      <w:rFonts w:ascii="Times New Roman" w:hAnsi="Times New Roman" w:cs="Times New Roman" w:hint="default"/>
      <w:lang w:val="en-GB" w:eastAsia="en-US"/>
    </w:rPr>
  </w:style>
  <w:style w:type="character" w:customStyle="1" w:styleId="PlainTextChar6">
    <w:name w:val="Plain Text Char6"/>
    <w:basedOn w:val="DefaultParagraphFont"/>
    <w:rsid w:val="001A3ABE"/>
    <w:rPr>
      <w:rFonts w:ascii="Courier New" w:eastAsia="SimSun" w:hAnsi="Courier New" w:cs="Courier New" w:hint="default"/>
      <w:lang w:val="nb-NO" w:eastAsia="ja-JP"/>
    </w:rPr>
  </w:style>
  <w:style w:type="character" w:customStyle="1" w:styleId="BodyText2Char6">
    <w:name w:val="Body Text 2 Char6"/>
    <w:basedOn w:val="DefaultParagraphFont"/>
    <w:qFormat/>
    <w:rsid w:val="001A3ABE"/>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1A3ABE"/>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1A3ABE"/>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1A3ABE"/>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1A3ABE"/>
    <w:rPr>
      <w:rFonts w:ascii="Courier New" w:eastAsia="MS Mincho" w:hAnsi="Courier New" w:cs="Courier New" w:hint="default"/>
      <w:lang w:val="en-GB" w:eastAsia="ja-JP"/>
    </w:rPr>
  </w:style>
  <w:style w:type="character" w:customStyle="1" w:styleId="Char2b">
    <w:name w:val="列表 Char2"/>
    <w:qFormat/>
    <w:locked/>
    <w:rsid w:val="001A3ABE"/>
    <w:rPr>
      <w:rFonts w:ascii="Times New Roman" w:eastAsia="Times New Roman" w:hAnsi="Times New Roman" w:cs="Times New Roman" w:hint="default"/>
    </w:rPr>
  </w:style>
  <w:style w:type="character" w:customStyle="1" w:styleId="Char52">
    <w:name w:val="批注文字 Char5"/>
    <w:uiPriority w:val="99"/>
    <w:qFormat/>
    <w:locked/>
    <w:rsid w:val="001A3ABE"/>
    <w:rPr>
      <w:rFonts w:ascii="Times New Roman" w:eastAsia="Times New Roman" w:hAnsi="Times New Roman" w:cs="Times New Roman" w:hint="default"/>
      <w:lang w:val="x-none" w:eastAsia="en-GB"/>
    </w:rPr>
  </w:style>
  <w:style w:type="character" w:customStyle="1" w:styleId="Char44">
    <w:name w:val="批注框文本 Char4"/>
    <w:uiPriority w:val="99"/>
    <w:qFormat/>
    <w:locked/>
    <w:rsid w:val="001A3ABE"/>
    <w:rPr>
      <w:rFonts w:ascii="Segoe UI" w:eastAsia="Times New Roman" w:hAnsi="Segoe UI" w:cs="Segoe UI" w:hint="default"/>
      <w:sz w:val="18"/>
      <w:szCs w:val="18"/>
      <w:lang w:val="x-none" w:eastAsia="en-GB"/>
    </w:rPr>
  </w:style>
  <w:style w:type="character" w:customStyle="1" w:styleId="Char45">
    <w:name w:val="文档结构图 Char4"/>
    <w:uiPriority w:val="99"/>
    <w:qFormat/>
    <w:locked/>
    <w:rsid w:val="001A3ABE"/>
    <w:rPr>
      <w:rFonts w:ascii="Tahoma" w:eastAsia="PMingLiU" w:hAnsi="Tahoma" w:cs="Tahoma" w:hint="default"/>
      <w:shd w:val="clear" w:color="auto" w:fill="000080"/>
      <w:lang w:val="en-GB" w:eastAsia="en-GB"/>
    </w:rPr>
  </w:style>
  <w:style w:type="character" w:customStyle="1" w:styleId="Char46">
    <w:name w:val="纯文本 Char4"/>
    <w:qFormat/>
    <w:locked/>
    <w:rsid w:val="001A3ABE"/>
    <w:rPr>
      <w:rFonts w:ascii="Courier New" w:eastAsia="PMingLiU" w:hAnsi="Courier New" w:cs="Courier New" w:hint="default"/>
      <w:kern w:val="2"/>
      <w:sz w:val="24"/>
      <w:szCs w:val="22"/>
      <w:lang w:val="nb-NO" w:eastAsia="zh-TW"/>
    </w:rPr>
  </w:style>
  <w:style w:type="character" w:customStyle="1" w:styleId="7Char1">
    <w:name w:val="标题 7 Char1"/>
    <w:uiPriority w:val="9"/>
    <w:qFormat/>
    <w:locked/>
    <w:rsid w:val="001A3ABE"/>
    <w:rPr>
      <w:rFonts w:ascii="Times New Roman" w:eastAsia="Times New Roman" w:hAnsi="Times New Roman" w:cs="Times New Roman" w:hint="default"/>
      <w:b/>
      <w:bCs/>
      <w:sz w:val="24"/>
      <w:szCs w:val="24"/>
      <w:lang w:val="en-GB" w:eastAsia="en-GB"/>
    </w:rPr>
  </w:style>
  <w:style w:type="character" w:customStyle="1" w:styleId="6Char1">
    <w:name w:val="标题 6 Char1"/>
    <w:uiPriority w:val="9"/>
    <w:qFormat/>
    <w:locked/>
    <w:rsid w:val="001A3ABE"/>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1A3ABE"/>
    <w:rPr>
      <w:rFonts w:ascii="Arial" w:eastAsia="Times New Roman" w:hAnsi="Arial" w:cs="Arial" w:hint="default"/>
      <w:sz w:val="36"/>
      <w:lang w:val="en-GB" w:eastAsia="en-GB"/>
    </w:rPr>
  </w:style>
  <w:style w:type="character" w:customStyle="1" w:styleId="EditorsNoteChar3">
    <w:name w:val="Editor's Note Char3"/>
    <w:locked/>
    <w:rsid w:val="001A3ABE"/>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1A3ABE"/>
    <w:rPr>
      <w:rFonts w:ascii="Arial" w:hAnsi="Arial" w:cs="Arial" w:hint="default"/>
      <w:sz w:val="36"/>
      <w:lang w:val="en-GB" w:eastAsia="en-US"/>
    </w:rPr>
  </w:style>
  <w:style w:type="character" w:customStyle="1" w:styleId="Titre34">
    <w:name w:val="Titre 34"/>
    <w:rsid w:val="001A3ABE"/>
    <w:rPr>
      <w:rFonts w:ascii="Arial" w:hAnsi="Arial" w:cs="Arial" w:hint="default"/>
      <w:sz w:val="28"/>
      <w:szCs w:val="28"/>
      <w:lang w:val="en-GB" w:eastAsia="en-GB"/>
    </w:rPr>
  </w:style>
  <w:style w:type="character" w:customStyle="1" w:styleId="CharChar182">
    <w:name w:val="Char Char182"/>
    <w:rsid w:val="001A3ABE"/>
    <w:rPr>
      <w:rFonts w:ascii="Arial" w:hAnsi="Arial" w:cs="Arial" w:hint="default"/>
      <w:lang w:eastAsia="en-US"/>
    </w:rPr>
  </w:style>
  <w:style w:type="character" w:customStyle="1" w:styleId="CarCar92">
    <w:name w:val="Car Car92"/>
    <w:rsid w:val="001A3ABE"/>
    <w:rPr>
      <w:rFonts w:ascii="Arial" w:hAnsi="Arial" w:cs="Arial" w:hint="default"/>
      <w:lang w:val="en-GB" w:eastAsia="ja-JP" w:bidi="ar-SA"/>
    </w:rPr>
  </w:style>
  <w:style w:type="character" w:customStyle="1" w:styleId="820">
    <w:name w:val="(文字) (文字)82"/>
    <w:rsid w:val="001A3ABE"/>
    <w:rPr>
      <w:rFonts w:ascii="Arial" w:eastAsia="MS Mincho" w:hAnsi="Arial" w:cs="Arial" w:hint="default"/>
      <w:lang w:val="en-GB" w:eastAsia="ar-SA" w:bidi="ar-SA"/>
    </w:rPr>
  </w:style>
  <w:style w:type="character" w:customStyle="1" w:styleId="720">
    <w:name w:val="(文字) (文字)72"/>
    <w:rsid w:val="001A3ABE"/>
    <w:rPr>
      <w:rFonts w:ascii="Arial" w:eastAsia="MS Mincho" w:hAnsi="Arial" w:cs="Arial" w:hint="default"/>
      <w:sz w:val="36"/>
      <w:lang w:val="en-GB" w:eastAsia="ar-SA" w:bidi="ar-SA"/>
    </w:rPr>
  </w:style>
  <w:style w:type="character" w:customStyle="1" w:styleId="620">
    <w:name w:val="(文字) (文字)62"/>
    <w:rsid w:val="001A3ABE"/>
    <w:rPr>
      <w:rFonts w:ascii="MS Mincho" w:eastAsia="MS Mincho" w:hAnsi="MS Mincho" w:hint="eastAsia"/>
      <w:lang w:val="en-GB" w:eastAsia="ar-SA" w:bidi="ar-SA"/>
    </w:rPr>
  </w:style>
  <w:style w:type="character" w:customStyle="1" w:styleId="523">
    <w:name w:val="(文字) (文字)52"/>
    <w:rsid w:val="001A3ABE"/>
    <w:rPr>
      <w:rFonts w:ascii="Courier New" w:eastAsia="MS Mincho" w:hAnsi="Courier New" w:cs="Courier New" w:hint="default"/>
      <w:lang w:val="nb-NO" w:eastAsia="ar-SA" w:bidi="ar-SA"/>
    </w:rPr>
  </w:style>
  <w:style w:type="character" w:customStyle="1" w:styleId="CharChar222">
    <w:name w:val="Char Char222"/>
    <w:rsid w:val="001A3ABE"/>
    <w:rPr>
      <w:rFonts w:ascii="Arial" w:hAnsi="Arial" w:cs="Arial" w:hint="default"/>
      <w:lang w:val="en-GB"/>
    </w:rPr>
  </w:style>
  <w:style w:type="character" w:customStyle="1" w:styleId="CarCar102">
    <w:name w:val="Car Car102"/>
    <w:rsid w:val="001A3ABE"/>
    <w:rPr>
      <w:rFonts w:ascii="Arial" w:hAnsi="Arial" w:cs="Arial" w:hint="default"/>
      <w:lang w:val="en-GB" w:eastAsia="ja-JP" w:bidi="ar-SA"/>
    </w:rPr>
  </w:style>
  <w:style w:type="character" w:customStyle="1" w:styleId="CharChar232">
    <w:name w:val="Char Char232"/>
    <w:rsid w:val="001A3ABE"/>
    <w:rPr>
      <w:rFonts w:ascii="Arial" w:hAnsi="Arial" w:cs="Arial" w:hint="default"/>
      <w:lang w:val="en-GB" w:eastAsia="en-US"/>
    </w:rPr>
  </w:style>
  <w:style w:type="character" w:customStyle="1" w:styleId="CarCar42">
    <w:name w:val="Car Car42"/>
    <w:rsid w:val="001A3ABE"/>
    <w:rPr>
      <w:rFonts w:ascii="Arial" w:eastAsia="MS Mincho" w:hAnsi="Arial" w:cs="Arial" w:hint="default"/>
      <w:lang w:val="en-GB" w:eastAsia="en-US" w:bidi="ar-SA"/>
    </w:rPr>
  </w:style>
  <w:style w:type="character" w:customStyle="1" w:styleId="CarCar82">
    <w:name w:val="Car Car82"/>
    <w:rsid w:val="001A3ABE"/>
    <w:rPr>
      <w:rFonts w:ascii="Arial" w:eastAsia="MS Mincho" w:hAnsi="Arial" w:cs="Arial" w:hint="default"/>
      <w:sz w:val="36"/>
      <w:lang w:val="en-GB" w:eastAsia="en-US" w:bidi="ar-SA"/>
    </w:rPr>
  </w:style>
  <w:style w:type="character" w:customStyle="1" w:styleId="CarCar32">
    <w:name w:val="Car Car32"/>
    <w:rsid w:val="001A3ABE"/>
    <w:rPr>
      <w:rFonts w:ascii="Arial" w:eastAsia="MS Mincho" w:hAnsi="Arial" w:cs="Arial" w:hint="default"/>
      <w:sz w:val="36"/>
      <w:lang w:val="en-GB" w:eastAsia="en-US" w:bidi="ar-SA"/>
    </w:rPr>
  </w:style>
  <w:style w:type="character" w:customStyle="1" w:styleId="CarCar72">
    <w:name w:val="Car Car72"/>
    <w:rsid w:val="001A3ABE"/>
    <w:rPr>
      <w:rFonts w:ascii="MS Mincho" w:eastAsia="MS Mincho" w:hAnsi="MS Mincho" w:hint="eastAsia"/>
      <w:lang w:val="en-GB" w:eastAsia="en-US" w:bidi="ar-SA"/>
    </w:rPr>
  </w:style>
  <w:style w:type="character" w:customStyle="1" w:styleId="CarCar62">
    <w:name w:val="Car Car62"/>
    <w:rsid w:val="001A3ABE"/>
    <w:rPr>
      <w:rFonts w:ascii="Courier New" w:hAnsi="Courier New" w:cs="Courier New" w:hint="default"/>
      <w:lang w:val="nb-NO" w:eastAsia="ja-JP" w:bidi="ar-SA"/>
    </w:rPr>
  </w:style>
  <w:style w:type="character" w:customStyle="1" w:styleId="2Char11">
    <w:name w:val="标题 2 Char1"/>
    <w:aliases w:val="I2 Char"/>
    <w:basedOn w:val="DefaultParagraphFont"/>
    <w:qFormat/>
    <w:rsid w:val="001A3ABE"/>
    <w:rPr>
      <w:rFonts w:ascii="Arial" w:eastAsia="Times New Roman" w:hAnsi="Arial" w:cs="Times New Roman" w:hint="default"/>
      <w:sz w:val="32"/>
      <w:szCs w:val="20"/>
      <w:lang w:eastAsia="en-GB"/>
    </w:rPr>
  </w:style>
  <w:style w:type="character" w:customStyle="1" w:styleId="3Char2">
    <w:name w:val="标题 3 Char2"/>
    <w:basedOn w:val="DefaultParagraphFont"/>
    <w:qFormat/>
    <w:rsid w:val="001A3ABE"/>
    <w:rPr>
      <w:rFonts w:ascii="Arial" w:eastAsia="Times New Roman" w:hAnsi="Arial" w:cs="Times New Roman" w:hint="default"/>
      <w:sz w:val="28"/>
      <w:szCs w:val="20"/>
      <w:lang w:eastAsia="en-GB"/>
    </w:rPr>
  </w:style>
  <w:style w:type="character" w:customStyle="1" w:styleId="Char90">
    <w:name w:val="批注主题 Char9"/>
    <w:basedOn w:val="Char52"/>
    <w:qFormat/>
    <w:rsid w:val="001A3ABE"/>
    <w:rPr>
      <w:rFonts w:ascii="Times New Roman" w:eastAsia="MS Mincho" w:hAnsi="Times New Roman" w:cs="Times New Roman" w:hint="default"/>
      <w:b/>
      <w:bCs/>
      <w:color w:val="000000"/>
      <w:sz w:val="20"/>
      <w:szCs w:val="20"/>
      <w:lang w:val="x-none" w:eastAsia="ja-JP"/>
    </w:rPr>
  </w:style>
  <w:style w:type="character" w:customStyle="1" w:styleId="Char61">
    <w:name w:val="日期 Char6"/>
    <w:basedOn w:val="DefaultParagraphFont"/>
    <w:qFormat/>
    <w:rsid w:val="001A3ABE"/>
    <w:rPr>
      <w:rFonts w:ascii="Times New Roman" w:eastAsia="Times New Roman" w:hAnsi="Times New Roman" w:cs="Times New Roman" w:hint="default"/>
      <w:color w:val="000000"/>
      <w:sz w:val="20"/>
      <w:szCs w:val="20"/>
      <w:lang w:eastAsia="x-none"/>
    </w:rPr>
  </w:style>
  <w:style w:type="character" w:customStyle="1" w:styleId="EndnoteTextChar2">
    <w:name w:val="Endnote Text Char2"/>
    <w:basedOn w:val="DefaultParagraphFont"/>
    <w:semiHidden/>
    <w:rsid w:val="001A3ABE"/>
    <w:rPr>
      <w:rFonts w:ascii="Times New Roman" w:eastAsia="Times New Roman" w:hAnsi="Times New Roman" w:cs="Times New Roman" w:hint="default"/>
      <w:sz w:val="20"/>
      <w:szCs w:val="20"/>
      <w:lang w:eastAsia="en-GB"/>
    </w:rPr>
  </w:style>
  <w:style w:type="character" w:customStyle="1" w:styleId="Heading8Char6">
    <w:name w:val="Heading 8 Char6"/>
    <w:basedOn w:val="DefaultParagraphFont"/>
    <w:rsid w:val="001A3ABE"/>
    <w:rPr>
      <w:rFonts w:ascii="Arial" w:hAnsi="Arial" w:cs="Arial" w:hint="default"/>
      <w:sz w:val="36"/>
      <w:lang w:val="en-GB" w:eastAsia="en-US"/>
    </w:rPr>
  </w:style>
  <w:style w:type="character" w:customStyle="1" w:styleId="FooterChar5">
    <w:name w:val="Footer Char5"/>
    <w:aliases w:val="footer odd Char4,footer Char4,fo Char4,pie de página Char4"/>
    <w:basedOn w:val="DefaultParagraphFont"/>
    <w:rsid w:val="001A3ABE"/>
    <w:rPr>
      <w:rFonts w:ascii="Arial" w:hAnsi="Arial" w:cs="Arial" w:hint="default"/>
      <w:b/>
      <w:bCs w:val="0"/>
      <w:i/>
      <w:iCs w:val="0"/>
      <w:noProof/>
      <w:sz w:val="18"/>
      <w:lang w:val="en-GB" w:eastAsia="en-US"/>
    </w:rPr>
  </w:style>
  <w:style w:type="character" w:customStyle="1" w:styleId="ListChar7">
    <w:name w:val="List Char7"/>
    <w:qFormat/>
    <w:rsid w:val="001A3ABE"/>
    <w:rPr>
      <w:rFonts w:ascii="Times New Roman" w:hAnsi="Times New Roman" w:cs="Times New Roman" w:hint="default"/>
      <w:lang w:val="en-GB" w:eastAsia="en-US"/>
    </w:rPr>
  </w:style>
  <w:style w:type="character" w:customStyle="1" w:styleId="PlainTextChar7">
    <w:name w:val="Plain Text Char7"/>
    <w:basedOn w:val="DefaultParagraphFont"/>
    <w:rsid w:val="001A3ABE"/>
    <w:rPr>
      <w:rFonts w:ascii="Courier New" w:eastAsia="MS Mincho" w:hAnsi="Courier New" w:cs="Courier New" w:hint="default"/>
      <w:lang w:val="nb-NO" w:eastAsia="ja-JP"/>
    </w:rPr>
  </w:style>
  <w:style w:type="character" w:customStyle="1" w:styleId="BodyText2Char7">
    <w:name w:val="Body Text 2 Char7"/>
    <w:basedOn w:val="DefaultParagraphFont"/>
    <w:rsid w:val="001A3ABE"/>
    <w:rPr>
      <w:rFonts w:ascii="Times New Roman" w:eastAsia="MS Mincho" w:hAnsi="Times New Roman" w:cs="Times New Roman" w:hint="default"/>
      <w:i/>
      <w:iCs w:val="0"/>
      <w:lang w:val="en-GB" w:eastAsia="en-US"/>
    </w:rPr>
  </w:style>
  <w:style w:type="character" w:customStyle="1" w:styleId="BodyText3Char7">
    <w:name w:val="Body Text 3 Char7"/>
    <w:basedOn w:val="DefaultParagraphFont"/>
    <w:rsid w:val="001A3ABE"/>
    <w:rPr>
      <w:rFonts w:ascii="Times New Roman" w:eastAsia="Osaka" w:hAnsi="Times New Roman" w:cs="Times New Roman" w:hint="default"/>
      <w:color w:val="000000"/>
      <w:lang w:val="en-GB" w:eastAsia="en-US"/>
    </w:rPr>
  </w:style>
  <w:style w:type="character" w:customStyle="1" w:styleId="BodyTextIndent2Char7">
    <w:name w:val="Body Text Indent 2 Char7"/>
    <w:basedOn w:val="DefaultParagraphFont"/>
    <w:rsid w:val="001A3ABE"/>
    <w:rPr>
      <w:rFonts w:ascii="Times New Roman" w:eastAsia="MS Mincho" w:hAnsi="Times New Roman" w:cs="Times New Roman" w:hint="default"/>
      <w:lang w:val="en-GB" w:eastAsia="zh-CN"/>
    </w:rPr>
  </w:style>
  <w:style w:type="character" w:customStyle="1" w:styleId="NoteHeadingChar5">
    <w:name w:val="Note Heading Char5"/>
    <w:basedOn w:val="DefaultParagraphFont"/>
    <w:rsid w:val="001A3ABE"/>
    <w:rPr>
      <w:rFonts w:ascii="Times New Roman" w:eastAsia="MS Mincho" w:hAnsi="Times New Roman" w:cs="Times New Roman" w:hint="default"/>
      <w:lang w:val="x-none" w:eastAsia="zh-CN"/>
    </w:rPr>
  </w:style>
  <w:style w:type="character" w:customStyle="1" w:styleId="HTMLPreformattedChar5">
    <w:name w:val="HTML Preformatted Char5"/>
    <w:basedOn w:val="DefaultParagraphFont"/>
    <w:rsid w:val="001A3ABE"/>
    <w:rPr>
      <w:rFonts w:ascii="Courier New" w:eastAsia="MS Mincho" w:hAnsi="Courier New" w:cs="Courier New" w:hint="default"/>
      <w:lang w:val="en-GB" w:eastAsia="ja-JP"/>
    </w:rPr>
  </w:style>
  <w:style w:type="character" w:customStyle="1" w:styleId="138">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A3ABE"/>
    <w:rPr>
      <w:rFonts w:ascii="Arial" w:eastAsia="Times New Roman" w:hAnsi="Arial" w:cs="Times New Roman" w:hint="default"/>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A3ABE"/>
    <w:rPr>
      <w:rFonts w:ascii="Arial" w:eastAsia="Times New Roman" w:hAnsi="Arial" w:cs="Times New Roman" w:hint="default"/>
      <w:sz w:val="32"/>
      <w:szCs w:val="20"/>
      <w:lang w:eastAsia="en-GB"/>
    </w:rPr>
  </w:style>
  <w:style w:type="character" w:customStyle="1" w:styleId="439">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A3ABE"/>
    <w:rPr>
      <w:rFonts w:ascii="Arial" w:eastAsia="Times New Roman" w:hAnsi="Arial" w:cs="Times New Roman" w:hint="default"/>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A3ABE"/>
    <w:rPr>
      <w:rFonts w:ascii="Arial" w:eastAsia="Times New Roman" w:hAnsi="Arial" w:cs="Times New Roman" w:hint="default"/>
      <w:szCs w:val="20"/>
      <w:lang w:eastAsia="en-GB"/>
    </w:rPr>
  </w:style>
  <w:style w:type="character" w:customStyle="1" w:styleId="621">
    <w:name w:val="标题 6 字符2"/>
    <w:aliases w:val="T1 字符2,Header 6 字符2"/>
    <w:basedOn w:val="DefaultParagraphFont"/>
    <w:qFormat/>
    <w:rsid w:val="001A3ABE"/>
    <w:rPr>
      <w:rFonts w:ascii="Arial" w:eastAsia="Times New Roman" w:hAnsi="Arial" w:cs="Times New Roman" w:hint="default"/>
      <w:sz w:val="20"/>
      <w:szCs w:val="20"/>
      <w:lang w:eastAsia="ja-JP"/>
    </w:rPr>
  </w:style>
  <w:style w:type="character" w:customStyle="1" w:styleId="721">
    <w:name w:val="标题 7 字符2"/>
    <w:aliases w:val="L7 字符2,Header 7 字符2"/>
    <w:basedOn w:val="DefaultParagraphFont"/>
    <w:qFormat/>
    <w:rsid w:val="001A3ABE"/>
    <w:rPr>
      <w:rFonts w:ascii="Arial" w:eastAsia="Times New Roman" w:hAnsi="Arial" w:cs="Times New Roman" w:hint="default"/>
      <w:sz w:val="20"/>
      <w:szCs w:val="20"/>
      <w:lang w:eastAsia="ja-JP"/>
    </w:rPr>
  </w:style>
  <w:style w:type="character" w:customStyle="1" w:styleId="821">
    <w:name w:val="标题 8 字符2"/>
    <w:basedOn w:val="DefaultParagraphFont"/>
    <w:qFormat/>
    <w:rsid w:val="001A3ABE"/>
    <w:rPr>
      <w:rFonts w:ascii="Arial" w:eastAsia="Times New Roman" w:hAnsi="Arial" w:cs="Times New Roman" w:hint="default"/>
      <w:sz w:val="36"/>
      <w:szCs w:val="20"/>
      <w:lang w:eastAsia="en-GB"/>
    </w:rPr>
  </w:style>
  <w:style w:type="character" w:customStyle="1" w:styleId="920">
    <w:name w:val="标题 9 字符2"/>
    <w:aliases w:val="Figure Heading 字符1,FH 字符1"/>
    <w:basedOn w:val="DefaultParagraphFont"/>
    <w:qFormat/>
    <w:rsid w:val="001A3ABE"/>
    <w:rPr>
      <w:rFonts w:ascii="Arial" w:eastAsia="Times New Roman" w:hAnsi="Arial" w:cs="Times New Roman" w:hint="default"/>
      <w:sz w:val="36"/>
      <w:szCs w:val="20"/>
      <w:lang w:eastAsia="en-GB"/>
    </w:rPr>
  </w:style>
  <w:style w:type="character" w:customStyle="1" w:styleId="3ff2">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qFormat/>
    <w:rsid w:val="001A3ABE"/>
    <w:rPr>
      <w:rFonts w:ascii="Arial" w:eastAsia="Times New Roman" w:hAnsi="Arial" w:cs="Times New Roman" w:hint="default"/>
      <w:b/>
      <w:bCs w:val="0"/>
      <w:noProof/>
      <w:sz w:val="18"/>
      <w:szCs w:val="20"/>
      <w:lang w:eastAsia="ja-JP"/>
    </w:rPr>
  </w:style>
  <w:style w:type="character" w:customStyle="1" w:styleId="3ff3">
    <w:name w:val="页脚 字符3"/>
    <w:aliases w:val="footer odd 字符3,footer 字符3,fo 字符3,pie de página 字符3"/>
    <w:basedOn w:val="DefaultParagraphFont"/>
    <w:qFormat/>
    <w:rsid w:val="001A3ABE"/>
    <w:rPr>
      <w:rFonts w:ascii="Times New Roman" w:eastAsia="Times New Roman" w:hAnsi="Times New Roman" w:cs="Times New Roman" w:hint="default"/>
      <w:color w:val="000000"/>
      <w:sz w:val="20"/>
      <w:szCs w:val="20"/>
      <w:lang w:eastAsia="ja-JP"/>
    </w:rPr>
  </w:style>
  <w:style w:type="character" w:customStyle="1" w:styleId="3ff4">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A3ABE"/>
    <w:rPr>
      <w:rFonts w:ascii="Times New Roman" w:eastAsia="Times New Roman" w:hAnsi="Times New Roman" w:cs="Times New Roman" w:hint="default"/>
      <w:color w:val="000000"/>
      <w:sz w:val="16"/>
      <w:szCs w:val="20"/>
      <w:lang w:eastAsia="ja-JP"/>
    </w:rPr>
  </w:style>
  <w:style w:type="character" w:customStyle="1" w:styleId="2ff9">
    <w:name w:val="文档结构图 字符2"/>
    <w:basedOn w:val="DefaultParagraphFont"/>
    <w:qFormat/>
    <w:rsid w:val="001A3ABE"/>
    <w:rPr>
      <w:rFonts w:ascii="SimSun" w:eastAsia="Times New Roman" w:hAnsi="Times New Roman" w:cs="Times New Roman" w:hint="eastAsia"/>
      <w:color w:val="000000"/>
      <w:sz w:val="18"/>
      <w:szCs w:val="18"/>
      <w:lang w:eastAsia="ja-JP"/>
    </w:rPr>
  </w:style>
  <w:style w:type="character" w:customStyle="1" w:styleId="2ffa">
    <w:name w:val="批注框文本 字符2"/>
    <w:basedOn w:val="DefaultParagraphFont"/>
    <w:qFormat/>
    <w:rsid w:val="001A3ABE"/>
    <w:rPr>
      <w:rFonts w:ascii="Times New Roman" w:eastAsia="Times New Roman" w:hAnsi="Times New Roman" w:cs="Times New Roman" w:hint="default"/>
      <w:color w:val="000000"/>
      <w:sz w:val="18"/>
      <w:szCs w:val="18"/>
      <w:lang w:eastAsia="ja-JP"/>
    </w:rPr>
  </w:style>
  <w:style w:type="character" w:customStyle="1" w:styleId="2ffb">
    <w:name w:val="批注文字 字符2"/>
    <w:basedOn w:val="DefaultParagraphFont"/>
    <w:qFormat/>
    <w:rsid w:val="001A3ABE"/>
    <w:rPr>
      <w:rFonts w:ascii="Times New Roman" w:eastAsia="MS Mincho" w:hAnsi="Times New Roman" w:cs="Times New Roman" w:hint="default"/>
      <w:color w:val="000000"/>
      <w:sz w:val="20"/>
      <w:szCs w:val="20"/>
      <w:lang w:val="x-none" w:eastAsia="ja-JP"/>
    </w:rPr>
  </w:style>
  <w:style w:type="character" w:customStyle="1" w:styleId="2ffc">
    <w:name w:val="批注主题 字符2"/>
    <w:basedOn w:val="2ffb"/>
    <w:qFormat/>
    <w:rsid w:val="001A3ABE"/>
    <w:rPr>
      <w:rFonts w:ascii="Times New Roman" w:eastAsia="MS Mincho" w:hAnsi="Times New Roman" w:cs="Times New Roman" w:hint="default"/>
      <w:b/>
      <w:bCs/>
      <w:color w:val="000000"/>
      <w:sz w:val="20"/>
      <w:szCs w:val="20"/>
      <w:lang w:val="x-none" w:eastAsia="ja-JP"/>
    </w:rPr>
  </w:style>
  <w:style w:type="character" w:customStyle="1" w:styleId="2ffd">
    <w:name w:val="正文文本缩进 字符2"/>
    <w:basedOn w:val="DefaultParagraphFont"/>
    <w:qFormat/>
    <w:rsid w:val="001A3ABE"/>
    <w:rPr>
      <w:rFonts w:ascii="Times New Roman" w:eastAsia="MS Mincho" w:hAnsi="Times New Roman" w:cs="Times New Roman" w:hint="default"/>
      <w:color w:val="000000"/>
      <w:sz w:val="20"/>
      <w:szCs w:val="20"/>
      <w:lang w:eastAsia="ja-JP"/>
    </w:rPr>
  </w:style>
  <w:style w:type="character" w:customStyle="1" w:styleId="2ffe">
    <w:name w:val="纯文本 字符2"/>
    <w:basedOn w:val="DefaultParagraphFont"/>
    <w:qFormat/>
    <w:rsid w:val="001A3ABE"/>
    <w:rPr>
      <w:rFonts w:ascii="Courier New" w:eastAsia="Times New Roman" w:hAnsi="Courier New" w:cs="Times New Roman" w:hint="default"/>
      <w:color w:val="000000"/>
      <w:sz w:val="20"/>
      <w:szCs w:val="20"/>
      <w:lang w:val="nb-NO" w:eastAsia="ja-JP"/>
    </w:rPr>
  </w:style>
  <w:style w:type="character" w:customStyle="1" w:styleId="3ff5">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A3ABE"/>
    <w:rPr>
      <w:rFonts w:ascii="Times New Roman" w:eastAsia="Times New Roman" w:hAnsi="Times New Roman" w:cs="Times New Roman" w:hint="default"/>
      <w:color w:val="000000"/>
      <w:sz w:val="20"/>
      <w:szCs w:val="20"/>
      <w:lang w:eastAsia="ja-JP"/>
    </w:rPr>
  </w:style>
  <w:style w:type="character" w:customStyle="1" w:styleId="229">
    <w:name w:val="正文文本 2 字符2"/>
    <w:basedOn w:val="DefaultParagraphFont"/>
    <w:qFormat/>
    <w:rsid w:val="001A3ABE"/>
    <w:rPr>
      <w:rFonts w:ascii="Times New Roman" w:eastAsia="Times New Roman" w:hAnsi="Times New Roman" w:cs="Times New Roman" w:hint="default"/>
      <w:i/>
      <w:iCs w:val="0"/>
      <w:color w:val="000000"/>
      <w:sz w:val="20"/>
      <w:szCs w:val="20"/>
      <w:lang w:eastAsia="x-none"/>
    </w:rPr>
  </w:style>
  <w:style w:type="character" w:customStyle="1" w:styleId="32d">
    <w:name w:val="正文文本 3 字符2"/>
    <w:basedOn w:val="DefaultParagraphFont"/>
    <w:qFormat/>
    <w:rsid w:val="001A3ABE"/>
    <w:rPr>
      <w:rFonts w:ascii="Times New Roman" w:eastAsia="Osaka" w:hAnsi="Times New Roman" w:cs="Times New Roman" w:hint="default"/>
      <w:color w:val="000000"/>
      <w:sz w:val="20"/>
      <w:szCs w:val="20"/>
      <w:lang w:eastAsia="x-none"/>
    </w:rPr>
  </w:style>
  <w:style w:type="character" w:customStyle="1" w:styleId="22a">
    <w:name w:val="正文文本缩进 2 字符2"/>
    <w:basedOn w:val="DefaultParagraphFont"/>
    <w:qFormat/>
    <w:rsid w:val="001A3ABE"/>
    <w:rPr>
      <w:rFonts w:ascii="Times New Roman" w:eastAsia="MS Mincho" w:hAnsi="Times New Roman" w:cs="Times New Roman" w:hint="default"/>
      <w:color w:val="000000"/>
      <w:sz w:val="20"/>
      <w:szCs w:val="20"/>
      <w:lang w:eastAsia="ja-JP"/>
    </w:rPr>
  </w:style>
  <w:style w:type="character" w:customStyle="1" w:styleId="2fff">
    <w:name w:val="尾注文本 字符2"/>
    <w:basedOn w:val="DefaultParagraphFont"/>
    <w:qFormat/>
    <w:rsid w:val="001A3ABE"/>
    <w:rPr>
      <w:rFonts w:ascii="Times New Roman" w:eastAsia="Times New Roman" w:hAnsi="Times New Roman" w:cs="Times New Roman" w:hint="default"/>
      <w:color w:val="000000"/>
      <w:sz w:val="20"/>
      <w:szCs w:val="20"/>
      <w:lang w:eastAsia="x-none"/>
    </w:rPr>
  </w:style>
  <w:style w:type="character" w:customStyle="1" w:styleId="2fff0">
    <w:name w:val="注释标题 字符2"/>
    <w:basedOn w:val="DefaultParagraphFont"/>
    <w:qFormat/>
    <w:rsid w:val="001A3ABE"/>
    <w:rPr>
      <w:rFonts w:ascii="Times New Roman" w:eastAsia="MS Mincho" w:hAnsi="Times New Roman" w:cs="Times New Roman" w:hint="default"/>
      <w:color w:val="000000"/>
      <w:sz w:val="20"/>
      <w:szCs w:val="20"/>
      <w:lang w:val="x-none" w:eastAsia="ja-JP"/>
    </w:rPr>
  </w:style>
  <w:style w:type="character" w:customStyle="1" w:styleId="HTML20">
    <w:name w:val="HTML 预设格式 字符2"/>
    <w:basedOn w:val="DefaultParagraphFont"/>
    <w:rsid w:val="001A3ABE"/>
    <w:rPr>
      <w:rFonts w:ascii="Courier New" w:eastAsia="MS Mincho" w:hAnsi="Courier New" w:cs="Times New Roman" w:hint="default"/>
      <w:color w:val="000000"/>
      <w:sz w:val="20"/>
      <w:szCs w:val="20"/>
      <w:lang w:eastAsia="ja-JP"/>
    </w:rPr>
  </w:style>
  <w:style w:type="character" w:customStyle="1" w:styleId="Style115">
    <w:name w:val="_Style 115"/>
    <w:uiPriority w:val="31"/>
    <w:qFormat/>
    <w:rsid w:val="001A3ABE"/>
    <w:rPr>
      <w:smallCaps/>
      <w:color w:val="5A5A5A"/>
    </w:rPr>
  </w:style>
  <w:style w:type="character" w:customStyle="1" w:styleId="Style104">
    <w:name w:val="_Style 104"/>
    <w:uiPriority w:val="31"/>
    <w:qFormat/>
    <w:rsid w:val="001A3ABE"/>
    <w:rPr>
      <w:smallCaps/>
      <w:color w:val="5A5A5A"/>
    </w:rPr>
  </w:style>
  <w:style w:type="character" w:customStyle="1" w:styleId="8Char5">
    <w:name w:val="标题 8 Char5"/>
    <w:basedOn w:val="DefaultParagraphFont"/>
    <w:uiPriority w:val="9"/>
    <w:qFormat/>
    <w:rsid w:val="001A3ABE"/>
    <w:rPr>
      <w:rFonts w:ascii="Arial" w:eastAsia="Times New Roman" w:hAnsi="Arial" w:cs="Times New Roman" w:hint="default"/>
      <w:sz w:val="36"/>
      <w:szCs w:val="20"/>
      <w:lang w:eastAsia="en-GB"/>
    </w:rPr>
  </w:style>
  <w:style w:type="character" w:customStyle="1" w:styleId="Char53">
    <w:name w:val="文档结构图 Char5"/>
    <w:basedOn w:val="DefaultParagraphFont"/>
    <w:uiPriority w:val="99"/>
    <w:qFormat/>
    <w:rsid w:val="001A3ABE"/>
    <w:rPr>
      <w:rFonts w:ascii="SimSun" w:eastAsia="Times New Roman" w:hAnsi="Times New Roman" w:cs="Times New Roman" w:hint="eastAsia"/>
      <w:color w:val="000000"/>
      <w:sz w:val="18"/>
      <w:szCs w:val="18"/>
      <w:lang w:eastAsia="ja-JP"/>
    </w:rPr>
  </w:style>
  <w:style w:type="character" w:customStyle="1" w:styleId="Char54">
    <w:name w:val="批注框文本 Char5"/>
    <w:basedOn w:val="DefaultParagraphFont"/>
    <w:uiPriority w:val="99"/>
    <w:qFormat/>
    <w:rsid w:val="001A3ABE"/>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A3ABE"/>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A3ABE"/>
    <w:rPr>
      <w:rFonts w:ascii="Times New Roman" w:eastAsia="MS Mincho" w:hAnsi="Times New Roman" w:cs="Times New Roman" w:hint="default"/>
      <w:b/>
      <w:bCs/>
      <w:color w:val="000000"/>
      <w:sz w:val="20"/>
      <w:szCs w:val="20"/>
      <w:lang w:val="x-none" w:eastAsia="ja-JP"/>
    </w:rPr>
  </w:style>
  <w:style w:type="character" w:customStyle="1" w:styleId="Char55">
    <w:name w:val="纯文本 Char5"/>
    <w:basedOn w:val="DefaultParagraphFont"/>
    <w:qFormat/>
    <w:rsid w:val="001A3ABE"/>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A3ABE"/>
    <w:rPr>
      <w:rFonts w:ascii="Times New Roman" w:eastAsia="Times New Roman" w:hAnsi="Times New Roman" w:cs="Times New Roman" w:hint="default"/>
      <w:color w:val="000000"/>
      <w:sz w:val="20"/>
      <w:szCs w:val="20"/>
      <w:lang w:eastAsia="x-none"/>
    </w:rPr>
  </w:style>
  <w:style w:type="character" w:customStyle="1" w:styleId="Char37">
    <w:name w:val="列表 Char3"/>
    <w:qFormat/>
    <w:rsid w:val="001A3ABE"/>
    <w:rPr>
      <w:rFonts w:ascii="Times New Roman" w:eastAsia="Times New Roman" w:hAnsi="Times New Roman" w:cs="Times New Roman" w:hint="default"/>
      <w:color w:val="000000"/>
      <w:sz w:val="20"/>
      <w:szCs w:val="20"/>
      <w:lang w:eastAsia="ja-JP"/>
    </w:rPr>
  </w:style>
  <w:style w:type="character" w:customStyle="1" w:styleId="2fff1">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A3ABE"/>
    <w:rPr>
      <w:rFonts w:ascii="Times New Roman" w:eastAsia="MS Mincho" w:hAnsi="Times New Roman" w:cs="Times New Roman" w:hint="default"/>
      <w:b/>
      <w:bCs w:val="0"/>
      <w:color w:val="000000"/>
      <w:sz w:val="20"/>
      <w:szCs w:val="20"/>
      <w:lang w:eastAsia="ja-JP"/>
    </w:rPr>
  </w:style>
  <w:style w:type="character" w:customStyle="1" w:styleId="33b">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A3ABE"/>
    <w:rPr>
      <w:rFonts w:ascii="Arial" w:eastAsia="Times New Roman" w:hAnsi="Arial" w:cs="Times New Roman" w:hint="default"/>
      <w:sz w:val="28"/>
      <w:szCs w:val="20"/>
      <w:lang w:eastAsia="en-GB"/>
    </w:rPr>
  </w:style>
  <w:style w:type="table" w:customStyle="1" w:styleId="TableClassic24">
    <w:name w:val="Table Classic 24"/>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A3ABE"/>
    <w:rPr>
      <w:rFonts w:ascii="Times New Roman" w:eastAsia="PMingLiU" w:hAnsi="Times New Roman"/>
      <w:lang w:val="fr-FR" w:eastAsia="fr-FR"/>
    </w:rPr>
    <w:tblPr>
      <w:tblInd w:w="0" w:type="nil"/>
    </w:tblPr>
  </w:style>
  <w:style w:type="table" w:customStyle="1" w:styleId="SGSTableBasic23">
    <w:name w:val="SGS Table Basic 23"/>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A3ABE"/>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A3ABE"/>
    <w:rPr>
      <w:rFonts w:ascii="Arial" w:eastAsia="PMingLiU" w:hAnsi="Arial" w:cs="Arial"/>
      <w:b/>
      <w:bCs/>
      <w:i/>
      <w:iCs/>
      <w:color w:val="4F81BD"/>
      <w:lang w:val="fr-FR" w:eastAsia="fr-FR"/>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A3ABE"/>
    <w:pPr>
      <w:overflowPunct w:val="0"/>
      <w:autoSpaceDE w:val="0"/>
      <w:autoSpaceDN w:val="0"/>
      <w:adjustRightInd w:val="0"/>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A3ABE"/>
    <w:rPr>
      <w:rFonts w:ascii="Times New Roman" w:eastAsia="PMingLiU" w:hAnsi="Times New Roman"/>
      <w:lang w:val="fr-FR" w:eastAsia="fr-FR"/>
    </w:rPr>
    <w:tblPr>
      <w:tblInd w:w="0" w:type="nil"/>
    </w:tblPr>
  </w:style>
  <w:style w:type="table" w:customStyle="1" w:styleId="SGSTableBasic212">
    <w:name w:val="SGS Table Basic 212"/>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A3ABE"/>
    <w:rPr>
      <w:rFonts w:ascii="Arial" w:eastAsia="PMingLiU" w:hAnsi="Arial"/>
      <w:i/>
      <w:iCs/>
      <w:color w:val="000000"/>
      <w:lang w:val="fr-FR" w:eastAsia="fr-FR"/>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A3ABE"/>
    <w:rPr>
      <w:rFonts w:ascii="Arial" w:eastAsia="PMingLiU" w:hAnsi="Arial"/>
      <w:b/>
      <w:bCs/>
      <w:i/>
      <w:iCs/>
      <w:color w:val="4F81BD"/>
      <w:lang w:val="fr-FR" w:eastAsia="fr-F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1">
    <w:name w:val="Medium Shading 1 - Accent 111"/>
    <w:basedOn w:val="TableNormal"/>
    <w:uiPriority w:val="1"/>
    <w:qFormat/>
    <w:rsid w:val="001A3AB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A3AB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A3ABE"/>
    <w:rPr>
      <w:sz w:val="22"/>
      <w:szCs w:val="22"/>
      <w:lang w:val="fr-FR" w:eastAsia="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A3ABE"/>
    <w:rPr>
      <w:rFonts w:cs="Calibri"/>
      <w:sz w:val="22"/>
      <w:szCs w:val="22"/>
      <w:lang w:val="fr-FR" w:eastAsia="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A3ABE"/>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A3ABE"/>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A3ABE"/>
    <w:pPr>
      <w:overflowPunct w:val="0"/>
      <w:autoSpaceDE w:val="0"/>
      <w:autoSpaceDN w:val="0"/>
      <w:adjustRightInd w:val="0"/>
      <w:spacing w:after="180"/>
    </w:pPr>
    <w:rPr>
      <w:rFonts w:ascii="Times New Roman" w:eastAsia="MS Mincho"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A3ABE"/>
    <w:rPr>
      <w:rFonts w:ascii="Times New Roman" w:eastAsia="MS Mincho" w:hAnsi="Times New Roman"/>
      <w:lang w:val="fr-FR" w:eastAsia="fr-FR"/>
    </w:rPr>
    <w:tblPr>
      <w:tblInd w:w="0" w:type="nil"/>
    </w:tblPr>
  </w:style>
  <w:style w:type="table" w:customStyle="1" w:styleId="TableClassic231">
    <w:name w:val="Table Classic 231"/>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51">
    <w:name w:val="Table Grid551"/>
    <w:basedOn w:val="TableNormal"/>
    <w:qFormat/>
    <w:rsid w:val="001A3ABE"/>
    <w:pPr>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A3ABE"/>
    <w:rPr>
      <w:rFonts w:ascii="Times New Roman" w:eastAsia="Times New Roman" w:hAnsi="Times New Roman"/>
      <w:lang w:val="fr-FR" w:eastAsia="fr-FR"/>
    </w:rPr>
    <w:tblPr>
      <w:tblInd w:w="0" w:type="nil"/>
    </w:tblPr>
  </w:style>
  <w:style w:type="table" w:customStyle="1" w:styleId="TableGrid4151">
    <w:name w:val="Table Grid4151"/>
    <w:basedOn w:val="TableNormal"/>
    <w:rsid w:val="001A3ABE"/>
    <w:pPr>
      <w:spacing w:after="180"/>
    </w:pPr>
    <w:rPr>
      <w:rFonts w:ascii="Times New Roman" w:eastAsia="Batang"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1A3ABE"/>
    <w:pPr>
      <w:overflowPunct w:val="0"/>
      <w:autoSpaceDE w:val="0"/>
      <w:autoSpaceDN w:val="0"/>
      <w:adjustRightInd w:val="0"/>
      <w:spacing w:after="180"/>
    </w:pPr>
    <w:rPr>
      <w:rFonts w:ascii="Times New Roman" w:eastAsia="Batang"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A3ABE"/>
    <w:rPr>
      <w:rFonts w:ascii="Times New Roman" w:eastAsia="PMingLiU" w:hAnsi="Times New Roman"/>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A3ABE"/>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A3ABE"/>
    <w:rPr>
      <w:rFonts w:ascii="Arial" w:eastAsia="PMingLiU" w:hAnsi="Arial" w:cs="Arial"/>
      <w:b/>
      <w:bCs/>
      <w:i/>
      <w:iCs/>
      <w:color w:val="4F81BD"/>
      <w:lang w:val="fr-FR" w:eastAsia="fr-FR"/>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A3ABE"/>
    <w:pPr>
      <w:overflowPunct w:val="0"/>
      <w:autoSpaceDE w:val="0"/>
      <w:autoSpaceDN w:val="0"/>
      <w:adjustRightInd w:val="0"/>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A3ABE"/>
    <w:rPr>
      <w:rFonts w:ascii="Times New Roman" w:eastAsia="PMingLiU" w:hAnsi="Times New Roman"/>
      <w:lang w:val="fr-FR" w:eastAsia="fr-FR"/>
    </w:rPr>
    <w:tblPr>
      <w:tblInd w:w="0" w:type="nil"/>
    </w:tblPr>
  </w:style>
  <w:style w:type="table" w:customStyle="1" w:styleId="SGSTableBasic2111">
    <w:name w:val="SGS Table Basic 211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A3ABE"/>
    <w:rPr>
      <w:rFonts w:ascii="Times New Roman" w:eastAsia="SimSu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A3ABE"/>
    <w:rPr>
      <w:rFonts w:ascii="Times New Roman" w:eastAsia="SimSun" w:hAnsi="Times New Roman"/>
      <w:lang w:val="sv-SE" w:eastAsia="sv-SE"/>
    </w:rPr>
    <w:tblPr>
      <w:tblInd w:w="0" w:type="nil"/>
    </w:tblPr>
  </w:style>
  <w:style w:type="table" w:customStyle="1" w:styleId="TableColorful13">
    <w:name w:val="Table Colorful 13"/>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Style1121">
    <w:name w:val="Table Style1121"/>
    <w:basedOn w:val="TableNormal"/>
    <w:rsid w:val="001A3ABE"/>
    <w:rPr>
      <w:rFonts w:ascii="Times New Roman" w:eastAsia="SimSun" w:hAnsi="Times New Roman"/>
      <w:lang w:val="sv-SE" w:eastAsia="sv-SE"/>
    </w:rPr>
    <w:tblPr>
      <w:tblInd w:w="0" w:type="nil"/>
    </w:tblPr>
  </w:style>
  <w:style w:type="table" w:customStyle="1" w:styleId="TableClassic222">
    <w:name w:val="Table Classic 222"/>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Normal11">
    <w:name w:val="Table Normal11"/>
    <w:basedOn w:val="TableNormal"/>
    <w:semiHidden/>
    <w:rsid w:val="001A3ABE"/>
    <w:rPr>
      <w:rFonts w:ascii="Times New Roman" w:eastAsia="DengXian" w:hAnsi="Times New Roman"/>
      <w:lang w:val="fr-FR" w:eastAsia="fr-FR"/>
    </w:rPr>
    <w:tblPr>
      <w:tblInd w:w="0" w:type="nil"/>
    </w:tblPr>
  </w:style>
  <w:style w:type="table" w:customStyle="1" w:styleId="SGSTableBasic131">
    <w:name w:val="SGS Table Basic 131"/>
    <w:basedOn w:val="TableNormal"/>
    <w:rsid w:val="001A3ABE"/>
    <w:rPr>
      <w:rFonts w:ascii="Times New Roman" w:eastAsia="MS Mincho"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A3ABE"/>
    <w:rPr>
      <w:rFonts w:ascii="Times New Roman" w:eastAsia="MS Mincho" w:hAnsi="Times New Roman"/>
      <w:lang w:val="sv-SE" w:eastAsia="sv-SE"/>
    </w:rPr>
    <w:tblPr>
      <w:tblInd w:w="0" w:type="nil"/>
    </w:tblPr>
  </w:style>
  <w:style w:type="table" w:customStyle="1" w:styleId="2112">
    <w:name w:val="表 (クラシック) 211"/>
    <w:basedOn w:val="TableNormal"/>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8">
    <w:name w:val="表 (赤)  111"/>
    <w:basedOn w:val="TableNormal"/>
    <w:uiPriority w:val="30"/>
    <w:rsid w:val="001A3ABE"/>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211">
    <w:name w:val="Table Classic 2211"/>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21f4">
    <w:name w:val="古典型 21"/>
    <w:basedOn w:val="TableNormal"/>
    <w:qFormat/>
    <w:rsid w:val="001A3ABE"/>
    <w:pPr>
      <w:spacing w:after="180"/>
    </w:pPr>
    <w:rPr>
      <w:rFonts w:ascii="Times New Roman" w:eastAsia="SimSu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40">
    <w:name w:val="Char Char40"/>
    <w:semiHidden/>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Style1211">
    <w:name w:val="Style1211"/>
    <w:uiPriority w:val="99"/>
    <w:rsid w:val="001A3ABE"/>
  </w:style>
  <w:style w:type="numbering" w:customStyle="1" w:styleId="SGS211">
    <w:name w:val="SGS211"/>
    <w:uiPriority w:val="99"/>
    <w:rsid w:val="001A3ABE"/>
    <w:pPr>
      <w:numPr>
        <w:numId w:val="44"/>
      </w:numPr>
    </w:pPr>
  </w:style>
  <w:style w:type="numbering" w:customStyle="1" w:styleId="SGS12">
    <w:name w:val="SGS12"/>
    <w:uiPriority w:val="99"/>
    <w:rsid w:val="001A3ABE"/>
  </w:style>
  <w:style w:type="numbering" w:customStyle="1" w:styleId="Style13">
    <w:name w:val="Style13"/>
    <w:uiPriority w:val="99"/>
    <w:rsid w:val="001A3ABE"/>
  </w:style>
  <w:style w:type="numbering" w:customStyle="1" w:styleId="LFO19">
    <w:name w:val="LFO19"/>
    <w:rsid w:val="001A3ABE"/>
    <w:pPr>
      <w:numPr>
        <w:numId w:val="46"/>
      </w:numPr>
    </w:pPr>
  </w:style>
  <w:style w:type="numbering" w:customStyle="1" w:styleId="Style131">
    <w:name w:val="Style131"/>
    <w:uiPriority w:val="99"/>
    <w:rsid w:val="001A3ABE"/>
    <w:pPr>
      <w:numPr>
        <w:numId w:val="43"/>
      </w:numPr>
    </w:pPr>
  </w:style>
  <w:style w:type="numbering" w:customStyle="1" w:styleId="Style112">
    <w:name w:val="Style112"/>
    <w:uiPriority w:val="99"/>
    <w:rsid w:val="001A3ABE"/>
  </w:style>
  <w:style w:type="numbering" w:customStyle="1" w:styleId="SGS3">
    <w:name w:val="SGS3"/>
    <w:uiPriority w:val="99"/>
    <w:rsid w:val="001A3ABE"/>
  </w:style>
  <w:style w:type="paragraph" w:customStyle="1" w:styleId="TOCHeading1">
    <w:name w:val="TOC Heading1"/>
    <w:basedOn w:val="Heading1"/>
    <w:next w:val="Normal"/>
    <w:uiPriority w:val="39"/>
    <w:unhideWhenUsed/>
    <w:qFormat/>
    <w:rsid w:val="001A3ABE"/>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IntenseEmphasis1">
    <w:name w:val="Intense Emphasis1"/>
    <w:uiPriority w:val="21"/>
    <w:qFormat/>
    <w:rsid w:val="001A3ABE"/>
    <w:rPr>
      <w:b/>
      <w:i/>
      <w:color w:val="4F81BD"/>
    </w:rPr>
  </w:style>
  <w:style w:type="character" w:customStyle="1" w:styleId="SubtleReference1">
    <w:name w:val="Subtle Reference1"/>
    <w:uiPriority w:val="31"/>
    <w:qFormat/>
    <w:rsid w:val="001A3ABE"/>
    <w:rPr>
      <w:smallCaps/>
      <w:color w:val="C0504D"/>
      <w:u w:val="single"/>
    </w:rPr>
  </w:style>
  <w:style w:type="character" w:customStyle="1" w:styleId="IntenseReference1">
    <w:name w:val="Intense Reference1"/>
    <w:qFormat/>
    <w:rsid w:val="001A3ABE"/>
    <w:rPr>
      <w:b/>
      <w:smallCaps/>
      <w:color w:val="C0504D"/>
      <w:spacing w:val="5"/>
      <w:u w:val="single"/>
    </w:rPr>
  </w:style>
  <w:style w:type="character" w:customStyle="1" w:styleId="1ffff3">
    <w:name w:val="明显引用 字符1"/>
    <w:uiPriority w:val="99"/>
    <w:qFormat/>
    <w:rsid w:val="001A3ABE"/>
    <w:rPr>
      <w:i/>
      <w:iCs/>
      <w:color w:val="4472C4"/>
      <w:lang w:val="en-GB" w:eastAsia="en-US"/>
    </w:rPr>
  </w:style>
  <w:style w:type="character" w:customStyle="1" w:styleId="EditorsNoteChar4">
    <w:name w:val="Editor's Note Char4"/>
    <w:rsid w:val="001A3ABE"/>
    <w:rPr>
      <w:rFonts w:ascii="Times New Roman" w:eastAsia="Times New Roman" w:hAnsi="Times New Roman" w:cs="Times New Roman"/>
      <w:color w:val="FF0000"/>
      <w:sz w:val="20"/>
      <w:szCs w:val="20"/>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
    <w:rsid w:val="001A3ABE"/>
    <w:rPr>
      <w:rFonts w:ascii="Arial" w:hAnsi="Arial"/>
      <w:sz w:val="24"/>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1A3ABE"/>
    <w:rPr>
      <w:rFonts w:ascii="Arial" w:hAnsi="Arial"/>
      <w:sz w:val="28"/>
      <w:lang w:val="en-GB" w:eastAsia="en-US"/>
    </w:rPr>
  </w:style>
  <w:style w:type="character" w:customStyle="1" w:styleId="Head2AChar8">
    <w:name w:val="Head2A Char8"/>
    <w:aliases w:val="heading 2 Char8"/>
    <w:rsid w:val="001A3ABE"/>
    <w:rPr>
      <w:rFonts w:ascii="Arial" w:hAnsi="Arial" w:cs="Arial"/>
      <w:sz w:val="32"/>
      <w:szCs w:val="32"/>
      <w:lang w:val="en-GB" w:eastAsia="en-US" w:bidi="he-IL"/>
    </w:rPr>
  </w:style>
  <w:style w:type="paragraph" w:customStyle="1" w:styleId="paragraph">
    <w:name w:val="paragraph"/>
    <w:basedOn w:val="Normal"/>
    <w:rsid w:val="001A3ABE"/>
    <w:pPr>
      <w:overflowPunct/>
      <w:autoSpaceDE/>
      <w:autoSpaceDN/>
      <w:adjustRightInd/>
      <w:spacing w:before="100" w:beforeAutospacing="1" w:after="100" w:afterAutospacing="1"/>
      <w:textAlignment w:val="auto"/>
    </w:pPr>
    <w:rPr>
      <w:sz w:val="24"/>
      <w:szCs w:val="24"/>
      <w:lang w:val="en-US" w:eastAsia="en-US"/>
    </w:rPr>
  </w:style>
  <w:style w:type="character" w:customStyle="1" w:styleId="tabchar">
    <w:name w:val="tabchar"/>
    <w:basedOn w:val="DefaultParagraphFont"/>
    <w:rsid w:val="001A3ABE"/>
  </w:style>
  <w:style w:type="character" w:customStyle="1" w:styleId="scxw151582526">
    <w:name w:val="scxw151582526"/>
    <w:basedOn w:val="DefaultParagraphFont"/>
    <w:rsid w:val="001A3ABE"/>
  </w:style>
  <w:style w:type="character" w:customStyle="1" w:styleId="Char1f5">
    <w:name w:val="页脚 Char1"/>
    <w:uiPriority w:val="99"/>
    <w:rsid w:val="001A3ABE"/>
    <w:rPr>
      <w:sz w:val="18"/>
      <w:szCs w:val="18"/>
      <w:lang w:val="en-GB" w:eastAsia="en-US"/>
    </w:rPr>
  </w:style>
  <w:style w:type="character" w:customStyle="1" w:styleId="Char1f6">
    <w:name w:val="标题 Char1"/>
    <w:rsid w:val="001A3ABE"/>
    <w:rPr>
      <w:rFonts w:ascii="Cambria" w:hAnsi="Cambria" w:cs="Times New Roman"/>
      <w:b/>
      <w:bCs/>
      <w:sz w:val="32"/>
      <w:szCs w:val="32"/>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A3ABE"/>
    <w:rPr>
      <w:rFonts w:ascii="Times New Roman" w:hAnsi="Times New Roman" w:cs="Times New Roman" w:hint="default"/>
      <w:b/>
      <w:bCs w:val="0"/>
      <w:lang w:val="en-GB"/>
    </w:rPr>
  </w:style>
  <w:style w:type="character" w:customStyle="1" w:styleId="UnresolvedMention12">
    <w:name w:val="Unresolved Mention12"/>
    <w:uiPriority w:val="99"/>
    <w:qFormat/>
    <w:rsid w:val="001A3ABE"/>
    <w:rPr>
      <w:color w:val="808080"/>
      <w:shd w:val="clear" w:color="auto" w:fill="E6E6E6"/>
    </w:rPr>
  </w:style>
  <w:style w:type="character" w:customStyle="1" w:styleId="ui-provider">
    <w:name w:val="ui-provider"/>
    <w:basedOn w:val="DefaultParagraphFont"/>
    <w:rsid w:val="001A3ABE"/>
  </w:style>
  <w:style w:type="character" w:customStyle="1" w:styleId="UnresolvedMention13">
    <w:name w:val="Unresolved Mention13"/>
    <w:uiPriority w:val="99"/>
    <w:unhideWhenUsed/>
    <w:rsid w:val="001A3ABE"/>
    <w:rPr>
      <w:color w:val="808080"/>
      <w:shd w:val="clear" w:color="auto" w:fill="E6E6E6"/>
    </w:rPr>
  </w:style>
  <w:style w:type="character" w:customStyle="1" w:styleId="Mention1">
    <w:name w:val="Mention1"/>
    <w:basedOn w:val="DefaultParagraphFont"/>
    <w:uiPriority w:val="99"/>
    <w:unhideWhenUsed/>
    <w:rsid w:val="001A3ABE"/>
    <w:rPr>
      <w:color w:val="2B579A"/>
      <w:shd w:val="clear" w:color="auto" w:fill="E1DFDD"/>
    </w:rPr>
  </w:style>
  <w:style w:type="table" w:customStyle="1" w:styleId="Tabellengitternetz119">
    <w:name w:val="Tabellengitternetz119"/>
    <w:basedOn w:val="TableNormal"/>
    <w:next w:val="TableGrid"/>
    <w:rsid w:val="001A3ABE"/>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1">
    <w:name w:val="Tabellengitternetz1191"/>
    <w:basedOn w:val="TableNormal"/>
    <w:next w:val="TableGrid"/>
    <w:rsid w:val="001A3ABE"/>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ff4">
    <w:name w:val="无列表1"/>
    <w:next w:val="NoList"/>
    <w:semiHidden/>
    <w:rsid w:val="001A3ABE"/>
  </w:style>
  <w:style w:type="numbering" w:customStyle="1" w:styleId="1ffff5">
    <w:name w:val="リストなし1"/>
    <w:next w:val="NoList"/>
    <w:uiPriority w:val="99"/>
    <w:semiHidden/>
    <w:unhideWhenUsed/>
    <w:rsid w:val="001A3ABE"/>
  </w:style>
  <w:style w:type="numbering" w:customStyle="1" w:styleId="NoList1">
    <w:name w:val="No List1"/>
    <w:next w:val="NoList"/>
    <w:uiPriority w:val="99"/>
    <w:semiHidden/>
    <w:unhideWhenUsed/>
    <w:rsid w:val="001A3ABE"/>
  </w:style>
  <w:style w:type="numbering" w:customStyle="1" w:styleId="11f1">
    <w:name w:val="无列表11"/>
    <w:next w:val="NoList"/>
    <w:semiHidden/>
    <w:rsid w:val="001A3ABE"/>
  </w:style>
  <w:style w:type="numbering" w:customStyle="1" w:styleId="11f2">
    <w:name w:val="リストなし11"/>
    <w:next w:val="NoList"/>
    <w:uiPriority w:val="99"/>
    <w:semiHidden/>
    <w:unhideWhenUsed/>
    <w:rsid w:val="001A3ABE"/>
  </w:style>
  <w:style w:type="numbering" w:customStyle="1" w:styleId="NoList2">
    <w:name w:val="No List2"/>
    <w:next w:val="NoList"/>
    <w:semiHidden/>
    <w:unhideWhenUsed/>
    <w:rsid w:val="001A3ABE"/>
  </w:style>
  <w:style w:type="numbering" w:customStyle="1" w:styleId="NoList3">
    <w:name w:val="No List3"/>
    <w:next w:val="NoList"/>
    <w:uiPriority w:val="99"/>
    <w:semiHidden/>
    <w:unhideWhenUsed/>
    <w:rsid w:val="001A3ABE"/>
  </w:style>
  <w:style w:type="numbering" w:customStyle="1" w:styleId="NoList11">
    <w:name w:val="No List11"/>
    <w:next w:val="NoList"/>
    <w:uiPriority w:val="99"/>
    <w:semiHidden/>
    <w:unhideWhenUsed/>
    <w:rsid w:val="001A3ABE"/>
  </w:style>
  <w:style w:type="numbering" w:customStyle="1" w:styleId="NoList4">
    <w:name w:val="No List4"/>
    <w:next w:val="NoList"/>
    <w:uiPriority w:val="99"/>
    <w:semiHidden/>
    <w:unhideWhenUsed/>
    <w:rsid w:val="001A3ABE"/>
  </w:style>
  <w:style w:type="numbering" w:customStyle="1" w:styleId="NoList5">
    <w:name w:val="No List5"/>
    <w:next w:val="NoList"/>
    <w:uiPriority w:val="99"/>
    <w:semiHidden/>
    <w:unhideWhenUsed/>
    <w:rsid w:val="001A3ABE"/>
  </w:style>
  <w:style w:type="numbering" w:customStyle="1" w:styleId="NoList111">
    <w:name w:val="No List111"/>
    <w:next w:val="NoList"/>
    <w:uiPriority w:val="99"/>
    <w:semiHidden/>
    <w:unhideWhenUsed/>
    <w:rsid w:val="001A3ABE"/>
  </w:style>
  <w:style w:type="numbering" w:customStyle="1" w:styleId="NoList21">
    <w:name w:val="No List21"/>
    <w:next w:val="NoList"/>
    <w:semiHidden/>
    <w:unhideWhenUsed/>
    <w:rsid w:val="001A3ABE"/>
  </w:style>
  <w:style w:type="numbering" w:customStyle="1" w:styleId="NoList31">
    <w:name w:val="No List31"/>
    <w:next w:val="NoList"/>
    <w:uiPriority w:val="99"/>
    <w:semiHidden/>
    <w:unhideWhenUsed/>
    <w:rsid w:val="001A3ABE"/>
  </w:style>
  <w:style w:type="numbering" w:customStyle="1" w:styleId="NoList41">
    <w:name w:val="No List41"/>
    <w:next w:val="NoList"/>
    <w:uiPriority w:val="99"/>
    <w:semiHidden/>
    <w:unhideWhenUsed/>
    <w:rsid w:val="001A3ABE"/>
  </w:style>
  <w:style w:type="numbering" w:customStyle="1" w:styleId="NoList6">
    <w:name w:val="No List6"/>
    <w:next w:val="NoList"/>
    <w:uiPriority w:val="99"/>
    <w:semiHidden/>
    <w:unhideWhenUsed/>
    <w:rsid w:val="001A3ABE"/>
  </w:style>
  <w:style w:type="numbering" w:customStyle="1" w:styleId="NoList7">
    <w:name w:val="No List7"/>
    <w:next w:val="NoList"/>
    <w:uiPriority w:val="99"/>
    <w:semiHidden/>
    <w:unhideWhenUsed/>
    <w:rsid w:val="001A3ABE"/>
  </w:style>
  <w:style w:type="numbering" w:customStyle="1" w:styleId="NoList12">
    <w:name w:val="No List12"/>
    <w:next w:val="NoList"/>
    <w:uiPriority w:val="99"/>
    <w:semiHidden/>
    <w:unhideWhenUsed/>
    <w:rsid w:val="001A3ABE"/>
  </w:style>
  <w:style w:type="numbering" w:customStyle="1" w:styleId="NoList22">
    <w:name w:val="No List22"/>
    <w:next w:val="NoList"/>
    <w:semiHidden/>
    <w:unhideWhenUsed/>
    <w:rsid w:val="001A3ABE"/>
  </w:style>
  <w:style w:type="numbering" w:customStyle="1" w:styleId="NoList32">
    <w:name w:val="No List32"/>
    <w:next w:val="NoList"/>
    <w:uiPriority w:val="99"/>
    <w:semiHidden/>
    <w:unhideWhenUsed/>
    <w:rsid w:val="001A3ABE"/>
  </w:style>
  <w:style w:type="numbering" w:customStyle="1" w:styleId="NoList8">
    <w:name w:val="No List8"/>
    <w:next w:val="NoList"/>
    <w:uiPriority w:val="99"/>
    <w:semiHidden/>
    <w:rsid w:val="001A3ABE"/>
  </w:style>
  <w:style w:type="numbering" w:customStyle="1" w:styleId="NoList9">
    <w:name w:val="No List9"/>
    <w:next w:val="NoList"/>
    <w:uiPriority w:val="99"/>
    <w:semiHidden/>
    <w:rsid w:val="001A3ABE"/>
  </w:style>
  <w:style w:type="numbering" w:customStyle="1" w:styleId="NoList13">
    <w:name w:val="No List13"/>
    <w:next w:val="NoList"/>
    <w:uiPriority w:val="99"/>
    <w:semiHidden/>
    <w:rsid w:val="001A3ABE"/>
  </w:style>
  <w:style w:type="numbering" w:customStyle="1" w:styleId="NoList23">
    <w:name w:val="No List23"/>
    <w:next w:val="NoList"/>
    <w:semiHidden/>
    <w:rsid w:val="001A3ABE"/>
  </w:style>
  <w:style w:type="numbering" w:customStyle="1" w:styleId="NoList10">
    <w:name w:val="No List10"/>
    <w:next w:val="NoList"/>
    <w:uiPriority w:val="99"/>
    <w:semiHidden/>
    <w:rsid w:val="001A3ABE"/>
  </w:style>
  <w:style w:type="numbering" w:customStyle="1" w:styleId="NoList14">
    <w:name w:val="No List14"/>
    <w:next w:val="NoList"/>
    <w:uiPriority w:val="99"/>
    <w:semiHidden/>
    <w:rsid w:val="001A3ABE"/>
  </w:style>
  <w:style w:type="numbering" w:customStyle="1" w:styleId="NoList24">
    <w:name w:val="No List24"/>
    <w:next w:val="NoList"/>
    <w:semiHidden/>
    <w:rsid w:val="001A3ABE"/>
  </w:style>
  <w:style w:type="numbering" w:customStyle="1" w:styleId="NoList51">
    <w:name w:val="No List51"/>
    <w:next w:val="NoList"/>
    <w:uiPriority w:val="99"/>
    <w:semiHidden/>
    <w:rsid w:val="001A3ABE"/>
  </w:style>
  <w:style w:type="numbering" w:customStyle="1" w:styleId="NoList15">
    <w:name w:val="No List15"/>
    <w:next w:val="NoList"/>
    <w:uiPriority w:val="99"/>
    <w:semiHidden/>
    <w:rsid w:val="001A3ABE"/>
  </w:style>
  <w:style w:type="numbering" w:customStyle="1" w:styleId="NoList16">
    <w:name w:val="No List16"/>
    <w:next w:val="NoList"/>
    <w:uiPriority w:val="99"/>
    <w:semiHidden/>
    <w:rsid w:val="001A3ABE"/>
  </w:style>
  <w:style w:type="numbering" w:customStyle="1" w:styleId="1ffff6">
    <w:name w:val="목록 없음1"/>
    <w:next w:val="NoList"/>
    <w:semiHidden/>
    <w:unhideWhenUsed/>
    <w:rsid w:val="001A3ABE"/>
  </w:style>
  <w:style w:type="numbering" w:customStyle="1" w:styleId="2fff2">
    <w:name w:val="목록 없음2"/>
    <w:next w:val="NoList"/>
    <w:semiHidden/>
    <w:rsid w:val="001A3ABE"/>
  </w:style>
  <w:style w:type="numbering" w:customStyle="1" w:styleId="NoList17">
    <w:name w:val="No List17"/>
    <w:next w:val="NoList"/>
    <w:uiPriority w:val="99"/>
    <w:semiHidden/>
    <w:unhideWhenUsed/>
    <w:rsid w:val="001A3ABE"/>
  </w:style>
  <w:style w:type="numbering" w:customStyle="1" w:styleId="NoList19">
    <w:name w:val="No List19"/>
    <w:next w:val="NoList"/>
    <w:uiPriority w:val="99"/>
    <w:semiHidden/>
    <w:unhideWhenUsed/>
    <w:rsid w:val="001A3ABE"/>
  </w:style>
  <w:style w:type="numbering" w:customStyle="1" w:styleId="12c">
    <w:name w:val="无列表12"/>
    <w:next w:val="NoList"/>
    <w:semiHidden/>
    <w:rsid w:val="001A3ABE"/>
  </w:style>
  <w:style w:type="numbering" w:customStyle="1" w:styleId="NoList18">
    <w:name w:val="No List18"/>
    <w:next w:val="NoList"/>
    <w:uiPriority w:val="99"/>
    <w:semiHidden/>
    <w:rsid w:val="001A3ABE"/>
  </w:style>
  <w:style w:type="numbering" w:customStyle="1" w:styleId="NoList110">
    <w:name w:val="No List110"/>
    <w:next w:val="NoList"/>
    <w:uiPriority w:val="99"/>
    <w:semiHidden/>
    <w:rsid w:val="001A3ABE"/>
  </w:style>
  <w:style w:type="numbering" w:customStyle="1" w:styleId="139">
    <w:name w:val="无列表13"/>
    <w:next w:val="NoList"/>
    <w:semiHidden/>
    <w:rsid w:val="001A3ABE"/>
  </w:style>
  <w:style w:type="numbering" w:customStyle="1" w:styleId="12d">
    <w:name w:val="リストなし12"/>
    <w:next w:val="NoList"/>
    <w:uiPriority w:val="99"/>
    <w:semiHidden/>
    <w:unhideWhenUsed/>
    <w:rsid w:val="001A3ABE"/>
  </w:style>
  <w:style w:type="numbering" w:customStyle="1" w:styleId="NoList25">
    <w:name w:val="No List25"/>
    <w:next w:val="NoList"/>
    <w:semiHidden/>
    <w:rsid w:val="001A3ABE"/>
  </w:style>
  <w:style w:type="numbering" w:customStyle="1" w:styleId="1119">
    <w:name w:val="无列表111"/>
    <w:next w:val="NoList"/>
    <w:semiHidden/>
    <w:rsid w:val="001A3ABE"/>
  </w:style>
  <w:style w:type="numbering" w:customStyle="1" w:styleId="111a">
    <w:name w:val="リストなし111"/>
    <w:next w:val="NoList"/>
    <w:uiPriority w:val="99"/>
    <w:semiHidden/>
    <w:unhideWhenUsed/>
    <w:rsid w:val="001A3ABE"/>
  </w:style>
  <w:style w:type="numbering" w:customStyle="1" w:styleId="1218">
    <w:name w:val="无列表121"/>
    <w:next w:val="NoList"/>
    <w:semiHidden/>
    <w:rsid w:val="001A3ABE"/>
  </w:style>
  <w:style w:type="numbering" w:customStyle="1" w:styleId="1219">
    <w:name w:val="リストなし121"/>
    <w:next w:val="NoList"/>
    <w:uiPriority w:val="99"/>
    <w:semiHidden/>
    <w:unhideWhenUsed/>
    <w:rsid w:val="001A3ABE"/>
  </w:style>
  <w:style w:type="numbering" w:customStyle="1" w:styleId="NoList112">
    <w:name w:val="No List112"/>
    <w:next w:val="NoList"/>
    <w:uiPriority w:val="99"/>
    <w:semiHidden/>
    <w:unhideWhenUsed/>
    <w:rsid w:val="001A3ABE"/>
  </w:style>
  <w:style w:type="numbering" w:customStyle="1" w:styleId="11110">
    <w:name w:val="无列表1111"/>
    <w:next w:val="NoList"/>
    <w:semiHidden/>
    <w:rsid w:val="001A3ABE"/>
  </w:style>
  <w:style w:type="numbering" w:customStyle="1" w:styleId="11116">
    <w:name w:val="リストなし1111"/>
    <w:next w:val="NoList"/>
    <w:uiPriority w:val="99"/>
    <w:semiHidden/>
    <w:unhideWhenUsed/>
    <w:rsid w:val="001A3ABE"/>
  </w:style>
  <w:style w:type="numbering" w:customStyle="1" w:styleId="NoList42">
    <w:name w:val="No List42"/>
    <w:next w:val="NoList"/>
    <w:uiPriority w:val="99"/>
    <w:semiHidden/>
    <w:unhideWhenUsed/>
    <w:rsid w:val="001A3ABE"/>
  </w:style>
  <w:style w:type="numbering" w:customStyle="1" w:styleId="1310">
    <w:name w:val="无列表131"/>
    <w:next w:val="NoList"/>
    <w:semiHidden/>
    <w:rsid w:val="001A3ABE"/>
  </w:style>
  <w:style w:type="numbering" w:customStyle="1" w:styleId="13a">
    <w:name w:val="リストなし13"/>
    <w:next w:val="NoList"/>
    <w:uiPriority w:val="99"/>
    <w:semiHidden/>
    <w:unhideWhenUsed/>
    <w:rsid w:val="001A3ABE"/>
  </w:style>
  <w:style w:type="numbering" w:customStyle="1" w:styleId="NoList121">
    <w:name w:val="No List121"/>
    <w:next w:val="NoList"/>
    <w:uiPriority w:val="99"/>
    <w:semiHidden/>
    <w:unhideWhenUsed/>
    <w:rsid w:val="001A3ABE"/>
  </w:style>
  <w:style w:type="numbering" w:customStyle="1" w:styleId="1127">
    <w:name w:val="无列表112"/>
    <w:next w:val="NoList"/>
    <w:semiHidden/>
    <w:rsid w:val="001A3ABE"/>
  </w:style>
  <w:style w:type="numbering" w:customStyle="1" w:styleId="1128">
    <w:name w:val="リストなし112"/>
    <w:next w:val="NoList"/>
    <w:uiPriority w:val="99"/>
    <w:semiHidden/>
    <w:unhideWhenUsed/>
    <w:rsid w:val="001A3ABE"/>
  </w:style>
  <w:style w:type="numbering" w:customStyle="1" w:styleId="NoList20">
    <w:name w:val="No List20"/>
    <w:next w:val="NoList"/>
    <w:uiPriority w:val="99"/>
    <w:semiHidden/>
    <w:unhideWhenUsed/>
    <w:rsid w:val="001A3ABE"/>
  </w:style>
  <w:style w:type="numbering" w:customStyle="1" w:styleId="NoList113">
    <w:name w:val="No List113"/>
    <w:next w:val="NoList"/>
    <w:uiPriority w:val="99"/>
    <w:semiHidden/>
    <w:rsid w:val="001A3ABE"/>
  </w:style>
  <w:style w:type="numbering" w:customStyle="1" w:styleId="148">
    <w:name w:val="无列表14"/>
    <w:next w:val="NoList"/>
    <w:semiHidden/>
    <w:rsid w:val="001A3ABE"/>
  </w:style>
  <w:style w:type="numbering" w:customStyle="1" w:styleId="149">
    <w:name w:val="リストなし14"/>
    <w:next w:val="NoList"/>
    <w:uiPriority w:val="99"/>
    <w:semiHidden/>
    <w:unhideWhenUsed/>
    <w:rsid w:val="001A3ABE"/>
  </w:style>
  <w:style w:type="numbering" w:customStyle="1" w:styleId="NoList26">
    <w:name w:val="No List26"/>
    <w:next w:val="NoList"/>
    <w:semiHidden/>
    <w:rsid w:val="001A3ABE"/>
  </w:style>
  <w:style w:type="numbering" w:customStyle="1" w:styleId="1136">
    <w:name w:val="无列表113"/>
    <w:next w:val="NoList"/>
    <w:semiHidden/>
    <w:rsid w:val="001A3ABE"/>
  </w:style>
  <w:style w:type="numbering" w:customStyle="1" w:styleId="1137">
    <w:name w:val="リストなし113"/>
    <w:next w:val="NoList"/>
    <w:uiPriority w:val="99"/>
    <w:semiHidden/>
    <w:unhideWhenUsed/>
    <w:rsid w:val="001A3ABE"/>
  </w:style>
  <w:style w:type="numbering" w:customStyle="1" w:styleId="NoList33">
    <w:name w:val="No List33"/>
    <w:next w:val="NoList"/>
    <w:uiPriority w:val="99"/>
    <w:semiHidden/>
    <w:unhideWhenUsed/>
    <w:rsid w:val="001A3ABE"/>
  </w:style>
  <w:style w:type="numbering" w:customStyle="1" w:styleId="1227">
    <w:name w:val="无列表122"/>
    <w:next w:val="NoList"/>
    <w:semiHidden/>
    <w:rsid w:val="001A3ABE"/>
  </w:style>
  <w:style w:type="numbering" w:customStyle="1" w:styleId="1228">
    <w:name w:val="リストなし122"/>
    <w:next w:val="NoList"/>
    <w:uiPriority w:val="99"/>
    <w:semiHidden/>
    <w:unhideWhenUsed/>
    <w:rsid w:val="001A3ABE"/>
  </w:style>
  <w:style w:type="numbering" w:customStyle="1" w:styleId="NoList114">
    <w:name w:val="No List114"/>
    <w:next w:val="NoList"/>
    <w:uiPriority w:val="99"/>
    <w:semiHidden/>
    <w:unhideWhenUsed/>
    <w:rsid w:val="001A3ABE"/>
  </w:style>
  <w:style w:type="numbering" w:customStyle="1" w:styleId="11120">
    <w:name w:val="无列表1112"/>
    <w:next w:val="NoList"/>
    <w:semiHidden/>
    <w:rsid w:val="001A3ABE"/>
  </w:style>
  <w:style w:type="numbering" w:customStyle="1" w:styleId="11125">
    <w:name w:val="リストなし1112"/>
    <w:next w:val="NoList"/>
    <w:uiPriority w:val="99"/>
    <w:semiHidden/>
    <w:unhideWhenUsed/>
    <w:rsid w:val="001A3ABE"/>
  </w:style>
  <w:style w:type="numbering" w:customStyle="1" w:styleId="NoList43">
    <w:name w:val="No List43"/>
    <w:next w:val="NoList"/>
    <w:uiPriority w:val="99"/>
    <w:semiHidden/>
    <w:unhideWhenUsed/>
    <w:rsid w:val="001A3ABE"/>
  </w:style>
  <w:style w:type="numbering" w:customStyle="1" w:styleId="1321">
    <w:name w:val="无列表132"/>
    <w:next w:val="NoList"/>
    <w:semiHidden/>
    <w:rsid w:val="001A3ABE"/>
  </w:style>
  <w:style w:type="numbering" w:customStyle="1" w:styleId="1314">
    <w:name w:val="リストなし131"/>
    <w:next w:val="NoList"/>
    <w:uiPriority w:val="99"/>
    <w:semiHidden/>
    <w:unhideWhenUsed/>
    <w:rsid w:val="001A3ABE"/>
  </w:style>
  <w:style w:type="numbering" w:customStyle="1" w:styleId="NoList122">
    <w:name w:val="No List122"/>
    <w:next w:val="NoList"/>
    <w:uiPriority w:val="99"/>
    <w:semiHidden/>
    <w:unhideWhenUsed/>
    <w:rsid w:val="001A3ABE"/>
  </w:style>
  <w:style w:type="numbering" w:customStyle="1" w:styleId="11210">
    <w:name w:val="无列表1121"/>
    <w:next w:val="NoList"/>
    <w:semiHidden/>
    <w:rsid w:val="001A3ABE"/>
  </w:style>
  <w:style w:type="numbering" w:customStyle="1" w:styleId="11214">
    <w:name w:val="リストなし1121"/>
    <w:next w:val="NoList"/>
    <w:uiPriority w:val="99"/>
    <w:semiHidden/>
    <w:unhideWhenUsed/>
    <w:rsid w:val="001A3ABE"/>
  </w:style>
  <w:style w:type="numbering" w:customStyle="1" w:styleId="NoList27">
    <w:name w:val="No List27"/>
    <w:next w:val="NoList"/>
    <w:semiHidden/>
    <w:unhideWhenUsed/>
    <w:rsid w:val="001A3ABE"/>
  </w:style>
  <w:style w:type="numbering" w:customStyle="1" w:styleId="NoList115">
    <w:name w:val="No List115"/>
    <w:next w:val="NoList"/>
    <w:uiPriority w:val="99"/>
    <w:semiHidden/>
    <w:rsid w:val="001A3ABE"/>
  </w:style>
  <w:style w:type="numbering" w:customStyle="1" w:styleId="158">
    <w:name w:val="无列表15"/>
    <w:next w:val="NoList"/>
    <w:semiHidden/>
    <w:rsid w:val="001A3ABE"/>
  </w:style>
  <w:style w:type="numbering" w:customStyle="1" w:styleId="159">
    <w:name w:val="リストなし15"/>
    <w:next w:val="NoList"/>
    <w:uiPriority w:val="99"/>
    <w:semiHidden/>
    <w:unhideWhenUsed/>
    <w:rsid w:val="001A3ABE"/>
  </w:style>
  <w:style w:type="numbering" w:customStyle="1" w:styleId="NoList28">
    <w:name w:val="No List28"/>
    <w:next w:val="NoList"/>
    <w:semiHidden/>
    <w:rsid w:val="001A3ABE"/>
  </w:style>
  <w:style w:type="numbering" w:customStyle="1" w:styleId="1142">
    <w:name w:val="无列表114"/>
    <w:next w:val="NoList"/>
    <w:semiHidden/>
    <w:rsid w:val="001A3ABE"/>
  </w:style>
  <w:style w:type="numbering" w:customStyle="1" w:styleId="1143">
    <w:name w:val="リストなし114"/>
    <w:next w:val="NoList"/>
    <w:uiPriority w:val="99"/>
    <w:semiHidden/>
    <w:unhideWhenUsed/>
    <w:rsid w:val="001A3ABE"/>
  </w:style>
  <w:style w:type="numbering" w:customStyle="1" w:styleId="NoList34">
    <w:name w:val="No List34"/>
    <w:next w:val="NoList"/>
    <w:uiPriority w:val="99"/>
    <w:semiHidden/>
    <w:unhideWhenUsed/>
    <w:rsid w:val="001A3ABE"/>
  </w:style>
  <w:style w:type="numbering" w:customStyle="1" w:styleId="1236">
    <w:name w:val="无列表123"/>
    <w:next w:val="NoList"/>
    <w:semiHidden/>
    <w:rsid w:val="001A3ABE"/>
  </w:style>
  <w:style w:type="numbering" w:customStyle="1" w:styleId="1237">
    <w:name w:val="リストなし123"/>
    <w:next w:val="NoList"/>
    <w:uiPriority w:val="99"/>
    <w:semiHidden/>
    <w:unhideWhenUsed/>
    <w:rsid w:val="001A3ABE"/>
  </w:style>
  <w:style w:type="numbering" w:customStyle="1" w:styleId="NoList116">
    <w:name w:val="No List116"/>
    <w:next w:val="NoList"/>
    <w:uiPriority w:val="99"/>
    <w:semiHidden/>
    <w:unhideWhenUsed/>
    <w:rsid w:val="001A3ABE"/>
  </w:style>
  <w:style w:type="numbering" w:customStyle="1" w:styleId="11130">
    <w:name w:val="无列表1113"/>
    <w:next w:val="NoList"/>
    <w:semiHidden/>
    <w:rsid w:val="001A3ABE"/>
  </w:style>
  <w:style w:type="numbering" w:customStyle="1" w:styleId="11132">
    <w:name w:val="リストなし1113"/>
    <w:next w:val="NoList"/>
    <w:uiPriority w:val="99"/>
    <w:semiHidden/>
    <w:unhideWhenUsed/>
    <w:rsid w:val="001A3ABE"/>
  </w:style>
  <w:style w:type="numbering" w:customStyle="1" w:styleId="NoList44">
    <w:name w:val="No List44"/>
    <w:next w:val="NoList"/>
    <w:uiPriority w:val="99"/>
    <w:semiHidden/>
    <w:unhideWhenUsed/>
    <w:rsid w:val="001A3ABE"/>
  </w:style>
  <w:style w:type="numbering" w:customStyle="1" w:styleId="1330">
    <w:name w:val="无列表133"/>
    <w:next w:val="NoList"/>
    <w:semiHidden/>
    <w:rsid w:val="001A3ABE"/>
  </w:style>
  <w:style w:type="numbering" w:customStyle="1" w:styleId="1322">
    <w:name w:val="リストなし132"/>
    <w:next w:val="NoList"/>
    <w:uiPriority w:val="99"/>
    <w:semiHidden/>
    <w:unhideWhenUsed/>
    <w:rsid w:val="001A3ABE"/>
  </w:style>
  <w:style w:type="numbering" w:customStyle="1" w:styleId="NoList123">
    <w:name w:val="No List123"/>
    <w:next w:val="NoList"/>
    <w:uiPriority w:val="99"/>
    <w:semiHidden/>
    <w:unhideWhenUsed/>
    <w:rsid w:val="001A3ABE"/>
  </w:style>
  <w:style w:type="numbering" w:customStyle="1" w:styleId="11220">
    <w:name w:val="无列表1122"/>
    <w:next w:val="NoList"/>
    <w:semiHidden/>
    <w:rsid w:val="001A3ABE"/>
  </w:style>
  <w:style w:type="numbering" w:customStyle="1" w:styleId="11221">
    <w:name w:val="リストなし1122"/>
    <w:next w:val="NoList"/>
    <w:uiPriority w:val="99"/>
    <w:semiHidden/>
    <w:unhideWhenUsed/>
    <w:rsid w:val="001A3ABE"/>
  </w:style>
  <w:style w:type="numbering" w:customStyle="1" w:styleId="NoList29">
    <w:name w:val="No List29"/>
    <w:next w:val="NoList"/>
    <w:uiPriority w:val="99"/>
    <w:semiHidden/>
    <w:unhideWhenUsed/>
    <w:rsid w:val="001A3ABE"/>
  </w:style>
  <w:style w:type="numbering" w:customStyle="1" w:styleId="NoList117">
    <w:name w:val="No List117"/>
    <w:next w:val="NoList"/>
    <w:uiPriority w:val="99"/>
    <w:semiHidden/>
    <w:rsid w:val="001A3ABE"/>
  </w:style>
  <w:style w:type="numbering" w:customStyle="1" w:styleId="163">
    <w:name w:val="无列表16"/>
    <w:next w:val="NoList"/>
    <w:semiHidden/>
    <w:rsid w:val="001A3ABE"/>
  </w:style>
  <w:style w:type="numbering" w:customStyle="1" w:styleId="164">
    <w:name w:val="リストなし16"/>
    <w:next w:val="NoList"/>
    <w:uiPriority w:val="99"/>
    <w:semiHidden/>
    <w:unhideWhenUsed/>
    <w:rsid w:val="001A3ABE"/>
  </w:style>
  <w:style w:type="numbering" w:customStyle="1" w:styleId="NoList210">
    <w:name w:val="No List210"/>
    <w:next w:val="NoList"/>
    <w:uiPriority w:val="99"/>
    <w:semiHidden/>
    <w:rsid w:val="001A3ABE"/>
  </w:style>
  <w:style w:type="numbering" w:customStyle="1" w:styleId="1151">
    <w:name w:val="无列表115"/>
    <w:next w:val="NoList"/>
    <w:semiHidden/>
    <w:rsid w:val="001A3ABE"/>
  </w:style>
  <w:style w:type="numbering" w:customStyle="1" w:styleId="1152">
    <w:name w:val="リストなし115"/>
    <w:next w:val="NoList"/>
    <w:uiPriority w:val="99"/>
    <w:semiHidden/>
    <w:unhideWhenUsed/>
    <w:rsid w:val="001A3ABE"/>
  </w:style>
  <w:style w:type="numbering" w:customStyle="1" w:styleId="NoList35">
    <w:name w:val="No List35"/>
    <w:next w:val="NoList"/>
    <w:uiPriority w:val="99"/>
    <w:semiHidden/>
    <w:unhideWhenUsed/>
    <w:rsid w:val="001A3ABE"/>
  </w:style>
  <w:style w:type="numbering" w:customStyle="1" w:styleId="1242">
    <w:name w:val="无列表124"/>
    <w:next w:val="NoList"/>
    <w:semiHidden/>
    <w:rsid w:val="001A3ABE"/>
  </w:style>
  <w:style w:type="numbering" w:customStyle="1" w:styleId="1243">
    <w:name w:val="リストなし124"/>
    <w:next w:val="NoList"/>
    <w:uiPriority w:val="99"/>
    <w:semiHidden/>
    <w:unhideWhenUsed/>
    <w:rsid w:val="001A3ABE"/>
  </w:style>
  <w:style w:type="numbering" w:customStyle="1" w:styleId="NoList118">
    <w:name w:val="No List118"/>
    <w:next w:val="NoList"/>
    <w:uiPriority w:val="99"/>
    <w:semiHidden/>
    <w:unhideWhenUsed/>
    <w:rsid w:val="001A3ABE"/>
  </w:style>
  <w:style w:type="numbering" w:customStyle="1" w:styleId="11140">
    <w:name w:val="无列表1114"/>
    <w:next w:val="NoList"/>
    <w:semiHidden/>
    <w:rsid w:val="001A3ABE"/>
  </w:style>
  <w:style w:type="numbering" w:customStyle="1" w:styleId="11141">
    <w:name w:val="リストなし1114"/>
    <w:next w:val="NoList"/>
    <w:uiPriority w:val="99"/>
    <w:semiHidden/>
    <w:unhideWhenUsed/>
    <w:rsid w:val="001A3ABE"/>
  </w:style>
  <w:style w:type="numbering" w:customStyle="1" w:styleId="NoList45">
    <w:name w:val="No List45"/>
    <w:next w:val="NoList"/>
    <w:uiPriority w:val="99"/>
    <w:semiHidden/>
    <w:unhideWhenUsed/>
    <w:rsid w:val="001A3ABE"/>
  </w:style>
  <w:style w:type="numbering" w:customStyle="1" w:styleId="1340">
    <w:name w:val="无列表134"/>
    <w:next w:val="NoList"/>
    <w:semiHidden/>
    <w:rsid w:val="001A3ABE"/>
  </w:style>
  <w:style w:type="numbering" w:customStyle="1" w:styleId="1331">
    <w:name w:val="リストなし133"/>
    <w:next w:val="NoList"/>
    <w:uiPriority w:val="99"/>
    <w:semiHidden/>
    <w:unhideWhenUsed/>
    <w:rsid w:val="001A3ABE"/>
  </w:style>
  <w:style w:type="numbering" w:customStyle="1" w:styleId="NoList124">
    <w:name w:val="No List124"/>
    <w:next w:val="NoList"/>
    <w:uiPriority w:val="99"/>
    <w:semiHidden/>
    <w:unhideWhenUsed/>
    <w:rsid w:val="001A3ABE"/>
  </w:style>
  <w:style w:type="numbering" w:customStyle="1" w:styleId="11230">
    <w:name w:val="无列表1123"/>
    <w:next w:val="NoList"/>
    <w:semiHidden/>
    <w:rsid w:val="001A3ABE"/>
  </w:style>
  <w:style w:type="numbering" w:customStyle="1" w:styleId="11231">
    <w:name w:val="リストなし1123"/>
    <w:next w:val="NoList"/>
    <w:uiPriority w:val="99"/>
    <w:semiHidden/>
    <w:unhideWhenUsed/>
    <w:rsid w:val="001A3ABE"/>
  </w:style>
  <w:style w:type="character" w:customStyle="1" w:styleId="Heading7Char5">
    <w:name w:val="Heading 7 Char5"/>
    <w:aliases w:val="L7 Char2,Header 7 Char2"/>
    <w:basedOn w:val="DefaultParagraphFont"/>
    <w:semiHidden/>
    <w:locked/>
    <w:rsid w:val="001A3ABE"/>
    <w:rPr>
      <w:rFonts w:ascii="Arial" w:eastAsia="Times New Roman" w:hAnsi="Arial" w:cs="Times New Roman" w:hint="default"/>
      <w:sz w:val="20"/>
      <w:szCs w:val="20"/>
    </w:rPr>
  </w:style>
  <w:style w:type="numbering" w:customStyle="1" w:styleId="Style121">
    <w:name w:val="Style121"/>
    <w:uiPriority w:val="99"/>
    <w:rsid w:val="001A3ABE"/>
  </w:style>
  <w:style w:type="character" w:customStyle="1" w:styleId="165">
    <w:name w:val="标题 1 字符6"/>
    <w:aliases w:val="Char 字符6,NMP Heading 1 字符6,H1 字符6,h1 字符6,app heading 1 字符6,l1 字符6,Memo Heading 1 字符6,h11 字符6,h12 字符6,h13 字符6,h14 字符6,h15 字符6,h16 字符6,h17 字符6,h111 字符6,h121 字符6,h131 字符6,h141 字符6,h151 字符6,h161 字符6,h18 字符6,h112 字符6,h122 字符6,h132 字符6,h142 字符6,1 字符5"/>
    <w:basedOn w:val="DefaultParagraphFont"/>
    <w:qFormat/>
    <w:rsid w:val="001A3ABE"/>
    <w:rPr>
      <w:rFonts w:ascii="Arial" w:eastAsia="Times New Roman" w:hAnsi="Arial" w:cs="Times New Roman"/>
      <w:sz w:val="36"/>
      <w:szCs w:val="20"/>
      <w:lang w:eastAsia="en-GB"/>
    </w:rPr>
  </w:style>
  <w:style w:type="character" w:customStyle="1" w:styleId="266">
    <w:name w:val="标题 2 字符6"/>
    <w:aliases w:val="Head2A 字符6,2 字符6,H2 字符6,h2 字符6,DO NOT USE_h2 字符6,h21 字符6,UNDERRUBRIK 1-2 字符6,Head 2 字符6,l2 字符6,TitreProp 字符6,Header 2 字符6,ITT t2 字符6,PA Major Section 字符6,Livello 2 字符6,R2 字符6,H21 字符6,Heading 2 Hidden 字符6,Head1 字符6,2nd level 字符6,heading 2 字符6"/>
    <w:basedOn w:val="DefaultParagraphFont"/>
    <w:qFormat/>
    <w:rsid w:val="001A3ABE"/>
    <w:rPr>
      <w:rFonts w:ascii="Arial" w:eastAsia="Times New Roman" w:hAnsi="Arial" w:cs="Times New Roman"/>
      <w:sz w:val="32"/>
      <w:szCs w:val="20"/>
      <w:lang w:eastAsia="en-GB"/>
    </w:rPr>
  </w:style>
  <w:style w:type="character" w:customStyle="1" w:styleId="364">
    <w:name w:val="标题 3 字符6"/>
    <w:aliases w:val="Underrubrik2 字符6,H3 字符6,h3 字符6,0H 字符6,Memo Heading 3 字符6,no break 字符6,l3 字符6,3 字符6,list 3 字符6,Head 3 字符6,1.1.1 字符6,3rd level 字符6,Major Section Sub Section 字符6,PA Minor Section 字符6,Head3 字符6,Level 3 Head 字符6,31 字符6,32 字符6,33 字符6,311 字符6,321 字符6"/>
    <w:basedOn w:val="DefaultParagraphFont"/>
    <w:qFormat/>
    <w:rsid w:val="001A3ABE"/>
    <w:rPr>
      <w:rFonts w:ascii="Arial" w:eastAsia="Times New Roman" w:hAnsi="Arial" w:cs="Times New Roman"/>
      <w:sz w:val="28"/>
      <w:szCs w:val="20"/>
      <w:lang w:eastAsia="en-GB"/>
    </w:rPr>
  </w:style>
  <w:style w:type="character" w:customStyle="1" w:styleId="463">
    <w:name w:val="标题 4 字符6"/>
    <w:aliases w:val="h4 字符6,H4 字符6,H41 字符6,h41 字符6,H42 字符6,h42 字符6,H43 字符6,h43 字符6,H411 字符6,h411 字符6,H421 字符6,h421 字符6,H44 字符6,h44 字符6,H412 字符6,h412 字符6,H422 字符6,h422 字符6,H431 字符6,h431 字符6,H45 字符6,h45 字符6,H413 字符6,h413 字符6,H423 字符6,h423 字符6,H432 字符6,h432 字符6,4H 字符6"/>
    <w:basedOn w:val="DefaultParagraphFont"/>
    <w:qFormat/>
    <w:rsid w:val="001A3ABE"/>
    <w:rPr>
      <w:rFonts w:ascii="Arial" w:eastAsia="Times New Roman" w:hAnsi="Arial" w:cs="Times New Roman"/>
      <w:sz w:val="24"/>
      <w:szCs w:val="20"/>
      <w:lang w:eastAsia="en-GB"/>
    </w:rPr>
  </w:style>
  <w:style w:type="character" w:customStyle="1" w:styleId="562">
    <w:name w:val="标题 5 字符6"/>
    <w:aliases w:val="h5 字符6,Heading5 字符6,Head5 字符6,H5 字符6,M5 字符6,mh2 字符6,Module heading 2 字符6,heading 8 字符6,Numbered Sub-list 字符6,Heading 81 字符6,5 字符6,标题 81 字符6,Heading 811 字符6,Level_2 字符6,Heading 8111 字符6,Heading 81111 字符6,标题 811 字符4,标题 8111 字符2"/>
    <w:basedOn w:val="DefaultParagraphFont"/>
    <w:qFormat/>
    <w:rsid w:val="001A3ABE"/>
    <w:rPr>
      <w:rFonts w:ascii="Arial" w:eastAsia="Times New Roman" w:hAnsi="Arial" w:cs="Times New Roman"/>
      <w:szCs w:val="20"/>
      <w:lang w:eastAsia="en-GB"/>
    </w:rPr>
  </w:style>
  <w:style w:type="character" w:customStyle="1" w:styleId="650">
    <w:name w:val="标题 6 字符5"/>
    <w:aliases w:val="T1 字符5,Header 6 字符5"/>
    <w:basedOn w:val="DefaultParagraphFont"/>
    <w:qFormat/>
    <w:rsid w:val="001A3ABE"/>
    <w:rPr>
      <w:rFonts w:ascii="Arial" w:eastAsia="Times New Roman" w:hAnsi="Arial" w:cs="Times New Roman"/>
      <w:sz w:val="20"/>
      <w:szCs w:val="20"/>
      <w:lang w:eastAsia="ja-JP"/>
    </w:rPr>
  </w:style>
  <w:style w:type="character" w:customStyle="1" w:styleId="750">
    <w:name w:val="标题 7 字符5"/>
    <w:aliases w:val="L7 字符5,Header 7 字符5"/>
    <w:basedOn w:val="DefaultParagraphFont"/>
    <w:qFormat/>
    <w:rsid w:val="001A3ABE"/>
    <w:rPr>
      <w:rFonts w:ascii="Arial" w:eastAsia="Times New Roman" w:hAnsi="Arial" w:cs="Times New Roman"/>
      <w:sz w:val="20"/>
      <w:szCs w:val="20"/>
      <w:lang w:eastAsia="ja-JP"/>
    </w:rPr>
  </w:style>
  <w:style w:type="character" w:customStyle="1" w:styleId="85">
    <w:name w:val="标题 8 字符5"/>
    <w:basedOn w:val="DefaultParagraphFont"/>
    <w:qFormat/>
    <w:rsid w:val="001A3ABE"/>
    <w:rPr>
      <w:rFonts w:ascii="Arial" w:eastAsia="Times New Roman" w:hAnsi="Arial" w:cs="Times New Roman"/>
      <w:sz w:val="36"/>
      <w:szCs w:val="20"/>
      <w:lang w:eastAsia="en-GB"/>
    </w:rPr>
  </w:style>
  <w:style w:type="character" w:customStyle="1" w:styleId="950">
    <w:name w:val="标题 9 字符5"/>
    <w:aliases w:val="Figure Heading 字符4,FH 字符4"/>
    <w:basedOn w:val="DefaultParagraphFont"/>
    <w:qFormat/>
    <w:rsid w:val="001A3ABE"/>
    <w:rPr>
      <w:rFonts w:ascii="Arial" w:eastAsia="Times New Roman" w:hAnsi="Arial" w:cs="Times New Roman"/>
      <w:sz w:val="36"/>
      <w:szCs w:val="20"/>
      <w:lang w:eastAsia="en-GB"/>
    </w:rPr>
  </w:style>
  <w:style w:type="character" w:customStyle="1" w:styleId="6f2">
    <w:name w:val="页眉 字符6"/>
    <w:aliases w:val="header odd 字符6,header odd1 字符6,header odd2 字符6,header odd3 字符6,header odd4 字符6,header odd5 字符6,header odd6 字符6,header 字符6,header1 字符6,header2 字符6,header3 字符6,header odd11 字符6,header odd21 字符6,header odd7 字符6,header4 字符6,header odd8 字符6,h 字符5"/>
    <w:basedOn w:val="DefaultParagraphFont"/>
    <w:uiPriority w:val="99"/>
    <w:qFormat/>
    <w:rsid w:val="001A3ABE"/>
    <w:rPr>
      <w:rFonts w:ascii="Arial" w:eastAsia="Times New Roman" w:hAnsi="Arial" w:cs="Times New Roman"/>
      <w:b/>
      <w:noProof/>
      <w:sz w:val="18"/>
      <w:szCs w:val="20"/>
      <w:lang w:eastAsia="ja-JP"/>
    </w:rPr>
  </w:style>
  <w:style w:type="character" w:customStyle="1" w:styleId="6f3">
    <w:name w:val="脚注文本 字符6"/>
    <w:aliases w:val="footnote text1 字符6,footnote text2 字符6,footnote text3 字符6,footnote text4 字符6,footnote text5 字符6,footnote text6 字符6,footnote text7 字符6,footnote text11 字符6,footnote text21 字符6,footnote text31 字符6,footnote text41 字符6,footnote text51 字符6,DNV-FT 字符4"/>
    <w:basedOn w:val="DefaultParagraphFont"/>
    <w:qFormat/>
    <w:rsid w:val="001A3ABE"/>
    <w:rPr>
      <w:rFonts w:ascii="Times New Roman" w:eastAsia="Times New Roman" w:hAnsi="Times New Roman" w:cs="Times New Roman"/>
      <w:color w:val="000000"/>
      <w:sz w:val="16"/>
      <w:szCs w:val="20"/>
      <w:lang w:eastAsia="ja-JP"/>
    </w:rPr>
  </w:style>
  <w:style w:type="character" w:customStyle="1" w:styleId="6f4">
    <w:name w:val="页脚 字符6"/>
    <w:aliases w:val="footer odd 字符6,footer 字符6,fo 字符6,pie de página 字符6"/>
    <w:basedOn w:val="DefaultParagraphFont"/>
    <w:qFormat/>
    <w:rsid w:val="001A3ABE"/>
    <w:rPr>
      <w:rFonts w:ascii="Arial" w:eastAsia="Times New Roman" w:hAnsi="Arial" w:cs="Times New Roman"/>
      <w:b/>
      <w:i/>
      <w:noProof/>
      <w:sz w:val="18"/>
      <w:szCs w:val="20"/>
      <w:lang w:eastAsia="ja-JP"/>
    </w:rPr>
  </w:style>
  <w:style w:type="character" w:customStyle="1" w:styleId="5f8">
    <w:name w:val="文档结构图 字符5"/>
    <w:basedOn w:val="DefaultParagraphFont"/>
    <w:uiPriority w:val="99"/>
    <w:qFormat/>
    <w:rsid w:val="001A3ABE"/>
    <w:rPr>
      <w:rFonts w:ascii="SimSun" w:eastAsia="Times New Roman" w:hAnsi="Times New Roman" w:cs="Times New Roman"/>
      <w:color w:val="000000"/>
      <w:sz w:val="18"/>
      <w:szCs w:val="18"/>
      <w:lang w:eastAsia="ja-JP"/>
    </w:rPr>
  </w:style>
  <w:style w:type="character" w:customStyle="1" w:styleId="5f9">
    <w:name w:val="批注框文本 字符5"/>
    <w:basedOn w:val="DefaultParagraphFont"/>
    <w:uiPriority w:val="99"/>
    <w:qFormat/>
    <w:rsid w:val="001A3ABE"/>
    <w:rPr>
      <w:rFonts w:ascii="Times New Roman" w:eastAsia="Times New Roman" w:hAnsi="Times New Roman" w:cs="Times New Roman"/>
      <w:color w:val="000000"/>
      <w:sz w:val="18"/>
      <w:szCs w:val="18"/>
      <w:lang w:eastAsia="ja-JP"/>
    </w:rPr>
  </w:style>
  <w:style w:type="character" w:customStyle="1" w:styleId="5fa">
    <w:name w:val="批注文字 字符5"/>
    <w:basedOn w:val="DefaultParagraphFont"/>
    <w:uiPriority w:val="99"/>
    <w:qFormat/>
    <w:rsid w:val="001A3ABE"/>
    <w:rPr>
      <w:rFonts w:ascii="Times New Roman" w:eastAsia="MS Mincho" w:hAnsi="Times New Roman" w:cs="Times New Roman"/>
      <w:color w:val="000000"/>
      <w:sz w:val="20"/>
      <w:szCs w:val="20"/>
      <w:lang w:val="x-none" w:eastAsia="ja-JP"/>
    </w:rPr>
  </w:style>
  <w:style w:type="character" w:customStyle="1" w:styleId="5fb">
    <w:name w:val="批注主题 字符5"/>
    <w:basedOn w:val="5fa"/>
    <w:uiPriority w:val="99"/>
    <w:qFormat/>
    <w:rsid w:val="001A3ABE"/>
    <w:rPr>
      <w:rFonts w:ascii="Times New Roman" w:eastAsia="MS Mincho" w:hAnsi="Times New Roman" w:cs="Times New Roman"/>
      <w:b/>
      <w:bCs/>
      <w:color w:val="000000"/>
      <w:sz w:val="20"/>
      <w:szCs w:val="20"/>
      <w:lang w:val="x-none" w:eastAsia="ja-JP"/>
    </w:rPr>
  </w:style>
  <w:style w:type="character" w:customStyle="1" w:styleId="5fc">
    <w:name w:val="正文文本缩进 字符5"/>
    <w:basedOn w:val="DefaultParagraphFont"/>
    <w:uiPriority w:val="99"/>
    <w:qFormat/>
    <w:rsid w:val="001A3ABE"/>
    <w:rPr>
      <w:rFonts w:ascii="Times New Roman" w:eastAsia="MS Mincho" w:hAnsi="Times New Roman" w:cs="Times New Roman"/>
      <w:color w:val="000000"/>
      <w:sz w:val="20"/>
      <w:szCs w:val="20"/>
      <w:lang w:eastAsia="ja-JP"/>
    </w:rPr>
  </w:style>
  <w:style w:type="character" w:customStyle="1" w:styleId="5fd">
    <w:name w:val="纯文本 字符5"/>
    <w:basedOn w:val="DefaultParagraphFont"/>
    <w:uiPriority w:val="99"/>
    <w:qFormat/>
    <w:rsid w:val="001A3ABE"/>
    <w:rPr>
      <w:rFonts w:ascii="Courier New" w:eastAsia="Times New Roman" w:hAnsi="Courier New" w:cs="Times New Roman"/>
      <w:color w:val="000000"/>
      <w:sz w:val="20"/>
      <w:szCs w:val="20"/>
      <w:lang w:val="nb-NO" w:eastAsia="ja-JP"/>
    </w:rPr>
  </w:style>
  <w:style w:type="character" w:customStyle="1" w:styleId="6f5">
    <w:name w:val="正文文本 字符6"/>
    <w:aliases w:val="bt 字符6,Corps de texte Car 字符6,Corps de texte Car1 Car 字符6,Corps de texte Car Car Car 字符6,Corps de texte Car1 Car Car Car 字符6,Corps de texte Car Car Car Car Car 字符6,Corps de texte Car1 Car Car Car Car Car 字符6,bt Car 字符6,body indent 字符6"/>
    <w:qFormat/>
    <w:rsid w:val="001A3ABE"/>
    <w:rPr>
      <w:rFonts w:ascii="Times New Roman" w:eastAsia="Times New Roman" w:hAnsi="Times New Roman" w:cs="Times New Roman"/>
      <w:color w:val="000000"/>
      <w:sz w:val="20"/>
      <w:szCs w:val="20"/>
      <w:lang w:eastAsia="ja-JP"/>
    </w:rPr>
  </w:style>
  <w:style w:type="character" w:customStyle="1" w:styleId="255">
    <w:name w:val="正文文本 2 字符5"/>
    <w:basedOn w:val="DefaultParagraphFont"/>
    <w:qFormat/>
    <w:rsid w:val="001A3ABE"/>
    <w:rPr>
      <w:rFonts w:ascii="Times New Roman" w:eastAsia="Times New Roman" w:hAnsi="Times New Roman" w:cs="Times New Roman"/>
      <w:i/>
      <w:color w:val="000000"/>
      <w:sz w:val="20"/>
      <w:szCs w:val="20"/>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387" Type="http://schemas.openxmlformats.org/officeDocument/2006/relationships/footer" Target="footer3.xml"/><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388" Type="http://schemas.openxmlformats.org/officeDocument/2006/relationships/fontTable" Target="fontTable.xml"/><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389" Type="http://schemas.openxmlformats.org/officeDocument/2006/relationships/theme" Target="theme/theme1.xml"/><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header" Target="header2.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oter" Target="footer1.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footer" Target="footer2.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386" Type="http://schemas.openxmlformats.org/officeDocument/2006/relationships/header" Target="header3.xml"/><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340</Pages>
  <Words>108437</Words>
  <Characters>618094</Characters>
  <Application>Microsoft Office Word</Application>
  <DocSecurity>0</DocSecurity>
  <Lines>5150</Lines>
  <Paragraphs>1450</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725081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6959</cp:lastModifiedBy>
  <cp:revision>9</cp:revision>
  <cp:lastPrinted>2011-10-16T10:32:00Z</cp:lastPrinted>
  <dcterms:created xsi:type="dcterms:W3CDTF">2025-10-08T09:54:00Z</dcterms:created>
  <dcterms:modified xsi:type="dcterms:W3CDTF">2026-01-14T17:49:00Z</dcterms:modified>
</cp:coreProperties>
</file>