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10167532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045AFC">
        <w:rPr>
          <w:noProof w:val="0"/>
        </w:rPr>
        <w:t>8</w:t>
      </w:r>
      <w:r w:rsidR="00290BB9" w:rsidRPr="00ED1566">
        <w:rPr>
          <w:noProof w:val="0"/>
        </w:rPr>
        <w:t>.</w:t>
      </w:r>
      <w:r w:rsidR="0014345A">
        <w:rPr>
          <w:noProof w:val="0"/>
        </w:rPr>
        <w:t>4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C10D44">
        <w:rPr>
          <w:noProof w:val="0"/>
          <w:sz w:val="32"/>
        </w:rPr>
        <w:t>5</w:t>
      </w:r>
      <w:r w:rsidRPr="00ED1566">
        <w:rPr>
          <w:noProof w:val="0"/>
          <w:sz w:val="32"/>
        </w:rPr>
        <w:t>-</w:t>
      </w:r>
      <w:r w:rsidR="0014345A">
        <w:rPr>
          <w:noProof w:val="0"/>
          <w:sz w:val="32"/>
        </w:rPr>
        <w:t>12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13BAFB6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045AFC">
        <w:rPr>
          <w:rStyle w:val="ZGSM"/>
        </w:rPr>
        <w:t>8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8" o:title=""/>
          </v:shape>
          <o:OLEObject Type="Embed" ProgID="Word.Picture.8" ShapeID="_x0000_i1025" DrawAspect="Content" ObjectID="_1829930310" r:id="rId9"/>
        </w:object>
      </w:r>
      <w:r w:rsidR="009778AA" w:rsidRPr="00ED1566">
        <w:rPr>
          <w:noProof w:val="0"/>
        </w:rPr>
        <w:tab/>
      </w:r>
      <w:r w:rsidR="001B65BD">
        <w:rPr>
          <w:noProof w:val="0"/>
        </w:rPr>
        <w:pict w14:anchorId="5F68B334">
          <v:shape id="_x0000_i1026" type="#_x0000_t75" style="width:128.25pt;height:75.75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1F91CBC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361000">
        <w:rPr>
          <w:sz w:val="18"/>
        </w:rPr>
        <w:t>5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7EB427EF" w14:textId="77777777" w:rsidR="001B65BD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1B65BD">
        <w:rPr>
          <w:noProof/>
        </w:rPr>
        <w:t>Foreword</w:t>
      </w:r>
      <w:r w:rsidR="001B65BD">
        <w:rPr>
          <w:noProof/>
        </w:rPr>
        <w:tab/>
        <w:t>52</w:t>
      </w:r>
    </w:p>
    <w:p w14:paraId="606D0744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52</w:t>
      </w:r>
    </w:p>
    <w:p w14:paraId="51BC96E4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53</w:t>
      </w:r>
    </w:p>
    <w:p w14:paraId="4AF584D7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53</w:t>
      </w:r>
    </w:p>
    <w:p w14:paraId="47F6080B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56</w:t>
      </w:r>
    </w:p>
    <w:p w14:paraId="449F62F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56</w:t>
      </w:r>
    </w:p>
    <w:p w14:paraId="31A476D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56</w:t>
      </w:r>
    </w:p>
    <w:p w14:paraId="0D6F2F0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57</w:t>
      </w:r>
    </w:p>
    <w:p w14:paraId="7D6B1599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58</w:t>
      </w:r>
    </w:p>
    <w:p w14:paraId="10287F6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58</w:t>
      </w:r>
    </w:p>
    <w:p w14:paraId="7CAD415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59</w:t>
      </w:r>
    </w:p>
    <w:p w14:paraId="1DB101D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2AA0A7E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59</w:t>
      </w:r>
    </w:p>
    <w:p w14:paraId="7055A94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59</w:t>
      </w:r>
    </w:p>
    <w:p w14:paraId="214CAFC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59</w:t>
      </w:r>
    </w:p>
    <w:p w14:paraId="1600908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59</w:t>
      </w:r>
    </w:p>
    <w:p w14:paraId="2EB4809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60</w:t>
      </w:r>
    </w:p>
    <w:p w14:paraId="5DB56DD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60</w:t>
      </w:r>
    </w:p>
    <w:p w14:paraId="1443437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61</w:t>
      </w:r>
    </w:p>
    <w:p w14:paraId="73802A2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61</w:t>
      </w:r>
    </w:p>
    <w:p w14:paraId="16DF33E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61</w:t>
      </w:r>
    </w:p>
    <w:p w14:paraId="0BD5FA4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61</w:t>
      </w:r>
    </w:p>
    <w:p w14:paraId="2AF06BB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61</w:t>
      </w:r>
    </w:p>
    <w:p w14:paraId="6460013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61</w:t>
      </w:r>
    </w:p>
    <w:p w14:paraId="521CC49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61</w:t>
      </w:r>
    </w:p>
    <w:p w14:paraId="34AE0A7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61</w:t>
      </w:r>
    </w:p>
    <w:p w14:paraId="13D3CFD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62</w:t>
      </w:r>
    </w:p>
    <w:p w14:paraId="3FD8704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6D58F89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62</w:t>
      </w:r>
    </w:p>
    <w:p w14:paraId="0946732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62</w:t>
      </w:r>
    </w:p>
    <w:p w14:paraId="6EBD84F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62</w:t>
      </w:r>
    </w:p>
    <w:p w14:paraId="77A244E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62</w:t>
      </w:r>
    </w:p>
    <w:p w14:paraId="273B329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5113D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62</w:t>
      </w:r>
    </w:p>
    <w:p w14:paraId="21730A8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62</w:t>
      </w:r>
    </w:p>
    <w:p w14:paraId="5567179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62</w:t>
      </w:r>
    </w:p>
    <w:p w14:paraId="6F00A0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63</w:t>
      </w:r>
    </w:p>
    <w:p w14:paraId="06229A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78984F0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63</w:t>
      </w:r>
    </w:p>
    <w:p w14:paraId="061BD89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63</w:t>
      </w:r>
    </w:p>
    <w:p w14:paraId="7551032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63</w:t>
      </w:r>
    </w:p>
    <w:p w14:paraId="3FF3CBE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06E184B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14ADB56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63</w:t>
      </w:r>
    </w:p>
    <w:p w14:paraId="6715F8F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63</w:t>
      </w:r>
    </w:p>
    <w:p w14:paraId="50FD7B9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64</w:t>
      </w:r>
    </w:p>
    <w:p w14:paraId="277C2C5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64</w:t>
      </w:r>
    </w:p>
    <w:p w14:paraId="61BE24E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569A923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65</w:t>
      </w:r>
    </w:p>
    <w:p w14:paraId="02E7980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65</w:t>
      </w:r>
    </w:p>
    <w:p w14:paraId="09C014C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65</w:t>
      </w:r>
    </w:p>
    <w:p w14:paraId="28EA77D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65</w:t>
      </w:r>
    </w:p>
    <w:p w14:paraId="4603E6C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66</w:t>
      </w:r>
    </w:p>
    <w:p w14:paraId="1EBA65E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66</w:t>
      </w:r>
    </w:p>
    <w:p w14:paraId="6FE3669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66</w:t>
      </w:r>
    </w:p>
    <w:p w14:paraId="01E49B3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67</w:t>
      </w:r>
    </w:p>
    <w:p w14:paraId="3A240C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67</w:t>
      </w:r>
    </w:p>
    <w:p w14:paraId="1402B9E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67</w:t>
      </w:r>
    </w:p>
    <w:p w14:paraId="47A25EE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67</w:t>
      </w:r>
    </w:p>
    <w:p w14:paraId="3B1FC685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67</w:t>
      </w:r>
    </w:p>
    <w:p w14:paraId="4D0FA6C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67</w:t>
      </w:r>
    </w:p>
    <w:p w14:paraId="6C7EA8B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67</w:t>
      </w:r>
    </w:p>
    <w:p w14:paraId="521B4EB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67</w:t>
      </w:r>
    </w:p>
    <w:p w14:paraId="7CA6D0D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67</w:t>
      </w:r>
    </w:p>
    <w:p w14:paraId="26A5A6B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</w:t>
      </w:r>
    </w:p>
    <w:p w14:paraId="3BF9645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68</w:t>
      </w:r>
    </w:p>
    <w:p w14:paraId="698C323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68</w:t>
      </w:r>
    </w:p>
    <w:p w14:paraId="426FD13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68</w:t>
      </w:r>
    </w:p>
    <w:p w14:paraId="56BAAF6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68</w:t>
      </w:r>
    </w:p>
    <w:p w14:paraId="52E8F77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68</w:t>
      </w:r>
    </w:p>
    <w:p w14:paraId="4E6B38CC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68</w:t>
      </w:r>
    </w:p>
    <w:p w14:paraId="026EC16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68</w:t>
      </w:r>
    </w:p>
    <w:p w14:paraId="6DFE575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noProof/>
          <w:lang w:val="fr-FR"/>
        </w:rPr>
        <w:t>NB-IOT inband mode</w:t>
      </w:r>
      <w:r>
        <w:rPr>
          <w:noProof/>
        </w:rPr>
        <w:tab/>
        <w:t>68</w:t>
      </w:r>
    </w:p>
    <w:p w14:paraId="5169BD6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68</w:t>
      </w:r>
    </w:p>
    <w:p w14:paraId="6093577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68</w:t>
      </w:r>
    </w:p>
    <w:p w14:paraId="0F8EEAD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69</w:t>
      </w:r>
    </w:p>
    <w:p w14:paraId="78D3EA9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69</w:t>
      </w:r>
    </w:p>
    <w:p w14:paraId="74DB43F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69</w:t>
      </w:r>
    </w:p>
    <w:p w14:paraId="1ACB8C6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69</w:t>
      </w:r>
    </w:p>
    <w:p w14:paraId="0DD57F3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70</w:t>
      </w:r>
    </w:p>
    <w:p w14:paraId="527E45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70</w:t>
      </w:r>
    </w:p>
    <w:p w14:paraId="5132E9F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70</w:t>
      </w:r>
    </w:p>
    <w:p w14:paraId="2947448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70</w:t>
      </w:r>
    </w:p>
    <w:p w14:paraId="2E1DFDE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70</w:t>
      </w:r>
    </w:p>
    <w:p w14:paraId="4FA1C26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70</w:t>
      </w:r>
    </w:p>
    <w:p w14:paraId="0BACF56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70</w:t>
      </w:r>
    </w:p>
    <w:p w14:paraId="054FBC3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71</w:t>
      </w:r>
    </w:p>
    <w:p w14:paraId="5EF4B2F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71</w:t>
      </w:r>
    </w:p>
    <w:p w14:paraId="6C81B8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71</w:t>
      </w:r>
    </w:p>
    <w:p w14:paraId="478BC34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71</w:t>
      </w:r>
    </w:p>
    <w:p w14:paraId="57D014E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within Measurement Gaps</w:t>
      </w:r>
      <w:r>
        <w:rPr>
          <w:noProof/>
        </w:rPr>
        <w:tab/>
        <w:t>71</w:t>
      </w:r>
    </w:p>
    <w:p w14:paraId="64BE90A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without Measurement Gaps</w:t>
      </w:r>
      <w:r>
        <w:rPr>
          <w:noProof/>
        </w:rPr>
        <w:tab/>
        <w:t>73</w:t>
      </w:r>
    </w:p>
    <w:p w14:paraId="7DC0FD8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RRC_CONNECTED state </w:t>
      </w:r>
      <w:r>
        <w:rPr>
          <w:noProof/>
        </w:rPr>
        <w:t>with Bandwidth Aggregation</w:t>
      </w:r>
      <w:r>
        <w:rPr>
          <w:noProof/>
        </w:rPr>
        <w:tab/>
        <w:t>73</w:t>
      </w:r>
    </w:p>
    <w:p w14:paraId="6FCA5B0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73</w:t>
      </w:r>
    </w:p>
    <w:p w14:paraId="411451F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RRC_INACTIVE state </w:t>
      </w:r>
      <w:r>
        <w:rPr>
          <w:noProof/>
        </w:rPr>
        <w:t>with Bandwidth Aggregation</w:t>
      </w:r>
      <w:r>
        <w:rPr>
          <w:noProof/>
        </w:rPr>
        <w:tab/>
        <w:t>73</w:t>
      </w:r>
    </w:p>
    <w:p w14:paraId="4398A8B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73</w:t>
      </w:r>
    </w:p>
    <w:p w14:paraId="528DAC0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  <w:lang w:eastAsia="zh-CN"/>
        </w:rPr>
        <w:t xml:space="preserve"> </w:t>
      </w:r>
      <w:r>
        <w:rPr>
          <w:noProof/>
        </w:rPr>
        <w:t>with Bandwidth Aggregation</w:t>
      </w:r>
      <w:r>
        <w:rPr>
          <w:noProof/>
        </w:rPr>
        <w:tab/>
        <w:t>85</w:t>
      </w:r>
    </w:p>
    <w:p w14:paraId="200E6FA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86</w:t>
      </w:r>
    </w:p>
    <w:p w14:paraId="64DF0A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86</w:t>
      </w:r>
    </w:p>
    <w:p w14:paraId="5BA1C0D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88</w:t>
      </w:r>
    </w:p>
    <w:p w14:paraId="6770B04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89</w:t>
      </w:r>
    </w:p>
    <w:p w14:paraId="6926A2E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 for Redcap UE</w:t>
      </w:r>
      <w:r>
        <w:rPr>
          <w:noProof/>
        </w:rPr>
        <w:tab/>
        <w:t>91</w:t>
      </w:r>
    </w:p>
    <w:p w14:paraId="0A434F7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91</w:t>
      </w:r>
    </w:p>
    <w:p w14:paraId="534CEEE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91</w:t>
      </w:r>
    </w:p>
    <w:p w14:paraId="49772B1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</w:t>
      </w:r>
    </w:p>
    <w:p w14:paraId="7BBC797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 Measurement Gaps</w:t>
      </w:r>
      <w:r>
        <w:rPr>
          <w:noProof/>
        </w:rPr>
        <w:tab/>
        <w:t>91</w:t>
      </w:r>
    </w:p>
    <w:p w14:paraId="088C332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91</w:t>
      </w:r>
    </w:p>
    <w:p w14:paraId="05933B1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4.14A.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92</w:t>
      </w:r>
    </w:p>
    <w:p w14:paraId="7C4F4F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Measurement Gaps</w:t>
      </w:r>
      <w:r>
        <w:rPr>
          <w:noProof/>
        </w:rPr>
        <w:tab/>
        <w:t>92</w:t>
      </w:r>
    </w:p>
    <w:p w14:paraId="09B45E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without RX FH without Measurement Gaps</w:t>
      </w:r>
      <w:r>
        <w:rPr>
          <w:noProof/>
        </w:rPr>
        <w:tab/>
        <w:t>92</w:t>
      </w:r>
    </w:p>
    <w:p w14:paraId="6795AE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both Measurement Gaps and PPW</w:t>
      </w:r>
      <w:r>
        <w:rPr>
          <w:noProof/>
        </w:rPr>
        <w:tab/>
        <w:t>92</w:t>
      </w:r>
    </w:p>
    <w:p w14:paraId="745015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4.14A.4.4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92</w:t>
      </w:r>
    </w:p>
    <w:p w14:paraId="3F56EF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without RX FH</w:t>
      </w:r>
      <w:r>
        <w:rPr>
          <w:noProof/>
        </w:rPr>
        <w:tab/>
        <w:t>92</w:t>
      </w:r>
    </w:p>
    <w:p w14:paraId="05208E0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92</w:t>
      </w:r>
    </w:p>
    <w:p w14:paraId="4CF619A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92</w:t>
      </w:r>
    </w:p>
    <w:p w14:paraId="18431D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92</w:t>
      </w:r>
    </w:p>
    <w:p w14:paraId="61DBC85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92</w:t>
      </w:r>
    </w:p>
    <w:p w14:paraId="47A0D31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92</w:t>
      </w:r>
    </w:p>
    <w:p w14:paraId="7FD0243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92</w:t>
      </w:r>
    </w:p>
    <w:p w14:paraId="6F0AA85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92</w:t>
      </w:r>
    </w:p>
    <w:p w14:paraId="06E9521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UE Rx-Tx Measurement Report Mapping</w:t>
      </w:r>
      <w:r>
        <w:rPr>
          <w:noProof/>
        </w:rPr>
        <w:tab/>
        <w:t>92</w:t>
      </w:r>
    </w:p>
    <w:p w14:paraId="3FFF54F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Differential UE Rx-Tx Measurement Report Mapping</w:t>
      </w:r>
      <w:r>
        <w:rPr>
          <w:noProof/>
        </w:rPr>
        <w:tab/>
        <w:t>93</w:t>
      </w:r>
    </w:p>
    <w:p w14:paraId="416C21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93</w:t>
      </w:r>
    </w:p>
    <w:p w14:paraId="6C4C848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93</w:t>
      </w:r>
    </w:p>
    <w:p w14:paraId="4E84447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93</w:t>
      </w:r>
    </w:p>
    <w:p w14:paraId="43448AE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93</w:t>
      </w:r>
    </w:p>
    <w:p w14:paraId="3790FCA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93</w:t>
      </w:r>
    </w:p>
    <w:p w14:paraId="5038A85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93</w:t>
      </w:r>
    </w:p>
    <w:p w14:paraId="289F1B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93</w:t>
      </w:r>
    </w:p>
    <w:p w14:paraId="7AEDD32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93</w:t>
      </w:r>
    </w:p>
    <w:p w14:paraId="10CBB7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93</w:t>
      </w:r>
    </w:p>
    <w:p w14:paraId="7243B6F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96</w:t>
      </w:r>
    </w:p>
    <w:p w14:paraId="2ACE680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96</w:t>
      </w:r>
    </w:p>
    <w:p w14:paraId="4B7A00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 Bandwidth Aggregation</w:t>
      </w:r>
      <w:r>
        <w:rPr>
          <w:noProof/>
        </w:rPr>
        <w:tab/>
        <w:t>96</w:t>
      </w:r>
    </w:p>
    <w:p w14:paraId="2272298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99</w:t>
      </w:r>
    </w:p>
    <w:p w14:paraId="10B029F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4.15.5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 with Bandwidth Aggregation</w:t>
      </w:r>
      <w:r>
        <w:rPr>
          <w:noProof/>
        </w:rPr>
        <w:tab/>
        <w:t>107</w:t>
      </w:r>
    </w:p>
    <w:p w14:paraId="514791B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114</w:t>
      </w:r>
    </w:p>
    <w:p w14:paraId="41AF272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114</w:t>
      </w:r>
    </w:p>
    <w:p w14:paraId="777CCF3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116</w:t>
      </w:r>
    </w:p>
    <w:p w14:paraId="0A25591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118</w:t>
      </w:r>
    </w:p>
    <w:p w14:paraId="55D80D3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120</w:t>
      </w:r>
    </w:p>
    <w:p w14:paraId="5C80D25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120</w:t>
      </w:r>
    </w:p>
    <w:p w14:paraId="55127D7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120</w:t>
      </w:r>
    </w:p>
    <w:p w14:paraId="416435F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120</w:t>
      </w:r>
    </w:p>
    <w:p w14:paraId="3C77289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120</w:t>
      </w:r>
    </w:p>
    <w:p w14:paraId="425DC76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120</w:t>
      </w:r>
    </w:p>
    <w:p w14:paraId="22B6C4D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121</w:t>
      </w:r>
    </w:p>
    <w:p w14:paraId="58AADF9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121</w:t>
      </w:r>
    </w:p>
    <w:p w14:paraId="2E51BD5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122</w:t>
      </w:r>
    </w:p>
    <w:p w14:paraId="10D97FA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122</w:t>
      </w:r>
    </w:p>
    <w:p w14:paraId="0302393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123</w:t>
      </w:r>
    </w:p>
    <w:p w14:paraId="0759411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130</w:t>
      </w:r>
    </w:p>
    <w:p w14:paraId="0622772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130</w:t>
      </w:r>
    </w:p>
    <w:p w14:paraId="734210A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131</w:t>
      </w:r>
    </w:p>
    <w:p w14:paraId="48861DD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133</w:t>
      </w:r>
    </w:p>
    <w:p w14:paraId="5C34343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133</w:t>
      </w:r>
    </w:p>
    <w:p w14:paraId="59C53EF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134</w:t>
      </w:r>
    </w:p>
    <w:p w14:paraId="7F0E2B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134</w:t>
      </w:r>
    </w:p>
    <w:p w14:paraId="5D9B512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134</w:t>
      </w:r>
    </w:p>
    <w:p w14:paraId="2A867162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135</w:t>
      </w:r>
    </w:p>
    <w:p w14:paraId="02B8995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135</w:t>
      </w:r>
    </w:p>
    <w:p w14:paraId="7EE059A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136</w:t>
      </w:r>
    </w:p>
    <w:p w14:paraId="7FDD3A55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136</w:t>
      </w:r>
    </w:p>
    <w:p w14:paraId="6513C2C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136</w:t>
      </w:r>
    </w:p>
    <w:p w14:paraId="4224BF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136</w:t>
      </w:r>
    </w:p>
    <w:p w14:paraId="16D6AF2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136</w:t>
      </w:r>
    </w:p>
    <w:p w14:paraId="450AB7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34465A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noProof/>
          <w:snapToGrid w:val="0"/>
        </w:rPr>
        <w:t>Antenna connection for bands where 2RX is supported</w:t>
      </w:r>
      <w:r>
        <w:rPr>
          <w:noProof/>
        </w:rPr>
        <w:tab/>
        <w:t>136</w:t>
      </w:r>
    </w:p>
    <w:p w14:paraId="473429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34465A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noProof/>
          <w:snapToGrid w:val="0"/>
        </w:rPr>
        <w:t>Antenna connection for bands where 4RX is supported</w:t>
      </w:r>
      <w:r>
        <w:rPr>
          <w:noProof/>
        </w:rPr>
        <w:tab/>
        <w:t>136</w:t>
      </w:r>
    </w:p>
    <w:p w14:paraId="372A1229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136</w:t>
      </w:r>
    </w:p>
    <w:p w14:paraId="64077AD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0E019DE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136</w:t>
      </w:r>
    </w:p>
    <w:p w14:paraId="6F132EB5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139</w:t>
      </w:r>
    </w:p>
    <w:p w14:paraId="4DF3D1C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DC2F0F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139</w:t>
      </w:r>
    </w:p>
    <w:p w14:paraId="5AA4213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139</w:t>
      </w:r>
    </w:p>
    <w:p w14:paraId="659BAFE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20B8C24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139</w:t>
      </w:r>
    </w:p>
    <w:p w14:paraId="6B01296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139</w:t>
      </w:r>
    </w:p>
    <w:p w14:paraId="269F376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140</w:t>
      </w:r>
    </w:p>
    <w:p w14:paraId="451E421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</w:t>
      </w:r>
    </w:p>
    <w:p w14:paraId="34DB337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140</w:t>
      </w:r>
    </w:p>
    <w:p w14:paraId="5853444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140</w:t>
      </w:r>
    </w:p>
    <w:p w14:paraId="0D6E8FD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141</w:t>
      </w:r>
    </w:p>
    <w:p w14:paraId="6591DCB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141</w:t>
      </w:r>
    </w:p>
    <w:p w14:paraId="27CE15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141</w:t>
      </w:r>
    </w:p>
    <w:p w14:paraId="280D5D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</w:t>
      </w:r>
    </w:p>
    <w:p w14:paraId="23DBAC4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142</w:t>
      </w:r>
    </w:p>
    <w:p w14:paraId="3D6D9CF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</w:t>
      </w:r>
    </w:p>
    <w:p w14:paraId="312BF39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142</w:t>
      </w:r>
    </w:p>
    <w:p w14:paraId="7E2CE0B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142</w:t>
      </w:r>
    </w:p>
    <w:p w14:paraId="1AB5A5CC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143</w:t>
      </w:r>
    </w:p>
    <w:p w14:paraId="45A64A5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143</w:t>
      </w:r>
    </w:p>
    <w:p w14:paraId="177FC80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1C2959C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7966320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144</w:t>
      </w:r>
    </w:p>
    <w:p w14:paraId="609B529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</w:t>
      </w:r>
    </w:p>
    <w:p w14:paraId="41BBA5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56BF458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145</w:t>
      </w:r>
    </w:p>
    <w:p w14:paraId="02DBAF4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40E0F39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0EDC0C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145</w:t>
      </w:r>
    </w:p>
    <w:p w14:paraId="0C0A33E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</w:t>
      </w:r>
    </w:p>
    <w:p w14:paraId="7E758D3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146</w:t>
      </w:r>
    </w:p>
    <w:p w14:paraId="7EB84E1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</w:t>
      </w:r>
    </w:p>
    <w:p w14:paraId="7F9824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146</w:t>
      </w:r>
    </w:p>
    <w:p w14:paraId="0ACD022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147</w:t>
      </w:r>
    </w:p>
    <w:p w14:paraId="75D816E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147</w:t>
      </w:r>
    </w:p>
    <w:p w14:paraId="7DF2ED4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147</w:t>
      </w:r>
    </w:p>
    <w:p w14:paraId="6B86F0C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147</w:t>
      </w:r>
    </w:p>
    <w:p w14:paraId="32D0C11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</w:t>
      </w:r>
    </w:p>
    <w:p w14:paraId="0D8D4AE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148</w:t>
      </w:r>
    </w:p>
    <w:p w14:paraId="007E6F5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</w:t>
      </w:r>
    </w:p>
    <w:p w14:paraId="0D80EDD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148</w:t>
      </w:r>
    </w:p>
    <w:p w14:paraId="262FFC5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149</w:t>
      </w:r>
    </w:p>
    <w:p w14:paraId="19EF4D7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149</w:t>
      </w:r>
    </w:p>
    <w:p w14:paraId="0C7A7EA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149</w:t>
      </w:r>
    </w:p>
    <w:p w14:paraId="52593D9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449BE00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</w:t>
      </w:r>
    </w:p>
    <w:p w14:paraId="2AEDF70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062AD8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34B61F9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151</w:t>
      </w:r>
    </w:p>
    <w:p w14:paraId="49E764C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152</w:t>
      </w:r>
    </w:p>
    <w:p w14:paraId="4D1246F0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153</w:t>
      </w:r>
    </w:p>
    <w:p w14:paraId="51384FC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785AA43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153</w:t>
      </w:r>
    </w:p>
    <w:p w14:paraId="485BDBE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153</w:t>
      </w:r>
    </w:p>
    <w:p w14:paraId="070F1C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153</w:t>
      </w:r>
    </w:p>
    <w:p w14:paraId="69BAE6F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153</w:t>
      </w:r>
    </w:p>
    <w:p w14:paraId="423A676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154</w:t>
      </w:r>
    </w:p>
    <w:p w14:paraId="559E52B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154</w:t>
      </w:r>
    </w:p>
    <w:p w14:paraId="35D8A82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154</w:t>
      </w:r>
    </w:p>
    <w:p w14:paraId="53B6A57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155</w:t>
      </w:r>
    </w:p>
    <w:p w14:paraId="20F5EDB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155</w:t>
      </w:r>
    </w:p>
    <w:p w14:paraId="15AE580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156</w:t>
      </w:r>
    </w:p>
    <w:p w14:paraId="5C73113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156</w:t>
      </w:r>
    </w:p>
    <w:p w14:paraId="4568C95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157</w:t>
      </w:r>
    </w:p>
    <w:p w14:paraId="6001F92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</w:t>
      </w:r>
    </w:p>
    <w:p w14:paraId="46C1585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158</w:t>
      </w:r>
    </w:p>
    <w:p w14:paraId="0266DA6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3ED537E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158</w:t>
      </w:r>
    </w:p>
    <w:p w14:paraId="14CE38E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158</w:t>
      </w:r>
    </w:p>
    <w:p w14:paraId="466A48F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159</w:t>
      </w:r>
    </w:p>
    <w:p w14:paraId="767F05E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159</w:t>
      </w:r>
    </w:p>
    <w:p w14:paraId="0212294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160</w:t>
      </w:r>
    </w:p>
    <w:p w14:paraId="0DC6C28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</w:t>
      </w:r>
    </w:p>
    <w:p w14:paraId="1D220CF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160</w:t>
      </w:r>
    </w:p>
    <w:p w14:paraId="3E59231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</w:t>
      </w:r>
    </w:p>
    <w:p w14:paraId="7CA5349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161</w:t>
      </w:r>
    </w:p>
    <w:p w14:paraId="68DFD7B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161</w:t>
      </w:r>
    </w:p>
    <w:p w14:paraId="6E62F39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162</w:t>
      </w:r>
    </w:p>
    <w:p w14:paraId="652915C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162</w:t>
      </w:r>
    </w:p>
    <w:p w14:paraId="7435F07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163</w:t>
      </w:r>
    </w:p>
    <w:p w14:paraId="5457491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</w:t>
      </w:r>
    </w:p>
    <w:p w14:paraId="339BF05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164</w:t>
      </w:r>
    </w:p>
    <w:p w14:paraId="0061070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164</w:t>
      </w:r>
    </w:p>
    <w:p w14:paraId="2557C9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164</w:t>
      </w:r>
    </w:p>
    <w:p w14:paraId="33DFB5E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165</w:t>
      </w:r>
    </w:p>
    <w:p w14:paraId="28533E6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165</w:t>
      </w:r>
    </w:p>
    <w:p w14:paraId="1C8DF88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165</w:t>
      </w:r>
    </w:p>
    <w:p w14:paraId="0D84C16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166</w:t>
      </w:r>
    </w:p>
    <w:p w14:paraId="38FBEB7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</w:t>
      </w:r>
    </w:p>
    <w:p w14:paraId="3384779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167</w:t>
      </w:r>
    </w:p>
    <w:p w14:paraId="7BED9DE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167</w:t>
      </w:r>
    </w:p>
    <w:p w14:paraId="65CF4E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167</w:t>
      </w:r>
    </w:p>
    <w:p w14:paraId="5D057AD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168</w:t>
      </w:r>
    </w:p>
    <w:p w14:paraId="36479C5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169</w:t>
      </w:r>
    </w:p>
    <w:p w14:paraId="7444D16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169</w:t>
      </w:r>
    </w:p>
    <w:p w14:paraId="0F23220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169</w:t>
      </w:r>
    </w:p>
    <w:p w14:paraId="51DE5CC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</w:t>
      </w:r>
    </w:p>
    <w:p w14:paraId="5A9B565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170</w:t>
      </w:r>
    </w:p>
    <w:p w14:paraId="144C9CC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170</w:t>
      </w:r>
    </w:p>
    <w:p w14:paraId="5A274F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171</w:t>
      </w:r>
    </w:p>
    <w:p w14:paraId="3116D16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171</w:t>
      </w:r>
    </w:p>
    <w:p w14:paraId="536CA094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173</w:t>
      </w:r>
    </w:p>
    <w:p w14:paraId="09593C2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173</w:t>
      </w:r>
    </w:p>
    <w:p w14:paraId="3F64D38C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173</w:t>
      </w:r>
    </w:p>
    <w:p w14:paraId="1A146A9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173</w:t>
      </w:r>
    </w:p>
    <w:p w14:paraId="1C4AF13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173</w:t>
      </w:r>
    </w:p>
    <w:p w14:paraId="021384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173</w:t>
      </w:r>
    </w:p>
    <w:p w14:paraId="41C90F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173</w:t>
      </w:r>
    </w:p>
    <w:p w14:paraId="597280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</w:t>
      </w:r>
    </w:p>
    <w:p w14:paraId="18C06E0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175</w:t>
      </w:r>
    </w:p>
    <w:p w14:paraId="294AE1C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175</w:t>
      </w:r>
    </w:p>
    <w:p w14:paraId="38C58A0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175</w:t>
      </w:r>
    </w:p>
    <w:p w14:paraId="0D4E1C5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</w:t>
      </w:r>
    </w:p>
    <w:p w14:paraId="08A22CF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</w:t>
      </w:r>
    </w:p>
    <w:p w14:paraId="50A3E72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178</w:t>
      </w:r>
    </w:p>
    <w:p w14:paraId="3AE6D04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178</w:t>
      </w:r>
    </w:p>
    <w:p w14:paraId="43D208B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</w:t>
      </w:r>
    </w:p>
    <w:p w14:paraId="6BA5402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</w:t>
      </w:r>
    </w:p>
    <w:p w14:paraId="3D9AF2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</w:t>
      </w:r>
    </w:p>
    <w:p w14:paraId="7C5CE73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180</w:t>
      </w:r>
    </w:p>
    <w:p w14:paraId="131FC37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180</w:t>
      </w:r>
    </w:p>
    <w:p w14:paraId="449A579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</w:t>
      </w:r>
    </w:p>
    <w:p w14:paraId="7020026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</w:t>
      </w:r>
    </w:p>
    <w:p w14:paraId="1708A6C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</w:t>
      </w:r>
    </w:p>
    <w:p w14:paraId="41F3AC5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183</w:t>
      </w:r>
    </w:p>
    <w:p w14:paraId="3C26487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183</w:t>
      </w:r>
    </w:p>
    <w:p w14:paraId="23B7AB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</w:t>
      </w:r>
    </w:p>
    <w:p w14:paraId="583DB07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</w:t>
      </w:r>
    </w:p>
    <w:p w14:paraId="51A6C5E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</w:t>
      </w:r>
    </w:p>
    <w:p w14:paraId="0603FE0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185</w:t>
      </w:r>
    </w:p>
    <w:p w14:paraId="623404D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185</w:t>
      </w:r>
    </w:p>
    <w:p w14:paraId="00AB7B5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185</w:t>
      </w:r>
    </w:p>
    <w:p w14:paraId="4DA75F0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</w:t>
      </w:r>
    </w:p>
    <w:p w14:paraId="28F609C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</w:t>
      </w:r>
    </w:p>
    <w:p w14:paraId="01E2FCD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188</w:t>
      </w:r>
    </w:p>
    <w:p w14:paraId="7C0B08F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188</w:t>
      </w:r>
    </w:p>
    <w:p w14:paraId="4E62E5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189</w:t>
      </w:r>
    </w:p>
    <w:p w14:paraId="431AFCD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189</w:t>
      </w:r>
    </w:p>
    <w:p w14:paraId="7D621B0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</w:t>
      </w:r>
    </w:p>
    <w:p w14:paraId="37B4608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</w:t>
      </w:r>
    </w:p>
    <w:p w14:paraId="1DE79AF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</w:t>
      </w:r>
    </w:p>
    <w:p w14:paraId="5930EEF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</w:t>
      </w:r>
    </w:p>
    <w:p w14:paraId="454C4F8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</w:t>
      </w:r>
    </w:p>
    <w:p w14:paraId="1B93A0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</w:t>
      </w:r>
    </w:p>
    <w:p w14:paraId="09889E6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194</w:t>
      </w:r>
    </w:p>
    <w:p w14:paraId="5932028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194</w:t>
      </w:r>
    </w:p>
    <w:p w14:paraId="6E96D8F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</w:t>
      </w:r>
    </w:p>
    <w:p w14:paraId="2C0E6E3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</w:t>
      </w:r>
    </w:p>
    <w:p w14:paraId="40A749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</w:t>
      </w:r>
    </w:p>
    <w:p w14:paraId="6CAE9C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</w:t>
      </w:r>
    </w:p>
    <w:p w14:paraId="01B80A2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</w:t>
      </w:r>
    </w:p>
    <w:p w14:paraId="0C6AB1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7423414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078B773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0C68E8B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199</w:t>
      </w:r>
    </w:p>
    <w:p w14:paraId="2FB4CB1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199</w:t>
      </w:r>
    </w:p>
    <w:p w14:paraId="45DFE8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</w:t>
      </w:r>
    </w:p>
    <w:p w14:paraId="39EA4A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</w:t>
      </w:r>
    </w:p>
    <w:p w14:paraId="6C3C27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</w:t>
      </w:r>
    </w:p>
    <w:p w14:paraId="5AC9C5E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200</w:t>
      </w:r>
    </w:p>
    <w:p w14:paraId="09B9E43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200</w:t>
      </w:r>
    </w:p>
    <w:p w14:paraId="3B740B4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201</w:t>
      </w:r>
    </w:p>
    <w:p w14:paraId="6DE0CC8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</w:t>
      </w:r>
    </w:p>
    <w:p w14:paraId="6414147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7160F70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204</w:t>
      </w:r>
    </w:p>
    <w:p w14:paraId="2FF0FE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204</w:t>
      </w:r>
    </w:p>
    <w:p w14:paraId="4B5737F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</w:t>
      </w:r>
    </w:p>
    <w:p w14:paraId="6C0AE0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7856BCD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3298A3E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24D3EC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</w:t>
      </w:r>
    </w:p>
    <w:p w14:paraId="71152A22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205</w:t>
      </w:r>
    </w:p>
    <w:p w14:paraId="53FE5D4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</w:t>
      </w:r>
    </w:p>
    <w:p w14:paraId="604C46A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205</w:t>
      </w:r>
    </w:p>
    <w:p w14:paraId="6940404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205</w:t>
      </w:r>
    </w:p>
    <w:p w14:paraId="60EFA1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6415F8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39DC527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545488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4A087E7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42E7856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</w:t>
      </w:r>
    </w:p>
    <w:p w14:paraId="46F482E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</w:t>
      </w:r>
    </w:p>
    <w:p w14:paraId="2D4F89C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</w:t>
      </w:r>
    </w:p>
    <w:p w14:paraId="5F655C4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212</w:t>
      </w:r>
    </w:p>
    <w:p w14:paraId="4E92DAF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</w:t>
      </w:r>
    </w:p>
    <w:p w14:paraId="72E77CF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</w:t>
      </w:r>
    </w:p>
    <w:p w14:paraId="35B1E8E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</w:t>
      </w:r>
    </w:p>
    <w:p w14:paraId="0540790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</w:t>
      </w:r>
    </w:p>
    <w:p w14:paraId="156FC13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</w:t>
      </w:r>
    </w:p>
    <w:p w14:paraId="7B54DD6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</w:t>
      </w:r>
    </w:p>
    <w:p w14:paraId="01BECAF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</w:t>
      </w:r>
    </w:p>
    <w:p w14:paraId="0F7DBDC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65E53BE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214</w:t>
      </w:r>
    </w:p>
    <w:p w14:paraId="2638E7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</w:t>
      </w:r>
    </w:p>
    <w:p w14:paraId="701197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</w:t>
      </w:r>
    </w:p>
    <w:p w14:paraId="6DE2A8B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</w:t>
      </w:r>
    </w:p>
    <w:p w14:paraId="2B6F540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</w:t>
      </w:r>
    </w:p>
    <w:p w14:paraId="68F6E7B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</w:t>
      </w:r>
    </w:p>
    <w:p w14:paraId="6323E4D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</w:t>
      </w:r>
    </w:p>
    <w:p w14:paraId="730E0C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</w:t>
      </w:r>
    </w:p>
    <w:p w14:paraId="7D027DE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</w:t>
      </w:r>
    </w:p>
    <w:p w14:paraId="63A4632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214</w:t>
      </w:r>
    </w:p>
    <w:p w14:paraId="347D9CF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</w:t>
      </w:r>
    </w:p>
    <w:p w14:paraId="51FBDE5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</w:t>
      </w:r>
    </w:p>
    <w:p w14:paraId="468C857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</w:t>
      </w:r>
    </w:p>
    <w:p w14:paraId="17E82C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215</w:t>
      </w:r>
    </w:p>
    <w:p w14:paraId="410D50C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215</w:t>
      </w:r>
    </w:p>
    <w:p w14:paraId="36E0DB3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215</w:t>
      </w:r>
    </w:p>
    <w:p w14:paraId="6B47205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216</w:t>
      </w:r>
    </w:p>
    <w:p w14:paraId="22B1063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</w:t>
      </w:r>
    </w:p>
    <w:p w14:paraId="7C477C6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222</w:t>
      </w:r>
    </w:p>
    <w:p w14:paraId="5D7CB6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</w:t>
      </w:r>
    </w:p>
    <w:p w14:paraId="14758EC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222</w:t>
      </w:r>
    </w:p>
    <w:p w14:paraId="7CF4476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</w:t>
      </w:r>
    </w:p>
    <w:p w14:paraId="4264411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222</w:t>
      </w:r>
    </w:p>
    <w:p w14:paraId="1B20EC6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223</w:t>
      </w:r>
    </w:p>
    <w:p w14:paraId="5919692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223</w:t>
      </w:r>
    </w:p>
    <w:p w14:paraId="3EE4F40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223</w:t>
      </w:r>
    </w:p>
    <w:p w14:paraId="7072CD7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223</w:t>
      </w:r>
    </w:p>
    <w:p w14:paraId="7F404F8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223</w:t>
      </w:r>
    </w:p>
    <w:p w14:paraId="6137C20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</w:t>
      </w:r>
    </w:p>
    <w:p w14:paraId="331BC4F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</w:t>
      </w:r>
    </w:p>
    <w:p w14:paraId="4B5EF3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</w:t>
      </w:r>
    </w:p>
    <w:p w14:paraId="14B8AD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223</w:t>
      </w:r>
    </w:p>
    <w:p w14:paraId="0BD51DA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223</w:t>
      </w:r>
    </w:p>
    <w:p w14:paraId="09DE6DE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223</w:t>
      </w:r>
    </w:p>
    <w:p w14:paraId="352AE42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223</w:t>
      </w:r>
    </w:p>
    <w:p w14:paraId="4980611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224</w:t>
      </w:r>
    </w:p>
    <w:p w14:paraId="5D19D24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224</w:t>
      </w:r>
    </w:p>
    <w:p w14:paraId="42A3B6B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1DA67A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16B76F4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1634AF4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225</w:t>
      </w:r>
    </w:p>
    <w:p w14:paraId="7E35821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</w:t>
      </w:r>
    </w:p>
    <w:p w14:paraId="65CBE4B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226</w:t>
      </w:r>
    </w:p>
    <w:p w14:paraId="5A12748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110D71C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230</w:t>
      </w:r>
    </w:p>
    <w:p w14:paraId="4BD1C59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232</w:t>
      </w:r>
    </w:p>
    <w:p w14:paraId="4997035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232</w:t>
      </w:r>
    </w:p>
    <w:p w14:paraId="4167B1E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232</w:t>
      </w:r>
    </w:p>
    <w:p w14:paraId="4221364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232</w:t>
      </w:r>
    </w:p>
    <w:p w14:paraId="0F2BF43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233</w:t>
      </w:r>
    </w:p>
    <w:p w14:paraId="2444EB8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234</w:t>
      </w:r>
    </w:p>
    <w:p w14:paraId="030D469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234</w:t>
      </w:r>
    </w:p>
    <w:p w14:paraId="2F598B1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235</w:t>
      </w:r>
    </w:p>
    <w:p w14:paraId="193A87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239</w:t>
      </w:r>
    </w:p>
    <w:p w14:paraId="757B203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241</w:t>
      </w:r>
    </w:p>
    <w:p w14:paraId="0F8F021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241</w:t>
      </w:r>
    </w:p>
    <w:p w14:paraId="7C511EB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241</w:t>
      </w:r>
    </w:p>
    <w:p w14:paraId="4F1499A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</w:t>
      </w:r>
    </w:p>
    <w:p w14:paraId="6456FAE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243</w:t>
      </w:r>
    </w:p>
    <w:p w14:paraId="77E5217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243</w:t>
      </w:r>
    </w:p>
    <w:p w14:paraId="2C4214D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244</w:t>
      </w:r>
    </w:p>
    <w:p w14:paraId="7E258B7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245</w:t>
      </w:r>
    </w:p>
    <w:p w14:paraId="0165140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1DBE0D5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252</w:t>
      </w:r>
    </w:p>
    <w:p w14:paraId="1F11757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7BD3BBB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04D64C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2C5469C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3D6B491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57DFE7F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255</w:t>
      </w:r>
    </w:p>
    <w:p w14:paraId="43D3158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256</w:t>
      </w:r>
    </w:p>
    <w:p w14:paraId="13ED75E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261</w:t>
      </w:r>
    </w:p>
    <w:p w14:paraId="17D09F3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263</w:t>
      </w:r>
    </w:p>
    <w:p w14:paraId="3978F6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263</w:t>
      </w:r>
    </w:p>
    <w:p w14:paraId="709CCB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263</w:t>
      </w:r>
    </w:p>
    <w:p w14:paraId="4A45451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263</w:t>
      </w:r>
    </w:p>
    <w:p w14:paraId="5E781D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4105474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264</w:t>
      </w:r>
    </w:p>
    <w:p w14:paraId="028C64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5EF8906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265</w:t>
      </w:r>
    </w:p>
    <w:p w14:paraId="00C90D6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267</w:t>
      </w:r>
    </w:p>
    <w:p w14:paraId="3C13D93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269</w:t>
      </w:r>
    </w:p>
    <w:p w14:paraId="6080368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31B86C1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0B16F3F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A9AF7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761B3A6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0D9C43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269</w:t>
      </w:r>
    </w:p>
    <w:p w14:paraId="3ED68DC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269</w:t>
      </w:r>
    </w:p>
    <w:p w14:paraId="480A8E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269</w:t>
      </w:r>
    </w:p>
    <w:p w14:paraId="57FA176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271</w:t>
      </w:r>
    </w:p>
    <w:p w14:paraId="30604E0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271</w:t>
      </w:r>
    </w:p>
    <w:p w14:paraId="799DBE8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271</w:t>
      </w:r>
    </w:p>
    <w:p w14:paraId="33A2268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271</w:t>
      </w:r>
    </w:p>
    <w:p w14:paraId="6EAD67A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271</w:t>
      </w:r>
    </w:p>
    <w:p w14:paraId="0D6E649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271</w:t>
      </w:r>
    </w:p>
    <w:p w14:paraId="5F1680B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271</w:t>
      </w:r>
    </w:p>
    <w:p w14:paraId="7D55210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271</w:t>
      </w:r>
    </w:p>
    <w:p w14:paraId="45E20C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0C13B6EE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274</w:t>
      </w:r>
    </w:p>
    <w:p w14:paraId="6B5D709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7AB66B6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274</w:t>
      </w:r>
    </w:p>
    <w:p w14:paraId="434296E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274</w:t>
      </w:r>
    </w:p>
    <w:p w14:paraId="6CA3B89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5FEE4EA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544D359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310CB2A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4F2F56C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276</w:t>
      </w:r>
    </w:p>
    <w:p w14:paraId="66204E5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279</w:t>
      </w:r>
    </w:p>
    <w:p w14:paraId="006AD8E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280</w:t>
      </w:r>
    </w:p>
    <w:p w14:paraId="1E0F88E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283</w:t>
      </w:r>
    </w:p>
    <w:p w14:paraId="550308B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286</w:t>
      </w:r>
    </w:p>
    <w:p w14:paraId="707225D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286</w:t>
      </w:r>
    </w:p>
    <w:p w14:paraId="6621901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30A212E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54BB2EF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2C064CF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286</w:t>
      </w:r>
    </w:p>
    <w:p w14:paraId="08C299C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289</w:t>
      </w:r>
    </w:p>
    <w:p w14:paraId="2C918A0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289</w:t>
      </w:r>
    </w:p>
    <w:p w14:paraId="6668431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289</w:t>
      </w:r>
    </w:p>
    <w:p w14:paraId="48E2DDC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290</w:t>
      </w:r>
    </w:p>
    <w:p w14:paraId="426361B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79A80FA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3F6C7A2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3F968B3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0D67E2E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291</w:t>
      </w:r>
    </w:p>
    <w:p w14:paraId="657764B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294</w:t>
      </w:r>
    </w:p>
    <w:p w14:paraId="305ED8C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295</w:t>
      </w:r>
    </w:p>
    <w:p w14:paraId="41AF3B8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7A8AD5A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301</w:t>
      </w:r>
    </w:p>
    <w:p w14:paraId="3B34137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301</w:t>
      </w:r>
    </w:p>
    <w:p w14:paraId="57DB3F9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301</w:t>
      </w:r>
    </w:p>
    <w:p w14:paraId="1123D77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</w:t>
      </w:r>
    </w:p>
    <w:p w14:paraId="270D552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301</w:t>
      </w:r>
    </w:p>
    <w:p w14:paraId="4589AFF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301</w:t>
      </w:r>
    </w:p>
    <w:p w14:paraId="4E30399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304</w:t>
      </w:r>
    </w:p>
    <w:p w14:paraId="2B1D81A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304</w:t>
      </w:r>
    </w:p>
    <w:p w14:paraId="26031DC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304</w:t>
      </w:r>
    </w:p>
    <w:p w14:paraId="6099899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305</w:t>
      </w:r>
    </w:p>
    <w:p w14:paraId="7D41730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52E78ED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185FB52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2AB4A9D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307</w:t>
      </w:r>
    </w:p>
    <w:p w14:paraId="6FE3E0A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307</w:t>
      </w:r>
    </w:p>
    <w:p w14:paraId="142DB70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310</w:t>
      </w:r>
    </w:p>
    <w:p w14:paraId="38D2DA3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311</w:t>
      </w:r>
    </w:p>
    <w:p w14:paraId="0C0A279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7C9D2A0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316</w:t>
      </w:r>
    </w:p>
    <w:p w14:paraId="346384B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68E7900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168D998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5147142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316</w:t>
      </w:r>
    </w:p>
    <w:p w14:paraId="2EDDD72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316</w:t>
      </w:r>
    </w:p>
    <w:p w14:paraId="0F9457C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48F827E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319</w:t>
      </w:r>
    </w:p>
    <w:p w14:paraId="731F0AF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319</w:t>
      </w:r>
    </w:p>
    <w:p w14:paraId="08F4042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320</w:t>
      </w:r>
    </w:p>
    <w:p w14:paraId="14508AB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70E63E9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4BFBCB7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15BA9A3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32BBB42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65FA490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4DCF7E3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324</w:t>
      </w:r>
    </w:p>
    <w:p w14:paraId="2C2A999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328</w:t>
      </w:r>
    </w:p>
    <w:p w14:paraId="79530ED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329</w:t>
      </w:r>
    </w:p>
    <w:p w14:paraId="026E52C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5D69BCE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3C8107B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3D11FCD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329</w:t>
      </w:r>
    </w:p>
    <w:p w14:paraId="761E1D5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329</w:t>
      </w:r>
    </w:p>
    <w:p w14:paraId="7C57C2B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4DD6682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3566B9D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40F4823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333</w:t>
      </w:r>
    </w:p>
    <w:p w14:paraId="7F343D4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333</w:t>
      </w:r>
    </w:p>
    <w:p w14:paraId="12201A6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74A17EB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72870D2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4210163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7E300FD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14DDAF1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1792A72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7023339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117E4EE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345</w:t>
      </w:r>
    </w:p>
    <w:p w14:paraId="35A64FF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48573C6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55B43A2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7E2850C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6BB07F6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6D14251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8DF2C9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64BE32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6FA4920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349</w:t>
      </w:r>
    </w:p>
    <w:p w14:paraId="1782C02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0E1184A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511A221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729B24D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351</w:t>
      </w:r>
    </w:p>
    <w:p w14:paraId="44E0834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351</w:t>
      </w:r>
    </w:p>
    <w:p w14:paraId="7418FF5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7E09014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355</w:t>
      </w:r>
    </w:p>
    <w:p w14:paraId="3A81E14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23ABF8F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362</w:t>
      </w:r>
    </w:p>
    <w:p w14:paraId="177C1BD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0F43D7D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38BC7F2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326663B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362</w:t>
      </w:r>
    </w:p>
    <w:p w14:paraId="1D0C42F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362</w:t>
      </w:r>
    </w:p>
    <w:p w14:paraId="7A70DAC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5685420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5143FD6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366</w:t>
      </w:r>
    </w:p>
    <w:p w14:paraId="385D755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366</w:t>
      </w:r>
    </w:p>
    <w:p w14:paraId="746A8BE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366</w:t>
      </w:r>
    </w:p>
    <w:p w14:paraId="3685F0D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366</w:t>
      </w:r>
    </w:p>
    <w:p w14:paraId="4B752C5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366</w:t>
      </w:r>
    </w:p>
    <w:p w14:paraId="6933D7D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</w:t>
      </w:r>
    </w:p>
    <w:p w14:paraId="04EBDD6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369</w:t>
      </w:r>
    </w:p>
    <w:p w14:paraId="67985AE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369</w:t>
      </w:r>
    </w:p>
    <w:p w14:paraId="5AE538F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371</w:t>
      </w:r>
    </w:p>
    <w:p w14:paraId="26C874F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371</w:t>
      </w:r>
    </w:p>
    <w:p w14:paraId="733CEC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376</w:t>
      </w:r>
    </w:p>
    <w:p w14:paraId="0345BA6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377</w:t>
      </w:r>
    </w:p>
    <w:p w14:paraId="250CE7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377</w:t>
      </w:r>
    </w:p>
    <w:p w14:paraId="7B272EE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377</w:t>
      </w:r>
    </w:p>
    <w:p w14:paraId="2940025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</w:t>
      </w:r>
    </w:p>
    <w:p w14:paraId="17A62E4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5D49300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5BC37FA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760471E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379</w:t>
      </w:r>
    </w:p>
    <w:p w14:paraId="23933F2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379</w:t>
      </w:r>
    </w:p>
    <w:p w14:paraId="62EB967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379</w:t>
      </w:r>
    </w:p>
    <w:p w14:paraId="02F8030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7F9945C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36162D5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0BD6824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3F50BA8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380</w:t>
      </w:r>
    </w:p>
    <w:p w14:paraId="1711AE7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382</w:t>
      </w:r>
    </w:p>
    <w:p w14:paraId="1C5F76C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382</w:t>
      </w:r>
    </w:p>
    <w:p w14:paraId="155D99A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42DD375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389</w:t>
      </w:r>
    </w:p>
    <w:p w14:paraId="3BA11F5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2F3BDD1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69D93B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0637F36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2B82555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389</w:t>
      </w:r>
    </w:p>
    <w:p w14:paraId="420FF18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391</w:t>
      </w:r>
    </w:p>
    <w:p w14:paraId="78B1672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391</w:t>
      </w:r>
    </w:p>
    <w:p w14:paraId="48CE92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391</w:t>
      </w:r>
    </w:p>
    <w:p w14:paraId="37CA373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392</w:t>
      </w:r>
    </w:p>
    <w:p w14:paraId="63B415C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392</w:t>
      </w:r>
    </w:p>
    <w:p w14:paraId="0EB4A8B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392</w:t>
      </w:r>
    </w:p>
    <w:p w14:paraId="43B884F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18D2ACF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6542250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3594025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394</w:t>
      </w:r>
    </w:p>
    <w:p w14:paraId="0A2BB52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394</w:t>
      </w:r>
    </w:p>
    <w:p w14:paraId="49D16D5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396</w:t>
      </w:r>
    </w:p>
    <w:p w14:paraId="025B6F3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397</w:t>
      </w:r>
    </w:p>
    <w:p w14:paraId="08C6E3C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399</w:t>
      </w:r>
    </w:p>
    <w:p w14:paraId="511C3B3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402</w:t>
      </w:r>
    </w:p>
    <w:p w14:paraId="4319284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402</w:t>
      </w:r>
    </w:p>
    <w:p w14:paraId="372B254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402</w:t>
      </w:r>
    </w:p>
    <w:p w14:paraId="0D40F2F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</w:t>
      </w:r>
    </w:p>
    <w:p w14:paraId="0FB520E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402</w:t>
      </w:r>
    </w:p>
    <w:p w14:paraId="32BD1D5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402</w:t>
      </w:r>
    </w:p>
    <w:p w14:paraId="1C1B1BA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404</w:t>
      </w:r>
    </w:p>
    <w:p w14:paraId="57016E8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404</w:t>
      </w:r>
    </w:p>
    <w:p w14:paraId="6CF8F63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404</w:t>
      </w:r>
    </w:p>
    <w:p w14:paraId="260BAF3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404</w:t>
      </w:r>
    </w:p>
    <w:p w14:paraId="294ECE2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404</w:t>
      </w:r>
    </w:p>
    <w:p w14:paraId="4F47152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7502ECA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0C3DB61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367E2CC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405</w:t>
      </w:r>
    </w:p>
    <w:p w14:paraId="218975AA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405</w:t>
      </w:r>
    </w:p>
    <w:p w14:paraId="3173AF4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407</w:t>
      </w:r>
    </w:p>
    <w:p w14:paraId="3E1843A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407</w:t>
      </w:r>
    </w:p>
    <w:p w14:paraId="43E8707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407</w:t>
      </w:r>
    </w:p>
    <w:p w14:paraId="472EE59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407</w:t>
      </w:r>
    </w:p>
    <w:p w14:paraId="6D2B78D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37C7FB3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0DFE4E4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700D714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407</w:t>
      </w:r>
    </w:p>
    <w:p w14:paraId="4EBE895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407</w:t>
      </w:r>
    </w:p>
    <w:p w14:paraId="7EA736B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409</w:t>
      </w:r>
    </w:p>
    <w:p w14:paraId="6FEA736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409</w:t>
      </w:r>
    </w:p>
    <w:p w14:paraId="105A125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409</w:t>
      </w:r>
    </w:p>
    <w:p w14:paraId="6A7F021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409</w:t>
      </w:r>
    </w:p>
    <w:p w14:paraId="25807F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409</w:t>
      </w:r>
    </w:p>
    <w:p w14:paraId="4DA84C7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4C8A011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6559A2D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3AC985E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60238AD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410</w:t>
      </w:r>
    </w:p>
    <w:p w14:paraId="4E917D3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412</w:t>
      </w:r>
    </w:p>
    <w:p w14:paraId="3E7CB80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412</w:t>
      </w:r>
    </w:p>
    <w:p w14:paraId="51AC248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412</w:t>
      </w:r>
    </w:p>
    <w:p w14:paraId="540330C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415</w:t>
      </w:r>
    </w:p>
    <w:p w14:paraId="1973304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415</w:t>
      </w:r>
    </w:p>
    <w:p w14:paraId="7310533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415</w:t>
      </w:r>
    </w:p>
    <w:p w14:paraId="5456022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415</w:t>
      </w:r>
    </w:p>
    <w:p w14:paraId="029D9EF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73E8027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415</w:t>
      </w:r>
    </w:p>
    <w:p w14:paraId="26B31A1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417</w:t>
      </w:r>
    </w:p>
    <w:p w14:paraId="3FFD088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417</w:t>
      </w:r>
    </w:p>
    <w:p w14:paraId="693CD58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417</w:t>
      </w:r>
    </w:p>
    <w:p w14:paraId="5DD91FA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417</w:t>
      </w:r>
    </w:p>
    <w:p w14:paraId="6DA0CB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417</w:t>
      </w:r>
    </w:p>
    <w:p w14:paraId="4CB4419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417</w:t>
      </w:r>
    </w:p>
    <w:p w14:paraId="3A44048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418</w:t>
      </w:r>
    </w:p>
    <w:p w14:paraId="5E6FB43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418</w:t>
      </w:r>
    </w:p>
    <w:p w14:paraId="7E61B31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418</w:t>
      </w:r>
    </w:p>
    <w:p w14:paraId="0521598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418</w:t>
      </w:r>
    </w:p>
    <w:p w14:paraId="6B74121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420</w:t>
      </w:r>
    </w:p>
    <w:p w14:paraId="5EE5EC5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420</w:t>
      </w:r>
    </w:p>
    <w:p w14:paraId="35A8C19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420</w:t>
      </w:r>
    </w:p>
    <w:p w14:paraId="26186F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423</w:t>
      </w:r>
    </w:p>
    <w:p w14:paraId="126B858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423</w:t>
      </w:r>
    </w:p>
    <w:p w14:paraId="41EE454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423</w:t>
      </w:r>
    </w:p>
    <w:p w14:paraId="6CE4F90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423</w:t>
      </w:r>
    </w:p>
    <w:p w14:paraId="273276E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560780F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78EB346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425</w:t>
      </w:r>
    </w:p>
    <w:p w14:paraId="724762B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425</w:t>
      </w:r>
    </w:p>
    <w:p w14:paraId="37A2B89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425</w:t>
      </w:r>
    </w:p>
    <w:p w14:paraId="7891001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426</w:t>
      </w:r>
    </w:p>
    <w:p w14:paraId="6DBCDD1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426</w:t>
      </w:r>
    </w:p>
    <w:p w14:paraId="017A0BA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426</w:t>
      </w:r>
    </w:p>
    <w:p w14:paraId="421CDE5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426</w:t>
      </w:r>
    </w:p>
    <w:p w14:paraId="688B0BB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426</w:t>
      </w:r>
    </w:p>
    <w:p w14:paraId="394E76A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426</w:t>
      </w:r>
    </w:p>
    <w:p w14:paraId="122ABD7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426</w:t>
      </w:r>
    </w:p>
    <w:p w14:paraId="0CB314B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428</w:t>
      </w:r>
    </w:p>
    <w:p w14:paraId="4D2E507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428</w:t>
      </w:r>
    </w:p>
    <w:p w14:paraId="04D2214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428</w:t>
      </w:r>
    </w:p>
    <w:p w14:paraId="0C545DA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428</w:t>
      </w:r>
    </w:p>
    <w:p w14:paraId="1B9A22A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428</w:t>
      </w:r>
    </w:p>
    <w:p w14:paraId="0330C0C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428</w:t>
      </w:r>
    </w:p>
    <w:p w14:paraId="0060772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428</w:t>
      </w:r>
    </w:p>
    <w:p w14:paraId="0FC7B30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428</w:t>
      </w:r>
    </w:p>
    <w:p w14:paraId="7B2B727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428</w:t>
      </w:r>
    </w:p>
    <w:p w14:paraId="4CD437BF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430</w:t>
      </w:r>
    </w:p>
    <w:p w14:paraId="046B6A7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430</w:t>
      </w:r>
    </w:p>
    <w:p w14:paraId="27E0F78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430</w:t>
      </w:r>
    </w:p>
    <w:p w14:paraId="7C85DAA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430</w:t>
      </w:r>
    </w:p>
    <w:p w14:paraId="3621166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430</w:t>
      </w:r>
    </w:p>
    <w:p w14:paraId="2E642A3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53B4EC9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5EE5C19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2F416C9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431</w:t>
      </w:r>
    </w:p>
    <w:p w14:paraId="7BEEC9E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431</w:t>
      </w:r>
    </w:p>
    <w:p w14:paraId="12C5350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433</w:t>
      </w:r>
    </w:p>
    <w:p w14:paraId="328F524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433</w:t>
      </w:r>
    </w:p>
    <w:p w14:paraId="3F549C1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433</w:t>
      </w:r>
    </w:p>
    <w:p w14:paraId="2BF471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436</w:t>
      </w:r>
    </w:p>
    <w:p w14:paraId="5BBD8FD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436</w:t>
      </w:r>
    </w:p>
    <w:p w14:paraId="1244464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436</w:t>
      </w:r>
    </w:p>
    <w:p w14:paraId="604918D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6F49C98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7CC5952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42F7500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24C6278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60E78A6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2DB6B21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439</w:t>
      </w:r>
    </w:p>
    <w:p w14:paraId="54DB208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439</w:t>
      </w:r>
    </w:p>
    <w:p w14:paraId="757BC4C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439</w:t>
      </w:r>
    </w:p>
    <w:p w14:paraId="2838785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439</w:t>
      </w:r>
    </w:p>
    <w:p w14:paraId="196E1D4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439</w:t>
      </w:r>
    </w:p>
    <w:p w14:paraId="30667EB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6719173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440</w:t>
      </w:r>
    </w:p>
    <w:p w14:paraId="489C6AC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33BA21C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444</w:t>
      </w:r>
    </w:p>
    <w:p w14:paraId="06AF7B7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1520040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447</w:t>
      </w:r>
    </w:p>
    <w:p w14:paraId="084685A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447</w:t>
      </w:r>
    </w:p>
    <w:p w14:paraId="1482826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6DD28E3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41A71FD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437E1E3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449</w:t>
      </w:r>
    </w:p>
    <w:p w14:paraId="58597E3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7C4BEF3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452</w:t>
      </w:r>
    </w:p>
    <w:p w14:paraId="082474F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452</w:t>
      </w:r>
    </w:p>
    <w:p w14:paraId="79A7B78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452</w:t>
      </w:r>
    </w:p>
    <w:p w14:paraId="32390F7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452</w:t>
      </w:r>
    </w:p>
    <w:p w14:paraId="5213E6A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452</w:t>
      </w:r>
    </w:p>
    <w:p w14:paraId="60858AD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452</w:t>
      </w:r>
    </w:p>
    <w:p w14:paraId="7E2CF81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</w:t>
      </w:r>
    </w:p>
    <w:p w14:paraId="1E370A0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4087E5A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3881822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455</w:t>
      </w:r>
    </w:p>
    <w:p w14:paraId="5B6B914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455</w:t>
      </w:r>
    </w:p>
    <w:p w14:paraId="48B1FD1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455</w:t>
      </w:r>
    </w:p>
    <w:p w14:paraId="6F47CF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455</w:t>
      </w:r>
    </w:p>
    <w:p w14:paraId="30E686F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455</w:t>
      </w:r>
    </w:p>
    <w:p w14:paraId="16D3AA7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455</w:t>
      </w:r>
    </w:p>
    <w:p w14:paraId="5140363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</w:t>
      </w:r>
    </w:p>
    <w:p w14:paraId="276C5CF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0336E45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455</w:t>
      </w:r>
    </w:p>
    <w:p w14:paraId="6BE2C66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457</w:t>
      </w:r>
    </w:p>
    <w:p w14:paraId="75E3483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457</w:t>
      </w:r>
    </w:p>
    <w:p w14:paraId="2B56909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32F5E1A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457</w:t>
      </w:r>
    </w:p>
    <w:p w14:paraId="1DDD78C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457</w:t>
      </w:r>
    </w:p>
    <w:p w14:paraId="546EAF2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35431F2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6B0DD6E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0CFB4D2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1FCC22E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458</w:t>
      </w:r>
    </w:p>
    <w:p w14:paraId="75636E7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460</w:t>
      </w:r>
    </w:p>
    <w:p w14:paraId="02921C8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460</w:t>
      </w:r>
    </w:p>
    <w:p w14:paraId="3A5C672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460</w:t>
      </w:r>
    </w:p>
    <w:p w14:paraId="05EDA7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460</w:t>
      </w:r>
    </w:p>
    <w:p w14:paraId="0943690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7A221B1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09756B5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78A3AE5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3A6503BF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504D87D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463</w:t>
      </w:r>
    </w:p>
    <w:p w14:paraId="4960E13A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463</w:t>
      </w:r>
    </w:p>
    <w:p w14:paraId="24AD48A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463</w:t>
      </w:r>
    </w:p>
    <w:p w14:paraId="26C9460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463</w:t>
      </w:r>
    </w:p>
    <w:p w14:paraId="12902AB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463</w:t>
      </w:r>
    </w:p>
    <w:p w14:paraId="3FC3CD2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463</w:t>
      </w:r>
    </w:p>
    <w:p w14:paraId="55A32C9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6FF340C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6208DF8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0974BBD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5E566FCF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350C301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2F9DBEA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51A877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468</w:t>
      </w:r>
    </w:p>
    <w:p w14:paraId="46FFE08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468</w:t>
      </w:r>
    </w:p>
    <w:p w14:paraId="61554F4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20CED4B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39C2873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470</w:t>
      </w:r>
    </w:p>
    <w:p w14:paraId="76C9CE3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470</w:t>
      </w:r>
    </w:p>
    <w:p w14:paraId="36F955F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1663EF4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12DF24A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158DD47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474</w:t>
      </w:r>
    </w:p>
    <w:p w14:paraId="7D1BA8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474</w:t>
      </w:r>
    </w:p>
    <w:p w14:paraId="291277B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44887B6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42F408C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2701574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797E970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0875165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0EE74BB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5A4FACB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476</w:t>
      </w:r>
    </w:p>
    <w:p w14:paraId="3DA1425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476</w:t>
      </w:r>
    </w:p>
    <w:p w14:paraId="6E7AF25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476</w:t>
      </w:r>
    </w:p>
    <w:p w14:paraId="7DB02C0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476</w:t>
      </w:r>
    </w:p>
    <w:p w14:paraId="6A94FCF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</w:t>
      </w:r>
    </w:p>
    <w:p w14:paraId="70B8E75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476</w:t>
      </w:r>
    </w:p>
    <w:p w14:paraId="008FF87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476</w:t>
      </w:r>
    </w:p>
    <w:p w14:paraId="2E3C548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478</w:t>
      </w:r>
    </w:p>
    <w:p w14:paraId="5B83DB0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478</w:t>
      </w:r>
    </w:p>
    <w:p w14:paraId="6C77211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313CE9F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478</w:t>
      </w:r>
    </w:p>
    <w:p w14:paraId="08E8593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478</w:t>
      </w:r>
    </w:p>
    <w:p w14:paraId="54B3341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478</w:t>
      </w:r>
    </w:p>
    <w:p w14:paraId="79E287D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478</w:t>
      </w:r>
    </w:p>
    <w:p w14:paraId="0282E88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</w:t>
      </w:r>
    </w:p>
    <w:p w14:paraId="731F423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113BC9D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479</w:t>
      </w:r>
    </w:p>
    <w:p w14:paraId="3DBA2A5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481</w:t>
      </w:r>
    </w:p>
    <w:p w14:paraId="29F66C0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481</w:t>
      </w:r>
    </w:p>
    <w:p w14:paraId="6D99F82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481</w:t>
      </w:r>
    </w:p>
    <w:p w14:paraId="46D25D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481</w:t>
      </w:r>
    </w:p>
    <w:p w14:paraId="0F6CA12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481</w:t>
      </w:r>
    </w:p>
    <w:p w14:paraId="556E503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481</w:t>
      </w:r>
    </w:p>
    <w:p w14:paraId="040951E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</w:t>
      </w:r>
    </w:p>
    <w:p w14:paraId="7497328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67794BD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482</w:t>
      </w:r>
    </w:p>
    <w:p w14:paraId="335E596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484</w:t>
      </w:r>
    </w:p>
    <w:p w14:paraId="4597D0E1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484</w:t>
      </w:r>
    </w:p>
    <w:p w14:paraId="6C351E2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484</w:t>
      </w:r>
    </w:p>
    <w:p w14:paraId="4CD1C26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484</w:t>
      </w:r>
    </w:p>
    <w:p w14:paraId="261B271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484</w:t>
      </w:r>
    </w:p>
    <w:p w14:paraId="7AB81A2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03D091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36CB56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2C77E87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485</w:t>
      </w:r>
    </w:p>
    <w:p w14:paraId="0F1DF1F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0AD8C80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487</w:t>
      </w:r>
    </w:p>
    <w:p w14:paraId="397DB37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488</w:t>
      </w:r>
    </w:p>
    <w:p w14:paraId="2659D12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488</w:t>
      </w:r>
    </w:p>
    <w:p w14:paraId="5EBA0D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229D230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488</w:t>
      </w:r>
    </w:p>
    <w:p w14:paraId="0155BE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</w:t>
      </w:r>
    </w:p>
    <w:p w14:paraId="517A111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52EF4C7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489</w:t>
      </w:r>
    </w:p>
    <w:p w14:paraId="4156639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490</w:t>
      </w:r>
    </w:p>
    <w:p w14:paraId="2A37DF0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490</w:t>
      </w:r>
    </w:p>
    <w:p w14:paraId="3C736E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3368BA1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491</w:t>
      </w:r>
    </w:p>
    <w:p w14:paraId="53B89B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491</w:t>
      </w:r>
    </w:p>
    <w:p w14:paraId="6C422E6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491</w:t>
      </w:r>
    </w:p>
    <w:p w14:paraId="41FA3F4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491</w:t>
      </w:r>
    </w:p>
    <w:p w14:paraId="385AE40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491</w:t>
      </w:r>
    </w:p>
    <w:p w14:paraId="11EBD5B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491</w:t>
      </w:r>
    </w:p>
    <w:p w14:paraId="1F718A4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61D3326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493</w:t>
      </w:r>
    </w:p>
    <w:p w14:paraId="7E41FE2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494</w:t>
      </w:r>
    </w:p>
    <w:p w14:paraId="44C0CCE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494</w:t>
      </w:r>
    </w:p>
    <w:p w14:paraId="3380A6F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6992E3D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433AB3B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3E0CAD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494</w:t>
      </w:r>
    </w:p>
    <w:p w14:paraId="076E880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494</w:t>
      </w:r>
    </w:p>
    <w:p w14:paraId="3666574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0F2E2E1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9ABA54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48F1D04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497</w:t>
      </w:r>
    </w:p>
    <w:p w14:paraId="7FD0AC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036A3FE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1E211BD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7736BC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09EC9A8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54F1327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499</w:t>
      </w:r>
    </w:p>
    <w:p w14:paraId="442AD281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499</w:t>
      </w:r>
    </w:p>
    <w:p w14:paraId="39DA8AB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1007440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500</w:t>
      </w:r>
    </w:p>
    <w:p w14:paraId="01C97BF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500</w:t>
      </w:r>
    </w:p>
    <w:p w14:paraId="29A567C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498B2E3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7B78B43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60A5AF3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4F3EBA2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34782B5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01241CF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6177566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504</w:t>
      </w:r>
    </w:p>
    <w:p w14:paraId="3A3B0CE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504</w:t>
      </w:r>
    </w:p>
    <w:p w14:paraId="066BE56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504</w:t>
      </w:r>
    </w:p>
    <w:p w14:paraId="744C32D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504</w:t>
      </w:r>
    </w:p>
    <w:p w14:paraId="2A47A2E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504</w:t>
      </w:r>
    </w:p>
    <w:p w14:paraId="194112F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504</w:t>
      </w:r>
    </w:p>
    <w:p w14:paraId="70817D8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505</w:t>
      </w:r>
    </w:p>
    <w:p w14:paraId="32B957D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505</w:t>
      </w:r>
    </w:p>
    <w:p w14:paraId="0B6ADA8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1D4EFCB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509</w:t>
      </w:r>
    </w:p>
    <w:p w14:paraId="7A4283E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510</w:t>
      </w:r>
    </w:p>
    <w:p w14:paraId="64CAF2F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513</w:t>
      </w:r>
    </w:p>
    <w:p w14:paraId="58D78A2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513</w:t>
      </w:r>
    </w:p>
    <w:p w14:paraId="5FDAE7C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513</w:t>
      </w:r>
    </w:p>
    <w:p w14:paraId="6BF9DA2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513</w:t>
      </w:r>
    </w:p>
    <w:p w14:paraId="6B334B2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513</w:t>
      </w:r>
    </w:p>
    <w:p w14:paraId="29D8205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513</w:t>
      </w:r>
    </w:p>
    <w:p w14:paraId="635C9FF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515</w:t>
      </w:r>
    </w:p>
    <w:p w14:paraId="737186B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515</w:t>
      </w:r>
    </w:p>
    <w:p w14:paraId="654A1F5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67A0B54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516</w:t>
      </w:r>
    </w:p>
    <w:p w14:paraId="1B5838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516</w:t>
      </w:r>
    </w:p>
    <w:p w14:paraId="22774F7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516</w:t>
      </w:r>
    </w:p>
    <w:p w14:paraId="5630F9A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517</w:t>
      </w:r>
    </w:p>
    <w:p w14:paraId="2FE6389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2E159FD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517</w:t>
      </w:r>
    </w:p>
    <w:p w14:paraId="0EA1002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517</w:t>
      </w:r>
    </w:p>
    <w:p w14:paraId="518F88DF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0A82AF6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528FB47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519</w:t>
      </w:r>
    </w:p>
    <w:p w14:paraId="6E0B465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519</w:t>
      </w:r>
    </w:p>
    <w:p w14:paraId="419592C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222BBD5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030CB56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</w:t>
      </w:r>
    </w:p>
    <w:p w14:paraId="1997629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520</w:t>
      </w:r>
    </w:p>
    <w:p w14:paraId="5FAD391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520</w:t>
      </w:r>
    </w:p>
    <w:p w14:paraId="1373B46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522</w:t>
      </w:r>
    </w:p>
    <w:p w14:paraId="58DC516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522</w:t>
      </w:r>
    </w:p>
    <w:p w14:paraId="172B6D3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780931B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523</w:t>
      </w:r>
    </w:p>
    <w:p w14:paraId="13C615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523</w:t>
      </w:r>
    </w:p>
    <w:p w14:paraId="312BE55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523</w:t>
      </w:r>
    </w:p>
    <w:p w14:paraId="7C0A278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523</w:t>
      </w:r>
    </w:p>
    <w:p w14:paraId="2C9C2A1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523</w:t>
      </w:r>
    </w:p>
    <w:p w14:paraId="7E083E9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523</w:t>
      </w:r>
    </w:p>
    <w:p w14:paraId="1D55756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523</w:t>
      </w:r>
    </w:p>
    <w:p w14:paraId="7285CEC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525</w:t>
      </w:r>
    </w:p>
    <w:p w14:paraId="12598FE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525</w:t>
      </w:r>
    </w:p>
    <w:p w14:paraId="10F1E64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525</w:t>
      </w:r>
    </w:p>
    <w:p w14:paraId="2B1C4AC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528</w:t>
      </w:r>
    </w:p>
    <w:p w14:paraId="776E4A8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528</w:t>
      </w:r>
    </w:p>
    <w:p w14:paraId="5D2CFAE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528</w:t>
      </w:r>
    </w:p>
    <w:p w14:paraId="21A220B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</w:t>
      </w:r>
    </w:p>
    <w:p w14:paraId="63CD300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528</w:t>
      </w:r>
    </w:p>
    <w:p w14:paraId="51B8041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528</w:t>
      </w:r>
    </w:p>
    <w:p w14:paraId="1B828D4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530</w:t>
      </w:r>
    </w:p>
    <w:p w14:paraId="7A728DD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530</w:t>
      </w:r>
    </w:p>
    <w:p w14:paraId="17B97CE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530</w:t>
      </w:r>
    </w:p>
    <w:p w14:paraId="41F887B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531</w:t>
      </w:r>
    </w:p>
    <w:p w14:paraId="767AAE3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531</w:t>
      </w:r>
    </w:p>
    <w:p w14:paraId="5B79C20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531</w:t>
      </w:r>
    </w:p>
    <w:p w14:paraId="6914745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531</w:t>
      </w:r>
    </w:p>
    <w:p w14:paraId="50C0B8A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</w:t>
      </w:r>
    </w:p>
    <w:p w14:paraId="0C78A03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531</w:t>
      </w:r>
    </w:p>
    <w:p w14:paraId="0AA7CEC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531</w:t>
      </w:r>
    </w:p>
    <w:p w14:paraId="62B5605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533</w:t>
      </w:r>
    </w:p>
    <w:p w14:paraId="633EE471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533</w:t>
      </w:r>
    </w:p>
    <w:p w14:paraId="7ECEAB4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533</w:t>
      </w:r>
    </w:p>
    <w:p w14:paraId="598D8FA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536</w:t>
      </w:r>
    </w:p>
    <w:p w14:paraId="26CD7B0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536</w:t>
      </w:r>
    </w:p>
    <w:p w14:paraId="33F652B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536</w:t>
      </w:r>
    </w:p>
    <w:p w14:paraId="0BD07B7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</w:t>
      </w:r>
    </w:p>
    <w:p w14:paraId="581D728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7CBF66E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55DB9F2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538</w:t>
      </w:r>
    </w:p>
    <w:p w14:paraId="6575A97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538</w:t>
      </w:r>
    </w:p>
    <w:p w14:paraId="6DF2C4D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539</w:t>
      </w:r>
    </w:p>
    <w:p w14:paraId="157770E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539</w:t>
      </w:r>
    </w:p>
    <w:p w14:paraId="223362A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539</w:t>
      </w:r>
    </w:p>
    <w:p w14:paraId="285C698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539</w:t>
      </w:r>
    </w:p>
    <w:p w14:paraId="7C481C4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539</w:t>
      </w:r>
    </w:p>
    <w:p w14:paraId="7570D1C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</w:t>
      </w:r>
    </w:p>
    <w:p w14:paraId="042C124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539</w:t>
      </w:r>
    </w:p>
    <w:p w14:paraId="29C567E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539</w:t>
      </w:r>
    </w:p>
    <w:p w14:paraId="152F374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541</w:t>
      </w:r>
    </w:p>
    <w:p w14:paraId="4F67462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541</w:t>
      </w:r>
    </w:p>
    <w:p w14:paraId="47FC017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541</w:t>
      </w:r>
    </w:p>
    <w:p w14:paraId="29D1194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541</w:t>
      </w:r>
    </w:p>
    <w:p w14:paraId="55C2C97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2CB71DC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541</w:t>
      </w:r>
    </w:p>
    <w:p w14:paraId="07FDABA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</w:t>
      </w:r>
    </w:p>
    <w:p w14:paraId="29AE785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541</w:t>
      </w:r>
    </w:p>
    <w:p w14:paraId="254B593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541</w:t>
      </w:r>
    </w:p>
    <w:p w14:paraId="56A9F13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543</w:t>
      </w:r>
    </w:p>
    <w:p w14:paraId="50969B5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543</w:t>
      </w:r>
    </w:p>
    <w:p w14:paraId="3CD2882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73BE7D2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544</w:t>
      </w:r>
    </w:p>
    <w:p w14:paraId="6DD3854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544</w:t>
      </w:r>
    </w:p>
    <w:p w14:paraId="66ADAFD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544</w:t>
      </w:r>
    </w:p>
    <w:p w14:paraId="3040A9D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544</w:t>
      </w:r>
    </w:p>
    <w:p w14:paraId="3BC0A74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544</w:t>
      </w:r>
    </w:p>
    <w:p w14:paraId="68DE002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544</w:t>
      </w:r>
    </w:p>
    <w:p w14:paraId="27B9665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544</w:t>
      </w:r>
    </w:p>
    <w:p w14:paraId="0E98B11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12CF694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3A065DB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214569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549</w:t>
      </w:r>
    </w:p>
    <w:p w14:paraId="7EED4CA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70A2BE3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2E68477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718B0B2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7E36DBD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199C7B7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2339F65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01ABA36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30A934D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552</w:t>
      </w:r>
    </w:p>
    <w:p w14:paraId="665CBDF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552</w:t>
      </w:r>
    </w:p>
    <w:p w14:paraId="0EF0EE3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552</w:t>
      </w:r>
    </w:p>
    <w:p w14:paraId="4BEECDD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552</w:t>
      </w:r>
    </w:p>
    <w:p w14:paraId="235C0E4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</w:t>
      </w:r>
    </w:p>
    <w:p w14:paraId="1D9D34E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553</w:t>
      </w:r>
    </w:p>
    <w:p w14:paraId="33026937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553</w:t>
      </w:r>
    </w:p>
    <w:p w14:paraId="7E8B35C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556</w:t>
      </w:r>
    </w:p>
    <w:p w14:paraId="3D9AE21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79E1760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597A08A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558</w:t>
      </w:r>
    </w:p>
    <w:p w14:paraId="39AA5F9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558</w:t>
      </w:r>
    </w:p>
    <w:p w14:paraId="5822A9F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559</w:t>
      </w:r>
    </w:p>
    <w:p w14:paraId="44DEDE0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</w:t>
      </w:r>
    </w:p>
    <w:p w14:paraId="34F81A4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560</w:t>
      </w:r>
    </w:p>
    <w:p w14:paraId="2D14823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560</w:t>
      </w:r>
    </w:p>
    <w:p w14:paraId="06D5285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563</w:t>
      </w:r>
    </w:p>
    <w:p w14:paraId="3A7964B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563</w:t>
      </w:r>
    </w:p>
    <w:p w14:paraId="5E1911B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563</w:t>
      </w:r>
    </w:p>
    <w:p w14:paraId="02C9D93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564</w:t>
      </w:r>
    </w:p>
    <w:p w14:paraId="149F329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564</w:t>
      </w:r>
    </w:p>
    <w:p w14:paraId="3A642D9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564</w:t>
      </w:r>
    </w:p>
    <w:p w14:paraId="3034B6F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564</w:t>
      </w:r>
    </w:p>
    <w:p w14:paraId="715C10C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</w:t>
      </w:r>
    </w:p>
    <w:p w14:paraId="73FC5D1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564</w:t>
      </w:r>
    </w:p>
    <w:p w14:paraId="338CEBA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564</w:t>
      </w:r>
    </w:p>
    <w:p w14:paraId="4038BEC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566</w:t>
      </w:r>
    </w:p>
    <w:p w14:paraId="5BFBCE1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566</w:t>
      </w:r>
    </w:p>
    <w:p w14:paraId="661DC3C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566</w:t>
      </w:r>
    </w:p>
    <w:p w14:paraId="1EECCCC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566</w:t>
      </w:r>
    </w:p>
    <w:p w14:paraId="7D7921E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566</w:t>
      </w:r>
    </w:p>
    <w:p w14:paraId="2B16371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566</w:t>
      </w:r>
    </w:p>
    <w:p w14:paraId="0E4C5296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566</w:t>
      </w:r>
    </w:p>
    <w:p w14:paraId="2109072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566</w:t>
      </w:r>
    </w:p>
    <w:p w14:paraId="72653C8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566</w:t>
      </w:r>
    </w:p>
    <w:p w14:paraId="30CF4E6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568</w:t>
      </w:r>
    </w:p>
    <w:p w14:paraId="1BFF6C9C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568</w:t>
      </w:r>
    </w:p>
    <w:p w14:paraId="30F6501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568</w:t>
      </w:r>
    </w:p>
    <w:p w14:paraId="746AB39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568</w:t>
      </w:r>
    </w:p>
    <w:p w14:paraId="3C791E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568</w:t>
      </w:r>
    </w:p>
    <w:p w14:paraId="0DA02C2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54CA305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6BADCD4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05A8FBC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3ED0CD9A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6B6C568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36403AC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591AE37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7796296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571</w:t>
      </w:r>
    </w:p>
    <w:p w14:paraId="56BEF29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571</w:t>
      </w:r>
    </w:p>
    <w:p w14:paraId="766E52A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0166379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496FBB8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5E7A06C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0A63ED3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574</w:t>
      </w:r>
    </w:p>
    <w:p w14:paraId="368F6145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574</w:t>
      </w:r>
    </w:p>
    <w:p w14:paraId="3593603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574</w:t>
      </w:r>
    </w:p>
    <w:p w14:paraId="71DE269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574</w:t>
      </w:r>
    </w:p>
    <w:p w14:paraId="727C6E0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574</w:t>
      </w:r>
    </w:p>
    <w:p w14:paraId="2A964C2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574</w:t>
      </w:r>
    </w:p>
    <w:p w14:paraId="62F52C6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574</w:t>
      </w:r>
    </w:p>
    <w:p w14:paraId="72B4F48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</w:t>
      </w:r>
    </w:p>
    <w:p w14:paraId="2316F1E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576</w:t>
      </w:r>
    </w:p>
    <w:p w14:paraId="424C2B86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576</w:t>
      </w:r>
    </w:p>
    <w:p w14:paraId="7F2E9B6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3A0BC11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6FFA612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578</w:t>
      </w:r>
    </w:p>
    <w:p w14:paraId="736DBC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579</w:t>
      </w:r>
    </w:p>
    <w:p w14:paraId="53E8689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16010ED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580</w:t>
      </w:r>
    </w:p>
    <w:p w14:paraId="41A351D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</w:t>
      </w:r>
    </w:p>
    <w:p w14:paraId="3187184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582</w:t>
      </w:r>
    </w:p>
    <w:p w14:paraId="26BBCCC4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582</w:t>
      </w:r>
    </w:p>
    <w:p w14:paraId="0DAB34AD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584</w:t>
      </w:r>
    </w:p>
    <w:p w14:paraId="7C10908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584</w:t>
      </w:r>
    </w:p>
    <w:p w14:paraId="2285C0B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584</w:t>
      </w:r>
    </w:p>
    <w:p w14:paraId="0040254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585</w:t>
      </w:r>
    </w:p>
    <w:p w14:paraId="37E39A2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585</w:t>
      </w:r>
    </w:p>
    <w:p w14:paraId="319D468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585</w:t>
      </w:r>
    </w:p>
    <w:p w14:paraId="79A6622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585</w:t>
      </w:r>
    </w:p>
    <w:p w14:paraId="7F117C1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</w:t>
      </w:r>
    </w:p>
    <w:p w14:paraId="5CD16DAB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585</w:t>
      </w:r>
    </w:p>
    <w:p w14:paraId="69691CB3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585</w:t>
      </w:r>
    </w:p>
    <w:p w14:paraId="007EE83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587</w:t>
      </w:r>
    </w:p>
    <w:p w14:paraId="1F9FD3D0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587</w:t>
      </w:r>
    </w:p>
    <w:p w14:paraId="518D84C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3D2B2D0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587</w:t>
      </w:r>
    </w:p>
    <w:p w14:paraId="3C6A60C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580F448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5CC3C1A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5CE93E1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7B00066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4B031FB2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589</w:t>
      </w:r>
    </w:p>
    <w:p w14:paraId="51E3CDFF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589</w:t>
      </w:r>
    </w:p>
    <w:p w14:paraId="2B62A3C7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589</w:t>
      </w:r>
    </w:p>
    <w:p w14:paraId="0231D19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589</w:t>
      </w:r>
    </w:p>
    <w:p w14:paraId="4C42BF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589</w:t>
      </w:r>
    </w:p>
    <w:p w14:paraId="37B1322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589</w:t>
      </w:r>
    </w:p>
    <w:p w14:paraId="23DE02D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589</w:t>
      </w:r>
    </w:p>
    <w:p w14:paraId="171F076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</w:t>
      </w:r>
    </w:p>
    <w:p w14:paraId="1C6C07C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777460A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46AD8378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09997C79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592</w:t>
      </w:r>
    </w:p>
    <w:p w14:paraId="6048D45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592</w:t>
      </w:r>
    </w:p>
    <w:p w14:paraId="650627A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593</w:t>
      </w:r>
    </w:p>
    <w:p w14:paraId="382B1D2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690A874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594</w:t>
      </w:r>
    </w:p>
    <w:p w14:paraId="53F4C9B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</w:t>
      </w:r>
    </w:p>
    <w:p w14:paraId="70EC702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3996E10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6C44B71E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596</w:t>
      </w:r>
    </w:p>
    <w:p w14:paraId="2331DC5B" w14:textId="77777777" w:rsidR="001B65BD" w:rsidRDefault="001B65B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ADF5C9C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75F0A66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596</w:t>
      </w:r>
    </w:p>
    <w:p w14:paraId="2C2DE1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772C96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04A663D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7E5087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597</w:t>
      </w:r>
    </w:p>
    <w:p w14:paraId="725E5D9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597</w:t>
      </w:r>
    </w:p>
    <w:p w14:paraId="2938D26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600</w:t>
      </w:r>
    </w:p>
    <w:p w14:paraId="03EC98F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600</w:t>
      </w:r>
    </w:p>
    <w:p w14:paraId="26B492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7871556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601</w:t>
      </w:r>
    </w:p>
    <w:p w14:paraId="2EE57B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601</w:t>
      </w:r>
    </w:p>
    <w:p w14:paraId="34B805A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12BC9E0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6906156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2970F5F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601</w:t>
      </w:r>
    </w:p>
    <w:p w14:paraId="6D99499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2CA8200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603</w:t>
      </w:r>
    </w:p>
    <w:p w14:paraId="48E1C38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1816C5B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604</w:t>
      </w:r>
    </w:p>
    <w:p w14:paraId="3CACF0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604</w:t>
      </w:r>
    </w:p>
    <w:p w14:paraId="519710F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604</w:t>
      </w:r>
    </w:p>
    <w:p w14:paraId="2B72EFC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</w:t>
      </w:r>
    </w:p>
    <w:p w14:paraId="7366996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604</w:t>
      </w:r>
    </w:p>
    <w:p w14:paraId="421745D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604</w:t>
      </w:r>
    </w:p>
    <w:p w14:paraId="11DFA2C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607</w:t>
      </w:r>
    </w:p>
    <w:p w14:paraId="4B7452F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607</w:t>
      </w:r>
    </w:p>
    <w:p w14:paraId="489F50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607</w:t>
      </w:r>
    </w:p>
    <w:p w14:paraId="22DA744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607</w:t>
      </w:r>
    </w:p>
    <w:p w14:paraId="31AA6FC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607</w:t>
      </w:r>
    </w:p>
    <w:p w14:paraId="728EE56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607</w:t>
      </w:r>
    </w:p>
    <w:p w14:paraId="6F04996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</w:t>
      </w:r>
    </w:p>
    <w:p w14:paraId="1E7D182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607</w:t>
      </w:r>
    </w:p>
    <w:p w14:paraId="401431A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607</w:t>
      </w:r>
    </w:p>
    <w:p w14:paraId="61C201A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609</w:t>
      </w:r>
    </w:p>
    <w:p w14:paraId="6AC634A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610</w:t>
      </w:r>
    </w:p>
    <w:p w14:paraId="50DF452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610</w:t>
      </w:r>
    </w:p>
    <w:p w14:paraId="206D02D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610</w:t>
      </w:r>
    </w:p>
    <w:p w14:paraId="111307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610</w:t>
      </w:r>
    </w:p>
    <w:p w14:paraId="22088E4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610</w:t>
      </w:r>
    </w:p>
    <w:p w14:paraId="3D47876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</w:t>
      </w:r>
    </w:p>
    <w:p w14:paraId="7C2217B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610</w:t>
      </w:r>
    </w:p>
    <w:p w14:paraId="42F4A22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610</w:t>
      </w:r>
    </w:p>
    <w:p w14:paraId="3DFD373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612</w:t>
      </w:r>
    </w:p>
    <w:p w14:paraId="363B0CC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613</w:t>
      </w:r>
    </w:p>
    <w:p w14:paraId="1266B8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613</w:t>
      </w:r>
    </w:p>
    <w:p w14:paraId="09B5E21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613</w:t>
      </w:r>
    </w:p>
    <w:p w14:paraId="21B014A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613</w:t>
      </w:r>
    </w:p>
    <w:p w14:paraId="7B1430C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613</w:t>
      </w:r>
    </w:p>
    <w:p w14:paraId="509FA59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</w:t>
      </w:r>
    </w:p>
    <w:p w14:paraId="17A0A2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613</w:t>
      </w:r>
    </w:p>
    <w:p w14:paraId="088E3E6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613</w:t>
      </w:r>
    </w:p>
    <w:p w14:paraId="53FD216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616</w:t>
      </w:r>
    </w:p>
    <w:p w14:paraId="30F65AE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616</w:t>
      </w:r>
    </w:p>
    <w:p w14:paraId="760A59D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616</w:t>
      </w:r>
    </w:p>
    <w:p w14:paraId="0626362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617</w:t>
      </w:r>
    </w:p>
    <w:p w14:paraId="02F71E0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617</w:t>
      </w:r>
    </w:p>
    <w:p w14:paraId="5D46BE9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7E098EF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4FBEF68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6C0517B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619</w:t>
      </w:r>
    </w:p>
    <w:p w14:paraId="1A6BFD4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619</w:t>
      </w:r>
    </w:p>
    <w:p w14:paraId="3BDF99EE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620</w:t>
      </w:r>
    </w:p>
    <w:p w14:paraId="0C2107D8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621</w:t>
      </w:r>
    </w:p>
    <w:p w14:paraId="6A36AEC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623</w:t>
      </w:r>
    </w:p>
    <w:p w14:paraId="4EDBE2C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625</w:t>
      </w:r>
    </w:p>
    <w:p w14:paraId="6498E2D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625</w:t>
      </w:r>
    </w:p>
    <w:p w14:paraId="5843EC9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626</w:t>
      </w:r>
    </w:p>
    <w:p w14:paraId="40D8081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</w:t>
      </w:r>
    </w:p>
    <w:p w14:paraId="3ABB2CC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626</w:t>
      </w:r>
    </w:p>
    <w:p w14:paraId="39B1A0A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626</w:t>
      </w:r>
    </w:p>
    <w:p w14:paraId="6E6C7EF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534F4C81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629</w:t>
      </w:r>
    </w:p>
    <w:p w14:paraId="2436C01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6372FF6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631</w:t>
      </w:r>
    </w:p>
    <w:p w14:paraId="4DBDDBB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07A3545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1FE6C14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7290B0E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633</w:t>
      </w:r>
    </w:p>
    <w:p w14:paraId="33E07DE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633</w:t>
      </w:r>
    </w:p>
    <w:p w14:paraId="464A6F2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636</w:t>
      </w:r>
    </w:p>
    <w:p w14:paraId="30978835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637</w:t>
      </w:r>
    </w:p>
    <w:p w14:paraId="40512CF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637</w:t>
      </w:r>
    </w:p>
    <w:p w14:paraId="05363C0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640</w:t>
      </w:r>
    </w:p>
    <w:p w14:paraId="0CA877B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640</w:t>
      </w:r>
    </w:p>
    <w:p w14:paraId="36044A7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640</w:t>
      </w:r>
    </w:p>
    <w:p w14:paraId="5DA8B10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640</w:t>
      </w:r>
    </w:p>
    <w:p w14:paraId="2B9C73E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640</w:t>
      </w:r>
    </w:p>
    <w:p w14:paraId="2C16F8E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</w:t>
      </w:r>
    </w:p>
    <w:p w14:paraId="085862A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</w:t>
      </w:r>
    </w:p>
    <w:p w14:paraId="41CE8B19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642</w:t>
      </w:r>
    </w:p>
    <w:p w14:paraId="2BBB086A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644</w:t>
      </w:r>
    </w:p>
    <w:p w14:paraId="413E852D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645</w:t>
      </w:r>
    </w:p>
    <w:p w14:paraId="1687F1C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646</w:t>
      </w:r>
    </w:p>
    <w:p w14:paraId="7854393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648</w:t>
      </w:r>
    </w:p>
    <w:p w14:paraId="5224A4F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648</w:t>
      </w:r>
    </w:p>
    <w:p w14:paraId="62DA50D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649</w:t>
      </w:r>
    </w:p>
    <w:p w14:paraId="6C5CBE5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</w:t>
      </w:r>
    </w:p>
    <w:p w14:paraId="3CFE24A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649</w:t>
      </w:r>
    </w:p>
    <w:p w14:paraId="7CD21FC4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649</w:t>
      </w:r>
    </w:p>
    <w:p w14:paraId="2419AC5F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651</w:t>
      </w:r>
    </w:p>
    <w:p w14:paraId="07F69042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652</w:t>
      </w:r>
    </w:p>
    <w:p w14:paraId="1908DBF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652</w:t>
      </w:r>
    </w:p>
    <w:p w14:paraId="03EC529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654</w:t>
      </w:r>
    </w:p>
    <w:p w14:paraId="1C29A1A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654</w:t>
      </w:r>
    </w:p>
    <w:p w14:paraId="042C71D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655</w:t>
      </w:r>
    </w:p>
    <w:p w14:paraId="381838F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</w:t>
      </w:r>
    </w:p>
    <w:p w14:paraId="144D6EB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</w:t>
      </w:r>
    </w:p>
    <w:p w14:paraId="799D0AF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656</w:t>
      </w:r>
    </w:p>
    <w:p w14:paraId="18B99CB0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659</w:t>
      </w:r>
    </w:p>
    <w:p w14:paraId="23BCDD63" w14:textId="77777777" w:rsidR="001B65BD" w:rsidRDefault="001B65B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660</w:t>
      </w:r>
    </w:p>
    <w:p w14:paraId="1F85E37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660</w:t>
      </w:r>
    </w:p>
    <w:p w14:paraId="6E738D5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663</w:t>
      </w:r>
    </w:p>
    <w:p w14:paraId="620319C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663</w:t>
      </w:r>
    </w:p>
    <w:p w14:paraId="2C00BDD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663</w:t>
      </w:r>
    </w:p>
    <w:p w14:paraId="337F8CB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668</w:t>
      </w:r>
    </w:p>
    <w:p w14:paraId="3F46176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674</w:t>
      </w:r>
    </w:p>
    <w:p w14:paraId="7EFBC85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682</w:t>
      </w:r>
    </w:p>
    <w:p w14:paraId="1C41A53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682</w:t>
      </w:r>
    </w:p>
    <w:p w14:paraId="1D6C39A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688</w:t>
      </w:r>
    </w:p>
    <w:p w14:paraId="5BED5DA4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701</w:t>
      </w:r>
    </w:p>
    <w:p w14:paraId="3C2E347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701</w:t>
      </w:r>
    </w:p>
    <w:p w14:paraId="539FBBE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701</w:t>
      </w:r>
    </w:p>
    <w:p w14:paraId="31F884B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2608BE6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387DE97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702</w:t>
      </w:r>
    </w:p>
    <w:p w14:paraId="51721E7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702</w:t>
      </w:r>
    </w:p>
    <w:p w14:paraId="2208C4A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702</w:t>
      </w:r>
    </w:p>
    <w:p w14:paraId="456E192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2BC8EEF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5684AA8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3A9023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46B12F9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167AA8D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713</w:t>
      </w:r>
    </w:p>
    <w:p w14:paraId="7AAD024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5A3DF98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169B44E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5DAF31F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51D186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683E771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3F6CA73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4657E9B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35ADA0D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61003B0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60E4B2F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40B17AA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3BB2DD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6EDB3EE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6C0989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44F55B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13C98FE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36A244E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0A3AC77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0C02B66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5F1CAAF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69D8ABB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384146D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3B48073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5548AF2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6074488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680F495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718</w:t>
      </w:r>
    </w:p>
    <w:p w14:paraId="2D7CA64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2204DE2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2FCBFDA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3FCF98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718</w:t>
      </w:r>
    </w:p>
    <w:p w14:paraId="1A18AC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718</w:t>
      </w:r>
    </w:p>
    <w:p w14:paraId="3FA633F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</w:t>
      </w:r>
    </w:p>
    <w:p w14:paraId="66240B2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719</w:t>
      </w:r>
    </w:p>
    <w:p w14:paraId="0FCDC10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6371D5F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724</w:t>
      </w:r>
    </w:p>
    <w:p w14:paraId="2129808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503580A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730</w:t>
      </w:r>
    </w:p>
    <w:p w14:paraId="2F967CC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730</w:t>
      </w:r>
    </w:p>
    <w:p w14:paraId="3B3E023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730</w:t>
      </w:r>
    </w:p>
    <w:p w14:paraId="54E8A21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7BA04F6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50143CC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336D587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731</w:t>
      </w:r>
    </w:p>
    <w:p w14:paraId="04E7BED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731</w:t>
      </w:r>
    </w:p>
    <w:p w14:paraId="4990663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731</w:t>
      </w:r>
    </w:p>
    <w:p w14:paraId="43AE235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732</w:t>
      </w:r>
    </w:p>
    <w:p w14:paraId="0A8EDF3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732</w:t>
      </w:r>
    </w:p>
    <w:p w14:paraId="2616A25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732</w:t>
      </w:r>
    </w:p>
    <w:p w14:paraId="4D5FB20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732</w:t>
      </w:r>
    </w:p>
    <w:p w14:paraId="6B3CE9F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732</w:t>
      </w:r>
    </w:p>
    <w:p w14:paraId="1AE8908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732</w:t>
      </w:r>
    </w:p>
    <w:p w14:paraId="66FC94B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02E2AB0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4CC8880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733</w:t>
      </w:r>
    </w:p>
    <w:p w14:paraId="441870B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733</w:t>
      </w:r>
    </w:p>
    <w:p w14:paraId="78A9992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1D64C07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3D3751B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0E47C3B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722AEC5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73BA72D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734</w:t>
      </w:r>
    </w:p>
    <w:p w14:paraId="52D39D4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734</w:t>
      </w:r>
    </w:p>
    <w:p w14:paraId="1B44C50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734</w:t>
      </w:r>
    </w:p>
    <w:p w14:paraId="384714B4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735</w:t>
      </w:r>
    </w:p>
    <w:p w14:paraId="19F2069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74F3E0D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4B04857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735</w:t>
      </w:r>
    </w:p>
    <w:p w14:paraId="07813AD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735</w:t>
      </w:r>
    </w:p>
    <w:p w14:paraId="03BA1ED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735</w:t>
      </w:r>
    </w:p>
    <w:p w14:paraId="163D2F4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444BEAE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736</w:t>
      </w:r>
    </w:p>
    <w:p w14:paraId="2F802CB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736</w:t>
      </w:r>
    </w:p>
    <w:p w14:paraId="633F245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737</w:t>
      </w:r>
    </w:p>
    <w:p w14:paraId="0861231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118C509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4EFCC13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518E423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737</w:t>
      </w:r>
    </w:p>
    <w:p w14:paraId="598DFD0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737</w:t>
      </w:r>
    </w:p>
    <w:p w14:paraId="373114B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739</w:t>
      </w:r>
    </w:p>
    <w:p w14:paraId="70F39C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740</w:t>
      </w:r>
    </w:p>
    <w:p w14:paraId="4CCD57A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7CA9A43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744</w:t>
      </w:r>
    </w:p>
    <w:p w14:paraId="130DFBC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744</w:t>
      </w:r>
    </w:p>
    <w:p w14:paraId="1A807F1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744</w:t>
      </w:r>
    </w:p>
    <w:p w14:paraId="4E9997D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7562C2D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68D95A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7568CA5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745</w:t>
      </w:r>
    </w:p>
    <w:p w14:paraId="5026DA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745</w:t>
      </w:r>
    </w:p>
    <w:p w14:paraId="7D94510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745</w:t>
      </w:r>
    </w:p>
    <w:p w14:paraId="3DF5E75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746</w:t>
      </w:r>
    </w:p>
    <w:p w14:paraId="1DB9C90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746</w:t>
      </w:r>
    </w:p>
    <w:p w14:paraId="7B610C9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746</w:t>
      </w:r>
    </w:p>
    <w:p w14:paraId="552E00C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60DFF9F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746</w:t>
      </w:r>
    </w:p>
    <w:p w14:paraId="0B84D9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746</w:t>
      </w:r>
    </w:p>
    <w:p w14:paraId="029B2D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1630261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5031F0F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26F6DFF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746</w:t>
      </w:r>
    </w:p>
    <w:p w14:paraId="67FB009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746</w:t>
      </w:r>
    </w:p>
    <w:p w14:paraId="23517B7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746</w:t>
      </w:r>
    </w:p>
    <w:p w14:paraId="07FB48D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4E25750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0E079E7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5556AD3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7940187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2AF715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747</w:t>
      </w:r>
    </w:p>
    <w:p w14:paraId="64027BF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748</w:t>
      </w:r>
    </w:p>
    <w:p w14:paraId="4E5B9AD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2B4FDC3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31C0B12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485815D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764A53D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1C8003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749</w:t>
      </w:r>
    </w:p>
    <w:p w14:paraId="761ACF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749</w:t>
      </w:r>
    </w:p>
    <w:p w14:paraId="7D9F18E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749</w:t>
      </w:r>
    </w:p>
    <w:p w14:paraId="5B8A96E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750</w:t>
      </w:r>
    </w:p>
    <w:p w14:paraId="6ECBFF0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2304551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784206C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750</w:t>
      </w:r>
    </w:p>
    <w:p w14:paraId="180B314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750</w:t>
      </w:r>
    </w:p>
    <w:p w14:paraId="006E25C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750</w:t>
      </w:r>
    </w:p>
    <w:p w14:paraId="1CABBA2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753</w:t>
      </w:r>
    </w:p>
    <w:p w14:paraId="03113D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754</w:t>
      </w:r>
    </w:p>
    <w:p w14:paraId="477F288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757</w:t>
      </w:r>
    </w:p>
    <w:p w14:paraId="7441BD8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758</w:t>
      </w:r>
    </w:p>
    <w:p w14:paraId="1912043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758</w:t>
      </w:r>
    </w:p>
    <w:p w14:paraId="6337C5B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758</w:t>
      </w:r>
    </w:p>
    <w:p w14:paraId="6DA89EE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759</w:t>
      </w:r>
    </w:p>
    <w:p w14:paraId="78E4B7D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759</w:t>
      </w:r>
    </w:p>
    <w:p w14:paraId="796DAEA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759</w:t>
      </w:r>
    </w:p>
    <w:p w14:paraId="7FD277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759</w:t>
      </w:r>
    </w:p>
    <w:p w14:paraId="483DE3A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759</w:t>
      </w:r>
    </w:p>
    <w:p w14:paraId="0952516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759</w:t>
      </w:r>
    </w:p>
    <w:p w14:paraId="3609EC4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760</w:t>
      </w:r>
    </w:p>
    <w:p w14:paraId="35BA566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760</w:t>
      </w:r>
    </w:p>
    <w:p w14:paraId="48919BD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760</w:t>
      </w:r>
    </w:p>
    <w:p w14:paraId="15153D1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760</w:t>
      </w:r>
    </w:p>
    <w:p w14:paraId="6AD539A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760</w:t>
      </w:r>
    </w:p>
    <w:p w14:paraId="111097A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760</w:t>
      </w:r>
    </w:p>
    <w:p w14:paraId="4496A4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760</w:t>
      </w:r>
    </w:p>
    <w:p w14:paraId="622364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760</w:t>
      </w:r>
    </w:p>
    <w:p w14:paraId="02C9B21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760</w:t>
      </w:r>
    </w:p>
    <w:p w14:paraId="0EC0B5E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760</w:t>
      </w:r>
    </w:p>
    <w:p w14:paraId="120E36B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760</w:t>
      </w:r>
    </w:p>
    <w:p w14:paraId="465590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760</w:t>
      </w:r>
    </w:p>
    <w:p w14:paraId="5B97400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761</w:t>
      </w:r>
    </w:p>
    <w:p w14:paraId="5480E97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761</w:t>
      </w:r>
    </w:p>
    <w:p w14:paraId="708A7E8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761</w:t>
      </w:r>
    </w:p>
    <w:p w14:paraId="0C24251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761</w:t>
      </w:r>
    </w:p>
    <w:p w14:paraId="61B05B9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761</w:t>
      </w:r>
    </w:p>
    <w:p w14:paraId="45B6A77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761</w:t>
      </w:r>
    </w:p>
    <w:p w14:paraId="0B426FF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762</w:t>
      </w:r>
    </w:p>
    <w:p w14:paraId="0ECF4A3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415F5C9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026F548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0409E8A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762</w:t>
      </w:r>
    </w:p>
    <w:p w14:paraId="0B2F17F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762</w:t>
      </w:r>
    </w:p>
    <w:p w14:paraId="28B6A8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026A076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38AB888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763</w:t>
      </w:r>
    </w:p>
    <w:p w14:paraId="27A1C27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764</w:t>
      </w:r>
    </w:p>
    <w:p w14:paraId="03AF3AA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7469310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028B44D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764</w:t>
      </w:r>
    </w:p>
    <w:p w14:paraId="33DBED4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764</w:t>
      </w:r>
    </w:p>
    <w:p w14:paraId="17299C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764</w:t>
      </w:r>
    </w:p>
    <w:p w14:paraId="32697D1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764</w:t>
      </w:r>
    </w:p>
    <w:p w14:paraId="13F0973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764</w:t>
      </w:r>
    </w:p>
    <w:p w14:paraId="0FE6449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765</w:t>
      </w:r>
    </w:p>
    <w:p w14:paraId="0FE146D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765</w:t>
      </w:r>
    </w:p>
    <w:p w14:paraId="5068847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765</w:t>
      </w:r>
    </w:p>
    <w:p w14:paraId="54AED6E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765</w:t>
      </w:r>
    </w:p>
    <w:p w14:paraId="5277E1B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765</w:t>
      </w:r>
    </w:p>
    <w:p w14:paraId="5C1B1C5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765</w:t>
      </w:r>
    </w:p>
    <w:p w14:paraId="171B474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765</w:t>
      </w:r>
    </w:p>
    <w:p w14:paraId="0C89D9B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766</w:t>
      </w:r>
    </w:p>
    <w:p w14:paraId="1F72FFE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766</w:t>
      </w:r>
    </w:p>
    <w:p w14:paraId="19D0FFE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766</w:t>
      </w:r>
    </w:p>
    <w:p w14:paraId="01F58AA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771</w:t>
      </w:r>
    </w:p>
    <w:p w14:paraId="43D5AED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772</w:t>
      </w:r>
    </w:p>
    <w:p w14:paraId="77A15D7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777</w:t>
      </w:r>
    </w:p>
    <w:p w14:paraId="048AF27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779</w:t>
      </w:r>
    </w:p>
    <w:p w14:paraId="6184E2C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779</w:t>
      </w:r>
    </w:p>
    <w:p w14:paraId="41FD99F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779</w:t>
      </w:r>
    </w:p>
    <w:p w14:paraId="39080A6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779</w:t>
      </w:r>
    </w:p>
    <w:p w14:paraId="048490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779</w:t>
      </w:r>
    </w:p>
    <w:p w14:paraId="6CA7577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779</w:t>
      </w:r>
    </w:p>
    <w:p w14:paraId="6AD40E9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780</w:t>
      </w:r>
    </w:p>
    <w:p w14:paraId="6441332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780</w:t>
      </w:r>
    </w:p>
    <w:p w14:paraId="3453B60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780</w:t>
      </w:r>
    </w:p>
    <w:p w14:paraId="0A7B357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785</w:t>
      </w:r>
    </w:p>
    <w:p w14:paraId="33BEC0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786</w:t>
      </w:r>
    </w:p>
    <w:p w14:paraId="37EE463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792</w:t>
      </w:r>
    </w:p>
    <w:p w14:paraId="4B08165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795</w:t>
      </w:r>
    </w:p>
    <w:p w14:paraId="104D5B6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795</w:t>
      </w:r>
    </w:p>
    <w:p w14:paraId="02B82B7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795</w:t>
      </w:r>
    </w:p>
    <w:p w14:paraId="6E67BAF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795</w:t>
      </w:r>
    </w:p>
    <w:p w14:paraId="1C7D381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796</w:t>
      </w:r>
    </w:p>
    <w:p w14:paraId="0ADD42A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796</w:t>
      </w:r>
    </w:p>
    <w:p w14:paraId="65524C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799</w:t>
      </w:r>
    </w:p>
    <w:p w14:paraId="2142D47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800</w:t>
      </w:r>
    </w:p>
    <w:p w14:paraId="1BDE989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805</w:t>
      </w:r>
    </w:p>
    <w:p w14:paraId="45901F1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806</w:t>
      </w:r>
    </w:p>
    <w:p w14:paraId="4505671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806</w:t>
      </w:r>
    </w:p>
    <w:p w14:paraId="7B51680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806</w:t>
      </w:r>
    </w:p>
    <w:p w14:paraId="7D1099A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806</w:t>
      </w:r>
    </w:p>
    <w:p w14:paraId="00E27B4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806</w:t>
      </w:r>
    </w:p>
    <w:p w14:paraId="0B9EFDE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806</w:t>
      </w:r>
    </w:p>
    <w:p w14:paraId="6D801F0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810</w:t>
      </w:r>
    </w:p>
    <w:p w14:paraId="6732274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811</w:t>
      </w:r>
    </w:p>
    <w:p w14:paraId="0A1A33D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816</w:t>
      </w:r>
    </w:p>
    <w:p w14:paraId="2A43F03D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817</w:t>
      </w:r>
    </w:p>
    <w:p w14:paraId="0B6416E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817</w:t>
      </w:r>
    </w:p>
    <w:p w14:paraId="19D02F8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817</w:t>
      </w:r>
    </w:p>
    <w:p w14:paraId="62BB448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817</w:t>
      </w:r>
    </w:p>
    <w:p w14:paraId="4541A32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817</w:t>
      </w:r>
    </w:p>
    <w:p w14:paraId="021CBF0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817</w:t>
      </w:r>
    </w:p>
    <w:p w14:paraId="23DA0BD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817</w:t>
      </w:r>
    </w:p>
    <w:p w14:paraId="7F0456A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817</w:t>
      </w:r>
    </w:p>
    <w:p w14:paraId="647DFE1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818</w:t>
      </w:r>
    </w:p>
    <w:p w14:paraId="5089B11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818</w:t>
      </w:r>
    </w:p>
    <w:p w14:paraId="4D5AA48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820</w:t>
      </w:r>
    </w:p>
    <w:p w14:paraId="2967AB1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821</w:t>
      </w:r>
    </w:p>
    <w:p w14:paraId="091B3A1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821</w:t>
      </w:r>
    </w:p>
    <w:p w14:paraId="7491638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821</w:t>
      </w:r>
    </w:p>
    <w:p w14:paraId="08A4B2C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316A2EE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5196A5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1B5A8E5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822</w:t>
      </w:r>
    </w:p>
    <w:p w14:paraId="7C141B5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2A6AA49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839EF2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824</w:t>
      </w:r>
    </w:p>
    <w:p w14:paraId="419990E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3B57C10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3096349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0D6B698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6CBC4B7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0EA8E6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009B0D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824</w:t>
      </w:r>
    </w:p>
    <w:p w14:paraId="57696C8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824</w:t>
      </w:r>
    </w:p>
    <w:p w14:paraId="02759BD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824</w:t>
      </w:r>
    </w:p>
    <w:p w14:paraId="74E749E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680B573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161D0B2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7340D56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825</w:t>
      </w:r>
    </w:p>
    <w:p w14:paraId="1947467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825</w:t>
      </w:r>
    </w:p>
    <w:p w14:paraId="5E66A3F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825</w:t>
      </w:r>
    </w:p>
    <w:p w14:paraId="22ADDE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826</w:t>
      </w:r>
    </w:p>
    <w:p w14:paraId="03323AB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828</w:t>
      </w:r>
    </w:p>
    <w:p w14:paraId="3902954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829</w:t>
      </w:r>
    </w:p>
    <w:p w14:paraId="3325C41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829</w:t>
      </w:r>
    </w:p>
    <w:p w14:paraId="4AE0D4D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829</w:t>
      </w:r>
    </w:p>
    <w:p w14:paraId="2E52FDB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40DB869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40C6D1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2667BC7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74B6AF9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1F7A5BA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832</w:t>
      </w:r>
    </w:p>
    <w:p w14:paraId="341B6AB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832</w:t>
      </w:r>
    </w:p>
    <w:p w14:paraId="1AD8CB4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832</w:t>
      </w:r>
    </w:p>
    <w:p w14:paraId="09FB983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832</w:t>
      </w:r>
    </w:p>
    <w:p w14:paraId="140A867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832</w:t>
      </w:r>
    </w:p>
    <w:p w14:paraId="72D6387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832</w:t>
      </w:r>
    </w:p>
    <w:p w14:paraId="1F40D28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832</w:t>
      </w:r>
    </w:p>
    <w:p w14:paraId="14DA0A0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832</w:t>
      </w:r>
    </w:p>
    <w:p w14:paraId="0BBF2E6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832</w:t>
      </w:r>
    </w:p>
    <w:p w14:paraId="4063A49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832</w:t>
      </w:r>
    </w:p>
    <w:p w14:paraId="49AE352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833</w:t>
      </w:r>
    </w:p>
    <w:p w14:paraId="3B3931F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1C3FB28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2B14D1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76E7804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833</w:t>
      </w:r>
    </w:p>
    <w:p w14:paraId="2A325AC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833</w:t>
      </w:r>
    </w:p>
    <w:p w14:paraId="68D226F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833</w:t>
      </w:r>
    </w:p>
    <w:p w14:paraId="612CB56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0B391A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28BC41A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837</w:t>
      </w:r>
    </w:p>
    <w:p w14:paraId="59307B5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837</w:t>
      </w:r>
    </w:p>
    <w:p w14:paraId="33F97FB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837</w:t>
      </w:r>
    </w:p>
    <w:p w14:paraId="05A6778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5E43AE1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838</w:t>
      </w:r>
    </w:p>
    <w:p w14:paraId="657B59F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838</w:t>
      </w:r>
    </w:p>
    <w:p w14:paraId="4838156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838</w:t>
      </w:r>
    </w:p>
    <w:p w14:paraId="2A98F53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838</w:t>
      </w:r>
    </w:p>
    <w:p w14:paraId="49051E8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64719E3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840</w:t>
      </w:r>
    </w:p>
    <w:p w14:paraId="75CFE7D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840</w:t>
      </w:r>
    </w:p>
    <w:p w14:paraId="43FE1BF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840</w:t>
      </w:r>
    </w:p>
    <w:p w14:paraId="0683AC2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840</w:t>
      </w:r>
    </w:p>
    <w:p w14:paraId="046EEF7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2EE65A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840</w:t>
      </w:r>
    </w:p>
    <w:p w14:paraId="561DC9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840</w:t>
      </w:r>
    </w:p>
    <w:p w14:paraId="4FBDE3A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840</w:t>
      </w:r>
    </w:p>
    <w:p w14:paraId="42D45EB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6843019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841</w:t>
      </w:r>
    </w:p>
    <w:p w14:paraId="6DA055D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3B0A197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0D7F7D3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6EF272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66217C7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2DAFC03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4A6DA43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842</w:t>
      </w:r>
    </w:p>
    <w:p w14:paraId="6B40DE1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846</w:t>
      </w:r>
    </w:p>
    <w:p w14:paraId="32940C1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847</w:t>
      </w:r>
    </w:p>
    <w:p w14:paraId="74A0A6F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523359E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847</w:t>
      </w:r>
    </w:p>
    <w:p w14:paraId="170CE80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847</w:t>
      </w:r>
    </w:p>
    <w:p w14:paraId="652E511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847</w:t>
      </w:r>
    </w:p>
    <w:p w14:paraId="3CE91B6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847</w:t>
      </w:r>
    </w:p>
    <w:p w14:paraId="55CCD53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847</w:t>
      </w:r>
    </w:p>
    <w:p w14:paraId="2E1BC16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847</w:t>
      </w:r>
    </w:p>
    <w:p w14:paraId="79D71E8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850</w:t>
      </w:r>
    </w:p>
    <w:p w14:paraId="4CBBDF6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850</w:t>
      </w:r>
    </w:p>
    <w:p w14:paraId="5E76B76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850</w:t>
      </w:r>
    </w:p>
    <w:p w14:paraId="0B66D8B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850</w:t>
      </w:r>
    </w:p>
    <w:p w14:paraId="0394A65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850</w:t>
      </w:r>
    </w:p>
    <w:p w14:paraId="78BE4AD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374A28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32F6C2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851</w:t>
      </w:r>
    </w:p>
    <w:p w14:paraId="3F8C576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060326C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851</w:t>
      </w:r>
    </w:p>
    <w:p w14:paraId="41F25D0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851</w:t>
      </w:r>
    </w:p>
    <w:p w14:paraId="09E7C81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1BF4A99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141B1AB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6EDD9B6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852</w:t>
      </w:r>
    </w:p>
    <w:p w14:paraId="46A08B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852</w:t>
      </w:r>
    </w:p>
    <w:p w14:paraId="181389E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409F5BA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3C8C20F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854</w:t>
      </w:r>
    </w:p>
    <w:p w14:paraId="66D94A8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855</w:t>
      </w:r>
    </w:p>
    <w:p w14:paraId="390D93C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855</w:t>
      </w:r>
    </w:p>
    <w:p w14:paraId="58EB3EF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855</w:t>
      </w:r>
    </w:p>
    <w:p w14:paraId="53DB655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22CCA69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856</w:t>
      </w:r>
    </w:p>
    <w:p w14:paraId="202071E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856</w:t>
      </w:r>
    </w:p>
    <w:p w14:paraId="17BDC25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856</w:t>
      </w:r>
    </w:p>
    <w:p w14:paraId="65D487B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856</w:t>
      </w:r>
    </w:p>
    <w:p w14:paraId="2568A0E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858</w:t>
      </w:r>
    </w:p>
    <w:p w14:paraId="39F2653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858</w:t>
      </w:r>
    </w:p>
    <w:p w14:paraId="23219C8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858</w:t>
      </w:r>
    </w:p>
    <w:p w14:paraId="5B7F1E6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858</w:t>
      </w:r>
    </w:p>
    <w:p w14:paraId="36BDCE6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858</w:t>
      </w:r>
    </w:p>
    <w:p w14:paraId="2AA30FD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4CA48D1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5FC4A1B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157CA9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858</w:t>
      </w:r>
    </w:p>
    <w:p w14:paraId="6A7E3F1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858</w:t>
      </w:r>
    </w:p>
    <w:p w14:paraId="0846BDFB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858</w:t>
      </w:r>
    </w:p>
    <w:p w14:paraId="1CF3064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858</w:t>
      </w:r>
    </w:p>
    <w:p w14:paraId="3243845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859</w:t>
      </w:r>
    </w:p>
    <w:p w14:paraId="6338D53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859</w:t>
      </w:r>
    </w:p>
    <w:p w14:paraId="1657C5F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859</w:t>
      </w:r>
    </w:p>
    <w:p w14:paraId="405276A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859</w:t>
      </w:r>
    </w:p>
    <w:p w14:paraId="369F1AB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859</w:t>
      </w:r>
    </w:p>
    <w:p w14:paraId="10D1D3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860</w:t>
      </w:r>
    </w:p>
    <w:p w14:paraId="5CB34A5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860</w:t>
      </w:r>
    </w:p>
    <w:p w14:paraId="65382D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860</w:t>
      </w:r>
    </w:p>
    <w:p w14:paraId="373FC41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861</w:t>
      </w:r>
    </w:p>
    <w:p w14:paraId="2451853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666F411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864</w:t>
      </w:r>
    </w:p>
    <w:p w14:paraId="5520706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864</w:t>
      </w:r>
    </w:p>
    <w:p w14:paraId="5885454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865</w:t>
      </w:r>
    </w:p>
    <w:p w14:paraId="0BC0C7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865</w:t>
      </w:r>
    </w:p>
    <w:p w14:paraId="7DADD2B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865</w:t>
      </w:r>
    </w:p>
    <w:p w14:paraId="1079A7B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866</w:t>
      </w:r>
    </w:p>
    <w:p w14:paraId="2623433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866</w:t>
      </w:r>
    </w:p>
    <w:p w14:paraId="31D5550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866</w:t>
      </w:r>
    </w:p>
    <w:p w14:paraId="602B465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866</w:t>
      </w:r>
    </w:p>
    <w:p w14:paraId="7736EAF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868</w:t>
      </w:r>
    </w:p>
    <w:p w14:paraId="10E12B1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868</w:t>
      </w:r>
    </w:p>
    <w:p w14:paraId="293F336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868</w:t>
      </w:r>
    </w:p>
    <w:p w14:paraId="78A4B2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868</w:t>
      </w:r>
    </w:p>
    <w:p w14:paraId="6153DFB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868</w:t>
      </w:r>
    </w:p>
    <w:p w14:paraId="69BAE71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4241501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5EAAC5F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587A853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6F55E7B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4DA876E2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872</w:t>
      </w:r>
    </w:p>
    <w:p w14:paraId="52E5968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872</w:t>
      </w:r>
    </w:p>
    <w:p w14:paraId="4CCD0F3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873</w:t>
      </w:r>
    </w:p>
    <w:p w14:paraId="71CC833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873</w:t>
      </w:r>
    </w:p>
    <w:p w14:paraId="4DD2F2E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873</w:t>
      </w:r>
    </w:p>
    <w:p w14:paraId="30BE6A6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873</w:t>
      </w:r>
    </w:p>
    <w:p w14:paraId="1404D8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873</w:t>
      </w:r>
    </w:p>
    <w:p w14:paraId="18ED7E0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873</w:t>
      </w:r>
    </w:p>
    <w:p w14:paraId="6A08408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875</w:t>
      </w:r>
    </w:p>
    <w:p w14:paraId="59A197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875</w:t>
      </w:r>
    </w:p>
    <w:p w14:paraId="2739072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875</w:t>
      </w:r>
    </w:p>
    <w:p w14:paraId="51D455B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876</w:t>
      </w:r>
    </w:p>
    <w:p w14:paraId="59E9DC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877</w:t>
      </w:r>
    </w:p>
    <w:p w14:paraId="7BC56D5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878</w:t>
      </w:r>
    </w:p>
    <w:p w14:paraId="60015F8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878</w:t>
      </w:r>
    </w:p>
    <w:p w14:paraId="2FBB8B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879</w:t>
      </w:r>
    </w:p>
    <w:p w14:paraId="48D9E6B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879</w:t>
      </w:r>
    </w:p>
    <w:p w14:paraId="6A75243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879</w:t>
      </w:r>
    </w:p>
    <w:p w14:paraId="2AFA55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880</w:t>
      </w:r>
    </w:p>
    <w:p w14:paraId="60B2BAB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880</w:t>
      </w:r>
    </w:p>
    <w:p w14:paraId="43B1695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881</w:t>
      </w:r>
    </w:p>
    <w:p w14:paraId="082372F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881</w:t>
      </w:r>
    </w:p>
    <w:p w14:paraId="52FF572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882</w:t>
      </w:r>
    </w:p>
    <w:p w14:paraId="28C088E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883</w:t>
      </w:r>
    </w:p>
    <w:p w14:paraId="7D50F62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883</w:t>
      </w:r>
    </w:p>
    <w:p w14:paraId="2600607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884</w:t>
      </w:r>
    </w:p>
    <w:p w14:paraId="7782239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884</w:t>
      </w:r>
    </w:p>
    <w:p w14:paraId="569BB6E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884</w:t>
      </w:r>
    </w:p>
    <w:p w14:paraId="2EC3FF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885</w:t>
      </w:r>
    </w:p>
    <w:p w14:paraId="302608D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885</w:t>
      </w:r>
    </w:p>
    <w:p w14:paraId="3E2DC7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886</w:t>
      </w:r>
    </w:p>
    <w:p w14:paraId="7D54A13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886</w:t>
      </w:r>
    </w:p>
    <w:p w14:paraId="32BA532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887</w:t>
      </w:r>
    </w:p>
    <w:p w14:paraId="3114458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888</w:t>
      </w:r>
    </w:p>
    <w:p w14:paraId="71BCF1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888</w:t>
      </w:r>
    </w:p>
    <w:p w14:paraId="789960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889</w:t>
      </w:r>
    </w:p>
    <w:p w14:paraId="2F1C79A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889</w:t>
      </w:r>
    </w:p>
    <w:p w14:paraId="7274811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889</w:t>
      </w:r>
    </w:p>
    <w:p w14:paraId="7A8945B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7F45638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2409678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891</w:t>
      </w:r>
    </w:p>
    <w:p w14:paraId="17D656C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892</w:t>
      </w:r>
    </w:p>
    <w:p w14:paraId="14CBDFD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892</w:t>
      </w:r>
    </w:p>
    <w:p w14:paraId="6C581DB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894</w:t>
      </w:r>
    </w:p>
    <w:p w14:paraId="0B79D08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894</w:t>
      </w:r>
    </w:p>
    <w:p w14:paraId="5B42727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894</w:t>
      </w:r>
    </w:p>
    <w:p w14:paraId="1F2EE0E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894</w:t>
      </w:r>
    </w:p>
    <w:p w14:paraId="6476E04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894</w:t>
      </w:r>
    </w:p>
    <w:p w14:paraId="3F87B06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895</w:t>
      </w:r>
    </w:p>
    <w:p w14:paraId="538755B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895</w:t>
      </w:r>
    </w:p>
    <w:p w14:paraId="09F0B9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896</w:t>
      </w:r>
    </w:p>
    <w:p w14:paraId="73096A2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897</w:t>
      </w:r>
    </w:p>
    <w:p w14:paraId="4B39F6F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897</w:t>
      </w:r>
    </w:p>
    <w:p w14:paraId="09C34BC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899</w:t>
      </w:r>
    </w:p>
    <w:p w14:paraId="243FBF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899</w:t>
      </w:r>
    </w:p>
    <w:p w14:paraId="3CA47A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899</w:t>
      </w:r>
    </w:p>
    <w:p w14:paraId="0CF7EC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899</w:t>
      </w:r>
    </w:p>
    <w:p w14:paraId="1E3C921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14BDFE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900</w:t>
      </w:r>
    </w:p>
    <w:p w14:paraId="57DB8B3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900</w:t>
      </w:r>
    </w:p>
    <w:p w14:paraId="1C79947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901</w:t>
      </w:r>
    </w:p>
    <w:p w14:paraId="7F40F23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902</w:t>
      </w:r>
    </w:p>
    <w:p w14:paraId="799829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903</w:t>
      </w:r>
    </w:p>
    <w:p w14:paraId="5D82BC37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904</w:t>
      </w:r>
    </w:p>
    <w:p w14:paraId="7B7B6E0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904</w:t>
      </w:r>
    </w:p>
    <w:p w14:paraId="49382F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905</w:t>
      </w:r>
    </w:p>
    <w:p w14:paraId="0B7E380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905</w:t>
      </w:r>
    </w:p>
    <w:p w14:paraId="04389A0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905</w:t>
      </w:r>
    </w:p>
    <w:p w14:paraId="0A7989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905</w:t>
      </w:r>
    </w:p>
    <w:p w14:paraId="738DC21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905</w:t>
      </w:r>
    </w:p>
    <w:p w14:paraId="205C2B80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905</w:t>
      </w:r>
    </w:p>
    <w:p w14:paraId="0AFD8F1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905</w:t>
      </w:r>
    </w:p>
    <w:p w14:paraId="3C66302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905</w:t>
      </w:r>
    </w:p>
    <w:p w14:paraId="3753269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905</w:t>
      </w:r>
    </w:p>
    <w:p w14:paraId="0BFCF69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905</w:t>
      </w:r>
    </w:p>
    <w:p w14:paraId="028D5A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905</w:t>
      </w:r>
    </w:p>
    <w:p w14:paraId="03C916D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905</w:t>
      </w:r>
    </w:p>
    <w:p w14:paraId="547EDDB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220BFC7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40E0AFE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06CA03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908</w:t>
      </w:r>
    </w:p>
    <w:p w14:paraId="0EF0190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918</w:t>
      </w:r>
    </w:p>
    <w:p w14:paraId="2BFDAA6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924</w:t>
      </w:r>
    </w:p>
    <w:p w14:paraId="3D7F822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924</w:t>
      </w:r>
    </w:p>
    <w:p w14:paraId="5FB1876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924</w:t>
      </w:r>
    </w:p>
    <w:p w14:paraId="38A48E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1BEF35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924</w:t>
      </w:r>
    </w:p>
    <w:p w14:paraId="42EB2C2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924</w:t>
      </w:r>
    </w:p>
    <w:p w14:paraId="530A9DA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925</w:t>
      </w:r>
    </w:p>
    <w:p w14:paraId="594DF6D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925</w:t>
      </w:r>
    </w:p>
    <w:p w14:paraId="1F0274C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3C471A1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934</w:t>
      </w:r>
    </w:p>
    <w:p w14:paraId="0EC09A6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934</w:t>
      </w:r>
    </w:p>
    <w:p w14:paraId="0DEF53A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934</w:t>
      </w:r>
    </w:p>
    <w:p w14:paraId="3169146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934</w:t>
      </w:r>
    </w:p>
    <w:p w14:paraId="274041A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934</w:t>
      </w:r>
    </w:p>
    <w:p w14:paraId="6723912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934</w:t>
      </w:r>
    </w:p>
    <w:p w14:paraId="5A83D40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935</w:t>
      </w:r>
    </w:p>
    <w:p w14:paraId="0E69714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935</w:t>
      </w:r>
    </w:p>
    <w:p w14:paraId="7E2C544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946</w:t>
      </w:r>
    </w:p>
    <w:p w14:paraId="05A97E8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953</w:t>
      </w:r>
    </w:p>
    <w:p w14:paraId="526717E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953</w:t>
      </w:r>
    </w:p>
    <w:p w14:paraId="580D724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953</w:t>
      </w:r>
    </w:p>
    <w:p w14:paraId="16E5FAD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954</w:t>
      </w:r>
    </w:p>
    <w:p w14:paraId="0FD3E26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954</w:t>
      </w:r>
    </w:p>
    <w:p w14:paraId="4EA1E91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954</w:t>
      </w:r>
    </w:p>
    <w:p w14:paraId="347785A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954</w:t>
      </w:r>
    </w:p>
    <w:p w14:paraId="684FF66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954</w:t>
      </w:r>
    </w:p>
    <w:p w14:paraId="5EAD460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14.2</w:t>
      </w:r>
      <w:r w:rsidRPr="0034465A">
        <w:rPr>
          <w:rFonts w:eastAsia="SimSun"/>
          <w:noProof/>
          <w:lang w:eastAsia="en-US"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964</w:t>
      </w:r>
    </w:p>
    <w:p w14:paraId="38646E9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971</w:t>
      </w:r>
    </w:p>
    <w:p w14:paraId="7FF4180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971</w:t>
      </w:r>
    </w:p>
    <w:p w14:paraId="5249ED8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971</w:t>
      </w:r>
    </w:p>
    <w:p w14:paraId="792B18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971</w:t>
      </w:r>
    </w:p>
    <w:p w14:paraId="0559F3B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974</w:t>
      </w:r>
    </w:p>
    <w:p w14:paraId="66E7EF0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974</w:t>
      </w:r>
    </w:p>
    <w:p w14:paraId="6AC9ABD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974</w:t>
      </w:r>
    </w:p>
    <w:p w14:paraId="55D16DA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E6996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985</w:t>
      </w:r>
    </w:p>
    <w:p w14:paraId="13C695B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991</w:t>
      </w:r>
    </w:p>
    <w:p w14:paraId="446939C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991</w:t>
      </w:r>
    </w:p>
    <w:p w14:paraId="13DB8ED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991</w:t>
      </w:r>
    </w:p>
    <w:p w14:paraId="6904BE3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991</w:t>
      </w:r>
    </w:p>
    <w:p w14:paraId="7602A0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993</w:t>
      </w:r>
    </w:p>
    <w:p w14:paraId="5DCB51C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993</w:t>
      </w:r>
    </w:p>
    <w:p w14:paraId="5C0E247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994</w:t>
      </w:r>
    </w:p>
    <w:p w14:paraId="259A319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995</w:t>
      </w:r>
    </w:p>
    <w:p w14:paraId="276D3C7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1007</w:t>
      </w:r>
    </w:p>
    <w:p w14:paraId="24B51CB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1013</w:t>
      </w:r>
    </w:p>
    <w:p w14:paraId="531C360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1013</w:t>
      </w:r>
    </w:p>
    <w:p w14:paraId="7C51B3A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1013</w:t>
      </w:r>
    </w:p>
    <w:p w14:paraId="656643A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1013</w:t>
      </w:r>
    </w:p>
    <w:p w14:paraId="1F3ED8E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1013</w:t>
      </w:r>
    </w:p>
    <w:p w14:paraId="4913F15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1013</w:t>
      </w:r>
    </w:p>
    <w:p w14:paraId="1D1E146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1013</w:t>
      </w:r>
    </w:p>
    <w:p w14:paraId="2602B5E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1014</w:t>
      </w:r>
    </w:p>
    <w:p w14:paraId="51090E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1025</w:t>
      </w:r>
    </w:p>
    <w:p w14:paraId="6383C4D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1030</w:t>
      </w:r>
    </w:p>
    <w:p w14:paraId="5122E0A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1031</w:t>
      </w:r>
    </w:p>
    <w:p w14:paraId="4210D56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1031</w:t>
      </w:r>
    </w:p>
    <w:p w14:paraId="1AD8E5B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1031</w:t>
      </w:r>
    </w:p>
    <w:p w14:paraId="0DF1173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1033</w:t>
      </w:r>
    </w:p>
    <w:p w14:paraId="75135C6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1033</w:t>
      </w:r>
    </w:p>
    <w:p w14:paraId="02CC148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1034</w:t>
      </w:r>
    </w:p>
    <w:p w14:paraId="6A3CAC3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1035</w:t>
      </w:r>
    </w:p>
    <w:p w14:paraId="34A717F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1045</w:t>
      </w:r>
    </w:p>
    <w:p w14:paraId="094F3DB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1050</w:t>
      </w:r>
    </w:p>
    <w:p w14:paraId="400061C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1051</w:t>
      </w:r>
    </w:p>
    <w:p w14:paraId="69B44BF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1051</w:t>
      </w:r>
    </w:p>
    <w:p w14:paraId="44D3047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6E5E48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320A94B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1053</w:t>
      </w:r>
    </w:p>
    <w:p w14:paraId="5AF7F93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76215AF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1055</w:t>
      </w:r>
    </w:p>
    <w:p w14:paraId="78AAE22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1067</w:t>
      </w:r>
    </w:p>
    <w:p w14:paraId="4EB4110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1071</w:t>
      </w:r>
    </w:p>
    <w:p w14:paraId="6CFEC97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1072</w:t>
      </w:r>
    </w:p>
    <w:p w14:paraId="05836E0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1072</w:t>
      </w:r>
    </w:p>
    <w:p w14:paraId="1E20412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1072</w:t>
      </w:r>
    </w:p>
    <w:p w14:paraId="566F79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1072</w:t>
      </w:r>
    </w:p>
    <w:p w14:paraId="0D8AE25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1072</w:t>
      </w:r>
    </w:p>
    <w:p w14:paraId="241AF56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3944842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148E6D9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370EEDC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</w:t>
      </w:r>
      <w:r>
        <w:rPr>
          <w:noProof/>
        </w:rPr>
        <w:tab/>
        <w:t>1088</w:t>
      </w:r>
    </w:p>
    <w:p w14:paraId="52C4E6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66D620F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3FBB27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1092</w:t>
      </w:r>
    </w:p>
    <w:p w14:paraId="09E6504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1092</w:t>
      </w:r>
    </w:p>
    <w:p w14:paraId="63A3AA2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18C2C67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0344EDE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066821A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PRS aggregation in FR2</w:t>
      </w:r>
      <w:r>
        <w:rPr>
          <w:noProof/>
        </w:rPr>
        <w:tab/>
        <w:t>1111</w:t>
      </w:r>
    </w:p>
    <w:p w14:paraId="63E07A0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35B67EB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3528A3D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1111</w:t>
      </w:r>
    </w:p>
    <w:p w14:paraId="7321B1F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1112</w:t>
      </w:r>
    </w:p>
    <w:p w14:paraId="6EB5222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1112</w:t>
      </w:r>
    </w:p>
    <w:p w14:paraId="35ED034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1118</w:t>
      </w:r>
    </w:p>
    <w:p w14:paraId="60A34FB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without Rx FH</w:t>
      </w:r>
      <w:r>
        <w:rPr>
          <w:noProof/>
        </w:rPr>
        <w:tab/>
        <w:t>1125</w:t>
      </w:r>
    </w:p>
    <w:p w14:paraId="7435538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3CD14EA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44C3784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19EAB9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1132</w:t>
      </w:r>
    </w:p>
    <w:p w14:paraId="5CD57EF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1132</w:t>
      </w:r>
    </w:p>
    <w:p w14:paraId="0573EE2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1133</w:t>
      </w:r>
    </w:p>
    <w:p w14:paraId="4B84C2C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1133</w:t>
      </w:r>
    </w:p>
    <w:p w14:paraId="3F325B3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09E2028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measurement reporting delay test case in FR2 for Redcap UE without Rx FH</w:t>
      </w:r>
      <w:r>
        <w:rPr>
          <w:noProof/>
        </w:rPr>
        <w:tab/>
        <w:t>1137</w:t>
      </w:r>
    </w:p>
    <w:p w14:paraId="3E88D6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1137</w:t>
      </w:r>
    </w:p>
    <w:p w14:paraId="229BDEA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1137</w:t>
      </w:r>
    </w:p>
    <w:p w14:paraId="50BA6B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1138</w:t>
      </w:r>
    </w:p>
    <w:p w14:paraId="1ABD4F8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1138</w:t>
      </w:r>
    </w:p>
    <w:p w14:paraId="6BA19EB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1138</w:t>
      </w:r>
    </w:p>
    <w:p w14:paraId="325227F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1138</w:t>
      </w:r>
    </w:p>
    <w:p w14:paraId="14D53BE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1138</w:t>
      </w:r>
    </w:p>
    <w:p w14:paraId="5368C8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1138</w:t>
      </w:r>
    </w:p>
    <w:p w14:paraId="75D5CD0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 Rx FH</w:t>
      </w:r>
      <w:r>
        <w:rPr>
          <w:noProof/>
        </w:rPr>
        <w:tab/>
        <w:t>1145</w:t>
      </w:r>
    </w:p>
    <w:p w14:paraId="262696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315CFFA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57C8EE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1145</w:t>
      </w:r>
    </w:p>
    <w:p w14:paraId="52644B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6CBF625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052D2DA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1148</w:t>
      </w:r>
    </w:p>
    <w:p w14:paraId="313E1FF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1148</w:t>
      </w:r>
    </w:p>
    <w:p w14:paraId="375DF4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2A6A05A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FR2 for Redcap UE with Rx FH</w:t>
      </w:r>
      <w:r>
        <w:rPr>
          <w:noProof/>
        </w:rPr>
        <w:tab/>
        <w:t>1152</w:t>
      </w:r>
    </w:p>
    <w:p w14:paraId="40669A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1153</w:t>
      </w:r>
    </w:p>
    <w:p w14:paraId="3B4F5AD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1153</w:t>
      </w:r>
    </w:p>
    <w:p w14:paraId="6E5D96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1153</w:t>
      </w:r>
    </w:p>
    <w:p w14:paraId="1766210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1153</w:t>
      </w:r>
    </w:p>
    <w:p w14:paraId="440ECA9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1153</w:t>
      </w:r>
    </w:p>
    <w:p w14:paraId="067FA92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6A89E96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47CC0E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1153</w:t>
      </w:r>
    </w:p>
    <w:p w14:paraId="7A4B946C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34465A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1158</w:t>
      </w:r>
    </w:p>
    <w:p w14:paraId="4089F80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34465A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1158</w:t>
      </w:r>
    </w:p>
    <w:p w14:paraId="07FC39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1158</w:t>
      </w:r>
    </w:p>
    <w:p w14:paraId="72359B2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1158</w:t>
      </w:r>
    </w:p>
    <w:p w14:paraId="0D8D992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1158</w:t>
      </w:r>
    </w:p>
    <w:p w14:paraId="0C396EB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125964D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1160</w:t>
      </w:r>
    </w:p>
    <w:p w14:paraId="0A7F01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1161</w:t>
      </w:r>
    </w:p>
    <w:p w14:paraId="45693A1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1161</w:t>
      </w:r>
    </w:p>
    <w:p w14:paraId="70E6F6E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1171</w:t>
      </w:r>
    </w:p>
    <w:p w14:paraId="679AAE4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34465A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1173</w:t>
      </w:r>
    </w:p>
    <w:p w14:paraId="341C694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1173</w:t>
      </w:r>
    </w:p>
    <w:p w14:paraId="41009FD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1173</w:t>
      </w:r>
    </w:p>
    <w:p w14:paraId="4FFFDD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1173</w:t>
      </w:r>
    </w:p>
    <w:p w14:paraId="25E2849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1173</w:t>
      </w:r>
    </w:p>
    <w:p w14:paraId="7E0695E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1173</w:t>
      </w:r>
    </w:p>
    <w:p w14:paraId="5DB1F6C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1174</w:t>
      </w:r>
    </w:p>
    <w:p w14:paraId="0F5599F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1174</w:t>
      </w:r>
    </w:p>
    <w:p w14:paraId="620193B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1177</w:t>
      </w:r>
    </w:p>
    <w:p w14:paraId="718CC9A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1179</w:t>
      </w:r>
    </w:p>
    <w:p w14:paraId="4120839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176486E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06991AD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1179</w:t>
      </w:r>
    </w:p>
    <w:p w14:paraId="3AA7CE2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529B6C8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2FA04FA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341C081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1181</w:t>
      </w:r>
    </w:p>
    <w:p w14:paraId="326E449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1189</w:t>
      </w:r>
    </w:p>
    <w:p w14:paraId="4B49916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1191</w:t>
      </w:r>
    </w:p>
    <w:p w14:paraId="605CA3C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1192</w:t>
      </w:r>
    </w:p>
    <w:p w14:paraId="5D0468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1192</w:t>
      </w:r>
    </w:p>
    <w:p w14:paraId="0D1B9B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1192</w:t>
      </w:r>
    </w:p>
    <w:p w14:paraId="7728307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5BD9532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3B58B3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1192</w:t>
      </w:r>
    </w:p>
    <w:p w14:paraId="54EAFA4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1193</w:t>
      </w:r>
    </w:p>
    <w:p w14:paraId="559092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1203</w:t>
      </w:r>
    </w:p>
    <w:p w14:paraId="265597E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1206</w:t>
      </w:r>
    </w:p>
    <w:p w14:paraId="3CB1775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1206</w:t>
      </w:r>
    </w:p>
    <w:p w14:paraId="7F3B6F0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1206</w:t>
      </w:r>
    </w:p>
    <w:p w14:paraId="261F9BD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1206</w:t>
      </w:r>
    </w:p>
    <w:p w14:paraId="25AA4C6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1208</w:t>
      </w:r>
    </w:p>
    <w:p w14:paraId="1142590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1208</w:t>
      </w:r>
    </w:p>
    <w:p w14:paraId="395DFED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1209</w:t>
      </w:r>
    </w:p>
    <w:p w14:paraId="660658C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1210</w:t>
      </w:r>
    </w:p>
    <w:p w14:paraId="1C884F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1221</w:t>
      </w:r>
    </w:p>
    <w:p w14:paraId="3451D0A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1223</w:t>
      </w:r>
    </w:p>
    <w:p w14:paraId="41BF758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1223</w:t>
      </w:r>
    </w:p>
    <w:p w14:paraId="690DBA5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1223</w:t>
      </w:r>
    </w:p>
    <w:p w14:paraId="4EB1F80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1223</w:t>
      </w:r>
    </w:p>
    <w:p w14:paraId="1C8480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1223</w:t>
      </w:r>
    </w:p>
    <w:p w14:paraId="2245806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1223</w:t>
      </w:r>
    </w:p>
    <w:p w14:paraId="5F5C236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1224</w:t>
      </w:r>
    </w:p>
    <w:p w14:paraId="6CC6BF1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1225</w:t>
      </w:r>
    </w:p>
    <w:p w14:paraId="1F9CE6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1236</w:t>
      </w:r>
    </w:p>
    <w:p w14:paraId="61369DD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1238</w:t>
      </w:r>
    </w:p>
    <w:p w14:paraId="07513C7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1238</w:t>
      </w:r>
    </w:p>
    <w:p w14:paraId="528A278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1238</w:t>
      </w:r>
    </w:p>
    <w:p w14:paraId="191C49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1239</w:t>
      </w:r>
    </w:p>
    <w:p w14:paraId="6D3CA85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1240</w:t>
      </w:r>
    </w:p>
    <w:p w14:paraId="4B11E5B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1240</w:t>
      </w:r>
    </w:p>
    <w:p w14:paraId="08A6A9F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1241</w:t>
      </w:r>
    </w:p>
    <w:p w14:paraId="7CD37F0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1241</w:t>
      </w:r>
    </w:p>
    <w:p w14:paraId="58BD645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1250</w:t>
      </w:r>
    </w:p>
    <w:p w14:paraId="74BF695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1252</w:t>
      </w:r>
    </w:p>
    <w:p w14:paraId="6E394BF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1252</w:t>
      </w:r>
    </w:p>
    <w:p w14:paraId="2723BA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1252</w:t>
      </w:r>
    </w:p>
    <w:p w14:paraId="20B907F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1252</w:t>
      </w:r>
    </w:p>
    <w:p w14:paraId="75729C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1252</w:t>
      </w:r>
    </w:p>
    <w:p w14:paraId="48E67B2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1252</w:t>
      </w:r>
    </w:p>
    <w:p w14:paraId="4D0E498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1253</w:t>
      </w:r>
    </w:p>
    <w:p w14:paraId="38277DC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1254</w:t>
      </w:r>
    </w:p>
    <w:p w14:paraId="5E11554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1263</w:t>
      </w:r>
    </w:p>
    <w:p w14:paraId="5A011C5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FR1 SA</w:t>
      </w:r>
      <w:r>
        <w:rPr>
          <w:noProof/>
        </w:rPr>
        <w:tab/>
        <w:t>1265</w:t>
      </w:r>
    </w:p>
    <w:p w14:paraId="77A850F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1266</w:t>
      </w:r>
    </w:p>
    <w:p w14:paraId="0F3762D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1266</w:t>
      </w:r>
    </w:p>
    <w:p w14:paraId="5AD7615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1266</w:t>
      </w:r>
    </w:p>
    <w:p w14:paraId="13BD356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1273</w:t>
      </w:r>
    </w:p>
    <w:p w14:paraId="5CB63CC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1273</w:t>
      </w:r>
    </w:p>
    <w:p w14:paraId="56469D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1274</w:t>
      </w:r>
    </w:p>
    <w:p w14:paraId="6E1021B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1274</w:t>
      </w:r>
    </w:p>
    <w:p w14:paraId="7BEB8D3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</w:t>
      </w:r>
      <w:r>
        <w:rPr>
          <w:noProof/>
        </w:rPr>
        <w:tab/>
        <w:t>1285</w:t>
      </w:r>
    </w:p>
    <w:p w14:paraId="1695D93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FR2 SA</w:t>
      </w:r>
      <w:r>
        <w:rPr>
          <w:noProof/>
        </w:rPr>
        <w:tab/>
        <w:t>1288</w:t>
      </w:r>
    </w:p>
    <w:p w14:paraId="0DB9EEA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1288</w:t>
      </w:r>
    </w:p>
    <w:p w14:paraId="3105BCA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1288</w:t>
      </w:r>
    </w:p>
    <w:p w14:paraId="44227AA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1288</w:t>
      </w:r>
    </w:p>
    <w:p w14:paraId="79C73BE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1288</w:t>
      </w:r>
    </w:p>
    <w:p w14:paraId="6B5280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1288</w:t>
      </w:r>
    </w:p>
    <w:p w14:paraId="5718E8D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1289</w:t>
      </w:r>
    </w:p>
    <w:p w14:paraId="71A99CC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1289</w:t>
      </w:r>
    </w:p>
    <w:p w14:paraId="12F0773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1294</w:t>
      </w:r>
    </w:p>
    <w:p w14:paraId="2E1ACC8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without Rx FH</w:t>
      </w:r>
      <w:r>
        <w:rPr>
          <w:noProof/>
        </w:rPr>
        <w:tab/>
        <w:t>1295</w:t>
      </w:r>
    </w:p>
    <w:p w14:paraId="552441E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1295</w:t>
      </w:r>
    </w:p>
    <w:p w14:paraId="6B025C3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1295</w:t>
      </w:r>
    </w:p>
    <w:p w14:paraId="5497B2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1296</w:t>
      </w:r>
    </w:p>
    <w:p w14:paraId="5ABAA9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1296</w:t>
      </w:r>
    </w:p>
    <w:p w14:paraId="4601497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1296</w:t>
      </w:r>
    </w:p>
    <w:p w14:paraId="3A6CB99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1296</w:t>
      </w:r>
    </w:p>
    <w:p w14:paraId="7818C1C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1296</w:t>
      </w:r>
    </w:p>
    <w:p w14:paraId="68CDD22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1296</w:t>
      </w:r>
    </w:p>
    <w:p w14:paraId="3B04995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without Rx FH</w:t>
      </w:r>
      <w:r>
        <w:rPr>
          <w:noProof/>
        </w:rPr>
        <w:tab/>
        <w:t>1298</w:t>
      </w:r>
    </w:p>
    <w:p w14:paraId="3A7C1AD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1299</w:t>
      </w:r>
    </w:p>
    <w:p w14:paraId="461D86D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1299</w:t>
      </w:r>
    </w:p>
    <w:p w14:paraId="75CAA17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1299</w:t>
      </w:r>
    </w:p>
    <w:p w14:paraId="79A08D3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1299</w:t>
      </w:r>
    </w:p>
    <w:p w14:paraId="1F56927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1299</w:t>
      </w:r>
    </w:p>
    <w:p w14:paraId="573D68B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1299</w:t>
      </w:r>
    </w:p>
    <w:p w14:paraId="69E843D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1300</w:t>
      </w:r>
    </w:p>
    <w:p w14:paraId="0E7FBB3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1300</w:t>
      </w:r>
    </w:p>
    <w:p w14:paraId="553E0F9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 Rx FH</w:t>
      </w:r>
      <w:r>
        <w:rPr>
          <w:noProof/>
        </w:rPr>
        <w:tab/>
        <w:t>1302</w:t>
      </w:r>
    </w:p>
    <w:p w14:paraId="48E8C8D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1302</w:t>
      </w:r>
    </w:p>
    <w:p w14:paraId="256D56F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1302</w:t>
      </w:r>
    </w:p>
    <w:p w14:paraId="6EAE156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1303</w:t>
      </w:r>
    </w:p>
    <w:p w14:paraId="2778CC5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1303</w:t>
      </w:r>
    </w:p>
    <w:p w14:paraId="6043117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1303</w:t>
      </w:r>
    </w:p>
    <w:p w14:paraId="080224D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1303</w:t>
      </w:r>
    </w:p>
    <w:p w14:paraId="554B92A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1303</w:t>
      </w:r>
    </w:p>
    <w:p w14:paraId="4F4544D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1303</w:t>
      </w:r>
    </w:p>
    <w:p w14:paraId="2F6ECCD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 Rx FH</w:t>
      </w:r>
      <w:r>
        <w:rPr>
          <w:noProof/>
        </w:rPr>
        <w:tab/>
        <w:t>1306</w:t>
      </w:r>
    </w:p>
    <w:p w14:paraId="48B51AB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1306</w:t>
      </w:r>
    </w:p>
    <w:p w14:paraId="66CDAF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1306</w:t>
      </w:r>
    </w:p>
    <w:p w14:paraId="7BDEFBF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1307</w:t>
      </w:r>
    </w:p>
    <w:p w14:paraId="3475AD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1307</w:t>
      </w:r>
    </w:p>
    <w:p w14:paraId="2182F98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1307</w:t>
      </w:r>
    </w:p>
    <w:p w14:paraId="38AAEAF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1307</w:t>
      </w:r>
    </w:p>
    <w:p w14:paraId="1004A71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1307</w:t>
      </w:r>
    </w:p>
    <w:p w14:paraId="1D8A573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1307</w:t>
      </w:r>
    </w:p>
    <w:p w14:paraId="5F40FEF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1309</w:t>
      </w:r>
    </w:p>
    <w:p w14:paraId="5B81709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1309</w:t>
      </w:r>
    </w:p>
    <w:p w14:paraId="0FC83EA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1309</w:t>
      </w:r>
    </w:p>
    <w:p w14:paraId="101917B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1309</w:t>
      </w:r>
    </w:p>
    <w:p w14:paraId="2DAF890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1309</w:t>
      </w:r>
    </w:p>
    <w:p w14:paraId="4229425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1312</w:t>
      </w:r>
    </w:p>
    <w:p w14:paraId="43E3BBA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1312</w:t>
      </w:r>
    </w:p>
    <w:p w14:paraId="12A3F0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1312</w:t>
      </w:r>
    </w:p>
    <w:p w14:paraId="364E6D1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79BBD83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1324</w:t>
      </w:r>
    </w:p>
    <w:p w14:paraId="3663373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1329</w:t>
      </w:r>
    </w:p>
    <w:p w14:paraId="1749DC2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1329</w:t>
      </w:r>
    </w:p>
    <w:p w14:paraId="078E72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1329</w:t>
      </w:r>
    </w:p>
    <w:p w14:paraId="7EC6699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1329</w:t>
      </w:r>
    </w:p>
    <w:p w14:paraId="1CCCF5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1329</w:t>
      </w:r>
    </w:p>
    <w:p w14:paraId="7DFA06E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1329</w:t>
      </w:r>
    </w:p>
    <w:p w14:paraId="7BE88F7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1330</w:t>
      </w:r>
    </w:p>
    <w:p w14:paraId="23D461E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1330</w:t>
      </w:r>
    </w:p>
    <w:p w14:paraId="25BDCC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1334</w:t>
      </w:r>
    </w:p>
    <w:p w14:paraId="7D6DE47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1339</w:t>
      </w:r>
    </w:p>
    <w:p w14:paraId="7BE2B24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1339</w:t>
      </w:r>
    </w:p>
    <w:p w14:paraId="42DE09D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1339</w:t>
      </w:r>
    </w:p>
    <w:p w14:paraId="5B2B371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1339</w:t>
      </w:r>
    </w:p>
    <w:p w14:paraId="23EC847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1341</w:t>
      </w:r>
    </w:p>
    <w:p w14:paraId="43A24AF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1341</w:t>
      </w:r>
    </w:p>
    <w:p w14:paraId="4422534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1342</w:t>
      </w:r>
    </w:p>
    <w:p w14:paraId="73E2709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1343</w:t>
      </w:r>
    </w:p>
    <w:p w14:paraId="51060C7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1356</w:t>
      </w:r>
    </w:p>
    <w:p w14:paraId="701A547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1360</w:t>
      </w:r>
    </w:p>
    <w:p w14:paraId="3D26CA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1360</w:t>
      </w:r>
    </w:p>
    <w:p w14:paraId="143ADF8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1360</w:t>
      </w:r>
    </w:p>
    <w:p w14:paraId="319D7E0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1361</w:t>
      </w:r>
    </w:p>
    <w:p w14:paraId="01F9B4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1361</w:t>
      </w:r>
    </w:p>
    <w:p w14:paraId="6385F5C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1361</w:t>
      </w:r>
    </w:p>
    <w:p w14:paraId="253312B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1361</w:t>
      </w:r>
    </w:p>
    <w:p w14:paraId="3362AAA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1361</w:t>
      </w:r>
    </w:p>
    <w:p w14:paraId="6B39F2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1366</w:t>
      </w:r>
    </w:p>
    <w:p w14:paraId="291CFCA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 SA in RRC_INACTIVE state</w:t>
      </w:r>
      <w:r>
        <w:rPr>
          <w:noProof/>
        </w:rPr>
        <w:tab/>
        <w:t>1370</w:t>
      </w:r>
    </w:p>
    <w:p w14:paraId="58154C2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1370</w:t>
      </w:r>
    </w:p>
    <w:p w14:paraId="4416C0C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1370</w:t>
      </w:r>
    </w:p>
    <w:p w14:paraId="37EE082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1371</w:t>
      </w:r>
    </w:p>
    <w:p w14:paraId="41BC928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1374</w:t>
      </w:r>
    </w:p>
    <w:p w14:paraId="7A4EC36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1374</w:t>
      </w:r>
    </w:p>
    <w:p w14:paraId="3AABF9C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1374</w:t>
      </w:r>
    </w:p>
    <w:p w14:paraId="7299FE5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1376</w:t>
      </w:r>
    </w:p>
    <w:p w14:paraId="18C0230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1391</w:t>
      </w:r>
    </w:p>
    <w:p w14:paraId="1E0CBD7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1395</w:t>
      </w:r>
    </w:p>
    <w:p w14:paraId="69CCD2E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1395</w:t>
      </w:r>
    </w:p>
    <w:p w14:paraId="71C4820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1395</w:t>
      </w:r>
    </w:p>
    <w:p w14:paraId="1ABCF5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1395</w:t>
      </w:r>
    </w:p>
    <w:p w14:paraId="5E1B4BA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1395</w:t>
      </w:r>
    </w:p>
    <w:p w14:paraId="58317CB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1395</w:t>
      </w:r>
    </w:p>
    <w:p w14:paraId="7D8948E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1395</w:t>
      </w:r>
    </w:p>
    <w:p w14:paraId="16BF6F8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1396</w:t>
      </w:r>
    </w:p>
    <w:p w14:paraId="4926A08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1405</w:t>
      </w:r>
    </w:p>
    <w:p w14:paraId="69E9390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1408</w:t>
      </w:r>
    </w:p>
    <w:p w14:paraId="333CACA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1408</w:t>
      </w:r>
    </w:p>
    <w:p w14:paraId="39B8AC4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1408</w:t>
      </w:r>
    </w:p>
    <w:p w14:paraId="7CB70F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1408</w:t>
      </w:r>
    </w:p>
    <w:p w14:paraId="15CDAE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1409</w:t>
      </w:r>
    </w:p>
    <w:p w14:paraId="0EAC423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1410</w:t>
      </w:r>
    </w:p>
    <w:p w14:paraId="0175DA8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1411</w:t>
      </w:r>
    </w:p>
    <w:p w14:paraId="214E3C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1411</w:t>
      </w:r>
    </w:p>
    <w:p w14:paraId="5173B5D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1412</w:t>
      </w:r>
    </w:p>
    <w:p w14:paraId="5F13FF6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1418</w:t>
      </w:r>
    </w:p>
    <w:p w14:paraId="1D3A62D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1420</w:t>
      </w:r>
    </w:p>
    <w:p w14:paraId="63EFC4E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1420</w:t>
      </w:r>
    </w:p>
    <w:p w14:paraId="00628F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1420</w:t>
      </w:r>
    </w:p>
    <w:p w14:paraId="602C59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1420</w:t>
      </w:r>
    </w:p>
    <w:p w14:paraId="20807FB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7CAFED6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0432D6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1423</w:t>
      </w:r>
    </w:p>
    <w:p w14:paraId="2D56A11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1423</w:t>
      </w:r>
    </w:p>
    <w:p w14:paraId="6F6F2AD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16CACC5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1431</w:t>
      </w:r>
    </w:p>
    <w:p w14:paraId="7D0D66B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1431</w:t>
      </w:r>
    </w:p>
    <w:p w14:paraId="062B51A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1431</w:t>
      </w:r>
    </w:p>
    <w:p w14:paraId="46E84A3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1431</w:t>
      </w:r>
    </w:p>
    <w:p w14:paraId="5873CB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1433</w:t>
      </w:r>
    </w:p>
    <w:p w14:paraId="6D562EC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1433</w:t>
      </w:r>
    </w:p>
    <w:p w14:paraId="1E4C863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1433</w:t>
      </w:r>
    </w:p>
    <w:p w14:paraId="78C5DF9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5A1FAE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1439</w:t>
      </w:r>
    </w:p>
    <w:p w14:paraId="0C75334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1441</w:t>
      </w:r>
    </w:p>
    <w:p w14:paraId="073DAE3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1441</w:t>
      </w:r>
    </w:p>
    <w:p w14:paraId="645087D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1441</w:t>
      </w:r>
    </w:p>
    <w:p w14:paraId="0078D8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1441</w:t>
      </w:r>
    </w:p>
    <w:p w14:paraId="371BDDA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31218F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1443</w:t>
      </w:r>
    </w:p>
    <w:p w14:paraId="2855B3B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7ADC85D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790672F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0774ADD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FR1 in RRC_INACTIVE state</w:t>
      </w:r>
      <w:r>
        <w:rPr>
          <w:noProof/>
        </w:rPr>
        <w:tab/>
        <w:t>1450</w:t>
      </w:r>
    </w:p>
    <w:p w14:paraId="223D07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1450</w:t>
      </w:r>
    </w:p>
    <w:p w14:paraId="1A48A0B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1450</w:t>
      </w:r>
    </w:p>
    <w:p w14:paraId="6F4B3B4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1450</w:t>
      </w:r>
    </w:p>
    <w:p w14:paraId="342D79E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1457</w:t>
      </w:r>
    </w:p>
    <w:p w14:paraId="4FAAFA8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14.5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1457</w:t>
      </w:r>
    </w:p>
    <w:p w14:paraId="6D59AB7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1458</w:t>
      </w:r>
    </w:p>
    <w:p w14:paraId="2413C45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1459</w:t>
      </w:r>
    </w:p>
    <w:p w14:paraId="255FAB1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1467</w:t>
      </w:r>
    </w:p>
    <w:p w14:paraId="6233BD1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FR2 in RRC_INACTIVE state</w:t>
      </w:r>
      <w:r>
        <w:rPr>
          <w:noProof/>
        </w:rPr>
        <w:tab/>
        <w:t>1470</w:t>
      </w:r>
    </w:p>
    <w:p w14:paraId="75EA017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2D47BBA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1470</w:t>
      </w:r>
    </w:p>
    <w:p w14:paraId="33F5D1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1470</w:t>
      </w:r>
    </w:p>
    <w:p w14:paraId="786D369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1470</w:t>
      </w:r>
    </w:p>
    <w:p w14:paraId="10D366D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1470</w:t>
      </w:r>
    </w:p>
    <w:p w14:paraId="191C296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1471</w:t>
      </w:r>
    </w:p>
    <w:p w14:paraId="686E421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1472</w:t>
      </w:r>
    </w:p>
    <w:p w14:paraId="68E96F9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1479</w:t>
      </w:r>
    </w:p>
    <w:p w14:paraId="5E6B3039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1482</w:t>
      </w:r>
    </w:p>
    <w:p w14:paraId="5125ED4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1482</w:t>
      </w:r>
    </w:p>
    <w:p w14:paraId="370C65D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1482</w:t>
      </w:r>
    </w:p>
    <w:p w14:paraId="71AC4AB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1482</w:t>
      </w:r>
    </w:p>
    <w:p w14:paraId="79BB25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1B90C8E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1C78898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5741F08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1484</w:t>
      </w:r>
    </w:p>
    <w:p w14:paraId="17B5C3D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1484</w:t>
      </w:r>
    </w:p>
    <w:p w14:paraId="3325C8B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1484</w:t>
      </w:r>
    </w:p>
    <w:p w14:paraId="4B912F1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1485</w:t>
      </w:r>
    </w:p>
    <w:p w14:paraId="1BC8DB8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03999C4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1500</w:t>
      </w:r>
    </w:p>
    <w:p w14:paraId="370D6DB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1937E7F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10CAD5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5074641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1C30346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1500</w:t>
      </w:r>
    </w:p>
    <w:p w14:paraId="005609F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7FC8057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1501</w:t>
      </w:r>
    </w:p>
    <w:p w14:paraId="378698C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41A0A7F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1517</w:t>
      </w:r>
    </w:p>
    <w:p w14:paraId="4B59ABF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1517</w:t>
      </w:r>
    </w:p>
    <w:p w14:paraId="4A2703C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1517</w:t>
      </w:r>
    </w:p>
    <w:p w14:paraId="55C8324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1517</w:t>
      </w:r>
    </w:p>
    <w:p w14:paraId="7C3E5B0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1517</w:t>
      </w:r>
    </w:p>
    <w:p w14:paraId="7F364DE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1517</w:t>
      </w:r>
    </w:p>
    <w:p w14:paraId="6158035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1518</w:t>
      </w:r>
    </w:p>
    <w:p w14:paraId="0884174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1518</w:t>
      </w:r>
    </w:p>
    <w:p w14:paraId="4E7D41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1529</w:t>
      </w:r>
    </w:p>
    <w:p w14:paraId="363B35E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1533</w:t>
      </w:r>
    </w:p>
    <w:p w14:paraId="188F490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1533</w:t>
      </w:r>
    </w:p>
    <w:p w14:paraId="4BF1DCF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1533</w:t>
      </w:r>
    </w:p>
    <w:p w14:paraId="18B71C3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1533</w:t>
      </w:r>
    </w:p>
    <w:p w14:paraId="43C2491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1533</w:t>
      </w:r>
    </w:p>
    <w:p w14:paraId="0F79D7E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1534</w:t>
      </w:r>
    </w:p>
    <w:p w14:paraId="505CCB1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1534</w:t>
      </w:r>
    </w:p>
    <w:p w14:paraId="12E88CE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1534</w:t>
      </w:r>
    </w:p>
    <w:p w14:paraId="7E720EF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78B541D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1550</w:t>
      </w:r>
    </w:p>
    <w:p w14:paraId="5CACD2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1550</w:t>
      </w:r>
    </w:p>
    <w:p w14:paraId="6D16D45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1550</w:t>
      </w:r>
    </w:p>
    <w:p w14:paraId="1FDC51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1550</w:t>
      </w:r>
    </w:p>
    <w:p w14:paraId="622475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1552</w:t>
      </w:r>
    </w:p>
    <w:p w14:paraId="2BBDD85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1552</w:t>
      </w:r>
    </w:p>
    <w:p w14:paraId="2D217E1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1553</w:t>
      </w:r>
    </w:p>
    <w:p w14:paraId="78EDFA5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1554</w:t>
      </w:r>
    </w:p>
    <w:p w14:paraId="5CA99C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71F3D29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1571</w:t>
      </w:r>
    </w:p>
    <w:p w14:paraId="31E2611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1571</w:t>
      </w:r>
    </w:p>
    <w:p w14:paraId="54B47E5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1571</w:t>
      </w:r>
    </w:p>
    <w:p w14:paraId="2B606D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1571</w:t>
      </w:r>
    </w:p>
    <w:p w14:paraId="2D5C996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1573</w:t>
      </w:r>
    </w:p>
    <w:p w14:paraId="5475110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1573</w:t>
      </w:r>
    </w:p>
    <w:p w14:paraId="2A1B1DE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1574</w:t>
      </w:r>
    </w:p>
    <w:p w14:paraId="6D55D62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1575</w:t>
      </w:r>
    </w:p>
    <w:p w14:paraId="1106078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1589</w:t>
      </w:r>
    </w:p>
    <w:p w14:paraId="2F5B08F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1593</w:t>
      </w:r>
    </w:p>
    <w:p w14:paraId="527437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1593</w:t>
      </w:r>
    </w:p>
    <w:p w14:paraId="4F77DF8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1594</w:t>
      </w:r>
    </w:p>
    <w:p w14:paraId="44C6F2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1594</w:t>
      </w:r>
    </w:p>
    <w:p w14:paraId="1F576B0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1594</w:t>
      </w:r>
    </w:p>
    <w:p w14:paraId="77B293A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1594</w:t>
      </w:r>
    </w:p>
    <w:p w14:paraId="18D78E3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1594</w:t>
      </w:r>
    </w:p>
    <w:p w14:paraId="20789DE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1594</w:t>
      </w:r>
    </w:p>
    <w:p w14:paraId="4E4E04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1608</w:t>
      </w:r>
    </w:p>
    <w:p w14:paraId="22135A7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1612</w:t>
      </w:r>
    </w:p>
    <w:p w14:paraId="5B817A5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1613</w:t>
      </w:r>
    </w:p>
    <w:p w14:paraId="11402F6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1613</w:t>
      </w:r>
    </w:p>
    <w:p w14:paraId="666778A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1613</w:t>
      </w:r>
    </w:p>
    <w:p w14:paraId="2A8C90A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1615</w:t>
      </w:r>
    </w:p>
    <w:p w14:paraId="6D957B4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1615</w:t>
      </w:r>
    </w:p>
    <w:p w14:paraId="1AA655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1615</w:t>
      </w:r>
    </w:p>
    <w:p w14:paraId="7A3407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1616</w:t>
      </w:r>
    </w:p>
    <w:p w14:paraId="3910C38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1629</w:t>
      </w:r>
    </w:p>
    <w:p w14:paraId="53298F4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1632</w:t>
      </w:r>
    </w:p>
    <w:p w14:paraId="7C6A2E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108B5A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4D1A2C7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0028DC0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1634</w:t>
      </w:r>
    </w:p>
    <w:p w14:paraId="3A8CAEC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1634</w:t>
      </w:r>
    </w:p>
    <w:p w14:paraId="4219429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1635</w:t>
      </w:r>
    </w:p>
    <w:p w14:paraId="5E1D45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1636</w:t>
      </w:r>
    </w:p>
    <w:p w14:paraId="2409798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1650</w:t>
      </w:r>
    </w:p>
    <w:p w14:paraId="1A87A19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1653</w:t>
      </w:r>
    </w:p>
    <w:p w14:paraId="604EA8C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1653</w:t>
      </w:r>
    </w:p>
    <w:p w14:paraId="44AE618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1653</w:t>
      </w:r>
    </w:p>
    <w:p w14:paraId="70DFE2C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1653</w:t>
      </w:r>
    </w:p>
    <w:p w14:paraId="580B3C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1653</w:t>
      </w:r>
    </w:p>
    <w:p w14:paraId="421F458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1653</w:t>
      </w:r>
    </w:p>
    <w:p w14:paraId="44BBA82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1654</w:t>
      </w:r>
    </w:p>
    <w:p w14:paraId="6E2FDFE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1654</w:t>
      </w:r>
    </w:p>
    <w:p w14:paraId="3DAC752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1666</w:t>
      </w:r>
    </w:p>
    <w:p w14:paraId="1C1859A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FR1 SA</w:t>
      </w:r>
      <w:r>
        <w:rPr>
          <w:noProof/>
        </w:rPr>
        <w:tab/>
        <w:t>1669</w:t>
      </w:r>
    </w:p>
    <w:p w14:paraId="6D3328E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1670</w:t>
      </w:r>
    </w:p>
    <w:p w14:paraId="5EB47D8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1670</w:t>
      </w:r>
    </w:p>
    <w:p w14:paraId="4D40A7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1670</w:t>
      </w:r>
    </w:p>
    <w:p w14:paraId="447990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1673</w:t>
      </w:r>
    </w:p>
    <w:p w14:paraId="0699B3E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1673</w:t>
      </w:r>
    </w:p>
    <w:p w14:paraId="519652F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1673</w:t>
      </w:r>
    </w:p>
    <w:p w14:paraId="0EF9CF9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1674</w:t>
      </w:r>
    </w:p>
    <w:p w14:paraId="209D58A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1689</w:t>
      </w:r>
    </w:p>
    <w:p w14:paraId="4F5ECA1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FR2 SA</w:t>
      </w:r>
      <w:r>
        <w:rPr>
          <w:noProof/>
        </w:rPr>
        <w:tab/>
        <w:t>1689</w:t>
      </w:r>
    </w:p>
    <w:p w14:paraId="027CDDB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1689</w:t>
      </w:r>
    </w:p>
    <w:p w14:paraId="0B5319F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1689</w:t>
      </w:r>
    </w:p>
    <w:p w14:paraId="0E16DF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1689</w:t>
      </w:r>
    </w:p>
    <w:p w14:paraId="1E7DEEF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1689</w:t>
      </w:r>
    </w:p>
    <w:p w14:paraId="6045CBA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1689</w:t>
      </w:r>
    </w:p>
    <w:p w14:paraId="70A23A7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1689</w:t>
      </w:r>
    </w:p>
    <w:p w14:paraId="1AA9CE5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1690</w:t>
      </w:r>
    </w:p>
    <w:p w14:paraId="7F5D6A5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1698</w:t>
      </w:r>
    </w:p>
    <w:p w14:paraId="3DC4A4A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without Rx FH</w:t>
      </w:r>
      <w:r>
        <w:rPr>
          <w:noProof/>
        </w:rPr>
        <w:tab/>
        <w:t>1698</w:t>
      </w:r>
    </w:p>
    <w:p w14:paraId="3BED84F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1698</w:t>
      </w:r>
    </w:p>
    <w:p w14:paraId="2213D47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1698</w:t>
      </w:r>
    </w:p>
    <w:p w14:paraId="6DCA00E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1698</w:t>
      </w:r>
    </w:p>
    <w:p w14:paraId="7990FEB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1698</w:t>
      </w:r>
    </w:p>
    <w:p w14:paraId="4A89D00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1698</w:t>
      </w:r>
    </w:p>
    <w:p w14:paraId="23FDC8D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1699</w:t>
      </w:r>
    </w:p>
    <w:p w14:paraId="5A0F0AC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1699</w:t>
      </w:r>
    </w:p>
    <w:p w14:paraId="0E1DDF0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1703</w:t>
      </w:r>
    </w:p>
    <w:p w14:paraId="2B0285E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without Rx FH</w:t>
      </w:r>
      <w:r>
        <w:rPr>
          <w:noProof/>
        </w:rPr>
        <w:tab/>
        <w:t>1703</w:t>
      </w:r>
    </w:p>
    <w:p w14:paraId="1AD7F8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1703</w:t>
      </w:r>
    </w:p>
    <w:p w14:paraId="6A563A6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1703</w:t>
      </w:r>
    </w:p>
    <w:p w14:paraId="090BD21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1703</w:t>
      </w:r>
    </w:p>
    <w:p w14:paraId="2587B78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1703</w:t>
      </w:r>
    </w:p>
    <w:p w14:paraId="6298F44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1704</w:t>
      </w:r>
    </w:p>
    <w:p w14:paraId="20E0757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1704</w:t>
      </w:r>
    </w:p>
    <w:p w14:paraId="5E07A4C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1704</w:t>
      </w:r>
    </w:p>
    <w:p w14:paraId="664A6A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4FED06A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 Rx FH</w:t>
      </w:r>
      <w:r>
        <w:rPr>
          <w:noProof/>
        </w:rPr>
        <w:tab/>
        <w:t>1715</w:t>
      </w:r>
    </w:p>
    <w:p w14:paraId="532557D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1715</w:t>
      </w:r>
    </w:p>
    <w:p w14:paraId="5AA884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1715</w:t>
      </w:r>
    </w:p>
    <w:p w14:paraId="0DE7DDE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1715</w:t>
      </w:r>
    </w:p>
    <w:p w14:paraId="1338CAA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04C3131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1717</w:t>
      </w:r>
    </w:p>
    <w:p w14:paraId="4ABFB8C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1717</w:t>
      </w:r>
    </w:p>
    <w:p w14:paraId="381FEA2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1717</w:t>
      </w:r>
    </w:p>
    <w:p w14:paraId="3B66C7C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1727</w:t>
      </w:r>
    </w:p>
    <w:p w14:paraId="710B604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 Rx FH</w:t>
      </w:r>
      <w:r>
        <w:rPr>
          <w:noProof/>
        </w:rPr>
        <w:tab/>
        <w:t>1727</w:t>
      </w:r>
    </w:p>
    <w:p w14:paraId="5C788F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182905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78BB0B9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3AB97C0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1728</w:t>
      </w:r>
    </w:p>
    <w:p w14:paraId="78D8B57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1728</w:t>
      </w:r>
    </w:p>
    <w:p w14:paraId="2CB79A8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1728</w:t>
      </w:r>
    </w:p>
    <w:p w14:paraId="1AAF514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1728</w:t>
      </w:r>
    </w:p>
    <w:p w14:paraId="52CD174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1738</w:t>
      </w:r>
    </w:p>
    <w:p w14:paraId="2102275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1738</w:t>
      </w:r>
    </w:p>
    <w:p w14:paraId="6AAC828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1738</w:t>
      </w:r>
    </w:p>
    <w:p w14:paraId="771794C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1738</w:t>
      </w:r>
    </w:p>
    <w:p w14:paraId="5EB2C70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1738</w:t>
      </w:r>
    </w:p>
    <w:p w14:paraId="0B89DE1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4318DE1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1741</w:t>
      </w:r>
    </w:p>
    <w:p w14:paraId="2C0CB66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1741</w:t>
      </w:r>
    </w:p>
    <w:p w14:paraId="7EBE610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689D8B6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1743</w:t>
      </w:r>
    </w:p>
    <w:p w14:paraId="7EF904D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323BAEE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1762</w:t>
      </w:r>
    </w:p>
    <w:p w14:paraId="36B2BFF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1762</w:t>
      </w:r>
    </w:p>
    <w:p w14:paraId="027C63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1762</w:t>
      </w:r>
    </w:p>
    <w:p w14:paraId="790E1C0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1762</w:t>
      </w:r>
    </w:p>
    <w:p w14:paraId="2D55D68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1762</w:t>
      </w:r>
    </w:p>
    <w:p w14:paraId="511369A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1762</w:t>
      </w:r>
    </w:p>
    <w:p w14:paraId="70CA2F5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17873BD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1762</w:t>
      </w:r>
    </w:p>
    <w:p w14:paraId="3A0F0D6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1774</w:t>
      </w:r>
    </w:p>
    <w:p w14:paraId="6E821D0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1777</w:t>
      </w:r>
    </w:p>
    <w:p w14:paraId="109FA17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1777</w:t>
      </w:r>
    </w:p>
    <w:p w14:paraId="5702B7B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1778</w:t>
      </w:r>
    </w:p>
    <w:p w14:paraId="1E4F8F2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6D33753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1780</w:t>
      </w:r>
    </w:p>
    <w:p w14:paraId="6A2421E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1780</w:t>
      </w:r>
    </w:p>
    <w:p w14:paraId="0735AF3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1780</w:t>
      </w:r>
    </w:p>
    <w:p w14:paraId="318F234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1781</w:t>
      </w:r>
    </w:p>
    <w:p w14:paraId="5B4915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1794</w:t>
      </w:r>
    </w:p>
    <w:p w14:paraId="1DDA71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1796</w:t>
      </w:r>
    </w:p>
    <w:p w14:paraId="6042E2E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1796</w:t>
      </w:r>
    </w:p>
    <w:p w14:paraId="01075FA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1796</w:t>
      </w:r>
    </w:p>
    <w:p w14:paraId="12EC87A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1796</w:t>
      </w:r>
    </w:p>
    <w:p w14:paraId="171D7F5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1798</w:t>
      </w:r>
    </w:p>
    <w:p w14:paraId="61AB183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1798</w:t>
      </w:r>
    </w:p>
    <w:p w14:paraId="7BCDC65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1798</w:t>
      </w:r>
    </w:p>
    <w:p w14:paraId="2040036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1799</w:t>
      </w:r>
    </w:p>
    <w:p w14:paraId="52CE643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1813</w:t>
      </w:r>
    </w:p>
    <w:p w14:paraId="52E6C8B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1817</w:t>
      </w:r>
    </w:p>
    <w:p w14:paraId="7AAE628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1817</w:t>
      </w:r>
    </w:p>
    <w:p w14:paraId="0F05C2C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1817</w:t>
      </w:r>
    </w:p>
    <w:p w14:paraId="6B0E5D4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211D58D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7DE6073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1818</w:t>
      </w:r>
    </w:p>
    <w:p w14:paraId="7CB0DF3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1819</w:t>
      </w:r>
    </w:p>
    <w:p w14:paraId="287121F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1820</w:t>
      </w:r>
    </w:p>
    <w:p w14:paraId="1730F5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1832</w:t>
      </w:r>
    </w:p>
    <w:p w14:paraId="4C5435A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1835</w:t>
      </w:r>
    </w:p>
    <w:p w14:paraId="559A83B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1835</w:t>
      </w:r>
    </w:p>
    <w:p w14:paraId="23BB9A4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1835</w:t>
      </w:r>
    </w:p>
    <w:p w14:paraId="6F19B8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1836</w:t>
      </w:r>
    </w:p>
    <w:p w14:paraId="48BCA8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1837</w:t>
      </w:r>
    </w:p>
    <w:p w14:paraId="088A38E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1837</w:t>
      </w:r>
    </w:p>
    <w:p w14:paraId="39B4C92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1837</w:t>
      </w:r>
    </w:p>
    <w:p w14:paraId="6794FC6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1838</w:t>
      </w:r>
    </w:p>
    <w:p w14:paraId="59A51B6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1850</w:t>
      </w:r>
    </w:p>
    <w:p w14:paraId="2E19C3B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1853</w:t>
      </w:r>
    </w:p>
    <w:p w14:paraId="2D7545C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0701B88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681114D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725886D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1858</w:t>
      </w:r>
    </w:p>
    <w:p w14:paraId="4939DC0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1858</w:t>
      </w:r>
    </w:p>
    <w:p w14:paraId="4BBB683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1858</w:t>
      </w:r>
    </w:p>
    <w:p w14:paraId="6F9AC89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1860</w:t>
      </w:r>
    </w:p>
    <w:p w14:paraId="200F5B2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1874</w:t>
      </w:r>
    </w:p>
    <w:p w14:paraId="08287D2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1874</w:t>
      </w:r>
    </w:p>
    <w:p w14:paraId="1454F09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1874</w:t>
      </w:r>
    </w:p>
    <w:p w14:paraId="199DD08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1874</w:t>
      </w:r>
    </w:p>
    <w:p w14:paraId="5654B8E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1874</w:t>
      </w:r>
    </w:p>
    <w:p w14:paraId="0B477B0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1874</w:t>
      </w:r>
    </w:p>
    <w:p w14:paraId="5047529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1874</w:t>
      </w:r>
    </w:p>
    <w:p w14:paraId="5B3975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1874</w:t>
      </w:r>
    </w:p>
    <w:p w14:paraId="465DA43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1875</w:t>
      </w:r>
    </w:p>
    <w:p w14:paraId="117291D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1879</w:t>
      </w:r>
    </w:p>
    <w:p w14:paraId="73521BE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without Rx FH</w:t>
      </w:r>
      <w:r>
        <w:rPr>
          <w:noProof/>
        </w:rPr>
        <w:tab/>
        <w:t>1879</w:t>
      </w:r>
    </w:p>
    <w:p w14:paraId="30065B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1879</w:t>
      </w:r>
    </w:p>
    <w:p w14:paraId="7EE175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1879</w:t>
      </w:r>
    </w:p>
    <w:p w14:paraId="2A5CB1D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1879</w:t>
      </w:r>
    </w:p>
    <w:p w14:paraId="411F03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1883</w:t>
      </w:r>
    </w:p>
    <w:p w14:paraId="5DCBD9E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1883</w:t>
      </w:r>
    </w:p>
    <w:p w14:paraId="707278B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1884</w:t>
      </w:r>
    </w:p>
    <w:p w14:paraId="728DAE2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1884</w:t>
      </w:r>
    </w:p>
    <w:p w14:paraId="405E74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1890</w:t>
      </w:r>
    </w:p>
    <w:p w14:paraId="02ACADA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FR2 for Redcap UE without Rx FH</w:t>
      </w:r>
      <w:r>
        <w:rPr>
          <w:noProof/>
        </w:rPr>
        <w:tab/>
        <w:t>1890</w:t>
      </w:r>
    </w:p>
    <w:p w14:paraId="358E10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1890</w:t>
      </w:r>
    </w:p>
    <w:p w14:paraId="2623454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1890</w:t>
      </w:r>
    </w:p>
    <w:p w14:paraId="322559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1890</w:t>
      </w:r>
    </w:p>
    <w:p w14:paraId="5DDF0A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1890</w:t>
      </w:r>
    </w:p>
    <w:p w14:paraId="50A6A1E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1891</w:t>
      </w:r>
    </w:p>
    <w:p w14:paraId="239E846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1891</w:t>
      </w:r>
    </w:p>
    <w:p w14:paraId="1349F03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1891</w:t>
      </w:r>
    </w:p>
    <w:p w14:paraId="1691E39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1898</w:t>
      </w:r>
    </w:p>
    <w:p w14:paraId="75D5281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 Rx FH</w:t>
      </w:r>
      <w:r>
        <w:rPr>
          <w:noProof/>
        </w:rPr>
        <w:tab/>
        <w:t>1898</w:t>
      </w:r>
    </w:p>
    <w:p w14:paraId="0D6FED7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1898</w:t>
      </w:r>
    </w:p>
    <w:p w14:paraId="19F5084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1898</w:t>
      </w:r>
    </w:p>
    <w:p w14:paraId="684A774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1898</w:t>
      </w:r>
    </w:p>
    <w:p w14:paraId="0BCF04E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1904</w:t>
      </w:r>
    </w:p>
    <w:p w14:paraId="1FFC2CD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1904</w:t>
      </w:r>
    </w:p>
    <w:p w14:paraId="285232C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1904</w:t>
      </w:r>
    </w:p>
    <w:p w14:paraId="7472552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1904</w:t>
      </w:r>
    </w:p>
    <w:p w14:paraId="613AA69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1911</w:t>
      </w:r>
    </w:p>
    <w:p w14:paraId="2215E9D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1911</w:t>
      </w:r>
    </w:p>
    <w:p w14:paraId="3DB7AD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1911</w:t>
      </w:r>
    </w:p>
    <w:p w14:paraId="4A7B5E4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1911</w:t>
      </w:r>
    </w:p>
    <w:p w14:paraId="79DDB0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1911</w:t>
      </w:r>
    </w:p>
    <w:p w14:paraId="48D09F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1911</w:t>
      </w:r>
    </w:p>
    <w:p w14:paraId="0674FE8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1911</w:t>
      </w:r>
    </w:p>
    <w:p w14:paraId="5154E5C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1912</w:t>
      </w:r>
    </w:p>
    <w:p w14:paraId="40FF8BE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1912</w:t>
      </w:r>
    </w:p>
    <w:p w14:paraId="26A73F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1918</w:t>
      </w:r>
    </w:p>
    <w:p w14:paraId="7930E51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1919</w:t>
      </w:r>
    </w:p>
    <w:p w14:paraId="63D1817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1919</w:t>
      </w:r>
    </w:p>
    <w:p w14:paraId="776091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1919</w:t>
      </w:r>
    </w:p>
    <w:p w14:paraId="4EB956E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1919</w:t>
      </w:r>
    </w:p>
    <w:p w14:paraId="374799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1919</w:t>
      </w:r>
    </w:p>
    <w:p w14:paraId="50D0564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1921</w:t>
      </w:r>
    </w:p>
    <w:p w14:paraId="638B4D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1921</w:t>
      </w:r>
    </w:p>
    <w:p w14:paraId="72324B5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1921</w:t>
      </w:r>
    </w:p>
    <w:p w14:paraId="0E810FD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1923</w:t>
      </w:r>
    </w:p>
    <w:p w14:paraId="084A613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1937</w:t>
      </w:r>
    </w:p>
    <w:p w14:paraId="28810D5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1940</w:t>
      </w:r>
    </w:p>
    <w:p w14:paraId="79EAAF6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1940</w:t>
      </w:r>
    </w:p>
    <w:p w14:paraId="3B58F8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1940</w:t>
      </w:r>
    </w:p>
    <w:p w14:paraId="5F4097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1940</w:t>
      </w:r>
    </w:p>
    <w:p w14:paraId="4BF221F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230E69F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1940</w:t>
      </w:r>
    </w:p>
    <w:p w14:paraId="7B04AD2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1941</w:t>
      </w:r>
    </w:p>
    <w:p w14:paraId="7D74A63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1941</w:t>
      </w:r>
    </w:p>
    <w:p w14:paraId="7F1A34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1944</w:t>
      </w:r>
    </w:p>
    <w:p w14:paraId="2B61961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1947</w:t>
      </w:r>
    </w:p>
    <w:p w14:paraId="59C80AE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1947</w:t>
      </w:r>
    </w:p>
    <w:p w14:paraId="6A58421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56EC99A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4DCFEDC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3CE15E5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1947</w:t>
      </w:r>
    </w:p>
    <w:p w14:paraId="2CECAC7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1948</w:t>
      </w:r>
    </w:p>
    <w:p w14:paraId="0EA0EC9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1948</w:t>
      </w:r>
    </w:p>
    <w:p w14:paraId="4EA0CF1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1952</w:t>
      </w:r>
    </w:p>
    <w:p w14:paraId="0A34AF3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1955</w:t>
      </w:r>
    </w:p>
    <w:p w14:paraId="2231D9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1955</w:t>
      </w:r>
    </w:p>
    <w:p w14:paraId="6D7F14A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1955</w:t>
      </w:r>
    </w:p>
    <w:p w14:paraId="3F4814B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1955</w:t>
      </w:r>
    </w:p>
    <w:p w14:paraId="4B4EDC3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2B61EA0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1955</w:t>
      </w:r>
    </w:p>
    <w:p w14:paraId="665B675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1956</w:t>
      </w:r>
    </w:p>
    <w:p w14:paraId="5B98E7F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1956</w:t>
      </w:r>
    </w:p>
    <w:p w14:paraId="1408141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1963</w:t>
      </w:r>
    </w:p>
    <w:p w14:paraId="14F7D85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1965</w:t>
      </w:r>
    </w:p>
    <w:p w14:paraId="0333C34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1966</w:t>
      </w:r>
    </w:p>
    <w:p w14:paraId="73D802D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1966</w:t>
      </w:r>
    </w:p>
    <w:p w14:paraId="40F1CFD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1966</w:t>
      </w:r>
    </w:p>
    <w:p w14:paraId="17BF64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1968</w:t>
      </w:r>
    </w:p>
    <w:p w14:paraId="248D527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1969</w:t>
      </w:r>
    </w:p>
    <w:p w14:paraId="5CA28E4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1969</w:t>
      </w:r>
    </w:p>
    <w:p w14:paraId="633A1AB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1970</w:t>
      </w:r>
    </w:p>
    <w:p w14:paraId="471F59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1979</w:t>
      </w:r>
    </w:p>
    <w:p w14:paraId="18B7D73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</w:t>
      </w:r>
      <w:r>
        <w:rPr>
          <w:noProof/>
          <w:lang w:eastAsia="zh-CN"/>
        </w:rPr>
        <w:t>2 SA</w:t>
      </w:r>
      <w:r>
        <w:rPr>
          <w:noProof/>
        </w:rPr>
        <w:tab/>
        <w:t>1980</w:t>
      </w:r>
    </w:p>
    <w:p w14:paraId="5FC725A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1980</w:t>
      </w:r>
    </w:p>
    <w:p w14:paraId="75FD447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1980</w:t>
      </w:r>
    </w:p>
    <w:p w14:paraId="1039B67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1980</w:t>
      </w:r>
    </w:p>
    <w:p w14:paraId="111AF17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1980</w:t>
      </w:r>
    </w:p>
    <w:p w14:paraId="51AD449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1980</w:t>
      </w:r>
    </w:p>
    <w:p w14:paraId="7F2CDB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1980</w:t>
      </w:r>
    </w:p>
    <w:p w14:paraId="76E8C42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1990</w:t>
      </w:r>
    </w:p>
    <w:p w14:paraId="5AB9AA5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34465A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1991</w:t>
      </w:r>
    </w:p>
    <w:p w14:paraId="1FC9936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1991</w:t>
      </w:r>
    </w:p>
    <w:p w14:paraId="13293D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purpose</w:t>
      </w:r>
      <w:r>
        <w:rPr>
          <w:noProof/>
        </w:rPr>
        <w:tab/>
        <w:t>1991</w:t>
      </w:r>
    </w:p>
    <w:p w14:paraId="302352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applicability</w:t>
      </w:r>
      <w:r>
        <w:rPr>
          <w:noProof/>
        </w:rPr>
        <w:tab/>
        <w:t>1991</w:t>
      </w:r>
    </w:p>
    <w:p w14:paraId="56128AD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Minimum conformance requirements</w:t>
      </w:r>
      <w:r>
        <w:rPr>
          <w:noProof/>
        </w:rPr>
        <w:tab/>
        <w:t>1991</w:t>
      </w:r>
    </w:p>
    <w:p w14:paraId="20642AB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description</w:t>
      </w:r>
      <w:r>
        <w:rPr>
          <w:noProof/>
        </w:rPr>
        <w:tab/>
        <w:t>1994</w:t>
      </w:r>
    </w:p>
    <w:p w14:paraId="3DC6E66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1994</w:t>
      </w:r>
    </w:p>
    <w:p w14:paraId="1281BAF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1994</w:t>
      </w:r>
    </w:p>
    <w:p w14:paraId="15ED418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1995</w:t>
      </w:r>
    </w:p>
    <w:p w14:paraId="49F7EF0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requirement</w:t>
      </w:r>
      <w:r>
        <w:rPr>
          <w:noProof/>
        </w:rPr>
        <w:tab/>
        <w:t>2001</w:t>
      </w:r>
    </w:p>
    <w:p w14:paraId="4799933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2002</w:t>
      </w:r>
    </w:p>
    <w:p w14:paraId="69B2981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2014</w:t>
      </w:r>
    </w:p>
    <w:p w14:paraId="0381EA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purpose</w:t>
      </w:r>
      <w:r>
        <w:rPr>
          <w:noProof/>
        </w:rPr>
        <w:tab/>
        <w:t>2014</w:t>
      </w:r>
    </w:p>
    <w:p w14:paraId="2A0CF34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applicability</w:t>
      </w:r>
      <w:r>
        <w:rPr>
          <w:noProof/>
        </w:rPr>
        <w:tab/>
        <w:t>2014</w:t>
      </w:r>
    </w:p>
    <w:p w14:paraId="4DDEDEE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Minimum conformance requirements</w:t>
      </w:r>
      <w:r>
        <w:rPr>
          <w:noProof/>
        </w:rPr>
        <w:tab/>
        <w:t>2014</w:t>
      </w:r>
    </w:p>
    <w:p w14:paraId="7A1985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description</w:t>
      </w:r>
      <w:r>
        <w:rPr>
          <w:noProof/>
        </w:rPr>
        <w:tab/>
        <w:t>2016</w:t>
      </w:r>
    </w:p>
    <w:p w14:paraId="401DB43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2016</w:t>
      </w:r>
    </w:p>
    <w:p w14:paraId="4E96CE9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2017</w:t>
      </w:r>
    </w:p>
    <w:p w14:paraId="0A8023F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2018</w:t>
      </w:r>
    </w:p>
    <w:p w14:paraId="70F07B8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cs="Arial"/>
          <w:noProof/>
        </w:rPr>
        <w:t>Test requirement</w:t>
      </w:r>
      <w:r>
        <w:rPr>
          <w:noProof/>
        </w:rPr>
        <w:tab/>
        <w:t>2023</w:t>
      </w:r>
    </w:p>
    <w:p w14:paraId="54C061E8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2036</w:t>
      </w:r>
    </w:p>
    <w:p w14:paraId="7378D606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2036</w:t>
      </w:r>
    </w:p>
    <w:p w14:paraId="7DB78EB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2036</w:t>
      </w:r>
    </w:p>
    <w:p w14:paraId="05EB5AC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2036</w:t>
      </w:r>
    </w:p>
    <w:p w14:paraId="31072D3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2036</w:t>
      </w:r>
    </w:p>
    <w:p w14:paraId="7B5F2A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2036</w:t>
      </w:r>
    </w:p>
    <w:p w14:paraId="0CF0D95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2037</w:t>
      </w:r>
    </w:p>
    <w:p w14:paraId="0ECF92C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2039</w:t>
      </w:r>
    </w:p>
    <w:p w14:paraId="4C3F063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2039</w:t>
      </w:r>
    </w:p>
    <w:p w14:paraId="28DEDDC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2040</w:t>
      </w:r>
    </w:p>
    <w:p w14:paraId="08EED4B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2040</w:t>
      </w:r>
    </w:p>
    <w:p w14:paraId="4D62430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2052</w:t>
      </w:r>
    </w:p>
    <w:p w14:paraId="4DB203E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2055</w:t>
      </w:r>
    </w:p>
    <w:p w14:paraId="414CED7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2055</w:t>
      </w:r>
    </w:p>
    <w:p w14:paraId="3F3ED6A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2055</w:t>
      </w:r>
    </w:p>
    <w:p w14:paraId="68BEB2F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2056</w:t>
      </w:r>
    </w:p>
    <w:p w14:paraId="76E595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2056</w:t>
      </w:r>
    </w:p>
    <w:p w14:paraId="60AC4B7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2056</w:t>
      </w:r>
    </w:p>
    <w:p w14:paraId="4CD8F06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2056</w:t>
      </w:r>
    </w:p>
    <w:p w14:paraId="398C3C4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2056</w:t>
      </w:r>
    </w:p>
    <w:p w14:paraId="53F1FA0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05112D1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2070</w:t>
      </w:r>
    </w:p>
    <w:p w14:paraId="7EFBA9B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17A9B91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3.</w:t>
      </w:r>
      <w:r w:rsidRPr="0034465A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applicability</w:t>
      </w:r>
      <w:r>
        <w:rPr>
          <w:noProof/>
        </w:rPr>
        <w:tab/>
        <w:t>2070</w:t>
      </w:r>
    </w:p>
    <w:p w14:paraId="652DFCB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3.</w:t>
      </w:r>
      <w:r w:rsidRPr="0034465A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Minimum conformance requirements</w:t>
      </w:r>
      <w:r>
        <w:rPr>
          <w:noProof/>
        </w:rPr>
        <w:tab/>
        <w:t>2071</w:t>
      </w:r>
    </w:p>
    <w:p w14:paraId="3045117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3.</w:t>
      </w:r>
      <w:r w:rsidRPr="0034465A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description</w:t>
      </w:r>
      <w:r>
        <w:rPr>
          <w:noProof/>
        </w:rPr>
        <w:tab/>
        <w:t>2072</w:t>
      </w:r>
    </w:p>
    <w:p w14:paraId="64BC987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Initial conditions</w:t>
      </w:r>
      <w:r>
        <w:rPr>
          <w:noProof/>
        </w:rPr>
        <w:tab/>
        <w:t>2072</w:t>
      </w:r>
    </w:p>
    <w:p w14:paraId="3230EB1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procedure</w:t>
      </w:r>
      <w:r>
        <w:rPr>
          <w:noProof/>
        </w:rPr>
        <w:tab/>
        <w:t>2072</w:t>
      </w:r>
    </w:p>
    <w:p w14:paraId="19B7822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Message contents</w:t>
      </w:r>
      <w:r>
        <w:rPr>
          <w:noProof/>
        </w:rPr>
        <w:tab/>
        <w:t>2073</w:t>
      </w:r>
    </w:p>
    <w:p w14:paraId="300835B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16.2.3.</w:t>
      </w:r>
      <w:r w:rsidRPr="0034465A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requirement</w:t>
      </w:r>
      <w:r>
        <w:rPr>
          <w:noProof/>
        </w:rPr>
        <w:tab/>
        <w:t>2082</w:t>
      </w:r>
    </w:p>
    <w:p w14:paraId="4601350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 xml:space="preserve">PRS-RSRP measurement period test case for </w:t>
      </w:r>
      <w:r w:rsidRPr="0034465A">
        <w:rPr>
          <w:rFonts w:eastAsia="SimSun"/>
          <w:noProof/>
          <w:lang w:eastAsia="zh-CN"/>
        </w:rPr>
        <w:t>dual</w:t>
      </w:r>
      <w:r w:rsidRPr="0034465A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2086</w:t>
      </w:r>
    </w:p>
    <w:p w14:paraId="375CF47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purpose</w:t>
      </w:r>
      <w:r>
        <w:rPr>
          <w:noProof/>
        </w:rPr>
        <w:tab/>
        <w:t>2086</w:t>
      </w:r>
    </w:p>
    <w:p w14:paraId="041B2A5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applicability</w:t>
      </w:r>
      <w:r>
        <w:rPr>
          <w:noProof/>
        </w:rPr>
        <w:tab/>
        <w:t>2086</w:t>
      </w:r>
    </w:p>
    <w:p w14:paraId="2132F1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Minimum conformance requirements</w:t>
      </w:r>
      <w:r>
        <w:rPr>
          <w:noProof/>
        </w:rPr>
        <w:tab/>
        <w:t>2086</w:t>
      </w:r>
    </w:p>
    <w:p w14:paraId="3A6A0B7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4.</w:t>
      </w:r>
      <w:r w:rsidRPr="0034465A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description</w:t>
      </w:r>
      <w:r>
        <w:rPr>
          <w:noProof/>
        </w:rPr>
        <w:tab/>
        <w:t>2086</w:t>
      </w:r>
    </w:p>
    <w:p w14:paraId="11477CA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Initial conditions</w:t>
      </w:r>
      <w:r>
        <w:rPr>
          <w:noProof/>
        </w:rPr>
        <w:tab/>
        <w:t>2087</w:t>
      </w:r>
    </w:p>
    <w:p w14:paraId="7E85B5A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procedure</w:t>
      </w:r>
      <w:r>
        <w:rPr>
          <w:noProof/>
        </w:rPr>
        <w:tab/>
        <w:t>2087</w:t>
      </w:r>
    </w:p>
    <w:p w14:paraId="6A96E79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Message contents</w:t>
      </w:r>
      <w:r>
        <w:rPr>
          <w:noProof/>
        </w:rPr>
        <w:tab/>
        <w:t>2087</w:t>
      </w:r>
    </w:p>
    <w:p w14:paraId="3A3E71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16.2.4.</w:t>
      </w:r>
      <w:r w:rsidRPr="0034465A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requirement</w:t>
      </w:r>
      <w:r>
        <w:rPr>
          <w:noProof/>
        </w:rPr>
        <w:tab/>
        <w:t>2097</w:t>
      </w:r>
    </w:p>
    <w:p w14:paraId="0886D57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2101</w:t>
      </w:r>
    </w:p>
    <w:p w14:paraId="37B7B48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2101</w:t>
      </w:r>
    </w:p>
    <w:p w14:paraId="1D94B2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2101</w:t>
      </w:r>
    </w:p>
    <w:p w14:paraId="6C86FE9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11E2C4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2103</w:t>
      </w:r>
    </w:p>
    <w:p w14:paraId="438C9EA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2103</w:t>
      </w:r>
    </w:p>
    <w:p w14:paraId="04AE6D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2104</w:t>
      </w:r>
    </w:p>
    <w:p w14:paraId="32B4D10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2104</w:t>
      </w:r>
    </w:p>
    <w:p w14:paraId="5DC43D4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2114</w:t>
      </w:r>
    </w:p>
    <w:p w14:paraId="4C6ED18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2118</w:t>
      </w:r>
    </w:p>
    <w:p w14:paraId="5269565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2118</w:t>
      </w:r>
    </w:p>
    <w:p w14:paraId="2E219B0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2118</w:t>
      </w:r>
    </w:p>
    <w:p w14:paraId="5A450C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2119</w:t>
      </w:r>
    </w:p>
    <w:p w14:paraId="25EDE98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2120</w:t>
      </w:r>
    </w:p>
    <w:p w14:paraId="3324E71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2120</w:t>
      </w:r>
    </w:p>
    <w:p w14:paraId="29C136C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2121</w:t>
      </w:r>
    </w:p>
    <w:p w14:paraId="745FC56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2122</w:t>
      </w:r>
    </w:p>
    <w:p w14:paraId="192457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2133</w:t>
      </w:r>
    </w:p>
    <w:p w14:paraId="223549C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2138</w:t>
      </w:r>
    </w:p>
    <w:p w14:paraId="715C7B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2138</w:t>
      </w:r>
    </w:p>
    <w:p w14:paraId="0401D65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2138</w:t>
      </w:r>
    </w:p>
    <w:p w14:paraId="5588CBD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2138</w:t>
      </w:r>
    </w:p>
    <w:p w14:paraId="7C015AE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2140</w:t>
      </w:r>
    </w:p>
    <w:p w14:paraId="5B08977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2140</w:t>
      </w:r>
    </w:p>
    <w:p w14:paraId="73A8C5A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2140</w:t>
      </w:r>
    </w:p>
    <w:p w14:paraId="2CB4057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2141</w:t>
      </w:r>
    </w:p>
    <w:p w14:paraId="11437AA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2150</w:t>
      </w:r>
    </w:p>
    <w:p w14:paraId="64C453B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2155</w:t>
      </w:r>
    </w:p>
    <w:p w14:paraId="5ACD976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2155</w:t>
      </w:r>
    </w:p>
    <w:p w14:paraId="1C35720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2155</w:t>
      </w:r>
    </w:p>
    <w:p w14:paraId="49635D5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2155</w:t>
      </w:r>
    </w:p>
    <w:p w14:paraId="03FFB4C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2157</w:t>
      </w:r>
    </w:p>
    <w:p w14:paraId="03C82E8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2157</w:t>
      </w:r>
    </w:p>
    <w:p w14:paraId="31AD0BB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2158</w:t>
      </w:r>
    </w:p>
    <w:p w14:paraId="56A83BA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2159</w:t>
      </w:r>
    </w:p>
    <w:p w14:paraId="0F06833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2169</w:t>
      </w:r>
    </w:p>
    <w:p w14:paraId="07E58CC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34465A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2174</w:t>
      </w:r>
    </w:p>
    <w:p w14:paraId="0C55C0E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2174</w:t>
      </w:r>
    </w:p>
    <w:p w14:paraId="50D609E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2174</w:t>
      </w:r>
    </w:p>
    <w:p w14:paraId="3E46AE4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2174</w:t>
      </w:r>
    </w:p>
    <w:p w14:paraId="3899691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2174</w:t>
      </w:r>
    </w:p>
    <w:p w14:paraId="7062264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2176</w:t>
      </w:r>
    </w:p>
    <w:p w14:paraId="0064044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2176</w:t>
      </w:r>
    </w:p>
    <w:p w14:paraId="180418F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2177</w:t>
      </w:r>
    </w:p>
    <w:p w14:paraId="703D9B8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2178</w:t>
      </w:r>
    </w:p>
    <w:p w14:paraId="0684B1A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2189</w:t>
      </w:r>
    </w:p>
    <w:p w14:paraId="2B9FA89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2193</w:t>
      </w:r>
    </w:p>
    <w:p w14:paraId="27134B5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2193</w:t>
      </w:r>
    </w:p>
    <w:p w14:paraId="2A3D77E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2193</w:t>
      </w:r>
    </w:p>
    <w:p w14:paraId="132DE76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2193</w:t>
      </w:r>
    </w:p>
    <w:p w14:paraId="6314533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2195</w:t>
      </w:r>
    </w:p>
    <w:p w14:paraId="1DC9EA5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2195</w:t>
      </w:r>
    </w:p>
    <w:p w14:paraId="662F87E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2195</w:t>
      </w:r>
    </w:p>
    <w:p w14:paraId="487EB97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2196</w:t>
      </w:r>
    </w:p>
    <w:p w14:paraId="409EA5D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2205</w:t>
      </w:r>
    </w:p>
    <w:p w14:paraId="214CC9C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2208</w:t>
      </w:r>
    </w:p>
    <w:p w14:paraId="19E592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2208</w:t>
      </w:r>
    </w:p>
    <w:p w14:paraId="1728EC4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2208</w:t>
      </w:r>
    </w:p>
    <w:p w14:paraId="17FE4F9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2208</w:t>
      </w:r>
    </w:p>
    <w:p w14:paraId="12412DB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2210</w:t>
      </w:r>
    </w:p>
    <w:p w14:paraId="6983FD6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2210</w:t>
      </w:r>
    </w:p>
    <w:p w14:paraId="079E3C0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2210</w:t>
      </w:r>
    </w:p>
    <w:p w14:paraId="5C71B4E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2211</w:t>
      </w:r>
    </w:p>
    <w:p w14:paraId="1136E6E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2221</w:t>
      </w:r>
    </w:p>
    <w:p w14:paraId="0244061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2224</w:t>
      </w:r>
    </w:p>
    <w:p w14:paraId="06AAEE6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2224</w:t>
      </w:r>
    </w:p>
    <w:p w14:paraId="6688F9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2224</w:t>
      </w:r>
    </w:p>
    <w:p w14:paraId="2FCF0B8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2224</w:t>
      </w:r>
    </w:p>
    <w:p w14:paraId="34FAB55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2225</w:t>
      </w:r>
    </w:p>
    <w:p w14:paraId="110C201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2225</w:t>
      </w:r>
    </w:p>
    <w:p w14:paraId="193765B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2225</w:t>
      </w:r>
    </w:p>
    <w:p w14:paraId="7D4553F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2226</w:t>
      </w:r>
    </w:p>
    <w:p w14:paraId="67B3706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2235</w:t>
      </w:r>
    </w:p>
    <w:p w14:paraId="69EB8CC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2238</w:t>
      </w:r>
    </w:p>
    <w:p w14:paraId="0C83E5E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2238</w:t>
      </w:r>
    </w:p>
    <w:p w14:paraId="3B180A0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2238</w:t>
      </w:r>
    </w:p>
    <w:p w14:paraId="244504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2238</w:t>
      </w:r>
    </w:p>
    <w:p w14:paraId="06C22D4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2238</w:t>
      </w:r>
    </w:p>
    <w:p w14:paraId="624FBE9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2239</w:t>
      </w:r>
    </w:p>
    <w:p w14:paraId="284F200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2239</w:t>
      </w:r>
    </w:p>
    <w:p w14:paraId="7E8CE52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2240</w:t>
      </w:r>
    </w:p>
    <w:p w14:paraId="7E406BA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2241</w:t>
      </w:r>
    </w:p>
    <w:p w14:paraId="086FA9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2253</w:t>
      </w:r>
    </w:p>
    <w:p w14:paraId="3EC99BF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2256</w:t>
      </w:r>
    </w:p>
    <w:p w14:paraId="5770F6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2256</w:t>
      </w:r>
    </w:p>
    <w:p w14:paraId="23A3AC7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2256</w:t>
      </w:r>
    </w:p>
    <w:p w14:paraId="591C72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2256</w:t>
      </w:r>
    </w:p>
    <w:p w14:paraId="336C077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2256</w:t>
      </w:r>
    </w:p>
    <w:p w14:paraId="526681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2256</w:t>
      </w:r>
    </w:p>
    <w:p w14:paraId="417DF50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2257</w:t>
      </w:r>
    </w:p>
    <w:p w14:paraId="182CD28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2257</w:t>
      </w:r>
    </w:p>
    <w:p w14:paraId="0A952A2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2263</w:t>
      </w:r>
    </w:p>
    <w:p w14:paraId="177E30D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2266</w:t>
      </w:r>
    </w:p>
    <w:p w14:paraId="5F23B34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2266</w:t>
      </w:r>
    </w:p>
    <w:p w14:paraId="77A2174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2266</w:t>
      </w:r>
    </w:p>
    <w:p w14:paraId="20636F6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2266</w:t>
      </w:r>
    </w:p>
    <w:p w14:paraId="21B6C62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2268</w:t>
      </w:r>
    </w:p>
    <w:p w14:paraId="7BDD5F7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2268</w:t>
      </w:r>
    </w:p>
    <w:p w14:paraId="76A393F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2268</w:t>
      </w:r>
    </w:p>
    <w:p w14:paraId="7C707F2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2270</w:t>
      </w:r>
    </w:p>
    <w:p w14:paraId="02CB41A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2280</w:t>
      </w:r>
    </w:p>
    <w:p w14:paraId="4AA283F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2284</w:t>
      </w:r>
    </w:p>
    <w:p w14:paraId="57ACEAC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2284</w:t>
      </w:r>
    </w:p>
    <w:p w14:paraId="1FB7BB8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2284</w:t>
      </w:r>
    </w:p>
    <w:p w14:paraId="66A2A8D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2284</w:t>
      </w:r>
    </w:p>
    <w:p w14:paraId="09356A0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2285</w:t>
      </w:r>
    </w:p>
    <w:p w14:paraId="6130468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2285</w:t>
      </w:r>
    </w:p>
    <w:p w14:paraId="140FBD8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2285</w:t>
      </w:r>
    </w:p>
    <w:p w14:paraId="3AE5EAB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2285</w:t>
      </w:r>
    </w:p>
    <w:p w14:paraId="216B053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2289</w:t>
      </w:r>
    </w:p>
    <w:p w14:paraId="21B3DD6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34465A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2294</w:t>
      </w:r>
    </w:p>
    <w:p w14:paraId="0C42A59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2294</w:t>
      </w:r>
    </w:p>
    <w:p w14:paraId="73D884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2294</w:t>
      </w:r>
    </w:p>
    <w:p w14:paraId="545B38E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2294</w:t>
      </w:r>
    </w:p>
    <w:p w14:paraId="4AA2000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2294</w:t>
      </w:r>
    </w:p>
    <w:p w14:paraId="43E8FDA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2297</w:t>
      </w:r>
    </w:p>
    <w:p w14:paraId="5C574D4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2297</w:t>
      </w:r>
    </w:p>
    <w:p w14:paraId="1C3C685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2297</w:t>
      </w:r>
    </w:p>
    <w:p w14:paraId="547AEF3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2298</w:t>
      </w:r>
    </w:p>
    <w:p w14:paraId="0B384AF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2304</w:t>
      </w:r>
    </w:p>
    <w:p w14:paraId="09A0460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2307</w:t>
      </w:r>
    </w:p>
    <w:p w14:paraId="64ABA7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2307</w:t>
      </w:r>
    </w:p>
    <w:p w14:paraId="2844D5D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2307</w:t>
      </w:r>
    </w:p>
    <w:p w14:paraId="73CCE09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2307</w:t>
      </w:r>
    </w:p>
    <w:p w14:paraId="15CFE2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2309</w:t>
      </w:r>
    </w:p>
    <w:p w14:paraId="632C9CF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2309</w:t>
      </w:r>
    </w:p>
    <w:p w14:paraId="418FC2D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2310</w:t>
      </w:r>
    </w:p>
    <w:p w14:paraId="4332BB0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2310</w:t>
      </w:r>
    </w:p>
    <w:p w14:paraId="0C3CC35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2316</w:t>
      </w:r>
    </w:p>
    <w:p w14:paraId="121FDB3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2318</w:t>
      </w:r>
    </w:p>
    <w:p w14:paraId="6B29C6A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2318</w:t>
      </w:r>
    </w:p>
    <w:p w14:paraId="3CB740F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2318</w:t>
      </w:r>
    </w:p>
    <w:p w14:paraId="5D455D5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2318</w:t>
      </w:r>
    </w:p>
    <w:p w14:paraId="491B93B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2318</w:t>
      </w:r>
    </w:p>
    <w:p w14:paraId="41FFF3D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2318</w:t>
      </w:r>
    </w:p>
    <w:p w14:paraId="133B00D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2319</w:t>
      </w:r>
    </w:p>
    <w:p w14:paraId="599CCBC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2320</w:t>
      </w:r>
    </w:p>
    <w:p w14:paraId="6F4201D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2323</w:t>
      </w:r>
    </w:p>
    <w:p w14:paraId="524E1EB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2325</w:t>
      </w:r>
    </w:p>
    <w:p w14:paraId="19FD9C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2325</w:t>
      </w:r>
    </w:p>
    <w:p w14:paraId="316096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2325</w:t>
      </w:r>
    </w:p>
    <w:p w14:paraId="6170DBE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2325</w:t>
      </w:r>
    </w:p>
    <w:p w14:paraId="41B1382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2325</w:t>
      </w:r>
    </w:p>
    <w:p w14:paraId="46C35CE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2325</w:t>
      </w:r>
    </w:p>
    <w:p w14:paraId="4FD0AB2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2325</w:t>
      </w:r>
    </w:p>
    <w:p w14:paraId="1342630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2326</w:t>
      </w:r>
    </w:p>
    <w:p w14:paraId="74DD49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2331</w:t>
      </w:r>
    </w:p>
    <w:p w14:paraId="684FE9F3" w14:textId="77777777" w:rsidR="001B65BD" w:rsidRDefault="001B65B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2334</w:t>
      </w:r>
    </w:p>
    <w:p w14:paraId="5CCEF70D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2334</w:t>
      </w:r>
    </w:p>
    <w:p w14:paraId="0AE89D85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2334</w:t>
      </w:r>
    </w:p>
    <w:p w14:paraId="18EFAB1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2334</w:t>
      </w:r>
    </w:p>
    <w:p w14:paraId="3D837EE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2334</w:t>
      </w:r>
    </w:p>
    <w:p w14:paraId="78A82C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2334</w:t>
      </w:r>
    </w:p>
    <w:p w14:paraId="66CC6A6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2334</w:t>
      </w:r>
    </w:p>
    <w:p w14:paraId="4B19C8E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2336</w:t>
      </w:r>
    </w:p>
    <w:p w14:paraId="373D329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2336</w:t>
      </w:r>
    </w:p>
    <w:p w14:paraId="41C9A6B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2336</w:t>
      </w:r>
    </w:p>
    <w:p w14:paraId="700C88B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2337</w:t>
      </w:r>
    </w:p>
    <w:p w14:paraId="2BE70D4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2347</w:t>
      </w:r>
    </w:p>
    <w:p w14:paraId="59F573C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2350</w:t>
      </w:r>
    </w:p>
    <w:p w14:paraId="38674CF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2350</w:t>
      </w:r>
    </w:p>
    <w:p w14:paraId="6E0192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2350</w:t>
      </w:r>
    </w:p>
    <w:p w14:paraId="4D6B823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2350</w:t>
      </w:r>
    </w:p>
    <w:p w14:paraId="306F940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2350</w:t>
      </w:r>
    </w:p>
    <w:p w14:paraId="438FC4A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2350</w:t>
      </w:r>
    </w:p>
    <w:p w14:paraId="7D777C1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2351</w:t>
      </w:r>
    </w:p>
    <w:p w14:paraId="6BE0D7F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2351</w:t>
      </w:r>
    </w:p>
    <w:p w14:paraId="2BC94B5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2360</w:t>
      </w:r>
    </w:p>
    <w:p w14:paraId="645BF5C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2363</w:t>
      </w:r>
    </w:p>
    <w:p w14:paraId="36F10E2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3.</w:t>
      </w:r>
      <w:r w:rsidRPr="0034465A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purpose</w:t>
      </w:r>
      <w:r>
        <w:rPr>
          <w:noProof/>
        </w:rPr>
        <w:tab/>
        <w:t>2363</w:t>
      </w:r>
    </w:p>
    <w:p w14:paraId="58B93B8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17.2.3.</w:t>
      </w:r>
      <w:r w:rsidRPr="0034465A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applicability</w:t>
      </w:r>
      <w:r>
        <w:rPr>
          <w:noProof/>
        </w:rPr>
        <w:tab/>
        <w:t>2363</w:t>
      </w:r>
    </w:p>
    <w:p w14:paraId="552E3EF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17.2.3.</w:t>
      </w:r>
      <w:r w:rsidRPr="0034465A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Minimum conformance requirements</w:t>
      </w:r>
      <w:r>
        <w:rPr>
          <w:noProof/>
        </w:rPr>
        <w:tab/>
        <w:t>2363</w:t>
      </w:r>
    </w:p>
    <w:p w14:paraId="6A32E3D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description</w:t>
      </w:r>
      <w:r>
        <w:rPr>
          <w:noProof/>
        </w:rPr>
        <w:tab/>
        <w:t>2363</w:t>
      </w:r>
    </w:p>
    <w:p w14:paraId="3D5BCC4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Initial conditions</w:t>
      </w:r>
      <w:r>
        <w:rPr>
          <w:noProof/>
        </w:rPr>
        <w:tab/>
        <w:t>2363</w:t>
      </w:r>
    </w:p>
    <w:p w14:paraId="05B9A953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procedure</w:t>
      </w:r>
      <w:r>
        <w:rPr>
          <w:noProof/>
        </w:rPr>
        <w:tab/>
        <w:t>2364</w:t>
      </w:r>
    </w:p>
    <w:p w14:paraId="3EA1989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Message contents</w:t>
      </w:r>
      <w:r>
        <w:rPr>
          <w:noProof/>
        </w:rPr>
        <w:tab/>
        <w:t>2365</w:t>
      </w:r>
    </w:p>
    <w:p w14:paraId="58679E9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3.</w:t>
      </w:r>
      <w:r w:rsidRPr="0034465A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requirement</w:t>
      </w:r>
      <w:r>
        <w:rPr>
          <w:noProof/>
        </w:rPr>
        <w:tab/>
        <w:t>2375</w:t>
      </w:r>
    </w:p>
    <w:p w14:paraId="1A3CCAF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2379</w:t>
      </w:r>
    </w:p>
    <w:p w14:paraId="294469F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2379</w:t>
      </w:r>
    </w:p>
    <w:p w14:paraId="40A0D2B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2379</w:t>
      </w:r>
    </w:p>
    <w:p w14:paraId="74C1592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2379</w:t>
      </w:r>
    </w:p>
    <w:p w14:paraId="388510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2379</w:t>
      </w:r>
    </w:p>
    <w:p w14:paraId="63E4F262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2379</w:t>
      </w:r>
    </w:p>
    <w:p w14:paraId="61337C5B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2380</w:t>
      </w:r>
    </w:p>
    <w:p w14:paraId="0F36985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2380</w:t>
      </w:r>
    </w:p>
    <w:p w14:paraId="3C7ED69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2389</w:t>
      </w:r>
    </w:p>
    <w:p w14:paraId="68FB0CE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2394</w:t>
      </w:r>
    </w:p>
    <w:p w14:paraId="022C21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5.</w:t>
      </w:r>
      <w:r w:rsidRPr="0034465A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purpose</w:t>
      </w:r>
      <w:r>
        <w:rPr>
          <w:noProof/>
        </w:rPr>
        <w:tab/>
        <w:t>2394</w:t>
      </w:r>
    </w:p>
    <w:p w14:paraId="721BEA7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17.2.5.</w:t>
      </w:r>
      <w:r w:rsidRPr="0034465A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applicability</w:t>
      </w:r>
      <w:r>
        <w:rPr>
          <w:noProof/>
        </w:rPr>
        <w:tab/>
        <w:t>2395</w:t>
      </w:r>
    </w:p>
    <w:p w14:paraId="33FF70A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17.2.5.</w:t>
      </w:r>
      <w:r w:rsidRPr="0034465A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Minimum conformance requirements</w:t>
      </w:r>
      <w:r>
        <w:rPr>
          <w:noProof/>
        </w:rPr>
        <w:tab/>
        <w:t>2395</w:t>
      </w:r>
    </w:p>
    <w:p w14:paraId="6991FD9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description</w:t>
      </w:r>
      <w:r>
        <w:rPr>
          <w:noProof/>
        </w:rPr>
        <w:tab/>
        <w:t>2395</w:t>
      </w:r>
    </w:p>
    <w:p w14:paraId="20BAE09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Initial conditions</w:t>
      </w:r>
      <w:r>
        <w:rPr>
          <w:noProof/>
        </w:rPr>
        <w:tab/>
        <w:t>2395</w:t>
      </w:r>
    </w:p>
    <w:p w14:paraId="3C473DC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procedure</w:t>
      </w:r>
      <w:r>
        <w:rPr>
          <w:noProof/>
        </w:rPr>
        <w:tab/>
        <w:t>2395</w:t>
      </w:r>
    </w:p>
    <w:p w14:paraId="1418C55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Message contents</w:t>
      </w:r>
      <w:r>
        <w:rPr>
          <w:noProof/>
        </w:rPr>
        <w:tab/>
        <w:t>2395</w:t>
      </w:r>
    </w:p>
    <w:p w14:paraId="1558801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34465A">
        <w:rPr>
          <w:rFonts w:eastAsia="SimSun"/>
          <w:noProof/>
          <w:lang w:eastAsia="zh-CN"/>
        </w:rPr>
        <w:t>17.2</w:t>
      </w:r>
      <w:r w:rsidRPr="0034465A">
        <w:rPr>
          <w:rFonts w:eastAsia="SimSun"/>
          <w:noProof/>
        </w:rPr>
        <w:t>.</w:t>
      </w:r>
      <w:r w:rsidRPr="0034465A">
        <w:rPr>
          <w:rFonts w:eastAsia="SimSun"/>
          <w:noProof/>
          <w:lang w:eastAsia="zh-CN"/>
        </w:rPr>
        <w:t>5.</w:t>
      </w:r>
      <w:r w:rsidRPr="0034465A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34465A">
        <w:rPr>
          <w:rFonts w:eastAsia="SimSun"/>
          <w:noProof/>
        </w:rPr>
        <w:t>Test requirement</w:t>
      </w:r>
      <w:r>
        <w:rPr>
          <w:noProof/>
        </w:rPr>
        <w:tab/>
        <w:t>2403</w:t>
      </w:r>
    </w:p>
    <w:p w14:paraId="7F36BD2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2408</w:t>
      </w:r>
    </w:p>
    <w:p w14:paraId="7202A5D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2408</w:t>
      </w:r>
    </w:p>
    <w:p w14:paraId="6AA0A62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2408</w:t>
      </w:r>
    </w:p>
    <w:p w14:paraId="30142FC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2409</w:t>
      </w:r>
    </w:p>
    <w:p w14:paraId="1179521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2409</w:t>
      </w:r>
    </w:p>
    <w:p w14:paraId="764FE93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2409</w:t>
      </w:r>
    </w:p>
    <w:p w14:paraId="72B1E1A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2409</w:t>
      </w:r>
    </w:p>
    <w:p w14:paraId="2D2AB06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2409</w:t>
      </w:r>
    </w:p>
    <w:p w14:paraId="59BDB56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2418</w:t>
      </w:r>
    </w:p>
    <w:p w14:paraId="5DE44E4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2423</w:t>
      </w:r>
    </w:p>
    <w:p w14:paraId="1A9B3C2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2423</w:t>
      </w:r>
    </w:p>
    <w:p w14:paraId="505E850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2423</w:t>
      </w:r>
    </w:p>
    <w:p w14:paraId="5521F22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2424</w:t>
      </w:r>
    </w:p>
    <w:p w14:paraId="125373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2424</w:t>
      </w:r>
    </w:p>
    <w:p w14:paraId="268D2FD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2425</w:t>
      </w:r>
    </w:p>
    <w:p w14:paraId="1171652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2425</w:t>
      </w:r>
    </w:p>
    <w:p w14:paraId="46429AC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2426</w:t>
      </w:r>
    </w:p>
    <w:p w14:paraId="0437B52F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2427</w:t>
      </w:r>
    </w:p>
    <w:p w14:paraId="682E821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2437</w:t>
      </w:r>
    </w:p>
    <w:p w14:paraId="5B41D17F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2440</w:t>
      </w:r>
    </w:p>
    <w:p w14:paraId="070EDBD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2440</w:t>
      </w:r>
    </w:p>
    <w:p w14:paraId="6015883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2440</w:t>
      </w:r>
    </w:p>
    <w:p w14:paraId="3518C65C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2440</w:t>
      </w:r>
    </w:p>
    <w:p w14:paraId="127E795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2441</w:t>
      </w:r>
    </w:p>
    <w:p w14:paraId="1902924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2441</w:t>
      </w:r>
    </w:p>
    <w:p w14:paraId="12B21E5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2442</w:t>
      </w:r>
    </w:p>
    <w:p w14:paraId="5643793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2442</w:t>
      </w:r>
    </w:p>
    <w:p w14:paraId="758E7CA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2447</w:t>
      </w:r>
    </w:p>
    <w:p w14:paraId="765244E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2449</w:t>
      </w:r>
    </w:p>
    <w:p w14:paraId="4D29369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2449</w:t>
      </w:r>
    </w:p>
    <w:p w14:paraId="41202A6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2449</w:t>
      </w:r>
    </w:p>
    <w:p w14:paraId="0A0697D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2449</w:t>
      </w:r>
    </w:p>
    <w:p w14:paraId="39FAF8D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2450</w:t>
      </w:r>
    </w:p>
    <w:p w14:paraId="6C28B6E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2450</w:t>
      </w:r>
    </w:p>
    <w:p w14:paraId="70FEA11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2451</w:t>
      </w:r>
    </w:p>
    <w:p w14:paraId="737737C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3FA4160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2453</w:t>
      </w:r>
    </w:p>
    <w:p w14:paraId="14EDD5B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2455</w:t>
      </w:r>
    </w:p>
    <w:p w14:paraId="032BEEA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2456</w:t>
      </w:r>
    </w:p>
    <w:p w14:paraId="476E25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2456</w:t>
      </w:r>
    </w:p>
    <w:p w14:paraId="6797D9C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2456</w:t>
      </w:r>
    </w:p>
    <w:p w14:paraId="478A63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2457</w:t>
      </w:r>
    </w:p>
    <w:p w14:paraId="23139A5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2457</w:t>
      </w:r>
    </w:p>
    <w:p w14:paraId="4215D3F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2457</w:t>
      </w:r>
    </w:p>
    <w:p w14:paraId="5A71F0C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2457</w:t>
      </w:r>
    </w:p>
    <w:p w14:paraId="602E6BF6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6FF0B79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2465</w:t>
      </w:r>
    </w:p>
    <w:p w14:paraId="00C1474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2465</w:t>
      </w:r>
    </w:p>
    <w:p w14:paraId="11D718B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2465</w:t>
      </w:r>
    </w:p>
    <w:p w14:paraId="03DC4D1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2465</w:t>
      </w:r>
    </w:p>
    <w:p w14:paraId="3585850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2465</w:t>
      </w:r>
    </w:p>
    <w:p w14:paraId="5E4DBC7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2465</w:t>
      </w:r>
    </w:p>
    <w:p w14:paraId="6745067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2465</w:t>
      </w:r>
    </w:p>
    <w:p w14:paraId="5E16C5A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2465</w:t>
      </w:r>
    </w:p>
    <w:p w14:paraId="2AA93BC9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2467</w:t>
      </w:r>
    </w:p>
    <w:p w14:paraId="396756A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2478</w:t>
      </w:r>
    </w:p>
    <w:p w14:paraId="4C73125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2481</w:t>
      </w:r>
    </w:p>
    <w:p w14:paraId="759361C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2481</w:t>
      </w:r>
    </w:p>
    <w:p w14:paraId="321A144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2481</w:t>
      </w:r>
    </w:p>
    <w:p w14:paraId="2D881E9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2481</w:t>
      </w:r>
    </w:p>
    <w:p w14:paraId="5A0A4EE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2481</w:t>
      </w:r>
    </w:p>
    <w:p w14:paraId="58831CF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2481</w:t>
      </w:r>
    </w:p>
    <w:p w14:paraId="38FBDA8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2482</w:t>
      </w:r>
    </w:p>
    <w:p w14:paraId="30FBEF0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2482</w:t>
      </w:r>
    </w:p>
    <w:p w14:paraId="4C0D7B9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2487</w:t>
      </w:r>
    </w:p>
    <w:p w14:paraId="3C4A40F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2490</w:t>
      </w:r>
    </w:p>
    <w:p w14:paraId="07AB350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2490</w:t>
      </w:r>
    </w:p>
    <w:p w14:paraId="4E1DF33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2490</w:t>
      </w:r>
    </w:p>
    <w:p w14:paraId="6E090648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2490</w:t>
      </w:r>
    </w:p>
    <w:p w14:paraId="6B42EEE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2490</w:t>
      </w:r>
    </w:p>
    <w:p w14:paraId="01D4837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2490</w:t>
      </w:r>
    </w:p>
    <w:p w14:paraId="50C43AD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2491</w:t>
      </w:r>
    </w:p>
    <w:p w14:paraId="1311C59D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2491</w:t>
      </w:r>
    </w:p>
    <w:p w14:paraId="2BD6E66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2493</w:t>
      </w:r>
    </w:p>
    <w:p w14:paraId="6E5223D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2498</w:t>
      </w:r>
    </w:p>
    <w:p w14:paraId="60358C7A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2498</w:t>
      </w:r>
    </w:p>
    <w:p w14:paraId="015B05F5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2498</w:t>
      </w:r>
    </w:p>
    <w:p w14:paraId="1C002F1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2499</w:t>
      </w:r>
    </w:p>
    <w:p w14:paraId="4E1C64B2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2499</w:t>
      </w:r>
    </w:p>
    <w:p w14:paraId="324FDAF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2499</w:t>
      </w:r>
    </w:p>
    <w:p w14:paraId="3C9107A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2499</w:t>
      </w:r>
    </w:p>
    <w:p w14:paraId="22DF9984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2499</w:t>
      </w:r>
    </w:p>
    <w:p w14:paraId="77111C7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2505</w:t>
      </w:r>
    </w:p>
    <w:p w14:paraId="667EE8C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2508</w:t>
      </w:r>
    </w:p>
    <w:p w14:paraId="2DB641B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2508</w:t>
      </w:r>
    </w:p>
    <w:p w14:paraId="4403CE4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2508</w:t>
      </w:r>
    </w:p>
    <w:p w14:paraId="610CD6C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2508</w:t>
      </w:r>
    </w:p>
    <w:p w14:paraId="449956FB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2508</w:t>
      </w:r>
    </w:p>
    <w:p w14:paraId="49AAB339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2509</w:t>
      </w:r>
    </w:p>
    <w:p w14:paraId="34AA7BF5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2509</w:t>
      </w:r>
    </w:p>
    <w:p w14:paraId="0B622F36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2509</w:t>
      </w:r>
    </w:p>
    <w:p w14:paraId="50B9EFDA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2510</w:t>
      </w:r>
    </w:p>
    <w:p w14:paraId="083351BE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2514</w:t>
      </w:r>
    </w:p>
    <w:p w14:paraId="33D3ADCE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2516</w:t>
      </w:r>
    </w:p>
    <w:p w14:paraId="5ABF922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2516</w:t>
      </w:r>
    </w:p>
    <w:p w14:paraId="0255AABF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2516</w:t>
      </w:r>
    </w:p>
    <w:p w14:paraId="2B84220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2516</w:t>
      </w:r>
    </w:p>
    <w:p w14:paraId="071B1D3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2516</w:t>
      </w:r>
    </w:p>
    <w:p w14:paraId="363BFB2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2516</w:t>
      </w:r>
    </w:p>
    <w:p w14:paraId="361EE7E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2517</w:t>
      </w:r>
    </w:p>
    <w:p w14:paraId="5AB34F8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2517</w:t>
      </w:r>
    </w:p>
    <w:p w14:paraId="2BFDBF6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2522</w:t>
      </w:r>
    </w:p>
    <w:p w14:paraId="40A4034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2525</w:t>
      </w:r>
    </w:p>
    <w:p w14:paraId="6F1F354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2525</w:t>
      </w:r>
    </w:p>
    <w:p w14:paraId="1B4BC740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2525</w:t>
      </w:r>
    </w:p>
    <w:p w14:paraId="4527AFC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2525</w:t>
      </w:r>
    </w:p>
    <w:p w14:paraId="1E90253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2525</w:t>
      </w:r>
    </w:p>
    <w:p w14:paraId="1AF15FDE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2525</w:t>
      </w:r>
    </w:p>
    <w:p w14:paraId="38F77ECC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2526</w:t>
      </w:r>
    </w:p>
    <w:p w14:paraId="09C825F7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2526</w:t>
      </w:r>
    </w:p>
    <w:p w14:paraId="5E651DA4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2528</w:t>
      </w:r>
    </w:p>
    <w:p w14:paraId="682EFD2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2530</w:t>
      </w:r>
    </w:p>
    <w:p w14:paraId="6DB2ECE7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2531</w:t>
      </w:r>
    </w:p>
    <w:p w14:paraId="0437400D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2531</w:t>
      </w:r>
    </w:p>
    <w:p w14:paraId="56A0D603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2531</w:t>
      </w:r>
    </w:p>
    <w:p w14:paraId="733F202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2531</w:t>
      </w:r>
    </w:p>
    <w:p w14:paraId="57C09988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2531</w:t>
      </w:r>
    </w:p>
    <w:p w14:paraId="12CEE6E0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2531</w:t>
      </w:r>
    </w:p>
    <w:p w14:paraId="267BEB81" w14:textId="77777777" w:rsidR="001B65BD" w:rsidRDefault="001B65B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2531</w:t>
      </w:r>
    </w:p>
    <w:p w14:paraId="7B067C51" w14:textId="77777777" w:rsidR="001B65BD" w:rsidRDefault="001B65B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2537</w:t>
      </w:r>
    </w:p>
    <w:p w14:paraId="42DC2211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2539</w:t>
      </w:r>
    </w:p>
    <w:p w14:paraId="1213BCB9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34465A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2550</w:t>
      </w:r>
    </w:p>
    <w:p w14:paraId="1A3BB0D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2550</w:t>
      </w:r>
    </w:p>
    <w:p w14:paraId="7EFB10D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2550</w:t>
      </w:r>
    </w:p>
    <w:p w14:paraId="00C152C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2550</w:t>
      </w:r>
    </w:p>
    <w:p w14:paraId="1390A9B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2552</w:t>
      </w:r>
    </w:p>
    <w:p w14:paraId="2FCC28D4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2552</w:t>
      </w:r>
    </w:p>
    <w:p w14:paraId="46470D57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2555</w:t>
      </w:r>
    </w:p>
    <w:p w14:paraId="2ED7AD44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2555</w:t>
      </w:r>
    </w:p>
    <w:p w14:paraId="231EE60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2555</w:t>
      </w:r>
    </w:p>
    <w:p w14:paraId="736AF8E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2556</w:t>
      </w:r>
    </w:p>
    <w:p w14:paraId="69DB7A6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2557</w:t>
      </w:r>
    </w:p>
    <w:p w14:paraId="23F39C2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2568</w:t>
      </w:r>
    </w:p>
    <w:p w14:paraId="53BA831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2568</w:t>
      </w:r>
    </w:p>
    <w:p w14:paraId="3544246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2569</w:t>
      </w:r>
    </w:p>
    <w:p w14:paraId="1234965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2577</w:t>
      </w:r>
    </w:p>
    <w:p w14:paraId="0677B60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2578</w:t>
      </w:r>
    </w:p>
    <w:p w14:paraId="398E4BF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2579</w:t>
      </w:r>
    </w:p>
    <w:p w14:paraId="2305D38C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2586</w:t>
      </w:r>
    </w:p>
    <w:p w14:paraId="319162E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2586</w:t>
      </w:r>
    </w:p>
    <w:p w14:paraId="318BDE82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2587</w:t>
      </w:r>
    </w:p>
    <w:p w14:paraId="5DE3E99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2594</w:t>
      </w:r>
    </w:p>
    <w:p w14:paraId="0B85CAFC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2595</w:t>
      </w:r>
    </w:p>
    <w:p w14:paraId="26C8D9B3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2629</w:t>
      </w:r>
    </w:p>
    <w:p w14:paraId="02546BB1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2629</w:t>
      </w:r>
    </w:p>
    <w:p w14:paraId="7BB4199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2629</w:t>
      </w:r>
    </w:p>
    <w:p w14:paraId="4746FA8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2629</w:t>
      </w:r>
    </w:p>
    <w:p w14:paraId="09068FE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2629</w:t>
      </w:r>
    </w:p>
    <w:p w14:paraId="5BCC1A0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2629</w:t>
      </w:r>
    </w:p>
    <w:p w14:paraId="400ED7A8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2630</w:t>
      </w:r>
    </w:p>
    <w:p w14:paraId="1474177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2630</w:t>
      </w:r>
    </w:p>
    <w:p w14:paraId="44B4ABA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2631</w:t>
      </w:r>
    </w:p>
    <w:p w14:paraId="622A492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2631</w:t>
      </w:r>
    </w:p>
    <w:p w14:paraId="0B4590C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2632</w:t>
      </w:r>
    </w:p>
    <w:p w14:paraId="06CFBE78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2634</w:t>
      </w:r>
    </w:p>
    <w:p w14:paraId="6ACAC075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2634</w:t>
      </w:r>
    </w:p>
    <w:p w14:paraId="7F46318D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2634</w:t>
      </w:r>
    </w:p>
    <w:p w14:paraId="42E7E18A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2635</w:t>
      </w:r>
    </w:p>
    <w:p w14:paraId="54C43396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2636</w:t>
      </w:r>
    </w:p>
    <w:p w14:paraId="05FBF42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2636</w:t>
      </w:r>
    </w:p>
    <w:p w14:paraId="2DD192BF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2638</w:t>
      </w:r>
    </w:p>
    <w:p w14:paraId="5BF76D6C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2638</w:t>
      </w:r>
    </w:p>
    <w:p w14:paraId="3E2D9F6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2638</w:t>
      </w:r>
    </w:p>
    <w:p w14:paraId="7748093A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2639</w:t>
      </w:r>
    </w:p>
    <w:p w14:paraId="2196F0B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2639</w:t>
      </w:r>
    </w:p>
    <w:p w14:paraId="369DF6B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2640</w:t>
      </w:r>
    </w:p>
    <w:p w14:paraId="650FDBC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2640</w:t>
      </w:r>
    </w:p>
    <w:p w14:paraId="2C6FF5D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2641</w:t>
      </w:r>
    </w:p>
    <w:p w14:paraId="5E3796B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2641</w:t>
      </w:r>
    </w:p>
    <w:p w14:paraId="159EDC1B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2641</w:t>
      </w:r>
    </w:p>
    <w:p w14:paraId="0A6EAC90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F (normative): UTRAN Generic procedures</w:t>
      </w:r>
      <w:r>
        <w:rPr>
          <w:noProof/>
        </w:rPr>
        <w:tab/>
        <w:t>2643</w:t>
      </w:r>
    </w:p>
    <w:p w14:paraId="52DEBEFE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2643</w:t>
      </w:r>
    </w:p>
    <w:p w14:paraId="4651F655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2643</w:t>
      </w:r>
    </w:p>
    <w:p w14:paraId="5163EF79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2643</w:t>
      </w:r>
    </w:p>
    <w:p w14:paraId="01E6D193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2643</w:t>
      </w:r>
    </w:p>
    <w:p w14:paraId="0F029500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2644</w:t>
      </w:r>
    </w:p>
    <w:p w14:paraId="711AD500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2644</w:t>
      </w:r>
    </w:p>
    <w:p w14:paraId="2D6A5417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2644</w:t>
      </w:r>
    </w:p>
    <w:p w14:paraId="6328D031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2644</w:t>
      </w:r>
    </w:p>
    <w:p w14:paraId="2FC7DFD6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2645</w:t>
      </w:r>
    </w:p>
    <w:p w14:paraId="21E2EE2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2645</w:t>
      </w:r>
    </w:p>
    <w:p w14:paraId="19D65C94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2645</w:t>
      </w:r>
    </w:p>
    <w:p w14:paraId="4FAA6584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2645</w:t>
      </w:r>
    </w:p>
    <w:p w14:paraId="57056B4B" w14:textId="77777777" w:rsidR="001B65BD" w:rsidRDefault="001B65B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2645</w:t>
      </w:r>
    </w:p>
    <w:p w14:paraId="05F1FD22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2646</w:t>
      </w:r>
    </w:p>
    <w:p w14:paraId="2F88AF82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2646</w:t>
      </w:r>
    </w:p>
    <w:p w14:paraId="29C1E3DF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2646</w:t>
      </w:r>
    </w:p>
    <w:p w14:paraId="0E4FAD18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2647</w:t>
      </w:r>
    </w:p>
    <w:p w14:paraId="21B02559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2647</w:t>
      </w:r>
    </w:p>
    <w:p w14:paraId="7D958093" w14:textId="77777777" w:rsidR="001B65BD" w:rsidRDefault="001B65B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2647</w:t>
      </w:r>
    </w:p>
    <w:p w14:paraId="6B727EE9" w14:textId="77777777" w:rsidR="001B65BD" w:rsidRDefault="001B65B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2649</w:t>
      </w:r>
    </w:p>
    <w:p w14:paraId="0089EFC7" w14:textId="227BA60F" w:rsidR="00080512" w:rsidRPr="00FD74E9" w:rsidRDefault="00C567A1">
      <w:r>
        <w:rPr>
          <w:noProof/>
          <w:sz w:val="22"/>
        </w:rPr>
        <w:fldChar w:fldCharType="end"/>
      </w:r>
    </w:p>
    <w:p w14:paraId="5F62B98F" w14:textId="7924B448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14345A">
        <w:instrText>i40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14345A">
        <w:instrText>i40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14345A">
        <w:instrText>i40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14345A">
        <w:instrText>i40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14345A">
        <w:instrText>i40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A1F60" w14:textId="77777777" w:rsidR="00F92A1A" w:rsidRDefault="00F92A1A">
      <w:r>
        <w:separator/>
      </w:r>
    </w:p>
  </w:endnote>
  <w:endnote w:type="continuationSeparator" w:id="0">
    <w:p w14:paraId="5841AAE9" w14:textId="77777777" w:rsidR="00F92A1A" w:rsidRDefault="00F9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A6F5" w14:textId="77777777" w:rsidR="00F92A1A" w:rsidRDefault="00F92A1A">
      <w:r>
        <w:separator/>
      </w:r>
    </w:p>
  </w:footnote>
  <w:footnote w:type="continuationSeparator" w:id="0">
    <w:p w14:paraId="5D576D9B" w14:textId="77777777" w:rsidR="00F92A1A" w:rsidRDefault="00F92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8CA9707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045AFC">
      <w:t>8</w:t>
    </w:r>
  </w:p>
  <w:p w14:paraId="55E85680" w14:textId="3408E46C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045AFC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14345A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C10D44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14345A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345A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B65BD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87E34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0539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848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16DDB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3C05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61BA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B5E4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983"/>
    <w:rsid w:val="008B0F6A"/>
    <w:rsid w:val="008B0F6B"/>
    <w:rsid w:val="008B2D51"/>
    <w:rsid w:val="008B4169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36B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541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0F68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1F81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2A1A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1321</TotalTime>
  <Pages>51</Pages>
  <Words>17538</Words>
  <Characters>99967</Characters>
  <Application>Microsoft Office Word</Application>
  <DocSecurity>0</DocSecurity>
  <Lines>833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117271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6959</cp:lastModifiedBy>
  <cp:revision>55</cp:revision>
  <cp:lastPrinted>2011-10-16T10:32:00Z</cp:lastPrinted>
  <dcterms:created xsi:type="dcterms:W3CDTF">2021-12-20T17:58:00Z</dcterms:created>
  <dcterms:modified xsi:type="dcterms:W3CDTF">2026-01-14T18:24:00Z</dcterms:modified>
</cp:coreProperties>
</file>