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75pt;height:293.25pt" o:ole="">
            <v:imagedata r:id="rId7" o:title="" croptop="9588f" cropbottom="8859f" cropleft="5352f" cropright="8301f"/>
          </v:shape>
          <o:OLEObject Type="Embed" ProgID="PowerPoint.Show.8" ShapeID="_x0000_i1025" DrawAspect="Content" ObjectID="_1829740736"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Common search Space Aggregation: CS_Agr</w:t>
      </w:r>
      <w:r w:rsidR="005D2765" w:rsidRPr="00FC7496">
        <w:t>.</w:t>
      </w:r>
    </w:p>
    <w:p w14:paraId="7CC05DA3" w14:textId="77777777" w:rsidR="00F51464" w:rsidRPr="00FC7496" w:rsidRDefault="00276DAA" w:rsidP="00276DAA">
      <w:pPr>
        <w:pStyle w:val="B1"/>
      </w:pPr>
      <w:r w:rsidRPr="00FC7496">
        <w:t>-</w:t>
      </w:r>
      <w:r w:rsidRPr="00FC7496">
        <w:tab/>
      </w:r>
      <w:r w:rsidR="00F51464" w:rsidRPr="00FC7496">
        <w:t>UE-Specific Search Space Aggregation: UE_Agr</w:t>
      </w:r>
      <w:r w:rsidR="005D2765" w:rsidRPr="00FC7496">
        <w:t>.</w:t>
      </w:r>
    </w:p>
    <w:p w14:paraId="7AD53E82" w14:textId="77777777" w:rsidR="00F51464" w:rsidRPr="00FC7496" w:rsidRDefault="00276DAA" w:rsidP="00276DAA">
      <w:pPr>
        <w:pStyle w:val="B1"/>
      </w:pPr>
      <w:r w:rsidRPr="00FC7496">
        <w:t>-</w:t>
      </w:r>
      <w:r w:rsidRPr="00FC7496">
        <w:tab/>
      </w:r>
      <w:r w:rsidR="00F51464" w:rsidRPr="00FC7496">
        <w:t>Total number of CCEs available in a subframe: Max_CCE</w:t>
      </w:r>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eIMTA-RNTI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CS_Agr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eIMTA-RNTI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eIMTA-RNTI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2*CS_Agr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2*CS_Agr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*CS_Agr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eIMTA-RNTI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w:t>
      </w:r>
      <w:r w:rsidR="00776F7D" w:rsidRPr="00FC7496">
        <w:rPr>
          <w:bCs/>
        </w:rPr>
        <w:t xml:space="preserve">and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eIMTA-RNTI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r w:rsidRPr="00FC7496">
        <w:t>M</w:t>
      </w:r>
      <w:r w:rsidR="00F27D5E" w:rsidRPr="00FC7496">
        <w:t>H</w:t>
      </w:r>
      <w:r w:rsidRPr="00FC7496">
        <w:t>z. This give Max_CCE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r w:rsidRPr="00FC7496">
              <w:t>tsc_C_RNTI_Def</w:t>
            </w:r>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r w:rsidRPr="00FC7496">
              <w:t>CCE_St_Ind'</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r w:rsidRPr="00FC7496">
              <w:t>CCE_St_Ind'</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r w:rsidRPr="00FC7496">
              <w:t>CCE_St_Ind'</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r w:rsidRPr="00FC7496">
              <w:t>CCE_St_Ind'</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r w:rsidRPr="00FC7496">
              <w:t>CCE_St_Ind'</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r w:rsidRPr="00FC7496">
              <w:t>CCE_St_Ind'</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r w:rsidRPr="00FC7496">
              <w:t>CCE_St_Ind'</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r w:rsidRPr="00FC7496">
              <w:t>CCE_St_Ind'</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r w:rsidRPr="00FC7496">
              <w:t>CCE_St_Ind'</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r w:rsidRPr="00FC7496">
              <w:t>CCE_St_Ind'</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r w:rsidRPr="00FC7496">
              <w:t>CCE_St_Ind'</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r w:rsidRPr="00FC7496">
              <w:t>CCE_St_Ind'</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r w:rsidRPr="00FC7496">
              <w:t>CCE_St_Ind'</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r w:rsidRPr="00FC7496">
              <w:t>CCE_St_Ind'</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r w:rsidRPr="00FC7496">
              <w:t>CCE_St_Ind'</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r w:rsidRPr="00FC7496">
              <w:t>CCE_St_Ind'</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r w:rsidRPr="00FC7496">
              <w:t>CCE_St_Ind'</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r w:rsidRPr="00FC7496">
              <w:t>CCE_St_Ind'</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r w:rsidRPr="00FC7496">
              <w:t>CCE_St_Ind'</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r w:rsidRPr="00FC7496">
              <w:t>CCE_St_Ind'</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Table 7.1.1.1-1a gives the CCE resources utilized for m' and m'' for default values of common search space aggregation level =4, UE-specific search space aggregation L=2 resulting in 6 PDCCH candidates m=0..5 and channel Bandwidth of 5 MHz and CFI=2, suitable for eMBMS test cases. This give Max_CCE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r w:rsidRPr="00FC7496">
              <w:t>tsc_C_RNTI_Def</w:t>
            </w:r>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r w:rsidRPr="00FC7496">
              <w:t>CCE_St_Ind'</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r w:rsidRPr="00FC7496">
              <w:t>CCE_St_Ind''</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r w:rsidRPr="00FC7496">
              <w:t>CCE_St_Ind'</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r w:rsidRPr="00FC7496">
              <w:t>CCE_St_Ind''</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r w:rsidRPr="00FC7496">
              <w:t>CCE_St_Ind'</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r w:rsidRPr="00FC7496">
              <w:t>CCE_St_Ind''</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Max_CCE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r w:rsidRPr="00FC7496">
              <w:t>tsc_C_RNTI_Def</w:t>
            </w:r>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r w:rsidRPr="00FC7496">
              <w:t>CCE_St_Ind'</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r w:rsidRPr="00FC7496">
              <w:t>CCE_St_Ind''</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r w:rsidRPr="00FC7496">
              <w:t>CCE_St_Ind'</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r w:rsidRPr="00FC7496">
              <w:t>CCE_St_Ind''</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r w:rsidRPr="00FC7496">
              <w:t>CCE_St_Ind'</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r w:rsidRPr="00FC7496">
              <w:t>CCE_St_Ind''</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r w:rsidRPr="00FC7496">
              <w:t>CCE_St_Ind'</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r w:rsidRPr="00FC7496">
              <w:t>CCE_St_Ind''</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r w:rsidRPr="00FC7496">
              <w:t>CCE_St_Ind'</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r w:rsidRPr="00FC7496">
              <w:t>CCE_St_Ind''</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r w:rsidRPr="00FC7496">
              <w:t>CCE_St_Ind'</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r w:rsidRPr="00FC7496">
              <w:t>CCE_St_Ind''</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r w:rsidRPr="00FC7496">
              <w:t>CCE_St_Ind'</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r w:rsidRPr="00FC7496">
              <w:t>CCE_St_Ind''</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r w:rsidRPr="00FC7496">
              <w:t>CCE_St_Ind'</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r w:rsidRPr="00FC7496">
              <w:t>CCE_St_Ind''</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r w:rsidRPr="00FC7496">
              <w:t>CCE_St_Ind'</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r w:rsidRPr="00FC7496">
              <w:t>CCE_St_Ind''</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r w:rsidRPr="00FC7496">
              <w:t>CCE_St_Ind'</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r w:rsidRPr="00FC7496">
              <w:t>CCE_St_Ind''</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r w:rsidRPr="00FC7496">
              <w:t>tsc_C_RNTI_Def</w:t>
            </w:r>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r w:rsidRPr="00FC7496">
              <w:t>CCE_St_Ind'</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r w:rsidRPr="00FC7496">
              <w:t>CCE_St_Ind''</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r w:rsidRPr="00FC7496">
              <w:t>tsc_C_RNTI_Def</w:t>
            </w:r>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r w:rsidRPr="00FC7496">
              <w:t>CCE_St_Ind'</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r w:rsidRPr="00FC7496">
              <w:t>CCE_St_Ind''</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r w:rsidRPr="00FC7496">
              <w:rPr>
                <w:rFonts w:cs="Arial"/>
                <w:szCs w:val="18"/>
              </w:rPr>
              <w:t>CCE_St_Ind''</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66573AB5" w14:textId="77777777" w:rsidR="00D8142B" w:rsidRDefault="00D8142B" w:rsidP="00D8142B"/>
    <w:p w14:paraId="2A898870" w14:textId="77777777" w:rsidR="00D8142B" w:rsidRPr="00FC7496" w:rsidRDefault="00D8142B" w:rsidP="00D8142B">
      <w:r w:rsidRPr="00FC7496">
        <w:t>Table 7.1.1.1-</w:t>
      </w:r>
      <w:r>
        <w:t>5</w:t>
      </w:r>
      <w:r w:rsidRPr="00FC7496">
        <w:t xml:space="preserve"> gives the CCE resources utilized for m' and m'' for default values of common search space aggregation </w:t>
      </w:r>
      <w:r w:rsidRPr="00776AB7">
        <w:t>level =4</w:t>
      </w:r>
      <w:r w:rsidRPr="00FC7496">
        <w:t>, UE-specific search space aggregation L=2 resulting in 6 PDCCH candidates m=0..</w:t>
      </w:r>
      <w:r>
        <w:t>5</w:t>
      </w:r>
      <w:r w:rsidRPr="00FC7496">
        <w:t xml:space="preserve"> and channel Bandwidth of </w:t>
      </w:r>
      <w:r>
        <w:t>3</w:t>
      </w:r>
      <w:r w:rsidRPr="00FC7496">
        <w:t> MHz. This give Max_CCE =</w:t>
      </w:r>
      <w:r>
        <w:t>12</w:t>
      </w:r>
      <w:r w:rsidRPr="00FC7496">
        <w:t xml:space="preserve"> for FDD. The table also gives the corresponding CCE start indices of PDCCH candidates for m' and m''.</w:t>
      </w:r>
    </w:p>
    <w:p w14:paraId="7943F1CC" w14:textId="77777777" w:rsidR="00D8142B" w:rsidRPr="00FC7496" w:rsidRDefault="00D8142B" w:rsidP="00D8142B">
      <w:pPr>
        <w:pStyle w:val="TH"/>
      </w:pPr>
      <w:r w:rsidRPr="00FC7496">
        <w:lastRenderedPageBreak/>
        <w:t>Table 7.1.1.1-</w:t>
      </w:r>
      <w:r>
        <w:t>5</w:t>
      </w:r>
      <w:r w:rsidRPr="00FC7496">
        <w:t>: CCE Start indices</w:t>
      </w:r>
      <w:r>
        <w:t xml:space="preserve"> </w:t>
      </w:r>
      <w:r w:rsidRPr="00FC7496">
        <w:t>(m' &amp; m'') to be used for various C-RNTIs (</w:t>
      </w:r>
      <w:r>
        <w:t>3</w:t>
      </w:r>
      <w:r w:rsidRPr="00FC7496">
        <w:t xml:space="preserve">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D8142B" w:rsidRPr="00FC7496" w14:paraId="169803C4" w14:textId="77777777" w:rsidTr="007577DE">
        <w:trPr>
          <w:jc w:val="center"/>
        </w:trPr>
        <w:tc>
          <w:tcPr>
            <w:tcW w:w="1809" w:type="dxa"/>
          </w:tcPr>
          <w:p w14:paraId="3EA01965" w14:textId="77777777" w:rsidR="00D8142B" w:rsidRPr="00FC7496" w:rsidRDefault="00D8142B" w:rsidP="007577DE">
            <w:pPr>
              <w:pStyle w:val="TAH"/>
            </w:pPr>
            <w:r w:rsidRPr="00FC7496">
              <w:t>C-RNTI</w:t>
            </w:r>
          </w:p>
        </w:tc>
        <w:tc>
          <w:tcPr>
            <w:tcW w:w="993" w:type="dxa"/>
          </w:tcPr>
          <w:p w14:paraId="1EFAFBF4" w14:textId="77777777" w:rsidR="00D8142B" w:rsidRPr="00FC7496" w:rsidRDefault="00D8142B" w:rsidP="007577DE">
            <w:pPr>
              <w:pStyle w:val="TAH"/>
            </w:pPr>
            <w:r w:rsidRPr="00FC7496">
              <w:t>Value</w:t>
            </w:r>
          </w:p>
        </w:tc>
        <w:tc>
          <w:tcPr>
            <w:tcW w:w="1417" w:type="dxa"/>
          </w:tcPr>
          <w:p w14:paraId="1DA08554" w14:textId="77777777" w:rsidR="00D8142B" w:rsidRPr="00FC7496" w:rsidRDefault="00D8142B" w:rsidP="007577DE">
            <w:pPr>
              <w:pStyle w:val="TAH"/>
            </w:pPr>
          </w:p>
        </w:tc>
        <w:tc>
          <w:tcPr>
            <w:tcW w:w="567" w:type="dxa"/>
          </w:tcPr>
          <w:p w14:paraId="32279825" w14:textId="77777777" w:rsidR="00D8142B" w:rsidRPr="00FC7496" w:rsidRDefault="00D8142B" w:rsidP="007577DE">
            <w:pPr>
              <w:pStyle w:val="TAH"/>
            </w:pPr>
            <w:r w:rsidRPr="00FC7496">
              <w:t>SF0</w:t>
            </w:r>
          </w:p>
        </w:tc>
        <w:tc>
          <w:tcPr>
            <w:tcW w:w="567" w:type="dxa"/>
          </w:tcPr>
          <w:p w14:paraId="340498DC" w14:textId="77777777" w:rsidR="00D8142B" w:rsidRPr="00FC7496" w:rsidRDefault="00D8142B" w:rsidP="007577DE">
            <w:pPr>
              <w:pStyle w:val="TAH"/>
            </w:pPr>
            <w:r w:rsidRPr="00FC7496">
              <w:t>SF1</w:t>
            </w:r>
          </w:p>
        </w:tc>
        <w:tc>
          <w:tcPr>
            <w:tcW w:w="567" w:type="dxa"/>
          </w:tcPr>
          <w:p w14:paraId="2F690C76" w14:textId="77777777" w:rsidR="00D8142B" w:rsidRPr="00FC7496" w:rsidRDefault="00D8142B" w:rsidP="007577DE">
            <w:pPr>
              <w:pStyle w:val="TAH"/>
            </w:pPr>
            <w:r w:rsidRPr="00FC7496">
              <w:t>SF2</w:t>
            </w:r>
          </w:p>
        </w:tc>
        <w:tc>
          <w:tcPr>
            <w:tcW w:w="567" w:type="dxa"/>
          </w:tcPr>
          <w:p w14:paraId="6C0FCADB" w14:textId="77777777" w:rsidR="00D8142B" w:rsidRPr="00FC7496" w:rsidRDefault="00D8142B" w:rsidP="007577DE">
            <w:pPr>
              <w:pStyle w:val="TAH"/>
            </w:pPr>
            <w:r w:rsidRPr="00FC7496">
              <w:t>SF3</w:t>
            </w:r>
          </w:p>
        </w:tc>
        <w:tc>
          <w:tcPr>
            <w:tcW w:w="567" w:type="dxa"/>
          </w:tcPr>
          <w:p w14:paraId="34E6120B" w14:textId="77777777" w:rsidR="00D8142B" w:rsidRPr="00FC7496" w:rsidRDefault="00D8142B" w:rsidP="007577DE">
            <w:pPr>
              <w:pStyle w:val="TAH"/>
            </w:pPr>
            <w:r w:rsidRPr="00FC7496">
              <w:t>SF4</w:t>
            </w:r>
          </w:p>
        </w:tc>
        <w:tc>
          <w:tcPr>
            <w:tcW w:w="567" w:type="dxa"/>
          </w:tcPr>
          <w:p w14:paraId="794F0BC8" w14:textId="77777777" w:rsidR="00D8142B" w:rsidRPr="00FC7496" w:rsidRDefault="00D8142B" w:rsidP="007577DE">
            <w:pPr>
              <w:pStyle w:val="TAH"/>
            </w:pPr>
            <w:r w:rsidRPr="00FC7496">
              <w:t>SF5</w:t>
            </w:r>
          </w:p>
        </w:tc>
        <w:tc>
          <w:tcPr>
            <w:tcW w:w="567" w:type="dxa"/>
          </w:tcPr>
          <w:p w14:paraId="6883E50D" w14:textId="77777777" w:rsidR="00D8142B" w:rsidRPr="00FC7496" w:rsidRDefault="00D8142B" w:rsidP="007577DE">
            <w:pPr>
              <w:pStyle w:val="TAH"/>
            </w:pPr>
            <w:r w:rsidRPr="00FC7496">
              <w:t>SF6</w:t>
            </w:r>
          </w:p>
        </w:tc>
        <w:tc>
          <w:tcPr>
            <w:tcW w:w="567" w:type="dxa"/>
          </w:tcPr>
          <w:p w14:paraId="26F7050E" w14:textId="77777777" w:rsidR="00D8142B" w:rsidRPr="00FC7496" w:rsidRDefault="00D8142B" w:rsidP="007577DE">
            <w:pPr>
              <w:pStyle w:val="TAH"/>
            </w:pPr>
            <w:r w:rsidRPr="00FC7496">
              <w:t>SF7</w:t>
            </w:r>
          </w:p>
        </w:tc>
        <w:tc>
          <w:tcPr>
            <w:tcW w:w="567" w:type="dxa"/>
          </w:tcPr>
          <w:p w14:paraId="6D89C20D" w14:textId="77777777" w:rsidR="00D8142B" w:rsidRPr="00FC7496" w:rsidRDefault="00D8142B" w:rsidP="007577DE">
            <w:pPr>
              <w:pStyle w:val="TAH"/>
            </w:pPr>
            <w:r w:rsidRPr="00FC7496">
              <w:t>SF8</w:t>
            </w:r>
          </w:p>
        </w:tc>
        <w:tc>
          <w:tcPr>
            <w:tcW w:w="567" w:type="dxa"/>
          </w:tcPr>
          <w:p w14:paraId="58E65000" w14:textId="77777777" w:rsidR="00D8142B" w:rsidRPr="00FC7496" w:rsidRDefault="00D8142B" w:rsidP="007577DE">
            <w:pPr>
              <w:pStyle w:val="TAH"/>
            </w:pPr>
            <w:r w:rsidRPr="00FC7496">
              <w:t>SF9</w:t>
            </w:r>
          </w:p>
        </w:tc>
      </w:tr>
      <w:tr w:rsidR="00D8142B" w:rsidRPr="00FC7496" w14:paraId="3115831B" w14:textId="77777777" w:rsidTr="007577DE">
        <w:trPr>
          <w:jc w:val="center"/>
        </w:trPr>
        <w:tc>
          <w:tcPr>
            <w:tcW w:w="1809" w:type="dxa"/>
            <w:vMerge w:val="restart"/>
          </w:tcPr>
          <w:p w14:paraId="60D54207" w14:textId="77777777" w:rsidR="00D8142B" w:rsidRPr="00FC7496" w:rsidRDefault="00D8142B" w:rsidP="007577DE">
            <w:pPr>
              <w:pStyle w:val="TAL"/>
            </w:pPr>
            <w:r w:rsidRPr="00FC7496">
              <w:t>tsc_C_RNTI_Def</w:t>
            </w:r>
          </w:p>
        </w:tc>
        <w:tc>
          <w:tcPr>
            <w:tcW w:w="993" w:type="dxa"/>
            <w:vMerge w:val="restart"/>
          </w:tcPr>
          <w:p w14:paraId="7052FFD9" w14:textId="77777777" w:rsidR="00D8142B" w:rsidRPr="00FC7496" w:rsidRDefault="00D8142B" w:rsidP="007577DE">
            <w:pPr>
              <w:pStyle w:val="TAL"/>
            </w:pPr>
            <w:r w:rsidRPr="00FC7496">
              <w:t>'1001'H</w:t>
            </w:r>
          </w:p>
          <w:p w14:paraId="3B2E2AF5" w14:textId="77777777" w:rsidR="00D8142B" w:rsidRPr="00FC7496" w:rsidRDefault="00D8142B" w:rsidP="007577DE">
            <w:pPr>
              <w:pStyle w:val="TAL"/>
            </w:pPr>
            <w:r w:rsidRPr="00FC7496">
              <w:t>4097</w:t>
            </w:r>
          </w:p>
        </w:tc>
        <w:tc>
          <w:tcPr>
            <w:tcW w:w="1417" w:type="dxa"/>
          </w:tcPr>
          <w:p w14:paraId="7532CE0B" w14:textId="77777777" w:rsidR="00D8142B" w:rsidRPr="00FC7496" w:rsidRDefault="00D8142B" w:rsidP="007577DE">
            <w:pPr>
              <w:pStyle w:val="TAL"/>
            </w:pPr>
            <w:r w:rsidRPr="00FC7496">
              <w:t>m'</w:t>
            </w:r>
          </w:p>
        </w:tc>
        <w:tc>
          <w:tcPr>
            <w:tcW w:w="567" w:type="dxa"/>
            <w:vAlign w:val="bottom"/>
          </w:tcPr>
          <w:p w14:paraId="3917826B"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F3179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9DDCC9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CFE553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417AD5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62C431"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70D6B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8EFAB8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D93C3A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8C53881" w14:textId="77777777" w:rsidR="00D8142B" w:rsidRPr="00FC7496" w:rsidRDefault="00D8142B" w:rsidP="007577DE">
            <w:pPr>
              <w:pStyle w:val="TAC"/>
              <w:rPr>
                <w:rFonts w:cs="Arial"/>
                <w:szCs w:val="18"/>
              </w:rPr>
            </w:pPr>
            <w:r>
              <w:rPr>
                <w:rFonts w:cs="Arial"/>
                <w:szCs w:val="18"/>
              </w:rPr>
              <w:t>1</w:t>
            </w:r>
          </w:p>
        </w:tc>
      </w:tr>
      <w:tr w:rsidR="00D8142B" w:rsidRPr="00FC7496" w14:paraId="39E1C515" w14:textId="77777777" w:rsidTr="007577DE">
        <w:trPr>
          <w:jc w:val="center"/>
        </w:trPr>
        <w:tc>
          <w:tcPr>
            <w:tcW w:w="1809" w:type="dxa"/>
            <w:vMerge/>
          </w:tcPr>
          <w:p w14:paraId="21537F46" w14:textId="77777777" w:rsidR="00D8142B" w:rsidRPr="00FC7496" w:rsidRDefault="00D8142B" w:rsidP="007577DE">
            <w:pPr>
              <w:pStyle w:val="TAL"/>
            </w:pPr>
          </w:p>
        </w:tc>
        <w:tc>
          <w:tcPr>
            <w:tcW w:w="993" w:type="dxa"/>
            <w:vMerge/>
          </w:tcPr>
          <w:p w14:paraId="1B465974" w14:textId="77777777" w:rsidR="00D8142B" w:rsidRPr="00FC7496" w:rsidRDefault="00D8142B" w:rsidP="007577DE">
            <w:pPr>
              <w:pStyle w:val="TAL"/>
            </w:pPr>
          </w:p>
        </w:tc>
        <w:tc>
          <w:tcPr>
            <w:tcW w:w="1417" w:type="dxa"/>
          </w:tcPr>
          <w:p w14:paraId="74E27361" w14:textId="77777777" w:rsidR="00D8142B" w:rsidRPr="00FC7496" w:rsidRDefault="00D8142B" w:rsidP="007577DE">
            <w:pPr>
              <w:pStyle w:val="TAL"/>
            </w:pPr>
            <w:r w:rsidRPr="00FC7496">
              <w:t>CCE_St_Ind'</w:t>
            </w:r>
          </w:p>
        </w:tc>
        <w:tc>
          <w:tcPr>
            <w:tcW w:w="567" w:type="dxa"/>
            <w:vAlign w:val="bottom"/>
          </w:tcPr>
          <w:p w14:paraId="2E7151F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614E3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C0248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9BC3C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B1958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FC27B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F9F94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ADCE84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7C8546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B59AA28" w14:textId="77777777" w:rsidR="00D8142B" w:rsidRPr="00FC7496" w:rsidRDefault="00D8142B" w:rsidP="007577DE">
            <w:pPr>
              <w:pStyle w:val="TAC"/>
              <w:rPr>
                <w:rFonts w:cs="Arial"/>
                <w:szCs w:val="18"/>
              </w:rPr>
            </w:pPr>
            <w:r>
              <w:rPr>
                <w:rFonts w:cs="Arial"/>
                <w:szCs w:val="18"/>
              </w:rPr>
              <w:t>8</w:t>
            </w:r>
          </w:p>
        </w:tc>
      </w:tr>
      <w:tr w:rsidR="00D8142B" w:rsidRPr="00FC7496" w14:paraId="41920F21" w14:textId="77777777" w:rsidTr="007577DE">
        <w:trPr>
          <w:jc w:val="center"/>
        </w:trPr>
        <w:tc>
          <w:tcPr>
            <w:tcW w:w="1809" w:type="dxa"/>
            <w:vMerge/>
          </w:tcPr>
          <w:p w14:paraId="2552768B" w14:textId="77777777" w:rsidR="00D8142B" w:rsidRPr="00FC7496" w:rsidRDefault="00D8142B" w:rsidP="007577DE">
            <w:pPr>
              <w:pStyle w:val="TAL"/>
            </w:pPr>
          </w:p>
        </w:tc>
        <w:tc>
          <w:tcPr>
            <w:tcW w:w="993" w:type="dxa"/>
            <w:vMerge/>
          </w:tcPr>
          <w:p w14:paraId="679A8A03" w14:textId="77777777" w:rsidR="00D8142B" w:rsidRPr="00FC7496" w:rsidRDefault="00D8142B" w:rsidP="007577DE">
            <w:pPr>
              <w:pStyle w:val="TAL"/>
            </w:pPr>
          </w:p>
        </w:tc>
        <w:tc>
          <w:tcPr>
            <w:tcW w:w="1417" w:type="dxa"/>
          </w:tcPr>
          <w:p w14:paraId="2EAD74ED" w14:textId="77777777" w:rsidR="00D8142B" w:rsidRPr="00FC7496" w:rsidRDefault="00D8142B" w:rsidP="007577DE">
            <w:pPr>
              <w:pStyle w:val="TAL"/>
            </w:pPr>
            <w:r w:rsidRPr="00FC7496">
              <w:t>m''</w:t>
            </w:r>
          </w:p>
        </w:tc>
        <w:tc>
          <w:tcPr>
            <w:tcW w:w="567" w:type="dxa"/>
            <w:vAlign w:val="bottom"/>
          </w:tcPr>
          <w:p w14:paraId="4F6B67C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7972F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C3D667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A90EE8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51B57D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50649D8"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D4BC2C7"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E7C27E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C14B4EC"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16D84F1" w14:textId="77777777" w:rsidR="00D8142B" w:rsidRPr="00FC7496" w:rsidRDefault="00D8142B" w:rsidP="007577DE">
            <w:pPr>
              <w:pStyle w:val="TAC"/>
              <w:rPr>
                <w:rFonts w:cs="Arial"/>
                <w:szCs w:val="18"/>
              </w:rPr>
            </w:pPr>
            <w:r>
              <w:rPr>
                <w:rFonts w:cs="Arial"/>
                <w:szCs w:val="18"/>
              </w:rPr>
              <w:t>2</w:t>
            </w:r>
          </w:p>
        </w:tc>
      </w:tr>
      <w:tr w:rsidR="00D8142B" w:rsidRPr="00FC7496" w14:paraId="413E2638" w14:textId="77777777" w:rsidTr="007577DE">
        <w:trPr>
          <w:jc w:val="center"/>
        </w:trPr>
        <w:tc>
          <w:tcPr>
            <w:tcW w:w="1809" w:type="dxa"/>
            <w:vMerge/>
          </w:tcPr>
          <w:p w14:paraId="1B5B4F50" w14:textId="77777777" w:rsidR="00D8142B" w:rsidRPr="00FC7496" w:rsidRDefault="00D8142B" w:rsidP="007577DE">
            <w:pPr>
              <w:pStyle w:val="TAL"/>
            </w:pPr>
          </w:p>
        </w:tc>
        <w:tc>
          <w:tcPr>
            <w:tcW w:w="993" w:type="dxa"/>
            <w:vMerge/>
          </w:tcPr>
          <w:p w14:paraId="18FE803D" w14:textId="77777777" w:rsidR="00D8142B" w:rsidRPr="00FC7496" w:rsidRDefault="00D8142B" w:rsidP="007577DE">
            <w:pPr>
              <w:pStyle w:val="TAL"/>
            </w:pPr>
          </w:p>
        </w:tc>
        <w:tc>
          <w:tcPr>
            <w:tcW w:w="1417" w:type="dxa"/>
          </w:tcPr>
          <w:p w14:paraId="768A6545" w14:textId="77777777" w:rsidR="00D8142B" w:rsidRPr="00FC7496" w:rsidRDefault="00D8142B" w:rsidP="007577DE">
            <w:pPr>
              <w:pStyle w:val="TAL"/>
            </w:pPr>
            <w:r w:rsidRPr="00FC7496">
              <w:t>CCE_St_Ind''</w:t>
            </w:r>
          </w:p>
        </w:tc>
        <w:tc>
          <w:tcPr>
            <w:tcW w:w="567" w:type="dxa"/>
            <w:vAlign w:val="bottom"/>
          </w:tcPr>
          <w:p w14:paraId="365C02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2D2FAF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F24E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4C18CE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04872E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66C1B9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6A973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037F76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E1A8C1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7C7917" w14:textId="77777777" w:rsidR="00D8142B" w:rsidRPr="00FC7496" w:rsidRDefault="00D8142B" w:rsidP="007577DE">
            <w:pPr>
              <w:pStyle w:val="TAC"/>
              <w:rPr>
                <w:rFonts w:cs="Arial"/>
                <w:szCs w:val="18"/>
              </w:rPr>
            </w:pPr>
            <w:r>
              <w:rPr>
                <w:rFonts w:cs="Arial"/>
                <w:szCs w:val="18"/>
              </w:rPr>
              <w:t>10</w:t>
            </w:r>
          </w:p>
        </w:tc>
      </w:tr>
      <w:tr w:rsidR="00D8142B" w:rsidRPr="00FC7496" w14:paraId="28B4934D" w14:textId="77777777" w:rsidTr="007577DE">
        <w:trPr>
          <w:jc w:val="center"/>
        </w:trPr>
        <w:tc>
          <w:tcPr>
            <w:tcW w:w="1809" w:type="dxa"/>
            <w:vMerge w:val="restart"/>
          </w:tcPr>
          <w:p w14:paraId="084D1B66" w14:textId="77777777" w:rsidR="00D8142B" w:rsidRPr="00FC7496" w:rsidRDefault="00D8142B" w:rsidP="007577DE">
            <w:pPr>
              <w:pStyle w:val="TAL"/>
            </w:pPr>
            <w:r w:rsidRPr="00FC7496">
              <w:t>tsc_C_RNTI_Def2</w:t>
            </w:r>
          </w:p>
        </w:tc>
        <w:tc>
          <w:tcPr>
            <w:tcW w:w="993" w:type="dxa"/>
            <w:vMerge w:val="restart"/>
          </w:tcPr>
          <w:p w14:paraId="1120BE7F" w14:textId="77777777" w:rsidR="00D8142B" w:rsidRPr="00FC7496" w:rsidRDefault="00D8142B" w:rsidP="007577DE">
            <w:pPr>
              <w:pStyle w:val="TAL"/>
            </w:pPr>
            <w:r w:rsidRPr="00FC7496">
              <w:t>'1034'H</w:t>
            </w:r>
          </w:p>
          <w:p w14:paraId="3038C895" w14:textId="77777777" w:rsidR="00D8142B" w:rsidRPr="00FC7496" w:rsidRDefault="00D8142B" w:rsidP="007577DE">
            <w:pPr>
              <w:pStyle w:val="TAL"/>
            </w:pPr>
            <w:r w:rsidRPr="00FC7496">
              <w:t>4148</w:t>
            </w:r>
          </w:p>
        </w:tc>
        <w:tc>
          <w:tcPr>
            <w:tcW w:w="1417" w:type="dxa"/>
          </w:tcPr>
          <w:p w14:paraId="0D73C9AF" w14:textId="77777777" w:rsidR="00D8142B" w:rsidRPr="00FC7496" w:rsidRDefault="00D8142B" w:rsidP="007577DE">
            <w:pPr>
              <w:pStyle w:val="TAL"/>
            </w:pPr>
            <w:r w:rsidRPr="00FC7496">
              <w:t>m'</w:t>
            </w:r>
          </w:p>
        </w:tc>
        <w:tc>
          <w:tcPr>
            <w:tcW w:w="567" w:type="dxa"/>
            <w:vAlign w:val="bottom"/>
          </w:tcPr>
          <w:p w14:paraId="2E0CF1F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1ABCE8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71EC83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F2CDA6" w14:textId="77777777" w:rsidR="00D8142B" w:rsidRPr="00DB7A1D" w:rsidRDefault="00D8142B" w:rsidP="007577DE">
            <w:pPr>
              <w:pStyle w:val="TAC"/>
              <w:rPr>
                <w:rFonts w:cs="Arial"/>
                <w:szCs w:val="18"/>
              </w:rPr>
            </w:pPr>
            <w:r w:rsidRPr="00DB7A1D">
              <w:rPr>
                <w:rFonts w:cs="Arial"/>
                <w:szCs w:val="18"/>
              </w:rPr>
              <w:t>0</w:t>
            </w:r>
          </w:p>
        </w:tc>
        <w:tc>
          <w:tcPr>
            <w:tcW w:w="567" w:type="dxa"/>
            <w:vAlign w:val="bottom"/>
          </w:tcPr>
          <w:p w14:paraId="67C84F04"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A8C341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FB6C51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1B518A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B7F385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AA28AD2" w14:textId="77777777" w:rsidR="00D8142B" w:rsidRPr="00FC7496" w:rsidRDefault="00D8142B" w:rsidP="007577DE">
            <w:pPr>
              <w:pStyle w:val="TAC"/>
              <w:rPr>
                <w:rFonts w:cs="Arial"/>
                <w:szCs w:val="18"/>
              </w:rPr>
            </w:pPr>
            <w:r>
              <w:rPr>
                <w:rFonts w:cs="Arial"/>
                <w:szCs w:val="18"/>
              </w:rPr>
              <w:t>0</w:t>
            </w:r>
          </w:p>
        </w:tc>
      </w:tr>
      <w:tr w:rsidR="00D8142B" w:rsidRPr="00FC7496" w14:paraId="00769D22" w14:textId="77777777" w:rsidTr="007577DE">
        <w:trPr>
          <w:jc w:val="center"/>
        </w:trPr>
        <w:tc>
          <w:tcPr>
            <w:tcW w:w="1809" w:type="dxa"/>
            <w:vMerge/>
          </w:tcPr>
          <w:p w14:paraId="3283B1DD" w14:textId="77777777" w:rsidR="00D8142B" w:rsidRPr="00FC7496" w:rsidRDefault="00D8142B" w:rsidP="007577DE">
            <w:pPr>
              <w:pStyle w:val="TAL"/>
            </w:pPr>
          </w:p>
        </w:tc>
        <w:tc>
          <w:tcPr>
            <w:tcW w:w="993" w:type="dxa"/>
            <w:vMerge/>
          </w:tcPr>
          <w:p w14:paraId="014B2A4E" w14:textId="77777777" w:rsidR="00D8142B" w:rsidRPr="00FC7496" w:rsidRDefault="00D8142B" w:rsidP="007577DE">
            <w:pPr>
              <w:pStyle w:val="TAL"/>
            </w:pPr>
          </w:p>
        </w:tc>
        <w:tc>
          <w:tcPr>
            <w:tcW w:w="1417" w:type="dxa"/>
          </w:tcPr>
          <w:p w14:paraId="3BA29C99" w14:textId="77777777" w:rsidR="00D8142B" w:rsidRPr="00FC7496" w:rsidRDefault="00D8142B" w:rsidP="007577DE">
            <w:pPr>
              <w:pStyle w:val="TAL"/>
            </w:pPr>
            <w:r w:rsidRPr="00FC7496">
              <w:t>CCE_St_Ind'</w:t>
            </w:r>
          </w:p>
        </w:tc>
        <w:tc>
          <w:tcPr>
            <w:tcW w:w="567" w:type="dxa"/>
            <w:vAlign w:val="bottom"/>
          </w:tcPr>
          <w:p w14:paraId="685E5E2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4E781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623BE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BA22C66" w14:textId="77777777" w:rsidR="00D8142B" w:rsidRPr="00DB7A1D" w:rsidRDefault="00D8142B" w:rsidP="007577DE">
            <w:pPr>
              <w:pStyle w:val="TAC"/>
              <w:rPr>
                <w:rFonts w:cs="Arial"/>
                <w:szCs w:val="18"/>
              </w:rPr>
            </w:pPr>
            <w:r w:rsidRPr="00DB7A1D">
              <w:rPr>
                <w:rFonts w:cs="Arial"/>
                <w:szCs w:val="18"/>
              </w:rPr>
              <w:t>10</w:t>
            </w:r>
          </w:p>
        </w:tc>
        <w:tc>
          <w:tcPr>
            <w:tcW w:w="567" w:type="dxa"/>
            <w:vAlign w:val="bottom"/>
          </w:tcPr>
          <w:p w14:paraId="378E001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DA69E0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08DE9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50FAB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CAFE5F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3175077" w14:textId="77777777" w:rsidR="00D8142B" w:rsidRPr="00FC7496" w:rsidRDefault="00D8142B" w:rsidP="007577DE">
            <w:pPr>
              <w:pStyle w:val="TAC"/>
              <w:rPr>
                <w:rFonts w:cs="Arial"/>
                <w:szCs w:val="18"/>
              </w:rPr>
            </w:pPr>
            <w:r>
              <w:rPr>
                <w:rFonts w:cs="Arial"/>
                <w:szCs w:val="18"/>
              </w:rPr>
              <w:t>8</w:t>
            </w:r>
          </w:p>
        </w:tc>
      </w:tr>
      <w:tr w:rsidR="00D8142B" w:rsidRPr="00FC7496" w14:paraId="2CB35FDC" w14:textId="77777777" w:rsidTr="007577DE">
        <w:trPr>
          <w:jc w:val="center"/>
        </w:trPr>
        <w:tc>
          <w:tcPr>
            <w:tcW w:w="1809" w:type="dxa"/>
            <w:vMerge/>
          </w:tcPr>
          <w:p w14:paraId="6176C1CB" w14:textId="77777777" w:rsidR="00D8142B" w:rsidRPr="00FC7496" w:rsidRDefault="00D8142B" w:rsidP="007577DE">
            <w:pPr>
              <w:pStyle w:val="TAL"/>
            </w:pPr>
          </w:p>
        </w:tc>
        <w:tc>
          <w:tcPr>
            <w:tcW w:w="993" w:type="dxa"/>
            <w:vMerge/>
          </w:tcPr>
          <w:p w14:paraId="23F57B8A" w14:textId="77777777" w:rsidR="00D8142B" w:rsidRPr="00FC7496" w:rsidRDefault="00D8142B" w:rsidP="007577DE">
            <w:pPr>
              <w:pStyle w:val="TAL"/>
            </w:pPr>
          </w:p>
        </w:tc>
        <w:tc>
          <w:tcPr>
            <w:tcW w:w="1417" w:type="dxa"/>
          </w:tcPr>
          <w:p w14:paraId="1B912691" w14:textId="77777777" w:rsidR="00D8142B" w:rsidRPr="00FC7496" w:rsidRDefault="00D8142B" w:rsidP="007577DE">
            <w:pPr>
              <w:pStyle w:val="TAL"/>
            </w:pPr>
            <w:r w:rsidRPr="00FC7496">
              <w:t>m''</w:t>
            </w:r>
          </w:p>
        </w:tc>
        <w:tc>
          <w:tcPr>
            <w:tcW w:w="567" w:type="dxa"/>
            <w:vAlign w:val="bottom"/>
          </w:tcPr>
          <w:p w14:paraId="2A813C7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AF8F55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BE83A0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708212D" w14:textId="77777777" w:rsidR="00D8142B" w:rsidRPr="00DB7A1D" w:rsidRDefault="00D8142B" w:rsidP="007577DE">
            <w:pPr>
              <w:pStyle w:val="TAC"/>
              <w:rPr>
                <w:rFonts w:cs="Arial"/>
                <w:szCs w:val="18"/>
              </w:rPr>
            </w:pPr>
            <w:r w:rsidRPr="00DB7A1D">
              <w:rPr>
                <w:rFonts w:cs="Arial"/>
                <w:szCs w:val="18"/>
              </w:rPr>
              <w:t>5</w:t>
            </w:r>
          </w:p>
        </w:tc>
        <w:tc>
          <w:tcPr>
            <w:tcW w:w="567" w:type="dxa"/>
            <w:vAlign w:val="bottom"/>
          </w:tcPr>
          <w:p w14:paraId="2DED79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A4854BD"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3E798A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6D8D94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815182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1C4C0D9F" w14:textId="77777777" w:rsidR="00D8142B" w:rsidRPr="00FC7496" w:rsidRDefault="00D8142B" w:rsidP="007577DE">
            <w:pPr>
              <w:pStyle w:val="TAC"/>
              <w:rPr>
                <w:rFonts w:cs="Arial"/>
                <w:szCs w:val="18"/>
              </w:rPr>
            </w:pPr>
            <w:r>
              <w:rPr>
                <w:rFonts w:cs="Arial"/>
                <w:szCs w:val="18"/>
              </w:rPr>
              <w:t>1</w:t>
            </w:r>
          </w:p>
        </w:tc>
      </w:tr>
      <w:tr w:rsidR="00D8142B" w:rsidRPr="00FC7496" w14:paraId="177D17A0" w14:textId="77777777" w:rsidTr="007577DE">
        <w:trPr>
          <w:jc w:val="center"/>
        </w:trPr>
        <w:tc>
          <w:tcPr>
            <w:tcW w:w="1809" w:type="dxa"/>
            <w:vMerge/>
          </w:tcPr>
          <w:p w14:paraId="78713F41" w14:textId="77777777" w:rsidR="00D8142B" w:rsidRPr="00FC7496" w:rsidRDefault="00D8142B" w:rsidP="007577DE">
            <w:pPr>
              <w:pStyle w:val="TAL"/>
            </w:pPr>
          </w:p>
        </w:tc>
        <w:tc>
          <w:tcPr>
            <w:tcW w:w="993" w:type="dxa"/>
            <w:vMerge/>
          </w:tcPr>
          <w:p w14:paraId="2B9493A1" w14:textId="77777777" w:rsidR="00D8142B" w:rsidRPr="00FC7496" w:rsidRDefault="00D8142B" w:rsidP="007577DE">
            <w:pPr>
              <w:pStyle w:val="TAL"/>
            </w:pPr>
          </w:p>
        </w:tc>
        <w:tc>
          <w:tcPr>
            <w:tcW w:w="1417" w:type="dxa"/>
          </w:tcPr>
          <w:p w14:paraId="7DF05A6E" w14:textId="77777777" w:rsidR="00D8142B" w:rsidRPr="00FC7496" w:rsidRDefault="00D8142B" w:rsidP="007577DE">
            <w:pPr>
              <w:pStyle w:val="TAL"/>
            </w:pPr>
            <w:r w:rsidRPr="00FC7496">
              <w:t>CCE_St_Ind''</w:t>
            </w:r>
          </w:p>
        </w:tc>
        <w:tc>
          <w:tcPr>
            <w:tcW w:w="567" w:type="dxa"/>
            <w:vAlign w:val="bottom"/>
          </w:tcPr>
          <w:p w14:paraId="08CA311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C9EE0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0BDAF5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7FBFE1C" w14:textId="77777777" w:rsidR="00D8142B" w:rsidRPr="00DB7A1D" w:rsidRDefault="00D8142B" w:rsidP="007577DE">
            <w:pPr>
              <w:pStyle w:val="TAC"/>
              <w:rPr>
                <w:rFonts w:cs="Arial"/>
                <w:szCs w:val="18"/>
              </w:rPr>
            </w:pPr>
            <w:r w:rsidRPr="00DB7A1D">
              <w:rPr>
                <w:rFonts w:cs="Arial"/>
                <w:szCs w:val="18"/>
              </w:rPr>
              <w:t>8</w:t>
            </w:r>
          </w:p>
        </w:tc>
        <w:tc>
          <w:tcPr>
            <w:tcW w:w="567" w:type="dxa"/>
            <w:vAlign w:val="bottom"/>
          </w:tcPr>
          <w:p w14:paraId="795054C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D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DB764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B54A50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4C02B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4101186" w14:textId="77777777" w:rsidR="00D8142B" w:rsidRPr="00FC7496" w:rsidRDefault="00D8142B" w:rsidP="007577DE">
            <w:pPr>
              <w:pStyle w:val="TAC"/>
              <w:rPr>
                <w:rFonts w:cs="Arial"/>
                <w:szCs w:val="18"/>
              </w:rPr>
            </w:pPr>
            <w:r>
              <w:rPr>
                <w:rFonts w:cs="Arial"/>
                <w:szCs w:val="18"/>
              </w:rPr>
              <w:t>10</w:t>
            </w:r>
          </w:p>
        </w:tc>
      </w:tr>
      <w:tr w:rsidR="00D8142B" w:rsidRPr="00FC7496" w14:paraId="3ED3B915" w14:textId="77777777" w:rsidTr="007577DE">
        <w:trPr>
          <w:jc w:val="center"/>
        </w:trPr>
        <w:tc>
          <w:tcPr>
            <w:tcW w:w="1809" w:type="dxa"/>
            <w:vMerge w:val="restart"/>
          </w:tcPr>
          <w:p w14:paraId="350015B7" w14:textId="77777777" w:rsidR="00D8142B" w:rsidRPr="00FC7496" w:rsidRDefault="00D8142B" w:rsidP="007577DE">
            <w:pPr>
              <w:pStyle w:val="TAL"/>
            </w:pPr>
            <w:r w:rsidRPr="00FC7496">
              <w:t>tsc_C_RNTI_Def3</w:t>
            </w:r>
          </w:p>
        </w:tc>
        <w:tc>
          <w:tcPr>
            <w:tcW w:w="993" w:type="dxa"/>
            <w:vMerge w:val="restart"/>
          </w:tcPr>
          <w:p w14:paraId="5F4DD6FC" w14:textId="77777777" w:rsidR="00D8142B" w:rsidRPr="00FC7496" w:rsidRDefault="00D8142B" w:rsidP="007577DE">
            <w:pPr>
              <w:pStyle w:val="TAL"/>
            </w:pPr>
            <w:r w:rsidRPr="00FC7496">
              <w:t>'1111'H</w:t>
            </w:r>
          </w:p>
          <w:p w14:paraId="483D62A7" w14:textId="77777777" w:rsidR="00D8142B" w:rsidRPr="00FC7496" w:rsidRDefault="00D8142B" w:rsidP="007577DE">
            <w:pPr>
              <w:pStyle w:val="TAL"/>
            </w:pPr>
            <w:r w:rsidRPr="00FC7496">
              <w:t>4369</w:t>
            </w:r>
          </w:p>
        </w:tc>
        <w:tc>
          <w:tcPr>
            <w:tcW w:w="1417" w:type="dxa"/>
          </w:tcPr>
          <w:p w14:paraId="75FE8A17" w14:textId="77777777" w:rsidR="00D8142B" w:rsidRPr="00FC7496" w:rsidRDefault="00D8142B" w:rsidP="007577DE">
            <w:pPr>
              <w:pStyle w:val="TAL"/>
            </w:pPr>
            <w:r w:rsidRPr="00FC7496">
              <w:t>m'</w:t>
            </w:r>
          </w:p>
        </w:tc>
        <w:tc>
          <w:tcPr>
            <w:tcW w:w="567" w:type="dxa"/>
            <w:vAlign w:val="bottom"/>
          </w:tcPr>
          <w:p w14:paraId="4104840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548C05A"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3081A0F"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8DC715D"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BF5D44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0DE6D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0275DE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49B670"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3E8D2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5EF0D09" w14:textId="77777777" w:rsidR="00D8142B" w:rsidRPr="00FC7496" w:rsidRDefault="00D8142B" w:rsidP="007577DE">
            <w:pPr>
              <w:pStyle w:val="TAC"/>
              <w:rPr>
                <w:rFonts w:cs="Arial"/>
                <w:szCs w:val="18"/>
              </w:rPr>
            </w:pPr>
            <w:r>
              <w:rPr>
                <w:rFonts w:cs="Arial"/>
                <w:szCs w:val="18"/>
              </w:rPr>
              <w:t>2</w:t>
            </w:r>
          </w:p>
        </w:tc>
      </w:tr>
      <w:tr w:rsidR="00D8142B" w:rsidRPr="00FC7496" w14:paraId="4C7C9C89" w14:textId="77777777" w:rsidTr="007577DE">
        <w:trPr>
          <w:jc w:val="center"/>
        </w:trPr>
        <w:tc>
          <w:tcPr>
            <w:tcW w:w="1809" w:type="dxa"/>
            <w:vMerge/>
          </w:tcPr>
          <w:p w14:paraId="5B7037EA" w14:textId="77777777" w:rsidR="00D8142B" w:rsidRPr="00FC7496" w:rsidRDefault="00D8142B" w:rsidP="007577DE">
            <w:pPr>
              <w:pStyle w:val="TAL"/>
            </w:pPr>
          </w:p>
        </w:tc>
        <w:tc>
          <w:tcPr>
            <w:tcW w:w="993" w:type="dxa"/>
            <w:vMerge/>
          </w:tcPr>
          <w:p w14:paraId="7B1DEB50" w14:textId="77777777" w:rsidR="00D8142B" w:rsidRPr="00FC7496" w:rsidRDefault="00D8142B" w:rsidP="007577DE">
            <w:pPr>
              <w:pStyle w:val="TAL"/>
            </w:pPr>
          </w:p>
        </w:tc>
        <w:tc>
          <w:tcPr>
            <w:tcW w:w="1417" w:type="dxa"/>
          </w:tcPr>
          <w:p w14:paraId="45D95E10" w14:textId="77777777" w:rsidR="00D8142B" w:rsidRPr="00FC7496" w:rsidRDefault="00D8142B" w:rsidP="007577DE">
            <w:pPr>
              <w:pStyle w:val="TAL"/>
            </w:pPr>
            <w:r w:rsidRPr="00FC7496">
              <w:t>CCE_St_Ind'</w:t>
            </w:r>
          </w:p>
        </w:tc>
        <w:tc>
          <w:tcPr>
            <w:tcW w:w="567" w:type="dxa"/>
            <w:vAlign w:val="bottom"/>
          </w:tcPr>
          <w:p w14:paraId="3EFA6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F4FF8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B17A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7C87F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1C76D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B0918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2CAB17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506230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779A6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10373C2" w14:textId="77777777" w:rsidR="00D8142B" w:rsidRPr="00FC7496" w:rsidRDefault="00D8142B" w:rsidP="007577DE">
            <w:pPr>
              <w:pStyle w:val="TAC"/>
              <w:rPr>
                <w:rFonts w:cs="Arial"/>
                <w:szCs w:val="18"/>
              </w:rPr>
            </w:pPr>
            <w:r>
              <w:rPr>
                <w:rFonts w:cs="Arial"/>
                <w:szCs w:val="18"/>
              </w:rPr>
              <w:t>8</w:t>
            </w:r>
          </w:p>
        </w:tc>
      </w:tr>
      <w:tr w:rsidR="00D8142B" w:rsidRPr="00FC7496" w14:paraId="1B619D07" w14:textId="77777777" w:rsidTr="007577DE">
        <w:trPr>
          <w:jc w:val="center"/>
        </w:trPr>
        <w:tc>
          <w:tcPr>
            <w:tcW w:w="1809" w:type="dxa"/>
            <w:vMerge/>
          </w:tcPr>
          <w:p w14:paraId="638E2369" w14:textId="77777777" w:rsidR="00D8142B" w:rsidRPr="00FC7496" w:rsidRDefault="00D8142B" w:rsidP="007577DE">
            <w:pPr>
              <w:pStyle w:val="TAL"/>
            </w:pPr>
          </w:p>
        </w:tc>
        <w:tc>
          <w:tcPr>
            <w:tcW w:w="993" w:type="dxa"/>
            <w:vMerge/>
          </w:tcPr>
          <w:p w14:paraId="5EF165B5" w14:textId="77777777" w:rsidR="00D8142B" w:rsidRPr="00FC7496" w:rsidRDefault="00D8142B" w:rsidP="007577DE">
            <w:pPr>
              <w:pStyle w:val="TAL"/>
            </w:pPr>
          </w:p>
        </w:tc>
        <w:tc>
          <w:tcPr>
            <w:tcW w:w="1417" w:type="dxa"/>
          </w:tcPr>
          <w:p w14:paraId="6DD7C68A" w14:textId="77777777" w:rsidR="00D8142B" w:rsidRPr="00FC7496" w:rsidRDefault="00D8142B" w:rsidP="007577DE">
            <w:pPr>
              <w:pStyle w:val="TAL"/>
            </w:pPr>
            <w:r w:rsidRPr="00FC7496">
              <w:t>m''</w:t>
            </w:r>
          </w:p>
        </w:tc>
        <w:tc>
          <w:tcPr>
            <w:tcW w:w="567" w:type="dxa"/>
            <w:vAlign w:val="bottom"/>
          </w:tcPr>
          <w:p w14:paraId="09E88AA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91BFF8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2260C1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8A9F35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E8500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53191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7F5678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C91BBC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DDC8B7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0DE4DF5" w14:textId="77777777" w:rsidR="00D8142B" w:rsidRPr="00FC7496" w:rsidRDefault="00D8142B" w:rsidP="007577DE">
            <w:pPr>
              <w:pStyle w:val="TAC"/>
              <w:rPr>
                <w:rFonts w:cs="Arial"/>
                <w:szCs w:val="18"/>
              </w:rPr>
            </w:pPr>
            <w:r>
              <w:rPr>
                <w:rFonts w:cs="Arial"/>
                <w:szCs w:val="18"/>
              </w:rPr>
              <w:t>3</w:t>
            </w:r>
          </w:p>
        </w:tc>
      </w:tr>
      <w:tr w:rsidR="00D8142B" w:rsidRPr="00FC7496" w14:paraId="6136BD61" w14:textId="77777777" w:rsidTr="007577DE">
        <w:trPr>
          <w:jc w:val="center"/>
        </w:trPr>
        <w:tc>
          <w:tcPr>
            <w:tcW w:w="1809" w:type="dxa"/>
            <w:vMerge/>
          </w:tcPr>
          <w:p w14:paraId="0AD1D41D" w14:textId="77777777" w:rsidR="00D8142B" w:rsidRPr="00FC7496" w:rsidRDefault="00D8142B" w:rsidP="007577DE">
            <w:pPr>
              <w:pStyle w:val="TAL"/>
            </w:pPr>
          </w:p>
        </w:tc>
        <w:tc>
          <w:tcPr>
            <w:tcW w:w="993" w:type="dxa"/>
            <w:vMerge/>
          </w:tcPr>
          <w:p w14:paraId="2EC30359" w14:textId="77777777" w:rsidR="00D8142B" w:rsidRPr="00FC7496" w:rsidRDefault="00D8142B" w:rsidP="007577DE">
            <w:pPr>
              <w:pStyle w:val="TAL"/>
            </w:pPr>
          </w:p>
        </w:tc>
        <w:tc>
          <w:tcPr>
            <w:tcW w:w="1417" w:type="dxa"/>
          </w:tcPr>
          <w:p w14:paraId="0A644A9F" w14:textId="77777777" w:rsidR="00D8142B" w:rsidRPr="00FC7496" w:rsidRDefault="00D8142B" w:rsidP="007577DE">
            <w:pPr>
              <w:pStyle w:val="TAL"/>
            </w:pPr>
            <w:r w:rsidRPr="00FC7496">
              <w:t>CCE_St_Ind''</w:t>
            </w:r>
          </w:p>
        </w:tc>
        <w:tc>
          <w:tcPr>
            <w:tcW w:w="567" w:type="dxa"/>
            <w:vAlign w:val="bottom"/>
          </w:tcPr>
          <w:p w14:paraId="448F6EB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D96F16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2B768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13BD0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EBE2E7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10842A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F1AA7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25F1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8B9F30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0AD3E2B" w14:textId="77777777" w:rsidR="00D8142B" w:rsidRPr="00FC7496" w:rsidRDefault="00D8142B" w:rsidP="007577DE">
            <w:pPr>
              <w:pStyle w:val="TAC"/>
              <w:rPr>
                <w:rFonts w:cs="Arial"/>
                <w:szCs w:val="18"/>
              </w:rPr>
            </w:pPr>
            <w:r>
              <w:rPr>
                <w:rFonts w:cs="Arial"/>
                <w:szCs w:val="18"/>
              </w:rPr>
              <w:t>10</w:t>
            </w:r>
          </w:p>
        </w:tc>
      </w:tr>
      <w:tr w:rsidR="00D8142B" w:rsidRPr="00FC7496" w14:paraId="0AA54448" w14:textId="77777777" w:rsidTr="007577DE">
        <w:trPr>
          <w:jc w:val="center"/>
        </w:trPr>
        <w:tc>
          <w:tcPr>
            <w:tcW w:w="1809" w:type="dxa"/>
            <w:vMerge w:val="restart"/>
          </w:tcPr>
          <w:p w14:paraId="0C0C1034" w14:textId="77777777" w:rsidR="00D8142B" w:rsidRPr="00FC7496" w:rsidRDefault="00D8142B" w:rsidP="007577DE">
            <w:pPr>
              <w:pStyle w:val="TAL"/>
            </w:pPr>
            <w:r w:rsidRPr="00FC7496">
              <w:t>tsc_C_RNTI_Def4</w:t>
            </w:r>
          </w:p>
        </w:tc>
        <w:tc>
          <w:tcPr>
            <w:tcW w:w="993" w:type="dxa"/>
            <w:vMerge w:val="restart"/>
          </w:tcPr>
          <w:p w14:paraId="45D645D3" w14:textId="77777777" w:rsidR="00D8142B" w:rsidRPr="00FC7496" w:rsidRDefault="00D8142B" w:rsidP="007577DE">
            <w:pPr>
              <w:pStyle w:val="TAL"/>
            </w:pPr>
            <w:r w:rsidRPr="00FC7496">
              <w:t>'1FF1'H</w:t>
            </w:r>
          </w:p>
          <w:p w14:paraId="48418C90" w14:textId="77777777" w:rsidR="00D8142B" w:rsidRPr="00FC7496" w:rsidRDefault="00D8142B" w:rsidP="007577DE">
            <w:pPr>
              <w:pStyle w:val="TAL"/>
            </w:pPr>
            <w:r w:rsidRPr="00FC7496">
              <w:t>8177</w:t>
            </w:r>
          </w:p>
        </w:tc>
        <w:tc>
          <w:tcPr>
            <w:tcW w:w="1417" w:type="dxa"/>
          </w:tcPr>
          <w:p w14:paraId="15BA5325" w14:textId="77777777" w:rsidR="00D8142B" w:rsidRPr="00FC7496" w:rsidRDefault="00D8142B" w:rsidP="007577DE">
            <w:pPr>
              <w:pStyle w:val="TAL"/>
            </w:pPr>
            <w:r w:rsidRPr="00FC7496">
              <w:t>m'</w:t>
            </w:r>
          </w:p>
        </w:tc>
        <w:tc>
          <w:tcPr>
            <w:tcW w:w="567" w:type="dxa"/>
            <w:vAlign w:val="bottom"/>
          </w:tcPr>
          <w:p w14:paraId="28147C5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4F2336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AA9BEB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D057DD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B89B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34108BC"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0F91A1F"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F6BDAA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37AEEAE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C76F517" w14:textId="77777777" w:rsidR="00D8142B" w:rsidRPr="00FC7496" w:rsidRDefault="00D8142B" w:rsidP="007577DE">
            <w:pPr>
              <w:pStyle w:val="TAC"/>
              <w:rPr>
                <w:rFonts w:cs="Arial"/>
                <w:szCs w:val="18"/>
              </w:rPr>
            </w:pPr>
            <w:r>
              <w:rPr>
                <w:rFonts w:cs="Arial"/>
                <w:szCs w:val="18"/>
              </w:rPr>
              <w:t>4</w:t>
            </w:r>
          </w:p>
        </w:tc>
      </w:tr>
      <w:tr w:rsidR="00D8142B" w:rsidRPr="00FC7496" w14:paraId="30947A22" w14:textId="77777777" w:rsidTr="007577DE">
        <w:trPr>
          <w:jc w:val="center"/>
        </w:trPr>
        <w:tc>
          <w:tcPr>
            <w:tcW w:w="1809" w:type="dxa"/>
            <w:vMerge/>
          </w:tcPr>
          <w:p w14:paraId="0139383B" w14:textId="77777777" w:rsidR="00D8142B" w:rsidRPr="00FC7496" w:rsidRDefault="00D8142B" w:rsidP="007577DE">
            <w:pPr>
              <w:pStyle w:val="TAL"/>
            </w:pPr>
          </w:p>
        </w:tc>
        <w:tc>
          <w:tcPr>
            <w:tcW w:w="993" w:type="dxa"/>
            <w:vMerge/>
          </w:tcPr>
          <w:p w14:paraId="0B2EDA25" w14:textId="77777777" w:rsidR="00D8142B" w:rsidRPr="00FC7496" w:rsidRDefault="00D8142B" w:rsidP="007577DE">
            <w:pPr>
              <w:pStyle w:val="TAL"/>
            </w:pPr>
          </w:p>
        </w:tc>
        <w:tc>
          <w:tcPr>
            <w:tcW w:w="1417" w:type="dxa"/>
          </w:tcPr>
          <w:p w14:paraId="1F738573" w14:textId="77777777" w:rsidR="00D8142B" w:rsidRPr="00FC7496" w:rsidRDefault="00D8142B" w:rsidP="007577DE">
            <w:pPr>
              <w:pStyle w:val="TAL"/>
            </w:pPr>
            <w:r w:rsidRPr="00FC7496">
              <w:t>CCE_St_Ind'</w:t>
            </w:r>
          </w:p>
        </w:tc>
        <w:tc>
          <w:tcPr>
            <w:tcW w:w="567" w:type="dxa"/>
            <w:vAlign w:val="bottom"/>
          </w:tcPr>
          <w:p w14:paraId="2DD3611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41469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03D5DF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4AA5C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C6D2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77379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19C774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A985C9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2260F5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92737CD" w14:textId="77777777" w:rsidR="00D8142B" w:rsidRPr="00FC7496" w:rsidRDefault="00D8142B" w:rsidP="007577DE">
            <w:pPr>
              <w:pStyle w:val="TAC"/>
              <w:rPr>
                <w:rFonts w:cs="Arial"/>
                <w:szCs w:val="18"/>
              </w:rPr>
            </w:pPr>
            <w:r>
              <w:rPr>
                <w:rFonts w:cs="Arial"/>
                <w:szCs w:val="18"/>
              </w:rPr>
              <w:t>8</w:t>
            </w:r>
          </w:p>
        </w:tc>
      </w:tr>
      <w:tr w:rsidR="00D8142B" w:rsidRPr="00FC7496" w14:paraId="47D8DBD5" w14:textId="77777777" w:rsidTr="007577DE">
        <w:trPr>
          <w:jc w:val="center"/>
        </w:trPr>
        <w:tc>
          <w:tcPr>
            <w:tcW w:w="1809" w:type="dxa"/>
            <w:vMerge/>
          </w:tcPr>
          <w:p w14:paraId="4B1E28D7" w14:textId="77777777" w:rsidR="00D8142B" w:rsidRPr="00FC7496" w:rsidRDefault="00D8142B" w:rsidP="007577DE">
            <w:pPr>
              <w:pStyle w:val="TAL"/>
            </w:pPr>
          </w:p>
        </w:tc>
        <w:tc>
          <w:tcPr>
            <w:tcW w:w="993" w:type="dxa"/>
            <w:vMerge/>
          </w:tcPr>
          <w:p w14:paraId="5F11ACAD" w14:textId="77777777" w:rsidR="00D8142B" w:rsidRPr="00FC7496" w:rsidRDefault="00D8142B" w:rsidP="007577DE">
            <w:pPr>
              <w:pStyle w:val="TAL"/>
            </w:pPr>
          </w:p>
        </w:tc>
        <w:tc>
          <w:tcPr>
            <w:tcW w:w="1417" w:type="dxa"/>
          </w:tcPr>
          <w:p w14:paraId="441A4A41" w14:textId="77777777" w:rsidR="00D8142B" w:rsidRPr="00FC7496" w:rsidRDefault="00D8142B" w:rsidP="007577DE">
            <w:pPr>
              <w:pStyle w:val="TAL"/>
            </w:pPr>
            <w:r w:rsidRPr="00FC7496">
              <w:t>m''</w:t>
            </w:r>
          </w:p>
        </w:tc>
        <w:tc>
          <w:tcPr>
            <w:tcW w:w="567" w:type="dxa"/>
            <w:vAlign w:val="bottom"/>
          </w:tcPr>
          <w:p w14:paraId="3F9F7E8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4C6A004"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2F5AD8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60E88A8"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69D577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D325B09"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FDB2F1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6A9DEB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DD110A1"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877D2A6" w14:textId="77777777" w:rsidR="00D8142B" w:rsidRPr="00FC7496" w:rsidRDefault="00D8142B" w:rsidP="007577DE">
            <w:pPr>
              <w:pStyle w:val="TAC"/>
              <w:rPr>
                <w:rFonts w:cs="Arial"/>
                <w:szCs w:val="18"/>
              </w:rPr>
            </w:pPr>
            <w:r>
              <w:rPr>
                <w:rFonts w:cs="Arial"/>
                <w:szCs w:val="18"/>
              </w:rPr>
              <w:t>5</w:t>
            </w:r>
          </w:p>
        </w:tc>
      </w:tr>
      <w:tr w:rsidR="00D8142B" w:rsidRPr="00FC7496" w14:paraId="70A500F4" w14:textId="77777777" w:rsidTr="007577DE">
        <w:trPr>
          <w:jc w:val="center"/>
        </w:trPr>
        <w:tc>
          <w:tcPr>
            <w:tcW w:w="1809" w:type="dxa"/>
            <w:vMerge/>
          </w:tcPr>
          <w:p w14:paraId="657656B0" w14:textId="77777777" w:rsidR="00D8142B" w:rsidRPr="00FC7496" w:rsidRDefault="00D8142B" w:rsidP="007577DE">
            <w:pPr>
              <w:pStyle w:val="TAL"/>
            </w:pPr>
          </w:p>
        </w:tc>
        <w:tc>
          <w:tcPr>
            <w:tcW w:w="993" w:type="dxa"/>
            <w:vMerge/>
          </w:tcPr>
          <w:p w14:paraId="07E895C0" w14:textId="77777777" w:rsidR="00D8142B" w:rsidRPr="00FC7496" w:rsidRDefault="00D8142B" w:rsidP="007577DE">
            <w:pPr>
              <w:pStyle w:val="TAL"/>
            </w:pPr>
          </w:p>
        </w:tc>
        <w:tc>
          <w:tcPr>
            <w:tcW w:w="1417" w:type="dxa"/>
          </w:tcPr>
          <w:p w14:paraId="00C5AB3D" w14:textId="77777777" w:rsidR="00D8142B" w:rsidRPr="00FC7496" w:rsidRDefault="00D8142B" w:rsidP="007577DE">
            <w:pPr>
              <w:pStyle w:val="TAL"/>
            </w:pPr>
            <w:r w:rsidRPr="00FC7496">
              <w:t>CCE_St_Ind''</w:t>
            </w:r>
          </w:p>
        </w:tc>
        <w:tc>
          <w:tcPr>
            <w:tcW w:w="567" w:type="dxa"/>
            <w:vAlign w:val="bottom"/>
          </w:tcPr>
          <w:p w14:paraId="3A46F76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8D5B9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FFB83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4B530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BCF1C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09569F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F0E10E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AC2D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6562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571FA88" w14:textId="77777777" w:rsidR="00D8142B" w:rsidRPr="00FC7496" w:rsidRDefault="00D8142B" w:rsidP="007577DE">
            <w:pPr>
              <w:pStyle w:val="TAC"/>
              <w:rPr>
                <w:rFonts w:cs="Arial"/>
                <w:szCs w:val="18"/>
              </w:rPr>
            </w:pPr>
            <w:r>
              <w:rPr>
                <w:rFonts w:cs="Arial"/>
                <w:szCs w:val="18"/>
              </w:rPr>
              <w:t>10</w:t>
            </w:r>
          </w:p>
        </w:tc>
      </w:tr>
      <w:tr w:rsidR="00D8142B" w:rsidRPr="00FC7496" w14:paraId="2A4AFCBC" w14:textId="77777777" w:rsidTr="007577DE">
        <w:trPr>
          <w:jc w:val="center"/>
        </w:trPr>
        <w:tc>
          <w:tcPr>
            <w:tcW w:w="1809" w:type="dxa"/>
            <w:vMerge w:val="restart"/>
          </w:tcPr>
          <w:p w14:paraId="052290C6" w14:textId="77777777" w:rsidR="00D8142B" w:rsidRPr="00FC7496" w:rsidRDefault="00D8142B" w:rsidP="007577DE">
            <w:pPr>
              <w:pStyle w:val="TAL"/>
            </w:pPr>
            <w:r w:rsidRPr="00FC7496">
              <w:t>tsc_C_RNTI_Def5</w:t>
            </w:r>
          </w:p>
        </w:tc>
        <w:tc>
          <w:tcPr>
            <w:tcW w:w="993" w:type="dxa"/>
            <w:vMerge w:val="restart"/>
          </w:tcPr>
          <w:p w14:paraId="1A18A06C" w14:textId="77777777" w:rsidR="00D8142B" w:rsidRPr="00FC7496" w:rsidRDefault="00D8142B" w:rsidP="007577DE">
            <w:pPr>
              <w:pStyle w:val="TAL"/>
            </w:pPr>
            <w:r w:rsidRPr="00FC7496">
              <w:t>'04D2'H</w:t>
            </w:r>
          </w:p>
          <w:p w14:paraId="3DCF1452" w14:textId="77777777" w:rsidR="00D8142B" w:rsidRPr="00FC7496" w:rsidRDefault="00D8142B" w:rsidP="007577DE">
            <w:pPr>
              <w:pStyle w:val="TAL"/>
            </w:pPr>
            <w:r w:rsidRPr="00FC7496">
              <w:t>1234</w:t>
            </w:r>
          </w:p>
        </w:tc>
        <w:tc>
          <w:tcPr>
            <w:tcW w:w="1417" w:type="dxa"/>
          </w:tcPr>
          <w:p w14:paraId="4C4B5366" w14:textId="77777777" w:rsidR="00D8142B" w:rsidRPr="00FC7496" w:rsidRDefault="00D8142B" w:rsidP="007577DE">
            <w:pPr>
              <w:pStyle w:val="TAL"/>
            </w:pPr>
            <w:r w:rsidRPr="00FC7496">
              <w:t>m'</w:t>
            </w:r>
          </w:p>
        </w:tc>
        <w:tc>
          <w:tcPr>
            <w:tcW w:w="567" w:type="dxa"/>
            <w:vAlign w:val="bottom"/>
          </w:tcPr>
          <w:p w14:paraId="00CB401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06618C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7D2730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F92960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5591CC80"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55F3B6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177477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7FCB6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54F267C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2831860" w14:textId="77777777" w:rsidR="00D8142B" w:rsidRPr="00FC7496" w:rsidRDefault="00D8142B" w:rsidP="007577DE">
            <w:pPr>
              <w:pStyle w:val="TAC"/>
              <w:rPr>
                <w:rFonts w:cs="Arial"/>
                <w:szCs w:val="18"/>
              </w:rPr>
            </w:pPr>
            <w:r>
              <w:rPr>
                <w:rFonts w:cs="Arial"/>
                <w:szCs w:val="18"/>
              </w:rPr>
              <w:t>0</w:t>
            </w:r>
          </w:p>
        </w:tc>
      </w:tr>
      <w:tr w:rsidR="00D8142B" w:rsidRPr="00FC7496" w14:paraId="67CEAA9F" w14:textId="77777777" w:rsidTr="007577DE">
        <w:trPr>
          <w:jc w:val="center"/>
        </w:trPr>
        <w:tc>
          <w:tcPr>
            <w:tcW w:w="1809" w:type="dxa"/>
            <w:vMerge/>
          </w:tcPr>
          <w:p w14:paraId="19CE7478" w14:textId="77777777" w:rsidR="00D8142B" w:rsidRPr="00FC7496" w:rsidRDefault="00D8142B" w:rsidP="007577DE">
            <w:pPr>
              <w:pStyle w:val="TAL"/>
            </w:pPr>
          </w:p>
        </w:tc>
        <w:tc>
          <w:tcPr>
            <w:tcW w:w="993" w:type="dxa"/>
            <w:vMerge/>
          </w:tcPr>
          <w:p w14:paraId="2056CD9A" w14:textId="77777777" w:rsidR="00D8142B" w:rsidRPr="00FC7496" w:rsidRDefault="00D8142B" w:rsidP="007577DE">
            <w:pPr>
              <w:pStyle w:val="TAL"/>
            </w:pPr>
          </w:p>
        </w:tc>
        <w:tc>
          <w:tcPr>
            <w:tcW w:w="1417" w:type="dxa"/>
          </w:tcPr>
          <w:p w14:paraId="3D1A54A7" w14:textId="77777777" w:rsidR="00D8142B" w:rsidRPr="00FC7496" w:rsidRDefault="00D8142B" w:rsidP="007577DE">
            <w:pPr>
              <w:pStyle w:val="TAL"/>
            </w:pPr>
            <w:r w:rsidRPr="00FC7496">
              <w:t>CCE_St_Ind'</w:t>
            </w:r>
          </w:p>
        </w:tc>
        <w:tc>
          <w:tcPr>
            <w:tcW w:w="567" w:type="dxa"/>
            <w:vAlign w:val="bottom"/>
          </w:tcPr>
          <w:p w14:paraId="362E5DF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BD88C2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85747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3D180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73B79B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FB9BC7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812B8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D6EC5C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DA591C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3D61ACB" w14:textId="77777777" w:rsidR="00D8142B" w:rsidRPr="00FC7496" w:rsidRDefault="00D8142B" w:rsidP="007577DE">
            <w:pPr>
              <w:pStyle w:val="TAC"/>
              <w:rPr>
                <w:rFonts w:cs="Arial"/>
                <w:szCs w:val="18"/>
              </w:rPr>
            </w:pPr>
            <w:r>
              <w:rPr>
                <w:rFonts w:cs="Arial"/>
                <w:szCs w:val="18"/>
              </w:rPr>
              <w:t>10</w:t>
            </w:r>
          </w:p>
        </w:tc>
      </w:tr>
      <w:tr w:rsidR="00D8142B" w:rsidRPr="00FC7496" w14:paraId="2E268A23" w14:textId="77777777" w:rsidTr="007577DE">
        <w:trPr>
          <w:jc w:val="center"/>
        </w:trPr>
        <w:tc>
          <w:tcPr>
            <w:tcW w:w="1809" w:type="dxa"/>
            <w:vMerge/>
          </w:tcPr>
          <w:p w14:paraId="7E747D89" w14:textId="77777777" w:rsidR="00D8142B" w:rsidRPr="00FC7496" w:rsidRDefault="00D8142B" w:rsidP="007577DE">
            <w:pPr>
              <w:pStyle w:val="TAL"/>
            </w:pPr>
          </w:p>
        </w:tc>
        <w:tc>
          <w:tcPr>
            <w:tcW w:w="993" w:type="dxa"/>
            <w:vMerge/>
          </w:tcPr>
          <w:p w14:paraId="5600E090" w14:textId="77777777" w:rsidR="00D8142B" w:rsidRPr="00FC7496" w:rsidRDefault="00D8142B" w:rsidP="007577DE">
            <w:pPr>
              <w:pStyle w:val="TAL"/>
            </w:pPr>
          </w:p>
        </w:tc>
        <w:tc>
          <w:tcPr>
            <w:tcW w:w="1417" w:type="dxa"/>
          </w:tcPr>
          <w:p w14:paraId="7AB3CE73" w14:textId="77777777" w:rsidR="00D8142B" w:rsidRPr="00FC7496" w:rsidRDefault="00D8142B" w:rsidP="007577DE">
            <w:pPr>
              <w:pStyle w:val="TAL"/>
            </w:pPr>
            <w:r w:rsidRPr="00FC7496">
              <w:t>m''</w:t>
            </w:r>
          </w:p>
        </w:tc>
        <w:tc>
          <w:tcPr>
            <w:tcW w:w="567" w:type="dxa"/>
            <w:vAlign w:val="bottom"/>
          </w:tcPr>
          <w:p w14:paraId="5F03FF5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766DC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01ABAE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C817EC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EEA1F2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6B997CB"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9014047"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00BD576"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108D87A"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B65742B" w14:textId="77777777" w:rsidR="00D8142B" w:rsidRPr="00FC7496" w:rsidRDefault="00D8142B" w:rsidP="007577DE">
            <w:pPr>
              <w:pStyle w:val="TAC"/>
              <w:rPr>
                <w:rFonts w:cs="Arial"/>
                <w:szCs w:val="18"/>
              </w:rPr>
            </w:pPr>
            <w:r>
              <w:rPr>
                <w:rFonts w:cs="Arial"/>
                <w:szCs w:val="18"/>
              </w:rPr>
              <w:t>5</w:t>
            </w:r>
          </w:p>
        </w:tc>
      </w:tr>
      <w:tr w:rsidR="00D8142B" w:rsidRPr="00FC7496" w14:paraId="15796EF2" w14:textId="77777777" w:rsidTr="007577DE">
        <w:trPr>
          <w:jc w:val="center"/>
        </w:trPr>
        <w:tc>
          <w:tcPr>
            <w:tcW w:w="1809" w:type="dxa"/>
            <w:vMerge/>
          </w:tcPr>
          <w:p w14:paraId="178E2594" w14:textId="77777777" w:rsidR="00D8142B" w:rsidRPr="00FC7496" w:rsidRDefault="00D8142B" w:rsidP="007577DE">
            <w:pPr>
              <w:pStyle w:val="TAL"/>
            </w:pPr>
          </w:p>
        </w:tc>
        <w:tc>
          <w:tcPr>
            <w:tcW w:w="993" w:type="dxa"/>
            <w:vMerge/>
          </w:tcPr>
          <w:p w14:paraId="43444F78" w14:textId="77777777" w:rsidR="00D8142B" w:rsidRPr="00FC7496" w:rsidRDefault="00D8142B" w:rsidP="007577DE">
            <w:pPr>
              <w:pStyle w:val="TAL"/>
            </w:pPr>
          </w:p>
        </w:tc>
        <w:tc>
          <w:tcPr>
            <w:tcW w:w="1417" w:type="dxa"/>
          </w:tcPr>
          <w:p w14:paraId="2EA98AFB" w14:textId="77777777" w:rsidR="00D8142B" w:rsidRPr="00FC7496" w:rsidRDefault="00D8142B" w:rsidP="007577DE">
            <w:pPr>
              <w:pStyle w:val="TAL"/>
            </w:pPr>
            <w:r w:rsidRPr="00FC7496">
              <w:t>CCE_St_Ind''</w:t>
            </w:r>
          </w:p>
        </w:tc>
        <w:tc>
          <w:tcPr>
            <w:tcW w:w="567" w:type="dxa"/>
            <w:vAlign w:val="bottom"/>
          </w:tcPr>
          <w:p w14:paraId="3945979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DD5AF4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9B34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D5DF4D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887AA9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7A8105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8796E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B4BF5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A1E031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6A4F84" w14:textId="77777777" w:rsidR="00D8142B" w:rsidRPr="00FC7496" w:rsidRDefault="00D8142B" w:rsidP="007577DE">
            <w:pPr>
              <w:pStyle w:val="TAC"/>
              <w:rPr>
                <w:rFonts w:cs="Arial"/>
                <w:szCs w:val="18"/>
              </w:rPr>
            </w:pPr>
            <w:r>
              <w:rPr>
                <w:rFonts w:cs="Arial"/>
                <w:szCs w:val="18"/>
              </w:rPr>
              <w:t>8</w:t>
            </w:r>
          </w:p>
        </w:tc>
      </w:tr>
      <w:tr w:rsidR="00D8142B" w:rsidRPr="00FC7496" w14:paraId="287405FE" w14:textId="77777777" w:rsidTr="007577DE">
        <w:trPr>
          <w:jc w:val="center"/>
        </w:trPr>
        <w:tc>
          <w:tcPr>
            <w:tcW w:w="1809" w:type="dxa"/>
            <w:vMerge w:val="restart"/>
          </w:tcPr>
          <w:p w14:paraId="6EA1F448" w14:textId="77777777" w:rsidR="00D8142B" w:rsidRPr="00FC7496" w:rsidRDefault="00D8142B" w:rsidP="007577DE">
            <w:pPr>
              <w:pStyle w:val="TAL"/>
            </w:pPr>
            <w:r w:rsidRPr="00FC7496">
              <w:t>tsc_C_RNTI_Def6</w:t>
            </w:r>
          </w:p>
        </w:tc>
        <w:tc>
          <w:tcPr>
            <w:tcW w:w="993" w:type="dxa"/>
            <w:vMerge w:val="restart"/>
          </w:tcPr>
          <w:p w14:paraId="56255B1A" w14:textId="77777777" w:rsidR="00D8142B" w:rsidRPr="00FC7496" w:rsidRDefault="00D8142B" w:rsidP="007577DE">
            <w:pPr>
              <w:pStyle w:val="TAL"/>
            </w:pPr>
            <w:r w:rsidRPr="00FC7496">
              <w:t>'0929'H</w:t>
            </w:r>
          </w:p>
          <w:p w14:paraId="7224D27A" w14:textId="77777777" w:rsidR="00D8142B" w:rsidRPr="00FC7496" w:rsidRDefault="00D8142B" w:rsidP="007577DE">
            <w:pPr>
              <w:pStyle w:val="TAL"/>
            </w:pPr>
            <w:r w:rsidRPr="00FC7496">
              <w:t>2345</w:t>
            </w:r>
          </w:p>
        </w:tc>
        <w:tc>
          <w:tcPr>
            <w:tcW w:w="1417" w:type="dxa"/>
          </w:tcPr>
          <w:p w14:paraId="09AB90F4" w14:textId="77777777" w:rsidR="00D8142B" w:rsidRPr="00FC7496" w:rsidRDefault="00D8142B" w:rsidP="007577DE">
            <w:pPr>
              <w:pStyle w:val="TAL"/>
            </w:pPr>
            <w:r w:rsidRPr="00FC7496">
              <w:t>m'</w:t>
            </w:r>
          </w:p>
        </w:tc>
        <w:tc>
          <w:tcPr>
            <w:tcW w:w="567" w:type="dxa"/>
            <w:vAlign w:val="bottom"/>
          </w:tcPr>
          <w:p w14:paraId="15E4933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CF0961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34BC07B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81CDD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AC214A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529E63C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1672D87"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E4A522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543EB8A0"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53DA1C7" w14:textId="77777777" w:rsidR="00D8142B" w:rsidRPr="00FC7496" w:rsidRDefault="00D8142B" w:rsidP="007577DE">
            <w:pPr>
              <w:pStyle w:val="TAC"/>
              <w:rPr>
                <w:rFonts w:cs="Arial"/>
                <w:szCs w:val="18"/>
              </w:rPr>
            </w:pPr>
            <w:r>
              <w:rPr>
                <w:rFonts w:cs="Arial"/>
                <w:szCs w:val="18"/>
              </w:rPr>
              <w:t>2</w:t>
            </w:r>
          </w:p>
        </w:tc>
      </w:tr>
      <w:tr w:rsidR="00D8142B" w:rsidRPr="00FC7496" w14:paraId="1C759867" w14:textId="77777777" w:rsidTr="007577DE">
        <w:trPr>
          <w:jc w:val="center"/>
        </w:trPr>
        <w:tc>
          <w:tcPr>
            <w:tcW w:w="1809" w:type="dxa"/>
            <w:vMerge/>
          </w:tcPr>
          <w:p w14:paraId="0616ABAE" w14:textId="77777777" w:rsidR="00D8142B" w:rsidRPr="00FC7496" w:rsidRDefault="00D8142B" w:rsidP="007577DE">
            <w:pPr>
              <w:pStyle w:val="TAL"/>
            </w:pPr>
          </w:p>
        </w:tc>
        <w:tc>
          <w:tcPr>
            <w:tcW w:w="993" w:type="dxa"/>
            <w:vMerge/>
          </w:tcPr>
          <w:p w14:paraId="2EC4F3D9" w14:textId="77777777" w:rsidR="00D8142B" w:rsidRPr="00FC7496" w:rsidRDefault="00D8142B" w:rsidP="007577DE">
            <w:pPr>
              <w:pStyle w:val="TAL"/>
            </w:pPr>
          </w:p>
        </w:tc>
        <w:tc>
          <w:tcPr>
            <w:tcW w:w="1417" w:type="dxa"/>
          </w:tcPr>
          <w:p w14:paraId="54CBAA2A" w14:textId="77777777" w:rsidR="00D8142B" w:rsidRPr="00FC7496" w:rsidRDefault="00D8142B" w:rsidP="007577DE">
            <w:pPr>
              <w:pStyle w:val="TAL"/>
            </w:pPr>
            <w:r w:rsidRPr="00FC7496">
              <w:t>CCE_St_Ind'</w:t>
            </w:r>
          </w:p>
        </w:tc>
        <w:tc>
          <w:tcPr>
            <w:tcW w:w="567" w:type="dxa"/>
            <w:vAlign w:val="bottom"/>
          </w:tcPr>
          <w:p w14:paraId="244C016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2DE6E5D"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3CA41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713E4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A6E53B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58DDF2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EB7C9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C541A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9751D8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CFBA1A9" w14:textId="77777777" w:rsidR="00D8142B" w:rsidRPr="00FC7496" w:rsidRDefault="00D8142B" w:rsidP="007577DE">
            <w:pPr>
              <w:pStyle w:val="TAC"/>
              <w:rPr>
                <w:rFonts w:cs="Arial"/>
                <w:szCs w:val="18"/>
              </w:rPr>
            </w:pPr>
            <w:r>
              <w:rPr>
                <w:rFonts w:cs="Arial"/>
                <w:szCs w:val="18"/>
              </w:rPr>
              <w:t>8</w:t>
            </w:r>
          </w:p>
        </w:tc>
      </w:tr>
      <w:tr w:rsidR="00D8142B" w:rsidRPr="00FC7496" w14:paraId="59E4355F" w14:textId="77777777" w:rsidTr="007577DE">
        <w:trPr>
          <w:jc w:val="center"/>
        </w:trPr>
        <w:tc>
          <w:tcPr>
            <w:tcW w:w="1809" w:type="dxa"/>
            <w:vMerge/>
          </w:tcPr>
          <w:p w14:paraId="6664703F" w14:textId="77777777" w:rsidR="00D8142B" w:rsidRPr="00FC7496" w:rsidRDefault="00D8142B" w:rsidP="007577DE">
            <w:pPr>
              <w:pStyle w:val="TAL"/>
            </w:pPr>
          </w:p>
        </w:tc>
        <w:tc>
          <w:tcPr>
            <w:tcW w:w="993" w:type="dxa"/>
            <w:vMerge/>
          </w:tcPr>
          <w:p w14:paraId="36331002" w14:textId="77777777" w:rsidR="00D8142B" w:rsidRPr="00FC7496" w:rsidRDefault="00D8142B" w:rsidP="007577DE">
            <w:pPr>
              <w:pStyle w:val="TAL"/>
            </w:pPr>
          </w:p>
        </w:tc>
        <w:tc>
          <w:tcPr>
            <w:tcW w:w="1417" w:type="dxa"/>
          </w:tcPr>
          <w:p w14:paraId="5FF9DE83" w14:textId="77777777" w:rsidR="00D8142B" w:rsidRPr="00FC7496" w:rsidRDefault="00D8142B" w:rsidP="007577DE">
            <w:pPr>
              <w:pStyle w:val="TAL"/>
            </w:pPr>
            <w:r w:rsidRPr="00FC7496">
              <w:t>m''</w:t>
            </w:r>
          </w:p>
        </w:tc>
        <w:tc>
          <w:tcPr>
            <w:tcW w:w="567" w:type="dxa"/>
            <w:vAlign w:val="bottom"/>
          </w:tcPr>
          <w:p w14:paraId="0FDA33DD"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046AD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82C358"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08CE4A0"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2BD04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3E1FAE6"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F6331DB"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B7C726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03DBD1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B8B4BB4" w14:textId="77777777" w:rsidR="00D8142B" w:rsidRPr="00FC7496" w:rsidRDefault="00D8142B" w:rsidP="007577DE">
            <w:pPr>
              <w:pStyle w:val="TAC"/>
              <w:rPr>
                <w:rFonts w:cs="Arial"/>
                <w:szCs w:val="18"/>
              </w:rPr>
            </w:pPr>
            <w:r>
              <w:rPr>
                <w:rFonts w:cs="Arial"/>
                <w:szCs w:val="18"/>
              </w:rPr>
              <w:t>3</w:t>
            </w:r>
          </w:p>
        </w:tc>
      </w:tr>
      <w:tr w:rsidR="00D8142B" w:rsidRPr="00FC7496" w14:paraId="43275735" w14:textId="77777777" w:rsidTr="007577DE">
        <w:trPr>
          <w:jc w:val="center"/>
        </w:trPr>
        <w:tc>
          <w:tcPr>
            <w:tcW w:w="1809" w:type="dxa"/>
            <w:vMerge/>
          </w:tcPr>
          <w:p w14:paraId="22E05674" w14:textId="77777777" w:rsidR="00D8142B" w:rsidRPr="00FC7496" w:rsidRDefault="00D8142B" w:rsidP="007577DE">
            <w:pPr>
              <w:pStyle w:val="TAL"/>
            </w:pPr>
          </w:p>
        </w:tc>
        <w:tc>
          <w:tcPr>
            <w:tcW w:w="993" w:type="dxa"/>
            <w:vMerge/>
          </w:tcPr>
          <w:p w14:paraId="13616AEC" w14:textId="77777777" w:rsidR="00D8142B" w:rsidRPr="00FC7496" w:rsidRDefault="00D8142B" w:rsidP="007577DE">
            <w:pPr>
              <w:pStyle w:val="TAL"/>
            </w:pPr>
          </w:p>
        </w:tc>
        <w:tc>
          <w:tcPr>
            <w:tcW w:w="1417" w:type="dxa"/>
          </w:tcPr>
          <w:p w14:paraId="1B4F9DDA" w14:textId="77777777" w:rsidR="00D8142B" w:rsidRPr="00FC7496" w:rsidRDefault="00D8142B" w:rsidP="007577DE">
            <w:pPr>
              <w:pStyle w:val="TAL"/>
            </w:pPr>
            <w:r w:rsidRPr="00FC7496">
              <w:t>CCE_St_Ind''</w:t>
            </w:r>
          </w:p>
        </w:tc>
        <w:tc>
          <w:tcPr>
            <w:tcW w:w="567" w:type="dxa"/>
            <w:vAlign w:val="bottom"/>
          </w:tcPr>
          <w:p w14:paraId="58677D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56BCC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B93C87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7DAE2F"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002B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4DE7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996D5E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A9960A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91EB18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98E4CDB" w14:textId="77777777" w:rsidR="00D8142B" w:rsidRPr="00FC7496" w:rsidRDefault="00D8142B" w:rsidP="007577DE">
            <w:pPr>
              <w:pStyle w:val="TAC"/>
              <w:rPr>
                <w:rFonts w:cs="Arial"/>
                <w:szCs w:val="18"/>
              </w:rPr>
            </w:pPr>
            <w:r>
              <w:rPr>
                <w:rFonts w:cs="Arial"/>
                <w:szCs w:val="18"/>
              </w:rPr>
              <w:t>10</w:t>
            </w:r>
          </w:p>
        </w:tc>
      </w:tr>
      <w:tr w:rsidR="00D8142B" w:rsidRPr="00FC7496" w14:paraId="3B0584BE" w14:textId="77777777" w:rsidTr="007577DE">
        <w:trPr>
          <w:jc w:val="center"/>
        </w:trPr>
        <w:tc>
          <w:tcPr>
            <w:tcW w:w="1809" w:type="dxa"/>
            <w:vMerge w:val="restart"/>
          </w:tcPr>
          <w:p w14:paraId="57496A70" w14:textId="77777777" w:rsidR="00D8142B" w:rsidRPr="00FC7496" w:rsidRDefault="00D8142B" w:rsidP="007577DE">
            <w:pPr>
              <w:pStyle w:val="TAL"/>
            </w:pPr>
            <w:r w:rsidRPr="00FC7496">
              <w:t>tsc_C_RNTI_Def7</w:t>
            </w:r>
          </w:p>
        </w:tc>
        <w:tc>
          <w:tcPr>
            <w:tcW w:w="993" w:type="dxa"/>
            <w:vMerge w:val="restart"/>
          </w:tcPr>
          <w:p w14:paraId="368530E4" w14:textId="77777777" w:rsidR="00D8142B" w:rsidRPr="00FC7496" w:rsidRDefault="00D8142B" w:rsidP="007577DE">
            <w:pPr>
              <w:pStyle w:val="TAL"/>
            </w:pPr>
            <w:r w:rsidRPr="00FC7496">
              <w:t>'0D80'H</w:t>
            </w:r>
          </w:p>
          <w:p w14:paraId="2EB16B61" w14:textId="77777777" w:rsidR="00D8142B" w:rsidRPr="00FC7496" w:rsidRDefault="00D8142B" w:rsidP="007577DE">
            <w:pPr>
              <w:pStyle w:val="TAL"/>
            </w:pPr>
            <w:r w:rsidRPr="00FC7496">
              <w:t>3456</w:t>
            </w:r>
          </w:p>
        </w:tc>
        <w:tc>
          <w:tcPr>
            <w:tcW w:w="1417" w:type="dxa"/>
          </w:tcPr>
          <w:p w14:paraId="677125D4" w14:textId="77777777" w:rsidR="00D8142B" w:rsidRPr="00FC7496" w:rsidRDefault="00D8142B" w:rsidP="007577DE">
            <w:pPr>
              <w:pStyle w:val="TAL"/>
            </w:pPr>
            <w:r w:rsidRPr="00FC7496">
              <w:t>m'</w:t>
            </w:r>
          </w:p>
        </w:tc>
        <w:tc>
          <w:tcPr>
            <w:tcW w:w="567" w:type="dxa"/>
            <w:vAlign w:val="bottom"/>
          </w:tcPr>
          <w:p w14:paraId="7AC51BB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6C441CB"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21D098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F0422FE"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2CBF29A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AE2BDC"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0D56D3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6CCA098"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3399C1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4271962" w14:textId="77777777" w:rsidR="00D8142B" w:rsidRPr="00FC7496" w:rsidRDefault="00D8142B" w:rsidP="007577DE">
            <w:pPr>
              <w:pStyle w:val="TAC"/>
              <w:rPr>
                <w:rFonts w:cs="Arial"/>
                <w:szCs w:val="18"/>
              </w:rPr>
            </w:pPr>
            <w:r>
              <w:rPr>
                <w:rFonts w:cs="Arial"/>
                <w:szCs w:val="18"/>
              </w:rPr>
              <w:t>4</w:t>
            </w:r>
          </w:p>
        </w:tc>
      </w:tr>
      <w:tr w:rsidR="00D8142B" w:rsidRPr="00FC7496" w14:paraId="4C9CAF82" w14:textId="77777777" w:rsidTr="007577DE">
        <w:trPr>
          <w:jc w:val="center"/>
        </w:trPr>
        <w:tc>
          <w:tcPr>
            <w:tcW w:w="1809" w:type="dxa"/>
            <w:vMerge/>
          </w:tcPr>
          <w:p w14:paraId="5DC23314" w14:textId="77777777" w:rsidR="00D8142B" w:rsidRPr="00FC7496" w:rsidRDefault="00D8142B" w:rsidP="007577DE">
            <w:pPr>
              <w:pStyle w:val="TAL"/>
            </w:pPr>
          </w:p>
        </w:tc>
        <w:tc>
          <w:tcPr>
            <w:tcW w:w="993" w:type="dxa"/>
            <w:vMerge/>
          </w:tcPr>
          <w:p w14:paraId="7E2E8018" w14:textId="77777777" w:rsidR="00D8142B" w:rsidRPr="00FC7496" w:rsidRDefault="00D8142B" w:rsidP="007577DE">
            <w:pPr>
              <w:pStyle w:val="TAL"/>
            </w:pPr>
          </w:p>
        </w:tc>
        <w:tc>
          <w:tcPr>
            <w:tcW w:w="1417" w:type="dxa"/>
          </w:tcPr>
          <w:p w14:paraId="58F52642" w14:textId="77777777" w:rsidR="00D8142B" w:rsidRPr="00FC7496" w:rsidRDefault="00D8142B" w:rsidP="007577DE">
            <w:pPr>
              <w:pStyle w:val="TAL"/>
            </w:pPr>
            <w:r w:rsidRPr="00FC7496">
              <w:t>CCE_St_Ind'</w:t>
            </w:r>
          </w:p>
        </w:tc>
        <w:tc>
          <w:tcPr>
            <w:tcW w:w="567" w:type="dxa"/>
            <w:vAlign w:val="bottom"/>
          </w:tcPr>
          <w:p w14:paraId="4FC9907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2B7DA9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494631"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016AB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0B4CB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2E48DF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2805B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B7113E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C1562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B76836D" w14:textId="77777777" w:rsidR="00D8142B" w:rsidRPr="00FC7496" w:rsidRDefault="00D8142B" w:rsidP="007577DE">
            <w:pPr>
              <w:pStyle w:val="TAC"/>
              <w:rPr>
                <w:rFonts w:cs="Arial"/>
                <w:szCs w:val="18"/>
              </w:rPr>
            </w:pPr>
            <w:r>
              <w:rPr>
                <w:rFonts w:cs="Arial"/>
                <w:szCs w:val="18"/>
              </w:rPr>
              <w:t>8</w:t>
            </w:r>
          </w:p>
        </w:tc>
      </w:tr>
      <w:tr w:rsidR="00D8142B" w:rsidRPr="00FC7496" w14:paraId="01050343" w14:textId="77777777" w:rsidTr="007577DE">
        <w:trPr>
          <w:jc w:val="center"/>
        </w:trPr>
        <w:tc>
          <w:tcPr>
            <w:tcW w:w="1809" w:type="dxa"/>
            <w:vMerge/>
          </w:tcPr>
          <w:p w14:paraId="3205EFEF" w14:textId="77777777" w:rsidR="00D8142B" w:rsidRPr="00FC7496" w:rsidRDefault="00D8142B" w:rsidP="007577DE">
            <w:pPr>
              <w:pStyle w:val="TAL"/>
            </w:pPr>
          </w:p>
        </w:tc>
        <w:tc>
          <w:tcPr>
            <w:tcW w:w="993" w:type="dxa"/>
            <w:vMerge/>
          </w:tcPr>
          <w:p w14:paraId="28D27845" w14:textId="77777777" w:rsidR="00D8142B" w:rsidRPr="00FC7496" w:rsidRDefault="00D8142B" w:rsidP="007577DE">
            <w:pPr>
              <w:pStyle w:val="TAL"/>
            </w:pPr>
          </w:p>
        </w:tc>
        <w:tc>
          <w:tcPr>
            <w:tcW w:w="1417" w:type="dxa"/>
          </w:tcPr>
          <w:p w14:paraId="2D5CBDBE" w14:textId="77777777" w:rsidR="00D8142B" w:rsidRPr="00FC7496" w:rsidRDefault="00D8142B" w:rsidP="007577DE">
            <w:pPr>
              <w:pStyle w:val="TAL"/>
            </w:pPr>
            <w:r w:rsidRPr="00FC7496">
              <w:t>m''</w:t>
            </w:r>
          </w:p>
        </w:tc>
        <w:tc>
          <w:tcPr>
            <w:tcW w:w="567" w:type="dxa"/>
            <w:vAlign w:val="bottom"/>
          </w:tcPr>
          <w:p w14:paraId="59E7F139"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1DF153"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1BFB9E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34C521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51F762B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1A934FF7"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06F7AC5"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6FC58858"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080C7B5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61E3F398" w14:textId="77777777" w:rsidR="00D8142B" w:rsidRPr="00FC7496" w:rsidRDefault="00D8142B" w:rsidP="007577DE">
            <w:pPr>
              <w:pStyle w:val="TAC"/>
              <w:rPr>
                <w:rFonts w:cs="Arial"/>
                <w:szCs w:val="18"/>
              </w:rPr>
            </w:pPr>
            <w:r>
              <w:rPr>
                <w:rFonts w:cs="Arial"/>
                <w:szCs w:val="18"/>
              </w:rPr>
              <w:t>5</w:t>
            </w:r>
          </w:p>
        </w:tc>
      </w:tr>
      <w:tr w:rsidR="00D8142B" w:rsidRPr="00FC7496" w14:paraId="35D212E5" w14:textId="77777777" w:rsidTr="007577DE">
        <w:trPr>
          <w:jc w:val="center"/>
        </w:trPr>
        <w:tc>
          <w:tcPr>
            <w:tcW w:w="1809" w:type="dxa"/>
            <w:vMerge/>
          </w:tcPr>
          <w:p w14:paraId="385ACA2D" w14:textId="77777777" w:rsidR="00D8142B" w:rsidRPr="00FC7496" w:rsidRDefault="00D8142B" w:rsidP="007577DE">
            <w:pPr>
              <w:pStyle w:val="TAL"/>
            </w:pPr>
          </w:p>
        </w:tc>
        <w:tc>
          <w:tcPr>
            <w:tcW w:w="993" w:type="dxa"/>
            <w:vMerge/>
          </w:tcPr>
          <w:p w14:paraId="0E0AF9F7" w14:textId="77777777" w:rsidR="00D8142B" w:rsidRPr="00FC7496" w:rsidRDefault="00D8142B" w:rsidP="007577DE">
            <w:pPr>
              <w:pStyle w:val="TAL"/>
            </w:pPr>
          </w:p>
        </w:tc>
        <w:tc>
          <w:tcPr>
            <w:tcW w:w="1417" w:type="dxa"/>
          </w:tcPr>
          <w:p w14:paraId="562440F6" w14:textId="77777777" w:rsidR="00D8142B" w:rsidRPr="00FC7496" w:rsidRDefault="00D8142B" w:rsidP="007577DE">
            <w:pPr>
              <w:pStyle w:val="TAL"/>
            </w:pPr>
            <w:r w:rsidRPr="00FC7496">
              <w:t>CCE_St_Ind''</w:t>
            </w:r>
          </w:p>
        </w:tc>
        <w:tc>
          <w:tcPr>
            <w:tcW w:w="567" w:type="dxa"/>
            <w:vAlign w:val="bottom"/>
          </w:tcPr>
          <w:p w14:paraId="47DCFB1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399F7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4AD48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6CEC22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FC332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A43543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4024474"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608EFC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FE2A2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4770A47" w14:textId="77777777" w:rsidR="00D8142B" w:rsidRPr="00FC7496" w:rsidRDefault="00D8142B" w:rsidP="007577DE">
            <w:pPr>
              <w:pStyle w:val="TAC"/>
              <w:rPr>
                <w:rFonts w:cs="Arial"/>
                <w:szCs w:val="18"/>
              </w:rPr>
            </w:pPr>
            <w:r>
              <w:rPr>
                <w:rFonts w:cs="Arial"/>
                <w:szCs w:val="18"/>
              </w:rPr>
              <w:t>10</w:t>
            </w:r>
          </w:p>
        </w:tc>
      </w:tr>
      <w:tr w:rsidR="00D8142B" w:rsidRPr="00FC7496" w14:paraId="7BAF381F" w14:textId="77777777" w:rsidTr="007577DE">
        <w:trPr>
          <w:jc w:val="center"/>
        </w:trPr>
        <w:tc>
          <w:tcPr>
            <w:tcW w:w="1809" w:type="dxa"/>
            <w:vMerge w:val="restart"/>
          </w:tcPr>
          <w:p w14:paraId="572BB182" w14:textId="77777777" w:rsidR="00D8142B" w:rsidRPr="00FC7496" w:rsidRDefault="00D8142B" w:rsidP="007577DE">
            <w:pPr>
              <w:pStyle w:val="TAL"/>
            </w:pPr>
            <w:r w:rsidRPr="00FC7496">
              <w:t>tsc_C_RNTI_Def8</w:t>
            </w:r>
          </w:p>
        </w:tc>
        <w:tc>
          <w:tcPr>
            <w:tcW w:w="993" w:type="dxa"/>
            <w:vMerge w:val="restart"/>
          </w:tcPr>
          <w:p w14:paraId="4245ABA8" w14:textId="77777777" w:rsidR="00D8142B" w:rsidRPr="00FC7496" w:rsidRDefault="00D8142B" w:rsidP="007577DE">
            <w:pPr>
              <w:pStyle w:val="TAL"/>
            </w:pPr>
            <w:r w:rsidRPr="00FC7496">
              <w:t>'11D7'H</w:t>
            </w:r>
          </w:p>
          <w:p w14:paraId="05D7274C" w14:textId="77777777" w:rsidR="00D8142B" w:rsidRPr="00FC7496" w:rsidRDefault="00D8142B" w:rsidP="007577DE">
            <w:pPr>
              <w:pStyle w:val="TAL"/>
            </w:pPr>
            <w:r w:rsidRPr="00FC7496">
              <w:t>4567</w:t>
            </w:r>
          </w:p>
        </w:tc>
        <w:tc>
          <w:tcPr>
            <w:tcW w:w="1417" w:type="dxa"/>
          </w:tcPr>
          <w:p w14:paraId="2A0B4B3A" w14:textId="77777777" w:rsidR="00D8142B" w:rsidRPr="00FC7496" w:rsidRDefault="00D8142B" w:rsidP="007577DE">
            <w:pPr>
              <w:pStyle w:val="TAL"/>
            </w:pPr>
            <w:r w:rsidRPr="00FC7496">
              <w:t>m'</w:t>
            </w:r>
          </w:p>
        </w:tc>
        <w:tc>
          <w:tcPr>
            <w:tcW w:w="567" w:type="dxa"/>
            <w:vAlign w:val="bottom"/>
          </w:tcPr>
          <w:p w14:paraId="0E51C7E4"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26E24C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0686EEC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182BFD5"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005EDB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4E7CC30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5277B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DC85272"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790FAF8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D1518" w14:textId="77777777" w:rsidR="00D8142B" w:rsidRPr="00FC7496" w:rsidRDefault="00D8142B" w:rsidP="007577DE">
            <w:pPr>
              <w:pStyle w:val="TAC"/>
              <w:rPr>
                <w:rFonts w:cs="Arial"/>
                <w:szCs w:val="18"/>
              </w:rPr>
            </w:pPr>
            <w:r>
              <w:rPr>
                <w:rFonts w:cs="Arial"/>
                <w:szCs w:val="18"/>
              </w:rPr>
              <w:t>0</w:t>
            </w:r>
          </w:p>
        </w:tc>
      </w:tr>
      <w:tr w:rsidR="00D8142B" w:rsidRPr="00FC7496" w14:paraId="2F4D6303" w14:textId="77777777" w:rsidTr="007577DE">
        <w:trPr>
          <w:jc w:val="center"/>
        </w:trPr>
        <w:tc>
          <w:tcPr>
            <w:tcW w:w="1809" w:type="dxa"/>
            <w:vMerge/>
          </w:tcPr>
          <w:p w14:paraId="0C08E783" w14:textId="77777777" w:rsidR="00D8142B" w:rsidRPr="00FC7496" w:rsidRDefault="00D8142B" w:rsidP="007577DE">
            <w:pPr>
              <w:pStyle w:val="TAL"/>
            </w:pPr>
          </w:p>
        </w:tc>
        <w:tc>
          <w:tcPr>
            <w:tcW w:w="993" w:type="dxa"/>
            <w:vMerge/>
          </w:tcPr>
          <w:p w14:paraId="4CA655F2" w14:textId="77777777" w:rsidR="00D8142B" w:rsidRPr="00FC7496" w:rsidRDefault="00D8142B" w:rsidP="007577DE">
            <w:pPr>
              <w:pStyle w:val="TAL"/>
            </w:pPr>
          </w:p>
        </w:tc>
        <w:tc>
          <w:tcPr>
            <w:tcW w:w="1417" w:type="dxa"/>
          </w:tcPr>
          <w:p w14:paraId="243BF816" w14:textId="77777777" w:rsidR="00D8142B" w:rsidRPr="00FC7496" w:rsidRDefault="00D8142B" w:rsidP="007577DE">
            <w:pPr>
              <w:pStyle w:val="TAL"/>
            </w:pPr>
            <w:r w:rsidRPr="00FC7496">
              <w:t>CCE_St_Ind'</w:t>
            </w:r>
          </w:p>
        </w:tc>
        <w:tc>
          <w:tcPr>
            <w:tcW w:w="567" w:type="dxa"/>
            <w:vAlign w:val="bottom"/>
          </w:tcPr>
          <w:p w14:paraId="2BA92F4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4883F2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9EB1B5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84116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49D4701"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0B9EB5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7868416"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E85EFC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34D3A9B"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44CE0973" w14:textId="77777777" w:rsidR="00D8142B" w:rsidRPr="00FC7496" w:rsidRDefault="00D8142B" w:rsidP="007577DE">
            <w:pPr>
              <w:pStyle w:val="TAC"/>
              <w:rPr>
                <w:rFonts w:cs="Arial"/>
                <w:szCs w:val="18"/>
              </w:rPr>
            </w:pPr>
            <w:r>
              <w:rPr>
                <w:rFonts w:cs="Arial"/>
                <w:szCs w:val="18"/>
              </w:rPr>
              <w:t>8</w:t>
            </w:r>
          </w:p>
        </w:tc>
      </w:tr>
      <w:tr w:rsidR="00D8142B" w:rsidRPr="00FC7496" w14:paraId="2FCA17B6" w14:textId="77777777" w:rsidTr="007577DE">
        <w:trPr>
          <w:jc w:val="center"/>
        </w:trPr>
        <w:tc>
          <w:tcPr>
            <w:tcW w:w="1809" w:type="dxa"/>
            <w:vMerge/>
          </w:tcPr>
          <w:p w14:paraId="46DC3997" w14:textId="77777777" w:rsidR="00D8142B" w:rsidRPr="00FC7496" w:rsidRDefault="00D8142B" w:rsidP="007577DE">
            <w:pPr>
              <w:pStyle w:val="TAL"/>
            </w:pPr>
          </w:p>
        </w:tc>
        <w:tc>
          <w:tcPr>
            <w:tcW w:w="993" w:type="dxa"/>
            <w:vMerge/>
          </w:tcPr>
          <w:p w14:paraId="099A24FC" w14:textId="77777777" w:rsidR="00D8142B" w:rsidRPr="00FC7496" w:rsidRDefault="00D8142B" w:rsidP="007577DE">
            <w:pPr>
              <w:pStyle w:val="TAL"/>
            </w:pPr>
          </w:p>
        </w:tc>
        <w:tc>
          <w:tcPr>
            <w:tcW w:w="1417" w:type="dxa"/>
          </w:tcPr>
          <w:p w14:paraId="798983D4" w14:textId="77777777" w:rsidR="00D8142B" w:rsidRPr="00FC7496" w:rsidRDefault="00D8142B" w:rsidP="007577DE">
            <w:pPr>
              <w:pStyle w:val="TAL"/>
            </w:pPr>
            <w:r w:rsidRPr="00FC7496">
              <w:t>m''</w:t>
            </w:r>
          </w:p>
        </w:tc>
        <w:tc>
          <w:tcPr>
            <w:tcW w:w="567" w:type="dxa"/>
            <w:vAlign w:val="bottom"/>
          </w:tcPr>
          <w:p w14:paraId="2B93434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4B886D3B"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BD34EF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048A48F5"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81D9AF2"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32CE1BBE"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80B1C18"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4D4196EA"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4772CF"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180C6D4E" w14:textId="77777777" w:rsidR="00D8142B" w:rsidRPr="00FC7496" w:rsidRDefault="00D8142B" w:rsidP="007577DE">
            <w:pPr>
              <w:pStyle w:val="TAC"/>
              <w:rPr>
                <w:rFonts w:cs="Arial"/>
                <w:szCs w:val="18"/>
              </w:rPr>
            </w:pPr>
            <w:r>
              <w:rPr>
                <w:rFonts w:cs="Arial"/>
                <w:szCs w:val="18"/>
              </w:rPr>
              <w:t>1</w:t>
            </w:r>
          </w:p>
        </w:tc>
      </w:tr>
      <w:tr w:rsidR="00D8142B" w:rsidRPr="00FC7496" w14:paraId="718068CE" w14:textId="77777777" w:rsidTr="007577DE">
        <w:trPr>
          <w:jc w:val="center"/>
        </w:trPr>
        <w:tc>
          <w:tcPr>
            <w:tcW w:w="1809" w:type="dxa"/>
            <w:vMerge/>
          </w:tcPr>
          <w:p w14:paraId="76FC7ACE" w14:textId="77777777" w:rsidR="00D8142B" w:rsidRPr="00FC7496" w:rsidRDefault="00D8142B" w:rsidP="007577DE">
            <w:pPr>
              <w:pStyle w:val="TAL"/>
            </w:pPr>
          </w:p>
        </w:tc>
        <w:tc>
          <w:tcPr>
            <w:tcW w:w="993" w:type="dxa"/>
            <w:vMerge/>
          </w:tcPr>
          <w:p w14:paraId="4F001AEF" w14:textId="77777777" w:rsidR="00D8142B" w:rsidRPr="00FC7496" w:rsidRDefault="00D8142B" w:rsidP="007577DE">
            <w:pPr>
              <w:pStyle w:val="TAL"/>
            </w:pPr>
          </w:p>
        </w:tc>
        <w:tc>
          <w:tcPr>
            <w:tcW w:w="1417" w:type="dxa"/>
          </w:tcPr>
          <w:p w14:paraId="52162474" w14:textId="77777777" w:rsidR="00D8142B" w:rsidRPr="00FC7496" w:rsidRDefault="00D8142B" w:rsidP="007577DE">
            <w:pPr>
              <w:pStyle w:val="TAL"/>
            </w:pPr>
            <w:r w:rsidRPr="00FC7496">
              <w:t>CCE_St_Ind''</w:t>
            </w:r>
          </w:p>
        </w:tc>
        <w:tc>
          <w:tcPr>
            <w:tcW w:w="567" w:type="dxa"/>
            <w:vAlign w:val="bottom"/>
          </w:tcPr>
          <w:p w14:paraId="368169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CB94FB"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61F3003"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58199D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7F884A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40604E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5F73D5A"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8F9965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A08553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CB97312" w14:textId="77777777" w:rsidR="00D8142B" w:rsidRPr="00FC7496" w:rsidRDefault="00D8142B" w:rsidP="007577DE">
            <w:pPr>
              <w:pStyle w:val="TAC"/>
              <w:rPr>
                <w:rFonts w:cs="Arial"/>
                <w:szCs w:val="18"/>
              </w:rPr>
            </w:pPr>
            <w:r>
              <w:rPr>
                <w:rFonts w:cs="Arial"/>
                <w:szCs w:val="18"/>
              </w:rPr>
              <w:t>10</w:t>
            </w:r>
          </w:p>
        </w:tc>
      </w:tr>
      <w:tr w:rsidR="00D8142B" w:rsidRPr="00FC7496" w14:paraId="299D5E3D" w14:textId="77777777" w:rsidTr="007577DE">
        <w:trPr>
          <w:jc w:val="center"/>
        </w:trPr>
        <w:tc>
          <w:tcPr>
            <w:tcW w:w="1809" w:type="dxa"/>
            <w:vMerge w:val="restart"/>
          </w:tcPr>
          <w:p w14:paraId="66419CFF" w14:textId="77777777" w:rsidR="00D8142B" w:rsidRPr="00FC7496" w:rsidRDefault="00D8142B" w:rsidP="007577DE">
            <w:pPr>
              <w:pStyle w:val="TAL"/>
            </w:pPr>
            <w:r w:rsidRPr="00FC7496">
              <w:t>tsc_C_RNTI_Def9</w:t>
            </w:r>
          </w:p>
        </w:tc>
        <w:tc>
          <w:tcPr>
            <w:tcW w:w="993" w:type="dxa"/>
            <w:vMerge w:val="restart"/>
          </w:tcPr>
          <w:p w14:paraId="7E30CDB5" w14:textId="77777777" w:rsidR="00D8142B" w:rsidRPr="00FC7496" w:rsidRDefault="00D8142B" w:rsidP="007577DE">
            <w:pPr>
              <w:pStyle w:val="TAL"/>
            </w:pPr>
            <w:r w:rsidRPr="00FC7496">
              <w:t>'162E'H</w:t>
            </w:r>
          </w:p>
          <w:p w14:paraId="31508840" w14:textId="77777777" w:rsidR="00D8142B" w:rsidRPr="00FC7496" w:rsidRDefault="00D8142B" w:rsidP="007577DE">
            <w:pPr>
              <w:pStyle w:val="TAL"/>
            </w:pPr>
            <w:r w:rsidRPr="00FC7496">
              <w:t>5678</w:t>
            </w:r>
          </w:p>
        </w:tc>
        <w:tc>
          <w:tcPr>
            <w:tcW w:w="1417" w:type="dxa"/>
          </w:tcPr>
          <w:p w14:paraId="7987BD83" w14:textId="77777777" w:rsidR="00D8142B" w:rsidRPr="00FC7496" w:rsidRDefault="00D8142B" w:rsidP="007577DE">
            <w:pPr>
              <w:pStyle w:val="TAL"/>
            </w:pPr>
            <w:r w:rsidRPr="00FC7496">
              <w:t>m'</w:t>
            </w:r>
          </w:p>
        </w:tc>
        <w:tc>
          <w:tcPr>
            <w:tcW w:w="567" w:type="dxa"/>
            <w:vAlign w:val="bottom"/>
          </w:tcPr>
          <w:p w14:paraId="677E489E"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2B4C351"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BB5E6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C4C079E"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BCD05DF"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0367352D"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296FA7E3"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B886D35"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7BD25780"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4F73D41E" w14:textId="77777777" w:rsidR="00D8142B" w:rsidRPr="00FC7496" w:rsidRDefault="00D8142B" w:rsidP="007577DE">
            <w:pPr>
              <w:pStyle w:val="TAC"/>
              <w:rPr>
                <w:rFonts w:cs="Arial"/>
                <w:szCs w:val="18"/>
              </w:rPr>
            </w:pPr>
            <w:r>
              <w:rPr>
                <w:rFonts w:cs="Arial"/>
                <w:szCs w:val="18"/>
              </w:rPr>
              <w:t>2</w:t>
            </w:r>
          </w:p>
        </w:tc>
      </w:tr>
      <w:tr w:rsidR="00D8142B" w:rsidRPr="00FC7496" w14:paraId="4C975B65" w14:textId="77777777" w:rsidTr="007577DE">
        <w:trPr>
          <w:jc w:val="center"/>
        </w:trPr>
        <w:tc>
          <w:tcPr>
            <w:tcW w:w="1809" w:type="dxa"/>
            <w:vMerge/>
          </w:tcPr>
          <w:p w14:paraId="15350DC0" w14:textId="77777777" w:rsidR="00D8142B" w:rsidRPr="00FC7496" w:rsidRDefault="00D8142B" w:rsidP="007577DE">
            <w:pPr>
              <w:pStyle w:val="TAL"/>
            </w:pPr>
          </w:p>
        </w:tc>
        <w:tc>
          <w:tcPr>
            <w:tcW w:w="993" w:type="dxa"/>
            <w:vMerge/>
          </w:tcPr>
          <w:p w14:paraId="2F5D2C15" w14:textId="77777777" w:rsidR="00D8142B" w:rsidRPr="00FC7496" w:rsidRDefault="00D8142B" w:rsidP="007577DE">
            <w:pPr>
              <w:pStyle w:val="TAL"/>
            </w:pPr>
          </w:p>
        </w:tc>
        <w:tc>
          <w:tcPr>
            <w:tcW w:w="1417" w:type="dxa"/>
          </w:tcPr>
          <w:p w14:paraId="2470F759" w14:textId="77777777" w:rsidR="00D8142B" w:rsidRPr="00FC7496" w:rsidRDefault="00D8142B" w:rsidP="007577DE">
            <w:pPr>
              <w:pStyle w:val="TAL"/>
            </w:pPr>
            <w:r w:rsidRPr="00FC7496">
              <w:t>CCE_St_Ind'</w:t>
            </w:r>
          </w:p>
        </w:tc>
        <w:tc>
          <w:tcPr>
            <w:tcW w:w="567" w:type="dxa"/>
            <w:vAlign w:val="bottom"/>
          </w:tcPr>
          <w:p w14:paraId="1CCDE36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198D61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F5AA9C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309E5F"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83883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B0FCE78"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870AF7C"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CC0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87701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8E537B8" w14:textId="77777777" w:rsidR="00D8142B" w:rsidRPr="00FC7496" w:rsidRDefault="00D8142B" w:rsidP="007577DE">
            <w:pPr>
              <w:pStyle w:val="TAC"/>
              <w:rPr>
                <w:rFonts w:cs="Arial"/>
                <w:szCs w:val="18"/>
              </w:rPr>
            </w:pPr>
            <w:r>
              <w:rPr>
                <w:rFonts w:cs="Arial"/>
                <w:szCs w:val="18"/>
              </w:rPr>
              <w:t>8</w:t>
            </w:r>
          </w:p>
        </w:tc>
      </w:tr>
      <w:tr w:rsidR="00D8142B" w:rsidRPr="00FC7496" w14:paraId="6C04FCA8" w14:textId="77777777" w:rsidTr="007577DE">
        <w:trPr>
          <w:jc w:val="center"/>
        </w:trPr>
        <w:tc>
          <w:tcPr>
            <w:tcW w:w="1809" w:type="dxa"/>
            <w:vMerge/>
          </w:tcPr>
          <w:p w14:paraId="659A0B74" w14:textId="77777777" w:rsidR="00D8142B" w:rsidRPr="00FC7496" w:rsidRDefault="00D8142B" w:rsidP="007577DE">
            <w:pPr>
              <w:pStyle w:val="TAL"/>
            </w:pPr>
          </w:p>
        </w:tc>
        <w:tc>
          <w:tcPr>
            <w:tcW w:w="993" w:type="dxa"/>
            <w:vMerge/>
          </w:tcPr>
          <w:p w14:paraId="61B65235" w14:textId="77777777" w:rsidR="00D8142B" w:rsidRPr="00FC7496" w:rsidRDefault="00D8142B" w:rsidP="007577DE">
            <w:pPr>
              <w:pStyle w:val="TAL"/>
            </w:pPr>
          </w:p>
        </w:tc>
        <w:tc>
          <w:tcPr>
            <w:tcW w:w="1417" w:type="dxa"/>
          </w:tcPr>
          <w:p w14:paraId="2A7C98C4" w14:textId="77777777" w:rsidR="00D8142B" w:rsidRPr="00FC7496" w:rsidRDefault="00D8142B" w:rsidP="007577DE">
            <w:pPr>
              <w:pStyle w:val="TAL"/>
            </w:pPr>
            <w:r w:rsidRPr="00FC7496">
              <w:t>m''</w:t>
            </w:r>
          </w:p>
        </w:tc>
        <w:tc>
          <w:tcPr>
            <w:tcW w:w="567" w:type="dxa"/>
            <w:vAlign w:val="bottom"/>
          </w:tcPr>
          <w:p w14:paraId="08FD650F"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C1A995B"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37A3F0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23CFE873"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7A154A82"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1DD8490D"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0D7739E3"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1F47BD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0B40317E"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38B75357" w14:textId="77777777" w:rsidR="00D8142B" w:rsidRPr="00FC7496" w:rsidRDefault="00D8142B" w:rsidP="007577DE">
            <w:pPr>
              <w:pStyle w:val="TAC"/>
              <w:rPr>
                <w:rFonts w:cs="Arial"/>
                <w:szCs w:val="18"/>
              </w:rPr>
            </w:pPr>
            <w:r>
              <w:rPr>
                <w:rFonts w:cs="Arial"/>
                <w:szCs w:val="18"/>
              </w:rPr>
              <w:t>3</w:t>
            </w:r>
          </w:p>
        </w:tc>
      </w:tr>
      <w:tr w:rsidR="00D8142B" w:rsidRPr="00FC7496" w14:paraId="7EE8EFE4" w14:textId="77777777" w:rsidTr="007577DE">
        <w:trPr>
          <w:jc w:val="center"/>
        </w:trPr>
        <w:tc>
          <w:tcPr>
            <w:tcW w:w="1809" w:type="dxa"/>
            <w:vMerge/>
          </w:tcPr>
          <w:p w14:paraId="165DA0E2" w14:textId="77777777" w:rsidR="00D8142B" w:rsidRPr="00FC7496" w:rsidRDefault="00D8142B" w:rsidP="007577DE">
            <w:pPr>
              <w:pStyle w:val="TAL"/>
            </w:pPr>
          </w:p>
        </w:tc>
        <w:tc>
          <w:tcPr>
            <w:tcW w:w="993" w:type="dxa"/>
            <w:vMerge/>
          </w:tcPr>
          <w:p w14:paraId="20F1CEA7" w14:textId="77777777" w:rsidR="00D8142B" w:rsidRPr="00FC7496" w:rsidRDefault="00D8142B" w:rsidP="007577DE">
            <w:pPr>
              <w:pStyle w:val="TAL"/>
            </w:pPr>
          </w:p>
        </w:tc>
        <w:tc>
          <w:tcPr>
            <w:tcW w:w="1417" w:type="dxa"/>
          </w:tcPr>
          <w:p w14:paraId="77919A42" w14:textId="77777777" w:rsidR="00D8142B" w:rsidRPr="00FC7496" w:rsidRDefault="00D8142B" w:rsidP="007577DE">
            <w:pPr>
              <w:pStyle w:val="TAL"/>
            </w:pPr>
            <w:r w:rsidRPr="00FC7496">
              <w:t>CCE_St_Ind''</w:t>
            </w:r>
          </w:p>
        </w:tc>
        <w:tc>
          <w:tcPr>
            <w:tcW w:w="567" w:type="dxa"/>
            <w:vAlign w:val="bottom"/>
          </w:tcPr>
          <w:p w14:paraId="27D7BBA8"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A46E23E"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2C621F9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4B61DC9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4592BD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BF3581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186DEF7"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5E24928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3C172FEC"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0963E82" w14:textId="77777777" w:rsidR="00D8142B" w:rsidRPr="00FC7496" w:rsidRDefault="00D8142B" w:rsidP="007577DE">
            <w:pPr>
              <w:pStyle w:val="TAC"/>
              <w:rPr>
                <w:rFonts w:cs="Arial"/>
                <w:szCs w:val="18"/>
              </w:rPr>
            </w:pPr>
            <w:r>
              <w:rPr>
                <w:rFonts w:cs="Arial"/>
                <w:szCs w:val="18"/>
              </w:rPr>
              <w:t>10</w:t>
            </w:r>
          </w:p>
        </w:tc>
      </w:tr>
      <w:tr w:rsidR="00D8142B" w:rsidRPr="00FC7496" w14:paraId="54517843" w14:textId="77777777" w:rsidTr="007577DE">
        <w:trPr>
          <w:jc w:val="center"/>
        </w:trPr>
        <w:tc>
          <w:tcPr>
            <w:tcW w:w="1809" w:type="dxa"/>
            <w:vMerge w:val="restart"/>
          </w:tcPr>
          <w:p w14:paraId="494808E5" w14:textId="77777777" w:rsidR="00D8142B" w:rsidRPr="00FC7496" w:rsidRDefault="00D8142B" w:rsidP="007577DE">
            <w:pPr>
              <w:pStyle w:val="TAL"/>
            </w:pPr>
            <w:r w:rsidRPr="00FC7496">
              <w:t>tsc_C_RNTI_Def10</w:t>
            </w:r>
          </w:p>
        </w:tc>
        <w:tc>
          <w:tcPr>
            <w:tcW w:w="993" w:type="dxa"/>
            <w:vMerge w:val="restart"/>
          </w:tcPr>
          <w:p w14:paraId="6B8A17D3" w14:textId="77777777" w:rsidR="00D8142B" w:rsidRPr="00FC7496" w:rsidRDefault="00D8142B" w:rsidP="007577DE">
            <w:pPr>
              <w:pStyle w:val="TAL"/>
            </w:pPr>
            <w:r w:rsidRPr="00FC7496">
              <w:t>'1A85'H</w:t>
            </w:r>
          </w:p>
          <w:p w14:paraId="2BC0E34E" w14:textId="77777777" w:rsidR="00D8142B" w:rsidRPr="00FC7496" w:rsidRDefault="00D8142B" w:rsidP="007577DE">
            <w:pPr>
              <w:pStyle w:val="TAL"/>
            </w:pPr>
            <w:r w:rsidRPr="00FC7496">
              <w:t>6789</w:t>
            </w:r>
          </w:p>
        </w:tc>
        <w:tc>
          <w:tcPr>
            <w:tcW w:w="1417" w:type="dxa"/>
          </w:tcPr>
          <w:p w14:paraId="21DCDF4F" w14:textId="77777777" w:rsidR="00D8142B" w:rsidRPr="00FC7496" w:rsidRDefault="00D8142B" w:rsidP="007577DE">
            <w:pPr>
              <w:pStyle w:val="TAL"/>
            </w:pPr>
            <w:r w:rsidRPr="00FC7496">
              <w:t>m'</w:t>
            </w:r>
          </w:p>
        </w:tc>
        <w:tc>
          <w:tcPr>
            <w:tcW w:w="567" w:type="dxa"/>
            <w:vAlign w:val="bottom"/>
          </w:tcPr>
          <w:p w14:paraId="316FA77A"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2378BBA1"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9C2CDD4"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715F1CA6"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68DAF5F4"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331A6FFA"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18469799"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673290E3" w14:textId="77777777" w:rsidR="00D8142B" w:rsidRPr="00FC7496" w:rsidRDefault="00D8142B" w:rsidP="007577DE">
            <w:pPr>
              <w:pStyle w:val="TAC"/>
              <w:rPr>
                <w:rFonts w:cs="Arial"/>
                <w:szCs w:val="18"/>
              </w:rPr>
            </w:pPr>
            <w:r>
              <w:rPr>
                <w:rFonts w:cs="Arial"/>
                <w:szCs w:val="18"/>
              </w:rPr>
              <w:t>0</w:t>
            </w:r>
          </w:p>
        </w:tc>
        <w:tc>
          <w:tcPr>
            <w:tcW w:w="567" w:type="dxa"/>
            <w:vAlign w:val="bottom"/>
          </w:tcPr>
          <w:p w14:paraId="19ED392C" w14:textId="77777777" w:rsidR="00D8142B" w:rsidRPr="00FC7496" w:rsidRDefault="00D8142B" w:rsidP="007577DE">
            <w:pPr>
              <w:pStyle w:val="TAC"/>
              <w:rPr>
                <w:rFonts w:cs="Arial"/>
                <w:szCs w:val="18"/>
              </w:rPr>
            </w:pPr>
            <w:r>
              <w:rPr>
                <w:rFonts w:cs="Arial"/>
                <w:szCs w:val="18"/>
              </w:rPr>
              <w:t>3</w:t>
            </w:r>
          </w:p>
        </w:tc>
        <w:tc>
          <w:tcPr>
            <w:tcW w:w="567" w:type="dxa"/>
            <w:vAlign w:val="bottom"/>
          </w:tcPr>
          <w:p w14:paraId="3CB70542" w14:textId="77777777" w:rsidR="00D8142B" w:rsidRPr="00FC7496" w:rsidRDefault="00D8142B" w:rsidP="007577DE">
            <w:pPr>
              <w:pStyle w:val="TAC"/>
              <w:rPr>
                <w:rFonts w:cs="Arial"/>
                <w:szCs w:val="18"/>
              </w:rPr>
            </w:pPr>
            <w:r>
              <w:rPr>
                <w:rFonts w:cs="Arial"/>
                <w:szCs w:val="18"/>
              </w:rPr>
              <w:t>4</w:t>
            </w:r>
          </w:p>
        </w:tc>
      </w:tr>
      <w:tr w:rsidR="00D8142B" w:rsidRPr="00FC7496" w14:paraId="49A51CBB" w14:textId="77777777" w:rsidTr="007577DE">
        <w:trPr>
          <w:jc w:val="center"/>
        </w:trPr>
        <w:tc>
          <w:tcPr>
            <w:tcW w:w="1809" w:type="dxa"/>
            <w:vMerge/>
          </w:tcPr>
          <w:p w14:paraId="547F8086" w14:textId="77777777" w:rsidR="00D8142B" w:rsidRPr="00FC7496" w:rsidRDefault="00D8142B" w:rsidP="007577DE">
            <w:pPr>
              <w:pStyle w:val="TAL"/>
            </w:pPr>
          </w:p>
        </w:tc>
        <w:tc>
          <w:tcPr>
            <w:tcW w:w="993" w:type="dxa"/>
            <w:vMerge/>
          </w:tcPr>
          <w:p w14:paraId="3A727AE2" w14:textId="77777777" w:rsidR="00D8142B" w:rsidRPr="00FC7496" w:rsidRDefault="00D8142B" w:rsidP="007577DE">
            <w:pPr>
              <w:pStyle w:val="TAL"/>
            </w:pPr>
          </w:p>
        </w:tc>
        <w:tc>
          <w:tcPr>
            <w:tcW w:w="1417" w:type="dxa"/>
          </w:tcPr>
          <w:p w14:paraId="54E100A6" w14:textId="77777777" w:rsidR="00D8142B" w:rsidRPr="00FC7496" w:rsidRDefault="00D8142B" w:rsidP="007577DE">
            <w:pPr>
              <w:pStyle w:val="TAL"/>
            </w:pPr>
            <w:r w:rsidRPr="00FC7496">
              <w:t>CCE_St_Ind'</w:t>
            </w:r>
          </w:p>
        </w:tc>
        <w:tc>
          <w:tcPr>
            <w:tcW w:w="567" w:type="dxa"/>
            <w:vAlign w:val="bottom"/>
          </w:tcPr>
          <w:p w14:paraId="56E2C442"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548FFDA7"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02DC2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FC511B3"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1644BCB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6608BDA0"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85F9AB5"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06BF0E10"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A8B3C79"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7A9BE4CA" w14:textId="77777777" w:rsidR="00D8142B" w:rsidRPr="00FC7496" w:rsidRDefault="00D8142B" w:rsidP="007577DE">
            <w:pPr>
              <w:pStyle w:val="TAC"/>
              <w:rPr>
                <w:rFonts w:cs="Arial"/>
                <w:szCs w:val="18"/>
              </w:rPr>
            </w:pPr>
            <w:r>
              <w:rPr>
                <w:rFonts w:cs="Arial"/>
                <w:szCs w:val="18"/>
              </w:rPr>
              <w:t>8</w:t>
            </w:r>
          </w:p>
        </w:tc>
      </w:tr>
      <w:tr w:rsidR="00D8142B" w:rsidRPr="00FC7496" w14:paraId="30E85CDA" w14:textId="77777777" w:rsidTr="007577DE">
        <w:trPr>
          <w:jc w:val="center"/>
        </w:trPr>
        <w:tc>
          <w:tcPr>
            <w:tcW w:w="1809" w:type="dxa"/>
            <w:vMerge/>
          </w:tcPr>
          <w:p w14:paraId="5E4C1BCE" w14:textId="77777777" w:rsidR="00D8142B" w:rsidRPr="00FC7496" w:rsidRDefault="00D8142B" w:rsidP="007577DE">
            <w:pPr>
              <w:pStyle w:val="TAL"/>
            </w:pPr>
          </w:p>
        </w:tc>
        <w:tc>
          <w:tcPr>
            <w:tcW w:w="993" w:type="dxa"/>
            <w:vMerge/>
          </w:tcPr>
          <w:p w14:paraId="28D3A0ED" w14:textId="77777777" w:rsidR="00D8142B" w:rsidRPr="00FC7496" w:rsidRDefault="00D8142B" w:rsidP="007577DE">
            <w:pPr>
              <w:pStyle w:val="TAL"/>
            </w:pPr>
          </w:p>
        </w:tc>
        <w:tc>
          <w:tcPr>
            <w:tcW w:w="1417" w:type="dxa"/>
          </w:tcPr>
          <w:p w14:paraId="59D17DEF" w14:textId="77777777" w:rsidR="00D8142B" w:rsidRPr="00FC7496" w:rsidRDefault="00D8142B" w:rsidP="007577DE">
            <w:pPr>
              <w:pStyle w:val="TAL"/>
            </w:pPr>
            <w:r w:rsidRPr="00FC7496">
              <w:t>m''</w:t>
            </w:r>
          </w:p>
        </w:tc>
        <w:tc>
          <w:tcPr>
            <w:tcW w:w="567" w:type="dxa"/>
            <w:vAlign w:val="bottom"/>
          </w:tcPr>
          <w:p w14:paraId="54D931DC"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2B5A9E50"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E783149"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7407AFA2"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65E9CC31"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554B54D5" w14:textId="77777777" w:rsidR="00D8142B" w:rsidRPr="00FC7496" w:rsidRDefault="00D8142B" w:rsidP="007577DE">
            <w:pPr>
              <w:pStyle w:val="TAC"/>
              <w:rPr>
                <w:rFonts w:cs="Arial"/>
                <w:szCs w:val="18"/>
              </w:rPr>
            </w:pPr>
            <w:r>
              <w:rPr>
                <w:rFonts w:cs="Arial"/>
                <w:szCs w:val="18"/>
              </w:rPr>
              <w:t>2</w:t>
            </w:r>
          </w:p>
        </w:tc>
        <w:tc>
          <w:tcPr>
            <w:tcW w:w="567" w:type="dxa"/>
            <w:vAlign w:val="bottom"/>
          </w:tcPr>
          <w:p w14:paraId="460251D6" w14:textId="77777777" w:rsidR="00D8142B" w:rsidRPr="00FC7496" w:rsidRDefault="00D8142B" w:rsidP="007577DE">
            <w:pPr>
              <w:pStyle w:val="TAC"/>
              <w:rPr>
                <w:rFonts w:cs="Arial"/>
                <w:szCs w:val="18"/>
              </w:rPr>
            </w:pPr>
            <w:r>
              <w:rPr>
                <w:rFonts w:cs="Arial"/>
                <w:szCs w:val="18"/>
              </w:rPr>
              <w:t>1</w:t>
            </w:r>
          </w:p>
        </w:tc>
        <w:tc>
          <w:tcPr>
            <w:tcW w:w="567" w:type="dxa"/>
            <w:vAlign w:val="bottom"/>
          </w:tcPr>
          <w:p w14:paraId="620A4C24" w14:textId="77777777" w:rsidR="00D8142B" w:rsidRPr="00FC7496" w:rsidRDefault="00D8142B" w:rsidP="007577DE">
            <w:pPr>
              <w:pStyle w:val="TAC"/>
              <w:rPr>
                <w:rFonts w:cs="Arial"/>
                <w:szCs w:val="18"/>
              </w:rPr>
            </w:pPr>
            <w:r>
              <w:rPr>
                <w:rFonts w:cs="Arial"/>
                <w:szCs w:val="18"/>
              </w:rPr>
              <w:t>5</w:t>
            </w:r>
          </w:p>
        </w:tc>
        <w:tc>
          <w:tcPr>
            <w:tcW w:w="567" w:type="dxa"/>
            <w:vAlign w:val="bottom"/>
          </w:tcPr>
          <w:p w14:paraId="4017F345" w14:textId="77777777" w:rsidR="00D8142B" w:rsidRPr="00FC7496" w:rsidRDefault="00D8142B" w:rsidP="007577DE">
            <w:pPr>
              <w:pStyle w:val="TAC"/>
              <w:rPr>
                <w:rFonts w:cs="Arial"/>
                <w:szCs w:val="18"/>
              </w:rPr>
            </w:pPr>
            <w:r>
              <w:rPr>
                <w:rFonts w:cs="Arial"/>
                <w:szCs w:val="18"/>
              </w:rPr>
              <w:t>4</w:t>
            </w:r>
          </w:p>
        </w:tc>
        <w:tc>
          <w:tcPr>
            <w:tcW w:w="567" w:type="dxa"/>
            <w:vAlign w:val="bottom"/>
          </w:tcPr>
          <w:p w14:paraId="71DC7102" w14:textId="77777777" w:rsidR="00D8142B" w:rsidRPr="00FC7496" w:rsidRDefault="00D8142B" w:rsidP="007577DE">
            <w:pPr>
              <w:pStyle w:val="TAC"/>
              <w:rPr>
                <w:rFonts w:cs="Arial"/>
                <w:szCs w:val="18"/>
              </w:rPr>
            </w:pPr>
            <w:r>
              <w:rPr>
                <w:rFonts w:cs="Arial"/>
                <w:szCs w:val="18"/>
              </w:rPr>
              <w:t>5</w:t>
            </w:r>
          </w:p>
        </w:tc>
      </w:tr>
      <w:tr w:rsidR="00D8142B" w:rsidRPr="00FC7496" w14:paraId="747E714A" w14:textId="77777777" w:rsidTr="007577DE">
        <w:trPr>
          <w:jc w:val="center"/>
        </w:trPr>
        <w:tc>
          <w:tcPr>
            <w:tcW w:w="1809" w:type="dxa"/>
            <w:vMerge/>
          </w:tcPr>
          <w:p w14:paraId="5D3EEC3D" w14:textId="77777777" w:rsidR="00D8142B" w:rsidRPr="00FC7496" w:rsidRDefault="00D8142B" w:rsidP="007577DE">
            <w:pPr>
              <w:pStyle w:val="TAL"/>
            </w:pPr>
          </w:p>
        </w:tc>
        <w:tc>
          <w:tcPr>
            <w:tcW w:w="993" w:type="dxa"/>
            <w:vMerge/>
          </w:tcPr>
          <w:p w14:paraId="51F9C038" w14:textId="77777777" w:rsidR="00D8142B" w:rsidRPr="00FC7496" w:rsidRDefault="00D8142B" w:rsidP="007577DE">
            <w:pPr>
              <w:pStyle w:val="TAL"/>
            </w:pPr>
          </w:p>
        </w:tc>
        <w:tc>
          <w:tcPr>
            <w:tcW w:w="1417" w:type="dxa"/>
          </w:tcPr>
          <w:p w14:paraId="754FF8EF" w14:textId="77777777" w:rsidR="00D8142B" w:rsidRPr="00FC7496" w:rsidRDefault="00D8142B" w:rsidP="007577DE">
            <w:pPr>
              <w:pStyle w:val="TAL"/>
            </w:pPr>
            <w:r w:rsidRPr="00FC7496">
              <w:t>CCE_St_Ind''</w:t>
            </w:r>
          </w:p>
        </w:tc>
        <w:tc>
          <w:tcPr>
            <w:tcW w:w="567" w:type="dxa"/>
            <w:vAlign w:val="bottom"/>
          </w:tcPr>
          <w:p w14:paraId="180DEBC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91BDE6D"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D30FC52"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0B4CD83E"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E107F25"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79EA5FE4"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2F6DA989"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1D0DC26A" w14:textId="77777777" w:rsidR="00D8142B" w:rsidRPr="00FC7496" w:rsidRDefault="00D8142B" w:rsidP="007577DE">
            <w:pPr>
              <w:pStyle w:val="TAC"/>
              <w:rPr>
                <w:rFonts w:cs="Arial"/>
                <w:szCs w:val="18"/>
              </w:rPr>
            </w:pPr>
            <w:r>
              <w:rPr>
                <w:rFonts w:cs="Arial"/>
                <w:szCs w:val="18"/>
              </w:rPr>
              <w:t>8</w:t>
            </w:r>
          </w:p>
        </w:tc>
        <w:tc>
          <w:tcPr>
            <w:tcW w:w="567" w:type="dxa"/>
            <w:vAlign w:val="bottom"/>
          </w:tcPr>
          <w:p w14:paraId="33E82796" w14:textId="77777777" w:rsidR="00D8142B" w:rsidRPr="00FC7496" w:rsidRDefault="00D8142B" w:rsidP="007577DE">
            <w:pPr>
              <w:pStyle w:val="TAC"/>
              <w:rPr>
                <w:rFonts w:cs="Arial"/>
                <w:szCs w:val="18"/>
              </w:rPr>
            </w:pPr>
            <w:r>
              <w:rPr>
                <w:rFonts w:cs="Arial"/>
                <w:szCs w:val="18"/>
              </w:rPr>
              <w:t>10</w:t>
            </w:r>
          </w:p>
        </w:tc>
        <w:tc>
          <w:tcPr>
            <w:tcW w:w="567" w:type="dxa"/>
            <w:vAlign w:val="bottom"/>
          </w:tcPr>
          <w:p w14:paraId="6C437F7B" w14:textId="77777777" w:rsidR="00D8142B" w:rsidRPr="00FC7496" w:rsidRDefault="00D8142B" w:rsidP="007577DE">
            <w:pPr>
              <w:pStyle w:val="TAC"/>
              <w:rPr>
                <w:rFonts w:cs="Arial"/>
                <w:szCs w:val="18"/>
              </w:rPr>
            </w:pPr>
            <w:r>
              <w:rPr>
                <w:rFonts w:cs="Arial"/>
                <w:szCs w:val="18"/>
              </w:rPr>
              <w:t>10</w:t>
            </w:r>
          </w:p>
        </w:tc>
      </w:tr>
    </w:tbl>
    <w:p w14:paraId="004BC98D" w14:textId="24A0C0BE" w:rsidR="005D2765" w:rsidRPr="00FC7496" w:rsidRDefault="005D2765" w:rsidP="00D8142B"/>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r w:rsidRPr="00FC7496">
              <w:rPr>
                <w:lang w:eastAsia="zh-CN"/>
              </w:rPr>
              <w:t>Max_CCE</w:t>
            </w:r>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r w:rsidRPr="00FC7496">
              <w:t>tsc_C_RNTI_Def</w:t>
            </w:r>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lastRenderedPageBreak/>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r w:rsidRPr="00FC7496">
              <w:t>CCE_St_Ind'</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r w:rsidRPr="00FC7496">
              <w:t>CCE_St_Ind''</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r w:rsidRPr="00FC7496">
              <w:t>CCE_St_Ind'</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r w:rsidRPr="00FC7496">
              <w:t>CCE_St_Ind''</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r w:rsidRPr="00FC7496">
              <w:t>CCE_St_Ind'</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r w:rsidRPr="00FC7496">
              <w:t>CCE_St_Ind''</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r w:rsidRPr="00FC7496">
              <w:t>CCE_St_Ind'</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r w:rsidRPr="00FC7496">
              <w:t>CCE_St_Ind''</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r w:rsidRPr="00FC7496">
              <w:t>CCE_St_Ind'</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r w:rsidRPr="00FC7496">
              <w:t>CCE_St_Ind''</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r w:rsidRPr="00FC7496">
              <w:t>CCE_St_Ind'</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r w:rsidRPr="00FC7496">
              <w:t>CCE_St_Ind''</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r w:rsidRPr="00FC7496">
              <w:t>CCE_St_Ind'</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r w:rsidRPr="00FC7496">
              <w:t>CCE_St_Ind''</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r w:rsidRPr="00FC7496">
              <w:t>CCE_St_Ind'</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r w:rsidRPr="00FC7496">
              <w:t>CCE_St_Ind''</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r w:rsidRPr="00FC7496">
              <w:t>CCE_St_Ind'</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r w:rsidRPr="00FC7496">
              <w:t>CCE_St_Ind''</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r w:rsidRPr="00FC7496">
              <w:t>CCE_St_Ind'</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r w:rsidRPr="00FC7496">
              <w:t>CCE_St_Ind''</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eMBMS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r w:rsidRPr="00FC7496">
              <w:rPr>
                <w:lang w:eastAsia="zh-CN"/>
              </w:rPr>
              <w:t>Max_CCE</w:t>
            </w:r>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r w:rsidRPr="00FC7496">
              <w:t>tsc_C_RNTI_Def</w:t>
            </w:r>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r w:rsidRPr="00FC7496">
              <w:t>CCE_St_Ind''</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Max_CCE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r w:rsidRPr="00FC7496">
              <w:rPr>
                <w:lang w:eastAsia="zh-CN"/>
              </w:rPr>
              <w:t>Max_CCE</w:t>
            </w:r>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r w:rsidRPr="00FC7496">
              <w:t>tsc_C_RNTI_Def</w:t>
            </w:r>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r w:rsidRPr="00FC7496">
              <w:t>CCE_St_Ind'</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r w:rsidRPr="00FC7496">
              <w:t>CCE_St_Ind''</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r w:rsidRPr="00FC7496">
              <w:t>CCE_St_Ind'</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r w:rsidRPr="00FC7496">
              <w:t>CCE_St_Ind''</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r w:rsidRPr="00FC7496">
              <w:t>CCE_St_Ind'</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r w:rsidRPr="00FC7496">
              <w:t>CCE_St_Ind''</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r w:rsidRPr="00FC7496">
              <w:rPr>
                <w:lang w:eastAsia="zh-CN"/>
              </w:rPr>
              <w:t>Max_CCE</w:t>
            </w:r>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r w:rsidRPr="00FC7496">
              <w:t>tsc_C_RNTI_Def</w:t>
            </w:r>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r w:rsidRPr="00FC7496">
              <w:t>CCE_St_Ind'</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r w:rsidRPr="00FC7496">
              <w:t>CCE_St_Ind''</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r w:rsidRPr="00FC7496">
              <w:t>CCE_St_Ind'</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r w:rsidRPr="00FC7496">
              <w:t>CCE_St_Ind''</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r w:rsidRPr="00FC7496">
              <w:t>CCE_St_Ind'</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r w:rsidRPr="00FC7496">
              <w:t>CCE_St_Ind''</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r w:rsidRPr="00FC7496">
              <w:rPr>
                <w:lang w:eastAsia="zh-CN"/>
              </w:rPr>
              <w:t>Max_CCE</w:t>
            </w:r>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r w:rsidRPr="00FC7496">
              <w:t>tsc_C_RNTI_Def</w:t>
            </w:r>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r w:rsidRPr="00FC7496">
              <w:t>CCE_St_Ind'</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r w:rsidRPr="00FC7496">
              <w:t>CCE_St_Ind''</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r w:rsidRPr="00FC7496">
              <w:t>CCE_St_Ind'</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r w:rsidRPr="00FC7496">
              <w:t>CCE_St_Ind'</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r w:rsidRPr="00FC7496">
              <w:t>CCE_St_Ind'</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lastRenderedPageBreak/>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r w:rsidRPr="00FC7496">
              <w:t>CCE_St_Ind'</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r w:rsidRPr="00FC7496">
              <w:t>CCE_St_Ind'</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r w:rsidRPr="00FC7496">
              <w:t>CCE_St_Ind'</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r w:rsidRPr="00FC7496">
              <w:t>CCE_St_Ind'</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r w:rsidRPr="00FC7496">
              <w:t>CCE_St_Ind'</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r w:rsidRPr="00FC7496">
              <w:t>CCE_St_Ind'</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r w:rsidRPr="00FC7496">
              <w:t>CCE_St_Ind'</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r w:rsidRPr="00FC7496">
              <w:rPr>
                <w:lang w:eastAsia="zh-CN"/>
              </w:rPr>
              <w:t>Max_CCE</w:t>
            </w:r>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r w:rsidRPr="00FC7496">
              <w:t>tsc_C_RNTI_Def</w:t>
            </w:r>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r w:rsidRPr="00FC7496">
              <w:t>CCE_St_Ind'</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r w:rsidRPr="00FC7496">
              <w:t>CCE_St_Ind''</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CCE_St_Ind''</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r w:rsidRPr="00FC7496">
              <w:rPr>
                <w:lang w:eastAsia="zh-CN"/>
              </w:rPr>
              <w:t>Max_CCE</w:t>
            </w:r>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r w:rsidRPr="00FC7496">
              <w:t>tsc_C_RNTI_Def</w:t>
            </w:r>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r w:rsidRPr="00FC7496">
              <w:t>CCE_St_Ind'</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r w:rsidRPr="00FC7496">
              <w:t>CCE_St_Ind''</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r w:rsidRPr="00FC7496">
              <w:rPr>
                <w:rFonts w:cs="Arial"/>
                <w:bCs/>
                <w:szCs w:val="18"/>
              </w:rPr>
              <w:t>CCE_St_Ind''</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lastRenderedPageBreak/>
        <w:t>7.1.2</w:t>
      </w:r>
      <w:r w:rsidRPr="00FC7496">
        <w:tab/>
        <w:t>ePDCCH Candidate Selection</w:t>
      </w:r>
    </w:p>
    <w:p w14:paraId="05800438" w14:textId="77777777" w:rsidR="00CB1929" w:rsidRPr="00FC7496" w:rsidRDefault="00CB1929" w:rsidP="00CB1929">
      <w:pPr>
        <w:pStyle w:val="B1"/>
      </w:pPr>
      <w:r w:rsidRPr="00FC7496">
        <w:t>Total number of eREGs available in a subframe: Max_eREG.</w:t>
      </w:r>
    </w:p>
    <w:p w14:paraId="1B2E7F62" w14:textId="77777777" w:rsidR="00CB1929" w:rsidRPr="00FC7496" w:rsidRDefault="00CB1929" w:rsidP="00CB1929">
      <w:pPr>
        <w:pStyle w:val="B1"/>
      </w:pPr>
      <w:r w:rsidRPr="00FC7496">
        <w:t>Total number of eCCEs available in a subframe: Max_eCCE.</w:t>
      </w:r>
    </w:p>
    <w:p w14:paraId="61D99E6D" w14:textId="77777777" w:rsidR="00CB1929" w:rsidRPr="00FC7496" w:rsidRDefault="00CB1929" w:rsidP="00CB1929">
      <w:r w:rsidRPr="00FC7496">
        <w:rPr>
          <w:bCs/>
        </w:rPr>
        <w:t xml:space="preserve">The value of </w:t>
      </w:r>
      <w:r w:rsidRPr="00FC7496">
        <w:rPr>
          <w:kern w:val="2"/>
        </w:rPr>
        <w:t xml:space="preserve">numberPRB-Pairs=8 to be used in ePDCCH signalling test cases result in MAX_eREG=128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35] clause 6.8A.1 results in MAX_eCCE=32.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t>Table 7.1.2.1-1: eCCE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r w:rsidRPr="00FC7496">
              <w:t>tsc_C_RNTI_Def</w:t>
            </w:r>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r w:rsidRPr="00FC7496">
              <w:t>CCE_St_Ind'</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r w:rsidRPr="00FC7496">
              <w:t>CCE_St_Ind''</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r w:rsidRPr="00FC7496">
              <w:t>CCE_St_Ind'</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r w:rsidRPr="00FC7496">
              <w:t>CCE_St_Ind''</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t>eCCE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r w:rsidRPr="00FC7496">
              <w:rPr>
                <w:lang w:eastAsia="zh-CN"/>
              </w:rPr>
              <w:t>Max_CCE</w:t>
            </w:r>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r w:rsidRPr="00FC7496">
              <w:t>tsc_C_RNTI_Def</w:t>
            </w:r>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r w:rsidRPr="00FC7496">
              <w:t>CCE_St_Ind'</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r w:rsidRPr="00FC7496">
              <w:t>CCE_St_Ind''</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r w:rsidRPr="00FC7496">
              <w:t>CCE_St_Ind'</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r w:rsidRPr="00FC7496">
              <w:t>CCE_St_Ind''</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r w:rsidRPr="00FC7496">
        <w:rPr>
          <w:kern w:val="2"/>
        </w:rPr>
        <w:t>numberPRB-Pairs=2+4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(CEModeA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lastRenderedPageBreak/>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‘specialSubframePatterns’ = ssp6, as per 36.213[30] clause 9.1.5, UE is not required to monitor MPDCCH in special subframes for both CE Mode’s A and B.</w:t>
      </w:r>
    </w:p>
    <w:p w14:paraId="2A0380C6" w14:textId="77777777" w:rsidR="00AE02EA" w:rsidRPr="00FC7496" w:rsidRDefault="00AE02EA" w:rsidP="00AE02EA">
      <w:r w:rsidRPr="00FC7496">
        <w:t>For Type1-common search space for P-RNTI, as per 36.213[30] clause 9.1.5 only one MPDCCH with Aggregation L’ = 24 is defined. This requires all 6 PRB’s to be used. For this eCCE’s with 0 to 23 (i.e. all eCCE’s) are used.</w:t>
      </w:r>
    </w:p>
    <w:p w14:paraId="636FF01D" w14:textId="77777777" w:rsidR="00AE02EA" w:rsidRPr="00FC7496" w:rsidRDefault="00AE02EA" w:rsidP="00AE02EA">
      <w:r w:rsidRPr="00FC7496">
        <w:t>For Type2-common search space for RA-RNTI, Aggregation L’ of 24 results in only one MPDCCH utilising all 6 PRB’s. For this eCCE’s with 0 to 23 (i.e. all eCCE’s) are used.</w:t>
      </w:r>
    </w:p>
    <w:p w14:paraId="585B6D9D" w14:textId="77777777" w:rsidR="00AE02EA" w:rsidRPr="00FC7496" w:rsidRDefault="00AE02EA" w:rsidP="00AE02EA">
      <w:r w:rsidRPr="00FC7496">
        <w:t>For UE Specific by C-RNTI search space, if only one of DCI 6-1x and 6-0x is to be sent, then Aggregation L’ of 24 results in only one MPDCCH utilising all 6 PRB’s. For this eCCE’s with 0 to 23 (i.e. all eCCE’s) are used.</w:t>
      </w:r>
    </w:p>
    <w:p w14:paraId="4688FB26" w14:textId="77777777" w:rsidR="00AE02EA" w:rsidRPr="00FC7496" w:rsidRDefault="00AE02EA" w:rsidP="00AE02EA">
      <w:r w:rsidRPr="00FC7496">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For CE Mode B with R=r1, aggregation level L’=8 on 2 PRB’s (the lowest 2 PRB’s in Narrow band), resulting in only one MPDCCH utilising all 8 eCCE’s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For CE Mode B with R=r1, aggregation level L’=16 on 4 PRB’s (the highest 4 PRB’s in Narrow band), resulting in only one MPDCCH utilising all 16 eCCE’s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MPDCCH is repeated based on semi-statically configured higher layer parameter mpdcch-NumRepetition and dynamically selected by network. Each value of mpdcch-NumRepetition = rmax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rmax= mpdcch-NumRepetition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Scell,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lastRenderedPageBreak/>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exactly the same size as specified in DCI format 0. The UE has no control of its own on TB size, and has to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ms)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r w:rsidR="0016588A" w:rsidRPr="00B5100F">
        <w:rPr>
          <w:i/>
          <w:iCs/>
        </w:rPr>
        <w:t>retxBSR-Timer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57317784" w:rsidR="00F51464" w:rsidRPr="00FC7496" w:rsidRDefault="0016588A" w:rsidP="0016588A">
      <w:pPr>
        <w:pStyle w:val="B1"/>
      </w:pPr>
      <w:r w:rsidRPr="004F6C36">
        <w:t>-</w:t>
      </w:r>
      <w:r w:rsidRPr="004F6C36">
        <w:tab/>
      </w:r>
      <w:r w:rsidR="00874774" w:rsidRPr="00874774">
        <w:t xml:space="preserve">The default configured grant is </w:t>
      </w:r>
      <w:r w:rsidRPr="004F6C36">
        <w:t>defined in Table 7.2.0-1</w:t>
      </w:r>
      <w:r w:rsidR="005611A9" w:rsidRPr="00FC7496">
        <w:t>,</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lastRenderedPageBreak/>
        <w:t>-</w:t>
      </w:r>
      <w:r w:rsidRPr="00FC7496">
        <w:tab/>
      </w:r>
      <w:r w:rsidR="005611A9" w:rsidRPr="00FC7496">
        <w:t>By default t</w:t>
      </w:r>
      <w:r w:rsidR="00F51464" w:rsidRPr="00FC7496">
        <w:t xml:space="preserve">his type of grant allocation is </w:t>
      </w:r>
      <w:r w:rsidR="005611A9" w:rsidRPr="00FC7496">
        <w:t xml:space="preserve">applied. The majority of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r w:rsidR="005611A9" w:rsidRPr="00FC7496">
        <w:t xml:space="preserve">postambles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ms)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The grant allocation period for TDD shall be assigned without conflict with the allowed UL subframes in the TDD subframe configurations. As example of allocation period, the TDD UL Grant allocation can be assigned as in multiples of 5 ms.</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one time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on reception of SR.  Number of grants (1 or more) and period (in ms)</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This type of grant allocation is suitable when the UE category is lower than 2.  The majority of Idle mode, RRC and NAS test cases, the preambles of all tests and the postambles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tcPr>
          <w:p w14:paraId="03EBFD96" w14:textId="77777777" w:rsidR="0016588A" w:rsidRPr="004F6C36" w:rsidRDefault="0016588A" w:rsidP="007026EF">
            <w:pPr>
              <w:pStyle w:val="TAH"/>
            </w:pPr>
            <w:r w:rsidRPr="004F6C36">
              <w:t>UE Category</w:t>
            </w:r>
          </w:p>
        </w:tc>
        <w:tc>
          <w:tcPr>
            <w:tcW w:w="1230" w:type="dxa"/>
          </w:tcPr>
          <w:p w14:paraId="0F6C2356" w14:textId="77777777" w:rsidR="0016588A" w:rsidRPr="004F6C36" w:rsidRDefault="0016588A" w:rsidP="007026EF">
            <w:pPr>
              <w:pStyle w:val="TAH"/>
            </w:pPr>
            <w:r w:rsidRPr="004F6C36">
              <w:t>CE mode A test case</w:t>
            </w:r>
          </w:p>
        </w:tc>
        <w:tc>
          <w:tcPr>
            <w:tcW w:w="1205" w:type="dxa"/>
          </w:tcPr>
          <w:p w14:paraId="4294446D" w14:textId="77777777" w:rsidR="0016588A" w:rsidRPr="004F6C36" w:rsidRDefault="0016588A" w:rsidP="007026EF">
            <w:pPr>
              <w:pStyle w:val="TAH"/>
            </w:pPr>
            <w:r w:rsidRPr="004F6C36">
              <w:t>Grant size type</w:t>
            </w:r>
          </w:p>
        </w:tc>
        <w:tc>
          <w:tcPr>
            <w:tcW w:w="1701" w:type="dxa"/>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tcPr>
          <w:p w14:paraId="157BA70E" w14:textId="77777777" w:rsidR="0016588A" w:rsidRPr="004F6C36" w:rsidRDefault="0016588A" w:rsidP="007026EF">
            <w:pPr>
              <w:pStyle w:val="TAH"/>
            </w:pPr>
            <w:r w:rsidRPr="004F6C36">
              <w:t>Grant allocation type</w:t>
            </w:r>
          </w:p>
        </w:tc>
        <w:tc>
          <w:tcPr>
            <w:tcW w:w="1276" w:type="dxa"/>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tcPr>
          <w:p w14:paraId="0DFF0C11" w14:textId="77777777" w:rsidR="0016588A" w:rsidRPr="004F6C36" w:rsidRDefault="0016588A" w:rsidP="007026EF">
            <w:pPr>
              <w:pStyle w:val="TAL"/>
            </w:pPr>
            <w:r w:rsidRPr="004F6C36">
              <w:t>CatM1</w:t>
            </w:r>
          </w:p>
        </w:tc>
        <w:tc>
          <w:tcPr>
            <w:tcW w:w="1230" w:type="dxa"/>
          </w:tcPr>
          <w:p w14:paraId="0C7E930A" w14:textId="77777777" w:rsidR="0016588A" w:rsidRPr="004F6C36" w:rsidRDefault="0016588A" w:rsidP="007026EF">
            <w:pPr>
              <w:pStyle w:val="TAC"/>
            </w:pPr>
            <w:r w:rsidRPr="004F6C36">
              <w:t>n/a</w:t>
            </w:r>
          </w:p>
        </w:tc>
        <w:tc>
          <w:tcPr>
            <w:tcW w:w="1205" w:type="dxa"/>
          </w:tcPr>
          <w:p w14:paraId="6EDB9636" w14:textId="77777777" w:rsidR="0016588A" w:rsidRPr="004F6C36" w:rsidRDefault="0016588A" w:rsidP="007026EF">
            <w:pPr>
              <w:pStyle w:val="TAC"/>
            </w:pPr>
            <w:r w:rsidRPr="004F6C36">
              <w:t>Default</w:t>
            </w:r>
          </w:p>
        </w:tc>
        <w:tc>
          <w:tcPr>
            <w:tcW w:w="1701" w:type="dxa"/>
          </w:tcPr>
          <w:p w14:paraId="791E7C91" w14:textId="77777777" w:rsidR="0016588A" w:rsidRPr="004F6C36" w:rsidRDefault="0016588A" w:rsidP="007026EF">
            <w:pPr>
              <w:pStyle w:val="TAC"/>
            </w:pPr>
            <w:r w:rsidRPr="004F6C36">
              <w:t>1000 {14 ; 4}</w:t>
            </w:r>
          </w:p>
        </w:tc>
        <w:tc>
          <w:tcPr>
            <w:tcW w:w="1843" w:type="dxa"/>
          </w:tcPr>
          <w:p w14:paraId="219DB6B2" w14:textId="77777777" w:rsidR="0016588A" w:rsidRPr="004F6C36" w:rsidRDefault="0016588A" w:rsidP="007026EF">
            <w:pPr>
              <w:pStyle w:val="TAC"/>
            </w:pPr>
            <w:r w:rsidRPr="004F6C36">
              <w:t>Type 1</w:t>
            </w:r>
          </w:p>
        </w:tc>
        <w:tc>
          <w:tcPr>
            <w:tcW w:w="1276" w:type="dxa"/>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tcPr>
          <w:p w14:paraId="5EF7A416" w14:textId="77777777" w:rsidR="0016588A" w:rsidRPr="004F6C36" w:rsidRDefault="0016588A" w:rsidP="007026EF">
            <w:pPr>
              <w:pStyle w:val="TAL"/>
            </w:pPr>
          </w:p>
        </w:tc>
        <w:tc>
          <w:tcPr>
            <w:tcW w:w="1230" w:type="dxa"/>
          </w:tcPr>
          <w:p w14:paraId="5D5ECBF6" w14:textId="77777777" w:rsidR="0016588A" w:rsidRPr="004F6C36" w:rsidRDefault="0016588A" w:rsidP="007026EF">
            <w:pPr>
              <w:pStyle w:val="TAC"/>
            </w:pPr>
            <w:r w:rsidRPr="004F6C36">
              <w:t>n/a</w:t>
            </w:r>
          </w:p>
        </w:tc>
        <w:tc>
          <w:tcPr>
            <w:tcW w:w="1205" w:type="dxa"/>
          </w:tcPr>
          <w:p w14:paraId="18C392C2" w14:textId="77777777" w:rsidR="0016588A" w:rsidRPr="004F6C36" w:rsidRDefault="0016588A" w:rsidP="007026EF">
            <w:pPr>
              <w:pStyle w:val="TAC"/>
            </w:pPr>
            <w:r w:rsidRPr="004F6C36">
              <w:t>Big</w:t>
            </w:r>
          </w:p>
        </w:tc>
        <w:tc>
          <w:tcPr>
            <w:tcW w:w="1701" w:type="dxa"/>
          </w:tcPr>
          <w:p w14:paraId="21E1CFA8" w14:textId="77777777" w:rsidR="0016588A" w:rsidRPr="004F6C36" w:rsidRDefault="0016588A" w:rsidP="007026EF">
            <w:pPr>
              <w:pStyle w:val="TAC"/>
            </w:pPr>
            <w:r w:rsidRPr="004F6C36">
              <w:t>1000 {14 ; 4}</w:t>
            </w:r>
          </w:p>
        </w:tc>
        <w:tc>
          <w:tcPr>
            <w:tcW w:w="1843" w:type="dxa"/>
          </w:tcPr>
          <w:p w14:paraId="6EE815D4" w14:textId="77777777" w:rsidR="0016588A" w:rsidRPr="004F6C36" w:rsidRDefault="0016588A" w:rsidP="007026EF">
            <w:pPr>
              <w:pStyle w:val="TAC"/>
            </w:pPr>
            <w:r w:rsidRPr="004F6C36">
              <w:t>Type 5 {20ms ; 10x}</w:t>
            </w:r>
          </w:p>
        </w:tc>
        <w:tc>
          <w:tcPr>
            <w:tcW w:w="1276" w:type="dxa"/>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tcPr>
          <w:p w14:paraId="6259C34B" w14:textId="77777777" w:rsidR="0016588A" w:rsidRPr="004F6C36" w:rsidRDefault="0016588A" w:rsidP="007026EF">
            <w:pPr>
              <w:pStyle w:val="TAL"/>
            </w:pPr>
            <w:r w:rsidRPr="004F6C36">
              <w:t>Cat0</w:t>
            </w:r>
          </w:p>
        </w:tc>
        <w:tc>
          <w:tcPr>
            <w:tcW w:w="1230" w:type="dxa"/>
          </w:tcPr>
          <w:p w14:paraId="28A60829" w14:textId="77777777" w:rsidR="0016588A" w:rsidRPr="004F6C36" w:rsidRDefault="0016588A" w:rsidP="007026EF">
            <w:pPr>
              <w:pStyle w:val="TAC"/>
            </w:pPr>
            <w:r w:rsidRPr="004F6C36">
              <w:t>n/a</w:t>
            </w:r>
          </w:p>
        </w:tc>
        <w:tc>
          <w:tcPr>
            <w:tcW w:w="1205" w:type="dxa"/>
          </w:tcPr>
          <w:p w14:paraId="0493E6AA" w14:textId="77777777" w:rsidR="0016588A" w:rsidRPr="004F6C36" w:rsidRDefault="0016588A" w:rsidP="007026EF">
            <w:pPr>
              <w:pStyle w:val="TAC"/>
            </w:pPr>
            <w:r w:rsidRPr="004F6C36">
              <w:t>Default</w:t>
            </w:r>
          </w:p>
        </w:tc>
        <w:tc>
          <w:tcPr>
            <w:tcW w:w="1701" w:type="dxa"/>
          </w:tcPr>
          <w:p w14:paraId="3904AC19" w14:textId="77777777" w:rsidR="0016588A" w:rsidRPr="004F6C36" w:rsidRDefault="0016588A" w:rsidP="007026EF">
            <w:pPr>
              <w:pStyle w:val="TAC"/>
            </w:pPr>
            <w:r w:rsidRPr="004F6C36">
              <w:t>1000 {14 ; 4}</w:t>
            </w:r>
          </w:p>
        </w:tc>
        <w:tc>
          <w:tcPr>
            <w:tcW w:w="1843" w:type="dxa"/>
          </w:tcPr>
          <w:p w14:paraId="034B1899" w14:textId="77777777" w:rsidR="0016588A" w:rsidRPr="004F6C36" w:rsidRDefault="0016588A" w:rsidP="007026EF">
            <w:pPr>
              <w:pStyle w:val="TAC"/>
            </w:pPr>
            <w:r w:rsidRPr="004F6C36">
              <w:t>Type 1</w:t>
            </w:r>
          </w:p>
        </w:tc>
        <w:tc>
          <w:tcPr>
            <w:tcW w:w="1276" w:type="dxa"/>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tcPr>
          <w:p w14:paraId="7F1C7538" w14:textId="77777777" w:rsidR="0016588A" w:rsidRPr="004F6C36" w:rsidRDefault="0016588A" w:rsidP="007026EF">
            <w:pPr>
              <w:pStyle w:val="TAL"/>
            </w:pPr>
          </w:p>
        </w:tc>
        <w:tc>
          <w:tcPr>
            <w:tcW w:w="1230" w:type="dxa"/>
            <w:tcBorders>
              <w:bottom w:val="single" w:sz="4" w:space="0" w:color="auto"/>
            </w:tcBorders>
          </w:tcPr>
          <w:p w14:paraId="01C9E89F" w14:textId="77777777" w:rsidR="0016588A" w:rsidRPr="004F6C36" w:rsidRDefault="0016588A" w:rsidP="007026EF">
            <w:pPr>
              <w:pStyle w:val="TAC"/>
            </w:pPr>
            <w:r w:rsidRPr="004F6C36">
              <w:t>n/a</w:t>
            </w:r>
          </w:p>
        </w:tc>
        <w:tc>
          <w:tcPr>
            <w:tcW w:w="1205" w:type="dxa"/>
          </w:tcPr>
          <w:p w14:paraId="39EDD83B" w14:textId="77777777" w:rsidR="0016588A" w:rsidRPr="004F6C36" w:rsidRDefault="0016588A" w:rsidP="007026EF">
            <w:pPr>
              <w:pStyle w:val="TAC"/>
            </w:pPr>
            <w:r w:rsidRPr="004F6C36">
              <w:t>Big</w:t>
            </w:r>
          </w:p>
        </w:tc>
        <w:tc>
          <w:tcPr>
            <w:tcW w:w="1701" w:type="dxa"/>
          </w:tcPr>
          <w:p w14:paraId="748D1950" w14:textId="77777777" w:rsidR="0016588A" w:rsidRPr="004F6C36" w:rsidRDefault="0016588A" w:rsidP="007026EF">
            <w:pPr>
              <w:pStyle w:val="TAC"/>
            </w:pPr>
            <w:r w:rsidRPr="004F6C36">
              <w:t>1000 {14 ; 4}</w:t>
            </w:r>
          </w:p>
        </w:tc>
        <w:tc>
          <w:tcPr>
            <w:tcW w:w="1843" w:type="dxa"/>
          </w:tcPr>
          <w:p w14:paraId="641106A6" w14:textId="77777777" w:rsidR="0016588A" w:rsidRPr="004F6C36" w:rsidRDefault="0016588A" w:rsidP="007026EF">
            <w:pPr>
              <w:pStyle w:val="TAC"/>
            </w:pPr>
            <w:r w:rsidRPr="004F6C36">
              <w:t>Type 5 {20ms ; 10x}</w:t>
            </w:r>
          </w:p>
        </w:tc>
        <w:tc>
          <w:tcPr>
            <w:tcW w:w="1276" w:type="dxa"/>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tcPr>
          <w:p w14:paraId="5F9F27A6" w14:textId="77777777" w:rsidR="0016588A" w:rsidRPr="004F6C36" w:rsidRDefault="0016588A" w:rsidP="007026EF">
            <w:pPr>
              <w:pStyle w:val="TAL"/>
            </w:pPr>
            <w:r w:rsidRPr="004F6C36">
              <w:t>Cat1/1bis</w:t>
            </w:r>
          </w:p>
        </w:tc>
        <w:tc>
          <w:tcPr>
            <w:tcW w:w="1230" w:type="dxa"/>
            <w:tcBorders>
              <w:bottom w:val="nil"/>
            </w:tcBorders>
          </w:tcPr>
          <w:p w14:paraId="77C0EDC2" w14:textId="77777777" w:rsidR="0016588A" w:rsidRPr="004F6C36" w:rsidRDefault="0016588A" w:rsidP="007026EF">
            <w:pPr>
              <w:pStyle w:val="TAC"/>
            </w:pPr>
            <w:r w:rsidRPr="004F6C36">
              <w:t>yes</w:t>
            </w:r>
          </w:p>
        </w:tc>
        <w:tc>
          <w:tcPr>
            <w:tcW w:w="1205" w:type="dxa"/>
          </w:tcPr>
          <w:p w14:paraId="3F6E1F3E" w14:textId="77777777" w:rsidR="0016588A" w:rsidRPr="004F6C36" w:rsidRDefault="0016588A" w:rsidP="007026EF">
            <w:pPr>
              <w:pStyle w:val="TAC"/>
            </w:pPr>
            <w:r w:rsidRPr="004F6C36">
              <w:t>Default</w:t>
            </w:r>
          </w:p>
        </w:tc>
        <w:tc>
          <w:tcPr>
            <w:tcW w:w="1701" w:type="dxa"/>
          </w:tcPr>
          <w:p w14:paraId="7EB1596C" w14:textId="77777777" w:rsidR="0016588A" w:rsidRPr="004F6C36" w:rsidRDefault="0016588A" w:rsidP="007026EF">
            <w:pPr>
              <w:pStyle w:val="TAC"/>
            </w:pPr>
            <w:r w:rsidRPr="004F6C36">
              <w:t>1000 {14 ; 4}</w:t>
            </w:r>
          </w:p>
        </w:tc>
        <w:tc>
          <w:tcPr>
            <w:tcW w:w="1843" w:type="dxa"/>
          </w:tcPr>
          <w:p w14:paraId="74C08482" w14:textId="77777777" w:rsidR="0016588A" w:rsidRPr="004F6C36" w:rsidRDefault="0016588A" w:rsidP="007026EF">
            <w:pPr>
              <w:pStyle w:val="TAC"/>
            </w:pPr>
            <w:r w:rsidRPr="004F6C36">
              <w:t>Type 1</w:t>
            </w:r>
          </w:p>
        </w:tc>
        <w:tc>
          <w:tcPr>
            <w:tcW w:w="1276" w:type="dxa"/>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tcPr>
          <w:p w14:paraId="710681DC" w14:textId="77777777" w:rsidR="0016588A" w:rsidRPr="004F6C36" w:rsidRDefault="0016588A" w:rsidP="007026EF">
            <w:pPr>
              <w:pStyle w:val="TAL"/>
            </w:pPr>
          </w:p>
        </w:tc>
        <w:tc>
          <w:tcPr>
            <w:tcW w:w="1230" w:type="dxa"/>
            <w:tcBorders>
              <w:top w:val="nil"/>
              <w:bottom w:val="single" w:sz="4" w:space="0" w:color="auto"/>
            </w:tcBorders>
          </w:tcPr>
          <w:p w14:paraId="21B0BF66" w14:textId="77777777" w:rsidR="0016588A" w:rsidRPr="004F6C36" w:rsidRDefault="0016588A" w:rsidP="007026EF">
            <w:pPr>
              <w:pStyle w:val="TAC"/>
            </w:pPr>
          </w:p>
        </w:tc>
        <w:tc>
          <w:tcPr>
            <w:tcW w:w="1205" w:type="dxa"/>
          </w:tcPr>
          <w:p w14:paraId="14AB63E1" w14:textId="77777777" w:rsidR="0016588A" w:rsidRPr="004F6C36" w:rsidRDefault="0016588A" w:rsidP="007026EF">
            <w:pPr>
              <w:pStyle w:val="TAC"/>
            </w:pPr>
            <w:r w:rsidRPr="004F6C36">
              <w:t>Big</w:t>
            </w:r>
          </w:p>
        </w:tc>
        <w:tc>
          <w:tcPr>
            <w:tcW w:w="1701" w:type="dxa"/>
          </w:tcPr>
          <w:p w14:paraId="0E236E95" w14:textId="77777777" w:rsidR="0016588A" w:rsidRPr="004F6C36" w:rsidRDefault="0016588A" w:rsidP="007026EF">
            <w:pPr>
              <w:pStyle w:val="TAC"/>
            </w:pPr>
            <w:r w:rsidRPr="004F6C36">
              <w:t>1000 {14 ; 4}</w:t>
            </w:r>
          </w:p>
        </w:tc>
        <w:tc>
          <w:tcPr>
            <w:tcW w:w="1843" w:type="dxa"/>
          </w:tcPr>
          <w:p w14:paraId="0055F451" w14:textId="77777777" w:rsidR="0016588A" w:rsidRPr="004F6C36" w:rsidRDefault="0016588A" w:rsidP="007026EF">
            <w:pPr>
              <w:pStyle w:val="TAC"/>
            </w:pPr>
            <w:r w:rsidRPr="004F6C36">
              <w:t>Type 5 {20ms ; 10x}</w:t>
            </w:r>
          </w:p>
        </w:tc>
        <w:tc>
          <w:tcPr>
            <w:tcW w:w="1276" w:type="dxa"/>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tcPr>
          <w:p w14:paraId="37C67CF2" w14:textId="77777777" w:rsidR="0016588A" w:rsidRPr="004F6C36" w:rsidRDefault="0016588A" w:rsidP="007026EF">
            <w:pPr>
              <w:pStyle w:val="TAL"/>
            </w:pPr>
          </w:p>
        </w:tc>
        <w:tc>
          <w:tcPr>
            <w:tcW w:w="1230" w:type="dxa"/>
            <w:tcBorders>
              <w:bottom w:val="nil"/>
            </w:tcBorders>
          </w:tcPr>
          <w:p w14:paraId="54B42C86" w14:textId="77777777" w:rsidR="0016588A" w:rsidRPr="004F6C36" w:rsidRDefault="0016588A" w:rsidP="007026EF">
            <w:pPr>
              <w:pStyle w:val="TAC"/>
            </w:pPr>
            <w:r w:rsidRPr="004F6C36">
              <w:t>no</w:t>
            </w:r>
          </w:p>
        </w:tc>
        <w:tc>
          <w:tcPr>
            <w:tcW w:w="1205" w:type="dxa"/>
          </w:tcPr>
          <w:p w14:paraId="1F1CFE01" w14:textId="77777777" w:rsidR="0016588A" w:rsidRPr="004F6C36" w:rsidRDefault="0016588A" w:rsidP="007026EF">
            <w:pPr>
              <w:pStyle w:val="TAC"/>
            </w:pPr>
            <w:r w:rsidRPr="004F6C36">
              <w:t>Default</w:t>
            </w:r>
          </w:p>
        </w:tc>
        <w:tc>
          <w:tcPr>
            <w:tcW w:w="1701" w:type="dxa"/>
          </w:tcPr>
          <w:p w14:paraId="3649205D" w14:textId="77777777" w:rsidR="0016588A" w:rsidRPr="004F6C36" w:rsidRDefault="0016588A" w:rsidP="007026EF">
            <w:pPr>
              <w:pStyle w:val="TAC"/>
            </w:pPr>
            <w:r w:rsidRPr="004F6C36">
              <w:t>4008 {9 ; 25}</w:t>
            </w:r>
          </w:p>
        </w:tc>
        <w:tc>
          <w:tcPr>
            <w:tcW w:w="1843" w:type="dxa"/>
          </w:tcPr>
          <w:p w14:paraId="2E6B6BE0" w14:textId="77777777" w:rsidR="0016588A" w:rsidRPr="004F6C36" w:rsidRDefault="0016588A" w:rsidP="007026EF">
            <w:pPr>
              <w:pStyle w:val="TAC"/>
            </w:pPr>
            <w:r w:rsidRPr="004F6C36">
              <w:t>Type 1</w:t>
            </w:r>
          </w:p>
        </w:tc>
        <w:tc>
          <w:tcPr>
            <w:tcW w:w="1276" w:type="dxa"/>
          </w:tcPr>
          <w:p w14:paraId="6A162CEA" w14:textId="77777777" w:rsidR="0016588A" w:rsidRPr="004F6C36" w:rsidRDefault="0016588A" w:rsidP="007026EF">
            <w:pPr>
              <w:pStyle w:val="TAC"/>
            </w:pPr>
            <w:r w:rsidRPr="004F6C36">
              <w:t>4008</w:t>
            </w:r>
          </w:p>
        </w:tc>
      </w:tr>
      <w:tr w:rsidR="00D8142B" w:rsidRPr="004F6C36" w14:paraId="0DBCADEA" w14:textId="77777777" w:rsidTr="00B5100F">
        <w:trPr>
          <w:jc w:val="center"/>
        </w:trPr>
        <w:tc>
          <w:tcPr>
            <w:tcW w:w="1393" w:type="dxa"/>
            <w:tcBorders>
              <w:top w:val="nil"/>
              <w:bottom w:val="nil"/>
            </w:tcBorders>
          </w:tcPr>
          <w:p w14:paraId="569FCE3A" w14:textId="77777777" w:rsidR="00D8142B" w:rsidRPr="004F6C36" w:rsidRDefault="00D8142B" w:rsidP="00D8142B">
            <w:pPr>
              <w:pStyle w:val="TAL"/>
            </w:pPr>
          </w:p>
        </w:tc>
        <w:tc>
          <w:tcPr>
            <w:tcW w:w="1230" w:type="dxa"/>
            <w:tcBorders>
              <w:bottom w:val="nil"/>
            </w:tcBorders>
          </w:tcPr>
          <w:p w14:paraId="4BB7725E" w14:textId="77777777" w:rsidR="00D8142B" w:rsidRPr="004F6C36" w:rsidRDefault="00D8142B" w:rsidP="00D8142B">
            <w:pPr>
              <w:pStyle w:val="TAC"/>
            </w:pPr>
          </w:p>
        </w:tc>
        <w:tc>
          <w:tcPr>
            <w:tcW w:w="1205" w:type="dxa"/>
          </w:tcPr>
          <w:p w14:paraId="57AB5E2F" w14:textId="20746B83" w:rsidR="00D8142B" w:rsidRPr="004F6C36" w:rsidRDefault="00D8142B" w:rsidP="00D8142B">
            <w:pPr>
              <w:pStyle w:val="TAC"/>
            </w:pPr>
            <w:r>
              <w:t>Default 3MHz</w:t>
            </w:r>
          </w:p>
        </w:tc>
        <w:tc>
          <w:tcPr>
            <w:tcW w:w="1701" w:type="dxa"/>
          </w:tcPr>
          <w:p w14:paraId="64490956" w14:textId="2D4D4A05" w:rsidR="00D8142B" w:rsidRPr="004F6C36" w:rsidRDefault="00D8142B" w:rsidP="00D8142B">
            <w:pPr>
              <w:pStyle w:val="TAC"/>
            </w:pPr>
            <w:r w:rsidRPr="00383286">
              <w:t>4008 {</w:t>
            </w:r>
            <w:r w:rsidRPr="004714FD">
              <w:t>19</w:t>
            </w:r>
            <w:r w:rsidRPr="00383286">
              <w:t xml:space="preserve"> ; 11}</w:t>
            </w:r>
          </w:p>
        </w:tc>
        <w:tc>
          <w:tcPr>
            <w:tcW w:w="1843" w:type="dxa"/>
          </w:tcPr>
          <w:p w14:paraId="60F82765" w14:textId="091D7BF5" w:rsidR="00D8142B" w:rsidRPr="004F6C36" w:rsidRDefault="00D8142B" w:rsidP="00D8142B">
            <w:pPr>
              <w:pStyle w:val="TAC"/>
            </w:pPr>
            <w:r w:rsidRPr="004F6C36">
              <w:t>Type 1</w:t>
            </w:r>
          </w:p>
        </w:tc>
        <w:tc>
          <w:tcPr>
            <w:tcW w:w="1276" w:type="dxa"/>
          </w:tcPr>
          <w:p w14:paraId="2B0C30E6" w14:textId="4B292D2F" w:rsidR="00D8142B" w:rsidRPr="004F6C36" w:rsidRDefault="00D8142B" w:rsidP="00D8142B">
            <w:pPr>
              <w:pStyle w:val="TAC"/>
            </w:pPr>
            <w:r>
              <w:t>4008</w:t>
            </w:r>
          </w:p>
        </w:tc>
      </w:tr>
      <w:tr w:rsidR="0016588A" w:rsidRPr="004F6C36" w14:paraId="45B663E0" w14:textId="77777777" w:rsidTr="00D8142B">
        <w:trPr>
          <w:jc w:val="center"/>
        </w:trPr>
        <w:tc>
          <w:tcPr>
            <w:tcW w:w="1393" w:type="dxa"/>
            <w:tcBorders>
              <w:top w:val="nil"/>
              <w:bottom w:val="nil"/>
            </w:tcBorders>
          </w:tcPr>
          <w:p w14:paraId="1A9CB1D0" w14:textId="77777777" w:rsidR="0016588A" w:rsidRPr="004F6C36" w:rsidRDefault="0016588A" w:rsidP="007026EF">
            <w:pPr>
              <w:pStyle w:val="TAL"/>
            </w:pPr>
          </w:p>
        </w:tc>
        <w:tc>
          <w:tcPr>
            <w:tcW w:w="1230" w:type="dxa"/>
            <w:tcBorders>
              <w:top w:val="nil"/>
              <w:bottom w:val="nil"/>
            </w:tcBorders>
          </w:tcPr>
          <w:p w14:paraId="085E278C" w14:textId="77777777" w:rsidR="0016588A" w:rsidRPr="004F6C36" w:rsidRDefault="0016588A" w:rsidP="007026EF">
            <w:pPr>
              <w:pStyle w:val="TAC"/>
            </w:pPr>
          </w:p>
        </w:tc>
        <w:tc>
          <w:tcPr>
            <w:tcW w:w="1205" w:type="dxa"/>
          </w:tcPr>
          <w:p w14:paraId="1F1FD511" w14:textId="77777777" w:rsidR="0016588A" w:rsidRPr="004F6C36" w:rsidRDefault="0016588A" w:rsidP="007026EF">
            <w:pPr>
              <w:pStyle w:val="TAC"/>
            </w:pPr>
            <w:r w:rsidRPr="004F6C36">
              <w:t>Big</w:t>
            </w:r>
          </w:p>
        </w:tc>
        <w:tc>
          <w:tcPr>
            <w:tcW w:w="1701" w:type="dxa"/>
          </w:tcPr>
          <w:p w14:paraId="233DB14A" w14:textId="77777777" w:rsidR="0016588A" w:rsidRPr="004F6C36" w:rsidRDefault="0016588A" w:rsidP="007026EF">
            <w:pPr>
              <w:pStyle w:val="TAC"/>
            </w:pPr>
            <w:r w:rsidRPr="004F6C36">
              <w:t>4968 {12 ; 25}</w:t>
            </w:r>
          </w:p>
        </w:tc>
        <w:tc>
          <w:tcPr>
            <w:tcW w:w="1843" w:type="dxa"/>
          </w:tcPr>
          <w:p w14:paraId="10C71BA2" w14:textId="77777777" w:rsidR="0016588A" w:rsidRPr="004F6C36" w:rsidRDefault="0016588A" w:rsidP="007026EF">
            <w:pPr>
              <w:pStyle w:val="TAC"/>
            </w:pPr>
            <w:r w:rsidRPr="004F6C36">
              <w:t>Type 5 {20ms ; 2x}</w:t>
            </w:r>
          </w:p>
        </w:tc>
        <w:tc>
          <w:tcPr>
            <w:tcW w:w="1276" w:type="dxa"/>
          </w:tcPr>
          <w:p w14:paraId="417BCEB9" w14:textId="77777777" w:rsidR="0016588A" w:rsidRPr="004F6C36" w:rsidRDefault="0016588A" w:rsidP="007026EF">
            <w:pPr>
              <w:pStyle w:val="TAC"/>
            </w:pPr>
            <w:r w:rsidRPr="004F6C36">
              <w:t>9936</w:t>
            </w:r>
          </w:p>
        </w:tc>
      </w:tr>
      <w:tr w:rsidR="00D8142B" w:rsidRPr="004F6C36" w14:paraId="6B2DB30C" w14:textId="77777777" w:rsidTr="00B5100F">
        <w:trPr>
          <w:jc w:val="center"/>
        </w:trPr>
        <w:tc>
          <w:tcPr>
            <w:tcW w:w="1393" w:type="dxa"/>
            <w:tcBorders>
              <w:top w:val="nil"/>
              <w:bottom w:val="single" w:sz="4" w:space="0" w:color="auto"/>
            </w:tcBorders>
          </w:tcPr>
          <w:p w14:paraId="1D590149" w14:textId="77777777" w:rsidR="00D8142B" w:rsidRPr="004F6C36" w:rsidRDefault="00D8142B" w:rsidP="00D8142B">
            <w:pPr>
              <w:pStyle w:val="TAL"/>
            </w:pPr>
          </w:p>
        </w:tc>
        <w:tc>
          <w:tcPr>
            <w:tcW w:w="1230" w:type="dxa"/>
            <w:tcBorders>
              <w:top w:val="nil"/>
              <w:bottom w:val="single" w:sz="4" w:space="0" w:color="auto"/>
            </w:tcBorders>
          </w:tcPr>
          <w:p w14:paraId="7A930EB4" w14:textId="77777777" w:rsidR="00D8142B" w:rsidRPr="004F6C36" w:rsidRDefault="00D8142B" w:rsidP="00D8142B">
            <w:pPr>
              <w:pStyle w:val="TAC"/>
            </w:pPr>
          </w:p>
        </w:tc>
        <w:tc>
          <w:tcPr>
            <w:tcW w:w="1205" w:type="dxa"/>
          </w:tcPr>
          <w:p w14:paraId="76A810A4" w14:textId="257D2F72" w:rsidR="00D8142B" w:rsidRPr="004F6C36" w:rsidRDefault="00D8142B" w:rsidP="00D8142B">
            <w:pPr>
              <w:pStyle w:val="TAC"/>
            </w:pPr>
            <w:r w:rsidRPr="004F6C36">
              <w:t>Big</w:t>
            </w:r>
            <w:r>
              <w:t xml:space="preserve"> 3MHz</w:t>
            </w:r>
          </w:p>
        </w:tc>
        <w:tc>
          <w:tcPr>
            <w:tcW w:w="1701" w:type="dxa"/>
          </w:tcPr>
          <w:p w14:paraId="28934A28" w14:textId="4E91F13E" w:rsidR="00D8142B" w:rsidRPr="004F6C36" w:rsidRDefault="00D8142B" w:rsidP="00D8142B">
            <w:pPr>
              <w:pStyle w:val="TAC"/>
            </w:pPr>
            <w:r w:rsidRPr="00383286">
              <w:t>4968</w:t>
            </w:r>
            <w:r w:rsidRPr="004714FD">
              <w:t xml:space="preserve"> {</w:t>
            </w:r>
            <w:r>
              <w:t>18</w:t>
            </w:r>
            <w:r w:rsidRPr="00383286">
              <w:t xml:space="preserve"> ; 1</w:t>
            </w:r>
            <w:r>
              <w:t>5</w:t>
            </w:r>
            <w:r w:rsidRPr="00383286">
              <w:t>}</w:t>
            </w:r>
          </w:p>
        </w:tc>
        <w:tc>
          <w:tcPr>
            <w:tcW w:w="1843" w:type="dxa"/>
          </w:tcPr>
          <w:p w14:paraId="3590ADA2" w14:textId="4FE0C6A4" w:rsidR="00D8142B" w:rsidRPr="004F6C36" w:rsidRDefault="00D8142B" w:rsidP="00D8142B">
            <w:pPr>
              <w:pStyle w:val="TAC"/>
            </w:pPr>
            <w:r w:rsidRPr="004F6C36">
              <w:t>Type 5 {20ms ; 2x}</w:t>
            </w:r>
          </w:p>
        </w:tc>
        <w:tc>
          <w:tcPr>
            <w:tcW w:w="1276" w:type="dxa"/>
          </w:tcPr>
          <w:p w14:paraId="0A61F62C" w14:textId="7D3169BA" w:rsidR="00D8142B" w:rsidRPr="004F6C36" w:rsidRDefault="00D8142B" w:rsidP="00D8142B">
            <w:pPr>
              <w:pStyle w:val="TAC"/>
            </w:pPr>
            <w:r w:rsidRPr="004F6C36">
              <w:t>9936</w:t>
            </w:r>
          </w:p>
        </w:tc>
      </w:tr>
      <w:tr w:rsidR="0016588A" w:rsidRPr="004F6C36" w14:paraId="04800FA4" w14:textId="77777777" w:rsidTr="007026EF">
        <w:trPr>
          <w:jc w:val="center"/>
        </w:trPr>
        <w:tc>
          <w:tcPr>
            <w:tcW w:w="1393" w:type="dxa"/>
            <w:tcBorders>
              <w:bottom w:val="nil"/>
            </w:tcBorders>
          </w:tcPr>
          <w:p w14:paraId="01226BF5" w14:textId="77777777" w:rsidR="0016588A" w:rsidRPr="004F6C36" w:rsidRDefault="0016588A" w:rsidP="007026EF">
            <w:pPr>
              <w:pStyle w:val="TAL"/>
            </w:pPr>
            <w:r w:rsidRPr="004F6C36">
              <w:t>CatX with X</w:t>
            </w:r>
            <w:r w:rsidRPr="004F6C36">
              <w:rPr>
                <w:rFonts w:cs="Arial"/>
              </w:rPr>
              <w:t>≥</w:t>
            </w:r>
            <w:r w:rsidRPr="004F6C36">
              <w:t>2</w:t>
            </w:r>
          </w:p>
        </w:tc>
        <w:tc>
          <w:tcPr>
            <w:tcW w:w="1230" w:type="dxa"/>
            <w:tcBorders>
              <w:bottom w:val="nil"/>
            </w:tcBorders>
          </w:tcPr>
          <w:p w14:paraId="209458D8" w14:textId="77777777" w:rsidR="0016588A" w:rsidRPr="004F6C36" w:rsidRDefault="0016588A" w:rsidP="007026EF">
            <w:pPr>
              <w:pStyle w:val="TAC"/>
            </w:pPr>
            <w:r w:rsidRPr="004F6C36">
              <w:t>yes</w:t>
            </w:r>
          </w:p>
        </w:tc>
        <w:tc>
          <w:tcPr>
            <w:tcW w:w="1205" w:type="dxa"/>
          </w:tcPr>
          <w:p w14:paraId="76210AD8" w14:textId="77777777" w:rsidR="0016588A" w:rsidRPr="004F6C36" w:rsidRDefault="0016588A" w:rsidP="007026EF">
            <w:pPr>
              <w:pStyle w:val="TAC"/>
            </w:pPr>
            <w:r w:rsidRPr="004F6C36">
              <w:t>Default</w:t>
            </w:r>
          </w:p>
        </w:tc>
        <w:tc>
          <w:tcPr>
            <w:tcW w:w="1701" w:type="dxa"/>
          </w:tcPr>
          <w:p w14:paraId="6CA9E488" w14:textId="77777777" w:rsidR="0016588A" w:rsidRPr="004F6C36" w:rsidRDefault="0016588A" w:rsidP="007026EF">
            <w:pPr>
              <w:pStyle w:val="TAC"/>
            </w:pPr>
            <w:r w:rsidRPr="004F6C36">
              <w:t>1000 {14 ; 4}</w:t>
            </w:r>
          </w:p>
        </w:tc>
        <w:tc>
          <w:tcPr>
            <w:tcW w:w="1843" w:type="dxa"/>
          </w:tcPr>
          <w:p w14:paraId="4CB138C1" w14:textId="77777777" w:rsidR="0016588A" w:rsidRPr="004F6C36" w:rsidRDefault="0016588A" w:rsidP="007026EF">
            <w:pPr>
              <w:pStyle w:val="TAC"/>
            </w:pPr>
            <w:r w:rsidRPr="004F6C36">
              <w:t>Type 1</w:t>
            </w:r>
          </w:p>
        </w:tc>
        <w:tc>
          <w:tcPr>
            <w:tcW w:w="1276" w:type="dxa"/>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tcPr>
          <w:p w14:paraId="3FE4BA0E" w14:textId="77777777" w:rsidR="0016588A" w:rsidRPr="004F6C36" w:rsidRDefault="0016588A" w:rsidP="007026EF">
            <w:pPr>
              <w:pStyle w:val="TAL"/>
            </w:pPr>
          </w:p>
        </w:tc>
        <w:tc>
          <w:tcPr>
            <w:tcW w:w="1230" w:type="dxa"/>
            <w:tcBorders>
              <w:top w:val="nil"/>
              <w:bottom w:val="single" w:sz="4" w:space="0" w:color="auto"/>
            </w:tcBorders>
          </w:tcPr>
          <w:p w14:paraId="44C27CC2" w14:textId="77777777" w:rsidR="0016588A" w:rsidRPr="004F6C36" w:rsidRDefault="0016588A" w:rsidP="007026EF">
            <w:pPr>
              <w:pStyle w:val="TAC"/>
            </w:pPr>
          </w:p>
        </w:tc>
        <w:tc>
          <w:tcPr>
            <w:tcW w:w="1205" w:type="dxa"/>
          </w:tcPr>
          <w:p w14:paraId="7438F7DD" w14:textId="77777777" w:rsidR="0016588A" w:rsidRPr="004F6C36" w:rsidRDefault="0016588A" w:rsidP="007026EF">
            <w:pPr>
              <w:pStyle w:val="TAC"/>
            </w:pPr>
            <w:r w:rsidRPr="004F6C36">
              <w:t>Big</w:t>
            </w:r>
          </w:p>
        </w:tc>
        <w:tc>
          <w:tcPr>
            <w:tcW w:w="1701" w:type="dxa"/>
          </w:tcPr>
          <w:p w14:paraId="4889CDE0" w14:textId="77777777" w:rsidR="0016588A" w:rsidRPr="004F6C36" w:rsidRDefault="0016588A" w:rsidP="007026EF">
            <w:pPr>
              <w:pStyle w:val="TAC"/>
            </w:pPr>
            <w:r w:rsidRPr="004F6C36">
              <w:t>1000 {14 ; 4}</w:t>
            </w:r>
          </w:p>
        </w:tc>
        <w:tc>
          <w:tcPr>
            <w:tcW w:w="1843" w:type="dxa"/>
          </w:tcPr>
          <w:p w14:paraId="69ABD620" w14:textId="77777777" w:rsidR="0016588A" w:rsidRPr="004F6C36" w:rsidRDefault="0016588A" w:rsidP="007026EF">
            <w:pPr>
              <w:pStyle w:val="TAC"/>
            </w:pPr>
            <w:r w:rsidRPr="004F6C36">
              <w:t>Type 5 {20ms ; 10x}</w:t>
            </w:r>
          </w:p>
        </w:tc>
        <w:tc>
          <w:tcPr>
            <w:tcW w:w="1276" w:type="dxa"/>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tcPr>
          <w:p w14:paraId="721DC28E" w14:textId="77777777" w:rsidR="0016588A" w:rsidRPr="004F6C36" w:rsidRDefault="0016588A" w:rsidP="007026EF">
            <w:pPr>
              <w:pStyle w:val="TAL"/>
            </w:pPr>
          </w:p>
        </w:tc>
        <w:tc>
          <w:tcPr>
            <w:tcW w:w="1230" w:type="dxa"/>
            <w:tcBorders>
              <w:bottom w:val="nil"/>
            </w:tcBorders>
          </w:tcPr>
          <w:p w14:paraId="7ABDA598" w14:textId="77777777" w:rsidR="0016588A" w:rsidRPr="004F6C36" w:rsidRDefault="0016588A" w:rsidP="007026EF">
            <w:pPr>
              <w:pStyle w:val="TAC"/>
            </w:pPr>
            <w:r w:rsidRPr="004F6C36">
              <w:t>no</w:t>
            </w:r>
          </w:p>
        </w:tc>
        <w:tc>
          <w:tcPr>
            <w:tcW w:w="1205" w:type="dxa"/>
          </w:tcPr>
          <w:p w14:paraId="5886ACBB" w14:textId="77777777" w:rsidR="0016588A" w:rsidRPr="004F6C36" w:rsidRDefault="0016588A" w:rsidP="007026EF">
            <w:pPr>
              <w:pStyle w:val="TAC"/>
            </w:pPr>
            <w:r w:rsidRPr="004F6C36">
              <w:t>Default</w:t>
            </w:r>
          </w:p>
        </w:tc>
        <w:tc>
          <w:tcPr>
            <w:tcW w:w="1701" w:type="dxa"/>
          </w:tcPr>
          <w:p w14:paraId="419D6D28" w14:textId="77777777" w:rsidR="0016588A" w:rsidRPr="004F6C36" w:rsidRDefault="0016588A" w:rsidP="007026EF">
            <w:pPr>
              <w:pStyle w:val="TAC"/>
            </w:pPr>
            <w:r w:rsidRPr="004F6C36">
              <w:t>4008 {9 ; 25}</w:t>
            </w:r>
          </w:p>
        </w:tc>
        <w:tc>
          <w:tcPr>
            <w:tcW w:w="1843" w:type="dxa"/>
          </w:tcPr>
          <w:p w14:paraId="4F716E99" w14:textId="77777777" w:rsidR="0016588A" w:rsidRPr="004F6C36" w:rsidRDefault="0016588A" w:rsidP="007026EF">
            <w:pPr>
              <w:pStyle w:val="TAC"/>
            </w:pPr>
            <w:r w:rsidRPr="004F6C36">
              <w:t>Type 1</w:t>
            </w:r>
          </w:p>
        </w:tc>
        <w:tc>
          <w:tcPr>
            <w:tcW w:w="1276" w:type="dxa"/>
          </w:tcPr>
          <w:p w14:paraId="4DACBFF8" w14:textId="77777777" w:rsidR="0016588A" w:rsidRPr="004F6C36" w:rsidRDefault="0016588A" w:rsidP="007026EF">
            <w:pPr>
              <w:pStyle w:val="TAC"/>
            </w:pPr>
            <w:r w:rsidRPr="004F6C36">
              <w:t>4008</w:t>
            </w:r>
          </w:p>
        </w:tc>
      </w:tr>
      <w:tr w:rsidR="00D8142B" w:rsidRPr="004F6C36" w14:paraId="541ED72D" w14:textId="77777777" w:rsidTr="007026EF">
        <w:trPr>
          <w:jc w:val="center"/>
        </w:trPr>
        <w:tc>
          <w:tcPr>
            <w:tcW w:w="1393" w:type="dxa"/>
            <w:tcBorders>
              <w:top w:val="nil"/>
              <w:bottom w:val="nil"/>
            </w:tcBorders>
          </w:tcPr>
          <w:p w14:paraId="69953079" w14:textId="77777777" w:rsidR="00D8142B" w:rsidRPr="004F6C36" w:rsidRDefault="00D8142B" w:rsidP="00D8142B">
            <w:pPr>
              <w:pStyle w:val="TAL"/>
            </w:pPr>
          </w:p>
        </w:tc>
        <w:tc>
          <w:tcPr>
            <w:tcW w:w="1230" w:type="dxa"/>
            <w:tcBorders>
              <w:bottom w:val="nil"/>
            </w:tcBorders>
          </w:tcPr>
          <w:p w14:paraId="1B717EAE" w14:textId="77777777" w:rsidR="00D8142B" w:rsidRPr="004F6C36" w:rsidRDefault="00D8142B" w:rsidP="00D8142B">
            <w:pPr>
              <w:pStyle w:val="TAC"/>
            </w:pPr>
          </w:p>
        </w:tc>
        <w:tc>
          <w:tcPr>
            <w:tcW w:w="1205" w:type="dxa"/>
          </w:tcPr>
          <w:p w14:paraId="6C15A230" w14:textId="01233690" w:rsidR="00D8142B" w:rsidRPr="004F6C36" w:rsidRDefault="00D8142B" w:rsidP="00D8142B">
            <w:pPr>
              <w:pStyle w:val="TAC"/>
            </w:pPr>
            <w:r>
              <w:t>Default 3MHz</w:t>
            </w:r>
          </w:p>
        </w:tc>
        <w:tc>
          <w:tcPr>
            <w:tcW w:w="1701" w:type="dxa"/>
          </w:tcPr>
          <w:p w14:paraId="14FC087F" w14:textId="3EF0DAA0" w:rsidR="00D8142B" w:rsidRPr="004F6C36" w:rsidRDefault="00D8142B" w:rsidP="00D8142B">
            <w:pPr>
              <w:pStyle w:val="TAC"/>
            </w:pPr>
            <w:r w:rsidRPr="004714FD">
              <w:t>4008 {19 ; 11}</w:t>
            </w:r>
          </w:p>
        </w:tc>
        <w:tc>
          <w:tcPr>
            <w:tcW w:w="1843" w:type="dxa"/>
          </w:tcPr>
          <w:p w14:paraId="23DEA9C2" w14:textId="38FFFB53" w:rsidR="00D8142B" w:rsidRPr="004F6C36" w:rsidRDefault="00D8142B" w:rsidP="00D8142B">
            <w:pPr>
              <w:pStyle w:val="TAC"/>
            </w:pPr>
            <w:r w:rsidRPr="004F6C36">
              <w:t>Type 1</w:t>
            </w:r>
          </w:p>
        </w:tc>
        <w:tc>
          <w:tcPr>
            <w:tcW w:w="1276" w:type="dxa"/>
          </w:tcPr>
          <w:p w14:paraId="3023451B" w14:textId="4F59843B" w:rsidR="00D8142B" w:rsidRPr="004F6C36" w:rsidRDefault="00D8142B" w:rsidP="00D8142B">
            <w:pPr>
              <w:pStyle w:val="TAC"/>
            </w:pPr>
            <w:r>
              <w:t>4008</w:t>
            </w:r>
          </w:p>
        </w:tc>
      </w:tr>
      <w:tr w:rsidR="0016588A" w:rsidRPr="004F6C36" w14:paraId="72FD5ED7" w14:textId="77777777" w:rsidTr="00D8142B">
        <w:trPr>
          <w:jc w:val="center"/>
        </w:trPr>
        <w:tc>
          <w:tcPr>
            <w:tcW w:w="1393" w:type="dxa"/>
            <w:tcBorders>
              <w:top w:val="nil"/>
              <w:bottom w:val="nil"/>
            </w:tcBorders>
          </w:tcPr>
          <w:p w14:paraId="6F3C12F3" w14:textId="77777777" w:rsidR="0016588A" w:rsidRPr="004F6C36" w:rsidRDefault="0016588A" w:rsidP="007026EF">
            <w:pPr>
              <w:pStyle w:val="TAL"/>
            </w:pPr>
          </w:p>
        </w:tc>
        <w:tc>
          <w:tcPr>
            <w:tcW w:w="1230" w:type="dxa"/>
            <w:tcBorders>
              <w:top w:val="nil"/>
              <w:bottom w:val="nil"/>
            </w:tcBorders>
          </w:tcPr>
          <w:p w14:paraId="6EAFF5AD" w14:textId="77777777" w:rsidR="0016588A" w:rsidRPr="004F6C36" w:rsidRDefault="0016588A" w:rsidP="007026EF">
            <w:pPr>
              <w:pStyle w:val="TAC"/>
            </w:pPr>
          </w:p>
        </w:tc>
        <w:tc>
          <w:tcPr>
            <w:tcW w:w="1205" w:type="dxa"/>
          </w:tcPr>
          <w:p w14:paraId="6F70E25C" w14:textId="77777777" w:rsidR="0016588A" w:rsidRPr="004F6C36" w:rsidRDefault="0016588A" w:rsidP="007026EF">
            <w:pPr>
              <w:pStyle w:val="TAC"/>
            </w:pPr>
            <w:r w:rsidRPr="004F6C36">
              <w:t>Big</w:t>
            </w:r>
          </w:p>
        </w:tc>
        <w:tc>
          <w:tcPr>
            <w:tcW w:w="1701" w:type="dxa"/>
          </w:tcPr>
          <w:p w14:paraId="58A8CEA5" w14:textId="77777777" w:rsidR="0016588A" w:rsidRPr="004F6C36" w:rsidRDefault="0016588A" w:rsidP="007026EF">
            <w:pPr>
              <w:pStyle w:val="TAC"/>
            </w:pPr>
            <w:r w:rsidRPr="004F6C36">
              <w:t>10680 {20 ; 25}</w:t>
            </w:r>
          </w:p>
        </w:tc>
        <w:tc>
          <w:tcPr>
            <w:tcW w:w="1843" w:type="dxa"/>
          </w:tcPr>
          <w:p w14:paraId="5F0C6715" w14:textId="77777777" w:rsidR="0016588A" w:rsidRPr="004F6C36" w:rsidRDefault="0016588A" w:rsidP="007026EF">
            <w:pPr>
              <w:pStyle w:val="TAC"/>
            </w:pPr>
            <w:r w:rsidRPr="004F6C36">
              <w:t>Type 1</w:t>
            </w:r>
          </w:p>
        </w:tc>
        <w:tc>
          <w:tcPr>
            <w:tcW w:w="1276" w:type="dxa"/>
          </w:tcPr>
          <w:p w14:paraId="79DB73FB" w14:textId="77777777" w:rsidR="0016588A" w:rsidRPr="004F6C36" w:rsidRDefault="0016588A" w:rsidP="007026EF">
            <w:pPr>
              <w:pStyle w:val="TAC"/>
            </w:pPr>
            <w:r w:rsidRPr="004F6C36">
              <w:t>10680</w:t>
            </w:r>
          </w:p>
        </w:tc>
      </w:tr>
      <w:tr w:rsidR="00D8142B" w:rsidRPr="004F6C36" w14:paraId="6E259974" w14:textId="77777777" w:rsidTr="007026EF">
        <w:trPr>
          <w:jc w:val="center"/>
        </w:trPr>
        <w:tc>
          <w:tcPr>
            <w:tcW w:w="1393" w:type="dxa"/>
            <w:tcBorders>
              <w:top w:val="nil"/>
            </w:tcBorders>
          </w:tcPr>
          <w:p w14:paraId="10FC9537" w14:textId="77777777" w:rsidR="00D8142B" w:rsidRPr="004F6C36" w:rsidRDefault="00D8142B" w:rsidP="00D8142B">
            <w:pPr>
              <w:pStyle w:val="TAL"/>
            </w:pPr>
          </w:p>
        </w:tc>
        <w:tc>
          <w:tcPr>
            <w:tcW w:w="1230" w:type="dxa"/>
            <w:tcBorders>
              <w:top w:val="nil"/>
            </w:tcBorders>
          </w:tcPr>
          <w:p w14:paraId="44F52A6F" w14:textId="77777777" w:rsidR="00D8142B" w:rsidRPr="004F6C36" w:rsidRDefault="00D8142B" w:rsidP="00D8142B">
            <w:pPr>
              <w:pStyle w:val="TAC"/>
            </w:pPr>
          </w:p>
        </w:tc>
        <w:tc>
          <w:tcPr>
            <w:tcW w:w="1205" w:type="dxa"/>
          </w:tcPr>
          <w:p w14:paraId="0C69BACC" w14:textId="7A97FFF7" w:rsidR="00D8142B" w:rsidRPr="004F6C36" w:rsidRDefault="00D8142B" w:rsidP="00D8142B">
            <w:pPr>
              <w:pStyle w:val="TAC"/>
            </w:pPr>
            <w:r w:rsidRPr="004F6C36">
              <w:t>Big</w:t>
            </w:r>
            <w:r>
              <w:t xml:space="preserve"> 3MHz</w:t>
            </w:r>
          </w:p>
        </w:tc>
        <w:tc>
          <w:tcPr>
            <w:tcW w:w="1701" w:type="dxa"/>
          </w:tcPr>
          <w:p w14:paraId="4F2FC8C0" w14:textId="34438DE8" w:rsidR="00D8142B" w:rsidRPr="004F6C36" w:rsidRDefault="00D8142B" w:rsidP="00D8142B">
            <w:pPr>
              <w:pStyle w:val="TAC"/>
            </w:pPr>
            <w:r w:rsidRPr="00022931">
              <w:t>5352</w:t>
            </w:r>
            <w:r>
              <w:t xml:space="preserve"> </w:t>
            </w:r>
            <w:r w:rsidRPr="004714FD">
              <w:t>{</w:t>
            </w:r>
            <w:r>
              <w:t>19</w:t>
            </w:r>
            <w:r w:rsidRPr="00383286">
              <w:t xml:space="preserve"> ; 1</w:t>
            </w:r>
            <w:r>
              <w:t>5</w:t>
            </w:r>
            <w:r w:rsidRPr="00383286">
              <w:t>}</w:t>
            </w:r>
          </w:p>
        </w:tc>
        <w:tc>
          <w:tcPr>
            <w:tcW w:w="1843" w:type="dxa"/>
          </w:tcPr>
          <w:p w14:paraId="773540C4" w14:textId="1EA7DBC5" w:rsidR="00D8142B" w:rsidRPr="004F6C36" w:rsidRDefault="00D8142B" w:rsidP="00D8142B">
            <w:pPr>
              <w:pStyle w:val="TAC"/>
            </w:pPr>
            <w:r w:rsidRPr="004F6C36">
              <w:t>Type 1</w:t>
            </w:r>
          </w:p>
        </w:tc>
        <w:tc>
          <w:tcPr>
            <w:tcW w:w="1276" w:type="dxa"/>
          </w:tcPr>
          <w:p w14:paraId="5102A94C" w14:textId="28A6C9EB" w:rsidR="00D8142B" w:rsidRPr="004F6C36" w:rsidRDefault="00D8142B" w:rsidP="00D8142B">
            <w:pPr>
              <w:pStyle w:val="TAC"/>
            </w:pPr>
            <w:r>
              <w:t>10704</w:t>
            </w:r>
          </w:p>
        </w:tc>
      </w:tr>
      <w:tr w:rsidR="0016588A" w:rsidRPr="004F6C36" w14:paraId="266AB9A5" w14:textId="77777777" w:rsidTr="007026EF">
        <w:trPr>
          <w:jc w:val="center"/>
        </w:trPr>
        <w:tc>
          <w:tcPr>
            <w:tcW w:w="8648" w:type="dxa"/>
            <w:gridSpan w:val="6"/>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tcPr>
          <w:p w14:paraId="11E524F7" w14:textId="77777777" w:rsidR="0016588A" w:rsidRPr="004F6C36" w:rsidRDefault="0016588A" w:rsidP="007026EF">
            <w:pPr>
              <w:pStyle w:val="TAH"/>
            </w:pPr>
            <w:r w:rsidRPr="004F6C36">
              <w:t>UE Category</w:t>
            </w:r>
          </w:p>
        </w:tc>
        <w:tc>
          <w:tcPr>
            <w:tcW w:w="1230" w:type="dxa"/>
          </w:tcPr>
          <w:p w14:paraId="1EC7E01D" w14:textId="77777777" w:rsidR="0016588A" w:rsidRPr="004F6C36" w:rsidRDefault="0016588A" w:rsidP="007026EF">
            <w:pPr>
              <w:pStyle w:val="TAH"/>
            </w:pPr>
            <w:r w:rsidRPr="004F6C36">
              <w:t>CE mode A test case</w:t>
            </w:r>
          </w:p>
        </w:tc>
        <w:tc>
          <w:tcPr>
            <w:tcW w:w="4889" w:type="dxa"/>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tcPr>
          <w:p w14:paraId="17B00436" w14:textId="77777777" w:rsidR="0016588A" w:rsidRPr="004F6C36" w:rsidRDefault="0016588A" w:rsidP="007026EF">
            <w:pPr>
              <w:pStyle w:val="TAL"/>
            </w:pPr>
            <w:r w:rsidRPr="004F6C36">
              <w:t>CatM1/0</w:t>
            </w:r>
          </w:p>
        </w:tc>
        <w:tc>
          <w:tcPr>
            <w:tcW w:w="1230" w:type="dxa"/>
          </w:tcPr>
          <w:p w14:paraId="569E3FEB" w14:textId="77777777" w:rsidR="0016588A" w:rsidRPr="004F6C36" w:rsidRDefault="0016588A" w:rsidP="007026EF">
            <w:pPr>
              <w:pStyle w:val="TAC"/>
            </w:pPr>
            <w:r w:rsidRPr="004F6C36">
              <w:t>n/a</w:t>
            </w:r>
          </w:p>
        </w:tc>
        <w:tc>
          <w:tcPr>
            <w:tcW w:w="4889" w:type="dxa"/>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tcPr>
          <w:p w14:paraId="6D9EA94C" w14:textId="77777777" w:rsidR="0016588A" w:rsidRPr="004F6C36" w:rsidRDefault="0016588A" w:rsidP="007026EF">
            <w:pPr>
              <w:pStyle w:val="TAL"/>
            </w:pPr>
            <w:r w:rsidRPr="004F6C36">
              <w:t>CatX with X</w:t>
            </w:r>
            <w:r w:rsidRPr="004F6C36">
              <w:rPr>
                <w:rFonts w:cs="Arial"/>
              </w:rPr>
              <w:t>≥1</w:t>
            </w:r>
          </w:p>
        </w:tc>
        <w:tc>
          <w:tcPr>
            <w:tcW w:w="1230" w:type="dxa"/>
            <w:tcBorders>
              <w:top w:val="nil"/>
              <w:bottom w:val="single" w:sz="4" w:space="0" w:color="auto"/>
            </w:tcBorders>
          </w:tcPr>
          <w:p w14:paraId="7AD1BA6C" w14:textId="77777777" w:rsidR="0016588A" w:rsidRPr="004F6C36" w:rsidRDefault="0016588A" w:rsidP="007026EF">
            <w:pPr>
              <w:pStyle w:val="TAC"/>
            </w:pPr>
            <w:r w:rsidRPr="004F6C36">
              <w:t>yes</w:t>
            </w:r>
          </w:p>
        </w:tc>
        <w:tc>
          <w:tcPr>
            <w:tcW w:w="4889" w:type="dxa"/>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tcPr>
          <w:p w14:paraId="59A5CA7E" w14:textId="77777777" w:rsidR="0016588A" w:rsidRPr="004F6C36" w:rsidRDefault="0016588A" w:rsidP="007026EF">
            <w:pPr>
              <w:pStyle w:val="TAL"/>
            </w:pPr>
          </w:p>
        </w:tc>
        <w:tc>
          <w:tcPr>
            <w:tcW w:w="1230" w:type="dxa"/>
            <w:tcBorders>
              <w:top w:val="nil"/>
            </w:tcBorders>
          </w:tcPr>
          <w:p w14:paraId="485623C2" w14:textId="77777777" w:rsidR="0016588A" w:rsidRPr="004F6C36" w:rsidRDefault="0016588A" w:rsidP="007026EF">
            <w:pPr>
              <w:pStyle w:val="TAC"/>
            </w:pPr>
            <w:r w:rsidRPr="004F6C36">
              <w:t>no</w:t>
            </w:r>
          </w:p>
        </w:tc>
        <w:tc>
          <w:tcPr>
            <w:tcW w:w="4889" w:type="dxa"/>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The DL resource allocation is an SS emulation function. In order to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r w:rsidRPr="00FC7496">
        <w:t>ms in advance. The 100</w:t>
      </w:r>
      <w:r w:rsidR="005D2765" w:rsidRPr="00FC7496">
        <w:t xml:space="preserve"> </w:t>
      </w:r>
      <w:r w:rsidRPr="00FC7496">
        <w:t xml:space="preserve">ms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((NoOfNASPDUs – 1) * 20ms; this calculation is based on the assumption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postamble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ms (i.e. the tolerance for 90 ms),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1FC2F359" w:rsidR="00BD0251" w:rsidRPr="00FC7496" w:rsidRDefault="00BD0251" w:rsidP="00992404">
            <w:pPr>
              <w:pStyle w:val="TAL"/>
            </w:pPr>
            <w:r w:rsidRPr="00FC7496">
              <w:t>HARQ feedback reporting enabled or DL CRC errors introduced; DL HARQ unspecified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Tolerating HARQ retransmissions is not feasible due to rigid timing and scheduling conditions. Testing timer &lt; 900 ms</w:t>
            </w:r>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Testing timer &lt; 900 ms</w:t>
            </w:r>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I</w:t>
      </w:r>
      <w:r w:rsidRPr="00FC7496">
        <w:rPr>
          <w:vertAlign w:val="subscript"/>
        </w:rPr>
        <w:t xml:space="preserve">mcs </w:t>
      </w:r>
      <w:r w:rsidRPr="00FC7496">
        <w:t>as used in initial transmission, mapped to codeword 0. Acked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829740737" r:id="rId10"/>
        </w:object>
      </w:r>
      <w:r w:rsidRPr="00FC7496">
        <w:t xml:space="preserve"> and </w:t>
      </w:r>
      <w:r w:rsidRPr="00FC7496">
        <w:rPr>
          <w:i/>
        </w:rPr>
        <w:t>rv</w:t>
      </w:r>
      <w:r w:rsidRPr="00FC7496">
        <w:rPr>
          <w:i/>
          <w:vertAlign w:val="subscript"/>
        </w:rPr>
        <w:t>idx</w:t>
      </w:r>
      <w:r w:rsidRPr="00FC7496">
        <w:t xml:space="preserve"> = 1. Resource allocation (Nprb)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3F73D656" w:rsidR="00F51464" w:rsidRPr="00FC7496" w:rsidRDefault="00F51464" w:rsidP="00D726C0">
      <w:pPr>
        <w:keepNext/>
        <w:keepLines/>
      </w:pPr>
      <w:r w:rsidRPr="00FC7496">
        <w:t xml:space="preserve">The bandwidth of </w:t>
      </w:r>
      <w:r w:rsidR="001D6BF9" w:rsidRPr="001D6BF9">
        <w:t>3/</w:t>
      </w:r>
      <w:r w:rsidRPr="00FC7496">
        <w:t>5</w:t>
      </w:r>
      <w:r w:rsidR="006D22DE" w:rsidRPr="00FC7496">
        <w:t>/10</w:t>
      </w:r>
      <w:r w:rsidR="00630592" w:rsidRPr="00FC7496">
        <w:t>/15</w:t>
      </w:r>
      <w:r w:rsidR="006D22DE" w:rsidRPr="00FC7496">
        <w:t>/20</w:t>
      </w:r>
      <w:r w:rsidRPr="00FC7496">
        <w:t xml:space="preserve"> MHz makes </w:t>
      </w:r>
      <w:r w:rsidR="001D6BF9" w:rsidRPr="001D6BF9">
        <w:t>15/</w:t>
      </w:r>
      <w:r w:rsidRPr="00FC7496">
        <w:t>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xml:space="preserve">. The </w:t>
      </w:r>
      <w:r w:rsidR="001D6BF9" w:rsidRPr="001D6BF9">
        <w:t>15/</w:t>
      </w:r>
      <w:r w:rsidRPr="00FC7496">
        <w:t>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3DCD36C" w14:textId="77777777" w:rsidR="001D6BF9" w:rsidRDefault="005D2765" w:rsidP="001D6BF9">
      <w:pPr>
        <w:pStyle w:val="B2"/>
      </w:pPr>
      <w:r w:rsidRPr="00FC7496">
        <w:t>-</w:t>
      </w:r>
      <w:r w:rsidRPr="00FC7496">
        <w:tab/>
      </w:r>
      <w:r w:rsidR="00F51464" w:rsidRPr="00FC7496">
        <w:t>UE-dedicated scheduling mapped to DL-SCH (C-RNTI/ SPS C-RNTI/ Temp C-RNTI).</w:t>
      </w:r>
    </w:p>
    <w:p w14:paraId="315EB0F8" w14:textId="39A79CAB" w:rsidR="00F51464" w:rsidRPr="00FC7496" w:rsidRDefault="001D6BF9" w:rsidP="00DA20A1">
      <w:r>
        <w:t>For bandwidth of 3 MHz, resource blocks reserved for UE-dedicated scheduling mapped to DL-SCH (C-RNTI/ SPS C-RNTI/ Temp C-RNTI) and PBCH overlap. SS shall ensure that UE-dedicated scheduling is not transmitted in the same subframes as PBCH.</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MaxRbCnt resource blocks are used, for DCI format 1C, </w:t>
      </w:r>
      <w:r w:rsidR="00F51464" w:rsidRPr="00FC7496">
        <w:rPr>
          <w:i/>
          <w:iCs/>
        </w:rPr>
        <w:t>N</w:t>
      </w:r>
      <w:r w:rsidR="00F51464" w:rsidRPr="00FC7496">
        <w:rPr>
          <w:vertAlign w:val="subscript"/>
        </w:rPr>
        <w:t>PRB</w:t>
      </w:r>
      <w:r w:rsidR="00F51464" w:rsidRPr="00FC7496">
        <w:t xml:space="preserve"> = MaxRbCnt</w:t>
      </w:r>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0D730508" w:rsidR="00F51464" w:rsidRPr="00FC7496" w:rsidRDefault="00F51464" w:rsidP="00F51464">
      <w:r w:rsidRPr="00FC7496">
        <w:t>This scheme is applicable for Data transmission on logical channel BCCH mapped to DL-SCH, PDCCH scrambled by SI-RNTI. For both DCI combinations</w:t>
      </w:r>
      <w:r w:rsidR="001D6BF9" w:rsidRPr="001D6BF9">
        <w:t>,</w:t>
      </w:r>
      <w:r w:rsidRPr="00FC7496">
        <w:t xml:space="preserve">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lastRenderedPageBreak/>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3D494188" w14:textId="77777777" w:rsidR="001D6BF9" w:rsidRDefault="001D6BF9" w:rsidP="00302CDA">
      <w:pPr>
        <w:pStyle w:val="B1"/>
      </w:pPr>
      <w:r w:rsidRPr="001D6BF9">
        <w:t>-</w:t>
      </w:r>
      <w:r w:rsidRPr="001D6BF9">
        <w:tab/>
        <w:t>with index 0, 4, 8, 12 in even slots and 8, 12, 0, 4 in odd slots for 3 MHz bandwidth;</w:t>
      </w:r>
    </w:p>
    <w:p w14:paraId="17AE1323" w14:textId="2CCFDC75"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6B54FE90"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w:t>
      </w:r>
      <w:r w:rsidR="001D6BF9" w:rsidRPr="001D6BF9">
        <w:t xml:space="preserve">3 MHz and </w:t>
      </w:r>
      <w:r w:rsidR="006D22DE" w:rsidRPr="00FC7496">
        <w:t xml:space="preserve">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5584BCA5" w:rsidR="00F51464" w:rsidRPr="00FC7496" w:rsidRDefault="00841F86" w:rsidP="00F51464">
      <w:r w:rsidRPr="00FC7496">
        <w:rPr>
          <w:bCs/>
        </w:rPr>
        <w:t>RIV</w:t>
      </w:r>
      <w:r w:rsidR="00F51464" w:rsidRPr="00FC7496">
        <w:rPr>
          <w:bCs/>
        </w:rPr>
        <w:t xml:space="preserve"> indicates 1 PRBs with index 4 allocated</w:t>
      </w:r>
      <w:r w:rsidR="00785648" w:rsidRPr="00785648">
        <w:rPr>
          <w:bCs/>
        </w:rPr>
        <w:t xml:space="preserve"> for 5/10/15/20 MHz, index 2 allocated for 3 MHz</w:t>
      </w:r>
      <w:r w:rsidR="00F51464" w:rsidRPr="00FC7496">
        <w:rPr>
          <w:bCs/>
        </w:rPr>
        <w:t>.</w:t>
      </w:r>
    </w:p>
    <w:p w14:paraId="644892B5" w14:textId="77777777" w:rsidR="00F51464" w:rsidRPr="00FC7496" w:rsidRDefault="00F51464" w:rsidP="003A3D48">
      <w:pPr>
        <w:pStyle w:val="Heading5"/>
      </w:pPr>
      <w:r w:rsidRPr="00FC7496">
        <w:lastRenderedPageBreak/>
        <w:t>7.3.3.2.2</w:t>
      </w:r>
      <w:r w:rsidRPr="00FC7496">
        <w:tab/>
        <w:t>PCCH with DCI combination 2</w:t>
      </w:r>
    </w:p>
    <w:p w14:paraId="4F31161A" w14:textId="4D9918D5"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 xml:space="preserve">for </w:t>
      </w:r>
      <w:r w:rsidR="00785648" w:rsidRPr="00785648">
        <w:t xml:space="preserve">3 MHz and </w:t>
      </w:r>
      <w:r w:rsidR="006D22DE" w:rsidRPr="00FC7496">
        <w:t>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t>The Max TBS is restricted to</w:t>
      </w:r>
    </w:p>
    <w:p w14:paraId="4177A962" w14:textId="06C63F11"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w:t>
      </w:r>
      <w:r w:rsidR="00785648" w:rsidRPr="00785648">
        <w:rPr>
          <w:bCs/>
        </w:rPr>
        <w:t xml:space="preserve">3 MHz and </w:t>
      </w:r>
      <w:r w:rsidR="006D22DE" w:rsidRPr="00FC7496">
        <w:rPr>
          <w:bCs/>
        </w:rPr>
        <w:t>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1A53106D" w14:textId="77777777" w:rsidR="00785648" w:rsidRDefault="00785648" w:rsidP="00BC1EC7">
      <w:pPr>
        <w:pStyle w:val="B1"/>
      </w:pPr>
      <w:r w:rsidRPr="00785648">
        <w:t>with index 1 and 5 in even slots and 9 and 13 in odd slots for 3 MHz bandwidth;</w:t>
      </w:r>
    </w:p>
    <w:p w14:paraId="08FBFD77" w14:textId="58C8618C"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4EEF2A0F" w:rsidR="00F51464" w:rsidRPr="00FC7496" w:rsidRDefault="00F51464" w:rsidP="00F51464">
      <w:r w:rsidRPr="00FC7496">
        <w:rPr>
          <w:bCs/>
        </w:rPr>
        <w:t>RIV indicates 4 PRBs with index 5..8 allocated</w:t>
      </w:r>
      <w:r w:rsidR="00785648" w:rsidRPr="00785648">
        <w:rPr>
          <w:bCs/>
        </w:rPr>
        <w:t xml:space="preserve"> for 5/10/15/20 MHz, index 11..14 allocated for 3 MHz</w:t>
      </w:r>
      <w:r w:rsidRPr="00FC7496">
        <w:rPr>
          <w:bCs/>
        </w:rPr>
        <w:t>.</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4C6ED731" w14:textId="77777777" w:rsidR="0068100E" w:rsidRDefault="00785648" w:rsidP="00BC1EC7">
      <w:pPr>
        <w:pStyle w:val="B1"/>
      </w:pPr>
      <w:r w:rsidRPr="00785648">
        <w:t>with index 9, 13, 2, 6 in even slots and 1, 5, 10, 14 in odd slots for 3 MHz bandwidth;</w:t>
      </w:r>
    </w:p>
    <w:p w14:paraId="32D8E34F" w14:textId="579363F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lastRenderedPageBreak/>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6F6EE774" w14:textId="66F558E6" w:rsidR="0068100E" w:rsidRDefault="00F51464" w:rsidP="0068100E">
      <w:pPr>
        <w:keepNext/>
        <w:keepLines/>
      </w:pPr>
      <w:r w:rsidRPr="00FC7496">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 xml:space="preserve">SCH, PDCCH scrambled by C-RNTI/ SPS C-RNTI/ Temp C-RNTI when spatial multiplexing MIMO mode is not configured. The maximum modulation scheme is restricted to 64QAM. For the DCI combination 1, 20 physical resource blocks (5 to 24), </w:t>
      </w:r>
      <w:r w:rsidR="0068100E" w:rsidRPr="0068100E">
        <w:t>11 physical resource blocks (4 to 14) for 3</w:t>
      </w:r>
      <w:r w:rsidR="00DA459E" w:rsidRPr="00DA459E">
        <w:t xml:space="preserve"> </w:t>
      </w:r>
      <w:r w:rsidR="0068100E" w:rsidRPr="0068100E">
        <w:t xml:space="preserve">MHz </w:t>
      </w:r>
      <w:r w:rsidRPr="00FC7496">
        <w:t>and for the DCI combination 2, 17 physical resource blocks</w:t>
      </w:r>
      <w:r w:rsidR="0068100E" w:rsidRPr="0068100E">
        <w:t>, 7 physical resource blocks for 3MHz</w:t>
      </w:r>
      <w:r w:rsidRPr="00FC7496">
        <w:t xml:space="preserve"> are reserved. In the case when three intra frequency cells are applied to the test in the DCI combination 1, for the purpose of interference reduction, only 9 PRBs (16 to 24) ar</w:t>
      </w:r>
      <w:r w:rsidR="00841F86" w:rsidRPr="00FC7496">
        <w:t>e reserved</w:t>
      </w:r>
      <w:r w:rsidR="00DA459E" w:rsidRPr="00DA459E">
        <w:t xml:space="preserve"> and for 3 MHz bandwidth only 4 PRBs (11 to 14) are reserved</w:t>
      </w:r>
      <w:r w:rsidR="00841F86" w:rsidRPr="00FC7496">
        <w:t>.</w:t>
      </w:r>
    </w:p>
    <w:p w14:paraId="3D40C11D" w14:textId="77777777" w:rsidR="00F51464" w:rsidRPr="00FC7496" w:rsidRDefault="006B142A" w:rsidP="006B142A">
      <w:r w:rsidRPr="00FC7496">
        <w:t>In TDD normal TBS selection mode, no data is transmitted in DwPTS</w:t>
      </w:r>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r w:rsidR="002E5106" w:rsidRPr="00FC7496">
        <w:rPr>
          <w:i/>
        </w:rPr>
        <w:t>fdd-DownlinkOrTddSubframeBitmapBR</w:t>
      </w:r>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the Max TBS is restricted to 1000 bits. Hence in all TBS sheets only TB combinations with TBSize ≤ 1000 are used.</w:t>
      </w:r>
    </w:p>
    <w:p w14:paraId="434D2F0F" w14:textId="1FA1FFD4" w:rsidR="0068100E" w:rsidRDefault="0068100E" w:rsidP="00F51464">
      <w:r w:rsidRPr="0068100E">
        <w:t xml:space="preserve">For 3 MHz bandwidth and the DCI combination 1 with 11 PRBs, the TBS 8248 is blocked as </w:t>
      </w:r>
      <w:r w:rsidR="00DA459E" w:rsidRPr="00DA459E">
        <w:t xml:space="preserve">it </w:t>
      </w:r>
      <w:r w:rsidRPr="0068100E">
        <w:t>result</w:t>
      </w:r>
      <w:r w:rsidR="00DA459E" w:rsidRPr="00DA459E">
        <w:t>s</w:t>
      </w:r>
      <w:r w:rsidRPr="0068100E">
        <w:t xml:space="preserve"> in coding rates higher than 0.93.</w:t>
      </w:r>
    </w:p>
    <w:p w14:paraId="1F69F89B" w14:textId="6380125C"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Nprb =1 and Itbs=15,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are considered to </w:t>
      </w:r>
      <w:r w:rsidR="00841F86" w:rsidRPr="00FC7496">
        <w:t>be not available for selection.</w:t>
      </w:r>
    </w:p>
    <w:p w14:paraId="3B44C735" w14:textId="77777777" w:rsidR="00F51464" w:rsidRPr="00FC7496" w:rsidRDefault="00BC1EC7" w:rsidP="00BC1EC7">
      <w:pPr>
        <w:pStyle w:val="B1"/>
      </w:pPr>
      <w:r w:rsidRPr="00FC7496">
        <w:t>-</w:t>
      </w:r>
      <w:r w:rsidRPr="00FC7496">
        <w:tab/>
      </w:r>
      <w:r w:rsidR="00F51464" w:rsidRPr="00FC7496">
        <w:t>Data pending for transmission in a given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lastRenderedPageBreak/>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4 bytes each for AMD STATUS PDU (2 bytes data + 2 bytes MAC subheader)</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21ED5C33" w14:textId="77777777" w:rsidR="0068100E" w:rsidRDefault="0068100E" w:rsidP="00D726C0">
      <w:pPr>
        <w:pStyle w:val="B2"/>
      </w:pPr>
      <w:r w:rsidRPr="0068100E">
        <w:t>-</w:t>
      </w:r>
      <w:r w:rsidRPr="0068100E">
        <w:tab/>
        <w:t>4..14 for 3 MHz bandwidth,</w:t>
      </w:r>
    </w:p>
    <w:p w14:paraId="0C2F2D11" w14:textId="46BED48F"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6D512DB9"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w:t>
      </w:r>
      <w:r w:rsidR="0068100E" w:rsidRPr="0068100E">
        <w:t xml:space="preserve">3 MHz and </w:t>
      </w:r>
      <w:r w:rsidR="006D22DE" w:rsidRPr="00FC7496">
        <w:t xml:space="preserve">5 MHz, 3 for 10 MHz and 4 for </w:t>
      </w:r>
      <w:r w:rsidR="00630592" w:rsidRPr="00FC7496">
        <w:t xml:space="preserve">15 &amp; </w:t>
      </w:r>
      <w:r w:rsidR="006D22DE" w:rsidRPr="00FC7496">
        <w:t xml:space="preserve">20 MHz.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6C10CADA" w14:textId="77777777" w:rsidR="0068100E" w:rsidRDefault="0068100E" w:rsidP="00D726C0">
      <w:pPr>
        <w:pStyle w:val="B2"/>
        <w:keepNext/>
        <w:keepLines/>
      </w:pPr>
      <w:r w:rsidRPr="0068100E">
        <w:t>-</w:t>
      </w:r>
      <w:r w:rsidRPr="0068100E">
        <w:tab/>
        <w:t>For 3 MHz bandwidth, RBG1(2,3), RBG3(6,7), RBG5(10,11) and RBG7(14). If NPRB is even, the first NPRB /2 available RBGs are allocated. If NPRB is odd, then first (NPRB -1)/2 RBGs and RBG7 are allocated.</w:t>
      </w:r>
    </w:p>
    <w:p w14:paraId="054065E8" w14:textId="22E2A641"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lastRenderedPageBreak/>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257"/>
        <w:gridCol w:w="237"/>
        <w:gridCol w:w="237"/>
        <w:gridCol w:w="237"/>
        <w:gridCol w:w="237"/>
        <w:gridCol w:w="237"/>
        <w:gridCol w:w="237"/>
        <w:gridCol w:w="237"/>
        <w:gridCol w:w="237"/>
        <w:gridCol w:w="237"/>
        <w:gridCol w:w="834"/>
        <w:gridCol w:w="3101"/>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14FE627E" w:rsidR="00FB6040" w:rsidRPr="00FC7496" w:rsidRDefault="00FB6040" w:rsidP="00630027">
            <w:pPr>
              <w:pStyle w:val="TAC"/>
            </w:pPr>
            <w:r w:rsidRPr="00FC7496">
              <w:t>2</w:t>
            </w:r>
            <w:r w:rsidR="00874774" w:rsidRPr="00874774">
              <w:t>2</w:t>
            </w:r>
            <w:r w:rsidRPr="00FC7496">
              <w:t>..27</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noWrap/>
            <w:tcMar>
              <w:left w:w="28" w:type="dxa"/>
            </w:tcMar>
            <w:vAlign w:val="bottom"/>
          </w:tcPr>
          <w:p w14:paraId="6E50413C" w14:textId="7E154859" w:rsidR="00FB6040" w:rsidRPr="00FC7496" w:rsidRDefault="00FB6040" w:rsidP="00630027">
            <w:pPr>
              <w:pStyle w:val="TAL"/>
              <w:rPr>
                <w:rFonts w:cs="Arial"/>
                <w:szCs w:val="18"/>
              </w:rPr>
            </w:pPr>
            <w:r w:rsidRPr="00FC7496">
              <w:rPr>
                <w:rFonts w:cs="Arial"/>
                <w:szCs w:val="18"/>
              </w:rPr>
              <w:t>UE-</w:t>
            </w:r>
            <w:r w:rsidR="00874774" w:rsidRPr="00874774">
              <w:rPr>
                <w:rFonts w:cs="Arial"/>
                <w:szCs w:val="18"/>
              </w:rPr>
              <w:t>Dedicated</w:t>
            </w:r>
          </w:p>
        </w:tc>
        <w:tc>
          <w:tcPr>
            <w:tcW w:w="0" w:type="auto"/>
            <w:tcBorders>
              <w:top w:val="nil"/>
              <w:left w:val="nil"/>
              <w:bottom w:val="single" w:sz="4" w:space="0" w:color="auto"/>
              <w:right w:val="single" w:sz="4" w:space="0" w:color="auto"/>
            </w:tcBorders>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noWrap/>
            <w:vAlign w:val="bottom"/>
          </w:tcPr>
          <w:p w14:paraId="6C8B4F71" w14:textId="1185709A"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noWrap/>
            <w:vAlign w:val="bottom"/>
          </w:tcPr>
          <w:p w14:paraId="0D5FDA4A" w14:textId="473D7792"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noWrap/>
            <w:vAlign w:val="bottom"/>
          </w:tcPr>
          <w:p w14:paraId="1F350CC7" w14:textId="1C20FBA6" w:rsidR="004224BE" w:rsidRPr="00FC7496" w:rsidRDefault="004224BE" w:rsidP="000A1F0B">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lastRenderedPageBreak/>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noWrap/>
            <w:vAlign w:val="bottom"/>
          </w:tcPr>
          <w:p w14:paraId="0E1FADA6" w14:textId="3862E074"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317" w:type="dxa"/>
            <w:tcBorders>
              <w:top w:val="nil"/>
              <w:left w:val="nil"/>
              <w:bottom w:val="single" w:sz="4" w:space="0" w:color="auto"/>
              <w:right w:val="single" w:sz="4" w:space="0" w:color="auto"/>
            </w:tcBorders>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noWrap/>
            <w:vAlign w:val="bottom"/>
          </w:tcPr>
          <w:p w14:paraId="1D5131E1" w14:textId="4449911D" w:rsidR="00FB6040" w:rsidRPr="00FC7496" w:rsidRDefault="00FB6040" w:rsidP="00FB6040">
            <w:pPr>
              <w:pStyle w:val="TAL"/>
              <w:rPr>
                <w:rFonts w:cs="Arial"/>
                <w:szCs w:val="18"/>
              </w:rPr>
            </w:pPr>
            <w:r w:rsidRPr="00FC7496">
              <w:rPr>
                <w:rFonts w:cs="Arial"/>
                <w:szCs w:val="18"/>
              </w:rPr>
              <w:t>UE-</w:t>
            </w:r>
            <w:r w:rsidR="00874774" w:rsidRPr="00874774">
              <w:rPr>
                <w:rFonts w:cs="Arial"/>
                <w:szCs w:val="18"/>
              </w:rPr>
              <w:t>Dedicated</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5C276EA7" w14:textId="77777777" w:rsidR="0068100E" w:rsidRDefault="0068100E" w:rsidP="0068100E"/>
    <w:p w14:paraId="6FCCE9B0" w14:textId="74A829D1" w:rsidR="0068100E" w:rsidRDefault="0068100E" w:rsidP="0068100E">
      <w:pPr>
        <w:pStyle w:val="TH"/>
      </w:pPr>
      <w:r w:rsidRPr="00FC7496">
        <w:t>Table 7.3.3.5.1-</w:t>
      </w:r>
      <w:r>
        <w:t>6</w:t>
      </w:r>
      <w:r w:rsidRPr="00FC7496">
        <w:t>: Physical resource allocation bitmap</w:t>
      </w:r>
      <w:r w:rsidRPr="00FC7496">
        <w:br/>
        <w:t>for DCI combination 1 (</w:t>
      </w:r>
      <w:r>
        <w:t>3</w:t>
      </w:r>
      <w:r w:rsidRPr="00FC7496">
        <w:t xml:space="preserve"> MHz)</w:t>
      </w:r>
      <w:r w:rsidR="00DA459E" w:rsidRPr="00DA459E">
        <w:t xml:space="preserve"> with 11 PRBs</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68100E" w:rsidRPr="00FC7496" w14:paraId="5C3E1004" w14:textId="77777777" w:rsidTr="007577DE">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232DE9CB"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336ED71B" w14:textId="77777777" w:rsidR="0068100E" w:rsidRPr="00FC7496" w:rsidRDefault="0068100E" w:rsidP="007577DE">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3E3EEFCA" w14:textId="77777777" w:rsidR="0068100E" w:rsidRPr="00FC7496" w:rsidRDefault="0068100E" w:rsidP="007577DE">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0F81EF14" w14:textId="77777777" w:rsidR="0068100E" w:rsidRPr="00FC7496" w:rsidRDefault="0068100E" w:rsidP="007577DE">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06BD8BD0" w14:textId="77777777" w:rsidR="0068100E" w:rsidRPr="00FC7496" w:rsidRDefault="0068100E" w:rsidP="007577DE">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30A97139" w14:textId="77777777" w:rsidR="0068100E" w:rsidRPr="00FC7496" w:rsidRDefault="0068100E" w:rsidP="007577DE">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6F695632" w14:textId="77777777" w:rsidR="0068100E" w:rsidRPr="00FC7496" w:rsidRDefault="0068100E" w:rsidP="007577DE">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371CA8BC" w14:textId="77777777" w:rsidR="0068100E" w:rsidRPr="00FC7496" w:rsidRDefault="0068100E" w:rsidP="007577DE">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618215C7"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568A5932" w14:textId="77777777" w:rsidR="0068100E" w:rsidRPr="00FC7496" w:rsidRDefault="0068100E" w:rsidP="007577DE">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148CAE34"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7403CEF7"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127BDE9"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7CAD67E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2379494A"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7EFD7352" w14:textId="77777777" w:rsidR="0068100E" w:rsidRPr="00FC7496" w:rsidRDefault="0068100E" w:rsidP="007577DE">
            <w:pPr>
              <w:pStyle w:val="TAC"/>
            </w:pPr>
            <w:r w:rsidRPr="00FC7496">
              <w:t>14</w:t>
            </w:r>
          </w:p>
        </w:tc>
      </w:tr>
      <w:tr w:rsidR="0068100E" w:rsidRPr="00FC7496" w14:paraId="1F5E57C0"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53F953C7" w14:textId="77777777" w:rsidR="0068100E" w:rsidRPr="00FC7496" w:rsidRDefault="0068100E" w:rsidP="007577DE">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1F0FC97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3BB0C1B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70410AD"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20081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865D4D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5A3AC8C"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531F72A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787DDA1D"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F2570E4"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2A6893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8E00FB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6C8571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EC3001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39E7B5F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93DB53B" w14:textId="77777777" w:rsidR="0068100E" w:rsidRPr="00FC7496" w:rsidRDefault="0068100E" w:rsidP="007577DE">
            <w:pPr>
              <w:pStyle w:val="TAC"/>
            </w:pPr>
          </w:p>
        </w:tc>
      </w:tr>
      <w:tr w:rsidR="0068100E" w:rsidRPr="00FC7496" w14:paraId="4D0DC21E"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015926E3" w14:textId="77777777" w:rsidR="0068100E" w:rsidRPr="00FC7496" w:rsidRDefault="0068100E" w:rsidP="007577DE">
            <w:pPr>
              <w:pStyle w:val="TAL"/>
            </w:pPr>
            <w:r w:rsidRPr="00FC7496">
              <w:t>PCCH</w:t>
            </w:r>
          </w:p>
        </w:tc>
        <w:tc>
          <w:tcPr>
            <w:tcW w:w="280" w:type="dxa"/>
            <w:tcBorders>
              <w:top w:val="nil"/>
              <w:left w:val="nil"/>
              <w:bottom w:val="single" w:sz="4" w:space="0" w:color="auto"/>
              <w:right w:val="single" w:sz="4" w:space="0" w:color="auto"/>
            </w:tcBorders>
            <w:noWrap/>
            <w:vAlign w:val="bottom"/>
          </w:tcPr>
          <w:p w14:paraId="5435868A"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4773F3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0DBFFEB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199A6F25"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54A6A3AD"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17E1F765"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52DCA579"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75C4ED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1ECE5F0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6E1F906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BF31C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8A4C19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3A44F0B"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1793C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3213C29" w14:textId="77777777" w:rsidR="0068100E" w:rsidRPr="00FC7496" w:rsidRDefault="0068100E" w:rsidP="007577DE">
            <w:pPr>
              <w:pStyle w:val="TAC"/>
            </w:pPr>
          </w:p>
        </w:tc>
      </w:tr>
      <w:tr w:rsidR="0068100E" w:rsidRPr="00FC7496" w14:paraId="498A745D"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23DCDA58" w14:textId="77777777" w:rsidR="0068100E" w:rsidRPr="00FC7496" w:rsidRDefault="0068100E" w:rsidP="007577DE">
            <w:pPr>
              <w:pStyle w:val="TAL"/>
            </w:pPr>
            <w:r>
              <w:t>PBCH</w:t>
            </w:r>
          </w:p>
        </w:tc>
        <w:tc>
          <w:tcPr>
            <w:tcW w:w="280" w:type="dxa"/>
            <w:tcBorders>
              <w:top w:val="nil"/>
              <w:left w:val="nil"/>
              <w:bottom w:val="single" w:sz="4" w:space="0" w:color="auto"/>
              <w:right w:val="single" w:sz="4" w:space="0" w:color="auto"/>
            </w:tcBorders>
            <w:noWrap/>
            <w:vAlign w:val="bottom"/>
          </w:tcPr>
          <w:p w14:paraId="6AB1313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2ABAF81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1CD02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10F1F20E"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2CDFCCA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20BB7DD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53D739AE"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02CCB83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02C4781E"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4640D1B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3FBA60D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6C2325D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B6EEF3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09DACEB2"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A38365E" w14:textId="77777777" w:rsidR="0068100E" w:rsidRPr="00FC7496" w:rsidRDefault="0068100E" w:rsidP="007577DE">
            <w:pPr>
              <w:pStyle w:val="TAC"/>
            </w:pPr>
          </w:p>
        </w:tc>
      </w:tr>
      <w:tr w:rsidR="0068100E" w:rsidRPr="00FC7496" w14:paraId="2C2BCDC9"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5F9EE0CF" w14:textId="77777777" w:rsidR="0068100E" w:rsidRPr="00FC7496" w:rsidRDefault="0068100E" w:rsidP="007577DE">
            <w:pPr>
              <w:pStyle w:val="TAL"/>
            </w:pPr>
            <w:r w:rsidRPr="00FC7496">
              <w:t>RAR</w:t>
            </w:r>
          </w:p>
        </w:tc>
        <w:tc>
          <w:tcPr>
            <w:tcW w:w="280" w:type="dxa"/>
            <w:tcBorders>
              <w:top w:val="nil"/>
              <w:left w:val="nil"/>
              <w:bottom w:val="single" w:sz="4" w:space="0" w:color="auto"/>
              <w:right w:val="single" w:sz="4" w:space="0" w:color="auto"/>
            </w:tcBorders>
            <w:noWrap/>
            <w:vAlign w:val="bottom"/>
          </w:tcPr>
          <w:p w14:paraId="6D235AE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0638433"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4D34D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394591F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3CFDA348"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96DE017"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373AB184"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noWrap/>
            <w:vAlign w:val="bottom"/>
          </w:tcPr>
          <w:p w14:paraId="61B8E2A7"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CDC085F"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039E6F8"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85EBCB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657AA5C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D3783E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5CC64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4D4005D0" w14:textId="77777777" w:rsidR="0068100E" w:rsidRPr="00FC7496" w:rsidRDefault="0068100E" w:rsidP="007577DE">
            <w:pPr>
              <w:pStyle w:val="TAC"/>
            </w:pPr>
          </w:p>
        </w:tc>
      </w:tr>
      <w:tr w:rsidR="0068100E" w:rsidRPr="00FC7496" w14:paraId="7AA1606A" w14:textId="77777777" w:rsidTr="007577DE">
        <w:trPr>
          <w:jc w:val="center"/>
        </w:trPr>
        <w:tc>
          <w:tcPr>
            <w:tcW w:w="1322" w:type="dxa"/>
            <w:tcBorders>
              <w:top w:val="nil"/>
              <w:left w:val="single" w:sz="4" w:space="0" w:color="auto"/>
              <w:bottom w:val="single" w:sz="4" w:space="0" w:color="auto"/>
              <w:right w:val="single" w:sz="4" w:space="0" w:color="auto"/>
            </w:tcBorders>
            <w:noWrap/>
            <w:vAlign w:val="bottom"/>
          </w:tcPr>
          <w:p w14:paraId="27826DF7" w14:textId="77777777" w:rsidR="0068100E" w:rsidRPr="00FC7496"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51C15D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225DC4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1810A5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4E77081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477F6D8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7E9A1D86"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796B8813" w14:textId="77777777" w:rsidR="0068100E" w:rsidRPr="00FC7496" w:rsidRDefault="0068100E" w:rsidP="007577DE">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D503E69"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7A76FF35"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422995E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067BBDE"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9F19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09E5186"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4AA31A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3EF748" w14:textId="77777777" w:rsidR="0068100E" w:rsidRPr="00FC7496" w:rsidRDefault="0068100E" w:rsidP="007577DE">
            <w:pPr>
              <w:pStyle w:val="TAC"/>
            </w:pPr>
          </w:p>
        </w:tc>
      </w:tr>
    </w:tbl>
    <w:p w14:paraId="29B238CF" w14:textId="77777777" w:rsidR="00DA459E" w:rsidRDefault="00DA459E" w:rsidP="00DA459E"/>
    <w:p w14:paraId="353A35B1" w14:textId="77777777" w:rsidR="00DA459E" w:rsidRDefault="00DA459E" w:rsidP="00DA459E">
      <w:pPr>
        <w:pStyle w:val="TH"/>
      </w:pPr>
      <w:r w:rsidRPr="00FC7496">
        <w:t>Table 7.3.3.5.1-</w:t>
      </w:r>
      <w:r>
        <w:t>7</w:t>
      </w:r>
      <w:r w:rsidRPr="00FC7496">
        <w:t>: Physical resource allocation bitmap</w:t>
      </w:r>
      <w:r w:rsidRPr="00FC7496">
        <w:br/>
        <w:t>for DCI combination 1 (</w:t>
      </w:r>
      <w:r>
        <w:t>3</w:t>
      </w:r>
      <w:r w:rsidRPr="00FC7496">
        <w:t xml:space="preserve"> MHz)</w:t>
      </w:r>
      <w:r>
        <w:t xml:space="preserve"> with 4 PRBs</w:t>
      </w:r>
    </w:p>
    <w:tbl>
      <w:tblPr>
        <w:tblW w:w="632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tblGrid>
      <w:tr w:rsidR="00DA459E" w:rsidRPr="00FC7496" w14:paraId="3D1A613A" w14:textId="77777777" w:rsidTr="003C7239">
        <w:trPr>
          <w:jc w:val="center"/>
        </w:trPr>
        <w:tc>
          <w:tcPr>
            <w:tcW w:w="1322" w:type="dxa"/>
            <w:tcBorders>
              <w:top w:val="single" w:sz="4" w:space="0" w:color="auto"/>
              <w:left w:val="single" w:sz="4" w:space="0" w:color="auto"/>
              <w:bottom w:val="single" w:sz="4" w:space="0" w:color="auto"/>
              <w:right w:val="single" w:sz="4" w:space="0" w:color="auto"/>
            </w:tcBorders>
            <w:noWrap/>
            <w:vAlign w:val="bottom"/>
          </w:tcPr>
          <w:p w14:paraId="152A8EA3" w14:textId="77777777" w:rsidR="00DA459E" w:rsidRPr="00FC7496" w:rsidRDefault="00DA459E" w:rsidP="003C7239">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1CAEB3B2" w14:textId="77777777" w:rsidR="00DA459E" w:rsidRPr="00FC7496" w:rsidRDefault="00DA459E" w:rsidP="003C7239">
            <w:pPr>
              <w:pStyle w:val="TAC"/>
            </w:pPr>
            <w:r w:rsidRPr="00FC7496">
              <w:t>0</w:t>
            </w:r>
          </w:p>
        </w:tc>
        <w:tc>
          <w:tcPr>
            <w:tcW w:w="340" w:type="dxa"/>
            <w:tcBorders>
              <w:top w:val="single" w:sz="4" w:space="0" w:color="auto"/>
              <w:left w:val="nil"/>
              <w:bottom w:val="single" w:sz="4" w:space="0" w:color="auto"/>
              <w:right w:val="single" w:sz="4" w:space="0" w:color="auto"/>
            </w:tcBorders>
            <w:noWrap/>
            <w:vAlign w:val="bottom"/>
          </w:tcPr>
          <w:p w14:paraId="75307B25" w14:textId="77777777" w:rsidR="00DA459E" w:rsidRPr="00FC7496" w:rsidRDefault="00DA459E" w:rsidP="003C7239">
            <w:pPr>
              <w:pStyle w:val="TAC"/>
            </w:pPr>
            <w:r w:rsidRPr="00FC7496">
              <w:t>1</w:t>
            </w:r>
          </w:p>
        </w:tc>
        <w:tc>
          <w:tcPr>
            <w:tcW w:w="340" w:type="dxa"/>
            <w:tcBorders>
              <w:top w:val="single" w:sz="4" w:space="0" w:color="auto"/>
              <w:left w:val="nil"/>
              <w:bottom w:val="single" w:sz="4" w:space="0" w:color="auto"/>
              <w:right w:val="single" w:sz="4" w:space="0" w:color="auto"/>
            </w:tcBorders>
            <w:noWrap/>
            <w:vAlign w:val="bottom"/>
          </w:tcPr>
          <w:p w14:paraId="5FF11F38" w14:textId="77777777" w:rsidR="00DA459E" w:rsidRPr="00FC7496" w:rsidRDefault="00DA459E" w:rsidP="003C7239">
            <w:pPr>
              <w:pStyle w:val="TAC"/>
            </w:pPr>
            <w:r w:rsidRPr="00FC7496">
              <w:t>2</w:t>
            </w:r>
          </w:p>
        </w:tc>
        <w:tc>
          <w:tcPr>
            <w:tcW w:w="300" w:type="dxa"/>
            <w:tcBorders>
              <w:top w:val="single" w:sz="4" w:space="0" w:color="auto"/>
              <w:left w:val="nil"/>
              <w:bottom w:val="single" w:sz="4" w:space="0" w:color="auto"/>
              <w:right w:val="single" w:sz="4" w:space="0" w:color="auto"/>
            </w:tcBorders>
            <w:noWrap/>
            <w:vAlign w:val="bottom"/>
          </w:tcPr>
          <w:p w14:paraId="40478D06" w14:textId="77777777" w:rsidR="00DA459E" w:rsidRPr="00FC7496" w:rsidRDefault="00DA459E" w:rsidP="003C7239">
            <w:pPr>
              <w:pStyle w:val="TAC"/>
            </w:pPr>
            <w:r w:rsidRPr="00FC7496">
              <w:t>3</w:t>
            </w:r>
          </w:p>
        </w:tc>
        <w:tc>
          <w:tcPr>
            <w:tcW w:w="340" w:type="dxa"/>
            <w:tcBorders>
              <w:top w:val="single" w:sz="4" w:space="0" w:color="auto"/>
              <w:left w:val="nil"/>
              <w:bottom w:val="single" w:sz="4" w:space="0" w:color="auto"/>
              <w:right w:val="single" w:sz="4" w:space="0" w:color="auto"/>
            </w:tcBorders>
            <w:noWrap/>
            <w:vAlign w:val="bottom"/>
          </w:tcPr>
          <w:p w14:paraId="13F9E551" w14:textId="77777777" w:rsidR="00DA459E" w:rsidRPr="00FC7496" w:rsidRDefault="00DA459E" w:rsidP="003C7239">
            <w:pPr>
              <w:pStyle w:val="TAC"/>
            </w:pPr>
            <w:r w:rsidRPr="00FC7496">
              <w:t>4</w:t>
            </w:r>
          </w:p>
        </w:tc>
        <w:tc>
          <w:tcPr>
            <w:tcW w:w="320" w:type="dxa"/>
            <w:tcBorders>
              <w:top w:val="single" w:sz="4" w:space="0" w:color="auto"/>
              <w:left w:val="nil"/>
              <w:bottom w:val="single" w:sz="4" w:space="0" w:color="auto"/>
              <w:right w:val="single" w:sz="4" w:space="0" w:color="auto"/>
            </w:tcBorders>
            <w:noWrap/>
            <w:vAlign w:val="bottom"/>
          </w:tcPr>
          <w:p w14:paraId="74DF0880" w14:textId="77777777" w:rsidR="00DA459E" w:rsidRPr="00FC7496" w:rsidRDefault="00DA459E" w:rsidP="003C7239">
            <w:pPr>
              <w:pStyle w:val="TAC"/>
            </w:pPr>
            <w:r w:rsidRPr="00FC7496">
              <w:t>5</w:t>
            </w:r>
          </w:p>
        </w:tc>
        <w:tc>
          <w:tcPr>
            <w:tcW w:w="380" w:type="dxa"/>
            <w:tcBorders>
              <w:top w:val="single" w:sz="4" w:space="0" w:color="auto"/>
              <w:left w:val="nil"/>
              <w:bottom w:val="single" w:sz="4" w:space="0" w:color="auto"/>
              <w:right w:val="single" w:sz="4" w:space="0" w:color="auto"/>
            </w:tcBorders>
            <w:noWrap/>
            <w:vAlign w:val="bottom"/>
          </w:tcPr>
          <w:p w14:paraId="2B55F98F" w14:textId="77777777" w:rsidR="00DA459E" w:rsidRPr="00FC7496" w:rsidRDefault="00DA459E" w:rsidP="003C7239">
            <w:pPr>
              <w:pStyle w:val="TAC"/>
            </w:pPr>
            <w:r w:rsidRPr="00FC7496">
              <w:t>6</w:t>
            </w:r>
          </w:p>
        </w:tc>
        <w:tc>
          <w:tcPr>
            <w:tcW w:w="380" w:type="dxa"/>
            <w:tcBorders>
              <w:top w:val="single" w:sz="4" w:space="0" w:color="auto"/>
              <w:left w:val="nil"/>
              <w:bottom w:val="single" w:sz="4" w:space="0" w:color="auto"/>
              <w:right w:val="single" w:sz="4" w:space="0" w:color="auto"/>
            </w:tcBorders>
            <w:noWrap/>
            <w:vAlign w:val="bottom"/>
          </w:tcPr>
          <w:p w14:paraId="1C539B86" w14:textId="77777777" w:rsidR="00DA459E" w:rsidRPr="00FC7496" w:rsidRDefault="00DA459E" w:rsidP="003C7239">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E821C7A" w14:textId="77777777" w:rsidR="00DA459E" w:rsidRPr="00FC7496" w:rsidRDefault="00DA459E" w:rsidP="003C7239">
            <w:pPr>
              <w:pStyle w:val="TAC"/>
            </w:pPr>
            <w:r w:rsidRPr="00FC7496">
              <w:t>8</w:t>
            </w:r>
          </w:p>
        </w:tc>
        <w:tc>
          <w:tcPr>
            <w:tcW w:w="300" w:type="dxa"/>
            <w:tcBorders>
              <w:top w:val="single" w:sz="4" w:space="0" w:color="auto"/>
              <w:left w:val="nil"/>
              <w:bottom w:val="single" w:sz="4" w:space="0" w:color="auto"/>
              <w:right w:val="single" w:sz="4" w:space="0" w:color="auto"/>
            </w:tcBorders>
            <w:noWrap/>
            <w:vAlign w:val="bottom"/>
          </w:tcPr>
          <w:p w14:paraId="708B4205" w14:textId="77777777" w:rsidR="00DA459E" w:rsidRPr="00FC7496" w:rsidRDefault="00DA459E" w:rsidP="003C7239">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2970A185" w14:textId="77777777" w:rsidR="00DA459E" w:rsidRPr="00FC7496" w:rsidRDefault="00DA459E" w:rsidP="003C7239">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60F12DC7" w14:textId="77777777" w:rsidR="00DA459E" w:rsidRPr="00FC7496" w:rsidRDefault="00DA459E" w:rsidP="003C7239">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F76098E" w14:textId="77777777" w:rsidR="00DA459E" w:rsidRPr="00FC7496" w:rsidRDefault="00DA459E" w:rsidP="003C7239">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0E595366" w14:textId="77777777" w:rsidR="00DA459E" w:rsidRPr="00FC7496" w:rsidRDefault="00DA459E" w:rsidP="003C7239">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13E1161F" w14:textId="77777777" w:rsidR="00DA459E" w:rsidRPr="00FC7496" w:rsidRDefault="00DA459E" w:rsidP="003C7239">
            <w:pPr>
              <w:pStyle w:val="TAC"/>
            </w:pPr>
            <w:r w:rsidRPr="00FC7496">
              <w:t>14</w:t>
            </w:r>
          </w:p>
        </w:tc>
      </w:tr>
      <w:tr w:rsidR="00DA459E" w:rsidRPr="00FC7496" w14:paraId="63998AA5"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3810D03A" w14:textId="77777777" w:rsidR="00DA459E" w:rsidRPr="00FC7496" w:rsidRDefault="00DA459E" w:rsidP="003C7239">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781118F5"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42F771A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9D0F1A9"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4FD3A4E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05692655"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2DF02F25"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724D74F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208DB985"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812F25D"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09E8CBD4"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2E0492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31640FE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66C3C2F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7F1CB0E9"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0ABBD9A7" w14:textId="77777777" w:rsidR="00DA459E" w:rsidRPr="00FC7496" w:rsidRDefault="00DA459E" w:rsidP="003C7239">
            <w:pPr>
              <w:pStyle w:val="TAC"/>
            </w:pPr>
          </w:p>
        </w:tc>
      </w:tr>
      <w:tr w:rsidR="00DA459E" w:rsidRPr="00FC7496" w14:paraId="267E271B"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1468D7E0" w14:textId="77777777" w:rsidR="00DA459E" w:rsidRPr="00FC7496" w:rsidRDefault="00DA459E" w:rsidP="003C7239">
            <w:pPr>
              <w:pStyle w:val="TAL"/>
            </w:pPr>
            <w:r w:rsidRPr="00FC7496">
              <w:t>PCCH</w:t>
            </w:r>
          </w:p>
        </w:tc>
        <w:tc>
          <w:tcPr>
            <w:tcW w:w="280" w:type="dxa"/>
            <w:tcBorders>
              <w:top w:val="nil"/>
              <w:left w:val="nil"/>
              <w:bottom w:val="single" w:sz="4" w:space="0" w:color="auto"/>
              <w:right w:val="single" w:sz="4" w:space="0" w:color="auto"/>
            </w:tcBorders>
            <w:noWrap/>
            <w:vAlign w:val="bottom"/>
          </w:tcPr>
          <w:p w14:paraId="152E707D"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19E2328"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66FFFF"/>
            <w:noWrap/>
            <w:vAlign w:val="bottom"/>
          </w:tcPr>
          <w:p w14:paraId="1AB794C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0FD2F7E0"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B7C0998"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5088CF0E"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2B7C26D3"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54EA4537"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A6E43A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3325E3AA"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F9BB89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406404B"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1EDD4E3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B0F87E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0DDE5C0D" w14:textId="77777777" w:rsidR="00DA459E" w:rsidRPr="00FC7496" w:rsidRDefault="00DA459E" w:rsidP="003C7239">
            <w:pPr>
              <w:pStyle w:val="TAC"/>
            </w:pPr>
          </w:p>
        </w:tc>
      </w:tr>
      <w:tr w:rsidR="00DA459E" w:rsidRPr="00FC7496" w14:paraId="624653DA"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50AEFC1E" w14:textId="77777777" w:rsidR="00DA459E" w:rsidRPr="00FC7496" w:rsidRDefault="00DA459E" w:rsidP="003C7239">
            <w:pPr>
              <w:pStyle w:val="TAL"/>
            </w:pPr>
            <w:r>
              <w:t>PBCH</w:t>
            </w:r>
          </w:p>
        </w:tc>
        <w:tc>
          <w:tcPr>
            <w:tcW w:w="280" w:type="dxa"/>
            <w:tcBorders>
              <w:top w:val="nil"/>
              <w:left w:val="nil"/>
              <w:bottom w:val="single" w:sz="4" w:space="0" w:color="auto"/>
              <w:right w:val="single" w:sz="4" w:space="0" w:color="auto"/>
            </w:tcBorders>
            <w:noWrap/>
            <w:vAlign w:val="bottom"/>
          </w:tcPr>
          <w:p w14:paraId="640AE569"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110FD72C"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7BE6749"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4E8D2D1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1908AA52"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shd w:val="clear" w:color="auto" w:fill="FFFF00"/>
            <w:noWrap/>
            <w:vAlign w:val="bottom"/>
          </w:tcPr>
          <w:p w14:paraId="7C7ADE22"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10A8B019"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shd w:val="clear" w:color="auto" w:fill="FFFF00"/>
            <w:noWrap/>
            <w:vAlign w:val="bottom"/>
          </w:tcPr>
          <w:p w14:paraId="3278585E"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shd w:val="clear" w:color="auto" w:fill="FFFF00"/>
            <w:noWrap/>
            <w:vAlign w:val="bottom"/>
          </w:tcPr>
          <w:p w14:paraId="4DE2EB35"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shd w:val="clear" w:color="auto" w:fill="FFFF00"/>
            <w:noWrap/>
            <w:vAlign w:val="bottom"/>
          </w:tcPr>
          <w:p w14:paraId="15664106"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FF00"/>
            <w:noWrap/>
            <w:vAlign w:val="bottom"/>
          </w:tcPr>
          <w:p w14:paraId="0ED944D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4031E443"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550EAC1D"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EEDC335"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72668697" w14:textId="77777777" w:rsidR="00DA459E" w:rsidRPr="00FC7496" w:rsidRDefault="00DA459E" w:rsidP="003C7239">
            <w:pPr>
              <w:pStyle w:val="TAC"/>
            </w:pPr>
          </w:p>
        </w:tc>
      </w:tr>
      <w:tr w:rsidR="00DA459E" w:rsidRPr="00FC7496" w14:paraId="0CB46C46"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3F0BBBEB" w14:textId="77777777" w:rsidR="00DA459E" w:rsidRPr="00FC7496" w:rsidRDefault="00DA459E" w:rsidP="003C7239">
            <w:pPr>
              <w:pStyle w:val="TAL"/>
            </w:pPr>
            <w:r w:rsidRPr="00FC7496">
              <w:t>RAR</w:t>
            </w:r>
          </w:p>
        </w:tc>
        <w:tc>
          <w:tcPr>
            <w:tcW w:w="280" w:type="dxa"/>
            <w:tcBorders>
              <w:top w:val="nil"/>
              <w:left w:val="nil"/>
              <w:bottom w:val="single" w:sz="4" w:space="0" w:color="auto"/>
              <w:right w:val="single" w:sz="4" w:space="0" w:color="auto"/>
            </w:tcBorders>
            <w:noWrap/>
            <w:vAlign w:val="bottom"/>
          </w:tcPr>
          <w:p w14:paraId="40350B86"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4E07F5C3"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26C0AC4"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25E5BB46"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94E3D80"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499A45DE"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3E7744E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009BBB19"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1656BBF"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5AE36B08"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618E05D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082230E"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3B879ACA"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C4A14E4"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110630B" w14:textId="77777777" w:rsidR="00DA459E" w:rsidRPr="00FC7496" w:rsidRDefault="00DA459E" w:rsidP="003C7239">
            <w:pPr>
              <w:pStyle w:val="TAC"/>
            </w:pPr>
          </w:p>
        </w:tc>
      </w:tr>
      <w:tr w:rsidR="00DA459E" w:rsidRPr="00FC7496" w14:paraId="579F3CA1" w14:textId="77777777" w:rsidTr="003C7239">
        <w:trPr>
          <w:jc w:val="center"/>
        </w:trPr>
        <w:tc>
          <w:tcPr>
            <w:tcW w:w="1322" w:type="dxa"/>
            <w:tcBorders>
              <w:top w:val="nil"/>
              <w:left w:val="single" w:sz="4" w:space="0" w:color="auto"/>
              <w:bottom w:val="single" w:sz="4" w:space="0" w:color="auto"/>
              <w:right w:val="single" w:sz="4" w:space="0" w:color="auto"/>
            </w:tcBorders>
            <w:noWrap/>
            <w:vAlign w:val="bottom"/>
          </w:tcPr>
          <w:p w14:paraId="00AA73A7" w14:textId="77777777" w:rsidR="00DA459E" w:rsidRPr="00FC7496" w:rsidRDefault="00DA459E" w:rsidP="003C7239">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2623865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3BE49131"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4AA2D9E2"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648D836C"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23F7BBA6" w14:textId="77777777" w:rsidR="00DA459E" w:rsidRPr="00FC7496" w:rsidRDefault="00DA459E" w:rsidP="003C7239">
            <w:pPr>
              <w:pStyle w:val="TAC"/>
            </w:pPr>
          </w:p>
        </w:tc>
        <w:tc>
          <w:tcPr>
            <w:tcW w:w="320" w:type="dxa"/>
            <w:tcBorders>
              <w:top w:val="nil"/>
              <w:left w:val="nil"/>
              <w:bottom w:val="single" w:sz="4" w:space="0" w:color="auto"/>
              <w:right w:val="single" w:sz="4" w:space="0" w:color="auto"/>
            </w:tcBorders>
            <w:noWrap/>
            <w:vAlign w:val="bottom"/>
          </w:tcPr>
          <w:p w14:paraId="71E69AFB"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36D47A8F" w14:textId="77777777" w:rsidR="00DA459E" w:rsidRPr="00FC7496" w:rsidRDefault="00DA459E" w:rsidP="003C7239">
            <w:pPr>
              <w:pStyle w:val="TAC"/>
            </w:pPr>
          </w:p>
        </w:tc>
        <w:tc>
          <w:tcPr>
            <w:tcW w:w="380" w:type="dxa"/>
            <w:tcBorders>
              <w:top w:val="nil"/>
              <w:left w:val="nil"/>
              <w:bottom w:val="single" w:sz="4" w:space="0" w:color="auto"/>
              <w:right w:val="single" w:sz="4" w:space="0" w:color="auto"/>
            </w:tcBorders>
            <w:noWrap/>
            <w:vAlign w:val="bottom"/>
          </w:tcPr>
          <w:p w14:paraId="106E7EAB" w14:textId="77777777" w:rsidR="00DA459E" w:rsidRPr="00FC7496" w:rsidRDefault="00DA459E" w:rsidP="003C7239">
            <w:pPr>
              <w:pStyle w:val="TAC"/>
            </w:pPr>
          </w:p>
        </w:tc>
        <w:tc>
          <w:tcPr>
            <w:tcW w:w="340" w:type="dxa"/>
            <w:tcBorders>
              <w:top w:val="nil"/>
              <w:left w:val="nil"/>
              <w:bottom w:val="single" w:sz="4" w:space="0" w:color="auto"/>
              <w:right w:val="single" w:sz="4" w:space="0" w:color="auto"/>
            </w:tcBorders>
            <w:noWrap/>
            <w:vAlign w:val="bottom"/>
          </w:tcPr>
          <w:p w14:paraId="79FE1ADE" w14:textId="77777777" w:rsidR="00DA459E" w:rsidRPr="00FC7496" w:rsidRDefault="00DA459E" w:rsidP="003C7239">
            <w:pPr>
              <w:pStyle w:val="TAC"/>
            </w:pPr>
          </w:p>
        </w:tc>
        <w:tc>
          <w:tcPr>
            <w:tcW w:w="300" w:type="dxa"/>
            <w:tcBorders>
              <w:top w:val="nil"/>
              <w:left w:val="nil"/>
              <w:bottom w:val="single" w:sz="4" w:space="0" w:color="auto"/>
              <w:right w:val="single" w:sz="4" w:space="0" w:color="auto"/>
            </w:tcBorders>
            <w:noWrap/>
            <w:vAlign w:val="bottom"/>
          </w:tcPr>
          <w:p w14:paraId="2459B20F"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noWrap/>
            <w:vAlign w:val="bottom"/>
          </w:tcPr>
          <w:p w14:paraId="2010A339"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95276E8"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BA87AC6"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97AC542" w14:textId="77777777" w:rsidR="00DA459E" w:rsidRPr="00FC7496" w:rsidRDefault="00DA459E" w:rsidP="003C7239">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EE722E" w14:textId="77777777" w:rsidR="00DA459E" w:rsidRPr="00FC7496" w:rsidRDefault="00DA459E" w:rsidP="003C7239">
            <w:pPr>
              <w:pStyle w:val="TAC"/>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8" w:type="dxa"/>
        <w:jc w:val="center"/>
        <w:tblCellMar>
          <w:left w:w="28" w:type="dxa"/>
        </w:tblCellMar>
        <w:tblLook w:val="0000" w:firstRow="0" w:lastRow="0" w:firstColumn="0" w:lastColumn="0" w:noHBand="0" w:noVBand="0"/>
      </w:tblPr>
      <w:tblGrid>
        <w:gridCol w:w="1300"/>
        <w:gridCol w:w="283"/>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rsidTr="00874774">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3" w:type="dxa"/>
            <w:tcBorders>
              <w:top w:val="single" w:sz="4" w:space="0" w:color="auto"/>
              <w:left w:val="nil"/>
              <w:bottom w:val="single" w:sz="4" w:space="0" w:color="auto"/>
              <w:right w:val="single" w:sz="4" w:space="0" w:color="auto"/>
            </w:tcBorders>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9779F68" w14:textId="77777777" w:rsidR="00F51464" w:rsidRPr="00FC7496" w:rsidRDefault="00F51464" w:rsidP="00630027">
            <w:pPr>
              <w:pStyle w:val="TAL"/>
            </w:pPr>
            <w:r w:rsidRPr="00FC7496">
              <w:t>BCCH-Even</w:t>
            </w:r>
          </w:p>
        </w:tc>
        <w:tc>
          <w:tcPr>
            <w:tcW w:w="283"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8B4E08F" w14:textId="77777777" w:rsidR="00F51464" w:rsidRPr="00FC7496" w:rsidRDefault="00F51464" w:rsidP="00630027">
            <w:pPr>
              <w:pStyle w:val="TAL"/>
            </w:pPr>
            <w:r w:rsidRPr="00FC7496">
              <w:t>BCCH-Odd</w:t>
            </w:r>
          </w:p>
        </w:tc>
        <w:tc>
          <w:tcPr>
            <w:tcW w:w="283"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3E62147B" w14:textId="77777777" w:rsidR="00F51464" w:rsidRPr="00FC7496" w:rsidRDefault="00F51464" w:rsidP="00630027">
            <w:pPr>
              <w:pStyle w:val="TAL"/>
            </w:pPr>
            <w:r w:rsidRPr="00FC7496">
              <w:t>PCCH-Even</w:t>
            </w:r>
          </w:p>
        </w:tc>
        <w:tc>
          <w:tcPr>
            <w:tcW w:w="283" w:type="dxa"/>
            <w:tcBorders>
              <w:top w:val="nil"/>
              <w:left w:val="nil"/>
              <w:bottom w:val="single" w:sz="4" w:space="0" w:color="auto"/>
              <w:right w:val="single" w:sz="4" w:space="0" w:color="auto"/>
            </w:tcBorders>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51DF6830" w14:textId="77777777" w:rsidR="00F51464" w:rsidRPr="00FC7496" w:rsidRDefault="00F51464" w:rsidP="00630027">
            <w:pPr>
              <w:pStyle w:val="TAL"/>
            </w:pPr>
            <w:r w:rsidRPr="00FC7496">
              <w:t>PCCH-Odd</w:t>
            </w:r>
          </w:p>
        </w:tc>
        <w:tc>
          <w:tcPr>
            <w:tcW w:w="283" w:type="dxa"/>
            <w:tcBorders>
              <w:top w:val="nil"/>
              <w:left w:val="nil"/>
              <w:bottom w:val="single" w:sz="4" w:space="0" w:color="auto"/>
              <w:right w:val="single" w:sz="4" w:space="0" w:color="auto"/>
            </w:tcBorders>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399A9BA4" w14:textId="77777777" w:rsidR="00F51464" w:rsidRPr="00FC7496" w:rsidRDefault="00F51464" w:rsidP="00630027">
            <w:pPr>
              <w:pStyle w:val="TAL"/>
            </w:pPr>
            <w:r w:rsidRPr="00FC7496">
              <w:t>RAR-Even</w:t>
            </w:r>
          </w:p>
        </w:tc>
        <w:tc>
          <w:tcPr>
            <w:tcW w:w="283" w:type="dxa"/>
            <w:tcBorders>
              <w:top w:val="nil"/>
              <w:left w:val="nil"/>
              <w:bottom w:val="single" w:sz="4" w:space="0" w:color="auto"/>
              <w:right w:val="single" w:sz="4" w:space="0" w:color="auto"/>
            </w:tcBorders>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1F72DECF" w14:textId="77777777" w:rsidR="00F51464" w:rsidRPr="00FC7496" w:rsidRDefault="00F51464" w:rsidP="00630027">
            <w:pPr>
              <w:pStyle w:val="TAL"/>
            </w:pPr>
            <w:r w:rsidRPr="00FC7496">
              <w:t>RAR-Odd</w:t>
            </w:r>
          </w:p>
        </w:tc>
        <w:tc>
          <w:tcPr>
            <w:tcW w:w="283" w:type="dxa"/>
            <w:tcBorders>
              <w:top w:val="nil"/>
              <w:left w:val="nil"/>
              <w:bottom w:val="single" w:sz="4" w:space="0" w:color="auto"/>
              <w:right w:val="single" w:sz="4" w:space="0" w:color="auto"/>
            </w:tcBorders>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2470B257" w14:textId="77777777" w:rsidR="00F51464" w:rsidRPr="00FC7496" w:rsidRDefault="00F51464" w:rsidP="00630027">
            <w:pPr>
              <w:pStyle w:val="TAL"/>
            </w:pPr>
            <w:r w:rsidRPr="00FC7496">
              <w:t>UE-Dedicated</w:t>
            </w:r>
          </w:p>
        </w:tc>
        <w:tc>
          <w:tcPr>
            <w:tcW w:w="283" w:type="dxa"/>
            <w:tcBorders>
              <w:top w:val="nil"/>
              <w:left w:val="nil"/>
              <w:bottom w:val="single" w:sz="4" w:space="0" w:color="auto"/>
              <w:right w:val="single" w:sz="4" w:space="0" w:color="auto"/>
            </w:tcBorders>
            <w:noWrap/>
            <w:vAlign w:val="bottom"/>
          </w:tcPr>
          <w:p w14:paraId="12767984" w14:textId="78220AD7"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noWrap/>
            <w:vAlign w:val="bottom"/>
          </w:tcPr>
          <w:p w14:paraId="6620827C" w14:textId="545F5F15" w:rsidR="00F51464" w:rsidRPr="00FC7496" w:rsidRDefault="00874774" w:rsidP="00145A47">
            <w:pPr>
              <w:pStyle w:val="TAC"/>
            </w:pPr>
            <w:r w:rsidRPr="00874774">
              <w:t>x</w:t>
            </w:r>
            <w:r w:rsidR="00F51464"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noWrap/>
            <w:vAlign w:val="bottom"/>
          </w:tcPr>
          <w:p w14:paraId="3CFDCF4B" w14:textId="05FA135C" w:rsidR="00F51464" w:rsidRPr="00FC7496" w:rsidRDefault="00F51464" w:rsidP="00145A47">
            <w:pPr>
              <w:pStyle w:val="TAC"/>
            </w:pPr>
            <w:r w:rsidRPr="00FC7496">
              <w:t> </w:t>
            </w:r>
            <w:r w:rsidR="00874774" w:rsidRPr="00874774">
              <w:t>x</w:t>
            </w:r>
          </w:p>
        </w:tc>
        <w:tc>
          <w:tcPr>
            <w:tcW w:w="300" w:type="dxa"/>
            <w:tcBorders>
              <w:top w:val="nil"/>
              <w:left w:val="nil"/>
              <w:bottom w:val="single" w:sz="4" w:space="0" w:color="auto"/>
              <w:right w:val="single" w:sz="4" w:space="0" w:color="auto"/>
            </w:tcBorders>
            <w:noWrap/>
            <w:vAlign w:val="bottom"/>
          </w:tcPr>
          <w:p w14:paraId="70064836" w14:textId="5596C844" w:rsidR="00F51464" w:rsidRPr="00FC7496" w:rsidRDefault="00874774" w:rsidP="00145A47">
            <w:pPr>
              <w:pStyle w:val="TAC"/>
            </w:pPr>
            <w:r w:rsidRPr="00874774">
              <w:t>x</w:t>
            </w:r>
            <w:r w:rsidR="00F51464"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3DA7AEB" w14:textId="469D677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noWrap/>
            <w:vAlign w:val="bottom"/>
          </w:tcPr>
          <w:p w14:paraId="3FAA37E7" w14:textId="1FA9F444"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noWrap/>
            <w:vAlign w:val="bottom"/>
          </w:tcPr>
          <w:p w14:paraId="1EEE4D3F" w14:textId="12335A82" w:rsidR="00F51464" w:rsidRPr="00FC7496" w:rsidRDefault="00874774" w:rsidP="00145A47">
            <w:pPr>
              <w:pStyle w:val="TAC"/>
            </w:pPr>
            <w:r w:rsidRPr="00874774">
              <w:t>x</w:t>
            </w:r>
            <w:r w:rsidR="00F51464" w:rsidRPr="00FC7496">
              <w:t> </w:t>
            </w:r>
          </w:p>
        </w:tc>
        <w:tc>
          <w:tcPr>
            <w:tcW w:w="337" w:type="dxa"/>
            <w:tcBorders>
              <w:top w:val="nil"/>
              <w:left w:val="nil"/>
              <w:bottom w:val="single" w:sz="4" w:space="0" w:color="auto"/>
              <w:right w:val="single" w:sz="4" w:space="0" w:color="auto"/>
            </w:tcBorders>
            <w:noWrap/>
            <w:vAlign w:val="bottom"/>
          </w:tcPr>
          <w:p w14:paraId="37162A40" w14:textId="4391DE30" w:rsidR="00F51464" w:rsidRPr="00FC7496" w:rsidRDefault="00F51464" w:rsidP="00145A47">
            <w:pPr>
              <w:pStyle w:val="TAC"/>
            </w:pPr>
            <w:r w:rsidRPr="00FC7496">
              <w:t> </w:t>
            </w:r>
            <w:r w:rsidR="00874774" w:rsidRPr="00874774">
              <w:t>x</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r w:rsidR="00874774" w:rsidRPr="00FC7496" w14:paraId="4A127CA4" w14:textId="77777777" w:rsidTr="00874774">
        <w:trPr>
          <w:jc w:val="center"/>
        </w:trPr>
        <w:tc>
          <w:tcPr>
            <w:tcW w:w="1300" w:type="dxa"/>
            <w:tcBorders>
              <w:top w:val="nil"/>
              <w:left w:val="single" w:sz="4" w:space="0" w:color="auto"/>
              <w:bottom w:val="single" w:sz="4" w:space="0" w:color="auto"/>
              <w:right w:val="single" w:sz="4" w:space="0" w:color="auto"/>
            </w:tcBorders>
            <w:noWrap/>
            <w:vAlign w:val="bottom"/>
          </w:tcPr>
          <w:p w14:paraId="6F9C7441" w14:textId="606930A9" w:rsidR="00874774" w:rsidRPr="00FC7496" w:rsidRDefault="00874774" w:rsidP="00874774">
            <w:pPr>
              <w:pStyle w:val="TAL"/>
            </w:pPr>
            <w:r w:rsidRPr="00836E4B">
              <w:t>RBGs</w:t>
            </w:r>
          </w:p>
        </w:tc>
        <w:tc>
          <w:tcPr>
            <w:tcW w:w="283" w:type="dxa"/>
            <w:tcBorders>
              <w:top w:val="nil"/>
              <w:left w:val="nil"/>
              <w:bottom w:val="single" w:sz="4" w:space="0" w:color="auto"/>
              <w:right w:val="single" w:sz="4" w:space="0" w:color="auto"/>
            </w:tcBorders>
            <w:noWrap/>
            <w:vAlign w:val="bottom"/>
          </w:tcPr>
          <w:p w14:paraId="6024E32A" w14:textId="3E7CA314" w:rsidR="00874774" w:rsidRPr="00FC7496" w:rsidRDefault="00874774" w:rsidP="00874774">
            <w:pPr>
              <w:pStyle w:val="TAC"/>
            </w:pPr>
            <w:r w:rsidRPr="00836E4B">
              <w:t>0</w:t>
            </w:r>
          </w:p>
        </w:tc>
        <w:tc>
          <w:tcPr>
            <w:tcW w:w="300" w:type="dxa"/>
            <w:tcBorders>
              <w:top w:val="nil"/>
              <w:left w:val="nil"/>
              <w:bottom w:val="single" w:sz="4" w:space="0" w:color="auto"/>
              <w:right w:val="single" w:sz="4" w:space="0" w:color="auto"/>
            </w:tcBorders>
            <w:noWrap/>
            <w:vAlign w:val="bottom"/>
          </w:tcPr>
          <w:p w14:paraId="022B9E59" w14:textId="4E890E61" w:rsidR="00874774" w:rsidRPr="00874774" w:rsidRDefault="00874774" w:rsidP="00874774">
            <w:pPr>
              <w:pStyle w:val="TAC"/>
            </w:pPr>
            <w:r w:rsidRPr="00836E4B">
              <w:t>1</w:t>
            </w:r>
          </w:p>
        </w:tc>
        <w:tc>
          <w:tcPr>
            <w:tcW w:w="320" w:type="dxa"/>
            <w:tcBorders>
              <w:top w:val="nil"/>
              <w:left w:val="nil"/>
              <w:bottom w:val="single" w:sz="4" w:space="0" w:color="auto"/>
              <w:right w:val="single" w:sz="4" w:space="0" w:color="auto"/>
            </w:tcBorders>
            <w:shd w:val="clear" w:color="auto" w:fill="FF99CC"/>
            <w:noWrap/>
            <w:vAlign w:val="bottom"/>
          </w:tcPr>
          <w:p w14:paraId="5E6678DF" w14:textId="7AF99074" w:rsidR="00874774" w:rsidRPr="00FC7496" w:rsidRDefault="00874774" w:rsidP="00874774">
            <w:pPr>
              <w:pStyle w:val="TAC"/>
            </w:pPr>
            <w:r w:rsidRPr="00836E4B">
              <w:t>2</w:t>
            </w:r>
          </w:p>
        </w:tc>
        <w:tc>
          <w:tcPr>
            <w:tcW w:w="340" w:type="dxa"/>
            <w:tcBorders>
              <w:top w:val="nil"/>
              <w:left w:val="nil"/>
              <w:bottom w:val="single" w:sz="4" w:space="0" w:color="auto"/>
              <w:right w:val="single" w:sz="4" w:space="0" w:color="auto"/>
            </w:tcBorders>
            <w:shd w:val="clear" w:color="auto" w:fill="FF99CC"/>
            <w:noWrap/>
            <w:vAlign w:val="bottom"/>
          </w:tcPr>
          <w:p w14:paraId="1C37FA3A" w14:textId="53279D96" w:rsidR="00874774" w:rsidRPr="00FC7496" w:rsidRDefault="00874774" w:rsidP="00874774">
            <w:pPr>
              <w:pStyle w:val="TAC"/>
            </w:pPr>
            <w:r w:rsidRPr="00836E4B">
              <w:t>3</w:t>
            </w:r>
          </w:p>
        </w:tc>
        <w:tc>
          <w:tcPr>
            <w:tcW w:w="320" w:type="dxa"/>
            <w:tcBorders>
              <w:top w:val="nil"/>
              <w:left w:val="nil"/>
              <w:bottom w:val="single" w:sz="4" w:space="0" w:color="auto"/>
              <w:right w:val="single" w:sz="4" w:space="0" w:color="auto"/>
            </w:tcBorders>
            <w:shd w:val="clear" w:color="auto" w:fill="FF99CC"/>
            <w:noWrap/>
            <w:vAlign w:val="bottom"/>
          </w:tcPr>
          <w:p w14:paraId="2A874D2D" w14:textId="31D56F9D" w:rsidR="00874774" w:rsidRPr="00FC7496" w:rsidRDefault="00874774" w:rsidP="00874774">
            <w:pPr>
              <w:pStyle w:val="TAC"/>
            </w:pPr>
            <w:r w:rsidRPr="00836E4B">
              <w:t>4</w:t>
            </w:r>
          </w:p>
        </w:tc>
        <w:tc>
          <w:tcPr>
            <w:tcW w:w="280" w:type="dxa"/>
            <w:tcBorders>
              <w:top w:val="nil"/>
              <w:left w:val="nil"/>
              <w:bottom w:val="single" w:sz="4" w:space="0" w:color="auto"/>
              <w:right w:val="single" w:sz="4" w:space="0" w:color="auto"/>
            </w:tcBorders>
            <w:shd w:val="clear" w:color="auto" w:fill="FF99CC"/>
            <w:noWrap/>
            <w:vAlign w:val="bottom"/>
          </w:tcPr>
          <w:p w14:paraId="23A8837A" w14:textId="6427B7FE" w:rsidR="00874774" w:rsidRPr="00FC7496" w:rsidRDefault="00874774" w:rsidP="00874774">
            <w:pPr>
              <w:pStyle w:val="TAC"/>
            </w:pPr>
            <w:r w:rsidRPr="00836E4B">
              <w:t>5</w:t>
            </w:r>
          </w:p>
        </w:tc>
        <w:tc>
          <w:tcPr>
            <w:tcW w:w="320" w:type="dxa"/>
            <w:tcBorders>
              <w:top w:val="nil"/>
              <w:left w:val="nil"/>
              <w:bottom w:val="single" w:sz="4" w:space="0" w:color="auto"/>
              <w:right w:val="single" w:sz="4" w:space="0" w:color="auto"/>
            </w:tcBorders>
            <w:noWrap/>
            <w:vAlign w:val="bottom"/>
          </w:tcPr>
          <w:p w14:paraId="12C8A7C7" w14:textId="62CA82EF" w:rsidR="00874774" w:rsidRPr="00FC7496" w:rsidRDefault="00874774" w:rsidP="00874774">
            <w:pPr>
              <w:pStyle w:val="TAC"/>
            </w:pPr>
            <w:r w:rsidRPr="00836E4B">
              <w:t>6</w:t>
            </w:r>
          </w:p>
        </w:tc>
        <w:tc>
          <w:tcPr>
            <w:tcW w:w="300" w:type="dxa"/>
            <w:tcBorders>
              <w:top w:val="nil"/>
              <w:left w:val="nil"/>
              <w:bottom w:val="single" w:sz="4" w:space="0" w:color="auto"/>
              <w:right w:val="single" w:sz="4" w:space="0" w:color="auto"/>
            </w:tcBorders>
            <w:noWrap/>
            <w:vAlign w:val="bottom"/>
          </w:tcPr>
          <w:p w14:paraId="36D94992" w14:textId="0E0DE7BD" w:rsidR="00874774" w:rsidRPr="00874774" w:rsidRDefault="00874774" w:rsidP="00874774">
            <w:pPr>
              <w:pStyle w:val="TAC"/>
            </w:pPr>
            <w:r w:rsidRPr="00836E4B">
              <w:t>7</w:t>
            </w:r>
          </w:p>
        </w:tc>
        <w:tc>
          <w:tcPr>
            <w:tcW w:w="340" w:type="dxa"/>
            <w:tcBorders>
              <w:top w:val="nil"/>
              <w:left w:val="nil"/>
              <w:bottom w:val="single" w:sz="4" w:space="0" w:color="auto"/>
              <w:right w:val="single" w:sz="4" w:space="0" w:color="auto"/>
            </w:tcBorders>
            <w:shd w:val="clear" w:color="auto" w:fill="FF99CC"/>
            <w:noWrap/>
            <w:vAlign w:val="bottom"/>
          </w:tcPr>
          <w:p w14:paraId="48E83C6E" w14:textId="467FFA21" w:rsidR="00874774" w:rsidRPr="00FC7496" w:rsidRDefault="00874774" w:rsidP="00874774">
            <w:pPr>
              <w:pStyle w:val="TAC"/>
            </w:pPr>
            <w:r w:rsidRPr="00836E4B">
              <w:t>8</w:t>
            </w:r>
          </w:p>
        </w:tc>
        <w:tc>
          <w:tcPr>
            <w:tcW w:w="280" w:type="dxa"/>
            <w:tcBorders>
              <w:top w:val="nil"/>
              <w:left w:val="nil"/>
              <w:bottom w:val="single" w:sz="4" w:space="0" w:color="auto"/>
              <w:right w:val="single" w:sz="4" w:space="0" w:color="auto"/>
            </w:tcBorders>
            <w:shd w:val="clear" w:color="auto" w:fill="FF99CC"/>
            <w:noWrap/>
            <w:vAlign w:val="bottom"/>
          </w:tcPr>
          <w:p w14:paraId="1063325D" w14:textId="36AB8DDE" w:rsidR="00874774" w:rsidRPr="00FC7496" w:rsidRDefault="00874774" w:rsidP="00874774">
            <w:pPr>
              <w:pStyle w:val="TAC"/>
            </w:pPr>
            <w:r w:rsidRPr="00836E4B">
              <w:t>9</w:t>
            </w:r>
          </w:p>
        </w:tc>
        <w:tc>
          <w:tcPr>
            <w:tcW w:w="337" w:type="dxa"/>
            <w:tcBorders>
              <w:top w:val="nil"/>
              <w:left w:val="nil"/>
              <w:bottom w:val="single" w:sz="4" w:space="0" w:color="auto"/>
              <w:right w:val="single" w:sz="4" w:space="0" w:color="auto"/>
            </w:tcBorders>
            <w:shd w:val="clear" w:color="auto" w:fill="FF99CC"/>
            <w:noWrap/>
            <w:vAlign w:val="bottom"/>
          </w:tcPr>
          <w:p w14:paraId="488FCA90" w14:textId="6E6E5B3B" w:rsidR="00874774" w:rsidRPr="00FC7496" w:rsidRDefault="00874774" w:rsidP="00874774">
            <w:pPr>
              <w:pStyle w:val="TAC"/>
            </w:pPr>
            <w:r w:rsidRPr="00836E4B">
              <w:t>10</w:t>
            </w:r>
          </w:p>
        </w:tc>
        <w:tc>
          <w:tcPr>
            <w:tcW w:w="337" w:type="dxa"/>
            <w:tcBorders>
              <w:top w:val="nil"/>
              <w:left w:val="nil"/>
              <w:bottom w:val="single" w:sz="4" w:space="0" w:color="auto"/>
              <w:right w:val="single" w:sz="4" w:space="0" w:color="auto"/>
            </w:tcBorders>
            <w:shd w:val="clear" w:color="auto" w:fill="FF99CC"/>
            <w:noWrap/>
            <w:vAlign w:val="bottom"/>
          </w:tcPr>
          <w:p w14:paraId="4F5AD9AB" w14:textId="1AAEE19E" w:rsidR="00874774" w:rsidRPr="00FC7496" w:rsidRDefault="00874774" w:rsidP="00874774">
            <w:pPr>
              <w:pStyle w:val="TAC"/>
            </w:pPr>
            <w:r w:rsidRPr="00836E4B">
              <w:t>11</w:t>
            </w:r>
          </w:p>
        </w:tc>
        <w:tc>
          <w:tcPr>
            <w:tcW w:w="337" w:type="dxa"/>
            <w:tcBorders>
              <w:top w:val="nil"/>
              <w:left w:val="nil"/>
              <w:bottom w:val="single" w:sz="4" w:space="0" w:color="auto"/>
              <w:right w:val="single" w:sz="4" w:space="0" w:color="auto"/>
            </w:tcBorders>
            <w:noWrap/>
            <w:vAlign w:val="bottom"/>
          </w:tcPr>
          <w:p w14:paraId="6B5D496A" w14:textId="4212358D" w:rsidR="00874774" w:rsidRPr="00FC7496" w:rsidRDefault="00874774" w:rsidP="00874774">
            <w:pPr>
              <w:pStyle w:val="TAC"/>
            </w:pPr>
            <w:r w:rsidRPr="00836E4B">
              <w:t>12</w:t>
            </w:r>
          </w:p>
        </w:tc>
        <w:tc>
          <w:tcPr>
            <w:tcW w:w="337" w:type="dxa"/>
            <w:tcBorders>
              <w:top w:val="nil"/>
              <w:left w:val="nil"/>
              <w:bottom w:val="single" w:sz="4" w:space="0" w:color="auto"/>
              <w:right w:val="single" w:sz="4" w:space="0" w:color="auto"/>
            </w:tcBorders>
            <w:noWrap/>
            <w:vAlign w:val="bottom"/>
          </w:tcPr>
          <w:p w14:paraId="74D64E9B"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C928E1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D62C77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18B5E1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AA5C9B5"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noWrap/>
            <w:vAlign w:val="bottom"/>
          </w:tcPr>
          <w:p w14:paraId="753822C8" w14:textId="77777777" w:rsidR="00874774" w:rsidRPr="00874774" w:rsidRDefault="00874774" w:rsidP="00874774">
            <w:pPr>
              <w:pStyle w:val="TAC"/>
            </w:pPr>
          </w:p>
        </w:tc>
        <w:tc>
          <w:tcPr>
            <w:tcW w:w="337" w:type="dxa"/>
            <w:tcBorders>
              <w:top w:val="nil"/>
              <w:left w:val="nil"/>
              <w:bottom w:val="single" w:sz="4" w:space="0" w:color="auto"/>
              <w:right w:val="single" w:sz="4" w:space="0" w:color="auto"/>
            </w:tcBorders>
            <w:noWrap/>
            <w:vAlign w:val="bottom"/>
          </w:tcPr>
          <w:p w14:paraId="059B406E"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003737C"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F722661"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711E9"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B6D3BD" w14:textId="77777777" w:rsidR="00874774" w:rsidRPr="00FC7496" w:rsidRDefault="00874774" w:rsidP="00874774">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40E5C710" w14:textId="77777777" w:rsidR="00874774" w:rsidRPr="00FC7496" w:rsidRDefault="00874774" w:rsidP="00874774">
            <w:pPr>
              <w:pStyle w:val="TAC"/>
            </w:pP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lastRenderedPageBreak/>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12AC3E0" w14:textId="5550F09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280" w:type="dxa"/>
            <w:tcBorders>
              <w:top w:val="nil"/>
              <w:left w:val="nil"/>
              <w:bottom w:val="single" w:sz="4" w:space="0" w:color="auto"/>
              <w:right w:val="single" w:sz="4" w:space="0" w:color="auto"/>
            </w:tcBorders>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7709E1A" w14:textId="1D2B59CE"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F5F4E22" w14:textId="2320F21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single" w:sz="4" w:space="0" w:color="auto"/>
              <w:right w:val="single" w:sz="4" w:space="0" w:color="auto"/>
            </w:tcBorders>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280" w:type="dxa"/>
            <w:tcBorders>
              <w:top w:val="single" w:sz="4" w:space="0" w:color="auto"/>
              <w:left w:val="nil"/>
              <w:bottom w:val="single" w:sz="4" w:space="0" w:color="auto"/>
              <w:right w:val="single" w:sz="4" w:space="0" w:color="auto"/>
            </w:tcBorders>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noWrap/>
            <w:vAlign w:val="bottom"/>
          </w:tcPr>
          <w:p w14:paraId="034A6417" w14:textId="41F4A71D"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lastRenderedPageBreak/>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noWrap/>
            <w:vAlign w:val="bottom"/>
          </w:tcPr>
          <w:p w14:paraId="5545DC41" w14:textId="61BBCAF1"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noWrap/>
            <w:vAlign w:val="bottom"/>
          </w:tcPr>
          <w:p w14:paraId="01F030D3" w14:textId="7C655D5C"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nprb</w:t>
            </w:r>
          </w:p>
        </w:tc>
        <w:tc>
          <w:tcPr>
            <w:tcW w:w="320" w:type="dxa"/>
            <w:tcBorders>
              <w:top w:val="single" w:sz="4" w:space="0" w:color="auto"/>
              <w:left w:val="nil"/>
              <w:bottom w:val="single" w:sz="4" w:space="0" w:color="auto"/>
              <w:right w:val="single" w:sz="4" w:space="0" w:color="auto"/>
            </w:tcBorders>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noWrap/>
            <w:vAlign w:val="bottom"/>
          </w:tcPr>
          <w:p w14:paraId="1E43BAB0" w14:textId="57BB7C25"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w:t>
            </w:r>
            <w:r w:rsidR="00874774" w:rsidRPr="00874774">
              <w:rPr>
                <w:rFonts w:ascii="Arial" w:hAnsi="Arial" w:cs="Arial"/>
              </w:rPr>
              <w:t>Dedicated</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noWrap/>
            <w:vAlign w:val="bottom"/>
          </w:tcPr>
          <w:p w14:paraId="40AC353D" w14:textId="4E967CA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lastRenderedPageBreak/>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noWrap/>
            <w:vAlign w:val="bottom"/>
          </w:tcPr>
          <w:p w14:paraId="75BF70FA" w14:textId="7E39952B"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noWrap/>
            <w:vAlign w:val="bottom"/>
          </w:tcPr>
          <w:p w14:paraId="36C567C5" w14:textId="021C85CA"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noWrap/>
            <w:vAlign w:val="bottom"/>
          </w:tcPr>
          <w:p w14:paraId="1904E533" w14:textId="1B4550E8"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noWrap/>
            <w:vAlign w:val="bottom"/>
          </w:tcPr>
          <w:p w14:paraId="4B0D865A" w14:textId="4D3D8270" w:rsidR="00680DC2" w:rsidRPr="00FC7496" w:rsidRDefault="00680DC2" w:rsidP="00680DC2">
            <w:pPr>
              <w:pStyle w:val="TAL"/>
              <w:rPr>
                <w:rFonts w:cs="Arial"/>
                <w:szCs w:val="18"/>
              </w:rPr>
            </w:pPr>
            <w:r w:rsidRPr="00FC7496">
              <w:rPr>
                <w:rFonts w:cs="Arial"/>
                <w:szCs w:val="18"/>
              </w:rPr>
              <w:t>UE-</w:t>
            </w:r>
            <w:r w:rsidR="00874774" w:rsidRPr="00874774">
              <w:rPr>
                <w:rFonts w:cs="Arial"/>
                <w:szCs w:val="18"/>
              </w:rPr>
              <w:t>Dedicated</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noWrap/>
            <w:vAlign w:val="bottom"/>
          </w:tcPr>
          <w:p w14:paraId="1CEF3FD8" w14:textId="77777777" w:rsidR="00680DC2" w:rsidRPr="00FC7496" w:rsidRDefault="00680DC2" w:rsidP="00680DC2">
            <w:pPr>
              <w:pStyle w:val="TAC"/>
            </w:pPr>
            <w:r w:rsidRPr="00FC7496">
              <w:t>24</w:t>
            </w:r>
          </w:p>
        </w:tc>
      </w:tr>
    </w:tbl>
    <w:p w14:paraId="5283A1F1" w14:textId="77777777" w:rsidR="0068100E" w:rsidRDefault="0068100E" w:rsidP="0068100E">
      <w:pPr>
        <w:rPr>
          <w:bCs/>
        </w:rPr>
      </w:pPr>
    </w:p>
    <w:p w14:paraId="1EE87AC3" w14:textId="77777777" w:rsidR="0068100E" w:rsidRPr="00FC7496" w:rsidRDefault="0068100E" w:rsidP="0068100E">
      <w:pPr>
        <w:pStyle w:val="TH"/>
      </w:pPr>
      <w:r w:rsidRPr="00FC7496">
        <w:lastRenderedPageBreak/>
        <w:t>Table 7.3.3.5.2-</w:t>
      </w:r>
      <w:r>
        <w:t>4</w:t>
      </w:r>
      <w:r w:rsidRPr="00FC7496">
        <w:t>: Physical resource allocation bitmap</w:t>
      </w:r>
      <w:r w:rsidRPr="00FC7496">
        <w:br/>
        <w:t>for DCI combination 2 (</w:t>
      </w:r>
      <w:r>
        <w:t>3</w:t>
      </w:r>
      <w:r w:rsidRPr="00FC7496">
        <w:t xml:space="preserve"> MHz)</w:t>
      </w:r>
    </w:p>
    <w:tbl>
      <w:tblPr>
        <w:tblW w:w="606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tblGrid>
      <w:tr w:rsidR="0068100E" w:rsidRPr="00FC7496" w14:paraId="7AAFAABE" w14:textId="77777777" w:rsidTr="007577DE">
        <w:trPr>
          <w:jc w:val="center"/>
        </w:trPr>
        <w:tc>
          <w:tcPr>
            <w:tcW w:w="1300" w:type="dxa"/>
            <w:tcBorders>
              <w:top w:val="single" w:sz="4" w:space="0" w:color="auto"/>
              <w:left w:val="single" w:sz="4" w:space="0" w:color="auto"/>
              <w:bottom w:val="single" w:sz="4" w:space="0" w:color="auto"/>
              <w:right w:val="single" w:sz="4" w:space="0" w:color="auto"/>
            </w:tcBorders>
            <w:noWrap/>
            <w:vAlign w:val="bottom"/>
          </w:tcPr>
          <w:p w14:paraId="57BA4702" w14:textId="77777777" w:rsidR="0068100E" w:rsidRPr="00FC7496" w:rsidRDefault="0068100E" w:rsidP="007577DE">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noWrap/>
            <w:vAlign w:val="bottom"/>
          </w:tcPr>
          <w:p w14:paraId="2042EC19" w14:textId="77777777" w:rsidR="0068100E" w:rsidRPr="00FC7496" w:rsidRDefault="0068100E" w:rsidP="007577DE">
            <w:pPr>
              <w:pStyle w:val="TAC"/>
            </w:pPr>
            <w:r w:rsidRPr="00FC7496">
              <w:t>0</w:t>
            </w:r>
          </w:p>
        </w:tc>
        <w:tc>
          <w:tcPr>
            <w:tcW w:w="300" w:type="dxa"/>
            <w:tcBorders>
              <w:top w:val="single" w:sz="4" w:space="0" w:color="auto"/>
              <w:left w:val="nil"/>
              <w:bottom w:val="single" w:sz="4" w:space="0" w:color="auto"/>
              <w:right w:val="single" w:sz="4" w:space="0" w:color="auto"/>
            </w:tcBorders>
            <w:noWrap/>
            <w:vAlign w:val="bottom"/>
          </w:tcPr>
          <w:p w14:paraId="426842CA" w14:textId="77777777" w:rsidR="0068100E" w:rsidRPr="00FC7496" w:rsidRDefault="0068100E" w:rsidP="007577DE">
            <w:pPr>
              <w:pStyle w:val="TAC"/>
            </w:pPr>
            <w:r w:rsidRPr="00FC7496">
              <w:t>1</w:t>
            </w:r>
          </w:p>
        </w:tc>
        <w:tc>
          <w:tcPr>
            <w:tcW w:w="320" w:type="dxa"/>
            <w:tcBorders>
              <w:top w:val="single" w:sz="4" w:space="0" w:color="auto"/>
              <w:left w:val="nil"/>
              <w:bottom w:val="single" w:sz="4" w:space="0" w:color="auto"/>
              <w:right w:val="single" w:sz="4" w:space="0" w:color="auto"/>
            </w:tcBorders>
            <w:noWrap/>
            <w:vAlign w:val="bottom"/>
          </w:tcPr>
          <w:p w14:paraId="34D712B4" w14:textId="77777777" w:rsidR="0068100E" w:rsidRPr="00FC7496" w:rsidRDefault="0068100E" w:rsidP="007577DE">
            <w:pPr>
              <w:pStyle w:val="TAC"/>
            </w:pPr>
            <w:r w:rsidRPr="00FC7496">
              <w:t>2</w:t>
            </w:r>
          </w:p>
        </w:tc>
        <w:tc>
          <w:tcPr>
            <w:tcW w:w="340" w:type="dxa"/>
            <w:tcBorders>
              <w:top w:val="single" w:sz="4" w:space="0" w:color="auto"/>
              <w:left w:val="nil"/>
              <w:bottom w:val="single" w:sz="4" w:space="0" w:color="auto"/>
              <w:right w:val="single" w:sz="4" w:space="0" w:color="auto"/>
            </w:tcBorders>
            <w:noWrap/>
            <w:vAlign w:val="bottom"/>
          </w:tcPr>
          <w:p w14:paraId="39F55CA2" w14:textId="77777777" w:rsidR="0068100E" w:rsidRPr="00FC7496" w:rsidRDefault="0068100E" w:rsidP="007577DE">
            <w:pPr>
              <w:pStyle w:val="TAC"/>
            </w:pPr>
            <w:r w:rsidRPr="00FC7496">
              <w:t>3</w:t>
            </w:r>
          </w:p>
        </w:tc>
        <w:tc>
          <w:tcPr>
            <w:tcW w:w="320" w:type="dxa"/>
            <w:tcBorders>
              <w:top w:val="single" w:sz="4" w:space="0" w:color="auto"/>
              <w:left w:val="nil"/>
              <w:bottom w:val="single" w:sz="4" w:space="0" w:color="auto"/>
              <w:right w:val="single" w:sz="4" w:space="0" w:color="auto"/>
            </w:tcBorders>
            <w:noWrap/>
            <w:vAlign w:val="bottom"/>
          </w:tcPr>
          <w:p w14:paraId="14EF7325" w14:textId="77777777" w:rsidR="0068100E" w:rsidRPr="00FC7496" w:rsidRDefault="0068100E" w:rsidP="007577DE">
            <w:pPr>
              <w:pStyle w:val="TAC"/>
            </w:pPr>
            <w:r w:rsidRPr="00FC7496">
              <w:t>4</w:t>
            </w:r>
          </w:p>
        </w:tc>
        <w:tc>
          <w:tcPr>
            <w:tcW w:w="280" w:type="dxa"/>
            <w:tcBorders>
              <w:top w:val="single" w:sz="4" w:space="0" w:color="auto"/>
              <w:left w:val="nil"/>
              <w:bottom w:val="single" w:sz="4" w:space="0" w:color="auto"/>
              <w:right w:val="single" w:sz="4" w:space="0" w:color="auto"/>
            </w:tcBorders>
            <w:noWrap/>
            <w:vAlign w:val="bottom"/>
          </w:tcPr>
          <w:p w14:paraId="41210013" w14:textId="77777777" w:rsidR="0068100E" w:rsidRPr="00FC7496" w:rsidRDefault="0068100E" w:rsidP="007577DE">
            <w:pPr>
              <w:pStyle w:val="TAC"/>
            </w:pPr>
            <w:r w:rsidRPr="00FC7496">
              <w:t>5</w:t>
            </w:r>
          </w:p>
        </w:tc>
        <w:tc>
          <w:tcPr>
            <w:tcW w:w="320" w:type="dxa"/>
            <w:tcBorders>
              <w:top w:val="single" w:sz="4" w:space="0" w:color="auto"/>
              <w:left w:val="nil"/>
              <w:bottom w:val="single" w:sz="4" w:space="0" w:color="auto"/>
              <w:right w:val="single" w:sz="4" w:space="0" w:color="auto"/>
            </w:tcBorders>
            <w:noWrap/>
            <w:vAlign w:val="bottom"/>
          </w:tcPr>
          <w:p w14:paraId="2A0CA422" w14:textId="77777777" w:rsidR="0068100E" w:rsidRPr="00FC7496" w:rsidRDefault="0068100E" w:rsidP="007577DE">
            <w:pPr>
              <w:pStyle w:val="TAC"/>
            </w:pPr>
            <w:r w:rsidRPr="00FC7496">
              <w:t>6</w:t>
            </w:r>
          </w:p>
        </w:tc>
        <w:tc>
          <w:tcPr>
            <w:tcW w:w="300" w:type="dxa"/>
            <w:tcBorders>
              <w:top w:val="single" w:sz="4" w:space="0" w:color="auto"/>
              <w:left w:val="nil"/>
              <w:bottom w:val="single" w:sz="4" w:space="0" w:color="auto"/>
              <w:right w:val="single" w:sz="4" w:space="0" w:color="auto"/>
            </w:tcBorders>
            <w:noWrap/>
            <w:vAlign w:val="bottom"/>
          </w:tcPr>
          <w:p w14:paraId="42016DEA" w14:textId="77777777" w:rsidR="0068100E" w:rsidRPr="00FC7496" w:rsidRDefault="0068100E" w:rsidP="007577DE">
            <w:pPr>
              <w:pStyle w:val="TAC"/>
            </w:pPr>
            <w:r w:rsidRPr="00FC7496">
              <w:t>7</w:t>
            </w:r>
          </w:p>
        </w:tc>
        <w:tc>
          <w:tcPr>
            <w:tcW w:w="340" w:type="dxa"/>
            <w:tcBorders>
              <w:top w:val="single" w:sz="4" w:space="0" w:color="auto"/>
              <w:left w:val="nil"/>
              <w:bottom w:val="single" w:sz="4" w:space="0" w:color="auto"/>
              <w:right w:val="single" w:sz="4" w:space="0" w:color="auto"/>
            </w:tcBorders>
            <w:noWrap/>
            <w:vAlign w:val="bottom"/>
          </w:tcPr>
          <w:p w14:paraId="4BE28160" w14:textId="77777777" w:rsidR="0068100E" w:rsidRPr="00FC7496" w:rsidRDefault="0068100E" w:rsidP="007577DE">
            <w:pPr>
              <w:pStyle w:val="TAC"/>
            </w:pPr>
            <w:r w:rsidRPr="00FC7496">
              <w:t>8</w:t>
            </w:r>
          </w:p>
        </w:tc>
        <w:tc>
          <w:tcPr>
            <w:tcW w:w="280" w:type="dxa"/>
            <w:tcBorders>
              <w:top w:val="single" w:sz="4" w:space="0" w:color="auto"/>
              <w:left w:val="nil"/>
              <w:bottom w:val="single" w:sz="4" w:space="0" w:color="auto"/>
              <w:right w:val="single" w:sz="4" w:space="0" w:color="auto"/>
            </w:tcBorders>
            <w:noWrap/>
            <w:vAlign w:val="bottom"/>
          </w:tcPr>
          <w:p w14:paraId="4B8A11C5" w14:textId="77777777" w:rsidR="0068100E" w:rsidRPr="00FC7496" w:rsidRDefault="0068100E" w:rsidP="007577DE">
            <w:pPr>
              <w:pStyle w:val="TAC"/>
            </w:pPr>
            <w:r w:rsidRPr="00FC7496">
              <w:t>9</w:t>
            </w:r>
          </w:p>
        </w:tc>
        <w:tc>
          <w:tcPr>
            <w:tcW w:w="337" w:type="dxa"/>
            <w:tcBorders>
              <w:top w:val="single" w:sz="4" w:space="0" w:color="auto"/>
              <w:left w:val="nil"/>
              <w:bottom w:val="single" w:sz="4" w:space="0" w:color="auto"/>
              <w:right w:val="single" w:sz="4" w:space="0" w:color="auto"/>
            </w:tcBorders>
            <w:noWrap/>
            <w:vAlign w:val="bottom"/>
          </w:tcPr>
          <w:p w14:paraId="0AD8A0DD" w14:textId="77777777" w:rsidR="0068100E" w:rsidRPr="00FC7496" w:rsidRDefault="0068100E" w:rsidP="007577DE">
            <w:pPr>
              <w:pStyle w:val="TAC"/>
            </w:pPr>
            <w:r w:rsidRPr="00FC7496">
              <w:t>10</w:t>
            </w:r>
          </w:p>
        </w:tc>
        <w:tc>
          <w:tcPr>
            <w:tcW w:w="337" w:type="dxa"/>
            <w:tcBorders>
              <w:top w:val="single" w:sz="4" w:space="0" w:color="auto"/>
              <w:left w:val="nil"/>
              <w:bottom w:val="single" w:sz="4" w:space="0" w:color="auto"/>
              <w:right w:val="single" w:sz="4" w:space="0" w:color="auto"/>
            </w:tcBorders>
            <w:noWrap/>
            <w:vAlign w:val="bottom"/>
          </w:tcPr>
          <w:p w14:paraId="33A00026" w14:textId="77777777" w:rsidR="0068100E" w:rsidRPr="00FC7496" w:rsidRDefault="0068100E" w:rsidP="007577DE">
            <w:pPr>
              <w:pStyle w:val="TAC"/>
            </w:pPr>
            <w:r w:rsidRPr="00FC7496">
              <w:t>11</w:t>
            </w:r>
          </w:p>
        </w:tc>
        <w:tc>
          <w:tcPr>
            <w:tcW w:w="337" w:type="dxa"/>
            <w:tcBorders>
              <w:top w:val="single" w:sz="4" w:space="0" w:color="auto"/>
              <w:left w:val="nil"/>
              <w:bottom w:val="single" w:sz="4" w:space="0" w:color="auto"/>
              <w:right w:val="single" w:sz="4" w:space="0" w:color="auto"/>
            </w:tcBorders>
            <w:noWrap/>
            <w:vAlign w:val="bottom"/>
          </w:tcPr>
          <w:p w14:paraId="1C327EAF" w14:textId="77777777" w:rsidR="0068100E" w:rsidRPr="00FC7496" w:rsidRDefault="0068100E" w:rsidP="007577DE">
            <w:pPr>
              <w:pStyle w:val="TAC"/>
            </w:pPr>
            <w:r w:rsidRPr="00FC7496">
              <w:t>12</w:t>
            </w:r>
          </w:p>
        </w:tc>
        <w:tc>
          <w:tcPr>
            <w:tcW w:w="337" w:type="dxa"/>
            <w:tcBorders>
              <w:top w:val="single" w:sz="4" w:space="0" w:color="auto"/>
              <w:left w:val="nil"/>
              <w:bottom w:val="single" w:sz="4" w:space="0" w:color="auto"/>
              <w:right w:val="single" w:sz="4" w:space="0" w:color="auto"/>
            </w:tcBorders>
            <w:noWrap/>
            <w:vAlign w:val="bottom"/>
          </w:tcPr>
          <w:p w14:paraId="5832C0FC" w14:textId="77777777" w:rsidR="0068100E" w:rsidRPr="00FC7496" w:rsidRDefault="0068100E" w:rsidP="007577DE">
            <w:pPr>
              <w:pStyle w:val="TAC"/>
            </w:pPr>
            <w:r w:rsidRPr="00FC7496">
              <w:t>13</w:t>
            </w:r>
          </w:p>
        </w:tc>
        <w:tc>
          <w:tcPr>
            <w:tcW w:w="337" w:type="dxa"/>
            <w:tcBorders>
              <w:top w:val="single" w:sz="4" w:space="0" w:color="auto"/>
              <w:left w:val="nil"/>
              <w:bottom w:val="single" w:sz="4" w:space="0" w:color="auto"/>
              <w:right w:val="single" w:sz="4" w:space="0" w:color="auto"/>
            </w:tcBorders>
            <w:noWrap/>
            <w:vAlign w:val="bottom"/>
          </w:tcPr>
          <w:p w14:paraId="2E227357" w14:textId="77777777" w:rsidR="0068100E" w:rsidRPr="00FC7496" w:rsidRDefault="0068100E" w:rsidP="007577DE">
            <w:pPr>
              <w:pStyle w:val="TAC"/>
            </w:pPr>
            <w:r w:rsidRPr="00FC7496">
              <w:t>14</w:t>
            </w:r>
          </w:p>
        </w:tc>
      </w:tr>
      <w:tr w:rsidR="0068100E" w:rsidRPr="00FC7496" w14:paraId="1B073102"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40362892" w14:textId="77777777" w:rsidR="0068100E" w:rsidRPr="00FC7496" w:rsidRDefault="0068100E" w:rsidP="007577DE">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78BF3217" w14:textId="77777777" w:rsidR="0068100E" w:rsidRPr="00F0277C" w:rsidRDefault="0068100E" w:rsidP="007577DE">
            <w:pPr>
              <w:pStyle w:val="TAC"/>
            </w:pPr>
            <w:r>
              <w:t>0</w:t>
            </w:r>
          </w:p>
        </w:tc>
        <w:tc>
          <w:tcPr>
            <w:tcW w:w="300" w:type="dxa"/>
            <w:tcBorders>
              <w:top w:val="nil"/>
              <w:left w:val="nil"/>
              <w:bottom w:val="single" w:sz="4" w:space="0" w:color="auto"/>
              <w:right w:val="single" w:sz="4" w:space="0" w:color="auto"/>
            </w:tcBorders>
            <w:noWrap/>
            <w:vAlign w:val="bottom"/>
          </w:tcPr>
          <w:p w14:paraId="59F1A061"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25A2852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6DBE450"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1CD2D085" w14:textId="77777777" w:rsidR="0068100E" w:rsidRPr="00F0277C" w:rsidRDefault="0068100E" w:rsidP="007577DE">
            <w:pPr>
              <w:pStyle w:val="TAC"/>
            </w:pPr>
            <w:r>
              <w:t>1</w:t>
            </w:r>
          </w:p>
        </w:tc>
        <w:tc>
          <w:tcPr>
            <w:tcW w:w="280" w:type="dxa"/>
            <w:tcBorders>
              <w:top w:val="nil"/>
              <w:left w:val="nil"/>
              <w:bottom w:val="single" w:sz="4" w:space="0" w:color="auto"/>
              <w:right w:val="single" w:sz="4" w:space="0" w:color="auto"/>
            </w:tcBorders>
            <w:noWrap/>
            <w:vAlign w:val="bottom"/>
          </w:tcPr>
          <w:p w14:paraId="5E9630AB"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42D5EC5C"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23D94FE7"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62DB1986" w14:textId="77777777" w:rsidR="0068100E" w:rsidRPr="00F0277C" w:rsidRDefault="0068100E" w:rsidP="007577DE">
            <w:pPr>
              <w:pStyle w:val="TAC"/>
            </w:pPr>
            <w:r>
              <w:t>2</w:t>
            </w:r>
          </w:p>
        </w:tc>
        <w:tc>
          <w:tcPr>
            <w:tcW w:w="280" w:type="dxa"/>
            <w:tcBorders>
              <w:top w:val="nil"/>
              <w:left w:val="nil"/>
              <w:bottom w:val="single" w:sz="4" w:space="0" w:color="auto"/>
              <w:right w:val="single" w:sz="4" w:space="0" w:color="auto"/>
            </w:tcBorders>
            <w:noWrap/>
            <w:vAlign w:val="bottom"/>
          </w:tcPr>
          <w:p w14:paraId="0A6F03E6"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FF5365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D3292C0"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7834C635" w14:textId="77777777" w:rsidR="0068100E" w:rsidRPr="00F0277C" w:rsidRDefault="0068100E" w:rsidP="007577DE">
            <w:pPr>
              <w:pStyle w:val="TAC"/>
            </w:pPr>
            <w:r>
              <w:t>3</w:t>
            </w:r>
          </w:p>
        </w:tc>
        <w:tc>
          <w:tcPr>
            <w:tcW w:w="337" w:type="dxa"/>
            <w:tcBorders>
              <w:top w:val="nil"/>
              <w:left w:val="nil"/>
              <w:bottom w:val="single" w:sz="4" w:space="0" w:color="auto"/>
              <w:right w:val="single" w:sz="4" w:space="0" w:color="auto"/>
            </w:tcBorders>
            <w:noWrap/>
            <w:vAlign w:val="bottom"/>
          </w:tcPr>
          <w:p w14:paraId="1BA4E621"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01D31AB" w14:textId="77777777" w:rsidR="0068100E" w:rsidRPr="00F0277C" w:rsidRDefault="0068100E" w:rsidP="007577DE">
            <w:pPr>
              <w:pStyle w:val="TAC"/>
            </w:pPr>
          </w:p>
        </w:tc>
      </w:tr>
      <w:tr w:rsidR="0068100E" w:rsidRPr="00FC7496" w14:paraId="0FF9726A"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7DEFE2EE" w14:textId="77777777" w:rsidR="0068100E" w:rsidRPr="00FC7496" w:rsidRDefault="0068100E" w:rsidP="007577DE">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76E1B00E" w14:textId="77777777" w:rsidR="0068100E" w:rsidRPr="00F0277C" w:rsidRDefault="0068100E" w:rsidP="007577DE">
            <w:pPr>
              <w:pStyle w:val="TAC"/>
            </w:pPr>
            <w:r>
              <w:t>2</w:t>
            </w:r>
          </w:p>
        </w:tc>
        <w:tc>
          <w:tcPr>
            <w:tcW w:w="300" w:type="dxa"/>
            <w:tcBorders>
              <w:top w:val="nil"/>
              <w:left w:val="nil"/>
              <w:bottom w:val="single" w:sz="4" w:space="0" w:color="auto"/>
              <w:right w:val="single" w:sz="4" w:space="0" w:color="auto"/>
            </w:tcBorders>
            <w:noWrap/>
            <w:vAlign w:val="bottom"/>
          </w:tcPr>
          <w:p w14:paraId="4B2C02FE"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727BB87D"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0F619B09"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2E85530E" w14:textId="77777777" w:rsidR="0068100E" w:rsidRPr="00F0277C" w:rsidRDefault="0068100E" w:rsidP="007577DE">
            <w:pPr>
              <w:pStyle w:val="TAC"/>
            </w:pPr>
            <w:r>
              <w:t>3</w:t>
            </w:r>
          </w:p>
        </w:tc>
        <w:tc>
          <w:tcPr>
            <w:tcW w:w="280" w:type="dxa"/>
            <w:tcBorders>
              <w:top w:val="nil"/>
              <w:left w:val="nil"/>
              <w:bottom w:val="single" w:sz="4" w:space="0" w:color="auto"/>
              <w:right w:val="single" w:sz="4" w:space="0" w:color="auto"/>
            </w:tcBorders>
            <w:noWrap/>
            <w:vAlign w:val="bottom"/>
          </w:tcPr>
          <w:p w14:paraId="4BD00F0F" w14:textId="77777777" w:rsidR="0068100E" w:rsidRPr="00F0277C"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07DE9D87" w14:textId="77777777" w:rsidR="0068100E" w:rsidRPr="00F0277C"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024DE6D0" w14:textId="77777777" w:rsidR="0068100E" w:rsidRPr="00F0277C" w:rsidRDefault="0068100E" w:rsidP="007577DE">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019C77D5" w14:textId="77777777" w:rsidR="0068100E" w:rsidRPr="00F0277C" w:rsidRDefault="0068100E" w:rsidP="007577DE">
            <w:pPr>
              <w:pStyle w:val="TAC"/>
            </w:pPr>
            <w:r>
              <w:t>0</w:t>
            </w:r>
          </w:p>
        </w:tc>
        <w:tc>
          <w:tcPr>
            <w:tcW w:w="280" w:type="dxa"/>
            <w:tcBorders>
              <w:top w:val="nil"/>
              <w:left w:val="nil"/>
              <w:bottom w:val="single" w:sz="4" w:space="0" w:color="auto"/>
              <w:right w:val="single" w:sz="4" w:space="0" w:color="auto"/>
            </w:tcBorders>
            <w:noWrap/>
            <w:vAlign w:val="bottom"/>
          </w:tcPr>
          <w:p w14:paraId="6AADD7AF"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A3832FB"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90888D2"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6775BE9F" w14:textId="77777777" w:rsidR="0068100E" w:rsidRPr="00F0277C" w:rsidRDefault="0068100E" w:rsidP="007577DE">
            <w:pPr>
              <w:pStyle w:val="TAC"/>
            </w:pPr>
            <w:r>
              <w:t>1</w:t>
            </w:r>
          </w:p>
        </w:tc>
        <w:tc>
          <w:tcPr>
            <w:tcW w:w="337" w:type="dxa"/>
            <w:tcBorders>
              <w:top w:val="nil"/>
              <w:left w:val="nil"/>
              <w:bottom w:val="single" w:sz="4" w:space="0" w:color="auto"/>
              <w:right w:val="single" w:sz="4" w:space="0" w:color="auto"/>
            </w:tcBorders>
            <w:noWrap/>
            <w:vAlign w:val="bottom"/>
          </w:tcPr>
          <w:p w14:paraId="2B1ECDE7" w14:textId="77777777" w:rsidR="0068100E" w:rsidRPr="00F0277C"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57CDDF39" w14:textId="77777777" w:rsidR="0068100E" w:rsidRPr="00F0277C" w:rsidRDefault="0068100E" w:rsidP="007577DE">
            <w:pPr>
              <w:pStyle w:val="TAC"/>
            </w:pPr>
          </w:p>
        </w:tc>
      </w:tr>
      <w:tr w:rsidR="0068100E" w:rsidRPr="00FC7496" w14:paraId="29CB19FE"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FA704C7" w14:textId="77777777" w:rsidR="0068100E" w:rsidRPr="00FC7496" w:rsidRDefault="0068100E" w:rsidP="007577DE">
            <w:pPr>
              <w:pStyle w:val="TAL"/>
            </w:pPr>
            <w:r w:rsidRPr="00FC7496">
              <w:t>PCCH-Even</w:t>
            </w:r>
          </w:p>
        </w:tc>
        <w:tc>
          <w:tcPr>
            <w:tcW w:w="280" w:type="dxa"/>
            <w:tcBorders>
              <w:top w:val="nil"/>
              <w:left w:val="nil"/>
              <w:bottom w:val="single" w:sz="4" w:space="0" w:color="auto"/>
              <w:right w:val="single" w:sz="4" w:space="0" w:color="auto"/>
            </w:tcBorders>
            <w:noWrap/>
            <w:vAlign w:val="bottom"/>
          </w:tcPr>
          <w:p w14:paraId="756F2FF0"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00FFFF"/>
            <w:noWrap/>
            <w:vAlign w:val="bottom"/>
          </w:tcPr>
          <w:p w14:paraId="458F0EE3" w14:textId="77777777" w:rsidR="0068100E" w:rsidRPr="00FC7496" w:rsidRDefault="0068100E" w:rsidP="007577DE">
            <w:pPr>
              <w:pStyle w:val="TAC"/>
            </w:pPr>
            <w:r>
              <w:t>4</w:t>
            </w:r>
          </w:p>
        </w:tc>
        <w:tc>
          <w:tcPr>
            <w:tcW w:w="320" w:type="dxa"/>
            <w:tcBorders>
              <w:top w:val="nil"/>
              <w:left w:val="nil"/>
              <w:bottom w:val="single" w:sz="4" w:space="0" w:color="auto"/>
              <w:right w:val="single" w:sz="4" w:space="0" w:color="auto"/>
            </w:tcBorders>
            <w:noWrap/>
            <w:vAlign w:val="bottom"/>
          </w:tcPr>
          <w:p w14:paraId="1C3AE851"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1AEF3AB4"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66ABC59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66C8D0AE" w14:textId="77777777" w:rsidR="0068100E" w:rsidRPr="00FC7496" w:rsidRDefault="0068100E" w:rsidP="007577DE">
            <w:pPr>
              <w:pStyle w:val="TAC"/>
            </w:pPr>
            <w:r>
              <w:t>5</w:t>
            </w:r>
          </w:p>
        </w:tc>
        <w:tc>
          <w:tcPr>
            <w:tcW w:w="320" w:type="dxa"/>
            <w:tcBorders>
              <w:top w:val="nil"/>
              <w:left w:val="nil"/>
              <w:bottom w:val="single" w:sz="4" w:space="0" w:color="auto"/>
              <w:right w:val="single" w:sz="4" w:space="0" w:color="auto"/>
            </w:tcBorders>
            <w:noWrap/>
            <w:vAlign w:val="bottom"/>
          </w:tcPr>
          <w:p w14:paraId="40FA8957"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6673982F"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7BA22B2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75E361C"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144E99D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67022B3"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36EFE7D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C9E39DD"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D1E9872" w14:textId="77777777" w:rsidR="0068100E" w:rsidRPr="00FC7496" w:rsidRDefault="0068100E" w:rsidP="007577DE">
            <w:pPr>
              <w:pStyle w:val="TAC"/>
            </w:pPr>
          </w:p>
        </w:tc>
      </w:tr>
      <w:tr w:rsidR="0068100E" w:rsidRPr="00FC7496" w14:paraId="32423744"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FB0F12C" w14:textId="77777777" w:rsidR="0068100E" w:rsidRPr="00FC7496" w:rsidRDefault="0068100E" w:rsidP="007577DE">
            <w:pPr>
              <w:pStyle w:val="TAL"/>
            </w:pPr>
            <w:r w:rsidRPr="00FC7496">
              <w:t>PCCH-Odd</w:t>
            </w:r>
          </w:p>
        </w:tc>
        <w:tc>
          <w:tcPr>
            <w:tcW w:w="280" w:type="dxa"/>
            <w:tcBorders>
              <w:top w:val="nil"/>
              <w:left w:val="nil"/>
              <w:bottom w:val="single" w:sz="4" w:space="0" w:color="auto"/>
              <w:right w:val="single" w:sz="4" w:space="0" w:color="auto"/>
            </w:tcBorders>
            <w:noWrap/>
            <w:vAlign w:val="bottom"/>
          </w:tcPr>
          <w:p w14:paraId="72212542"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C9F53FA"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07659988"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5FBFA5A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6441C04"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0DF39F72"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63891A9"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5338D18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45CB9078"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00FFFF"/>
            <w:noWrap/>
            <w:vAlign w:val="bottom"/>
          </w:tcPr>
          <w:p w14:paraId="2D7236AB" w14:textId="77777777" w:rsidR="0068100E" w:rsidRPr="00FC7496" w:rsidRDefault="0068100E" w:rsidP="007577DE">
            <w:pPr>
              <w:pStyle w:val="TAC"/>
            </w:pPr>
            <w:r>
              <w:t>4</w:t>
            </w:r>
          </w:p>
        </w:tc>
        <w:tc>
          <w:tcPr>
            <w:tcW w:w="337" w:type="dxa"/>
            <w:tcBorders>
              <w:top w:val="nil"/>
              <w:left w:val="nil"/>
              <w:bottom w:val="single" w:sz="4" w:space="0" w:color="auto"/>
              <w:right w:val="single" w:sz="4" w:space="0" w:color="auto"/>
            </w:tcBorders>
            <w:noWrap/>
            <w:vAlign w:val="bottom"/>
          </w:tcPr>
          <w:p w14:paraId="11A80741"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62B06E0"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6BB3BD67"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00FFFF"/>
            <w:noWrap/>
            <w:vAlign w:val="bottom"/>
          </w:tcPr>
          <w:p w14:paraId="69760656" w14:textId="77777777" w:rsidR="0068100E" w:rsidRPr="00FC7496" w:rsidRDefault="0068100E" w:rsidP="007577DE">
            <w:pPr>
              <w:pStyle w:val="TAC"/>
            </w:pPr>
            <w:r>
              <w:t>5</w:t>
            </w:r>
          </w:p>
        </w:tc>
        <w:tc>
          <w:tcPr>
            <w:tcW w:w="337" w:type="dxa"/>
            <w:tcBorders>
              <w:top w:val="nil"/>
              <w:left w:val="nil"/>
              <w:bottom w:val="single" w:sz="4" w:space="0" w:color="auto"/>
              <w:right w:val="single" w:sz="4" w:space="0" w:color="auto"/>
            </w:tcBorders>
            <w:noWrap/>
            <w:vAlign w:val="bottom"/>
          </w:tcPr>
          <w:p w14:paraId="6FDDFD10" w14:textId="77777777" w:rsidR="0068100E" w:rsidRPr="00FC7496" w:rsidRDefault="0068100E" w:rsidP="007577DE">
            <w:pPr>
              <w:pStyle w:val="TAC"/>
            </w:pPr>
          </w:p>
        </w:tc>
      </w:tr>
      <w:tr w:rsidR="0068100E" w:rsidRPr="00FC7496" w14:paraId="5A4E2B7C" w14:textId="77777777" w:rsidTr="0068100E">
        <w:trPr>
          <w:jc w:val="center"/>
        </w:trPr>
        <w:tc>
          <w:tcPr>
            <w:tcW w:w="1300" w:type="dxa"/>
            <w:tcBorders>
              <w:top w:val="nil"/>
              <w:left w:val="single" w:sz="4" w:space="0" w:color="auto"/>
              <w:bottom w:val="single" w:sz="4" w:space="0" w:color="auto"/>
              <w:right w:val="single" w:sz="4" w:space="0" w:color="auto"/>
            </w:tcBorders>
            <w:noWrap/>
            <w:vAlign w:val="bottom"/>
          </w:tcPr>
          <w:p w14:paraId="314EE746" w14:textId="77777777" w:rsidR="0068100E" w:rsidRPr="00FC7496" w:rsidRDefault="0068100E" w:rsidP="007577DE">
            <w:pPr>
              <w:pStyle w:val="TAL"/>
            </w:pPr>
            <w:r w:rsidRPr="00FC7496">
              <w:t>RAR-Even</w:t>
            </w:r>
          </w:p>
        </w:tc>
        <w:tc>
          <w:tcPr>
            <w:tcW w:w="280" w:type="dxa"/>
            <w:tcBorders>
              <w:top w:val="nil"/>
              <w:left w:val="nil"/>
              <w:bottom w:val="single" w:sz="4" w:space="0" w:color="auto"/>
              <w:right w:val="single" w:sz="4" w:space="0" w:color="auto"/>
            </w:tcBorders>
            <w:noWrap/>
            <w:vAlign w:val="bottom"/>
          </w:tcPr>
          <w:p w14:paraId="3B0B2B6B"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368D6A2F"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6A2F5D65" w14:textId="77777777" w:rsidR="0068100E" w:rsidRPr="00FC7496" w:rsidRDefault="0068100E" w:rsidP="007577DE">
            <w:pPr>
              <w:pStyle w:val="TAC"/>
            </w:pPr>
            <w:r>
              <w:t>8</w:t>
            </w:r>
          </w:p>
        </w:tc>
        <w:tc>
          <w:tcPr>
            <w:tcW w:w="340" w:type="dxa"/>
            <w:tcBorders>
              <w:top w:val="nil"/>
              <w:left w:val="nil"/>
              <w:bottom w:val="single" w:sz="4" w:space="0" w:color="auto"/>
              <w:right w:val="single" w:sz="4" w:space="0" w:color="auto"/>
            </w:tcBorders>
            <w:noWrap/>
            <w:vAlign w:val="bottom"/>
          </w:tcPr>
          <w:p w14:paraId="361EE11B"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9AE947C"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983446C"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shd w:val="clear" w:color="auto" w:fill="FFC000"/>
            <w:noWrap/>
            <w:vAlign w:val="bottom"/>
          </w:tcPr>
          <w:p w14:paraId="5BE4A1E0" w14:textId="77777777" w:rsidR="0068100E" w:rsidRPr="00FC7496" w:rsidRDefault="0068100E" w:rsidP="007577DE">
            <w:pPr>
              <w:pStyle w:val="TAC"/>
            </w:pPr>
            <w:r>
              <w:t>9</w:t>
            </w:r>
          </w:p>
        </w:tc>
        <w:tc>
          <w:tcPr>
            <w:tcW w:w="300" w:type="dxa"/>
            <w:tcBorders>
              <w:top w:val="nil"/>
              <w:left w:val="nil"/>
              <w:bottom w:val="single" w:sz="4" w:space="0" w:color="auto"/>
              <w:right w:val="single" w:sz="4" w:space="0" w:color="auto"/>
            </w:tcBorders>
            <w:noWrap/>
            <w:vAlign w:val="bottom"/>
          </w:tcPr>
          <w:p w14:paraId="6D22E284"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E58E17B"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2CF0B84" w14:textId="77777777" w:rsidR="0068100E" w:rsidRPr="00FC7496" w:rsidRDefault="0068100E" w:rsidP="007577DE">
            <w:pPr>
              <w:pStyle w:val="TAC"/>
            </w:pPr>
            <w:r>
              <w:t>6</w:t>
            </w:r>
          </w:p>
        </w:tc>
        <w:tc>
          <w:tcPr>
            <w:tcW w:w="337" w:type="dxa"/>
            <w:tcBorders>
              <w:top w:val="nil"/>
              <w:left w:val="nil"/>
              <w:bottom w:val="single" w:sz="4" w:space="0" w:color="auto"/>
              <w:right w:val="single" w:sz="4" w:space="0" w:color="auto"/>
            </w:tcBorders>
            <w:noWrap/>
            <w:vAlign w:val="bottom"/>
          </w:tcPr>
          <w:p w14:paraId="3BF9AD1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7471C83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C1A8154"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2FE058E5" w14:textId="77777777" w:rsidR="0068100E" w:rsidRPr="00FC7496" w:rsidRDefault="0068100E" w:rsidP="007577DE">
            <w:pPr>
              <w:pStyle w:val="TAC"/>
            </w:pPr>
            <w:r>
              <w:t>7</w:t>
            </w:r>
          </w:p>
        </w:tc>
        <w:tc>
          <w:tcPr>
            <w:tcW w:w="337" w:type="dxa"/>
            <w:tcBorders>
              <w:top w:val="nil"/>
              <w:left w:val="nil"/>
              <w:bottom w:val="single" w:sz="4" w:space="0" w:color="auto"/>
              <w:right w:val="single" w:sz="4" w:space="0" w:color="auto"/>
            </w:tcBorders>
            <w:noWrap/>
            <w:vAlign w:val="bottom"/>
          </w:tcPr>
          <w:p w14:paraId="4CBF19D0" w14:textId="77777777" w:rsidR="0068100E" w:rsidRPr="00FC7496" w:rsidRDefault="0068100E" w:rsidP="007577DE">
            <w:pPr>
              <w:pStyle w:val="TAC"/>
            </w:pPr>
          </w:p>
        </w:tc>
      </w:tr>
      <w:tr w:rsidR="0068100E" w:rsidRPr="00FC7496" w14:paraId="185A65EA" w14:textId="77777777" w:rsidTr="0068100E">
        <w:trPr>
          <w:jc w:val="center"/>
        </w:trPr>
        <w:tc>
          <w:tcPr>
            <w:tcW w:w="1300" w:type="dxa"/>
            <w:tcBorders>
              <w:top w:val="nil"/>
              <w:left w:val="single" w:sz="4" w:space="0" w:color="auto"/>
              <w:bottom w:val="single" w:sz="4" w:space="0" w:color="auto"/>
              <w:right w:val="single" w:sz="4" w:space="0" w:color="auto"/>
            </w:tcBorders>
            <w:noWrap/>
            <w:vAlign w:val="bottom"/>
          </w:tcPr>
          <w:p w14:paraId="03E7159C" w14:textId="77777777" w:rsidR="0068100E" w:rsidRPr="00FC7496" w:rsidRDefault="0068100E" w:rsidP="007577DE">
            <w:pPr>
              <w:pStyle w:val="TAL"/>
            </w:pPr>
            <w:r w:rsidRPr="00FC7496">
              <w:t>RAR-Odd</w:t>
            </w:r>
          </w:p>
        </w:tc>
        <w:tc>
          <w:tcPr>
            <w:tcW w:w="280" w:type="dxa"/>
            <w:tcBorders>
              <w:top w:val="nil"/>
              <w:left w:val="nil"/>
              <w:bottom w:val="single" w:sz="4" w:space="0" w:color="auto"/>
              <w:right w:val="single" w:sz="4" w:space="0" w:color="auto"/>
            </w:tcBorders>
            <w:shd w:val="clear" w:color="auto" w:fill="FFFFFF"/>
            <w:noWrap/>
            <w:vAlign w:val="bottom"/>
          </w:tcPr>
          <w:p w14:paraId="5334A1D1"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shd w:val="clear" w:color="auto" w:fill="FFC000"/>
            <w:noWrap/>
            <w:vAlign w:val="bottom"/>
          </w:tcPr>
          <w:p w14:paraId="2530A5D8" w14:textId="77777777" w:rsidR="0068100E" w:rsidRPr="00FC7496" w:rsidRDefault="0068100E" w:rsidP="007577DE">
            <w:pPr>
              <w:pStyle w:val="TAC"/>
            </w:pPr>
            <w:r>
              <w:t>6</w:t>
            </w:r>
          </w:p>
        </w:tc>
        <w:tc>
          <w:tcPr>
            <w:tcW w:w="320" w:type="dxa"/>
            <w:tcBorders>
              <w:top w:val="nil"/>
              <w:left w:val="nil"/>
              <w:bottom w:val="single" w:sz="4" w:space="0" w:color="auto"/>
              <w:right w:val="single" w:sz="4" w:space="0" w:color="auto"/>
            </w:tcBorders>
            <w:noWrap/>
            <w:vAlign w:val="bottom"/>
          </w:tcPr>
          <w:p w14:paraId="56571DEB"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6723A107" w14:textId="77777777" w:rsidR="0068100E" w:rsidRPr="00FC7496" w:rsidRDefault="0068100E" w:rsidP="007577DE">
            <w:pPr>
              <w:pStyle w:val="TAC"/>
            </w:pPr>
          </w:p>
        </w:tc>
        <w:tc>
          <w:tcPr>
            <w:tcW w:w="320" w:type="dxa"/>
            <w:tcBorders>
              <w:top w:val="nil"/>
              <w:left w:val="nil"/>
              <w:bottom w:val="single" w:sz="4" w:space="0" w:color="auto"/>
              <w:right w:val="single" w:sz="4" w:space="0" w:color="auto"/>
            </w:tcBorders>
            <w:noWrap/>
            <w:vAlign w:val="bottom"/>
          </w:tcPr>
          <w:p w14:paraId="5CE56F85"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shd w:val="clear" w:color="auto" w:fill="FFC000"/>
            <w:noWrap/>
            <w:vAlign w:val="bottom"/>
          </w:tcPr>
          <w:p w14:paraId="68F42352" w14:textId="77777777" w:rsidR="0068100E" w:rsidRPr="00FC7496" w:rsidRDefault="0068100E" w:rsidP="007577DE">
            <w:pPr>
              <w:pStyle w:val="TAC"/>
            </w:pPr>
            <w:r>
              <w:t>7</w:t>
            </w:r>
          </w:p>
        </w:tc>
        <w:tc>
          <w:tcPr>
            <w:tcW w:w="320" w:type="dxa"/>
            <w:tcBorders>
              <w:top w:val="nil"/>
              <w:left w:val="nil"/>
              <w:bottom w:val="single" w:sz="4" w:space="0" w:color="auto"/>
              <w:right w:val="single" w:sz="4" w:space="0" w:color="auto"/>
            </w:tcBorders>
            <w:noWrap/>
            <w:vAlign w:val="bottom"/>
          </w:tcPr>
          <w:p w14:paraId="78FBF11A" w14:textId="77777777" w:rsidR="0068100E" w:rsidRPr="00FC7496" w:rsidRDefault="0068100E" w:rsidP="007577DE">
            <w:pPr>
              <w:pStyle w:val="TAC"/>
            </w:pPr>
          </w:p>
        </w:tc>
        <w:tc>
          <w:tcPr>
            <w:tcW w:w="300" w:type="dxa"/>
            <w:tcBorders>
              <w:top w:val="nil"/>
              <w:left w:val="nil"/>
              <w:bottom w:val="single" w:sz="4" w:space="0" w:color="auto"/>
              <w:right w:val="single" w:sz="4" w:space="0" w:color="auto"/>
            </w:tcBorders>
            <w:noWrap/>
            <w:vAlign w:val="bottom"/>
          </w:tcPr>
          <w:p w14:paraId="745D7D5C" w14:textId="77777777" w:rsidR="0068100E" w:rsidRPr="00FC7496" w:rsidRDefault="0068100E" w:rsidP="007577DE">
            <w:pPr>
              <w:pStyle w:val="TAC"/>
            </w:pPr>
          </w:p>
        </w:tc>
        <w:tc>
          <w:tcPr>
            <w:tcW w:w="340" w:type="dxa"/>
            <w:tcBorders>
              <w:top w:val="nil"/>
              <w:left w:val="nil"/>
              <w:bottom w:val="single" w:sz="4" w:space="0" w:color="auto"/>
              <w:right w:val="single" w:sz="4" w:space="0" w:color="auto"/>
            </w:tcBorders>
            <w:noWrap/>
            <w:vAlign w:val="bottom"/>
          </w:tcPr>
          <w:p w14:paraId="419F29A2" w14:textId="77777777" w:rsidR="0068100E" w:rsidRPr="00FC7496" w:rsidRDefault="0068100E" w:rsidP="007577DE">
            <w:pPr>
              <w:pStyle w:val="TAC"/>
            </w:pPr>
          </w:p>
        </w:tc>
        <w:tc>
          <w:tcPr>
            <w:tcW w:w="280" w:type="dxa"/>
            <w:tcBorders>
              <w:top w:val="nil"/>
              <w:left w:val="nil"/>
              <w:bottom w:val="single" w:sz="4" w:space="0" w:color="auto"/>
              <w:right w:val="single" w:sz="4" w:space="0" w:color="auto"/>
            </w:tcBorders>
            <w:noWrap/>
            <w:vAlign w:val="bottom"/>
          </w:tcPr>
          <w:p w14:paraId="120D0565"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1894A97E" w14:textId="77777777" w:rsidR="0068100E" w:rsidRPr="00FC7496" w:rsidRDefault="0068100E" w:rsidP="007577DE">
            <w:pPr>
              <w:pStyle w:val="TAC"/>
            </w:pPr>
            <w:r>
              <w:t>8</w:t>
            </w:r>
          </w:p>
        </w:tc>
        <w:tc>
          <w:tcPr>
            <w:tcW w:w="337" w:type="dxa"/>
            <w:tcBorders>
              <w:top w:val="nil"/>
              <w:left w:val="nil"/>
              <w:bottom w:val="single" w:sz="4" w:space="0" w:color="auto"/>
              <w:right w:val="single" w:sz="4" w:space="0" w:color="auto"/>
            </w:tcBorders>
            <w:noWrap/>
            <w:vAlign w:val="bottom"/>
          </w:tcPr>
          <w:p w14:paraId="1A370A49"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4C925F3F"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noWrap/>
            <w:vAlign w:val="bottom"/>
          </w:tcPr>
          <w:p w14:paraId="265CCDBA" w14:textId="77777777" w:rsidR="0068100E" w:rsidRPr="00FC7496" w:rsidRDefault="0068100E" w:rsidP="007577DE">
            <w:pPr>
              <w:pStyle w:val="TAC"/>
            </w:pPr>
          </w:p>
        </w:tc>
        <w:tc>
          <w:tcPr>
            <w:tcW w:w="337" w:type="dxa"/>
            <w:tcBorders>
              <w:top w:val="nil"/>
              <w:left w:val="nil"/>
              <w:bottom w:val="single" w:sz="4" w:space="0" w:color="auto"/>
              <w:right w:val="single" w:sz="4" w:space="0" w:color="auto"/>
            </w:tcBorders>
            <w:shd w:val="clear" w:color="auto" w:fill="FFC000"/>
            <w:noWrap/>
            <w:vAlign w:val="bottom"/>
          </w:tcPr>
          <w:p w14:paraId="514D2A3E" w14:textId="77777777" w:rsidR="0068100E" w:rsidRPr="00FC7496" w:rsidRDefault="0068100E" w:rsidP="007577DE">
            <w:pPr>
              <w:pStyle w:val="TAC"/>
            </w:pPr>
            <w:r>
              <w:t>9</w:t>
            </w:r>
          </w:p>
        </w:tc>
      </w:tr>
      <w:tr w:rsidR="0068100E" w:rsidRPr="007C494C" w14:paraId="24A83283"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5F04903B" w14:textId="77777777" w:rsidR="0068100E" w:rsidRPr="007C494C" w:rsidRDefault="0068100E" w:rsidP="007577DE">
            <w:pPr>
              <w:pStyle w:val="TAL"/>
            </w:pPr>
            <w:r w:rsidRPr="007C494C">
              <w:t>UE-</w:t>
            </w:r>
            <w:r>
              <w:t>Dedicated</w:t>
            </w:r>
          </w:p>
        </w:tc>
        <w:tc>
          <w:tcPr>
            <w:tcW w:w="280" w:type="dxa"/>
            <w:tcBorders>
              <w:top w:val="nil"/>
              <w:left w:val="nil"/>
              <w:bottom w:val="single" w:sz="4" w:space="0" w:color="auto"/>
              <w:right w:val="single" w:sz="4" w:space="0" w:color="auto"/>
            </w:tcBorders>
            <w:noWrap/>
            <w:vAlign w:val="bottom"/>
          </w:tcPr>
          <w:p w14:paraId="4D1E198D" w14:textId="77777777" w:rsidR="0068100E" w:rsidRPr="007C494C" w:rsidRDefault="0068100E" w:rsidP="007577DE">
            <w:pPr>
              <w:pStyle w:val="TAC"/>
            </w:pPr>
            <w:r w:rsidRPr="007C494C">
              <w:t> </w:t>
            </w:r>
            <w:r>
              <w:t>x</w:t>
            </w:r>
          </w:p>
        </w:tc>
        <w:tc>
          <w:tcPr>
            <w:tcW w:w="300" w:type="dxa"/>
            <w:tcBorders>
              <w:top w:val="nil"/>
              <w:left w:val="nil"/>
              <w:bottom w:val="single" w:sz="4" w:space="0" w:color="auto"/>
              <w:right w:val="single" w:sz="4" w:space="0" w:color="auto"/>
            </w:tcBorders>
            <w:noWrap/>
            <w:vAlign w:val="bottom"/>
          </w:tcPr>
          <w:p w14:paraId="16C70234"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6BAC3F68"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shd w:val="clear" w:color="auto" w:fill="FF99CC"/>
            <w:noWrap/>
            <w:vAlign w:val="bottom"/>
          </w:tcPr>
          <w:p w14:paraId="4A0973AA" w14:textId="77777777" w:rsidR="0068100E" w:rsidRPr="007C494C" w:rsidRDefault="0068100E" w:rsidP="007577DE">
            <w:pPr>
              <w:pStyle w:val="TAC"/>
            </w:pPr>
            <w:r w:rsidRPr="007C494C">
              <w:t> </w:t>
            </w:r>
          </w:p>
        </w:tc>
        <w:tc>
          <w:tcPr>
            <w:tcW w:w="320" w:type="dxa"/>
            <w:tcBorders>
              <w:top w:val="nil"/>
              <w:left w:val="nil"/>
              <w:bottom w:val="single" w:sz="4" w:space="0" w:color="auto"/>
              <w:right w:val="single" w:sz="4" w:space="0" w:color="auto"/>
            </w:tcBorders>
            <w:noWrap/>
            <w:vAlign w:val="bottom"/>
          </w:tcPr>
          <w:p w14:paraId="67A71666" w14:textId="77777777" w:rsidR="0068100E" w:rsidRPr="007C494C" w:rsidRDefault="0068100E" w:rsidP="007577DE">
            <w:pPr>
              <w:pStyle w:val="TAC"/>
            </w:pPr>
            <w:r>
              <w:t>x</w:t>
            </w:r>
          </w:p>
        </w:tc>
        <w:tc>
          <w:tcPr>
            <w:tcW w:w="280" w:type="dxa"/>
            <w:tcBorders>
              <w:top w:val="nil"/>
              <w:left w:val="nil"/>
              <w:bottom w:val="single" w:sz="4" w:space="0" w:color="auto"/>
              <w:right w:val="single" w:sz="4" w:space="0" w:color="auto"/>
            </w:tcBorders>
            <w:noWrap/>
            <w:vAlign w:val="bottom"/>
          </w:tcPr>
          <w:p w14:paraId="10133880" w14:textId="77777777" w:rsidR="0068100E" w:rsidRPr="007C494C" w:rsidRDefault="0068100E" w:rsidP="007577DE">
            <w:pPr>
              <w:pStyle w:val="TAC"/>
            </w:pPr>
            <w:r w:rsidRPr="007C494C">
              <w:t> </w:t>
            </w:r>
            <w:r>
              <w:t>x</w:t>
            </w:r>
          </w:p>
        </w:tc>
        <w:tc>
          <w:tcPr>
            <w:tcW w:w="320" w:type="dxa"/>
            <w:tcBorders>
              <w:top w:val="nil"/>
              <w:left w:val="nil"/>
              <w:bottom w:val="single" w:sz="4" w:space="0" w:color="auto"/>
              <w:right w:val="single" w:sz="4" w:space="0" w:color="auto"/>
            </w:tcBorders>
            <w:shd w:val="clear" w:color="auto" w:fill="FF99CC"/>
            <w:noWrap/>
            <w:vAlign w:val="bottom"/>
          </w:tcPr>
          <w:p w14:paraId="4C6B3A20" w14:textId="77777777" w:rsidR="0068100E" w:rsidRPr="007C494C" w:rsidRDefault="0068100E" w:rsidP="007577DE">
            <w:pPr>
              <w:pStyle w:val="TAC"/>
            </w:pPr>
            <w:r w:rsidRPr="007C494C">
              <w:t> </w:t>
            </w:r>
          </w:p>
        </w:tc>
        <w:tc>
          <w:tcPr>
            <w:tcW w:w="300" w:type="dxa"/>
            <w:tcBorders>
              <w:top w:val="nil"/>
              <w:left w:val="nil"/>
              <w:bottom w:val="single" w:sz="4" w:space="0" w:color="auto"/>
              <w:right w:val="single" w:sz="4" w:space="0" w:color="auto"/>
            </w:tcBorders>
            <w:shd w:val="clear" w:color="auto" w:fill="FF99CC"/>
            <w:noWrap/>
            <w:vAlign w:val="bottom"/>
          </w:tcPr>
          <w:p w14:paraId="48A1BD3C" w14:textId="77777777" w:rsidR="0068100E" w:rsidRPr="007C494C" w:rsidRDefault="0068100E" w:rsidP="007577DE">
            <w:pPr>
              <w:pStyle w:val="TAC"/>
            </w:pPr>
            <w:r w:rsidRPr="007C494C">
              <w:t> </w:t>
            </w:r>
          </w:p>
        </w:tc>
        <w:tc>
          <w:tcPr>
            <w:tcW w:w="340" w:type="dxa"/>
            <w:tcBorders>
              <w:top w:val="nil"/>
              <w:left w:val="nil"/>
              <w:bottom w:val="single" w:sz="4" w:space="0" w:color="auto"/>
              <w:right w:val="single" w:sz="4" w:space="0" w:color="auto"/>
            </w:tcBorders>
            <w:noWrap/>
            <w:vAlign w:val="bottom"/>
          </w:tcPr>
          <w:p w14:paraId="7FE577F1" w14:textId="77777777" w:rsidR="0068100E" w:rsidRPr="007C494C" w:rsidRDefault="0068100E" w:rsidP="007577DE">
            <w:pPr>
              <w:pStyle w:val="TAC"/>
            </w:pPr>
            <w:r>
              <w:t>x</w:t>
            </w:r>
            <w:r w:rsidRPr="007C494C">
              <w:t> </w:t>
            </w:r>
          </w:p>
        </w:tc>
        <w:tc>
          <w:tcPr>
            <w:tcW w:w="280" w:type="dxa"/>
            <w:tcBorders>
              <w:top w:val="nil"/>
              <w:left w:val="nil"/>
              <w:bottom w:val="single" w:sz="4" w:space="0" w:color="auto"/>
              <w:right w:val="single" w:sz="4" w:space="0" w:color="auto"/>
            </w:tcBorders>
            <w:noWrap/>
            <w:vAlign w:val="bottom"/>
          </w:tcPr>
          <w:p w14:paraId="21374DE4" w14:textId="77777777" w:rsidR="0068100E" w:rsidRPr="007C494C" w:rsidRDefault="0068100E" w:rsidP="007577DE">
            <w:pPr>
              <w:pStyle w:val="TAC"/>
            </w:pPr>
            <w:r w:rsidRPr="007C494C">
              <w:t> </w:t>
            </w:r>
            <w:r>
              <w:t>x</w:t>
            </w:r>
          </w:p>
        </w:tc>
        <w:tc>
          <w:tcPr>
            <w:tcW w:w="337" w:type="dxa"/>
            <w:tcBorders>
              <w:top w:val="nil"/>
              <w:left w:val="nil"/>
              <w:bottom w:val="single" w:sz="4" w:space="0" w:color="auto"/>
              <w:right w:val="single" w:sz="4" w:space="0" w:color="auto"/>
            </w:tcBorders>
            <w:shd w:val="clear" w:color="auto" w:fill="FF99CC"/>
            <w:noWrap/>
            <w:vAlign w:val="bottom"/>
          </w:tcPr>
          <w:p w14:paraId="61B3E8AF"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shd w:val="clear" w:color="auto" w:fill="FF99CC"/>
            <w:noWrap/>
            <w:vAlign w:val="bottom"/>
          </w:tcPr>
          <w:p w14:paraId="4DF27F01" w14:textId="77777777" w:rsidR="0068100E" w:rsidRPr="007C494C" w:rsidRDefault="0068100E" w:rsidP="007577DE">
            <w:pPr>
              <w:pStyle w:val="TAC"/>
            </w:pPr>
            <w:r w:rsidRPr="007C494C">
              <w:t> </w:t>
            </w:r>
          </w:p>
        </w:tc>
        <w:tc>
          <w:tcPr>
            <w:tcW w:w="337" w:type="dxa"/>
            <w:tcBorders>
              <w:top w:val="nil"/>
              <w:left w:val="nil"/>
              <w:bottom w:val="single" w:sz="4" w:space="0" w:color="auto"/>
              <w:right w:val="single" w:sz="4" w:space="0" w:color="auto"/>
            </w:tcBorders>
            <w:noWrap/>
            <w:vAlign w:val="bottom"/>
          </w:tcPr>
          <w:p w14:paraId="6AFF25BF"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noWrap/>
            <w:vAlign w:val="bottom"/>
          </w:tcPr>
          <w:p w14:paraId="59580F2A" w14:textId="77777777" w:rsidR="0068100E" w:rsidRPr="007C494C" w:rsidRDefault="0068100E" w:rsidP="007577DE">
            <w:pPr>
              <w:pStyle w:val="TAC"/>
            </w:pPr>
            <w:r>
              <w:t>x</w:t>
            </w:r>
          </w:p>
        </w:tc>
        <w:tc>
          <w:tcPr>
            <w:tcW w:w="337" w:type="dxa"/>
            <w:tcBorders>
              <w:top w:val="nil"/>
              <w:left w:val="nil"/>
              <w:bottom w:val="single" w:sz="4" w:space="0" w:color="auto"/>
              <w:right w:val="single" w:sz="4" w:space="0" w:color="auto"/>
            </w:tcBorders>
            <w:shd w:val="clear" w:color="auto" w:fill="FF99CC"/>
            <w:noWrap/>
            <w:vAlign w:val="bottom"/>
          </w:tcPr>
          <w:p w14:paraId="224AA4FD" w14:textId="77777777" w:rsidR="0068100E" w:rsidRPr="007C494C" w:rsidRDefault="0068100E" w:rsidP="007577DE">
            <w:pPr>
              <w:pStyle w:val="TAC"/>
            </w:pPr>
            <w:r w:rsidRPr="007C494C">
              <w:t> </w:t>
            </w:r>
          </w:p>
        </w:tc>
      </w:tr>
      <w:tr w:rsidR="0068100E" w:rsidRPr="00FC7496" w14:paraId="0117425B" w14:textId="77777777" w:rsidTr="007577DE">
        <w:trPr>
          <w:jc w:val="center"/>
        </w:trPr>
        <w:tc>
          <w:tcPr>
            <w:tcW w:w="1300" w:type="dxa"/>
            <w:tcBorders>
              <w:top w:val="nil"/>
              <w:left w:val="single" w:sz="4" w:space="0" w:color="auto"/>
              <w:bottom w:val="single" w:sz="4" w:space="0" w:color="auto"/>
              <w:right w:val="single" w:sz="4" w:space="0" w:color="auto"/>
            </w:tcBorders>
            <w:noWrap/>
            <w:vAlign w:val="bottom"/>
          </w:tcPr>
          <w:p w14:paraId="63A692B2" w14:textId="77777777" w:rsidR="0068100E" w:rsidRPr="007C494C" w:rsidRDefault="0068100E" w:rsidP="007577DE">
            <w:pPr>
              <w:pStyle w:val="TAL"/>
            </w:pPr>
            <w:r w:rsidRPr="007C494C">
              <w:rPr>
                <w:rFonts w:cs="Arial"/>
                <w:szCs w:val="18"/>
              </w:rPr>
              <w:t>RBGs</w:t>
            </w:r>
          </w:p>
        </w:tc>
        <w:tc>
          <w:tcPr>
            <w:tcW w:w="580" w:type="dxa"/>
            <w:gridSpan w:val="2"/>
            <w:tcBorders>
              <w:top w:val="nil"/>
              <w:left w:val="nil"/>
              <w:bottom w:val="single" w:sz="4" w:space="0" w:color="auto"/>
              <w:right w:val="single" w:sz="4" w:space="0" w:color="auto"/>
            </w:tcBorders>
            <w:shd w:val="clear" w:color="auto" w:fill="FF0000"/>
            <w:noWrap/>
            <w:vAlign w:val="bottom"/>
          </w:tcPr>
          <w:p w14:paraId="08569EF8" w14:textId="77777777" w:rsidR="0068100E" w:rsidRPr="007C494C" w:rsidRDefault="0068100E" w:rsidP="007577DE">
            <w:pPr>
              <w:pStyle w:val="TAC"/>
            </w:pPr>
            <w:r w:rsidRPr="007C494C">
              <w:t>0</w:t>
            </w:r>
          </w:p>
        </w:tc>
        <w:tc>
          <w:tcPr>
            <w:tcW w:w="660" w:type="dxa"/>
            <w:gridSpan w:val="2"/>
            <w:tcBorders>
              <w:top w:val="nil"/>
              <w:left w:val="nil"/>
              <w:bottom w:val="single" w:sz="4" w:space="0" w:color="auto"/>
              <w:right w:val="single" w:sz="4" w:space="0" w:color="auto"/>
            </w:tcBorders>
            <w:noWrap/>
            <w:vAlign w:val="bottom"/>
          </w:tcPr>
          <w:p w14:paraId="7E1D3D92" w14:textId="77777777" w:rsidR="0068100E" w:rsidRPr="007C494C" w:rsidRDefault="0068100E" w:rsidP="007577DE">
            <w:pPr>
              <w:pStyle w:val="TAC"/>
            </w:pPr>
            <w:r w:rsidRPr="007C494C">
              <w:t>1</w:t>
            </w:r>
          </w:p>
        </w:tc>
        <w:tc>
          <w:tcPr>
            <w:tcW w:w="600" w:type="dxa"/>
            <w:gridSpan w:val="2"/>
            <w:tcBorders>
              <w:top w:val="nil"/>
              <w:left w:val="nil"/>
              <w:bottom w:val="single" w:sz="4" w:space="0" w:color="auto"/>
              <w:right w:val="single" w:sz="4" w:space="0" w:color="auto"/>
            </w:tcBorders>
            <w:shd w:val="clear" w:color="auto" w:fill="FF0000"/>
            <w:noWrap/>
            <w:vAlign w:val="bottom"/>
          </w:tcPr>
          <w:p w14:paraId="42D0140F" w14:textId="77777777" w:rsidR="0068100E" w:rsidRPr="007C494C" w:rsidRDefault="0068100E" w:rsidP="007577DE">
            <w:pPr>
              <w:pStyle w:val="TAC"/>
            </w:pPr>
            <w:r w:rsidRPr="007C494C">
              <w:t>2</w:t>
            </w:r>
          </w:p>
        </w:tc>
        <w:tc>
          <w:tcPr>
            <w:tcW w:w="620" w:type="dxa"/>
            <w:gridSpan w:val="2"/>
            <w:tcBorders>
              <w:top w:val="nil"/>
              <w:left w:val="nil"/>
              <w:bottom w:val="single" w:sz="4" w:space="0" w:color="auto"/>
              <w:right w:val="single" w:sz="4" w:space="0" w:color="auto"/>
            </w:tcBorders>
            <w:noWrap/>
            <w:vAlign w:val="bottom"/>
          </w:tcPr>
          <w:p w14:paraId="439E4D67" w14:textId="77777777" w:rsidR="0068100E" w:rsidRPr="007C494C" w:rsidRDefault="0068100E" w:rsidP="007577DE">
            <w:pPr>
              <w:pStyle w:val="TAC"/>
            </w:pPr>
            <w:r w:rsidRPr="007C494C">
              <w:t>3</w:t>
            </w:r>
          </w:p>
        </w:tc>
        <w:tc>
          <w:tcPr>
            <w:tcW w:w="620" w:type="dxa"/>
            <w:gridSpan w:val="2"/>
            <w:tcBorders>
              <w:top w:val="nil"/>
              <w:left w:val="nil"/>
              <w:bottom w:val="single" w:sz="4" w:space="0" w:color="auto"/>
              <w:right w:val="single" w:sz="4" w:space="0" w:color="auto"/>
            </w:tcBorders>
            <w:shd w:val="clear" w:color="auto" w:fill="FF0000"/>
            <w:noWrap/>
            <w:vAlign w:val="bottom"/>
          </w:tcPr>
          <w:p w14:paraId="2B0C4CF9" w14:textId="77777777" w:rsidR="0068100E" w:rsidRPr="007C494C" w:rsidRDefault="0068100E" w:rsidP="007577DE">
            <w:pPr>
              <w:pStyle w:val="TAC"/>
            </w:pPr>
            <w:r w:rsidRPr="007C494C">
              <w:t>4</w:t>
            </w:r>
          </w:p>
        </w:tc>
        <w:tc>
          <w:tcPr>
            <w:tcW w:w="674" w:type="dxa"/>
            <w:gridSpan w:val="2"/>
            <w:tcBorders>
              <w:top w:val="nil"/>
              <w:left w:val="nil"/>
              <w:bottom w:val="single" w:sz="4" w:space="0" w:color="auto"/>
              <w:right w:val="single" w:sz="4" w:space="0" w:color="auto"/>
            </w:tcBorders>
            <w:noWrap/>
            <w:vAlign w:val="bottom"/>
          </w:tcPr>
          <w:p w14:paraId="11F1BD28" w14:textId="77777777" w:rsidR="0068100E" w:rsidRPr="007C494C" w:rsidRDefault="0068100E" w:rsidP="007577DE">
            <w:pPr>
              <w:pStyle w:val="TAC"/>
            </w:pPr>
            <w:r w:rsidRPr="007C494C">
              <w:t>5</w:t>
            </w:r>
          </w:p>
        </w:tc>
        <w:tc>
          <w:tcPr>
            <w:tcW w:w="674" w:type="dxa"/>
            <w:gridSpan w:val="2"/>
            <w:tcBorders>
              <w:top w:val="nil"/>
              <w:left w:val="nil"/>
              <w:bottom w:val="single" w:sz="4" w:space="0" w:color="auto"/>
              <w:right w:val="single" w:sz="4" w:space="0" w:color="auto"/>
            </w:tcBorders>
            <w:shd w:val="clear" w:color="auto" w:fill="FF0000"/>
            <w:noWrap/>
            <w:vAlign w:val="bottom"/>
          </w:tcPr>
          <w:p w14:paraId="01F27310" w14:textId="77777777" w:rsidR="0068100E" w:rsidRPr="007C494C" w:rsidRDefault="0068100E" w:rsidP="007577DE">
            <w:pPr>
              <w:pStyle w:val="TAC"/>
            </w:pPr>
            <w:r w:rsidRPr="007C494C">
              <w:t>6</w:t>
            </w:r>
          </w:p>
        </w:tc>
        <w:tc>
          <w:tcPr>
            <w:tcW w:w="337" w:type="dxa"/>
            <w:tcBorders>
              <w:top w:val="nil"/>
              <w:left w:val="nil"/>
              <w:bottom w:val="single" w:sz="4" w:space="0" w:color="auto"/>
              <w:right w:val="single" w:sz="4" w:space="0" w:color="auto"/>
            </w:tcBorders>
            <w:noWrap/>
            <w:vAlign w:val="bottom"/>
          </w:tcPr>
          <w:p w14:paraId="4D34E3E2" w14:textId="77777777" w:rsidR="0068100E" w:rsidRPr="00FC7496" w:rsidRDefault="0068100E" w:rsidP="007577DE">
            <w:pPr>
              <w:pStyle w:val="TAC"/>
            </w:pPr>
            <w:r w:rsidRPr="007C494C">
              <w:t>7</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24E02D07" w:rsidR="00F51464" w:rsidRPr="00FC7496" w:rsidRDefault="00F51464" w:rsidP="00F51464">
      <w:r w:rsidRPr="00FC7496">
        <w:t xml:space="preserve">SS is configured with an exact TBS (modulation and coding scheme, </w:t>
      </w:r>
      <w:r w:rsidRPr="00FC7496">
        <w:rPr>
          <w:i/>
        </w:rPr>
        <w:t>I</w:t>
      </w:r>
      <w:r w:rsidRPr="00FC7496">
        <w:rPr>
          <w:i/>
          <w:vertAlign w:val="subscript"/>
        </w:rPr>
        <w:t>mcs</w:t>
      </w:r>
      <w:r w:rsidRPr="00FC7496">
        <w:t xml:space="preserve">, and number of resource blocks, </w:t>
      </w:r>
      <w:r w:rsidRPr="00FC7496">
        <w:rPr>
          <w:i/>
        </w:rPr>
        <w:t>N</w:t>
      </w:r>
      <w:r w:rsidRPr="00FC7496">
        <w:rPr>
          <w:i/>
          <w:vertAlign w:val="subscript"/>
        </w:rPr>
        <w:t>prb</w:t>
      </w:r>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'FirstRbIndex' is configured different than specified in respective TBS sheet, the resource block bit maps in TBS sheets are shifted by ' FirstRbIndex' and applied, with an exception for Resource allocation type 0 where only the full size 'Resource block groups' are shifted by ' FirstRbIndex';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All data scheduled for a certain subframe shall be transmitted in the single indicated subframe, using configured parameters. The TTCN shall ensure that the configured parameters are consistent, in particular that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Additionally, in the case of MIMO data scheduled for transmission in a given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w:t>
      </w:r>
      <w:r w:rsidRPr="00FC7496">
        <w:lastRenderedPageBreak/>
        <w:t xml:space="preserve">TTCN shall ensure that the configured parameters are consistent, in particular that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Nprb used for TB size calculation will be a max( floor{ Nprb in DCI command *0.375},1). Tables 7.3.3.6-1/2 give the mapping for Nprb in DCI command and Nprb used for TB size determination.</w:t>
      </w:r>
    </w:p>
    <w:p w14:paraId="784B7FD2" w14:textId="77777777" w:rsidR="00157944" w:rsidRPr="00FC7496" w:rsidRDefault="00157944" w:rsidP="00157944">
      <w:pPr>
        <w:pStyle w:val="TH"/>
      </w:pPr>
      <w:r w:rsidRPr="00FC7496">
        <w:t>Table 7.3.3.6-1: Nprb DCI to Nprb TBS mapping for 20 Mhz</w:t>
      </w:r>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tcPr>
          <w:p w14:paraId="0373A696" w14:textId="77777777" w:rsidR="00157944" w:rsidRPr="00FC7496" w:rsidRDefault="00157944" w:rsidP="00C9284E">
            <w:pPr>
              <w:pStyle w:val="TAL"/>
            </w:pPr>
            <w:r w:rsidRPr="00FC7496">
              <w:t>Nprb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tcPr>
          <w:p w14:paraId="1A6940EB" w14:textId="77777777" w:rsidR="00157944" w:rsidRPr="00FC7496" w:rsidRDefault="00157944" w:rsidP="00C9284E">
            <w:pPr>
              <w:pStyle w:val="TAL"/>
            </w:pPr>
            <w:r w:rsidRPr="00FC7496">
              <w:t>Nprb used for TBS determination</w:t>
            </w:r>
          </w:p>
        </w:tc>
        <w:tc>
          <w:tcPr>
            <w:tcW w:w="360" w:type="dxa"/>
            <w:tcBorders>
              <w:top w:val="nil"/>
              <w:left w:val="nil"/>
              <w:bottom w:val="single" w:sz="4" w:space="0" w:color="auto"/>
              <w:right w:val="single" w:sz="4" w:space="0" w:color="auto"/>
            </w:tcBorders>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Nprb DCI to Nprb TBS mapping for 5 Mhz</w:t>
      </w:r>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tcPr>
          <w:p w14:paraId="74D34DC7" w14:textId="77777777" w:rsidR="00157944" w:rsidRPr="00FC7496" w:rsidRDefault="00157944" w:rsidP="009C1781">
            <w:pPr>
              <w:pStyle w:val="TAL"/>
            </w:pPr>
            <w:r w:rsidRPr="00FC7496">
              <w:t>Nprb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tcPr>
          <w:p w14:paraId="575877AB" w14:textId="77777777" w:rsidR="00157944" w:rsidRPr="00FC7496" w:rsidRDefault="00157944" w:rsidP="009C1781">
            <w:pPr>
              <w:pStyle w:val="TAL"/>
            </w:pPr>
            <w:r w:rsidRPr="00FC7496">
              <w:t>Nprb used for TBS determination</w:t>
            </w:r>
          </w:p>
        </w:tc>
        <w:tc>
          <w:tcPr>
            <w:tcW w:w="360" w:type="dxa"/>
            <w:tcBorders>
              <w:top w:val="nil"/>
              <w:left w:val="nil"/>
              <w:bottom w:val="single" w:sz="4" w:space="0" w:color="auto"/>
              <w:right w:val="single" w:sz="4" w:space="0" w:color="auto"/>
            </w:tcBorders>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586B74E4"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68100E" w:rsidRPr="0068100E">
        <w:t>3/</w:t>
      </w:r>
      <w:r w:rsidR="00912E94" w:rsidRPr="00FC7496">
        <w:t>5/</w:t>
      </w:r>
      <w:r w:rsidRPr="00FC7496">
        <w:t xml:space="preserve">10/15/20MHz. For the preamble and post amble in these tests, the default scheduling rules defined in clauses 7.3.3.1 to 7.3.3.4 for </w:t>
      </w:r>
      <w:r w:rsidR="0068100E" w:rsidRPr="0068100E">
        <w:t>3/</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17F79299" w:rsidR="00866A9F" w:rsidRPr="0068100E" w:rsidRDefault="00866A9F" w:rsidP="00273022">
            <w:pPr>
              <w:pStyle w:val="TAL"/>
              <w:keepNext w:val="0"/>
              <w:keepLines w:val="0"/>
              <w:rPr>
                <w:bCs/>
              </w:rPr>
            </w:pPr>
            <w:r w:rsidRPr="0068100E">
              <w:rPr>
                <w:bCs/>
              </w:rPr>
              <w:t>DL Resource scheduling for DCI format 1A and PDCCH is scrambled by P-RNTI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305BCBAC" w:rsidR="00866A9F" w:rsidRPr="0068100E" w:rsidRDefault="00866A9F" w:rsidP="00273022">
            <w:pPr>
              <w:pStyle w:val="TAL"/>
              <w:keepNext w:val="0"/>
              <w:keepLines w:val="0"/>
              <w:rPr>
                <w:bCs/>
              </w:rPr>
            </w:pPr>
            <w:r w:rsidRPr="0068100E">
              <w:rPr>
                <w:bCs/>
              </w:rPr>
              <w:t>DL Resource scheduling for DCI format 1A and PDCCH is scrambled by SI-RNTI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00630027" w:rsidRPr="0068100E">
              <w:rPr>
                <w:bCs/>
              </w:rPr>
              <w:t xml:space="preserve"> and</w:t>
            </w:r>
            <w:r w:rsidRPr="0068100E">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5C3137E6" w:rsidR="00866A9F" w:rsidRPr="0068100E" w:rsidRDefault="00866A9F" w:rsidP="00273022">
            <w:pPr>
              <w:pStyle w:val="TAL"/>
              <w:keepNext w:val="0"/>
              <w:keepLines w:val="0"/>
              <w:rPr>
                <w:bCs/>
              </w:rPr>
            </w:pPr>
            <w:r w:rsidRPr="0068100E">
              <w:rPr>
                <w:bCs/>
              </w:rPr>
              <w:t>DL Resource scheduling for DCI format 1A and PDCCH is scrambled by RA-RNTI (</w:t>
            </w:r>
            <w:r w:rsidR="0068100E" w:rsidRPr="0068100E">
              <w:rPr>
                <w:bCs/>
              </w:rPr>
              <w:t xml:space="preserve">3 MHz, </w:t>
            </w:r>
            <w:r w:rsidRPr="0068100E">
              <w:rPr>
                <w:bCs/>
              </w:rPr>
              <w:t>5</w:t>
            </w:r>
            <w:r w:rsidR="00630027" w:rsidRPr="0068100E">
              <w:rPr>
                <w:bCs/>
              </w:rPr>
              <w:t xml:space="preserve"> MHz</w:t>
            </w:r>
            <w:r w:rsidRPr="0068100E">
              <w:rPr>
                <w:bCs/>
              </w:rPr>
              <w:t>, 10</w:t>
            </w:r>
            <w:r w:rsidR="00630027" w:rsidRPr="0068100E">
              <w:rPr>
                <w:bCs/>
              </w:rPr>
              <w:t xml:space="preserve"> MHz</w:t>
            </w:r>
            <w:r w:rsidR="000D70A3" w:rsidRPr="0068100E">
              <w:rPr>
                <w:bCs/>
              </w:rPr>
              <w:t>, 15 MHz</w:t>
            </w:r>
            <w:r w:rsidRPr="0068100E">
              <w:rPr>
                <w:bCs/>
              </w:rPr>
              <w:t xml:space="preserve"> </w:t>
            </w:r>
            <w:r w:rsidR="00630027" w:rsidRPr="0068100E">
              <w:rPr>
                <w:bCs/>
              </w:rPr>
              <w:t>and</w:t>
            </w:r>
            <w:r w:rsidRPr="0068100E">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4BC1EF55" w:rsidR="00866A9F" w:rsidRPr="00FC7496" w:rsidRDefault="00866A9F" w:rsidP="00273022">
            <w:pPr>
              <w:pStyle w:val="TAL"/>
              <w:keepNext w:val="0"/>
              <w:keepLines w:val="0"/>
              <w:rPr>
                <w:bCs/>
              </w:rPr>
            </w:pPr>
            <w:r w:rsidRPr="00FC7496">
              <w:rPr>
                <w:bCs/>
              </w:rPr>
              <w:t>DCI-1A-UE-</w:t>
            </w:r>
            <w:r w:rsidR="00874774" w:rsidRPr="00874774">
              <w:rPr>
                <w:bCs/>
              </w:rPr>
              <w:t>Dedicated</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6A077840"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00874774" w:rsidRPr="00874774">
              <w:rPr>
                <w:bCs/>
              </w:rPr>
              <w:t>Dedicated</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t>6</w:t>
            </w:r>
          </w:p>
        </w:tc>
        <w:tc>
          <w:tcPr>
            <w:tcW w:w="2520" w:type="dxa"/>
          </w:tcPr>
          <w:p w14:paraId="0D10AE0F" w14:textId="3B9D306D"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1857A522" w:rsidR="004224BE" w:rsidRPr="00FC7496" w:rsidRDefault="004224BE" w:rsidP="000A1F0B">
            <w:pPr>
              <w:pStyle w:val="TAL"/>
              <w:keepNext w:val="0"/>
              <w:keepLines w:val="0"/>
              <w:rPr>
                <w:bCs/>
              </w:rPr>
            </w:pPr>
            <w:r w:rsidRPr="00FC7496">
              <w:rPr>
                <w:bCs/>
              </w:rPr>
              <w:t>DCI-1A-UE-</w:t>
            </w:r>
            <w:r w:rsidR="00874774" w:rsidRPr="00874774">
              <w:rPr>
                <w:bCs/>
              </w:rPr>
              <w:t>Dedicated</w:t>
            </w:r>
            <w:r w:rsidRPr="00FC7496">
              <w:rPr>
                <w:bCs/>
              </w:rPr>
              <w:t>-15MHz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566D387" w:rsidR="00866A9F" w:rsidRPr="00FC7496" w:rsidRDefault="00866A9F" w:rsidP="00273022">
            <w:pPr>
              <w:pStyle w:val="TAL"/>
              <w:keepNext w:val="0"/>
              <w:keepLines w:val="0"/>
              <w:rPr>
                <w:bCs/>
              </w:rPr>
            </w:pPr>
            <w:r w:rsidRPr="00FC7496">
              <w:rPr>
                <w:bCs/>
              </w:rPr>
              <w:t>DCI-1A-UE-</w:t>
            </w:r>
            <w:r w:rsidR="00874774" w:rsidRPr="00874774">
              <w:rPr>
                <w:bCs/>
              </w:rPr>
              <w:t>Dedicated</w:t>
            </w:r>
            <w:r w:rsidRPr="00FC7496">
              <w:rPr>
                <w:bCs/>
              </w:rPr>
              <w:t>-20MHz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preamble/postamble phase of MAC TBS test cases with 15 MHz bandwidth configured</w:t>
            </w:r>
          </w:p>
        </w:tc>
      </w:tr>
      <w:tr w:rsidR="0068100E" w:rsidRPr="00FC7496" w14:paraId="53CED464" w14:textId="77777777">
        <w:trPr>
          <w:jc w:val="center"/>
        </w:trPr>
        <w:tc>
          <w:tcPr>
            <w:tcW w:w="828" w:type="dxa"/>
          </w:tcPr>
          <w:p w14:paraId="4FF0286B" w14:textId="6F7771BC" w:rsidR="0068100E" w:rsidRPr="00FC7496" w:rsidRDefault="0068100E" w:rsidP="0068100E">
            <w:pPr>
              <w:pStyle w:val="TAC"/>
              <w:keepNext w:val="0"/>
              <w:keepLines w:val="0"/>
              <w:rPr>
                <w:b/>
                <w:bCs/>
              </w:rPr>
            </w:pPr>
            <w:r>
              <w:rPr>
                <w:rFonts w:cs="Arial"/>
                <w:b/>
                <w:bCs/>
              </w:rPr>
              <w:t>7A</w:t>
            </w:r>
          </w:p>
        </w:tc>
        <w:tc>
          <w:tcPr>
            <w:tcW w:w="2520" w:type="dxa"/>
          </w:tcPr>
          <w:p w14:paraId="4B4B5F52" w14:textId="54531BD4" w:rsidR="0068100E" w:rsidRPr="00FC7496" w:rsidRDefault="0068100E" w:rsidP="0068100E">
            <w:pPr>
              <w:pStyle w:val="TAL"/>
              <w:keepNext w:val="0"/>
              <w:keepLines w:val="0"/>
              <w:rPr>
                <w:bCs/>
              </w:rPr>
            </w:pPr>
            <w:r w:rsidRPr="00FF1FDC">
              <w:rPr>
                <w:rFonts w:cs="Arial"/>
                <w:bCs/>
              </w:rPr>
              <w:t>DCI-1A-UE-</w:t>
            </w:r>
            <w:r>
              <w:rPr>
                <w:rFonts w:cs="Arial"/>
                <w:bCs/>
              </w:rPr>
              <w:t>Dedicated</w:t>
            </w:r>
            <w:r w:rsidRPr="00FF1FDC">
              <w:rPr>
                <w:rFonts w:cs="Arial"/>
                <w:bCs/>
              </w:rPr>
              <w:t>-3MHz</w:t>
            </w:r>
          </w:p>
        </w:tc>
        <w:tc>
          <w:tcPr>
            <w:tcW w:w="5508" w:type="dxa"/>
          </w:tcPr>
          <w:p w14:paraId="2594AD73" w14:textId="135F6876" w:rsidR="0068100E" w:rsidRPr="00FC7496" w:rsidRDefault="0068100E" w:rsidP="0068100E">
            <w:pPr>
              <w:pStyle w:val="TAL"/>
              <w:keepNext w:val="0"/>
              <w:keepLines w:val="0"/>
              <w:rPr>
                <w:bCs/>
              </w:rPr>
            </w:pPr>
            <w:r w:rsidRPr="00FF1FDC">
              <w:rPr>
                <w:rFonts w:cs="Arial"/>
                <w:bCs/>
              </w:rPr>
              <w:t>DL Resource scheduling for DCI format 1A and PDCCH is scrambled by C-RNTI/ SPS C-RNTI/ Temp C-RNTI (3 MHz)</w:t>
            </w:r>
          </w:p>
        </w:tc>
      </w:tr>
      <w:tr w:rsidR="00B5671A" w:rsidRPr="00FC7496" w14:paraId="49385367" w14:textId="77777777">
        <w:trPr>
          <w:jc w:val="center"/>
        </w:trPr>
        <w:tc>
          <w:tcPr>
            <w:tcW w:w="828" w:type="dxa"/>
          </w:tcPr>
          <w:p w14:paraId="4A7A9E6A" w14:textId="1C86790F" w:rsidR="00B5671A" w:rsidRDefault="00B5671A" w:rsidP="00B5671A">
            <w:pPr>
              <w:pStyle w:val="TAC"/>
              <w:keepNext w:val="0"/>
              <w:keepLines w:val="0"/>
              <w:rPr>
                <w:rFonts w:cs="Arial"/>
                <w:b/>
                <w:bCs/>
              </w:rPr>
            </w:pPr>
            <w:r>
              <w:rPr>
                <w:rFonts w:cs="Arial"/>
                <w:b/>
                <w:bCs/>
              </w:rPr>
              <w:lastRenderedPageBreak/>
              <w:t>7B</w:t>
            </w:r>
          </w:p>
        </w:tc>
        <w:tc>
          <w:tcPr>
            <w:tcW w:w="2520" w:type="dxa"/>
          </w:tcPr>
          <w:p w14:paraId="5D1C1382" w14:textId="6DDF0824" w:rsidR="00B5671A" w:rsidRPr="00FF1FDC" w:rsidRDefault="00B5671A" w:rsidP="00B5671A">
            <w:pPr>
              <w:pStyle w:val="TAL"/>
              <w:keepNext w:val="0"/>
              <w:keepLines w:val="0"/>
              <w:rPr>
                <w:rFonts w:cs="Arial"/>
                <w:bCs/>
              </w:rPr>
            </w:pPr>
            <w:r w:rsidRPr="00BA2D64">
              <w:rPr>
                <w:rFonts w:cs="Arial"/>
                <w:bCs/>
              </w:rPr>
              <w:t>DCI-1A-3-IntraFreq-UE-Ded-3MHz</w:t>
            </w:r>
          </w:p>
        </w:tc>
        <w:tc>
          <w:tcPr>
            <w:tcW w:w="5508" w:type="dxa"/>
          </w:tcPr>
          <w:p w14:paraId="19255B9D" w14:textId="20484929" w:rsidR="00B5671A" w:rsidRPr="00FF1FDC" w:rsidRDefault="00B5671A" w:rsidP="00B5671A">
            <w:pPr>
              <w:pStyle w:val="TAL"/>
              <w:keepNext w:val="0"/>
              <w:keepLines w:val="0"/>
              <w:rPr>
                <w:rFonts w:cs="Arial"/>
                <w:bCs/>
              </w:rPr>
            </w:pPr>
            <w:r w:rsidRPr="00FF1FDC">
              <w:rPr>
                <w:rFonts w:cs="Arial"/>
                <w:bCs/>
              </w:rPr>
              <w:t xml:space="preserve">DL Resource scheduling for DCI format 1A and PDCCH is scrambled by C-RNTI/ SPS C-RNTI/ Temp C-RNTI </w:t>
            </w:r>
            <w:r w:rsidRPr="00FC7496">
              <w:rPr>
                <w:bCs/>
              </w:rPr>
              <w:t xml:space="preserve">and three Intra Freq cells are configured </w:t>
            </w:r>
            <w:r w:rsidRPr="00FF1FDC">
              <w:rPr>
                <w:rFonts w:cs="Arial"/>
                <w:bCs/>
              </w:rPr>
              <w:t>(3 MHz)</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68100E" w:rsidRPr="00FC7496" w14:paraId="77AEBD6F" w14:textId="77777777">
        <w:trPr>
          <w:jc w:val="center"/>
        </w:trPr>
        <w:tc>
          <w:tcPr>
            <w:tcW w:w="828" w:type="dxa"/>
          </w:tcPr>
          <w:p w14:paraId="6F7D752F" w14:textId="43F5E64B" w:rsidR="0068100E" w:rsidRPr="00FC7496" w:rsidRDefault="0068100E" w:rsidP="0068100E">
            <w:pPr>
              <w:pStyle w:val="TAC"/>
              <w:keepNext w:val="0"/>
              <w:keepLines w:val="0"/>
              <w:rPr>
                <w:b/>
                <w:bCs/>
              </w:rPr>
            </w:pPr>
            <w:r>
              <w:rPr>
                <w:rFonts w:cs="Arial"/>
                <w:b/>
                <w:bCs/>
              </w:rPr>
              <w:t>8A</w:t>
            </w:r>
          </w:p>
        </w:tc>
        <w:tc>
          <w:tcPr>
            <w:tcW w:w="2520" w:type="dxa"/>
          </w:tcPr>
          <w:p w14:paraId="3B057679" w14:textId="4B909DAB" w:rsidR="0068100E" w:rsidRPr="00FC7496" w:rsidRDefault="0068100E" w:rsidP="0068100E">
            <w:pPr>
              <w:pStyle w:val="TAL"/>
              <w:keepNext w:val="0"/>
              <w:keepLines w:val="0"/>
              <w:rPr>
                <w:bCs/>
              </w:rPr>
            </w:pPr>
            <w:r w:rsidRPr="00FF1FDC">
              <w:rPr>
                <w:rFonts w:cs="Arial"/>
                <w:bCs/>
              </w:rPr>
              <w:t>DCI-1C-PCCH-3MHz</w:t>
            </w:r>
          </w:p>
        </w:tc>
        <w:tc>
          <w:tcPr>
            <w:tcW w:w="5508" w:type="dxa"/>
          </w:tcPr>
          <w:p w14:paraId="5B9ED719" w14:textId="05FD7B79" w:rsidR="0068100E" w:rsidRPr="00FC7496" w:rsidRDefault="0068100E" w:rsidP="0068100E">
            <w:pPr>
              <w:pStyle w:val="TAL"/>
              <w:keepNext w:val="0"/>
              <w:keepLines w:val="0"/>
              <w:rPr>
                <w:bCs/>
              </w:rPr>
            </w:pPr>
            <w:r w:rsidRPr="00FF1FDC">
              <w:rPr>
                <w:rFonts w:cs="Arial"/>
                <w:bCs/>
              </w:rPr>
              <w:t>DL Resource scheduling for DCI format 1C and PDCCH is scrambled by P-RNTI (3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68100E" w:rsidRPr="00FC7496" w14:paraId="0314F53E" w14:textId="77777777">
        <w:trPr>
          <w:jc w:val="center"/>
        </w:trPr>
        <w:tc>
          <w:tcPr>
            <w:tcW w:w="828" w:type="dxa"/>
          </w:tcPr>
          <w:p w14:paraId="198F1F6C" w14:textId="7453DBE9" w:rsidR="0068100E" w:rsidRPr="00FC7496" w:rsidRDefault="0068100E" w:rsidP="0068100E">
            <w:pPr>
              <w:pStyle w:val="TAC"/>
              <w:keepNext w:val="0"/>
              <w:keepLines w:val="0"/>
              <w:rPr>
                <w:b/>
                <w:bCs/>
              </w:rPr>
            </w:pPr>
            <w:r>
              <w:rPr>
                <w:rFonts w:cs="Arial"/>
                <w:b/>
                <w:bCs/>
              </w:rPr>
              <w:t>9A</w:t>
            </w:r>
          </w:p>
        </w:tc>
        <w:tc>
          <w:tcPr>
            <w:tcW w:w="2520" w:type="dxa"/>
          </w:tcPr>
          <w:p w14:paraId="22B53E10" w14:textId="50286F91" w:rsidR="0068100E" w:rsidRPr="00FC7496" w:rsidRDefault="0068100E" w:rsidP="0068100E">
            <w:pPr>
              <w:pStyle w:val="TAL"/>
              <w:keepNext w:val="0"/>
              <w:keepLines w:val="0"/>
              <w:rPr>
                <w:bCs/>
              </w:rPr>
            </w:pPr>
            <w:r w:rsidRPr="00FF1FDC">
              <w:rPr>
                <w:rFonts w:cs="Arial"/>
                <w:bCs/>
              </w:rPr>
              <w:t>DCI-1C-BCCH-3MHz</w:t>
            </w:r>
          </w:p>
        </w:tc>
        <w:tc>
          <w:tcPr>
            <w:tcW w:w="5508" w:type="dxa"/>
          </w:tcPr>
          <w:p w14:paraId="1E1ABEC3" w14:textId="3A4CFEE5" w:rsidR="0068100E" w:rsidRPr="00FC7496" w:rsidRDefault="0068100E" w:rsidP="0068100E">
            <w:pPr>
              <w:pStyle w:val="TAL"/>
              <w:keepNext w:val="0"/>
              <w:keepLines w:val="0"/>
              <w:rPr>
                <w:bCs/>
              </w:rPr>
            </w:pPr>
            <w:r w:rsidRPr="00FF1FDC">
              <w:rPr>
                <w:rFonts w:cs="Arial"/>
                <w:bCs/>
              </w:rPr>
              <w:t>DL Resource scheduling for DCI format 1C and PDCCH is scrambled by SI-RNTI (3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68100E" w:rsidRPr="00FC7496" w14:paraId="6428683C" w14:textId="77777777">
        <w:trPr>
          <w:jc w:val="center"/>
        </w:trPr>
        <w:tc>
          <w:tcPr>
            <w:tcW w:w="828" w:type="dxa"/>
          </w:tcPr>
          <w:p w14:paraId="2EA85FAE" w14:textId="571BEFDF" w:rsidR="0068100E" w:rsidRPr="00FC7496" w:rsidRDefault="0068100E" w:rsidP="0068100E">
            <w:pPr>
              <w:pStyle w:val="TAC"/>
              <w:keepNext w:val="0"/>
              <w:keepLines w:val="0"/>
              <w:rPr>
                <w:b/>
                <w:bCs/>
              </w:rPr>
            </w:pPr>
            <w:r>
              <w:rPr>
                <w:rFonts w:cs="Arial"/>
                <w:b/>
                <w:bCs/>
              </w:rPr>
              <w:t>10A</w:t>
            </w:r>
          </w:p>
        </w:tc>
        <w:tc>
          <w:tcPr>
            <w:tcW w:w="2520" w:type="dxa"/>
          </w:tcPr>
          <w:p w14:paraId="0C6B6D35" w14:textId="65CE1E4B" w:rsidR="0068100E" w:rsidRPr="00FC7496" w:rsidRDefault="0068100E" w:rsidP="0068100E">
            <w:pPr>
              <w:pStyle w:val="TAL"/>
              <w:keepNext w:val="0"/>
              <w:keepLines w:val="0"/>
              <w:rPr>
                <w:bCs/>
              </w:rPr>
            </w:pPr>
            <w:r w:rsidRPr="00530222">
              <w:rPr>
                <w:rFonts w:cs="Arial"/>
                <w:bCs/>
              </w:rPr>
              <w:t>DCI-1C-RAR-3MHz</w:t>
            </w:r>
          </w:p>
        </w:tc>
        <w:tc>
          <w:tcPr>
            <w:tcW w:w="5508" w:type="dxa"/>
          </w:tcPr>
          <w:p w14:paraId="10493950" w14:textId="2F6D0CBF" w:rsidR="0068100E" w:rsidRPr="00FC7496" w:rsidRDefault="0068100E" w:rsidP="0068100E">
            <w:pPr>
              <w:pStyle w:val="TAL"/>
              <w:keepNext w:val="0"/>
              <w:keepLines w:val="0"/>
              <w:rPr>
                <w:bCs/>
              </w:rPr>
            </w:pPr>
            <w:r w:rsidRPr="00041767">
              <w:rPr>
                <w:rFonts w:cs="Arial"/>
                <w:bCs/>
              </w:rPr>
              <w:t>DL Resource scheduling for DCI format 1C and PDCCH is scrambled by RA-RNTI (</w:t>
            </w:r>
            <w:r>
              <w:rPr>
                <w:rFonts w:cs="Arial"/>
                <w:bCs/>
              </w:rPr>
              <w:t>3</w:t>
            </w:r>
            <w:r w:rsidRPr="00041767">
              <w:rPr>
                <w:rFonts w:cs="Arial"/>
                <w:bCs/>
              </w:rPr>
              <w:t xml:space="preserve">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04CDDB81" w:rsidR="00866A9F" w:rsidRPr="00FC7496" w:rsidRDefault="00866A9F" w:rsidP="00273022">
            <w:pPr>
              <w:pStyle w:val="TAL"/>
              <w:keepNext w:val="0"/>
              <w:keepLines w:val="0"/>
              <w:rPr>
                <w:bCs/>
              </w:rPr>
            </w:pPr>
            <w:r w:rsidRPr="00FC7496">
              <w:rPr>
                <w:bCs/>
              </w:rPr>
              <w:t>DCI-1-UE-</w:t>
            </w:r>
            <w:r w:rsidR="00874774" w:rsidRPr="00874774">
              <w:rPr>
                <w:bCs/>
              </w:rPr>
              <w:t>Dedicated</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68100E" w:rsidRPr="00FC7496" w14:paraId="78647EBC" w14:textId="77777777">
        <w:trPr>
          <w:jc w:val="center"/>
        </w:trPr>
        <w:tc>
          <w:tcPr>
            <w:tcW w:w="828" w:type="dxa"/>
          </w:tcPr>
          <w:p w14:paraId="4B43F2DA" w14:textId="6C1917B8" w:rsidR="0068100E" w:rsidRPr="00FC7496" w:rsidRDefault="0068100E" w:rsidP="0068100E">
            <w:pPr>
              <w:pStyle w:val="TAC"/>
              <w:keepNext w:val="0"/>
              <w:keepLines w:val="0"/>
              <w:rPr>
                <w:b/>
                <w:bCs/>
              </w:rPr>
            </w:pPr>
            <w:r>
              <w:rPr>
                <w:rFonts w:cs="Arial"/>
                <w:b/>
                <w:bCs/>
              </w:rPr>
              <w:t>11A</w:t>
            </w:r>
          </w:p>
        </w:tc>
        <w:tc>
          <w:tcPr>
            <w:tcW w:w="2520" w:type="dxa"/>
          </w:tcPr>
          <w:p w14:paraId="08C8799B" w14:textId="19AFE49C" w:rsidR="0068100E" w:rsidRPr="00FC7496" w:rsidRDefault="0068100E" w:rsidP="0068100E">
            <w:pPr>
              <w:pStyle w:val="TAL"/>
              <w:keepNext w:val="0"/>
              <w:keepLines w:val="0"/>
              <w:rPr>
                <w:bCs/>
              </w:rPr>
            </w:pPr>
            <w:r w:rsidRPr="00FF1FDC">
              <w:rPr>
                <w:rFonts w:cs="Arial"/>
                <w:bCs/>
              </w:rPr>
              <w:t>DCI-1-UE-</w:t>
            </w:r>
            <w:r>
              <w:rPr>
                <w:rFonts w:cs="Arial"/>
                <w:bCs/>
              </w:rPr>
              <w:t>Dedicated</w:t>
            </w:r>
            <w:r w:rsidRPr="00FF1FDC">
              <w:rPr>
                <w:rFonts w:cs="Arial"/>
                <w:bCs/>
              </w:rPr>
              <w:t>-3MHz</w:t>
            </w:r>
          </w:p>
        </w:tc>
        <w:tc>
          <w:tcPr>
            <w:tcW w:w="5508" w:type="dxa"/>
          </w:tcPr>
          <w:p w14:paraId="0DEDD72D" w14:textId="0BE1E468" w:rsidR="0068100E" w:rsidRPr="00FC7496" w:rsidRDefault="0068100E" w:rsidP="0068100E">
            <w:pPr>
              <w:pStyle w:val="TAL"/>
              <w:keepNext w:val="0"/>
              <w:keepLines w:val="0"/>
              <w:rPr>
                <w:bCs/>
              </w:rPr>
            </w:pPr>
            <w:r w:rsidRPr="00FF1FDC">
              <w:rPr>
                <w:rFonts w:cs="Arial"/>
                <w:bCs/>
              </w:rPr>
              <w:t>DL Resource scheduling for DCI format 1, Resource allocation 0 and PDCCH is scrambled by C-RNTI/ SPS C-RNTI/ Temp C-RNTI (5</w:t>
            </w:r>
            <w:r>
              <w:rPr>
                <w:rFonts w:cs="Arial"/>
                <w:bCs/>
              </w:rPr>
              <w:t xml:space="preserve"> </w:t>
            </w:r>
            <w:r w:rsidRPr="00FF1FDC">
              <w:rPr>
                <w:rFonts w:cs="Arial"/>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686AA845"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5EC6590C" w:rsidR="004224BE" w:rsidRPr="00FC7496" w:rsidRDefault="004224BE" w:rsidP="000A1F0B">
            <w:pPr>
              <w:pStyle w:val="TAL"/>
              <w:keepNext w:val="0"/>
              <w:keepLines w:val="0"/>
              <w:rPr>
                <w:bCs/>
              </w:rPr>
            </w:pPr>
            <w:r w:rsidRPr="00FC7496">
              <w:rPr>
                <w:bCs/>
              </w:rPr>
              <w:t>DCI-1-UE-</w:t>
            </w:r>
            <w:r w:rsidR="00874774" w:rsidRPr="00874774">
              <w:rPr>
                <w:bCs/>
              </w:rPr>
              <w:t>Dedicated</w:t>
            </w:r>
            <w:r w:rsidRPr="00FC7496">
              <w:rPr>
                <w:bCs/>
              </w:rPr>
              <w:t>-15MHz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A531678" w:rsidR="00866A9F" w:rsidRPr="00FC7496" w:rsidRDefault="00866A9F" w:rsidP="00273022">
            <w:pPr>
              <w:pStyle w:val="TAL"/>
              <w:keepNext w:val="0"/>
              <w:keepLines w:val="0"/>
              <w:rPr>
                <w:bCs/>
              </w:rPr>
            </w:pPr>
            <w:r w:rsidRPr="00FC7496">
              <w:rPr>
                <w:bCs/>
              </w:rPr>
              <w:t>DCI-1-UE-</w:t>
            </w:r>
            <w:r w:rsidR="00874774" w:rsidRPr="00874774">
              <w:rPr>
                <w:bCs/>
              </w:rPr>
              <w:t>Dedicated</w:t>
            </w:r>
            <w:r w:rsidRPr="00FC7496">
              <w:rPr>
                <w:bCs/>
              </w:rPr>
              <w:t>-20MHz-Gap1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0374F339" w:rsidR="00866A9F" w:rsidRPr="00FC7496" w:rsidRDefault="00866A9F" w:rsidP="0068100E">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r w:rsidR="00874774" w:rsidRPr="00836E4B" w14:paraId="2209DBD7"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265E40D8" w14:textId="77777777" w:rsidR="00874774" w:rsidRPr="00836E4B" w:rsidRDefault="00874774" w:rsidP="00484FBA">
            <w:pPr>
              <w:pStyle w:val="TAC"/>
              <w:keepNext w:val="0"/>
              <w:keepLines w:val="0"/>
              <w:rPr>
                <w:b/>
                <w:bCs/>
              </w:rPr>
            </w:pPr>
            <w:r w:rsidRPr="00836E4B">
              <w:rPr>
                <w:b/>
                <w:bCs/>
              </w:rPr>
              <w:t>25</w:t>
            </w:r>
          </w:p>
        </w:tc>
        <w:tc>
          <w:tcPr>
            <w:tcW w:w="2520" w:type="dxa"/>
            <w:tcBorders>
              <w:top w:val="single" w:sz="4" w:space="0" w:color="auto"/>
              <w:left w:val="single" w:sz="4" w:space="0" w:color="auto"/>
              <w:bottom w:val="single" w:sz="4" w:space="0" w:color="auto"/>
              <w:right w:val="single" w:sz="4" w:space="0" w:color="auto"/>
            </w:tcBorders>
          </w:tcPr>
          <w:p w14:paraId="08EA54B8" w14:textId="77777777" w:rsidR="00874774" w:rsidRPr="00836E4B" w:rsidRDefault="00874774" w:rsidP="00484FBA">
            <w:pPr>
              <w:pStyle w:val="TAL"/>
              <w:keepNext w:val="0"/>
              <w:keepLines w:val="0"/>
              <w:rPr>
                <w:bCs/>
              </w:rPr>
            </w:pPr>
            <w:r w:rsidRPr="00836E4B">
              <w:rPr>
                <w:bCs/>
              </w:rPr>
              <w:t>DCI-6-1A-RAR</w:t>
            </w:r>
          </w:p>
        </w:tc>
        <w:tc>
          <w:tcPr>
            <w:tcW w:w="5508" w:type="dxa"/>
            <w:tcBorders>
              <w:top w:val="single" w:sz="4" w:space="0" w:color="auto"/>
              <w:left w:val="single" w:sz="4" w:space="0" w:color="auto"/>
              <w:bottom w:val="single" w:sz="4" w:space="0" w:color="auto"/>
              <w:right w:val="single" w:sz="4" w:space="0" w:color="auto"/>
            </w:tcBorders>
          </w:tcPr>
          <w:p w14:paraId="20C0DDCE" w14:textId="77777777" w:rsidR="00874774" w:rsidRPr="00836E4B" w:rsidRDefault="00874774" w:rsidP="00484FBA">
            <w:pPr>
              <w:pStyle w:val="TAL"/>
              <w:keepNext w:val="0"/>
              <w:keepLines w:val="0"/>
              <w:rPr>
                <w:bCs/>
              </w:rPr>
            </w:pPr>
            <w:r w:rsidRPr="00836E4B">
              <w:rPr>
                <w:bCs/>
              </w:rPr>
              <w:t>DL Resource scheduling for DCI format 6-1A and PDCCH is scrambled by RA-RNTI</w:t>
            </w:r>
          </w:p>
        </w:tc>
      </w:tr>
      <w:tr w:rsidR="00874774" w:rsidRPr="00836E4B" w14:paraId="22036E98"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6F437CD4" w14:textId="77777777" w:rsidR="00874774" w:rsidRPr="00836E4B" w:rsidRDefault="00874774" w:rsidP="00484FBA">
            <w:pPr>
              <w:pStyle w:val="TAC"/>
              <w:keepNext w:val="0"/>
              <w:keepLines w:val="0"/>
              <w:rPr>
                <w:b/>
                <w:bCs/>
              </w:rPr>
            </w:pPr>
            <w:r w:rsidRPr="00836E4B">
              <w:rPr>
                <w:b/>
                <w:bCs/>
              </w:rPr>
              <w:t>26</w:t>
            </w:r>
          </w:p>
        </w:tc>
        <w:tc>
          <w:tcPr>
            <w:tcW w:w="2520" w:type="dxa"/>
            <w:tcBorders>
              <w:top w:val="single" w:sz="4" w:space="0" w:color="auto"/>
              <w:left w:val="single" w:sz="4" w:space="0" w:color="auto"/>
              <w:bottom w:val="single" w:sz="4" w:space="0" w:color="auto"/>
              <w:right w:val="single" w:sz="4" w:space="0" w:color="auto"/>
            </w:tcBorders>
          </w:tcPr>
          <w:p w14:paraId="0B18B3ED" w14:textId="77777777" w:rsidR="00874774" w:rsidRPr="00836E4B" w:rsidRDefault="00874774" w:rsidP="00484FBA">
            <w:pPr>
              <w:pStyle w:val="TAL"/>
              <w:keepNext w:val="0"/>
              <w:keepLines w:val="0"/>
              <w:rPr>
                <w:bCs/>
              </w:rPr>
            </w:pPr>
            <w:r w:rsidRPr="00836E4B">
              <w:rPr>
                <w:bCs/>
              </w:rPr>
              <w:t>UE-Dedicated-DCI-6-1A</w:t>
            </w:r>
          </w:p>
        </w:tc>
        <w:tc>
          <w:tcPr>
            <w:tcW w:w="5508" w:type="dxa"/>
            <w:tcBorders>
              <w:top w:val="single" w:sz="4" w:space="0" w:color="auto"/>
              <w:left w:val="single" w:sz="4" w:space="0" w:color="auto"/>
              <w:bottom w:val="single" w:sz="4" w:space="0" w:color="auto"/>
              <w:right w:val="single" w:sz="4" w:space="0" w:color="auto"/>
            </w:tcBorders>
          </w:tcPr>
          <w:p w14:paraId="4DBB3595" w14:textId="77777777" w:rsidR="00874774" w:rsidRPr="00836E4B" w:rsidRDefault="00874774" w:rsidP="00484FBA">
            <w:pPr>
              <w:pStyle w:val="TAL"/>
              <w:keepNext w:val="0"/>
              <w:keepLines w:val="0"/>
              <w:rPr>
                <w:bCs/>
              </w:rPr>
            </w:pPr>
            <w:r w:rsidRPr="00836E4B">
              <w:rPr>
                <w:bCs/>
              </w:rPr>
              <w:t xml:space="preserve">DL Resource scheduling for DCI format 6-1A, Resource allocation 0 and PDCCH is scrambled by C-RNTI/ SPS C-RNTI/ Temp C-RNTI </w:t>
            </w:r>
          </w:p>
        </w:tc>
      </w:tr>
      <w:tr w:rsidR="00874774" w:rsidRPr="00836E4B" w14:paraId="40A37A52" w14:textId="77777777" w:rsidTr="00874774">
        <w:trPr>
          <w:jc w:val="center"/>
        </w:trPr>
        <w:tc>
          <w:tcPr>
            <w:tcW w:w="828" w:type="dxa"/>
            <w:tcBorders>
              <w:top w:val="single" w:sz="4" w:space="0" w:color="auto"/>
              <w:left w:val="single" w:sz="4" w:space="0" w:color="auto"/>
              <w:bottom w:val="single" w:sz="4" w:space="0" w:color="auto"/>
              <w:right w:val="single" w:sz="4" w:space="0" w:color="auto"/>
            </w:tcBorders>
          </w:tcPr>
          <w:p w14:paraId="78B69269" w14:textId="77777777" w:rsidR="00874774" w:rsidRPr="00836E4B" w:rsidRDefault="00874774" w:rsidP="00484FBA">
            <w:pPr>
              <w:pStyle w:val="TAC"/>
              <w:keepNext w:val="0"/>
              <w:keepLines w:val="0"/>
              <w:rPr>
                <w:b/>
                <w:bCs/>
              </w:rPr>
            </w:pPr>
            <w:r w:rsidRPr="00836E4B">
              <w:rPr>
                <w:b/>
                <w:bCs/>
              </w:rPr>
              <w:t>27</w:t>
            </w:r>
          </w:p>
        </w:tc>
        <w:tc>
          <w:tcPr>
            <w:tcW w:w="2520" w:type="dxa"/>
            <w:tcBorders>
              <w:top w:val="single" w:sz="4" w:space="0" w:color="auto"/>
              <w:left w:val="single" w:sz="4" w:space="0" w:color="auto"/>
              <w:bottom w:val="single" w:sz="4" w:space="0" w:color="auto"/>
              <w:right w:val="single" w:sz="4" w:space="0" w:color="auto"/>
            </w:tcBorders>
          </w:tcPr>
          <w:p w14:paraId="0F1BB424" w14:textId="77777777" w:rsidR="00874774" w:rsidRPr="00836E4B" w:rsidRDefault="00874774" w:rsidP="00484FBA">
            <w:pPr>
              <w:pStyle w:val="TAL"/>
              <w:keepNext w:val="0"/>
              <w:keepLines w:val="0"/>
              <w:rPr>
                <w:bCs/>
              </w:rPr>
            </w:pPr>
            <w:r w:rsidRPr="00836E4B">
              <w:rPr>
                <w:bCs/>
              </w:rPr>
              <w:t>UE-Dedicated-DCI-6-1B</w:t>
            </w:r>
          </w:p>
        </w:tc>
        <w:tc>
          <w:tcPr>
            <w:tcW w:w="5508" w:type="dxa"/>
            <w:tcBorders>
              <w:top w:val="single" w:sz="4" w:space="0" w:color="auto"/>
              <w:left w:val="single" w:sz="4" w:space="0" w:color="auto"/>
              <w:bottom w:val="single" w:sz="4" w:space="0" w:color="auto"/>
              <w:right w:val="single" w:sz="4" w:space="0" w:color="auto"/>
            </w:tcBorders>
          </w:tcPr>
          <w:p w14:paraId="34DA956E" w14:textId="77777777" w:rsidR="00874774" w:rsidRPr="00836E4B" w:rsidRDefault="00874774" w:rsidP="00484FBA">
            <w:pPr>
              <w:pStyle w:val="TAL"/>
              <w:keepNext w:val="0"/>
              <w:keepLines w:val="0"/>
              <w:rPr>
                <w:bCs/>
              </w:rPr>
            </w:pPr>
            <w:r w:rsidRPr="00836E4B">
              <w:rPr>
                <w:bCs/>
              </w:rPr>
              <w:t>DL Resource scheduling for DCI format 6-1B, Resource allocation 0 and PDCCH is scrambled by C-RNTI/ SPS C-RNTI/ Temp C-RNTI (15 MHz)</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There is no MPDCCH transmitted for BCCH hence no DCI format. All six contiguously allocated localized virtual resource blocks within a narrowband are used. The Itbs is configured by RRC.</w:t>
      </w:r>
    </w:p>
    <w:p w14:paraId="15A7419D" w14:textId="77777777" w:rsidR="00CE2107" w:rsidRPr="00FC7496" w:rsidRDefault="00CE2107" w:rsidP="00CE2107">
      <w:pPr>
        <w:pStyle w:val="Heading5"/>
      </w:pPr>
      <w:r w:rsidRPr="00FC7496">
        <w:t>7.3.3.8.2</w:t>
      </w:r>
      <w:r w:rsidRPr="00FC7496">
        <w:tab/>
        <w:t>PCCH</w:t>
      </w:r>
    </w:p>
    <w:p w14:paraId="4C8CE6DF" w14:textId="77777777" w:rsidR="00CE2107" w:rsidRPr="00FC7496" w:rsidRDefault="00CE2107" w:rsidP="00CE2107">
      <w:r w:rsidRPr="00FC7496">
        <w:t>DCI format 6-2 is used for PCCH scheduling. All six contiguously allocated localized virtual resource blocks within a narrowband are used. The Itbs to TB size mapping is in table 7.3.3.8.2-1 derived from TS 36.213 [30] table 7.1.7.2.3-1. The Itbs = Imcs in the DCI 6-2. The Imcs = Itbs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829740738" r:id="rId12"/>
              </w:object>
            </w:r>
          </w:p>
        </w:tc>
        <w:tc>
          <w:tcPr>
            <w:tcW w:w="555" w:type="pct"/>
            <w:noWrap/>
            <w:vAlign w:val="center"/>
          </w:tcPr>
          <w:p w14:paraId="466102BA" w14:textId="77777777" w:rsidR="00CE2107" w:rsidRPr="00FC7496" w:rsidRDefault="00CE2107" w:rsidP="007B621A">
            <w:pPr>
              <w:pStyle w:val="TAH"/>
            </w:pPr>
            <w:r w:rsidRPr="00FC7496">
              <w:t>0</w:t>
            </w:r>
          </w:p>
        </w:tc>
        <w:tc>
          <w:tcPr>
            <w:tcW w:w="555" w:type="pct"/>
            <w:noWrap/>
            <w:vAlign w:val="center"/>
          </w:tcPr>
          <w:p w14:paraId="12B26C4B" w14:textId="77777777" w:rsidR="00CE2107" w:rsidRPr="00FC7496" w:rsidRDefault="00CE2107" w:rsidP="007B621A">
            <w:pPr>
              <w:pStyle w:val="TAH"/>
            </w:pPr>
            <w:r w:rsidRPr="00FC7496">
              <w:t>1</w:t>
            </w:r>
          </w:p>
        </w:tc>
        <w:tc>
          <w:tcPr>
            <w:tcW w:w="445" w:type="pct"/>
            <w:noWrap/>
            <w:vAlign w:val="center"/>
          </w:tcPr>
          <w:p w14:paraId="61F1411A" w14:textId="77777777" w:rsidR="00CE2107" w:rsidRPr="00FC7496" w:rsidRDefault="00CE2107" w:rsidP="007B621A">
            <w:pPr>
              <w:pStyle w:val="TAH"/>
            </w:pPr>
            <w:r w:rsidRPr="00FC7496">
              <w:t>2</w:t>
            </w:r>
          </w:p>
        </w:tc>
        <w:tc>
          <w:tcPr>
            <w:tcW w:w="445" w:type="pct"/>
            <w:noWrap/>
            <w:vAlign w:val="center"/>
          </w:tcPr>
          <w:p w14:paraId="7F5B63B3" w14:textId="77777777" w:rsidR="00CE2107" w:rsidRPr="00FC7496" w:rsidRDefault="00CE2107" w:rsidP="007B621A">
            <w:pPr>
              <w:pStyle w:val="TAH"/>
            </w:pPr>
            <w:r w:rsidRPr="00FC7496">
              <w:t>3</w:t>
            </w:r>
          </w:p>
        </w:tc>
        <w:tc>
          <w:tcPr>
            <w:tcW w:w="555" w:type="pct"/>
            <w:noWrap/>
            <w:vAlign w:val="center"/>
          </w:tcPr>
          <w:p w14:paraId="700CC163" w14:textId="77777777" w:rsidR="00CE2107" w:rsidRPr="00FC7496" w:rsidRDefault="00CE2107" w:rsidP="007B621A">
            <w:pPr>
              <w:pStyle w:val="TAH"/>
            </w:pPr>
            <w:r w:rsidRPr="00FC7496">
              <w:t>4</w:t>
            </w:r>
          </w:p>
        </w:tc>
        <w:tc>
          <w:tcPr>
            <w:tcW w:w="666" w:type="pct"/>
            <w:noWrap/>
            <w:vAlign w:val="center"/>
          </w:tcPr>
          <w:p w14:paraId="3463DA71" w14:textId="77777777" w:rsidR="00CE2107" w:rsidRPr="00FC7496" w:rsidRDefault="00CE2107" w:rsidP="007B621A">
            <w:pPr>
              <w:pStyle w:val="TAH"/>
            </w:pPr>
            <w:r w:rsidRPr="00FC7496">
              <w:t>5</w:t>
            </w:r>
          </w:p>
        </w:tc>
        <w:tc>
          <w:tcPr>
            <w:tcW w:w="557" w:type="pct"/>
            <w:noWrap/>
            <w:vAlign w:val="center"/>
          </w:tcPr>
          <w:p w14:paraId="75BFF50B" w14:textId="77777777" w:rsidR="00CE2107" w:rsidRPr="00FC7496" w:rsidRDefault="00CE2107" w:rsidP="007B621A">
            <w:pPr>
              <w:pStyle w:val="TAH"/>
            </w:pPr>
            <w:r w:rsidRPr="00FC7496">
              <w:t>6</w:t>
            </w:r>
          </w:p>
        </w:tc>
        <w:tc>
          <w:tcPr>
            <w:tcW w:w="554" w:type="pct"/>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noWrap/>
            <w:vAlign w:val="center"/>
          </w:tcPr>
          <w:p w14:paraId="2980400F" w14:textId="77777777" w:rsidR="00CE2107" w:rsidRPr="00FC7496" w:rsidRDefault="00CE2107" w:rsidP="007B621A">
            <w:pPr>
              <w:pStyle w:val="TAC"/>
            </w:pPr>
            <w:r w:rsidRPr="00FC7496">
              <w:t>40</w:t>
            </w:r>
          </w:p>
        </w:tc>
        <w:tc>
          <w:tcPr>
            <w:tcW w:w="555" w:type="pct"/>
            <w:noWrap/>
            <w:vAlign w:val="center"/>
          </w:tcPr>
          <w:p w14:paraId="38264762" w14:textId="77777777" w:rsidR="00CE2107" w:rsidRPr="00FC7496" w:rsidRDefault="00CE2107" w:rsidP="007B621A">
            <w:pPr>
              <w:pStyle w:val="TAC"/>
            </w:pPr>
            <w:r w:rsidRPr="00FC7496">
              <w:t>56</w:t>
            </w:r>
          </w:p>
        </w:tc>
        <w:tc>
          <w:tcPr>
            <w:tcW w:w="445" w:type="pct"/>
            <w:noWrap/>
            <w:vAlign w:val="center"/>
          </w:tcPr>
          <w:p w14:paraId="2F8D3C77" w14:textId="77777777" w:rsidR="00CE2107" w:rsidRPr="00FC7496" w:rsidRDefault="00CE2107" w:rsidP="007B621A">
            <w:pPr>
              <w:pStyle w:val="TAC"/>
            </w:pPr>
            <w:r w:rsidRPr="00FC7496">
              <w:t>72</w:t>
            </w:r>
          </w:p>
        </w:tc>
        <w:tc>
          <w:tcPr>
            <w:tcW w:w="445" w:type="pct"/>
            <w:noWrap/>
            <w:vAlign w:val="center"/>
          </w:tcPr>
          <w:p w14:paraId="58556E1B" w14:textId="77777777" w:rsidR="00CE2107" w:rsidRPr="00FC7496" w:rsidRDefault="00CE2107" w:rsidP="007B621A">
            <w:pPr>
              <w:pStyle w:val="TAC"/>
            </w:pPr>
            <w:r w:rsidRPr="00FC7496">
              <w:t>120</w:t>
            </w:r>
          </w:p>
        </w:tc>
        <w:tc>
          <w:tcPr>
            <w:tcW w:w="555" w:type="pct"/>
            <w:noWrap/>
            <w:vAlign w:val="center"/>
          </w:tcPr>
          <w:p w14:paraId="606DE995" w14:textId="77777777" w:rsidR="00CE2107" w:rsidRPr="00FC7496" w:rsidRDefault="00CE2107" w:rsidP="007B621A">
            <w:pPr>
              <w:pStyle w:val="TAC"/>
            </w:pPr>
            <w:r w:rsidRPr="00FC7496">
              <w:t>136</w:t>
            </w:r>
          </w:p>
        </w:tc>
        <w:tc>
          <w:tcPr>
            <w:tcW w:w="666" w:type="pct"/>
            <w:noWrap/>
            <w:vAlign w:val="center"/>
          </w:tcPr>
          <w:p w14:paraId="73A6E8EB" w14:textId="77777777" w:rsidR="00CE2107" w:rsidRPr="00FC7496" w:rsidRDefault="00CE2107" w:rsidP="007B621A">
            <w:pPr>
              <w:pStyle w:val="TAC"/>
            </w:pPr>
            <w:r w:rsidRPr="00FC7496">
              <w:t>144</w:t>
            </w:r>
          </w:p>
        </w:tc>
        <w:tc>
          <w:tcPr>
            <w:tcW w:w="557" w:type="pct"/>
            <w:noWrap/>
            <w:vAlign w:val="center"/>
          </w:tcPr>
          <w:p w14:paraId="65427FDF" w14:textId="77777777" w:rsidR="00CE2107" w:rsidRPr="00FC7496" w:rsidRDefault="00CE2107" w:rsidP="007B621A">
            <w:pPr>
              <w:pStyle w:val="TAC"/>
            </w:pPr>
            <w:r w:rsidRPr="00FC7496">
              <w:t>176</w:t>
            </w:r>
          </w:p>
        </w:tc>
        <w:tc>
          <w:tcPr>
            <w:tcW w:w="554" w:type="pct"/>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RAR with DCI format 6-1A for CE ModeA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r w:rsidRPr="00FC7496">
        <w:t>Tbsize of 600, allows max upto 10 RAR messages to be sent in one MAC PDU [8*7*10=560 bits]</w:t>
      </w:r>
    </w:p>
    <w:p w14:paraId="1CC33F9F" w14:textId="77777777" w:rsidR="00CE2107" w:rsidRPr="00FC7496" w:rsidRDefault="00CE2107" w:rsidP="00CE2107">
      <w:pPr>
        <w:pStyle w:val="H6"/>
      </w:pPr>
      <w:r w:rsidRPr="00FC7496">
        <w:t>7.3.3.8.3.2</w:t>
      </w:r>
      <w:r w:rsidRPr="00FC7496">
        <w:tab/>
        <w:t>RAR with DCI format 6-1B for CE ModeB UE</w:t>
      </w:r>
    </w:p>
    <w:p w14:paraId="096C6BBD"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829740739"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Tbsize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lastRenderedPageBreak/>
        <w:t>7.3.3.8.4</w:t>
      </w:r>
      <w:r w:rsidRPr="00FC7496">
        <w:tab/>
        <w:t>UE-dedicated scheduling</w:t>
      </w:r>
    </w:p>
    <w:p w14:paraId="41F20219" w14:textId="77777777" w:rsidR="00CE2107" w:rsidRPr="00FC7496" w:rsidRDefault="00CE2107" w:rsidP="00CE2107">
      <w:pPr>
        <w:pStyle w:val="H6"/>
      </w:pPr>
      <w:r w:rsidRPr="00FC7496">
        <w:t>7.3.3.8.4.1</w:t>
      </w:r>
      <w:r w:rsidRPr="00FC7496">
        <w:tab/>
        <w:t>UE-dedicated scheduling with DCI format 6-1A for CE ModeA UE</w:t>
      </w:r>
    </w:p>
    <w:p w14:paraId="7C474F65" w14:textId="6091F61F"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w:t>
      </w:r>
      <w:r w:rsidR="009917D7" w:rsidRPr="009917D7">
        <w:t>Dedicated</w:t>
      </w:r>
      <w:r w:rsidRPr="00FC7496">
        <w:t>-DCI-6-1A’ gives the transport block sizes.</w:t>
      </w:r>
    </w:p>
    <w:p w14:paraId="56BDDF7C" w14:textId="77777777" w:rsidR="00CE2107" w:rsidRPr="00FC7496" w:rsidRDefault="00CE2107" w:rsidP="00CE2107">
      <w:pPr>
        <w:pStyle w:val="H6"/>
      </w:pPr>
      <w:r w:rsidRPr="00FC7496">
        <w:t>7.3.3.8.4.2</w:t>
      </w:r>
      <w:r w:rsidRPr="00FC7496">
        <w:tab/>
        <w:t>UE-dedicated scheduling with DCI format 6-1B for CE ModeB UE</w:t>
      </w:r>
    </w:p>
    <w:p w14:paraId="4D337362" w14:textId="77777777" w:rsidR="00CE2107" w:rsidRPr="00FC7496" w:rsidRDefault="00CE2107" w:rsidP="00CE2107">
      <w:r w:rsidRPr="00FC7496">
        <w:t>TS 36.213 [30], clause 7.1.7.2.6 Imcs=</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5A9BFF44"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If a TB size can be achieved by both nPRB=4 and 6, then t</w:t>
      </w:r>
      <w:r w:rsidR="00A75407" w:rsidRPr="00FC7496">
        <w:t xml:space="preserve">he rules to select TBS combination are same as clause 7.3.3.4. </w:t>
      </w:r>
      <w:r w:rsidRPr="00FC7496">
        <w:t>Resource allocation sheet ‘UE-</w:t>
      </w:r>
      <w:r w:rsidR="009917D7" w:rsidRPr="009917D7">
        <w:t>Dedicated</w:t>
      </w:r>
      <w:r w:rsidRPr="00FC7496">
        <w:t>-DCI-6-1A’ gives the transport block sizes.</w:t>
      </w:r>
    </w:p>
    <w:p w14:paraId="732AD4EA" w14:textId="77777777" w:rsidR="00B4637E" w:rsidRPr="00FC7496" w:rsidRDefault="00B4637E" w:rsidP="00B4637E">
      <w:pPr>
        <w:pStyle w:val="Heading4"/>
      </w:pPr>
      <w:r w:rsidRPr="00FC7496">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2D9CC525" w:rsidR="00B4637E" w:rsidRPr="00FC7496" w:rsidRDefault="00B4637E" w:rsidP="00B4637E">
      <w:r w:rsidRPr="00FC7496">
        <w:t>UE-</w:t>
      </w:r>
      <w:r w:rsidR="009917D7" w:rsidRPr="009917D7">
        <w:t xml:space="preserve">Dedicated </w:t>
      </w:r>
      <w:r w:rsidRPr="00FC7496">
        <w:t>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r w:rsidRPr="00FC7496">
              <w:rPr>
                <w:iCs/>
              </w:rPr>
              <w:t>SIx-BR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243F66D" w:rsidR="007370BF" w:rsidRPr="00FC7496" w:rsidRDefault="007370BF" w:rsidP="007370BF">
            <w:pPr>
              <w:pStyle w:val="TAL"/>
              <w:rPr>
                <w:iCs/>
              </w:rPr>
            </w:pPr>
            <w:r w:rsidRPr="00FC7496">
              <w:t>UE-</w:t>
            </w:r>
            <w:r w:rsidR="009917D7" w:rsidRPr="009917D7">
              <w:t>Dedicated</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r w:rsidR="00B4637E" w:rsidRPr="00FC7496">
        <w:t>SIx-BR</w:t>
      </w:r>
      <w:r w:rsidR="002E5106" w:rsidRPr="00FC7496">
        <w:t>/</w:t>
      </w:r>
      <w:r w:rsidR="007370BF" w:rsidRPr="00FC7496">
        <w:t>SIx</w:t>
      </w:r>
      <w:r w:rsidR="00B4637E" w:rsidRPr="00FC7496">
        <w:t xml:space="preserve"> are not transmitted in same subframe.</w:t>
      </w:r>
    </w:p>
    <w:p w14:paraId="5EAF0E49" w14:textId="3E48E730" w:rsidR="00B4637E" w:rsidRPr="00FC7496" w:rsidRDefault="00B4637E" w:rsidP="00B4637E">
      <w:pPr>
        <w:rPr>
          <w:bCs/>
        </w:rPr>
      </w:pPr>
      <w:r w:rsidRPr="00FC7496">
        <w:rPr>
          <w:bCs/>
        </w:rPr>
        <w:t>It is unavoidable to use NB 3 for both SIB1-BR and UE-</w:t>
      </w:r>
      <w:r w:rsidR="009917D7" w:rsidRPr="009917D7">
        <w:rPr>
          <w:bCs/>
        </w:rPr>
        <w:t>Dedicated</w:t>
      </w:r>
      <w:r w:rsidRPr="00FC7496">
        <w:rPr>
          <w:bCs/>
        </w:rPr>
        <w:t>. This means that UE-</w:t>
      </w:r>
      <w:r w:rsidR="009917D7" w:rsidRPr="009917D7">
        <w:rPr>
          <w:bCs/>
        </w:rPr>
        <w:t>Dedicated</w:t>
      </w:r>
      <w:r w:rsidRPr="00FC7496">
        <w:rPr>
          <w:bCs/>
        </w:rPr>
        <w:t xml:space="preserve"> transmission cannot be used in (frame number mod 2=0</w:t>
      </w:r>
      <w:r w:rsidR="007370BF" w:rsidRPr="00FC7496">
        <w:rPr>
          <w:bCs/>
        </w:rPr>
        <w:t xml:space="preserve"> in even physical layer cell Id and frame number mod 2 =1 in odd physical layer cell 1d</w:t>
      </w:r>
      <w:r w:rsidRPr="00FC7496">
        <w:rPr>
          <w:bCs/>
        </w:rPr>
        <w:t>, subframe =4). NB 1 and 2 need to be avoided so as to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0EA033D0" w14:textId="0DD9EB6A" w:rsidR="007370BF" w:rsidRPr="00FC7496" w:rsidRDefault="007370BF" w:rsidP="007370BF">
            <w:pPr>
              <w:pStyle w:val="TAH"/>
            </w:pPr>
            <w:r w:rsidRPr="00FC7496">
              <w:t>UE</w:t>
            </w:r>
            <w:r w:rsidR="0080117E" w:rsidRPr="00FC7496">
              <w:t>-</w:t>
            </w:r>
            <w:r w:rsidR="009917D7" w:rsidRPr="009917D7">
              <w:t>Dedicated</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lastRenderedPageBreak/>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1B7A9BBD" w14:textId="77777777" w:rsidR="0080117E" w:rsidRPr="00FC7496" w:rsidRDefault="0080117E" w:rsidP="003123FF">
            <w:pPr>
              <w:pStyle w:val="TAL"/>
            </w:pPr>
            <w:r w:rsidRPr="00FC7496">
              <w:t>SIx-BR</w:t>
            </w:r>
          </w:p>
        </w:tc>
        <w:tc>
          <w:tcPr>
            <w:tcW w:w="284" w:type="dxa"/>
            <w:tcBorders>
              <w:top w:val="nil"/>
              <w:left w:val="nil"/>
              <w:bottom w:val="single" w:sz="4" w:space="0" w:color="auto"/>
              <w:right w:val="single" w:sz="4" w:space="0" w:color="auto"/>
            </w:tcBorders>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11935EC1" w14:textId="3E92B466" w:rsidR="0080117E" w:rsidRPr="00FC7496" w:rsidRDefault="0080117E" w:rsidP="003123FF">
            <w:pPr>
              <w:pStyle w:val="TAL"/>
            </w:pPr>
            <w:r w:rsidRPr="00FC7496">
              <w:t>UE-</w:t>
            </w:r>
            <w:r w:rsidR="009917D7" w:rsidRPr="009917D7">
              <w:t>Dedic</w:t>
            </w:r>
            <w:r w:rsidR="00CF0E59">
              <w:t>a</w:t>
            </w:r>
            <w:r w:rsidR="009917D7" w:rsidRPr="009917D7">
              <w:t>ted</w:t>
            </w:r>
          </w:p>
        </w:tc>
        <w:tc>
          <w:tcPr>
            <w:tcW w:w="284" w:type="dxa"/>
            <w:tcBorders>
              <w:top w:val="nil"/>
              <w:left w:val="nil"/>
              <w:bottom w:val="single" w:sz="4" w:space="0" w:color="auto"/>
              <w:right w:val="single" w:sz="4" w:space="0" w:color="auto"/>
            </w:tcBorders>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7D5C1612" w14:textId="77777777" w:rsidR="0080117E" w:rsidRPr="00FC7496" w:rsidRDefault="0080117E" w:rsidP="003123FF">
            <w:pPr>
              <w:pStyle w:val="TAL"/>
            </w:pPr>
            <w:r w:rsidRPr="00FC7496">
              <w:t>SIx-BR</w:t>
            </w:r>
          </w:p>
        </w:tc>
        <w:tc>
          <w:tcPr>
            <w:tcW w:w="1275" w:type="dxa"/>
            <w:tcBorders>
              <w:top w:val="single" w:sz="4" w:space="0" w:color="auto"/>
              <w:left w:val="nil"/>
              <w:bottom w:val="single" w:sz="4" w:space="0" w:color="auto"/>
              <w:right w:val="single" w:sz="4" w:space="0" w:color="auto"/>
            </w:tcBorders>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784551BE" w14:textId="4CE05B79" w:rsidR="0080117E" w:rsidRPr="00FC7496" w:rsidRDefault="0080117E" w:rsidP="003123FF">
            <w:pPr>
              <w:pStyle w:val="TAL"/>
            </w:pPr>
            <w:r w:rsidRPr="00FC7496">
              <w:t>UE-</w:t>
            </w:r>
            <w:r w:rsidR="009917D7" w:rsidRPr="009917D7">
              <w:t>Dedicated</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r w:rsidRPr="00FC7496">
              <w:t xml:space="preserve">SIx-BR </w:t>
            </w:r>
          </w:p>
        </w:tc>
        <w:tc>
          <w:tcPr>
            <w:tcW w:w="1417" w:type="dxa"/>
            <w:tcBorders>
              <w:top w:val="single" w:sz="4" w:space="0" w:color="auto"/>
              <w:left w:val="single" w:sz="4" w:space="0" w:color="auto"/>
              <w:bottom w:val="single" w:sz="4" w:space="0" w:color="auto"/>
              <w:right w:val="single" w:sz="4" w:space="0" w:color="auto"/>
            </w:tcBorders>
          </w:tcPr>
          <w:p w14:paraId="6C816AEF" w14:textId="56221596" w:rsidR="0080117E" w:rsidRPr="00FC7496" w:rsidRDefault="0080117E" w:rsidP="003123FF">
            <w:pPr>
              <w:pStyle w:val="TAH"/>
            </w:pPr>
            <w:r w:rsidRPr="00FC7496">
              <w:t>UE-</w:t>
            </w:r>
            <w:r w:rsidR="009917D7" w:rsidRPr="009917D7">
              <w:t>Dedicated</w:t>
            </w:r>
            <w:r w:rsidRPr="00FC7496">
              <w:t xml:space="preserve">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r w:rsidRPr="00FC7496">
        <w:t>SIx</w:t>
      </w:r>
      <w:r w:rsidR="0080117E" w:rsidRPr="00FC7496">
        <w:t>-</w:t>
      </w:r>
      <w:r w:rsidRPr="00FC7496">
        <w:t>BR</w:t>
      </w:r>
      <w:r w:rsidR="002E5106" w:rsidRPr="00FC7496">
        <w:t xml:space="preserve"> and SIB1-BR/SIx</w:t>
      </w:r>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783C0E57" w14:textId="77777777" w:rsidR="0080117E" w:rsidRPr="00FC7496" w:rsidRDefault="0080117E" w:rsidP="003123FF">
            <w:pPr>
              <w:pStyle w:val="TAL"/>
            </w:pPr>
            <w:r w:rsidRPr="00FC7496">
              <w:t>SIx-BR</w:t>
            </w:r>
          </w:p>
        </w:tc>
        <w:tc>
          <w:tcPr>
            <w:tcW w:w="236" w:type="dxa"/>
            <w:tcBorders>
              <w:top w:val="nil"/>
              <w:left w:val="nil"/>
              <w:bottom w:val="single" w:sz="4" w:space="0" w:color="auto"/>
              <w:right w:val="single" w:sz="4" w:space="0" w:color="auto"/>
            </w:tcBorders>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0A04AF29" w14:textId="74A2F328" w:rsidR="0080117E" w:rsidRPr="00FC7496" w:rsidRDefault="0080117E" w:rsidP="003123FF">
            <w:pPr>
              <w:pStyle w:val="TAL"/>
            </w:pPr>
            <w:r w:rsidRPr="00FC7496">
              <w:t>UE-</w:t>
            </w:r>
            <w:r w:rsidR="009917D7" w:rsidRPr="009917D7">
              <w:t>Dedicated</w:t>
            </w:r>
          </w:p>
        </w:tc>
        <w:tc>
          <w:tcPr>
            <w:tcW w:w="236" w:type="dxa"/>
            <w:tcBorders>
              <w:top w:val="nil"/>
              <w:left w:val="nil"/>
              <w:bottom w:val="single" w:sz="4" w:space="0" w:color="auto"/>
              <w:right w:val="single" w:sz="4" w:space="0" w:color="auto"/>
            </w:tcBorders>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64A41B22" w14:textId="77777777" w:rsidR="0080117E" w:rsidRPr="00FC7496" w:rsidRDefault="0080117E" w:rsidP="003123FF">
            <w:pPr>
              <w:pStyle w:val="TAL"/>
            </w:pPr>
            <w:r w:rsidRPr="00FC7496">
              <w:t>SIx-BR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3A4218EA" w14:textId="2A57334E" w:rsidR="0080117E" w:rsidRPr="00FC7496" w:rsidRDefault="0080117E" w:rsidP="003123FF">
            <w:pPr>
              <w:pStyle w:val="TAL"/>
            </w:pPr>
            <w:r w:rsidRPr="00FC7496">
              <w:t>UE-</w:t>
            </w:r>
            <w:r w:rsidR="003A7815" w:rsidRPr="003A7815">
              <w:t>Dedicated</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lastRenderedPageBreak/>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r w:rsidRPr="00FC7496">
              <w:t>SIx-BR</w:t>
            </w:r>
          </w:p>
        </w:tc>
        <w:tc>
          <w:tcPr>
            <w:tcW w:w="1341" w:type="dxa"/>
          </w:tcPr>
          <w:p w14:paraId="7C6677ED" w14:textId="6E57EEDB" w:rsidR="0080117E" w:rsidRPr="00FC7496" w:rsidRDefault="0080117E" w:rsidP="003123FF">
            <w:pPr>
              <w:pStyle w:val="TAH"/>
            </w:pPr>
            <w:r w:rsidRPr="00FC7496">
              <w:t>UE-</w:t>
            </w:r>
            <w:r w:rsidR="003A7815" w:rsidRPr="003A7815">
              <w:t>Dedicated</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5EA5656B" w:rsidR="0080117E" w:rsidRPr="00FC7496" w:rsidRDefault="0080117E" w:rsidP="003123FF">
            <w:pPr>
              <w:pStyle w:val="TAC"/>
            </w:pPr>
            <w:r w:rsidRPr="00FC7496">
              <w:t>NB 4,</w:t>
            </w:r>
            <w:r w:rsidR="00B5671A" w:rsidRPr="00B5671A">
              <w:t xml:space="preserve"> </w:t>
            </w:r>
            <w:r w:rsidRPr="00FC7496">
              <w:t>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Default="002E5106" w:rsidP="002E5106">
      <w:pPr>
        <w:pStyle w:val="NO"/>
      </w:pPr>
      <w:r w:rsidRPr="00FC7496">
        <w:t>NOTE:</w:t>
      </w:r>
      <w:r w:rsidRPr="00FC7496">
        <w:tab/>
        <w:t>The allocation assumes that SIB1-BR/SIx and SIB1-BR/SIx-BR are not transmitted in same subframe.</w:t>
      </w:r>
    </w:p>
    <w:p w14:paraId="72E7BB51" w14:textId="77777777" w:rsidR="00B5671A" w:rsidRPr="00FC7496" w:rsidRDefault="00B5671A" w:rsidP="00B5671A">
      <w:pPr>
        <w:pStyle w:val="TH"/>
      </w:pPr>
      <w:r w:rsidRPr="00FC7496">
        <w:t>Table 7.3.3.9.1-</w:t>
      </w:r>
      <w:r>
        <w:t>7</w:t>
      </w:r>
      <w:r w:rsidRPr="00FC7496">
        <w:t>: Physical resource allocation bitmap</w:t>
      </w:r>
      <w:r>
        <w:t xml:space="preserve"> </w:t>
      </w:r>
      <w:r w:rsidRPr="00FC7496">
        <w:t>for DCI combination 1 (</w:t>
      </w:r>
      <w:r>
        <w:t>3</w:t>
      </w:r>
      <w:r w:rsidRPr="00FC7496">
        <w:t xml:space="preserve"> MHz)</w:t>
      </w:r>
    </w:p>
    <w:tbl>
      <w:tblPr>
        <w:tblW w:w="7748"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460"/>
        <w:gridCol w:w="446"/>
        <w:gridCol w:w="337"/>
        <w:gridCol w:w="337"/>
        <w:gridCol w:w="337"/>
        <w:gridCol w:w="337"/>
      </w:tblGrid>
      <w:tr w:rsidR="00B5671A" w:rsidRPr="00FC7496" w14:paraId="01FFD25D"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F0A0285" w14:textId="77777777" w:rsidR="00B5671A" w:rsidRPr="00FC7496" w:rsidRDefault="00B5671A" w:rsidP="003C7239">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7E0F77F6" w14:textId="77777777" w:rsidR="00B5671A" w:rsidRPr="00FC7496" w:rsidRDefault="00B5671A" w:rsidP="003C7239">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27A1BCB" w14:textId="77777777" w:rsidR="00B5671A" w:rsidRPr="00FC7496" w:rsidRDefault="00B5671A" w:rsidP="003C7239">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1189054E" w14:textId="77777777" w:rsidR="00B5671A" w:rsidRPr="00FC7496" w:rsidRDefault="00B5671A" w:rsidP="003C7239">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09D2A8C" w14:textId="77777777" w:rsidR="00B5671A" w:rsidRPr="00FC7496" w:rsidRDefault="00B5671A" w:rsidP="003C7239">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87612F4" w14:textId="77777777" w:rsidR="00B5671A" w:rsidRPr="00FC7496" w:rsidRDefault="00B5671A" w:rsidP="003C7239">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24C1E92B" w14:textId="77777777" w:rsidR="00B5671A" w:rsidRPr="00FC7496" w:rsidRDefault="00B5671A" w:rsidP="003C7239">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E1AD7E2" w14:textId="77777777" w:rsidR="00B5671A" w:rsidRPr="00FC7496" w:rsidRDefault="00B5671A" w:rsidP="003C7239">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6D8DAF6" w14:textId="77777777" w:rsidR="00B5671A" w:rsidRPr="00FC7496" w:rsidRDefault="00B5671A" w:rsidP="003C7239">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854CB62" w14:textId="77777777" w:rsidR="00B5671A" w:rsidRPr="00FC7496" w:rsidRDefault="00B5671A" w:rsidP="003C7239">
            <w:pPr>
              <w:pStyle w:val="TAC"/>
            </w:pPr>
            <w:r w:rsidRPr="00FC7496">
              <w:t>8</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180B5B66" w14:textId="77777777" w:rsidR="00B5671A" w:rsidRPr="00FC7496" w:rsidRDefault="00B5671A" w:rsidP="003C7239">
            <w:pPr>
              <w:pStyle w:val="TAC"/>
            </w:pPr>
            <w:r>
              <w:t>9</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06BE2802" w14:textId="77777777" w:rsidR="00B5671A" w:rsidRPr="00FC7496" w:rsidRDefault="00B5671A" w:rsidP="003C7239">
            <w:pPr>
              <w:pStyle w:val="TAC"/>
            </w:pPr>
            <w:r>
              <w:t>10</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1180EF" w14:textId="77777777" w:rsidR="00B5671A" w:rsidRPr="00FC7496" w:rsidRDefault="00B5671A" w:rsidP="003C7239">
            <w:pPr>
              <w:pStyle w:val="TAC"/>
            </w:pPr>
            <w:r>
              <w:t>11</w:t>
            </w:r>
          </w:p>
        </w:tc>
        <w:tc>
          <w:tcPr>
            <w:tcW w:w="337" w:type="dxa"/>
            <w:tcBorders>
              <w:top w:val="single" w:sz="4" w:space="0" w:color="auto"/>
              <w:left w:val="nil"/>
              <w:bottom w:val="single" w:sz="4" w:space="0" w:color="auto"/>
              <w:right w:val="single" w:sz="4" w:space="0" w:color="auto"/>
            </w:tcBorders>
            <w:shd w:val="clear" w:color="auto" w:fill="FFFFFF"/>
          </w:tcPr>
          <w:p w14:paraId="628C311B" w14:textId="77777777" w:rsidR="00B5671A" w:rsidRDefault="00B5671A" w:rsidP="003C7239">
            <w:pPr>
              <w:pStyle w:val="TAC"/>
            </w:pPr>
            <w:r>
              <w:t>12</w:t>
            </w:r>
          </w:p>
        </w:tc>
        <w:tc>
          <w:tcPr>
            <w:tcW w:w="337" w:type="dxa"/>
            <w:tcBorders>
              <w:top w:val="single" w:sz="4" w:space="0" w:color="auto"/>
              <w:left w:val="nil"/>
              <w:bottom w:val="single" w:sz="4" w:space="0" w:color="auto"/>
              <w:right w:val="single" w:sz="4" w:space="0" w:color="auto"/>
            </w:tcBorders>
            <w:shd w:val="clear" w:color="auto" w:fill="FFFFFF"/>
          </w:tcPr>
          <w:p w14:paraId="3744C24F" w14:textId="77777777" w:rsidR="00B5671A" w:rsidRDefault="00B5671A" w:rsidP="003C7239">
            <w:pPr>
              <w:pStyle w:val="TAC"/>
            </w:pPr>
            <w:r>
              <w:t>13</w:t>
            </w:r>
          </w:p>
        </w:tc>
        <w:tc>
          <w:tcPr>
            <w:tcW w:w="337" w:type="dxa"/>
            <w:tcBorders>
              <w:top w:val="single" w:sz="4" w:space="0" w:color="auto"/>
              <w:left w:val="nil"/>
              <w:bottom w:val="single" w:sz="4" w:space="0" w:color="auto"/>
              <w:right w:val="single" w:sz="4" w:space="0" w:color="auto"/>
            </w:tcBorders>
            <w:shd w:val="clear" w:color="auto" w:fill="FFFFFF"/>
          </w:tcPr>
          <w:p w14:paraId="63DF20F2" w14:textId="77777777" w:rsidR="00B5671A" w:rsidRDefault="00B5671A" w:rsidP="003C7239">
            <w:pPr>
              <w:pStyle w:val="TAC"/>
            </w:pPr>
            <w:r>
              <w:t>14</w:t>
            </w:r>
          </w:p>
        </w:tc>
      </w:tr>
      <w:tr w:rsidR="00B5671A" w:rsidRPr="00FC7496" w14:paraId="33DD4090"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E35E338" w14:textId="77777777" w:rsidR="00B5671A" w:rsidRPr="00FC7496" w:rsidRDefault="00B5671A" w:rsidP="003C7239">
            <w:pPr>
              <w:pStyle w:val="TAL"/>
              <w:rPr>
                <w:i/>
                <w:iCs/>
              </w:rPr>
            </w:pP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045AC659"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977F723"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7A50B308"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04F13864"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50CF8D2"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DB2555F"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2097C"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10B2AA13"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1334E14"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1847316E"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7E400C78"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7A2B4AAE"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9DCF569"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CBFB541"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1995EF9" w14:textId="77777777" w:rsidR="00B5671A" w:rsidRPr="00FC7496" w:rsidRDefault="00B5671A" w:rsidP="003C7239">
            <w:pPr>
              <w:pStyle w:val="TAC"/>
            </w:pPr>
          </w:p>
        </w:tc>
      </w:tr>
      <w:tr w:rsidR="00B5671A" w:rsidRPr="00FC7496" w14:paraId="23087555"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A02A070" w14:textId="77777777" w:rsidR="00B5671A" w:rsidRPr="00FC7496" w:rsidRDefault="00B5671A" w:rsidP="003C7239">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61D1D781"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A456281"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2E0C541"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63FC3902"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E23FF3B"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26035DCA"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31E2AD"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16D1EDF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0EA25AB9"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057F1DB6"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78A392E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64876B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14FE7A6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01A9D4C7"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B547B3B" w14:textId="77777777" w:rsidR="00B5671A" w:rsidRPr="00FC7496" w:rsidRDefault="00B5671A" w:rsidP="003C7239">
            <w:pPr>
              <w:pStyle w:val="TAC"/>
            </w:pPr>
          </w:p>
        </w:tc>
      </w:tr>
      <w:tr w:rsidR="00B5671A" w:rsidRPr="00FC7496" w14:paraId="422619F9"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689F64E" w14:textId="77777777" w:rsidR="00B5671A" w:rsidRPr="00FC7496" w:rsidRDefault="00B5671A" w:rsidP="003C7239">
            <w:pPr>
              <w:pStyle w:val="TAL"/>
            </w:pPr>
            <w:r>
              <w:t>PBCH</w:t>
            </w:r>
          </w:p>
        </w:tc>
        <w:tc>
          <w:tcPr>
            <w:tcW w:w="341" w:type="dxa"/>
            <w:tcBorders>
              <w:top w:val="single" w:sz="4" w:space="0" w:color="auto"/>
              <w:left w:val="nil"/>
              <w:bottom w:val="single" w:sz="4" w:space="0" w:color="auto"/>
              <w:right w:val="single" w:sz="4" w:space="0" w:color="auto"/>
            </w:tcBorders>
            <w:noWrap/>
            <w:vAlign w:val="bottom"/>
          </w:tcPr>
          <w:p w14:paraId="45BAB932"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275F891C"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noWrap/>
            <w:vAlign w:val="bottom"/>
          </w:tcPr>
          <w:p w14:paraId="171BB7C3"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1D657D59"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00B0F0"/>
            <w:noWrap/>
            <w:vAlign w:val="bottom"/>
          </w:tcPr>
          <w:p w14:paraId="59867A13"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00B0F0"/>
            <w:noWrap/>
            <w:vAlign w:val="bottom"/>
          </w:tcPr>
          <w:p w14:paraId="1706145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00B0F0"/>
            <w:noWrap/>
            <w:vAlign w:val="bottom"/>
          </w:tcPr>
          <w:p w14:paraId="5F46A3CB"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00B0F0"/>
            <w:noWrap/>
            <w:vAlign w:val="bottom"/>
          </w:tcPr>
          <w:p w14:paraId="34069550"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00B0F0"/>
            <w:noWrap/>
            <w:vAlign w:val="bottom"/>
          </w:tcPr>
          <w:p w14:paraId="7B9AED7C"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00B0F0"/>
            <w:noWrap/>
            <w:vAlign w:val="bottom"/>
          </w:tcPr>
          <w:p w14:paraId="01959C92"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00B0F0"/>
            <w:noWrap/>
            <w:vAlign w:val="bottom"/>
          </w:tcPr>
          <w:p w14:paraId="63A43D84"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2ED8DEC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0E8285A"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560E247"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20D5B8FA" w14:textId="77777777" w:rsidR="00B5671A" w:rsidRPr="00FC7496" w:rsidRDefault="00B5671A" w:rsidP="003C7239">
            <w:pPr>
              <w:pStyle w:val="TAC"/>
            </w:pPr>
          </w:p>
        </w:tc>
      </w:tr>
      <w:tr w:rsidR="00B5671A" w:rsidRPr="00FC7496" w14:paraId="7B1D4556"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ABF466A" w14:textId="77777777" w:rsidR="00B5671A" w:rsidRPr="00FC7496" w:rsidRDefault="00B5671A" w:rsidP="003C7239">
            <w:pPr>
              <w:pStyle w:val="TAL"/>
            </w:pPr>
            <w:r>
              <w:t>SIB1-BR</w:t>
            </w:r>
          </w:p>
        </w:tc>
        <w:tc>
          <w:tcPr>
            <w:tcW w:w="341" w:type="dxa"/>
            <w:tcBorders>
              <w:top w:val="single" w:sz="4" w:space="0" w:color="auto"/>
              <w:left w:val="nil"/>
              <w:bottom w:val="single" w:sz="4" w:space="0" w:color="auto"/>
              <w:right w:val="single" w:sz="4" w:space="0" w:color="auto"/>
            </w:tcBorders>
            <w:noWrap/>
            <w:vAlign w:val="bottom"/>
          </w:tcPr>
          <w:p w14:paraId="26FD2BFF"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FFFF00"/>
            <w:noWrap/>
            <w:vAlign w:val="bottom"/>
          </w:tcPr>
          <w:p w14:paraId="598DA728"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A529B59" w14:textId="77777777" w:rsidR="00B5671A" w:rsidRPr="00FC7496" w:rsidRDefault="00B5671A" w:rsidP="003C7239">
            <w:pPr>
              <w:pStyle w:val="TAC"/>
            </w:pPr>
          </w:p>
        </w:tc>
        <w:tc>
          <w:tcPr>
            <w:tcW w:w="2311" w:type="dxa"/>
            <w:gridSpan w:val="6"/>
            <w:tcBorders>
              <w:top w:val="single" w:sz="4" w:space="0" w:color="auto"/>
              <w:left w:val="nil"/>
              <w:bottom w:val="single" w:sz="4" w:space="0" w:color="auto"/>
              <w:right w:val="single" w:sz="4" w:space="0" w:color="auto"/>
            </w:tcBorders>
            <w:shd w:val="clear" w:color="auto" w:fill="FFFF00"/>
            <w:noWrap/>
            <w:vAlign w:val="bottom"/>
          </w:tcPr>
          <w:p w14:paraId="3E1E7BCD" w14:textId="77777777" w:rsidR="00B5671A" w:rsidRPr="00FC7496" w:rsidRDefault="00B5671A" w:rsidP="003C7239">
            <w:pPr>
              <w:pStyle w:val="TAC"/>
            </w:pPr>
            <w:r>
              <w:t>NB 1</w:t>
            </w:r>
          </w:p>
        </w:tc>
        <w:tc>
          <w:tcPr>
            <w:tcW w:w="337" w:type="dxa"/>
            <w:tcBorders>
              <w:top w:val="single" w:sz="4" w:space="0" w:color="auto"/>
              <w:left w:val="nil"/>
              <w:bottom w:val="single" w:sz="4" w:space="0" w:color="auto"/>
              <w:right w:val="single" w:sz="4" w:space="0" w:color="auto"/>
            </w:tcBorders>
            <w:shd w:val="clear" w:color="auto" w:fill="FFFFFF"/>
          </w:tcPr>
          <w:p w14:paraId="3280327A" w14:textId="77777777" w:rsidR="00B5671A" w:rsidRPr="00FC7496" w:rsidRDefault="00B5671A" w:rsidP="003C7239">
            <w:pPr>
              <w:pStyle w:val="TAC"/>
            </w:pPr>
          </w:p>
        </w:tc>
      </w:tr>
      <w:tr w:rsidR="00B5671A" w:rsidRPr="00FC7496" w14:paraId="4EB2F2F6"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CF9FE56" w14:textId="77777777" w:rsidR="00B5671A" w:rsidRDefault="00B5671A" w:rsidP="003C7239">
            <w:pPr>
              <w:pStyle w:val="TAL"/>
            </w:pPr>
            <w:r>
              <w:t>SIx-BR</w:t>
            </w:r>
          </w:p>
        </w:tc>
        <w:tc>
          <w:tcPr>
            <w:tcW w:w="341" w:type="dxa"/>
            <w:tcBorders>
              <w:top w:val="single" w:sz="4" w:space="0" w:color="auto"/>
              <w:left w:val="nil"/>
              <w:bottom w:val="single" w:sz="4" w:space="0" w:color="auto"/>
              <w:right w:val="single" w:sz="4" w:space="0" w:color="auto"/>
            </w:tcBorders>
            <w:noWrap/>
            <w:vAlign w:val="bottom"/>
          </w:tcPr>
          <w:p w14:paraId="0D9EFA18"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EE0000"/>
            <w:noWrap/>
            <w:vAlign w:val="bottom"/>
          </w:tcPr>
          <w:p w14:paraId="26ED1DD2"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19DD67B"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F3A1AAD"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031E5191"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D2BDEA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70A52C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215F15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5ED92D30"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CA77150" w14:textId="77777777" w:rsidR="00B5671A" w:rsidRPr="00FC7496" w:rsidRDefault="00B5671A" w:rsidP="003C7239">
            <w:pPr>
              <w:pStyle w:val="TAC"/>
            </w:pPr>
          </w:p>
        </w:tc>
      </w:tr>
      <w:tr w:rsidR="00B5671A" w:rsidRPr="00FC7496" w14:paraId="56258D0C"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21FAC98" w14:textId="77777777" w:rsidR="00B5671A" w:rsidRDefault="00B5671A" w:rsidP="003C7239">
            <w:pPr>
              <w:pStyle w:val="TAL"/>
            </w:pPr>
            <w:r w:rsidRPr="00FC7496">
              <w:t>UE-</w:t>
            </w:r>
            <w:r>
              <w:t>Dedicated</w:t>
            </w:r>
          </w:p>
        </w:tc>
        <w:tc>
          <w:tcPr>
            <w:tcW w:w="341" w:type="dxa"/>
            <w:tcBorders>
              <w:top w:val="single" w:sz="4" w:space="0" w:color="auto"/>
              <w:left w:val="nil"/>
              <w:bottom w:val="single" w:sz="4" w:space="0" w:color="auto"/>
              <w:right w:val="single" w:sz="4" w:space="0" w:color="auto"/>
            </w:tcBorders>
            <w:noWrap/>
            <w:vAlign w:val="bottom"/>
          </w:tcPr>
          <w:p w14:paraId="542D2C44"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noWrap/>
            <w:vAlign w:val="bottom"/>
          </w:tcPr>
          <w:p w14:paraId="64081FDE"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26BB6875"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EA31E0D"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52C4D8D9"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64BFEE0C"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21C2DCF"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E1623CE"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32688C39"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6FD8403E" w14:textId="77777777" w:rsidR="00B5671A" w:rsidRPr="00FC7496" w:rsidRDefault="00B5671A" w:rsidP="003C7239">
            <w:pPr>
              <w:pStyle w:val="TAC"/>
            </w:pPr>
          </w:p>
        </w:tc>
      </w:tr>
      <w:tr w:rsidR="00B5671A" w:rsidRPr="00FC7496" w14:paraId="1C78E434" w14:textId="77777777" w:rsidTr="00B5671A">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A0EF61" w14:textId="77777777" w:rsidR="00B5671A" w:rsidRPr="00FC7496" w:rsidRDefault="00B5671A" w:rsidP="003C7239">
            <w:pPr>
              <w:pStyle w:val="TAL"/>
            </w:pPr>
            <w:r w:rsidRPr="00FC7496">
              <w:t>MPDCCH/P-RNTI</w:t>
            </w:r>
          </w:p>
        </w:tc>
        <w:tc>
          <w:tcPr>
            <w:tcW w:w="341" w:type="dxa"/>
            <w:tcBorders>
              <w:top w:val="single" w:sz="4" w:space="0" w:color="auto"/>
              <w:left w:val="nil"/>
              <w:bottom w:val="single" w:sz="4" w:space="0" w:color="auto"/>
              <w:right w:val="single" w:sz="4" w:space="0" w:color="auto"/>
            </w:tcBorders>
            <w:noWrap/>
            <w:vAlign w:val="bottom"/>
          </w:tcPr>
          <w:p w14:paraId="2E0C5D44" w14:textId="77777777" w:rsidR="00B5671A" w:rsidRPr="00FC7496" w:rsidRDefault="00B5671A" w:rsidP="003C7239">
            <w:pPr>
              <w:pStyle w:val="TAC"/>
            </w:pPr>
          </w:p>
        </w:tc>
        <w:tc>
          <w:tcPr>
            <w:tcW w:w="2379" w:type="dxa"/>
            <w:gridSpan w:val="6"/>
            <w:tcBorders>
              <w:top w:val="single" w:sz="4" w:space="0" w:color="auto"/>
              <w:left w:val="nil"/>
              <w:bottom w:val="single" w:sz="4" w:space="0" w:color="auto"/>
              <w:right w:val="single" w:sz="4" w:space="0" w:color="auto"/>
            </w:tcBorders>
            <w:shd w:val="clear" w:color="auto" w:fill="C5E0B3"/>
            <w:noWrap/>
            <w:vAlign w:val="bottom"/>
          </w:tcPr>
          <w:p w14:paraId="2B62CB74" w14:textId="77777777" w:rsidR="00B5671A" w:rsidRPr="00FC7496" w:rsidRDefault="00B5671A" w:rsidP="003C7239">
            <w:pPr>
              <w:pStyle w:val="TAC"/>
            </w:pPr>
            <w:r>
              <w:t>NB 0</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0823DB24"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29A97D1" w14:textId="77777777" w:rsidR="00B5671A" w:rsidRPr="00FC7496" w:rsidRDefault="00B5671A" w:rsidP="003C7239">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5FBF1F6A" w14:textId="77777777" w:rsidR="00B5671A" w:rsidRPr="00FC7496" w:rsidRDefault="00B5671A" w:rsidP="003C7239">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2251454"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2389A6CB"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72D09023"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4636791D" w14:textId="77777777" w:rsidR="00B5671A" w:rsidRPr="00FC7496" w:rsidRDefault="00B5671A" w:rsidP="003C7239">
            <w:pPr>
              <w:pStyle w:val="TAC"/>
            </w:pPr>
          </w:p>
        </w:tc>
        <w:tc>
          <w:tcPr>
            <w:tcW w:w="337" w:type="dxa"/>
            <w:tcBorders>
              <w:top w:val="single" w:sz="4" w:space="0" w:color="auto"/>
              <w:left w:val="nil"/>
              <w:bottom w:val="single" w:sz="4" w:space="0" w:color="auto"/>
              <w:right w:val="single" w:sz="4" w:space="0" w:color="auto"/>
            </w:tcBorders>
            <w:shd w:val="clear" w:color="auto" w:fill="FFFFFF"/>
          </w:tcPr>
          <w:p w14:paraId="32D124AE" w14:textId="77777777" w:rsidR="00B5671A" w:rsidRPr="00FC7496" w:rsidRDefault="00B5671A" w:rsidP="003C7239">
            <w:pPr>
              <w:pStyle w:val="TAC"/>
            </w:pPr>
          </w:p>
        </w:tc>
      </w:tr>
      <w:tr w:rsidR="00B5671A" w:rsidRPr="00FC7496" w14:paraId="4637900D" w14:textId="77777777" w:rsidTr="003C7239">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4D7732F" w14:textId="77777777" w:rsidR="00B5671A" w:rsidRPr="00FC7496" w:rsidRDefault="00B5671A" w:rsidP="003C7239">
            <w:pPr>
              <w:pStyle w:val="TAL"/>
            </w:pPr>
            <w:r>
              <w:t>MPDCCH</w:t>
            </w:r>
          </w:p>
        </w:tc>
        <w:tc>
          <w:tcPr>
            <w:tcW w:w="341" w:type="dxa"/>
            <w:tcBorders>
              <w:top w:val="single" w:sz="4" w:space="0" w:color="auto"/>
              <w:left w:val="nil"/>
              <w:bottom w:val="single" w:sz="4" w:space="0" w:color="auto"/>
              <w:right w:val="single" w:sz="4" w:space="0" w:color="auto"/>
            </w:tcBorders>
            <w:noWrap/>
            <w:vAlign w:val="bottom"/>
          </w:tcPr>
          <w:p w14:paraId="386AB92D"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714ECAC9" w14:textId="77777777" w:rsidR="00B5671A" w:rsidRPr="00FC7496" w:rsidRDefault="00B5671A" w:rsidP="003C7239">
            <w:pPr>
              <w:pStyle w:val="TAC"/>
            </w:pPr>
          </w:p>
        </w:tc>
        <w:tc>
          <w:tcPr>
            <w:tcW w:w="426" w:type="dxa"/>
            <w:tcBorders>
              <w:top w:val="single" w:sz="4" w:space="0" w:color="auto"/>
              <w:left w:val="nil"/>
              <w:bottom w:val="single" w:sz="4" w:space="0" w:color="auto"/>
              <w:right w:val="single" w:sz="4" w:space="0" w:color="auto"/>
            </w:tcBorders>
            <w:noWrap/>
            <w:vAlign w:val="bottom"/>
          </w:tcPr>
          <w:p w14:paraId="76C6803F" w14:textId="77777777" w:rsidR="00B5671A" w:rsidRPr="00FC7496" w:rsidRDefault="00B5671A" w:rsidP="003C7239">
            <w:pPr>
              <w:pStyle w:val="TAC"/>
            </w:pPr>
          </w:p>
        </w:tc>
        <w:tc>
          <w:tcPr>
            <w:tcW w:w="425" w:type="dxa"/>
            <w:tcBorders>
              <w:top w:val="single" w:sz="4" w:space="0" w:color="auto"/>
              <w:left w:val="nil"/>
              <w:bottom w:val="single" w:sz="4" w:space="0" w:color="auto"/>
              <w:right w:val="single" w:sz="4" w:space="0" w:color="auto"/>
            </w:tcBorders>
            <w:noWrap/>
            <w:vAlign w:val="bottom"/>
          </w:tcPr>
          <w:p w14:paraId="3832DB36" w14:textId="77777777" w:rsidR="00B5671A" w:rsidRPr="00FC7496" w:rsidRDefault="00B5671A" w:rsidP="003C7239">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121076DE" w14:textId="77777777" w:rsidR="00B5671A" w:rsidRPr="00FC7496" w:rsidRDefault="00B5671A" w:rsidP="003C7239">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CACEABB" w14:textId="77777777" w:rsidR="00B5671A" w:rsidRPr="00FC7496" w:rsidRDefault="00B5671A" w:rsidP="003C7239">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30B5D7BC" w14:textId="77777777" w:rsidR="00B5671A" w:rsidRPr="00FC7496" w:rsidRDefault="00B5671A" w:rsidP="003C7239">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B220BEE" w14:textId="77777777" w:rsidR="00B5671A" w:rsidRPr="00FC7496" w:rsidRDefault="00B5671A" w:rsidP="003C7239">
            <w:pPr>
              <w:pStyle w:val="TAC"/>
            </w:pPr>
          </w:p>
        </w:tc>
        <w:tc>
          <w:tcPr>
            <w:tcW w:w="2311" w:type="dxa"/>
            <w:gridSpan w:val="6"/>
            <w:tcBorders>
              <w:top w:val="single" w:sz="4" w:space="0" w:color="auto"/>
              <w:left w:val="nil"/>
              <w:bottom w:val="single" w:sz="4" w:space="0" w:color="auto"/>
              <w:right w:val="single" w:sz="4" w:space="0" w:color="auto"/>
            </w:tcBorders>
            <w:shd w:val="clear" w:color="auto" w:fill="92D050"/>
            <w:noWrap/>
            <w:vAlign w:val="bottom"/>
          </w:tcPr>
          <w:p w14:paraId="743091FC" w14:textId="77777777" w:rsidR="00B5671A" w:rsidRPr="00FC7496" w:rsidRDefault="00B5671A" w:rsidP="003C7239">
            <w:pPr>
              <w:pStyle w:val="TAC"/>
            </w:pPr>
            <w:r>
              <w:t>NB 1</w:t>
            </w:r>
          </w:p>
        </w:tc>
        <w:tc>
          <w:tcPr>
            <w:tcW w:w="337" w:type="dxa"/>
            <w:tcBorders>
              <w:top w:val="single" w:sz="4" w:space="0" w:color="auto"/>
              <w:left w:val="nil"/>
              <w:bottom w:val="single" w:sz="4" w:space="0" w:color="auto"/>
              <w:right w:val="single" w:sz="4" w:space="0" w:color="auto"/>
            </w:tcBorders>
            <w:shd w:val="clear" w:color="auto" w:fill="FFFFFF"/>
          </w:tcPr>
          <w:p w14:paraId="065D594D" w14:textId="77777777" w:rsidR="00B5671A" w:rsidRPr="00FC7496" w:rsidRDefault="00B5671A" w:rsidP="003C7239">
            <w:pPr>
              <w:pStyle w:val="TAC"/>
            </w:pPr>
          </w:p>
        </w:tc>
      </w:tr>
    </w:tbl>
    <w:p w14:paraId="5C9E1B96" w14:textId="77777777" w:rsidR="00B5671A" w:rsidRPr="00FC7496" w:rsidRDefault="00B5671A" w:rsidP="00B5671A"/>
    <w:p w14:paraId="389533AB" w14:textId="77777777" w:rsidR="00B5671A" w:rsidRPr="00FC7496" w:rsidRDefault="00B5671A" w:rsidP="00B5671A">
      <w:pPr>
        <w:pStyle w:val="NO"/>
      </w:pPr>
      <w:r w:rsidRPr="00FC7496">
        <w:t>NOTE:</w:t>
      </w:r>
      <w:r w:rsidRPr="00FC7496">
        <w:tab/>
        <w:t xml:space="preserve">The allocation assumes that </w:t>
      </w:r>
      <w:r>
        <w:t>SIB1/</w:t>
      </w:r>
      <w:r w:rsidRPr="00FC7496">
        <w:t>SIB1-BR/</w:t>
      </w:r>
      <w:r>
        <w:t>SIx/</w:t>
      </w:r>
      <w:r w:rsidRPr="00FC7496">
        <w:t xml:space="preserve">SIx-BR are not transmitted in </w:t>
      </w:r>
      <w:r>
        <w:t xml:space="preserve">the </w:t>
      </w:r>
      <w:r w:rsidRPr="00FC7496">
        <w:t>same subframe.</w:t>
      </w:r>
    </w:p>
    <w:p w14:paraId="4EEBE95B" w14:textId="77777777" w:rsidR="00B5671A" w:rsidRDefault="00B5671A" w:rsidP="00B5671A">
      <w:pPr>
        <w:rPr>
          <w:bCs/>
        </w:rPr>
      </w:pPr>
      <w:r w:rsidRPr="00FC7496">
        <w:rPr>
          <w:bCs/>
        </w:rPr>
        <w:t xml:space="preserve">It is unavoidable to use NB </w:t>
      </w:r>
      <w:r>
        <w:rPr>
          <w:bCs/>
        </w:rPr>
        <w:t>0</w:t>
      </w:r>
      <w:r w:rsidRPr="00FC7496">
        <w:rPr>
          <w:bCs/>
        </w:rPr>
        <w:t xml:space="preserve"> for both SIB1-BR and UE-</w:t>
      </w:r>
      <w:r>
        <w:rPr>
          <w:bCs/>
        </w:rPr>
        <w:t>Dedicated, t</w:t>
      </w:r>
      <w:r w:rsidRPr="00FC7496">
        <w:rPr>
          <w:bCs/>
        </w:rPr>
        <w:t>his means that UE-</w:t>
      </w:r>
      <w:r>
        <w:rPr>
          <w:bCs/>
        </w:rPr>
        <w:t>Dedicated</w:t>
      </w:r>
      <w:r w:rsidRPr="00FC7496">
        <w:rPr>
          <w:bCs/>
        </w:rPr>
        <w:t xml:space="preserve"> transmission cannot be used in </w:t>
      </w:r>
      <w:r>
        <w:rPr>
          <w:bCs/>
        </w:rPr>
        <w:t>subframe 4 in even SFN</w:t>
      </w:r>
      <w:r w:rsidRPr="00FC7496">
        <w:rPr>
          <w:bCs/>
        </w:rPr>
        <w:t xml:space="preserve"> in even physical layer cell Id and </w:t>
      </w:r>
      <w:r>
        <w:rPr>
          <w:bCs/>
        </w:rPr>
        <w:t xml:space="preserve">in odd SFN </w:t>
      </w:r>
      <w:r w:rsidRPr="00FC7496">
        <w:rPr>
          <w:bCs/>
        </w:rPr>
        <w:t xml:space="preserve">in odd physical layer cell 1d. NB </w:t>
      </w:r>
      <w:r>
        <w:rPr>
          <w:bCs/>
        </w:rPr>
        <w:t>0</w:t>
      </w:r>
      <w:r w:rsidRPr="00FC7496">
        <w:rPr>
          <w:bCs/>
        </w:rPr>
        <w:t xml:space="preserve"> and </w:t>
      </w:r>
      <w:r>
        <w:rPr>
          <w:bCs/>
        </w:rPr>
        <w:t>NB 1 in subframe 0</w:t>
      </w:r>
      <w:r w:rsidRPr="00FC7496">
        <w:rPr>
          <w:bCs/>
        </w:rPr>
        <w:t xml:space="preserve"> need to be avoided </w:t>
      </w:r>
      <w:r>
        <w:rPr>
          <w:bCs/>
        </w:rPr>
        <w:t xml:space="preserve">for UE-Dedicated transmission </w:t>
      </w:r>
      <w:r w:rsidRPr="00FC7496">
        <w:rPr>
          <w:bCs/>
        </w:rPr>
        <w:t>so as to avoid central 72 carriers carrying MIB and reduce interference between intra frequency cells.</w:t>
      </w:r>
      <w:r>
        <w:rPr>
          <w:bCs/>
        </w:rPr>
        <w:t xml:space="preserve"> UE-Dedicated transmission cannot be done in subframes used to broadcast SIx-BR.</w:t>
      </w:r>
    </w:p>
    <w:p w14:paraId="4B6437C7" w14:textId="77777777" w:rsidR="00B5671A" w:rsidRPr="00FC7496" w:rsidRDefault="00B5671A" w:rsidP="00B5671A">
      <w:pPr>
        <w:pStyle w:val="TH"/>
      </w:pPr>
      <w:r w:rsidRPr="00FC7496">
        <w:t>Table 7.3.3.9.1-</w:t>
      </w:r>
      <w:r>
        <w:t>8</w:t>
      </w:r>
      <w:r w:rsidRPr="00FC7496">
        <w:t>: Narrow band allocation per cell (</w:t>
      </w:r>
      <w:r>
        <w:t>3</w:t>
      </w:r>
      <w:r w:rsidRPr="00FC7496">
        <w:t xml:space="preserve">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B5671A" w:rsidRPr="00FC7496" w14:paraId="567E2CD1" w14:textId="77777777" w:rsidTr="003C7239">
        <w:tc>
          <w:tcPr>
            <w:tcW w:w="1604" w:type="dxa"/>
            <w:tcBorders>
              <w:top w:val="single" w:sz="4" w:space="0" w:color="auto"/>
              <w:left w:val="single" w:sz="4" w:space="0" w:color="auto"/>
              <w:bottom w:val="single" w:sz="4" w:space="0" w:color="auto"/>
              <w:right w:val="single" w:sz="4" w:space="0" w:color="auto"/>
            </w:tcBorders>
          </w:tcPr>
          <w:p w14:paraId="5EBCA076" w14:textId="77777777" w:rsidR="00B5671A" w:rsidRPr="00FC7496" w:rsidRDefault="00B5671A" w:rsidP="003C7239">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564C08A" w14:textId="77777777" w:rsidR="00B5671A" w:rsidRPr="00FC7496" w:rsidRDefault="00B5671A" w:rsidP="003C7239">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053B104E" w14:textId="77777777" w:rsidR="00B5671A" w:rsidRPr="00FC7496" w:rsidRDefault="00B5671A" w:rsidP="003C7239">
            <w:pPr>
              <w:pStyle w:val="TAH"/>
            </w:pPr>
            <w:r w:rsidRPr="00FC7496">
              <w:t>SIx-BR</w:t>
            </w:r>
          </w:p>
        </w:tc>
        <w:tc>
          <w:tcPr>
            <w:tcW w:w="1418" w:type="dxa"/>
            <w:tcBorders>
              <w:top w:val="single" w:sz="4" w:space="0" w:color="auto"/>
              <w:left w:val="single" w:sz="4" w:space="0" w:color="auto"/>
              <w:bottom w:val="single" w:sz="4" w:space="0" w:color="auto"/>
              <w:right w:val="single" w:sz="4" w:space="0" w:color="auto"/>
            </w:tcBorders>
          </w:tcPr>
          <w:p w14:paraId="45ED2D38" w14:textId="77777777" w:rsidR="00B5671A" w:rsidRPr="00FC7496" w:rsidRDefault="00B5671A" w:rsidP="003C7239">
            <w:pPr>
              <w:pStyle w:val="TAH"/>
            </w:pPr>
            <w:r w:rsidRPr="00FC7496">
              <w:t>UE-</w:t>
            </w:r>
            <w:r>
              <w:t>Dedicated</w:t>
            </w:r>
          </w:p>
        </w:tc>
        <w:tc>
          <w:tcPr>
            <w:tcW w:w="2051" w:type="dxa"/>
            <w:tcBorders>
              <w:top w:val="single" w:sz="4" w:space="0" w:color="auto"/>
              <w:left w:val="single" w:sz="4" w:space="0" w:color="auto"/>
              <w:bottom w:val="single" w:sz="4" w:space="0" w:color="auto"/>
              <w:right w:val="single" w:sz="4" w:space="0" w:color="auto"/>
            </w:tcBorders>
          </w:tcPr>
          <w:p w14:paraId="36EC8F9E" w14:textId="77777777" w:rsidR="00B5671A" w:rsidRPr="00FC7496" w:rsidRDefault="00B5671A" w:rsidP="003C7239">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2C4E64CF" w14:textId="77777777" w:rsidR="00B5671A" w:rsidRPr="00FC7496" w:rsidRDefault="00B5671A" w:rsidP="003C7239">
            <w:pPr>
              <w:pStyle w:val="TAH"/>
            </w:pPr>
            <w:r w:rsidRPr="00FC7496">
              <w:t>MPDCCH associated with the P-RNTI</w:t>
            </w:r>
          </w:p>
        </w:tc>
      </w:tr>
      <w:tr w:rsidR="00B5671A" w:rsidRPr="00FC7496" w14:paraId="3041B2D0" w14:textId="77777777" w:rsidTr="003C7239">
        <w:tc>
          <w:tcPr>
            <w:tcW w:w="1604" w:type="dxa"/>
            <w:tcBorders>
              <w:top w:val="single" w:sz="4" w:space="0" w:color="auto"/>
              <w:left w:val="single" w:sz="4" w:space="0" w:color="auto"/>
              <w:bottom w:val="single" w:sz="4" w:space="0" w:color="auto"/>
              <w:right w:val="single" w:sz="4" w:space="0" w:color="auto"/>
            </w:tcBorders>
          </w:tcPr>
          <w:p w14:paraId="418A430A" w14:textId="77777777" w:rsidR="00B5671A" w:rsidRPr="00FC7496" w:rsidRDefault="00B5671A" w:rsidP="003C7239">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703AACCC" w14:textId="77777777" w:rsidR="00B5671A" w:rsidRPr="00FC7496" w:rsidRDefault="00B5671A" w:rsidP="003C7239">
            <w:pPr>
              <w:pStyle w:val="TAC"/>
            </w:pPr>
            <w:r w:rsidRPr="00FC7496">
              <w:t xml:space="preserve">NB 0,NB </w:t>
            </w:r>
            <w:r>
              <w:t>1</w:t>
            </w:r>
          </w:p>
        </w:tc>
        <w:tc>
          <w:tcPr>
            <w:tcW w:w="1417" w:type="dxa"/>
            <w:tcBorders>
              <w:top w:val="single" w:sz="4" w:space="0" w:color="auto"/>
              <w:left w:val="single" w:sz="4" w:space="0" w:color="auto"/>
              <w:bottom w:val="single" w:sz="4" w:space="0" w:color="auto"/>
              <w:right w:val="single" w:sz="4" w:space="0" w:color="auto"/>
            </w:tcBorders>
          </w:tcPr>
          <w:p w14:paraId="160409F8" w14:textId="77777777" w:rsidR="00B5671A" w:rsidRPr="00FC7496" w:rsidRDefault="00B5671A" w:rsidP="003C7239">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33FF2C50" w14:textId="77777777" w:rsidR="00B5671A" w:rsidRPr="00FC7496" w:rsidRDefault="00B5671A" w:rsidP="003C7239">
            <w:pPr>
              <w:pStyle w:val="TAC"/>
            </w:pPr>
            <w:r w:rsidRPr="00FC7496">
              <w:t xml:space="preserve">NB </w:t>
            </w:r>
            <w:r>
              <w:t>0</w:t>
            </w:r>
          </w:p>
        </w:tc>
        <w:tc>
          <w:tcPr>
            <w:tcW w:w="2051" w:type="dxa"/>
            <w:tcBorders>
              <w:top w:val="single" w:sz="4" w:space="0" w:color="auto"/>
              <w:left w:val="single" w:sz="4" w:space="0" w:color="auto"/>
              <w:bottom w:val="single" w:sz="4" w:space="0" w:color="auto"/>
              <w:right w:val="single" w:sz="4" w:space="0" w:color="auto"/>
            </w:tcBorders>
          </w:tcPr>
          <w:p w14:paraId="5F53BBE6" w14:textId="77777777" w:rsidR="00B5671A" w:rsidRPr="00FC7496" w:rsidRDefault="00B5671A" w:rsidP="003C7239">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2A5C414B" w14:textId="77777777" w:rsidR="00B5671A" w:rsidRPr="00FC7496" w:rsidRDefault="00B5671A" w:rsidP="003C7239">
            <w:pPr>
              <w:pStyle w:val="TAC"/>
            </w:pPr>
            <w:r w:rsidRPr="00FC7496">
              <w:t>NB 0</w:t>
            </w:r>
          </w:p>
        </w:tc>
      </w:tr>
      <w:tr w:rsidR="00B5671A" w:rsidRPr="00FC7496" w14:paraId="2ADC4185" w14:textId="77777777" w:rsidTr="003C7239">
        <w:tc>
          <w:tcPr>
            <w:tcW w:w="1604" w:type="dxa"/>
            <w:tcBorders>
              <w:top w:val="single" w:sz="4" w:space="0" w:color="auto"/>
              <w:left w:val="single" w:sz="4" w:space="0" w:color="auto"/>
              <w:bottom w:val="single" w:sz="4" w:space="0" w:color="auto"/>
              <w:right w:val="single" w:sz="4" w:space="0" w:color="auto"/>
            </w:tcBorders>
          </w:tcPr>
          <w:p w14:paraId="6375A3DC" w14:textId="77777777" w:rsidR="00B5671A" w:rsidRPr="00FC7496" w:rsidRDefault="00B5671A" w:rsidP="003C7239">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331C2802" w14:textId="77777777" w:rsidR="00B5671A" w:rsidRPr="00FC7496" w:rsidRDefault="00B5671A" w:rsidP="003C7239">
            <w:pPr>
              <w:pStyle w:val="TAC"/>
            </w:pPr>
            <w:r w:rsidRPr="00FC7496">
              <w:t xml:space="preserve">NB </w:t>
            </w:r>
            <w:r>
              <w:t>1</w:t>
            </w:r>
            <w:r w:rsidRPr="00FC7496">
              <w:t>,NB 0</w:t>
            </w:r>
          </w:p>
        </w:tc>
        <w:tc>
          <w:tcPr>
            <w:tcW w:w="1417" w:type="dxa"/>
            <w:tcBorders>
              <w:top w:val="single" w:sz="4" w:space="0" w:color="auto"/>
              <w:left w:val="single" w:sz="4" w:space="0" w:color="auto"/>
              <w:bottom w:val="single" w:sz="4" w:space="0" w:color="auto"/>
              <w:right w:val="single" w:sz="4" w:space="0" w:color="auto"/>
            </w:tcBorders>
          </w:tcPr>
          <w:p w14:paraId="5A379C95" w14:textId="77777777" w:rsidR="00B5671A" w:rsidRPr="00FC7496" w:rsidRDefault="00B5671A" w:rsidP="003C7239">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27EE163" w14:textId="77777777" w:rsidR="00B5671A" w:rsidRPr="00FC7496" w:rsidRDefault="00B5671A" w:rsidP="003C7239">
            <w:pPr>
              <w:pStyle w:val="TAC"/>
            </w:pPr>
            <w:r w:rsidRPr="00FC7496">
              <w:t xml:space="preserve">NB </w:t>
            </w:r>
            <w:r>
              <w:t>0</w:t>
            </w:r>
          </w:p>
        </w:tc>
        <w:tc>
          <w:tcPr>
            <w:tcW w:w="2051" w:type="dxa"/>
            <w:tcBorders>
              <w:top w:val="single" w:sz="4" w:space="0" w:color="auto"/>
              <w:left w:val="single" w:sz="4" w:space="0" w:color="auto"/>
              <w:bottom w:val="single" w:sz="4" w:space="0" w:color="auto"/>
              <w:right w:val="single" w:sz="4" w:space="0" w:color="auto"/>
            </w:tcBorders>
          </w:tcPr>
          <w:p w14:paraId="789963F6" w14:textId="77777777" w:rsidR="00B5671A" w:rsidRPr="00FC7496" w:rsidRDefault="00B5671A" w:rsidP="003C7239">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2F9CBBC5" w14:textId="77777777" w:rsidR="00B5671A" w:rsidRPr="00FC7496" w:rsidRDefault="00B5671A" w:rsidP="003C7239">
            <w:pPr>
              <w:pStyle w:val="TAC"/>
            </w:pPr>
            <w:r w:rsidRPr="00FC7496">
              <w:t xml:space="preserve">NB </w:t>
            </w:r>
            <w:r>
              <w:t>0</w:t>
            </w:r>
          </w:p>
        </w:tc>
      </w:tr>
    </w:tbl>
    <w:p w14:paraId="000FD7EF" w14:textId="77777777" w:rsidR="00B5671A" w:rsidRPr="00FC7496" w:rsidRDefault="00B5671A" w:rsidP="00B5671A"/>
    <w:p w14:paraId="6E202608" w14:textId="77777777" w:rsidR="00F51464" w:rsidRPr="00FC7496" w:rsidRDefault="00F51464" w:rsidP="00DB1099">
      <w:pPr>
        <w:pStyle w:val="Heading2"/>
      </w:pPr>
      <w:r w:rsidRPr="00FC7496">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lastRenderedPageBreak/>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'CellConfig_Type'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'CellConfig_Type'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ms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r w:rsidR="00F51464" w:rsidRPr="00FC7496">
        <w:t>ms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fldChar w:fldCharType="begin"/>
      </w:r>
      <w:r>
        <w:instrText xml:space="preserve"> REF_TS36508 </w:instrText>
      </w:r>
      <w:r>
        <w:fldChar w:fldCharType="separate"/>
      </w:r>
      <w:r w:rsidR="00617908" w:rsidRPr="00FC7496">
        <w:t>3</w:t>
      </w:r>
      <w:r>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fldChar w:fldCharType="begin"/>
      </w:r>
      <w:r>
        <w:instrText xml:space="preserve"> REF_TS36508 </w:instrText>
      </w:r>
      <w:r>
        <w:fldChar w:fldCharType="separate"/>
      </w:r>
      <w:r w:rsidR="00617908" w:rsidRPr="00FC7496">
        <w:t>3</w:t>
      </w:r>
      <w:r>
        <w:fldChar w:fldCharType="end"/>
      </w:r>
      <w:r w:rsidRPr="00FC7496">
        <w:t>].</w:t>
      </w:r>
    </w:p>
    <w:p w14:paraId="4CE54792" w14:textId="77777777" w:rsidR="00634069" w:rsidRPr="00FC7496" w:rsidRDefault="00F51464" w:rsidP="008F3603">
      <w:pPr>
        <w:pStyle w:val="TH"/>
      </w:pPr>
      <w:r w:rsidRPr="00FC7496">
        <w:lastRenderedPageBreak/>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FDD Tcell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TDD Tcell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tcPr>
          <w:p w14:paraId="2181A342" w14:textId="77777777" w:rsidR="00634069" w:rsidRPr="00FC7496" w:rsidRDefault="00634069" w:rsidP="003D4CBC">
            <w:pPr>
              <w:pStyle w:val="TAN"/>
            </w:pPr>
            <w:r w:rsidRPr="00FC7496">
              <w:t>NOTE:</w:t>
            </w:r>
            <w:r w:rsidRPr="00FC7496">
              <w:tab/>
              <w:t>For TDD, synchronous Tcell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FDD Tcell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TDD Tcell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Tcell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1.7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lastRenderedPageBreak/>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FDD Tcell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TDD Tcell (</w:t>
            </w:r>
            <w:r w:rsidRPr="00FC7496">
              <w:rPr>
                <w:i/>
                <w:iCs/>
              </w:rPr>
              <w:t>Ts</w:t>
            </w:r>
            <w:r w:rsidRPr="00FC7496">
              <w:t>)</w:t>
            </w:r>
          </w:p>
        </w:tc>
      </w:tr>
      <w:tr w:rsidR="00BA2C19" w:rsidRPr="00FC7496" w14:paraId="5942FF48" w14:textId="77777777">
        <w:trPr>
          <w:jc w:val="center"/>
        </w:trPr>
        <w:tc>
          <w:tcPr>
            <w:tcW w:w="1677" w:type="dxa"/>
            <w:vMerge/>
          </w:tcPr>
          <w:p w14:paraId="73118DA9" w14:textId="77777777" w:rsidR="00BA2C19" w:rsidRPr="00FC7496" w:rsidRDefault="00BA2C19" w:rsidP="003D4CBC">
            <w:pPr>
              <w:pStyle w:val="TAL"/>
            </w:pPr>
          </w:p>
        </w:tc>
        <w:tc>
          <w:tcPr>
            <w:tcW w:w="1429" w:type="dxa"/>
            <w:vMerge/>
          </w:tcPr>
          <w:p w14:paraId="03749332" w14:textId="77777777" w:rsidR="00BA2C19" w:rsidRPr="00FC7496" w:rsidRDefault="00BA2C19" w:rsidP="003D4CBC">
            <w:pPr>
              <w:pStyle w:val="TAC"/>
            </w:pPr>
          </w:p>
        </w:tc>
        <w:tc>
          <w:tcPr>
            <w:tcW w:w="1559" w:type="dxa"/>
            <w:vMerge/>
          </w:tcPr>
          <w:p w14:paraId="2A3F8FF3" w14:textId="77777777" w:rsidR="00BA2C19" w:rsidRPr="00FC7496" w:rsidRDefault="00BA2C19" w:rsidP="003D4CBC">
            <w:pPr>
              <w:pStyle w:val="TAC"/>
            </w:pPr>
          </w:p>
        </w:tc>
        <w:tc>
          <w:tcPr>
            <w:tcW w:w="1559" w:type="dxa"/>
          </w:tcPr>
          <w:p w14:paraId="63822C40" w14:textId="77777777" w:rsidR="00BA2C19" w:rsidRPr="00FC7496" w:rsidRDefault="00BA2C19" w:rsidP="003D4CBC">
            <w:pPr>
              <w:pStyle w:val="TAC"/>
            </w:pPr>
            <w:r w:rsidRPr="00FC7496">
              <w:t>Synchronous</w:t>
            </w:r>
          </w:p>
        </w:tc>
        <w:tc>
          <w:tcPr>
            <w:tcW w:w="1559" w:type="dxa"/>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Tcell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Tcell:</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r w:rsidRPr="00FC7496">
        <w:rPr>
          <w:noProof w:val="0"/>
        </w:rPr>
        <w:t>Tcell</w:t>
      </w:r>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have a synchronized radio frame timing: the SFN offset and Tcell values are set to the values of the cell having the lower cellId value.</w:t>
      </w:r>
    </w:p>
    <w:p w14:paraId="5B9506FE" w14:textId="77777777" w:rsidR="00804F38" w:rsidRPr="00FC7496" w:rsidRDefault="00804F38" w:rsidP="00804F38">
      <w:r w:rsidRPr="00FC7496">
        <w:t>In Carrier Aggregation signalling test cases, the SFN offset and Tcell of configured cells has to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lastRenderedPageBreak/>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When there are less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similar to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with MultiRAT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lastRenderedPageBreak/>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While any of these test modes is active, the SS shall continue updating all state variables of the bearer’s RLC, and in particular the receive state variable (VR(R) for E-UTRA, RX_Next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ModifyVTS,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ModifyVTS.</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The scheduling information sent to SS is the same as the scheduling information sent to the UE. For each SI message, the subframeOffset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systemFrameNumber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r w:rsidRPr="00FC7496">
        <w:rPr>
          <w:i/>
        </w:rPr>
        <w:t>hyperSFN</w:t>
      </w:r>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lastRenderedPageBreak/>
        <w:t>-</w:t>
      </w:r>
      <w:r w:rsidRPr="00FC7496">
        <w:tab/>
        <w:t xml:space="preserve">In the E-UTRAN-CDMA2000 Inter RAT configuration, SS shall set the CDMA2000 </w:t>
      </w:r>
      <w:r w:rsidRPr="00FC7496">
        <w:rPr>
          <w:lang w:eastAsia="ja-JP"/>
        </w:rPr>
        <w:t>s</w:t>
      </w:r>
      <w:r w:rsidRPr="00FC7496">
        <w:t>ynchronousSystemTime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r w:rsidRPr="00FC7496">
        <w:rPr>
          <w:lang w:eastAsia="ja-JP"/>
        </w:rPr>
        <w:t>s</w:t>
      </w:r>
      <w:r w:rsidRPr="00FC7496">
        <w:t xml:space="preserve">ynchronousSystemTime will not result in system </w:t>
      </w:r>
      <w:smartTag w:uri="urn:schemas-microsoft-com:office:smarttags" w:element="PersonName">
        <w:r w:rsidRPr="00FC7496">
          <w:t>info</w:t>
        </w:r>
      </w:smartTag>
      <w:r w:rsidRPr="00FC7496">
        <w:t>rmation change notification, nor in a modification of systemInfoValueTag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75pt" o:ole="">
            <v:imagedata r:id="rId16" o:title=""/>
          </v:shape>
          <o:OLEObject Type="Embed" ProgID="Equation.3" ShapeID="_x0000_i1030" DrawAspect="Content" ObjectID="_1829740740" r:id="rId17"/>
        </w:object>
      </w:r>
      <w:r w:rsidR="00AE2FF7" w:rsidRPr="00FC7496">
        <w:rPr>
          <w:rFonts w:eastAsia="SimSun"/>
          <w:kern w:val="2"/>
        </w:rPr>
        <w:t xml:space="preserve">ms, where </w:t>
      </w:r>
      <w:r w:rsidR="00AE2FF7" w:rsidRPr="00FC7496">
        <w:rPr>
          <w:rFonts w:eastAsia="SimSun"/>
          <w:i/>
          <w:kern w:val="2"/>
        </w:rPr>
        <w:t>t</w:t>
      </w:r>
      <w:r w:rsidR="00AE2FF7" w:rsidRPr="00FC7496">
        <w:rPr>
          <w:rFonts w:eastAsia="SimSun"/>
          <w:kern w:val="2"/>
        </w:rPr>
        <w:t xml:space="preserve"> equals to the </w:t>
      </w:r>
      <w:r w:rsidR="00AE2FF7" w:rsidRPr="00FC7496">
        <w:rPr>
          <w:rFonts w:eastAsia="SimSun"/>
          <w:i/>
          <w:kern w:val="2"/>
        </w:rPr>
        <w:t xml:space="preserve">cdma-SystemTime.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rmation change notification, nor in a modification of systemInfoValueTag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Table 7.7.2-2: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r w:rsidRPr="00FC7496">
              <w:rPr>
                <w:lang w:eastAsia="ja-JP"/>
              </w:rPr>
              <w:t>Acc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r w:rsidRPr="00FC7496">
              <w:t>subframeOffset (FDD)</w:t>
            </w:r>
          </w:p>
        </w:tc>
        <w:tc>
          <w:tcPr>
            <w:tcW w:w="2552" w:type="dxa"/>
          </w:tcPr>
          <w:p w14:paraId="3DF1AEA8" w14:textId="77777777" w:rsidR="005A233C" w:rsidRPr="00FC7496" w:rsidRDefault="005A233C" w:rsidP="00145A47">
            <w:pPr>
              <w:pStyle w:val="TAH"/>
            </w:pPr>
            <w:r w:rsidRPr="00FC7496">
              <w:t>subframeOffset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0AA7B9EE"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si-WindowLength(20sf), </w:t>
      </w:r>
      <w:r w:rsidR="001B3300" w:rsidRPr="001B3300">
        <w:t xml:space="preserve">the </w:t>
      </w:r>
      <w:r w:rsidRPr="00FC7496">
        <w:t>periodicity for SI</w:t>
      </w:r>
      <w:r w:rsidR="001B3300" w:rsidRPr="001B3300">
        <w:t>s is</w:t>
      </w:r>
      <w:r w:rsidRPr="00FC7496">
        <w:t xml:space="preserve">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25885D55"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A921B99" w14:textId="77777777" w:rsidR="00562B66" w:rsidRPr="00FC7496" w:rsidRDefault="00562B66" w:rsidP="000667DC">
            <w:pPr>
              <w:pStyle w:val="TAC"/>
              <w:keepNext w:val="0"/>
              <w:keepLines w:val="0"/>
            </w:pPr>
            <w:r w:rsidRPr="00FC7496">
              <w:lastRenderedPageBreak/>
              <w:t>19</w:t>
            </w:r>
          </w:p>
        </w:tc>
        <w:tc>
          <w:tcPr>
            <w:tcW w:w="900" w:type="dxa"/>
            <w:tcBorders>
              <w:top w:val="nil"/>
              <w:left w:val="nil"/>
              <w:bottom w:val="single" w:sz="4" w:space="0" w:color="auto"/>
              <w:right w:val="single" w:sz="4" w:space="0" w:color="auto"/>
            </w:tcBorders>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0B016E61" w14:textId="77777777" w:rsidR="00562B66" w:rsidRPr="00FC7496" w:rsidRDefault="00562B66" w:rsidP="000667DC">
            <w:pPr>
              <w:pStyle w:val="TAH"/>
              <w:keepNext w:val="0"/>
              <w:keepLines w:val="0"/>
            </w:pPr>
            <w:r w:rsidRPr="00FC7496">
              <w:t>SFN\S</w:t>
            </w:r>
            <w:r w:rsidR="002E5106" w:rsidRPr="00FC7496">
              <w:t>ub</w:t>
            </w:r>
            <w:r w:rsidRPr="00FC7496">
              <w:t>Frame</w:t>
            </w:r>
          </w:p>
        </w:tc>
        <w:tc>
          <w:tcPr>
            <w:tcW w:w="875" w:type="dxa"/>
            <w:tcBorders>
              <w:top w:val="single" w:sz="4" w:space="0" w:color="auto"/>
              <w:left w:val="nil"/>
              <w:bottom w:val="single" w:sz="4" w:space="0" w:color="auto"/>
              <w:right w:val="single" w:sz="4" w:space="0" w:color="auto"/>
            </w:tcBorders>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CBEFC70" w14:textId="77777777" w:rsidR="00562B66" w:rsidRPr="00FC7496" w:rsidRDefault="00562B66" w:rsidP="000667DC">
            <w:pPr>
              <w:pStyle w:val="TAC"/>
              <w:keepNext w:val="0"/>
              <w:keepLines w:val="0"/>
            </w:pPr>
            <w:r w:rsidRPr="00FC7496">
              <w:lastRenderedPageBreak/>
              <w:t>5</w:t>
            </w:r>
          </w:p>
        </w:tc>
        <w:tc>
          <w:tcPr>
            <w:tcW w:w="875" w:type="dxa"/>
            <w:tcBorders>
              <w:top w:val="nil"/>
              <w:left w:val="nil"/>
              <w:bottom w:val="single" w:sz="4" w:space="0" w:color="auto"/>
              <w:right w:val="single" w:sz="4" w:space="0" w:color="auto"/>
            </w:tcBorders>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92B1232" w14:textId="77777777" w:rsidR="00562B66" w:rsidRPr="00FC7496" w:rsidRDefault="00562B66" w:rsidP="000667DC">
            <w:pPr>
              <w:pStyle w:val="TAC"/>
              <w:keepNext w:val="0"/>
              <w:keepLines w:val="0"/>
            </w:pPr>
            <w:r w:rsidRPr="00FC7496">
              <w:lastRenderedPageBreak/>
              <w:t>69</w:t>
            </w:r>
          </w:p>
        </w:tc>
        <w:tc>
          <w:tcPr>
            <w:tcW w:w="875" w:type="dxa"/>
            <w:tcBorders>
              <w:top w:val="nil"/>
              <w:left w:val="nil"/>
              <w:bottom w:val="single" w:sz="4" w:space="0" w:color="auto"/>
              <w:right w:val="single" w:sz="4" w:space="0" w:color="auto"/>
            </w:tcBorders>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829740741"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si-WindowLength-BR-r13 =20 ms (same value as si-WindowLength)</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SIx-BR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Table 7.7.2a-1: SubframeOffset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81"/>
        <w:gridCol w:w="2033"/>
        <w:gridCol w:w="1549"/>
        <w:gridCol w:w="2033"/>
        <w:gridCol w:w="1881"/>
      </w:tblGrid>
      <w:tr w:rsidR="00433CF5" w:rsidRPr="00FC7496" w14:paraId="060989C2" w14:textId="77777777" w:rsidTr="00433CF5">
        <w:trPr>
          <w:jc w:val="center"/>
        </w:trPr>
        <w:tc>
          <w:tcPr>
            <w:tcW w:w="2281" w:type="dxa"/>
          </w:tcPr>
          <w:p w14:paraId="68CCC3A6" w14:textId="77777777" w:rsidR="00433CF5" w:rsidRPr="00FC7496" w:rsidRDefault="00433CF5" w:rsidP="00433CF5">
            <w:pPr>
              <w:pStyle w:val="TAH"/>
              <w:rPr>
                <w:lang w:eastAsia="ja-JP"/>
              </w:rPr>
            </w:pPr>
            <w:r w:rsidRPr="00FC7496">
              <w:rPr>
                <w:lang w:eastAsia="ja-JP"/>
              </w:rPr>
              <w:t>Scheduling Information No.</w:t>
            </w:r>
          </w:p>
          <w:p w14:paraId="127AAD8B" w14:textId="77777777" w:rsidR="00433CF5" w:rsidRPr="00FC7496" w:rsidRDefault="00433CF5" w:rsidP="00433CF5">
            <w:pPr>
              <w:pStyle w:val="TAH"/>
            </w:pPr>
            <w:r w:rsidRPr="00FC7496">
              <w:rPr>
                <w:lang w:eastAsia="ja-JP"/>
              </w:rPr>
              <w:t>Acc to TS 36.508 [3], clause 4.4.3.1.2</w:t>
            </w:r>
          </w:p>
        </w:tc>
        <w:tc>
          <w:tcPr>
            <w:tcW w:w="2033" w:type="dxa"/>
          </w:tcPr>
          <w:p w14:paraId="0760791A" w14:textId="77777777" w:rsidR="00433CF5" w:rsidRPr="00FC7496" w:rsidRDefault="00433CF5" w:rsidP="00433CF5">
            <w:pPr>
              <w:pStyle w:val="TAH"/>
            </w:pPr>
            <w:r w:rsidRPr="00FC7496">
              <w:t>subframeOffset (FDD)</w:t>
            </w:r>
          </w:p>
        </w:tc>
        <w:tc>
          <w:tcPr>
            <w:tcW w:w="1549" w:type="dxa"/>
          </w:tcPr>
          <w:p w14:paraId="05962851" w14:textId="2ADEDA07" w:rsidR="00433CF5" w:rsidRPr="00FC7496" w:rsidRDefault="00433CF5" w:rsidP="00433CF5">
            <w:pPr>
              <w:pStyle w:val="TAH"/>
            </w:pPr>
            <w:r w:rsidRPr="00FC7496">
              <w:t xml:space="preserve">subframeOffset (FDD DL bandwidth </w:t>
            </w:r>
            <w:r>
              <w:t>=</w:t>
            </w:r>
            <w:r w:rsidRPr="00FC7496">
              <w:t xml:space="preserve"> </w:t>
            </w:r>
            <w:r>
              <w:t>3</w:t>
            </w:r>
            <w:r w:rsidRPr="00FC7496">
              <w:t xml:space="preserve"> MHz)</w:t>
            </w:r>
          </w:p>
        </w:tc>
        <w:tc>
          <w:tcPr>
            <w:tcW w:w="2033" w:type="dxa"/>
          </w:tcPr>
          <w:p w14:paraId="1B12987D" w14:textId="2A43C981" w:rsidR="00433CF5" w:rsidRPr="00FC7496" w:rsidRDefault="00433CF5" w:rsidP="00433CF5">
            <w:pPr>
              <w:pStyle w:val="TAH"/>
            </w:pPr>
            <w:r w:rsidRPr="00FC7496">
              <w:t>subframeOffset (TDD DL bandwidth &gt; 5 MHz)</w:t>
            </w:r>
          </w:p>
        </w:tc>
        <w:tc>
          <w:tcPr>
            <w:tcW w:w="1881" w:type="dxa"/>
          </w:tcPr>
          <w:p w14:paraId="3370B62C" w14:textId="77777777" w:rsidR="00433CF5" w:rsidRPr="00FC7496" w:rsidRDefault="00433CF5" w:rsidP="00433CF5">
            <w:pPr>
              <w:pStyle w:val="TAH"/>
            </w:pPr>
            <w:r w:rsidRPr="00FC7496">
              <w:t>subframeOffset (TDD DL bandwidth = 5 MHz)</w:t>
            </w:r>
          </w:p>
        </w:tc>
      </w:tr>
      <w:tr w:rsidR="00433CF5" w:rsidRPr="00FC7496" w14:paraId="65E3E3EC" w14:textId="77777777" w:rsidTr="00433CF5">
        <w:trPr>
          <w:jc w:val="center"/>
        </w:trPr>
        <w:tc>
          <w:tcPr>
            <w:tcW w:w="2281" w:type="dxa"/>
          </w:tcPr>
          <w:p w14:paraId="36F68DCD" w14:textId="77777777" w:rsidR="00433CF5" w:rsidRPr="00FC7496" w:rsidRDefault="00433CF5" w:rsidP="00433CF5">
            <w:pPr>
              <w:pStyle w:val="TAC"/>
            </w:pPr>
            <w:r w:rsidRPr="00FC7496">
              <w:t>SI1</w:t>
            </w:r>
          </w:p>
        </w:tc>
        <w:tc>
          <w:tcPr>
            <w:tcW w:w="2033" w:type="dxa"/>
          </w:tcPr>
          <w:p w14:paraId="2BAABF66" w14:textId="77777777" w:rsidR="00433CF5" w:rsidRPr="00FC7496" w:rsidRDefault="00433CF5" w:rsidP="00433CF5">
            <w:pPr>
              <w:pStyle w:val="TAC"/>
            </w:pPr>
            <w:r w:rsidRPr="00FC7496">
              <w:t>1</w:t>
            </w:r>
          </w:p>
        </w:tc>
        <w:tc>
          <w:tcPr>
            <w:tcW w:w="1549" w:type="dxa"/>
          </w:tcPr>
          <w:p w14:paraId="3A6C29D2" w14:textId="425EF76A" w:rsidR="00433CF5" w:rsidRPr="00FC7496" w:rsidRDefault="00433CF5" w:rsidP="00433CF5">
            <w:pPr>
              <w:pStyle w:val="TAC"/>
            </w:pPr>
            <w:r>
              <w:t>0</w:t>
            </w:r>
          </w:p>
        </w:tc>
        <w:tc>
          <w:tcPr>
            <w:tcW w:w="2033" w:type="dxa"/>
          </w:tcPr>
          <w:p w14:paraId="507D824C" w14:textId="6C9565B8" w:rsidR="00433CF5" w:rsidRPr="00FC7496" w:rsidRDefault="00433CF5" w:rsidP="00433CF5">
            <w:pPr>
              <w:pStyle w:val="TAC"/>
            </w:pPr>
            <w:r w:rsidRPr="00FC7496">
              <w:t>0</w:t>
            </w:r>
          </w:p>
        </w:tc>
        <w:tc>
          <w:tcPr>
            <w:tcW w:w="1881" w:type="dxa"/>
          </w:tcPr>
          <w:p w14:paraId="79FC7A11" w14:textId="77777777" w:rsidR="00433CF5" w:rsidRPr="00FC7496" w:rsidRDefault="00433CF5" w:rsidP="00433CF5">
            <w:pPr>
              <w:pStyle w:val="TAC"/>
            </w:pPr>
            <w:r w:rsidRPr="00FC7496">
              <w:t>10</w:t>
            </w:r>
          </w:p>
        </w:tc>
      </w:tr>
      <w:tr w:rsidR="00433CF5" w:rsidRPr="00FC7496" w14:paraId="43BE3F40" w14:textId="77777777" w:rsidTr="00433CF5">
        <w:trPr>
          <w:jc w:val="center"/>
        </w:trPr>
        <w:tc>
          <w:tcPr>
            <w:tcW w:w="2281" w:type="dxa"/>
          </w:tcPr>
          <w:p w14:paraId="72ABB76A" w14:textId="77777777" w:rsidR="00433CF5" w:rsidRPr="00FC7496" w:rsidRDefault="00433CF5" w:rsidP="00433CF5">
            <w:pPr>
              <w:pStyle w:val="TAC"/>
            </w:pPr>
            <w:r w:rsidRPr="00FC7496">
              <w:t>SI2</w:t>
            </w:r>
          </w:p>
        </w:tc>
        <w:tc>
          <w:tcPr>
            <w:tcW w:w="2033" w:type="dxa"/>
          </w:tcPr>
          <w:p w14:paraId="40A83FD0" w14:textId="77777777" w:rsidR="00433CF5" w:rsidRPr="00FC7496" w:rsidRDefault="00433CF5" w:rsidP="00433CF5">
            <w:pPr>
              <w:pStyle w:val="TAC"/>
            </w:pPr>
            <w:r w:rsidRPr="00FC7496">
              <w:t>1</w:t>
            </w:r>
          </w:p>
        </w:tc>
        <w:tc>
          <w:tcPr>
            <w:tcW w:w="1549" w:type="dxa"/>
          </w:tcPr>
          <w:p w14:paraId="5FC4F06F" w14:textId="5046722D" w:rsidR="00433CF5" w:rsidRPr="00FC7496" w:rsidRDefault="00433CF5" w:rsidP="00433CF5">
            <w:pPr>
              <w:pStyle w:val="TAC"/>
            </w:pPr>
            <w:r>
              <w:t>0</w:t>
            </w:r>
          </w:p>
        </w:tc>
        <w:tc>
          <w:tcPr>
            <w:tcW w:w="2033" w:type="dxa"/>
          </w:tcPr>
          <w:p w14:paraId="11A4F465" w14:textId="628D3F5E" w:rsidR="00433CF5" w:rsidRPr="00FC7496" w:rsidRDefault="00433CF5" w:rsidP="00433CF5">
            <w:pPr>
              <w:pStyle w:val="TAC"/>
            </w:pPr>
            <w:r w:rsidRPr="00FC7496">
              <w:t>0</w:t>
            </w:r>
          </w:p>
        </w:tc>
        <w:tc>
          <w:tcPr>
            <w:tcW w:w="1881" w:type="dxa"/>
          </w:tcPr>
          <w:p w14:paraId="00407467" w14:textId="77777777" w:rsidR="00433CF5" w:rsidRPr="00FC7496" w:rsidRDefault="00433CF5" w:rsidP="00433CF5">
            <w:pPr>
              <w:pStyle w:val="TAC"/>
            </w:pPr>
            <w:r w:rsidRPr="00FC7496">
              <w:t>10</w:t>
            </w:r>
          </w:p>
        </w:tc>
      </w:tr>
      <w:tr w:rsidR="00433CF5" w:rsidRPr="00FC7496" w14:paraId="34008B3F" w14:textId="77777777" w:rsidTr="00433CF5">
        <w:trPr>
          <w:jc w:val="center"/>
        </w:trPr>
        <w:tc>
          <w:tcPr>
            <w:tcW w:w="2281" w:type="dxa"/>
          </w:tcPr>
          <w:p w14:paraId="748D5E0E" w14:textId="77777777" w:rsidR="00433CF5" w:rsidRPr="00FC7496" w:rsidRDefault="00433CF5" w:rsidP="00433CF5">
            <w:pPr>
              <w:pStyle w:val="TAC"/>
            </w:pPr>
            <w:r w:rsidRPr="00FC7496">
              <w:t>SI3</w:t>
            </w:r>
          </w:p>
        </w:tc>
        <w:tc>
          <w:tcPr>
            <w:tcW w:w="2033" w:type="dxa"/>
          </w:tcPr>
          <w:p w14:paraId="6E5E2536" w14:textId="77777777" w:rsidR="00433CF5" w:rsidRPr="00FC7496" w:rsidRDefault="00433CF5" w:rsidP="00433CF5">
            <w:pPr>
              <w:pStyle w:val="TAC"/>
            </w:pPr>
            <w:r w:rsidRPr="00FC7496">
              <w:t>3</w:t>
            </w:r>
          </w:p>
        </w:tc>
        <w:tc>
          <w:tcPr>
            <w:tcW w:w="1549" w:type="dxa"/>
          </w:tcPr>
          <w:p w14:paraId="7CFE8D8C" w14:textId="39970BEE" w:rsidR="00433CF5" w:rsidRPr="00FC7496" w:rsidRDefault="00433CF5" w:rsidP="00433CF5">
            <w:pPr>
              <w:pStyle w:val="TAC"/>
            </w:pPr>
            <w:r>
              <w:t>0</w:t>
            </w:r>
          </w:p>
        </w:tc>
        <w:tc>
          <w:tcPr>
            <w:tcW w:w="2033" w:type="dxa"/>
          </w:tcPr>
          <w:p w14:paraId="2CC678A3" w14:textId="2148B2C2" w:rsidR="00433CF5" w:rsidRPr="00FC7496" w:rsidRDefault="00433CF5" w:rsidP="00433CF5">
            <w:pPr>
              <w:pStyle w:val="TAC"/>
            </w:pPr>
            <w:r w:rsidRPr="00FC7496">
              <w:t>0</w:t>
            </w:r>
          </w:p>
        </w:tc>
        <w:tc>
          <w:tcPr>
            <w:tcW w:w="1881" w:type="dxa"/>
          </w:tcPr>
          <w:p w14:paraId="550ECDF8" w14:textId="77777777" w:rsidR="00433CF5" w:rsidRPr="00FC7496" w:rsidRDefault="00433CF5" w:rsidP="00433CF5">
            <w:pPr>
              <w:pStyle w:val="TAC"/>
            </w:pPr>
            <w:r w:rsidRPr="00FC7496">
              <w:t>10</w:t>
            </w:r>
          </w:p>
        </w:tc>
      </w:tr>
      <w:tr w:rsidR="00433CF5" w:rsidRPr="00FC7496" w14:paraId="7B4D0D65" w14:textId="77777777" w:rsidTr="00433CF5">
        <w:trPr>
          <w:jc w:val="center"/>
        </w:trPr>
        <w:tc>
          <w:tcPr>
            <w:tcW w:w="2281" w:type="dxa"/>
          </w:tcPr>
          <w:p w14:paraId="13EAB5CC" w14:textId="77777777" w:rsidR="00433CF5" w:rsidRPr="00FC7496" w:rsidRDefault="00433CF5" w:rsidP="00433CF5">
            <w:pPr>
              <w:pStyle w:val="TAC"/>
            </w:pPr>
            <w:r w:rsidRPr="00FC7496">
              <w:t>SI4</w:t>
            </w:r>
          </w:p>
        </w:tc>
        <w:tc>
          <w:tcPr>
            <w:tcW w:w="2033" w:type="dxa"/>
          </w:tcPr>
          <w:p w14:paraId="2E4D18A5" w14:textId="77777777" w:rsidR="00433CF5" w:rsidRPr="00FC7496" w:rsidRDefault="00433CF5" w:rsidP="00433CF5">
            <w:pPr>
              <w:pStyle w:val="TAC"/>
            </w:pPr>
            <w:r w:rsidRPr="00FC7496">
              <w:t>3</w:t>
            </w:r>
          </w:p>
        </w:tc>
        <w:tc>
          <w:tcPr>
            <w:tcW w:w="1549" w:type="dxa"/>
          </w:tcPr>
          <w:p w14:paraId="43F2FA57" w14:textId="72B16C4B" w:rsidR="00433CF5" w:rsidRPr="00FC7496" w:rsidRDefault="00433CF5" w:rsidP="00433CF5">
            <w:pPr>
              <w:pStyle w:val="TAC"/>
            </w:pPr>
            <w:r>
              <w:t>0</w:t>
            </w:r>
          </w:p>
        </w:tc>
        <w:tc>
          <w:tcPr>
            <w:tcW w:w="2033" w:type="dxa"/>
          </w:tcPr>
          <w:p w14:paraId="5EB73AFF" w14:textId="4C89223A" w:rsidR="00433CF5" w:rsidRPr="00FC7496" w:rsidRDefault="00433CF5" w:rsidP="00433CF5">
            <w:pPr>
              <w:pStyle w:val="TAC"/>
            </w:pPr>
            <w:r w:rsidRPr="00FC7496">
              <w:t>0</w:t>
            </w:r>
          </w:p>
        </w:tc>
        <w:tc>
          <w:tcPr>
            <w:tcW w:w="1881" w:type="dxa"/>
          </w:tcPr>
          <w:p w14:paraId="365F264C" w14:textId="77777777" w:rsidR="00433CF5" w:rsidRPr="00FC7496" w:rsidRDefault="00433CF5" w:rsidP="00433CF5">
            <w:pPr>
              <w:pStyle w:val="TAC"/>
            </w:pPr>
            <w:r w:rsidRPr="00FC7496">
              <w:t>10</w:t>
            </w:r>
          </w:p>
        </w:tc>
      </w:tr>
      <w:tr w:rsidR="00433CF5" w:rsidRPr="00FC7496" w14:paraId="6DA4CE09" w14:textId="77777777" w:rsidTr="00433CF5">
        <w:trPr>
          <w:jc w:val="center"/>
        </w:trPr>
        <w:tc>
          <w:tcPr>
            <w:tcW w:w="2281" w:type="dxa"/>
          </w:tcPr>
          <w:p w14:paraId="5607C916" w14:textId="77777777" w:rsidR="00433CF5" w:rsidRPr="00FC7496" w:rsidRDefault="00433CF5" w:rsidP="00433CF5">
            <w:pPr>
              <w:pStyle w:val="TAC"/>
            </w:pPr>
            <w:r w:rsidRPr="00FC7496">
              <w:t>SI1-BR</w:t>
            </w:r>
          </w:p>
        </w:tc>
        <w:tc>
          <w:tcPr>
            <w:tcW w:w="2033" w:type="dxa"/>
          </w:tcPr>
          <w:p w14:paraId="03BA3254" w14:textId="77777777" w:rsidR="00433CF5" w:rsidRPr="00FC7496" w:rsidRDefault="00433CF5" w:rsidP="00433CF5">
            <w:pPr>
              <w:pStyle w:val="TAC"/>
            </w:pPr>
            <w:r w:rsidRPr="00FC7496">
              <w:t>0</w:t>
            </w:r>
          </w:p>
        </w:tc>
        <w:tc>
          <w:tcPr>
            <w:tcW w:w="1549" w:type="dxa"/>
          </w:tcPr>
          <w:p w14:paraId="0C0B998C" w14:textId="1B947A5A" w:rsidR="00433CF5" w:rsidRPr="00FC7496" w:rsidRDefault="00433CF5" w:rsidP="00433CF5">
            <w:pPr>
              <w:pStyle w:val="TAC"/>
            </w:pPr>
            <w:r>
              <w:t>7</w:t>
            </w:r>
          </w:p>
        </w:tc>
        <w:tc>
          <w:tcPr>
            <w:tcW w:w="2033" w:type="dxa"/>
          </w:tcPr>
          <w:p w14:paraId="1929721F" w14:textId="5B7AAB54" w:rsidR="00433CF5" w:rsidRPr="00FC7496" w:rsidRDefault="00433CF5" w:rsidP="00433CF5">
            <w:pPr>
              <w:pStyle w:val="TAC"/>
            </w:pPr>
            <w:r w:rsidRPr="00FC7496">
              <w:t>0</w:t>
            </w:r>
          </w:p>
        </w:tc>
        <w:tc>
          <w:tcPr>
            <w:tcW w:w="1881" w:type="dxa"/>
          </w:tcPr>
          <w:p w14:paraId="660BCC2D" w14:textId="77777777" w:rsidR="00433CF5" w:rsidRPr="00FC7496" w:rsidDel="001E3932" w:rsidRDefault="00433CF5" w:rsidP="00433CF5">
            <w:pPr>
              <w:pStyle w:val="TAC"/>
            </w:pPr>
            <w:r w:rsidRPr="00FC7496">
              <w:t>0</w:t>
            </w:r>
          </w:p>
        </w:tc>
      </w:tr>
      <w:tr w:rsidR="00433CF5" w:rsidRPr="00FC7496" w14:paraId="10E69760" w14:textId="77777777" w:rsidTr="00433CF5">
        <w:trPr>
          <w:jc w:val="center"/>
        </w:trPr>
        <w:tc>
          <w:tcPr>
            <w:tcW w:w="2281" w:type="dxa"/>
          </w:tcPr>
          <w:p w14:paraId="66811A7D" w14:textId="77777777" w:rsidR="00433CF5" w:rsidRPr="00FC7496" w:rsidRDefault="00433CF5" w:rsidP="00433CF5">
            <w:pPr>
              <w:pStyle w:val="TAC"/>
            </w:pPr>
            <w:r w:rsidRPr="00FC7496">
              <w:t>SI2-BR</w:t>
            </w:r>
          </w:p>
        </w:tc>
        <w:tc>
          <w:tcPr>
            <w:tcW w:w="2033" w:type="dxa"/>
          </w:tcPr>
          <w:p w14:paraId="01E22AEB" w14:textId="77777777" w:rsidR="00433CF5" w:rsidRPr="00FC7496" w:rsidRDefault="00433CF5" w:rsidP="00433CF5">
            <w:pPr>
              <w:pStyle w:val="TAC"/>
            </w:pPr>
            <w:r w:rsidRPr="00FC7496">
              <w:t>0</w:t>
            </w:r>
          </w:p>
        </w:tc>
        <w:tc>
          <w:tcPr>
            <w:tcW w:w="1549" w:type="dxa"/>
          </w:tcPr>
          <w:p w14:paraId="250B8B75" w14:textId="2A2680F9" w:rsidR="00433CF5" w:rsidRPr="00FC7496" w:rsidRDefault="00433CF5" w:rsidP="00433CF5">
            <w:pPr>
              <w:pStyle w:val="TAC"/>
            </w:pPr>
            <w:r>
              <w:t>7</w:t>
            </w:r>
          </w:p>
        </w:tc>
        <w:tc>
          <w:tcPr>
            <w:tcW w:w="2033" w:type="dxa"/>
          </w:tcPr>
          <w:p w14:paraId="5C95365C" w14:textId="340E5625" w:rsidR="00433CF5" w:rsidRPr="00FC7496" w:rsidRDefault="00433CF5" w:rsidP="00433CF5">
            <w:pPr>
              <w:pStyle w:val="TAC"/>
            </w:pPr>
            <w:r w:rsidRPr="00FC7496">
              <w:t>0</w:t>
            </w:r>
          </w:p>
        </w:tc>
        <w:tc>
          <w:tcPr>
            <w:tcW w:w="1881" w:type="dxa"/>
          </w:tcPr>
          <w:p w14:paraId="63536214" w14:textId="77777777" w:rsidR="00433CF5" w:rsidRPr="00FC7496" w:rsidDel="001E3932" w:rsidRDefault="00433CF5" w:rsidP="00433CF5">
            <w:pPr>
              <w:pStyle w:val="TAC"/>
            </w:pPr>
            <w:r w:rsidRPr="00FC7496">
              <w:t>0</w:t>
            </w:r>
          </w:p>
        </w:tc>
      </w:tr>
      <w:tr w:rsidR="00433CF5" w:rsidRPr="00FC7496" w14:paraId="2633419C" w14:textId="77777777" w:rsidTr="00433CF5">
        <w:trPr>
          <w:jc w:val="center"/>
        </w:trPr>
        <w:tc>
          <w:tcPr>
            <w:tcW w:w="2281" w:type="dxa"/>
          </w:tcPr>
          <w:p w14:paraId="7949E5E2" w14:textId="77777777" w:rsidR="00433CF5" w:rsidRPr="00FC7496" w:rsidRDefault="00433CF5" w:rsidP="00433CF5">
            <w:pPr>
              <w:pStyle w:val="TAC"/>
            </w:pPr>
            <w:r w:rsidRPr="00FC7496">
              <w:t>SI3-BR</w:t>
            </w:r>
          </w:p>
        </w:tc>
        <w:tc>
          <w:tcPr>
            <w:tcW w:w="2033" w:type="dxa"/>
          </w:tcPr>
          <w:p w14:paraId="23050F28" w14:textId="77777777" w:rsidR="00433CF5" w:rsidRPr="00FC7496" w:rsidRDefault="00433CF5" w:rsidP="00433CF5">
            <w:pPr>
              <w:pStyle w:val="TAC"/>
            </w:pPr>
            <w:r w:rsidRPr="00FC7496">
              <w:t>0</w:t>
            </w:r>
          </w:p>
        </w:tc>
        <w:tc>
          <w:tcPr>
            <w:tcW w:w="1549" w:type="dxa"/>
          </w:tcPr>
          <w:p w14:paraId="42C45F2D" w14:textId="222EA5BA" w:rsidR="00433CF5" w:rsidRPr="00FC7496" w:rsidRDefault="00433CF5" w:rsidP="00433CF5">
            <w:pPr>
              <w:pStyle w:val="TAC"/>
            </w:pPr>
            <w:r>
              <w:t>7</w:t>
            </w:r>
          </w:p>
        </w:tc>
        <w:tc>
          <w:tcPr>
            <w:tcW w:w="2033" w:type="dxa"/>
          </w:tcPr>
          <w:p w14:paraId="14233558" w14:textId="46F1BBF4" w:rsidR="00433CF5" w:rsidRPr="00FC7496" w:rsidRDefault="00433CF5" w:rsidP="00433CF5">
            <w:pPr>
              <w:pStyle w:val="TAC"/>
            </w:pPr>
            <w:r w:rsidRPr="00FC7496">
              <w:t>0</w:t>
            </w:r>
          </w:p>
        </w:tc>
        <w:tc>
          <w:tcPr>
            <w:tcW w:w="1881" w:type="dxa"/>
          </w:tcPr>
          <w:p w14:paraId="25C23335" w14:textId="77777777" w:rsidR="00433CF5" w:rsidRPr="00FC7496" w:rsidDel="001E3932" w:rsidRDefault="00433CF5" w:rsidP="00433CF5">
            <w:pPr>
              <w:pStyle w:val="TAC"/>
            </w:pPr>
            <w:r w:rsidRPr="00FC7496">
              <w:t>0</w:t>
            </w:r>
          </w:p>
        </w:tc>
      </w:tr>
      <w:tr w:rsidR="00433CF5" w:rsidRPr="00FC7496" w14:paraId="179715CF" w14:textId="77777777" w:rsidTr="00433CF5">
        <w:trPr>
          <w:jc w:val="center"/>
        </w:trPr>
        <w:tc>
          <w:tcPr>
            <w:tcW w:w="2281" w:type="dxa"/>
          </w:tcPr>
          <w:p w14:paraId="1768D0D8" w14:textId="77777777" w:rsidR="00433CF5" w:rsidRPr="00FC7496" w:rsidRDefault="00433CF5" w:rsidP="00433CF5">
            <w:pPr>
              <w:pStyle w:val="TAC"/>
            </w:pPr>
            <w:r w:rsidRPr="00FC7496">
              <w:t>SI4-BR</w:t>
            </w:r>
          </w:p>
        </w:tc>
        <w:tc>
          <w:tcPr>
            <w:tcW w:w="2033" w:type="dxa"/>
          </w:tcPr>
          <w:p w14:paraId="2B20B9C6" w14:textId="77777777" w:rsidR="00433CF5" w:rsidRPr="00FC7496" w:rsidRDefault="00433CF5" w:rsidP="00433CF5">
            <w:pPr>
              <w:pStyle w:val="TAC"/>
            </w:pPr>
            <w:r w:rsidRPr="00FC7496">
              <w:t>0</w:t>
            </w:r>
          </w:p>
        </w:tc>
        <w:tc>
          <w:tcPr>
            <w:tcW w:w="1549" w:type="dxa"/>
          </w:tcPr>
          <w:p w14:paraId="1EBB0D24" w14:textId="72989F2B" w:rsidR="00433CF5" w:rsidRPr="00FC7496" w:rsidRDefault="00433CF5" w:rsidP="00433CF5">
            <w:pPr>
              <w:pStyle w:val="TAC"/>
            </w:pPr>
            <w:r>
              <w:t>7</w:t>
            </w:r>
          </w:p>
        </w:tc>
        <w:tc>
          <w:tcPr>
            <w:tcW w:w="2033" w:type="dxa"/>
          </w:tcPr>
          <w:p w14:paraId="2183A976" w14:textId="02840B88" w:rsidR="00433CF5" w:rsidRPr="00FC7496" w:rsidRDefault="00433CF5" w:rsidP="00433CF5">
            <w:pPr>
              <w:pStyle w:val="TAC"/>
            </w:pPr>
            <w:r w:rsidRPr="00FC7496">
              <w:t>0</w:t>
            </w:r>
          </w:p>
        </w:tc>
        <w:tc>
          <w:tcPr>
            <w:tcW w:w="1881" w:type="dxa"/>
          </w:tcPr>
          <w:p w14:paraId="5308E71D" w14:textId="77777777" w:rsidR="00433CF5" w:rsidRPr="00FC7496" w:rsidDel="001E3932" w:rsidRDefault="00433CF5" w:rsidP="00433CF5">
            <w:pPr>
              <w:pStyle w:val="TAC"/>
            </w:pPr>
            <w:r w:rsidRPr="00FC7496">
              <w:t>0</w:t>
            </w:r>
          </w:p>
        </w:tc>
      </w:tr>
      <w:tr w:rsidR="00433CF5" w:rsidRPr="00FC7496" w14:paraId="3502B64B" w14:textId="77777777" w:rsidTr="00724B4B">
        <w:trPr>
          <w:jc w:val="center"/>
        </w:trPr>
        <w:tc>
          <w:tcPr>
            <w:tcW w:w="9777" w:type="dxa"/>
            <w:gridSpan w:val="5"/>
          </w:tcPr>
          <w:p w14:paraId="1A2C6A9D" w14:textId="08F3E26B" w:rsidR="00433CF5" w:rsidRPr="00FC7496" w:rsidRDefault="00433CF5" w:rsidP="009B0016">
            <w:pPr>
              <w:pStyle w:val="TAN"/>
            </w:pPr>
            <w:r w:rsidRPr="00FC7496">
              <w:t>NOTE:</w:t>
            </w:r>
            <w:r w:rsidRPr="00FC7496">
              <w:tab/>
              <w:t>The subframe offsets for SIx/SIx-BR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lastRenderedPageBreak/>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t>Table 7.7.2a</w:t>
      </w:r>
      <w:r w:rsidR="002E5106" w:rsidRPr="00FC7496">
        <w:t>-5</w:t>
      </w:r>
      <w:r w:rsidRPr="00FC7496">
        <w:t xml:space="preserve"> for TDD for DL bandwidth &gt; 5</w:t>
      </w:r>
      <w:r w:rsidR="002E5106" w:rsidRPr="00FC7496">
        <w:t xml:space="preserve"> MHz </w:t>
      </w:r>
      <w:r w:rsidRPr="00FC7496">
        <w:t>and odd physical layer cell Id</w:t>
      </w:r>
    </w:p>
    <w:p w14:paraId="65EBBC29" w14:textId="77777777" w:rsidR="00433CF5" w:rsidRDefault="002E5106" w:rsidP="00433CF5">
      <w:pPr>
        <w:pStyle w:val="B1"/>
      </w:pPr>
      <w:r w:rsidRPr="00FC7496">
        <w:t>Table 7.7.2a-6 for TDD for DL bandwidth = 5 MHz</w:t>
      </w:r>
      <w:r w:rsidR="0035405E" w:rsidRPr="00FC7496">
        <w:t>.</w:t>
      </w:r>
    </w:p>
    <w:p w14:paraId="1F9E681C" w14:textId="77777777" w:rsidR="00433CF5" w:rsidRPr="00FC7496" w:rsidRDefault="00433CF5" w:rsidP="00433CF5">
      <w:pPr>
        <w:pStyle w:val="B1"/>
      </w:pPr>
      <w:r w:rsidRPr="00FC7496">
        <w:t>Table 7.7.2a-</w:t>
      </w:r>
      <w:r>
        <w:t>7</w:t>
      </w:r>
      <w:r w:rsidRPr="00FC7496">
        <w:t xml:space="preserve"> for FDD for DL bandwidth </w:t>
      </w:r>
      <w:r>
        <w:t>=</w:t>
      </w:r>
      <w:r w:rsidRPr="00FC7496">
        <w:t xml:space="preserve"> </w:t>
      </w:r>
      <w:r>
        <w:t>3</w:t>
      </w:r>
      <w:r w:rsidRPr="00FC7496">
        <w:t xml:space="preserve"> MHz with even physical layer cell IDs</w:t>
      </w:r>
    </w:p>
    <w:p w14:paraId="63569A7F" w14:textId="1B0CAD47" w:rsidR="005E282F" w:rsidRPr="00FC7496" w:rsidRDefault="00433CF5" w:rsidP="00433CF5">
      <w:pPr>
        <w:pStyle w:val="B1"/>
      </w:pPr>
      <w:r w:rsidRPr="00FC7496">
        <w:t>Table 7.7.2a-</w:t>
      </w:r>
      <w:r>
        <w:t>8</w:t>
      </w:r>
      <w:r w:rsidRPr="00FC7496">
        <w:t xml:space="preserve"> for FDD for DL bandwidth </w:t>
      </w:r>
      <w:r>
        <w:t>=</w:t>
      </w:r>
      <w:r w:rsidRPr="00FC7496">
        <w:t xml:space="preserve"> </w:t>
      </w:r>
      <w:r>
        <w:t>3</w:t>
      </w:r>
      <w:r w:rsidRPr="00FC7496">
        <w:t xml:space="preserve"> MHz with odd physical layer cell IDs</w:t>
      </w:r>
    </w:p>
    <w:p w14:paraId="0C71EB0F" w14:textId="77777777" w:rsidR="005E282F" w:rsidRPr="00FC7496" w:rsidRDefault="005E282F" w:rsidP="00E04DB1">
      <w:pPr>
        <w:pStyle w:val="TH"/>
      </w:pPr>
      <w:r w:rsidRPr="00FC7496">
        <w:lastRenderedPageBreak/>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829740742"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095347AA" w14:textId="77777777" w:rsidR="005E282F" w:rsidRPr="00FC7496" w:rsidRDefault="005E282F" w:rsidP="00E04DB1">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91B380B" w14:textId="77777777" w:rsidR="005E282F" w:rsidRPr="00FC7496" w:rsidRDefault="005E282F" w:rsidP="00E04DB1">
            <w:pPr>
              <w:pStyle w:val="TAC"/>
            </w:pPr>
            <w:r w:rsidRPr="00FC7496">
              <w:lastRenderedPageBreak/>
              <w:t>53</w:t>
            </w:r>
          </w:p>
        </w:tc>
        <w:tc>
          <w:tcPr>
            <w:tcW w:w="900" w:type="dxa"/>
            <w:tcBorders>
              <w:top w:val="nil"/>
              <w:left w:val="nil"/>
              <w:bottom w:val="single" w:sz="4" w:space="0" w:color="auto"/>
              <w:right w:val="single" w:sz="4" w:space="0" w:color="auto"/>
            </w:tcBorders>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lastRenderedPageBreak/>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829740743"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829740744"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5A13332B" w14:textId="77777777" w:rsidR="005E282F" w:rsidRPr="00FC7496" w:rsidRDefault="005E282F" w:rsidP="00E04DB1">
            <w:pPr>
              <w:pStyle w:val="TAH"/>
            </w:pPr>
            <w:r w:rsidRPr="00FC7496">
              <w:t>SFN\S</w:t>
            </w:r>
            <w:r w:rsidR="002E5106" w:rsidRPr="00FC7496">
              <w:t>ub</w:t>
            </w:r>
            <w:r w:rsidRPr="00FC7496">
              <w:t>Frame</w:t>
            </w:r>
          </w:p>
        </w:tc>
        <w:tc>
          <w:tcPr>
            <w:tcW w:w="1214" w:type="dxa"/>
            <w:tcBorders>
              <w:top w:val="single" w:sz="4" w:space="0" w:color="auto"/>
              <w:left w:val="nil"/>
              <w:bottom w:val="single" w:sz="4" w:space="0" w:color="auto"/>
              <w:right w:val="single" w:sz="4" w:space="0" w:color="auto"/>
            </w:tcBorders>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2750249" w14:textId="77777777" w:rsidR="005E282F" w:rsidRPr="00FC7496" w:rsidRDefault="005E282F" w:rsidP="00E04DB1">
            <w:pPr>
              <w:pStyle w:val="TAC"/>
            </w:pPr>
            <w:r w:rsidRPr="00FC7496">
              <w:lastRenderedPageBreak/>
              <w:t>52</w:t>
            </w:r>
          </w:p>
        </w:tc>
        <w:tc>
          <w:tcPr>
            <w:tcW w:w="1214" w:type="dxa"/>
            <w:tcBorders>
              <w:top w:val="nil"/>
              <w:left w:val="nil"/>
              <w:bottom w:val="single" w:sz="4" w:space="0" w:color="auto"/>
              <w:right w:val="single" w:sz="4" w:space="0" w:color="auto"/>
            </w:tcBorders>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6043642" w14:textId="77777777" w:rsidR="005E282F" w:rsidRPr="00FC7496" w:rsidRDefault="005E282F" w:rsidP="00E04DB1">
            <w:pPr>
              <w:pStyle w:val="TAC"/>
            </w:pPr>
            <w:r w:rsidRPr="00FC7496">
              <w:t>53</w:t>
            </w:r>
          </w:p>
        </w:tc>
        <w:tc>
          <w:tcPr>
            <w:tcW w:w="1214" w:type="dxa"/>
            <w:tcBorders>
              <w:top w:val="nil"/>
              <w:left w:val="nil"/>
              <w:bottom w:val="single" w:sz="4" w:space="0" w:color="auto"/>
              <w:right w:val="single" w:sz="4" w:space="0" w:color="auto"/>
            </w:tcBorders>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lastRenderedPageBreak/>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829740745"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3D077387" w14:textId="77777777" w:rsidR="0035405E" w:rsidRPr="00FC7496" w:rsidRDefault="0035405E" w:rsidP="003123FF">
            <w:pPr>
              <w:pStyle w:val="TAH"/>
            </w:pPr>
            <w:r w:rsidRPr="00FC7496">
              <w:t>SFN\S</w:t>
            </w:r>
            <w:r w:rsidR="002E5106" w:rsidRPr="00FC7496">
              <w:t>ub</w:t>
            </w:r>
            <w:r w:rsidRPr="00FC7496">
              <w:t>Frame</w:t>
            </w:r>
          </w:p>
        </w:tc>
        <w:tc>
          <w:tcPr>
            <w:tcW w:w="900" w:type="dxa"/>
            <w:tcBorders>
              <w:top w:val="single" w:sz="4" w:space="0" w:color="auto"/>
              <w:left w:val="nil"/>
              <w:bottom w:val="single" w:sz="4" w:space="0" w:color="auto"/>
              <w:right w:val="single" w:sz="4" w:space="0" w:color="auto"/>
            </w:tcBorders>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0E946C5" w14:textId="77777777" w:rsidR="0035405E" w:rsidRPr="00FC7496" w:rsidRDefault="0035405E" w:rsidP="003123FF">
            <w:pPr>
              <w:pStyle w:val="TAC"/>
            </w:pPr>
            <w:r w:rsidRPr="00FC7496">
              <w:lastRenderedPageBreak/>
              <w:t>54</w:t>
            </w:r>
          </w:p>
        </w:tc>
        <w:tc>
          <w:tcPr>
            <w:tcW w:w="900" w:type="dxa"/>
            <w:tcBorders>
              <w:top w:val="nil"/>
              <w:left w:val="nil"/>
              <w:bottom w:val="single" w:sz="4" w:space="0" w:color="auto"/>
              <w:right w:val="single" w:sz="4" w:space="0" w:color="auto"/>
            </w:tcBorders>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lastRenderedPageBreak/>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829740746"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829740747"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noWrap/>
            <w:vAlign w:val="bottom"/>
          </w:tcPr>
          <w:p w14:paraId="0A846D6B" w14:textId="77777777" w:rsidR="0035405E" w:rsidRPr="00FC7496" w:rsidRDefault="0035405E" w:rsidP="003123FF">
            <w:pPr>
              <w:pStyle w:val="TAH"/>
            </w:pPr>
            <w:r w:rsidRPr="00FC7496">
              <w:t>SFN\S</w:t>
            </w:r>
            <w:r w:rsidR="00A4534E" w:rsidRPr="00FC7496">
              <w:t>ub</w:t>
            </w:r>
            <w:r w:rsidRPr="00FC7496">
              <w:t>Frame</w:t>
            </w:r>
          </w:p>
        </w:tc>
        <w:tc>
          <w:tcPr>
            <w:tcW w:w="1389" w:type="dxa"/>
            <w:tcBorders>
              <w:top w:val="single" w:sz="4" w:space="0" w:color="auto"/>
              <w:left w:val="nil"/>
              <w:bottom w:val="single" w:sz="4" w:space="0" w:color="auto"/>
              <w:right w:val="single" w:sz="4" w:space="0" w:color="auto"/>
            </w:tcBorders>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A7C8602" w14:textId="77777777" w:rsidR="0035405E" w:rsidRPr="00FC7496" w:rsidRDefault="0035405E" w:rsidP="003123FF">
            <w:pPr>
              <w:pStyle w:val="TAC"/>
            </w:pPr>
            <w:r w:rsidRPr="00FC7496">
              <w:lastRenderedPageBreak/>
              <w:t>52</w:t>
            </w:r>
          </w:p>
        </w:tc>
        <w:tc>
          <w:tcPr>
            <w:tcW w:w="1389" w:type="dxa"/>
            <w:tcBorders>
              <w:top w:val="nil"/>
              <w:left w:val="nil"/>
              <w:bottom w:val="single" w:sz="4" w:space="0" w:color="auto"/>
              <w:right w:val="single" w:sz="4" w:space="0" w:color="auto"/>
            </w:tcBorders>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3E8F831" w14:textId="77777777" w:rsidR="0035405E" w:rsidRPr="00FC7496" w:rsidRDefault="0035405E" w:rsidP="003123FF">
            <w:pPr>
              <w:pStyle w:val="TAC"/>
            </w:pPr>
            <w:r w:rsidRPr="00FC7496">
              <w:t>53</w:t>
            </w:r>
          </w:p>
        </w:tc>
        <w:tc>
          <w:tcPr>
            <w:tcW w:w="1389" w:type="dxa"/>
            <w:tcBorders>
              <w:top w:val="nil"/>
              <w:left w:val="nil"/>
              <w:bottom w:val="single" w:sz="4" w:space="0" w:color="auto"/>
              <w:right w:val="single" w:sz="4" w:space="0" w:color="auto"/>
            </w:tcBorders>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7BEC8C6C" w14:textId="77777777" w:rsidR="00A4534E" w:rsidRPr="00FC7496" w:rsidRDefault="00A4534E" w:rsidP="009B0016">
            <w:pPr>
              <w:pStyle w:val="TAH"/>
            </w:pPr>
            <w:r w:rsidRPr="00FC7496">
              <w:t>SFN\SubFrame</w:t>
            </w:r>
          </w:p>
        </w:tc>
        <w:tc>
          <w:tcPr>
            <w:tcW w:w="1214" w:type="dxa"/>
            <w:tcBorders>
              <w:top w:val="single" w:sz="4" w:space="0" w:color="auto"/>
              <w:left w:val="nil"/>
              <w:bottom w:val="single" w:sz="4" w:space="0" w:color="auto"/>
              <w:right w:val="single" w:sz="4" w:space="0" w:color="auto"/>
            </w:tcBorders>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8E342EC" w14:textId="77777777" w:rsidR="00A4534E" w:rsidRPr="00FC7496" w:rsidRDefault="00A4534E" w:rsidP="009B0016">
            <w:pPr>
              <w:pStyle w:val="TAC"/>
            </w:pPr>
            <w:r w:rsidRPr="00FC7496">
              <w:t>55</w:t>
            </w:r>
          </w:p>
        </w:tc>
        <w:tc>
          <w:tcPr>
            <w:tcW w:w="1214" w:type="dxa"/>
            <w:tcBorders>
              <w:top w:val="nil"/>
              <w:left w:val="nil"/>
              <w:bottom w:val="single" w:sz="4" w:space="0" w:color="auto"/>
              <w:right w:val="single" w:sz="4" w:space="0" w:color="auto"/>
            </w:tcBorders>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noWrap/>
            <w:vAlign w:val="bottom"/>
          </w:tcPr>
          <w:p w14:paraId="32C30532" w14:textId="77777777" w:rsidR="00A4534E" w:rsidRPr="00FC7496" w:rsidRDefault="00A4534E" w:rsidP="009B0016">
            <w:pPr>
              <w:pStyle w:val="TAC"/>
            </w:pPr>
          </w:p>
        </w:tc>
      </w:tr>
    </w:tbl>
    <w:p w14:paraId="0C6FE790" w14:textId="77777777" w:rsidR="00433CF5" w:rsidRDefault="00433CF5" w:rsidP="00433CF5"/>
    <w:p w14:paraId="3C132A52" w14:textId="77777777" w:rsidR="00433CF5" w:rsidRPr="00FC7496" w:rsidRDefault="00433CF5" w:rsidP="00433CF5">
      <w:pPr>
        <w:pStyle w:val="TH"/>
      </w:pPr>
      <w:r w:rsidRPr="00FC7496">
        <w:t>Table 7.7.2a-</w:t>
      </w:r>
      <w:r>
        <w:t>7</w:t>
      </w:r>
      <w:r w:rsidRPr="00FC7496">
        <w:t>: BR System Information Scheduling (FDD</w:t>
      </w:r>
      <w:r>
        <w:t xml:space="preserve"> DL Bandwidth = 3 MHz</w:t>
      </w:r>
      <w:r w:rsidRPr="00FC7496">
        <w:t>) for even physical layer cell IDs[</w:t>
      </w:r>
      <w:r w:rsidRPr="00FC7496">
        <w:object w:dxaOrig="980" w:dyaOrig="340" w14:anchorId="7FCE843E">
          <v:shape id="_x0000_i1038" type="#_x0000_t75" style="width:48.75pt;height:17.25pt" o:ole="">
            <v:imagedata r:id="rId20" o:title=""/>
          </v:shape>
          <o:OLEObject Type="Embed" ProgID="Equation.3" ShapeID="_x0000_i1038" DrawAspect="Content" ObjectID="_1829740748" r:id="rId28"/>
        </w:object>
      </w:r>
      <w:r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433CF5" w:rsidRPr="00FC7496" w14:paraId="767D7735" w14:textId="77777777" w:rsidTr="003C7239">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464B6FAB" w14:textId="77777777" w:rsidR="00433CF5" w:rsidRPr="00FC7496" w:rsidRDefault="00433CF5" w:rsidP="003C7239">
            <w:pPr>
              <w:pStyle w:val="TAH"/>
            </w:pPr>
            <w:r w:rsidRPr="00FC7496">
              <w:t>SFN\SubFrame</w:t>
            </w:r>
          </w:p>
        </w:tc>
        <w:tc>
          <w:tcPr>
            <w:tcW w:w="900" w:type="dxa"/>
            <w:tcBorders>
              <w:top w:val="single" w:sz="4" w:space="0" w:color="auto"/>
              <w:left w:val="nil"/>
              <w:bottom w:val="single" w:sz="4" w:space="0" w:color="auto"/>
              <w:right w:val="single" w:sz="4" w:space="0" w:color="auto"/>
            </w:tcBorders>
            <w:noWrap/>
            <w:vAlign w:val="bottom"/>
          </w:tcPr>
          <w:p w14:paraId="5707D1D4" w14:textId="77777777" w:rsidR="00433CF5" w:rsidRPr="00FC7496" w:rsidRDefault="00433CF5" w:rsidP="003C7239">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6209A2A2" w14:textId="77777777" w:rsidR="00433CF5" w:rsidRPr="00FC7496" w:rsidRDefault="00433CF5" w:rsidP="003C7239">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26B0FAEB" w14:textId="77777777" w:rsidR="00433CF5" w:rsidRPr="00FC7496" w:rsidRDefault="00433CF5" w:rsidP="003C7239">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6E96C995" w14:textId="77777777" w:rsidR="00433CF5" w:rsidRPr="00FC7496" w:rsidRDefault="00433CF5" w:rsidP="003C7239">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29C04C85" w14:textId="77777777" w:rsidR="00433CF5" w:rsidRPr="00FC7496" w:rsidRDefault="00433CF5" w:rsidP="003C7239">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14459AA"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4630B64F"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55CECF96"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79FE93FE" w14:textId="77777777" w:rsidR="00433CF5" w:rsidRPr="00FC7496" w:rsidRDefault="00433CF5" w:rsidP="003C7239">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368063B2" w14:textId="77777777" w:rsidR="00433CF5" w:rsidRPr="00FC7496" w:rsidRDefault="00433CF5" w:rsidP="003C7239">
            <w:pPr>
              <w:pStyle w:val="TAH"/>
            </w:pPr>
            <w:r w:rsidRPr="00FC7496">
              <w:t>9</w:t>
            </w:r>
          </w:p>
        </w:tc>
      </w:tr>
      <w:tr w:rsidR="00433CF5" w:rsidRPr="00FC7496" w14:paraId="03F52AF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531A66" w14:textId="77777777" w:rsidR="00433CF5" w:rsidRPr="00FC7496" w:rsidRDefault="00433CF5" w:rsidP="003C7239">
            <w:pPr>
              <w:pStyle w:val="TAC"/>
            </w:pPr>
            <w:r w:rsidRPr="00FC7496">
              <w:t>0</w:t>
            </w:r>
          </w:p>
        </w:tc>
        <w:tc>
          <w:tcPr>
            <w:tcW w:w="900" w:type="dxa"/>
            <w:tcBorders>
              <w:top w:val="nil"/>
              <w:left w:val="nil"/>
              <w:bottom w:val="single" w:sz="4" w:space="0" w:color="auto"/>
              <w:right w:val="single" w:sz="4" w:space="0" w:color="auto"/>
            </w:tcBorders>
            <w:noWrap/>
            <w:vAlign w:val="bottom"/>
          </w:tcPr>
          <w:p w14:paraId="7D28957D" w14:textId="77777777" w:rsidR="00433CF5" w:rsidRPr="00FC7496" w:rsidRDefault="00433CF5" w:rsidP="003C7239">
            <w:pPr>
              <w:pStyle w:val="TAC"/>
            </w:pPr>
            <w:r w:rsidRPr="00FC7496">
              <w:t>MIB</w:t>
            </w:r>
          </w:p>
          <w:p w14:paraId="18FBE5D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12ACD4F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724D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B118F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BB6B0A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AA4529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D00FC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DF4F23"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26EBBE2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CEA4F68" w14:textId="77777777" w:rsidR="00433CF5" w:rsidRPr="00FC7496" w:rsidRDefault="00433CF5" w:rsidP="003C7239">
            <w:pPr>
              <w:pStyle w:val="TAC"/>
            </w:pPr>
          </w:p>
        </w:tc>
      </w:tr>
      <w:tr w:rsidR="00433CF5" w:rsidRPr="00FC7496" w14:paraId="2A24E61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F7D1113" w14:textId="77777777" w:rsidR="00433CF5" w:rsidRPr="00FC7496" w:rsidRDefault="00433CF5" w:rsidP="003C7239">
            <w:pPr>
              <w:pStyle w:val="TAC"/>
            </w:pPr>
            <w:r w:rsidRPr="00FC7496">
              <w:t>1</w:t>
            </w:r>
          </w:p>
        </w:tc>
        <w:tc>
          <w:tcPr>
            <w:tcW w:w="900" w:type="dxa"/>
            <w:tcBorders>
              <w:top w:val="nil"/>
              <w:left w:val="nil"/>
              <w:bottom w:val="single" w:sz="4" w:space="0" w:color="auto"/>
              <w:right w:val="single" w:sz="4" w:space="0" w:color="auto"/>
            </w:tcBorders>
            <w:noWrap/>
            <w:vAlign w:val="bottom"/>
          </w:tcPr>
          <w:p w14:paraId="2C05089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26E7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80ED7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822C8D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7EEAE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070FEA"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AFA55F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0C14D1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B702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1F0B38D" w14:textId="77777777" w:rsidR="00433CF5" w:rsidRPr="00FC7496" w:rsidRDefault="00433CF5" w:rsidP="003C7239">
            <w:pPr>
              <w:pStyle w:val="TAC"/>
            </w:pPr>
          </w:p>
        </w:tc>
      </w:tr>
      <w:tr w:rsidR="00433CF5" w:rsidRPr="00FC7496" w14:paraId="35DF56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49CC1B9" w14:textId="77777777" w:rsidR="00433CF5" w:rsidRPr="00FC7496" w:rsidRDefault="00433CF5" w:rsidP="003C7239">
            <w:pPr>
              <w:pStyle w:val="TAC"/>
            </w:pPr>
            <w:r w:rsidRPr="00FC7496">
              <w:t>2</w:t>
            </w:r>
          </w:p>
        </w:tc>
        <w:tc>
          <w:tcPr>
            <w:tcW w:w="900" w:type="dxa"/>
            <w:tcBorders>
              <w:top w:val="nil"/>
              <w:left w:val="nil"/>
              <w:bottom w:val="single" w:sz="4" w:space="0" w:color="auto"/>
              <w:right w:val="single" w:sz="4" w:space="0" w:color="auto"/>
            </w:tcBorders>
            <w:noWrap/>
            <w:vAlign w:val="bottom"/>
          </w:tcPr>
          <w:p w14:paraId="6CC0B237" w14:textId="77777777" w:rsidR="00433CF5" w:rsidRPr="00FC7496" w:rsidRDefault="00433CF5" w:rsidP="003C7239">
            <w:pPr>
              <w:pStyle w:val="TAC"/>
            </w:pPr>
            <w:r w:rsidRPr="00FC7496">
              <w:t>MIB</w:t>
            </w:r>
          </w:p>
          <w:p w14:paraId="3781EA48"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0E05A1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06019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77AC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11A49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7E4954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73F2C2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8D4422"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3F7BAB4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666EEAF" w14:textId="77777777" w:rsidR="00433CF5" w:rsidRPr="00FC7496" w:rsidRDefault="00433CF5" w:rsidP="003C7239">
            <w:pPr>
              <w:pStyle w:val="TAC"/>
            </w:pPr>
          </w:p>
        </w:tc>
      </w:tr>
      <w:tr w:rsidR="00433CF5" w:rsidRPr="00FC7496" w14:paraId="4DECD2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4161058" w14:textId="77777777" w:rsidR="00433CF5" w:rsidRPr="00FC7496" w:rsidRDefault="00433CF5" w:rsidP="003C7239">
            <w:pPr>
              <w:pStyle w:val="TAC"/>
            </w:pPr>
            <w:r w:rsidRPr="00FC7496">
              <w:t>3</w:t>
            </w:r>
          </w:p>
        </w:tc>
        <w:tc>
          <w:tcPr>
            <w:tcW w:w="900" w:type="dxa"/>
            <w:tcBorders>
              <w:top w:val="nil"/>
              <w:left w:val="nil"/>
              <w:bottom w:val="single" w:sz="4" w:space="0" w:color="auto"/>
              <w:right w:val="single" w:sz="4" w:space="0" w:color="auto"/>
            </w:tcBorders>
            <w:noWrap/>
            <w:vAlign w:val="bottom"/>
          </w:tcPr>
          <w:p w14:paraId="6D7DE8C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25892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E61DA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90D9CF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A4A7F6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07431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CA51ED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9E2B3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FED1E3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AD3591" w14:textId="77777777" w:rsidR="00433CF5" w:rsidRPr="00FC7496" w:rsidRDefault="00433CF5" w:rsidP="003C7239">
            <w:pPr>
              <w:pStyle w:val="TAC"/>
            </w:pPr>
          </w:p>
        </w:tc>
      </w:tr>
      <w:tr w:rsidR="00433CF5" w:rsidRPr="00FC7496" w14:paraId="17622AF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15D9F6A" w14:textId="77777777" w:rsidR="00433CF5" w:rsidRPr="00FC7496" w:rsidRDefault="00433CF5" w:rsidP="003C7239">
            <w:pPr>
              <w:pStyle w:val="TAC"/>
            </w:pPr>
            <w:r w:rsidRPr="00FC7496">
              <w:t>4</w:t>
            </w:r>
          </w:p>
        </w:tc>
        <w:tc>
          <w:tcPr>
            <w:tcW w:w="900" w:type="dxa"/>
            <w:tcBorders>
              <w:top w:val="nil"/>
              <w:left w:val="nil"/>
              <w:bottom w:val="single" w:sz="4" w:space="0" w:color="auto"/>
              <w:right w:val="single" w:sz="4" w:space="0" w:color="auto"/>
            </w:tcBorders>
            <w:noWrap/>
            <w:vAlign w:val="bottom"/>
          </w:tcPr>
          <w:p w14:paraId="4FB9578F" w14:textId="77777777" w:rsidR="00433CF5" w:rsidRPr="00FC7496" w:rsidRDefault="00433CF5" w:rsidP="003C7239">
            <w:pPr>
              <w:pStyle w:val="TAC"/>
            </w:pPr>
            <w:r w:rsidRPr="00FC7496">
              <w:t>MIB</w:t>
            </w:r>
          </w:p>
          <w:p w14:paraId="1460EFAE"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65D79A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B5AE4A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035C6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0FD6F1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59B35E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E70688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674CD4"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2AFB1A9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36CCF7" w14:textId="77777777" w:rsidR="00433CF5" w:rsidRPr="00FC7496" w:rsidRDefault="00433CF5" w:rsidP="003C7239">
            <w:pPr>
              <w:pStyle w:val="TAC"/>
            </w:pPr>
          </w:p>
        </w:tc>
      </w:tr>
      <w:tr w:rsidR="00433CF5" w:rsidRPr="00FC7496" w14:paraId="1E82BE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C1672A3" w14:textId="77777777" w:rsidR="00433CF5" w:rsidRPr="00FC7496" w:rsidRDefault="00433CF5" w:rsidP="003C7239">
            <w:pPr>
              <w:pStyle w:val="TAC"/>
            </w:pPr>
            <w:r w:rsidRPr="00FC7496">
              <w:t>5</w:t>
            </w:r>
          </w:p>
        </w:tc>
        <w:tc>
          <w:tcPr>
            <w:tcW w:w="900" w:type="dxa"/>
            <w:tcBorders>
              <w:top w:val="nil"/>
              <w:left w:val="nil"/>
              <w:bottom w:val="single" w:sz="4" w:space="0" w:color="auto"/>
              <w:right w:val="single" w:sz="4" w:space="0" w:color="auto"/>
            </w:tcBorders>
            <w:noWrap/>
            <w:vAlign w:val="bottom"/>
          </w:tcPr>
          <w:p w14:paraId="7438A03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6674D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49DD58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616032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5829CF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CDA93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2E1A73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D94CC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C62B5E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1E80E8A" w14:textId="77777777" w:rsidR="00433CF5" w:rsidRPr="00FC7496" w:rsidRDefault="00433CF5" w:rsidP="003C7239">
            <w:pPr>
              <w:pStyle w:val="TAC"/>
            </w:pPr>
          </w:p>
        </w:tc>
      </w:tr>
      <w:tr w:rsidR="00433CF5" w:rsidRPr="00FC7496" w14:paraId="0F64CF2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8E1125C" w14:textId="77777777" w:rsidR="00433CF5" w:rsidRPr="00FC7496" w:rsidRDefault="00433CF5" w:rsidP="003C7239">
            <w:pPr>
              <w:pStyle w:val="TAC"/>
            </w:pPr>
            <w:r w:rsidRPr="00FC7496">
              <w:t>6</w:t>
            </w:r>
          </w:p>
        </w:tc>
        <w:tc>
          <w:tcPr>
            <w:tcW w:w="900" w:type="dxa"/>
            <w:tcBorders>
              <w:top w:val="nil"/>
              <w:left w:val="nil"/>
              <w:bottom w:val="single" w:sz="4" w:space="0" w:color="auto"/>
              <w:right w:val="single" w:sz="4" w:space="0" w:color="auto"/>
            </w:tcBorders>
            <w:noWrap/>
            <w:vAlign w:val="bottom"/>
          </w:tcPr>
          <w:p w14:paraId="0D8A0062" w14:textId="77777777" w:rsidR="00433CF5" w:rsidRPr="00FC7496" w:rsidRDefault="00433CF5" w:rsidP="003C7239">
            <w:pPr>
              <w:pStyle w:val="TAC"/>
            </w:pPr>
            <w:r w:rsidRPr="00FC7496">
              <w:t>MIB</w:t>
            </w:r>
          </w:p>
          <w:p w14:paraId="023D627B"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07F7C8F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E5CC7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5E1605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3A9F5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E00628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FD0307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E09FF3"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4464E8C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E42AFF2" w14:textId="77777777" w:rsidR="00433CF5" w:rsidRPr="00FC7496" w:rsidRDefault="00433CF5" w:rsidP="003C7239">
            <w:pPr>
              <w:pStyle w:val="TAC"/>
            </w:pPr>
          </w:p>
        </w:tc>
      </w:tr>
      <w:tr w:rsidR="00433CF5" w:rsidRPr="00FC7496" w14:paraId="5A9148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6CB95B" w14:textId="77777777" w:rsidR="00433CF5" w:rsidRPr="00FC7496" w:rsidRDefault="00433CF5" w:rsidP="003C7239">
            <w:pPr>
              <w:pStyle w:val="TAC"/>
            </w:pPr>
            <w:r w:rsidRPr="00FC7496">
              <w:t>7</w:t>
            </w:r>
          </w:p>
        </w:tc>
        <w:tc>
          <w:tcPr>
            <w:tcW w:w="900" w:type="dxa"/>
            <w:tcBorders>
              <w:top w:val="nil"/>
              <w:left w:val="nil"/>
              <w:bottom w:val="single" w:sz="4" w:space="0" w:color="auto"/>
              <w:right w:val="single" w:sz="4" w:space="0" w:color="auto"/>
            </w:tcBorders>
            <w:noWrap/>
            <w:vAlign w:val="bottom"/>
          </w:tcPr>
          <w:p w14:paraId="4B0FA0E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9C139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BA8234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5E471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D91CB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F2F3B2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1FDE4A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43969E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99FB1B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7145D7" w14:textId="77777777" w:rsidR="00433CF5" w:rsidRPr="00FC7496" w:rsidRDefault="00433CF5" w:rsidP="003C7239">
            <w:pPr>
              <w:pStyle w:val="TAC"/>
            </w:pPr>
          </w:p>
        </w:tc>
      </w:tr>
      <w:tr w:rsidR="00433CF5" w:rsidRPr="00FC7496" w14:paraId="379FD5A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28DEF42" w14:textId="77777777" w:rsidR="00433CF5" w:rsidRPr="00FC7496" w:rsidRDefault="00433CF5" w:rsidP="003C7239">
            <w:pPr>
              <w:pStyle w:val="TAC"/>
            </w:pPr>
            <w:r w:rsidRPr="00FC7496">
              <w:t>8</w:t>
            </w:r>
          </w:p>
        </w:tc>
        <w:tc>
          <w:tcPr>
            <w:tcW w:w="900" w:type="dxa"/>
            <w:tcBorders>
              <w:top w:val="nil"/>
              <w:left w:val="nil"/>
              <w:bottom w:val="single" w:sz="4" w:space="0" w:color="auto"/>
              <w:right w:val="single" w:sz="4" w:space="0" w:color="auto"/>
            </w:tcBorders>
            <w:noWrap/>
            <w:vAlign w:val="bottom"/>
          </w:tcPr>
          <w:p w14:paraId="6A20844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C80693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5507A3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B6E05F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6E7E17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8C0B0E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34F434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2D46E2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91CD7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8356A5" w14:textId="77777777" w:rsidR="00433CF5" w:rsidRPr="00FC7496" w:rsidRDefault="00433CF5" w:rsidP="003C7239">
            <w:pPr>
              <w:pStyle w:val="TAC"/>
            </w:pPr>
          </w:p>
        </w:tc>
      </w:tr>
      <w:tr w:rsidR="00433CF5" w:rsidRPr="00FC7496" w14:paraId="4E1F2C8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9D5309B" w14:textId="77777777" w:rsidR="00433CF5" w:rsidRPr="00FC7496" w:rsidRDefault="00433CF5" w:rsidP="003C7239">
            <w:pPr>
              <w:pStyle w:val="TAC"/>
            </w:pPr>
            <w:r w:rsidRPr="00FC7496">
              <w:t>9</w:t>
            </w:r>
          </w:p>
        </w:tc>
        <w:tc>
          <w:tcPr>
            <w:tcW w:w="900" w:type="dxa"/>
            <w:tcBorders>
              <w:top w:val="nil"/>
              <w:left w:val="nil"/>
              <w:bottom w:val="single" w:sz="4" w:space="0" w:color="auto"/>
              <w:right w:val="single" w:sz="4" w:space="0" w:color="auto"/>
            </w:tcBorders>
            <w:noWrap/>
            <w:vAlign w:val="bottom"/>
          </w:tcPr>
          <w:p w14:paraId="52B66D3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88DF0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E1CA2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D15A24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000CC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6F83AD0"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BF520B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5F40C0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7F42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31B01C1" w14:textId="77777777" w:rsidR="00433CF5" w:rsidRPr="00FC7496" w:rsidRDefault="00433CF5" w:rsidP="003C7239">
            <w:pPr>
              <w:pStyle w:val="TAC"/>
            </w:pPr>
          </w:p>
        </w:tc>
      </w:tr>
      <w:tr w:rsidR="00433CF5" w:rsidRPr="00FC7496" w14:paraId="0364A06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CFCABC3" w14:textId="77777777" w:rsidR="00433CF5" w:rsidRPr="00FC7496" w:rsidRDefault="00433CF5" w:rsidP="003C7239">
            <w:pPr>
              <w:pStyle w:val="TAC"/>
            </w:pPr>
            <w:r w:rsidRPr="00FC7496">
              <w:t>10</w:t>
            </w:r>
          </w:p>
        </w:tc>
        <w:tc>
          <w:tcPr>
            <w:tcW w:w="900" w:type="dxa"/>
            <w:tcBorders>
              <w:top w:val="nil"/>
              <w:left w:val="nil"/>
              <w:bottom w:val="single" w:sz="4" w:space="0" w:color="auto"/>
              <w:right w:val="single" w:sz="4" w:space="0" w:color="auto"/>
            </w:tcBorders>
            <w:noWrap/>
            <w:vAlign w:val="bottom"/>
          </w:tcPr>
          <w:p w14:paraId="2456147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55BA4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BBB32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6D3F4E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67C5F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4238D6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2F439A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548D1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B67C6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FCE9631" w14:textId="77777777" w:rsidR="00433CF5" w:rsidRPr="00FC7496" w:rsidRDefault="00433CF5" w:rsidP="003C7239">
            <w:pPr>
              <w:pStyle w:val="TAC"/>
            </w:pPr>
          </w:p>
        </w:tc>
      </w:tr>
      <w:tr w:rsidR="00433CF5" w:rsidRPr="00FC7496" w14:paraId="0FDF06C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6B7281" w14:textId="77777777" w:rsidR="00433CF5" w:rsidRPr="00FC7496" w:rsidRDefault="00433CF5" w:rsidP="003C7239">
            <w:pPr>
              <w:pStyle w:val="TAC"/>
            </w:pPr>
            <w:r w:rsidRPr="00FC7496">
              <w:t>11</w:t>
            </w:r>
          </w:p>
        </w:tc>
        <w:tc>
          <w:tcPr>
            <w:tcW w:w="900" w:type="dxa"/>
            <w:tcBorders>
              <w:top w:val="nil"/>
              <w:left w:val="nil"/>
              <w:bottom w:val="single" w:sz="4" w:space="0" w:color="auto"/>
              <w:right w:val="single" w:sz="4" w:space="0" w:color="auto"/>
            </w:tcBorders>
            <w:noWrap/>
            <w:vAlign w:val="bottom"/>
          </w:tcPr>
          <w:p w14:paraId="231490D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0530A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D27E7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EFF1D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61D0FE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F8127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EE9619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52533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506CD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6CE6CB" w14:textId="77777777" w:rsidR="00433CF5" w:rsidRPr="00FC7496" w:rsidRDefault="00433CF5" w:rsidP="003C7239">
            <w:pPr>
              <w:pStyle w:val="TAC"/>
            </w:pPr>
          </w:p>
        </w:tc>
      </w:tr>
      <w:tr w:rsidR="00433CF5" w:rsidRPr="00FC7496" w14:paraId="1F62A7C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A133AFB" w14:textId="77777777" w:rsidR="00433CF5" w:rsidRPr="00FC7496" w:rsidRDefault="00433CF5" w:rsidP="003C7239">
            <w:pPr>
              <w:pStyle w:val="TAC"/>
            </w:pPr>
            <w:r w:rsidRPr="00FC7496">
              <w:t>12</w:t>
            </w:r>
          </w:p>
        </w:tc>
        <w:tc>
          <w:tcPr>
            <w:tcW w:w="900" w:type="dxa"/>
            <w:tcBorders>
              <w:top w:val="nil"/>
              <w:left w:val="nil"/>
              <w:bottom w:val="single" w:sz="4" w:space="0" w:color="auto"/>
              <w:right w:val="single" w:sz="4" w:space="0" w:color="auto"/>
            </w:tcBorders>
            <w:noWrap/>
            <w:vAlign w:val="bottom"/>
          </w:tcPr>
          <w:p w14:paraId="4ECAAEB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09D5BF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FDD5F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9F027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12F619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01C05C3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9F5D5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CC898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0C4F65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F2BD3A2" w14:textId="77777777" w:rsidR="00433CF5" w:rsidRPr="00FC7496" w:rsidRDefault="00433CF5" w:rsidP="003C7239">
            <w:pPr>
              <w:pStyle w:val="TAC"/>
            </w:pPr>
          </w:p>
        </w:tc>
      </w:tr>
      <w:tr w:rsidR="00433CF5" w:rsidRPr="00FC7496" w14:paraId="0667DE6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6CB1A11" w14:textId="77777777" w:rsidR="00433CF5" w:rsidRPr="00FC7496" w:rsidRDefault="00433CF5" w:rsidP="003C7239">
            <w:pPr>
              <w:pStyle w:val="TAC"/>
            </w:pPr>
            <w:r w:rsidRPr="00FC7496">
              <w:t>13</w:t>
            </w:r>
          </w:p>
        </w:tc>
        <w:tc>
          <w:tcPr>
            <w:tcW w:w="900" w:type="dxa"/>
            <w:tcBorders>
              <w:top w:val="nil"/>
              <w:left w:val="nil"/>
              <w:bottom w:val="single" w:sz="4" w:space="0" w:color="auto"/>
              <w:right w:val="single" w:sz="4" w:space="0" w:color="auto"/>
            </w:tcBorders>
            <w:noWrap/>
            <w:vAlign w:val="bottom"/>
          </w:tcPr>
          <w:p w14:paraId="58B3CE6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502F3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D4B2A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9779B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2596B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2146CA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49A4D0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896B5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8E6EC9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E0F922F" w14:textId="77777777" w:rsidR="00433CF5" w:rsidRPr="00FC7496" w:rsidRDefault="00433CF5" w:rsidP="003C7239">
            <w:pPr>
              <w:pStyle w:val="TAC"/>
            </w:pPr>
          </w:p>
        </w:tc>
      </w:tr>
      <w:tr w:rsidR="00433CF5" w:rsidRPr="00FC7496" w14:paraId="5A9119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9CCF521" w14:textId="77777777" w:rsidR="00433CF5" w:rsidRPr="00FC7496" w:rsidRDefault="00433CF5" w:rsidP="003C7239">
            <w:pPr>
              <w:pStyle w:val="TAC"/>
            </w:pPr>
            <w:r w:rsidRPr="00FC7496">
              <w:t>14</w:t>
            </w:r>
          </w:p>
        </w:tc>
        <w:tc>
          <w:tcPr>
            <w:tcW w:w="900" w:type="dxa"/>
            <w:tcBorders>
              <w:top w:val="nil"/>
              <w:left w:val="nil"/>
              <w:bottom w:val="single" w:sz="4" w:space="0" w:color="auto"/>
              <w:right w:val="single" w:sz="4" w:space="0" w:color="auto"/>
            </w:tcBorders>
            <w:noWrap/>
            <w:vAlign w:val="bottom"/>
          </w:tcPr>
          <w:p w14:paraId="26E4E4A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24C99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556C8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4327C3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D45B1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0B8618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C81FA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163345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DBE97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0983760" w14:textId="77777777" w:rsidR="00433CF5" w:rsidRPr="00FC7496" w:rsidRDefault="00433CF5" w:rsidP="003C7239">
            <w:pPr>
              <w:pStyle w:val="TAC"/>
            </w:pPr>
          </w:p>
        </w:tc>
      </w:tr>
      <w:tr w:rsidR="00433CF5" w:rsidRPr="00FC7496" w14:paraId="033DC5D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B956CE3" w14:textId="77777777" w:rsidR="00433CF5" w:rsidRPr="00FC7496" w:rsidRDefault="00433CF5" w:rsidP="003C7239">
            <w:pPr>
              <w:pStyle w:val="TAC"/>
            </w:pPr>
            <w:r w:rsidRPr="00FC7496">
              <w:t>15</w:t>
            </w:r>
          </w:p>
        </w:tc>
        <w:tc>
          <w:tcPr>
            <w:tcW w:w="900" w:type="dxa"/>
            <w:tcBorders>
              <w:top w:val="nil"/>
              <w:left w:val="nil"/>
              <w:bottom w:val="single" w:sz="4" w:space="0" w:color="auto"/>
              <w:right w:val="single" w:sz="4" w:space="0" w:color="auto"/>
            </w:tcBorders>
            <w:noWrap/>
            <w:vAlign w:val="bottom"/>
          </w:tcPr>
          <w:p w14:paraId="7E7EF24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21F91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5CE88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5062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6ECEB5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0D072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0D9276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C8B2F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F85A74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57060C9" w14:textId="77777777" w:rsidR="00433CF5" w:rsidRPr="00FC7496" w:rsidRDefault="00433CF5" w:rsidP="003C7239">
            <w:pPr>
              <w:pStyle w:val="TAC"/>
            </w:pPr>
          </w:p>
        </w:tc>
      </w:tr>
      <w:tr w:rsidR="00433CF5" w:rsidRPr="00FC7496" w14:paraId="5FD23F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3DB2271" w14:textId="77777777" w:rsidR="00433CF5" w:rsidRPr="00FC7496" w:rsidRDefault="00433CF5" w:rsidP="003C7239">
            <w:pPr>
              <w:pStyle w:val="TAC"/>
            </w:pPr>
            <w:r w:rsidRPr="00FC7496">
              <w:t>16</w:t>
            </w:r>
          </w:p>
        </w:tc>
        <w:tc>
          <w:tcPr>
            <w:tcW w:w="900" w:type="dxa"/>
            <w:tcBorders>
              <w:top w:val="nil"/>
              <w:left w:val="nil"/>
              <w:bottom w:val="single" w:sz="4" w:space="0" w:color="auto"/>
              <w:right w:val="single" w:sz="4" w:space="0" w:color="auto"/>
            </w:tcBorders>
            <w:noWrap/>
            <w:vAlign w:val="bottom"/>
          </w:tcPr>
          <w:p w14:paraId="38C52D62" w14:textId="77777777" w:rsidR="00433CF5" w:rsidRPr="00FC7496" w:rsidRDefault="00433CF5" w:rsidP="003C7239">
            <w:pPr>
              <w:pStyle w:val="TAC"/>
            </w:pPr>
            <w:r w:rsidRPr="00FC7496">
              <w:t>MIB</w:t>
            </w:r>
          </w:p>
          <w:p w14:paraId="7F6ADB6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16FA6E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61E2D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497CC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7438F6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5E1C22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0E23A8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1ECC15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42C0D33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A746EF9" w14:textId="77777777" w:rsidR="00433CF5" w:rsidRPr="00FC7496" w:rsidRDefault="00433CF5" w:rsidP="003C7239">
            <w:pPr>
              <w:pStyle w:val="TAC"/>
            </w:pPr>
          </w:p>
        </w:tc>
      </w:tr>
      <w:tr w:rsidR="00433CF5" w:rsidRPr="00FC7496" w14:paraId="7EDCC9E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FEADEC8" w14:textId="77777777" w:rsidR="00433CF5" w:rsidRPr="00FC7496" w:rsidRDefault="00433CF5" w:rsidP="003C7239">
            <w:pPr>
              <w:pStyle w:val="TAC"/>
            </w:pPr>
            <w:r w:rsidRPr="00FC7496">
              <w:t>17</w:t>
            </w:r>
          </w:p>
        </w:tc>
        <w:tc>
          <w:tcPr>
            <w:tcW w:w="900" w:type="dxa"/>
            <w:tcBorders>
              <w:top w:val="nil"/>
              <w:left w:val="nil"/>
              <w:bottom w:val="single" w:sz="4" w:space="0" w:color="auto"/>
              <w:right w:val="single" w:sz="4" w:space="0" w:color="auto"/>
            </w:tcBorders>
            <w:noWrap/>
            <w:vAlign w:val="bottom"/>
          </w:tcPr>
          <w:p w14:paraId="1071724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B39DC8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5CE96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76CD6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5B2B37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39CE92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A85BB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6D2AB3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AFFE20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58F2074" w14:textId="77777777" w:rsidR="00433CF5" w:rsidRPr="00FC7496" w:rsidRDefault="00433CF5" w:rsidP="003C7239">
            <w:pPr>
              <w:pStyle w:val="TAC"/>
            </w:pPr>
          </w:p>
        </w:tc>
      </w:tr>
      <w:tr w:rsidR="00433CF5" w:rsidRPr="00FC7496" w14:paraId="1BD7B28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73B3D05" w14:textId="77777777" w:rsidR="00433CF5" w:rsidRPr="00FC7496" w:rsidRDefault="00433CF5" w:rsidP="003C7239">
            <w:pPr>
              <w:pStyle w:val="TAC"/>
            </w:pPr>
            <w:r w:rsidRPr="00FC7496">
              <w:t>18</w:t>
            </w:r>
          </w:p>
        </w:tc>
        <w:tc>
          <w:tcPr>
            <w:tcW w:w="900" w:type="dxa"/>
            <w:tcBorders>
              <w:top w:val="nil"/>
              <w:left w:val="nil"/>
              <w:bottom w:val="single" w:sz="4" w:space="0" w:color="auto"/>
              <w:right w:val="single" w:sz="4" w:space="0" w:color="auto"/>
            </w:tcBorders>
            <w:noWrap/>
            <w:vAlign w:val="bottom"/>
          </w:tcPr>
          <w:p w14:paraId="36A0E46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65FE9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E46D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47AE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EBB61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FB5FDC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3D6932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D7949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6CF7E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56FC4A5" w14:textId="77777777" w:rsidR="00433CF5" w:rsidRPr="00FC7496" w:rsidRDefault="00433CF5" w:rsidP="003C7239">
            <w:pPr>
              <w:pStyle w:val="TAC"/>
            </w:pPr>
          </w:p>
        </w:tc>
      </w:tr>
      <w:tr w:rsidR="00433CF5" w:rsidRPr="00FC7496" w14:paraId="01DB96E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CE7BA0F" w14:textId="77777777" w:rsidR="00433CF5" w:rsidRPr="00FC7496" w:rsidRDefault="00433CF5" w:rsidP="003C7239">
            <w:pPr>
              <w:pStyle w:val="TAC"/>
            </w:pPr>
            <w:r w:rsidRPr="00FC7496">
              <w:t>19</w:t>
            </w:r>
          </w:p>
        </w:tc>
        <w:tc>
          <w:tcPr>
            <w:tcW w:w="900" w:type="dxa"/>
            <w:tcBorders>
              <w:top w:val="nil"/>
              <w:left w:val="nil"/>
              <w:bottom w:val="single" w:sz="4" w:space="0" w:color="auto"/>
              <w:right w:val="single" w:sz="4" w:space="0" w:color="auto"/>
            </w:tcBorders>
            <w:noWrap/>
            <w:vAlign w:val="bottom"/>
          </w:tcPr>
          <w:p w14:paraId="20D997F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6A768E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70F42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B548FB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61ADF0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EC3264"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3560E6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736AB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1D204D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115AF8" w14:textId="77777777" w:rsidR="00433CF5" w:rsidRPr="00FC7496" w:rsidRDefault="00433CF5" w:rsidP="003C7239">
            <w:pPr>
              <w:pStyle w:val="TAC"/>
            </w:pPr>
          </w:p>
        </w:tc>
      </w:tr>
      <w:tr w:rsidR="00433CF5" w:rsidRPr="00FC7496" w14:paraId="2A55F8C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0395909" w14:textId="77777777" w:rsidR="00433CF5" w:rsidRPr="00FC7496" w:rsidRDefault="00433CF5" w:rsidP="003C7239">
            <w:pPr>
              <w:pStyle w:val="TAC"/>
            </w:pPr>
            <w:r w:rsidRPr="00FC7496">
              <w:t>20</w:t>
            </w:r>
          </w:p>
        </w:tc>
        <w:tc>
          <w:tcPr>
            <w:tcW w:w="900" w:type="dxa"/>
            <w:tcBorders>
              <w:top w:val="nil"/>
              <w:left w:val="nil"/>
              <w:bottom w:val="single" w:sz="4" w:space="0" w:color="auto"/>
              <w:right w:val="single" w:sz="4" w:space="0" w:color="auto"/>
            </w:tcBorders>
            <w:noWrap/>
            <w:vAlign w:val="bottom"/>
          </w:tcPr>
          <w:p w14:paraId="131999C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2DE4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9D2D5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E1B06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3A6AF7"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C265B1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680BD7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3F18F1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50A5D4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9A998C0" w14:textId="77777777" w:rsidR="00433CF5" w:rsidRPr="00FC7496" w:rsidRDefault="00433CF5" w:rsidP="003C7239">
            <w:pPr>
              <w:pStyle w:val="TAC"/>
            </w:pPr>
          </w:p>
        </w:tc>
      </w:tr>
      <w:tr w:rsidR="00433CF5" w:rsidRPr="00FC7496" w14:paraId="12D7000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F35F43C" w14:textId="77777777" w:rsidR="00433CF5" w:rsidRPr="00FC7496" w:rsidRDefault="00433CF5" w:rsidP="003C7239">
            <w:pPr>
              <w:pStyle w:val="TAC"/>
            </w:pPr>
            <w:r w:rsidRPr="00FC7496">
              <w:t>21</w:t>
            </w:r>
          </w:p>
        </w:tc>
        <w:tc>
          <w:tcPr>
            <w:tcW w:w="900" w:type="dxa"/>
            <w:tcBorders>
              <w:top w:val="nil"/>
              <w:left w:val="nil"/>
              <w:bottom w:val="single" w:sz="4" w:space="0" w:color="auto"/>
              <w:right w:val="single" w:sz="4" w:space="0" w:color="auto"/>
            </w:tcBorders>
            <w:noWrap/>
            <w:vAlign w:val="bottom"/>
          </w:tcPr>
          <w:p w14:paraId="13E78B0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4CC336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DBC2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BF375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FBB4A6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22B2B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12F6AD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22180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00127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D238B9" w14:textId="77777777" w:rsidR="00433CF5" w:rsidRPr="00FC7496" w:rsidRDefault="00433CF5" w:rsidP="003C7239">
            <w:pPr>
              <w:pStyle w:val="TAC"/>
            </w:pPr>
          </w:p>
        </w:tc>
      </w:tr>
      <w:tr w:rsidR="00433CF5" w:rsidRPr="00FC7496" w14:paraId="5E882F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D28D8D2" w14:textId="77777777" w:rsidR="00433CF5" w:rsidRPr="00FC7496" w:rsidRDefault="00433CF5" w:rsidP="003C7239">
            <w:pPr>
              <w:pStyle w:val="TAC"/>
            </w:pPr>
            <w:r w:rsidRPr="00FC7496">
              <w:t>22</w:t>
            </w:r>
          </w:p>
        </w:tc>
        <w:tc>
          <w:tcPr>
            <w:tcW w:w="900" w:type="dxa"/>
            <w:tcBorders>
              <w:top w:val="nil"/>
              <w:left w:val="nil"/>
              <w:bottom w:val="single" w:sz="4" w:space="0" w:color="auto"/>
              <w:right w:val="single" w:sz="4" w:space="0" w:color="auto"/>
            </w:tcBorders>
            <w:noWrap/>
            <w:vAlign w:val="bottom"/>
          </w:tcPr>
          <w:p w14:paraId="0312C6A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25CEB9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C796D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0F1A3E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2A31F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ACB57B2"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5F043D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66A86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65669F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C2B91E0" w14:textId="77777777" w:rsidR="00433CF5" w:rsidRPr="00FC7496" w:rsidRDefault="00433CF5" w:rsidP="003C7239">
            <w:pPr>
              <w:pStyle w:val="TAC"/>
            </w:pPr>
          </w:p>
        </w:tc>
      </w:tr>
      <w:tr w:rsidR="00433CF5" w:rsidRPr="00FC7496" w14:paraId="53ACF76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8B1FE6" w14:textId="77777777" w:rsidR="00433CF5" w:rsidRPr="00FC7496" w:rsidRDefault="00433CF5" w:rsidP="003C7239">
            <w:pPr>
              <w:pStyle w:val="TAC"/>
            </w:pPr>
            <w:r w:rsidRPr="00FC7496">
              <w:t>23</w:t>
            </w:r>
          </w:p>
        </w:tc>
        <w:tc>
          <w:tcPr>
            <w:tcW w:w="900" w:type="dxa"/>
            <w:tcBorders>
              <w:top w:val="nil"/>
              <w:left w:val="nil"/>
              <w:bottom w:val="single" w:sz="4" w:space="0" w:color="auto"/>
              <w:right w:val="single" w:sz="4" w:space="0" w:color="auto"/>
            </w:tcBorders>
            <w:noWrap/>
            <w:vAlign w:val="bottom"/>
          </w:tcPr>
          <w:p w14:paraId="5953714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12C950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65DA27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2E1A7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BA881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F03EF6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038DA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45EB7C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BC50C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732706" w14:textId="77777777" w:rsidR="00433CF5" w:rsidRPr="00FC7496" w:rsidRDefault="00433CF5" w:rsidP="003C7239">
            <w:pPr>
              <w:pStyle w:val="TAC"/>
            </w:pPr>
          </w:p>
        </w:tc>
      </w:tr>
      <w:tr w:rsidR="00433CF5" w:rsidRPr="00FC7496" w14:paraId="090B970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D9B3B27" w14:textId="77777777" w:rsidR="00433CF5" w:rsidRPr="00FC7496" w:rsidRDefault="00433CF5" w:rsidP="003C7239">
            <w:pPr>
              <w:pStyle w:val="TAC"/>
            </w:pPr>
            <w:r w:rsidRPr="00FC7496">
              <w:t>24</w:t>
            </w:r>
          </w:p>
        </w:tc>
        <w:tc>
          <w:tcPr>
            <w:tcW w:w="900" w:type="dxa"/>
            <w:tcBorders>
              <w:top w:val="nil"/>
              <w:left w:val="nil"/>
              <w:bottom w:val="single" w:sz="4" w:space="0" w:color="auto"/>
              <w:right w:val="single" w:sz="4" w:space="0" w:color="auto"/>
            </w:tcBorders>
            <w:noWrap/>
            <w:vAlign w:val="bottom"/>
          </w:tcPr>
          <w:p w14:paraId="373904C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1786C2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DA00A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58543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A2E538"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440744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7B9A6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46AC5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A4E6D6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DC71207" w14:textId="77777777" w:rsidR="00433CF5" w:rsidRPr="00FC7496" w:rsidRDefault="00433CF5" w:rsidP="003C7239">
            <w:pPr>
              <w:pStyle w:val="TAC"/>
            </w:pPr>
          </w:p>
        </w:tc>
      </w:tr>
      <w:tr w:rsidR="00433CF5" w:rsidRPr="00FC7496" w14:paraId="796817B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CAE6E9E" w14:textId="77777777" w:rsidR="00433CF5" w:rsidRPr="00FC7496" w:rsidRDefault="00433CF5" w:rsidP="003C7239">
            <w:pPr>
              <w:pStyle w:val="TAC"/>
            </w:pPr>
            <w:r w:rsidRPr="00FC7496">
              <w:t>25</w:t>
            </w:r>
          </w:p>
        </w:tc>
        <w:tc>
          <w:tcPr>
            <w:tcW w:w="900" w:type="dxa"/>
            <w:tcBorders>
              <w:top w:val="nil"/>
              <w:left w:val="nil"/>
              <w:bottom w:val="single" w:sz="4" w:space="0" w:color="auto"/>
              <w:right w:val="single" w:sz="4" w:space="0" w:color="auto"/>
            </w:tcBorders>
            <w:noWrap/>
            <w:vAlign w:val="bottom"/>
          </w:tcPr>
          <w:p w14:paraId="6AD6734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011100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A0E7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CD98AB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AA9E5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88401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210D6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EFB28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8A15CD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73253B" w14:textId="77777777" w:rsidR="00433CF5" w:rsidRPr="00FC7496" w:rsidRDefault="00433CF5" w:rsidP="003C7239">
            <w:pPr>
              <w:pStyle w:val="TAC"/>
            </w:pPr>
          </w:p>
        </w:tc>
      </w:tr>
      <w:tr w:rsidR="00433CF5" w:rsidRPr="00FC7496" w14:paraId="1F7E5F2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625B57" w14:textId="77777777" w:rsidR="00433CF5" w:rsidRPr="00FC7496" w:rsidRDefault="00433CF5" w:rsidP="003C7239">
            <w:pPr>
              <w:pStyle w:val="TAC"/>
            </w:pPr>
            <w:r w:rsidRPr="00FC7496">
              <w:t>26</w:t>
            </w:r>
          </w:p>
        </w:tc>
        <w:tc>
          <w:tcPr>
            <w:tcW w:w="900" w:type="dxa"/>
            <w:tcBorders>
              <w:top w:val="nil"/>
              <w:left w:val="nil"/>
              <w:bottom w:val="single" w:sz="4" w:space="0" w:color="auto"/>
              <w:right w:val="single" w:sz="4" w:space="0" w:color="auto"/>
            </w:tcBorders>
            <w:noWrap/>
            <w:vAlign w:val="bottom"/>
          </w:tcPr>
          <w:p w14:paraId="3D56D15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6A94A3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923EB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07C8E3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56842A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BD29BF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B6710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71BF88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19659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45A83C9" w14:textId="77777777" w:rsidR="00433CF5" w:rsidRPr="00FC7496" w:rsidRDefault="00433CF5" w:rsidP="003C7239">
            <w:pPr>
              <w:pStyle w:val="TAC"/>
            </w:pPr>
          </w:p>
        </w:tc>
      </w:tr>
      <w:tr w:rsidR="00433CF5" w:rsidRPr="00FC7496" w14:paraId="0AECF8B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E1550A8" w14:textId="77777777" w:rsidR="00433CF5" w:rsidRPr="00FC7496" w:rsidRDefault="00433CF5" w:rsidP="003C7239">
            <w:pPr>
              <w:pStyle w:val="TAC"/>
            </w:pPr>
            <w:r w:rsidRPr="00FC7496">
              <w:t>27</w:t>
            </w:r>
          </w:p>
        </w:tc>
        <w:tc>
          <w:tcPr>
            <w:tcW w:w="900" w:type="dxa"/>
            <w:tcBorders>
              <w:top w:val="nil"/>
              <w:left w:val="nil"/>
              <w:bottom w:val="single" w:sz="4" w:space="0" w:color="auto"/>
              <w:right w:val="single" w:sz="4" w:space="0" w:color="auto"/>
            </w:tcBorders>
            <w:noWrap/>
            <w:vAlign w:val="bottom"/>
          </w:tcPr>
          <w:p w14:paraId="22C40FA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69A471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A66F7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0ED27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ADF056"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11E9CE70"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1A1653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7B4061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5A221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CDA39EC" w14:textId="77777777" w:rsidR="00433CF5" w:rsidRPr="00FC7496" w:rsidRDefault="00433CF5" w:rsidP="003C7239">
            <w:pPr>
              <w:pStyle w:val="TAC"/>
            </w:pPr>
          </w:p>
        </w:tc>
      </w:tr>
      <w:tr w:rsidR="00433CF5" w:rsidRPr="00FC7496" w14:paraId="28C8CC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00E4033" w14:textId="77777777" w:rsidR="00433CF5" w:rsidRPr="00FC7496" w:rsidRDefault="00433CF5" w:rsidP="003C7239">
            <w:pPr>
              <w:pStyle w:val="TAC"/>
            </w:pPr>
            <w:r w:rsidRPr="00FC7496">
              <w:t>28</w:t>
            </w:r>
          </w:p>
        </w:tc>
        <w:tc>
          <w:tcPr>
            <w:tcW w:w="900" w:type="dxa"/>
            <w:tcBorders>
              <w:top w:val="nil"/>
              <w:left w:val="nil"/>
              <w:bottom w:val="single" w:sz="4" w:space="0" w:color="auto"/>
              <w:right w:val="single" w:sz="4" w:space="0" w:color="auto"/>
            </w:tcBorders>
            <w:noWrap/>
            <w:vAlign w:val="bottom"/>
          </w:tcPr>
          <w:p w14:paraId="7DC1B57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B5ADD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7E531C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EB2FB2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5AD86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F2D707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D3F644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3F7181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9630C0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7D1702A" w14:textId="77777777" w:rsidR="00433CF5" w:rsidRPr="00FC7496" w:rsidRDefault="00433CF5" w:rsidP="003C7239">
            <w:pPr>
              <w:pStyle w:val="TAC"/>
            </w:pPr>
          </w:p>
        </w:tc>
      </w:tr>
      <w:tr w:rsidR="00433CF5" w:rsidRPr="00FC7496" w14:paraId="4EF5207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A50C104" w14:textId="77777777" w:rsidR="00433CF5" w:rsidRPr="00FC7496" w:rsidRDefault="00433CF5" w:rsidP="003C7239">
            <w:pPr>
              <w:pStyle w:val="TAC"/>
            </w:pPr>
            <w:r w:rsidRPr="00FC7496">
              <w:t>29</w:t>
            </w:r>
          </w:p>
        </w:tc>
        <w:tc>
          <w:tcPr>
            <w:tcW w:w="900" w:type="dxa"/>
            <w:tcBorders>
              <w:top w:val="nil"/>
              <w:left w:val="nil"/>
              <w:bottom w:val="single" w:sz="4" w:space="0" w:color="auto"/>
              <w:right w:val="single" w:sz="4" w:space="0" w:color="auto"/>
            </w:tcBorders>
            <w:noWrap/>
            <w:vAlign w:val="bottom"/>
          </w:tcPr>
          <w:p w14:paraId="4709836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02F5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384119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CA2C2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009576"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072AA9C"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6A07D4D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7E63A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C2B69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E2C6E6" w14:textId="77777777" w:rsidR="00433CF5" w:rsidRPr="00FC7496" w:rsidRDefault="00433CF5" w:rsidP="003C7239">
            <w:pPr>
              <w:pStyle w:val="TAC"/>
            </w:pPr>
          </w:p>
        </w:tc>
      </w:tr>
      <w:tr w:rsidR="00433CF5" w:rsidRPr="00FC7496" w14:paraId="12C5829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CEAACC7" w14:textId="77777777" w:rsidR="00433CF5" w:rsidRPr="00FC7496" w:rsidRDefault="00433CF5" w:rsidP="003C7239">
            <w:pPr>
              <w:pStyle w:val="TAC"/>
            </w:pPr>
            <w:r w:rsidRPr="00FC7496">
              <w:t>30</w:t>
            </w:r>
          </w:p>
        </w:tc>
        <w:tc>
          <w:tcPr>
            <w:tcW w:w="900" w:type="dxa"/>
            <w:tcBorders>
              <w:top w:val="nil"/>
              <w:left w:val="nil"/>
              <w:bottom w:val="single" w:sz="4" w:space="0" w:color="auto"/>
              <w:right w:val="single" w:sz="4" w:space="0" w:color="auto"/>
            </w:tcBorders>
            <w:noWrap/>
            <w:vAlign w:val="bottom"/>
          </w:tcPr>
          <w:p w14:paraId="41F30F5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49FFCD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B33FC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FA1E12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47495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9D4927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B03207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006F0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B079F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E4406CB" w14:textId="77777777" w:rsidR="00433CF5" w:rsidRPr="00FC7496" w:rsidRDefault="00433CF5" w:rsidP="003C7239">
            <w:pPr>
              <w:pStyle w:val="TAC"/>
            </w:pPr>
          </w:p>
        </w:tc>
      </w:tr>
      <w:tr w:rsidR="00433CF5" w:rsidRPr="00FC7496" w14:paraId="5262BF6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E2EF960" w14:textId="77777777" w:rsidR="00433CF5" w:rsidRPr="00FC7496" w:rsidRDefault="00433CF5" w:rsidP="003C7239">
            <w:pPr>
              <w:pStyle w:val="TAC"/>
            </w:pPr>
            <w:r w:rsidRPr="00FC7496">
              <w:t>31</w:t>
            </w:r>
          </w:p>
        </w:tc>
        <w:tc>
          <w:tcPr>
            <w:tcW w:w="900" w:type="dxa"/>
            <w:tcBorders>
              <w:top w:val="nil"/>
              <w:left w:val="nil"/>
              <w:bottom w:val="single" w:sz="4" w:space="0" w:color="auto"/>
              <w:right w:val="single" w:sz="4" w:space="0" w:color="auto"/>
            </w:tcBorders>
            <w:noWrap/>
            <w:vAlign w:val="bottom"/>
          </w:tcPr>
          <w:p w14:paraId="2B21A5A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4DCBFF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BD98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B833B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8F93B0"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321CBA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028DFA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BF2D7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03F755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D86406E" w14:textId="77777777" w:rsidR="00433CF5" w:rsidRPr="00FC7496" w:rsidRDefault="00433CF5" w:rsidP="003C7239">
            <w:pPr>
              <w:pStyle w:val="TAC"/>
            </w:pPr>
          </w:p>
        </w:tc>
      </w:tr>
      <w:tr w:rsidR="00433CF5" w:rsidRPr="00FC7496" w14:paraId="2F3CA7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1550385" w14:textId="77777777" w:rsidR="00433CF5" w:rsidRPr="00FC7496" w:rsidRDefault="00433CF5" w:rsidP="003C7239">
            <w:pPr>
              <w:pStyle w:val="TAC"/>
            </w:pPr>
            <w:r w:rsidRPr="00FC7496">
              <w:t>32</w:t>
            </w:r>
          </w:p>
        </w:tc>
        <w:tc>
          <w:tcPr>
            <w:tcW w:w="900" w:type="dxa"/>
            <w:tcBorders>
              <w:top w:val="nil"/>
              <w:left w:val="nil"/>
              <w:bottom w:val="single" w:sz="4" w:space="0" w:color="auto"/>
              <w:right w:val="single" w:sz="4" w:space="0" w:color="auto"/>
            </w:tcBorders>
            <w:noWrap/>
            <w:vAlign w:val="bottom"/>
          </w:tcPr>
          <w:p w14:paraId="2574D4E4" w14:textId="77777777" w:rsidR="00433CF5" w:rsidRPr="00FC7496" w:rsidRDefault="00433CF5" w:rsidP="003C7239">
            <w:pPr>
              <w:pStyle w:val="TAC"/>
            </w:pPr>
            <w:r w:rsidRPr="00FC7496">
              <w:t>MIB</w:t>
            </w:r>
          </w:p>
          <w:p w14:paraId="0E1804ED"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A81A04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EDEB9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7454C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E61ED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B3A7DF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E00493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C05E246"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8C69E1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AB287A" w14:textId="77777777" w:rsidR="00433CF5" w:rsidRPr="00FC7496" w:rsidRDefault="00433CF5" w:rsidP="003C7239">
            <w:pPr>
              <w:pStyle w:val="TAC"/>
            </w:pPr>
          </w:p>
        </w:tc>
      </w:tr>
      <w:tr w:rsidR="00433CF5" w:rsidRPr="00FC7496" w14:paraId="0DCD1B7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4F41D18" w14:textId="77777777" w:rsidR="00433CF5" w:rsidRPr="00FC7496" w:rsidRDefault="00433CF5" w:rsidP="003C7239">
            <w:pPr>
              <w:pStyle w:val="TAC"/>
            </w:pPr>
            <w:r w:rsidRPr="00FC7496">
              <w:t>33</w:t>
            </w:r>
          </w:p>
        </w:tc>
        <w:tc>
          <w:tcPr>
            <w:tcW w:w="900" w:type="dxa"/>
            <w:tcBorders>
              <w:top w:val="nil"/>
              <w:left w:val="nil"/>
              <w:bottom w:val="single" w:sz="4" w:space="0" w:color="auto"/>
              <w:right w:val="single" w:sz="4" w:space="0" w:color="auto"/>
            </w:tcBorders>
            <w:noWrap/>
            <w:vAlign w:val="bottom"/>
          </w:tcPr>
          <w:p w14:paraId="640CF1E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A89F4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F4474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5E733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77B0D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4C8257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D51F5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3BCE0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5CD57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D750852" w14:textId="77777777" w:rsidR="00433CF5" w:rsidRPr="00FC7496" w:rsidRDefault="00433CF5" w:rsidP="003C7239">
            <w:pPr>
              <w:pStyle w:val="TAC"/>
            </w:pPr>
          </w:p>
        </w:tc>
      </w:tr>
      <w:tr w:rsidR="00433CF5" w:rsidRPr="00FC7496" w14:paraId="704E1E4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0A27607" w14:textId="77777777" w:rsidR="00433CF5" w:rsidRPr="00FC7496" w:rsidRDefault="00433CF5" w:rsidP="003C7239">
            <w:pPr>
              <w:pStyle w:val="TAC"/>
            </w:pPr>
            <w:r w:rsidRPr="00FC7496">
              <w:t>34</w:t>
            </w:r>
          </w:p>
        </w:tc>
        <w:tc>
          <w:tcPr>
            <w:tcW w:w="900" w:type="dxa"/>
            <w:tcBorders>
              <w:top w:val="nil"/>
              <w:left w:val="nil"/>
              <w:bottom w:val="single" w:sz="4" w:space="0" w:color="auto"/>
              <w:right w:val="single" w:sz="4" w:space="0" w:color="auto"/>
            </w:tcBorders>
            <w:noWrap/>
            <w:vAlign w:val="bottom"/>
          </w:tcPr>
          <w:p w14:paraId="439691F5" w14:textId="77777777" w:rsidR="00433CF5" w:rsidRPr="00FC7496" w:rsidRDefault="00433CF5" w:rsidP="003C7239">
            <w:pPr>
              <w:pStyle w:val="TAC"/>
            </w:pPr>
            <w:r w:rsidRPr="00FC7496">
              <w:t>MIB</w:t>
            </w:r>
          </w:p>
          <w:p w14:paraId="026A2C50"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3E32B76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B2C90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D7F85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604FF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0E9AA4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F371C7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04B1E67"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4CDA18E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FB2F2F" w14:textId="77777777" w:rsidR="00433CF5" w:rsidRPr="00FC7496" w:rsidRDefault="00433CF5" w:rsidP="003C7239">
            <w:pPr>
              <w:pStyle w:val="TAC"/>
            </w:pPr>
          </w:p>
        </w:tc>
      </w:tr>
      <w:tr w:rsidR="00433CF5" w:rsidRPr="00FC7496" w14:paraId="0300960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FEC5B76" w14:textId="77777777" w:rsidR="00433CF5" w:rsidRPr="00FC7496" w:rsidRDefault="00433CF5" w:rsidP="003C7239">
            <w:pPr>
              <w:pStyle w:val="TAC"/>
            </w:pPr>
            <w:r w:rsidRPr="00FC7496">
              <w:t>35</w:t>
            </w:r>
          </w:p>
        </w:tc>
        <w:tc>
          <w:tcPr>
            <w:tcW w:w="900" w:type="dxa"/>
            <w:tcBorders>
              <w:top w:val="nil"/>
              <w:left w:val="nil"/>
              <w:bottom w:val="single" w:sz="4" w:space="0" w:color="auto"/>
              <w:right w:val="single" w:sz="4" w:space="0" w:color="auto"/>
            </w:tcBorders>
            <w:noWrap/>
            <w:vAlign w:val="bottom"/>
          </w:tcPr>
          <w:p w14:paraId="297DBDC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7E60AC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F394B5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0B2B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B7EAC1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59DEF69"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6F67A5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8C13F3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8A2FD5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FDED790" w14:textId="77777777" w:rsidR="00433CF5" w:rsidRPr="00FC7496" w:rsidRDefault="00433CF5" w:rsidP="003C7239">
            <w:pPr>
              <w:pStyle w:val="TAC"/>
            </w:pPr>
          </w:p>
        </w:tc>
      </w:tr>
      <w:tr w:rsidR="00433CF5" w:rsidRPr="00FC7496" w14:paraId="1614BCF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888D898" w14:textId="77777777" w:rsidR="00433CF5" w:rsidRPr="00FC7496" w:rsidRDefault="00433CF5" w:rsidP="003C7239">
            <w:pPr>
              <w:pStyle w:val="TAC"/>
            </w:pPr>
            <w:r w:rsidRPr="00FC7496">
              <w:t>36</w:t>
            </w:r>
          </w:p>
        </w:tc>
        <w:tc>
          <w:tcPr>
            <w:tcW w:w="900" w:type="dxa"/>
            <w:tcBorders>
              <w:top w:val="nil"/>
              <w:left w:val="nil"/>
              <w:bottom w:val="single" w:sz="4" w:space="0" w:color="auto"/>
              <w:right w:val="single" w:sz="4" w:space="0" w:color="auto"/>
            </w:tcBorders>
            <w:noWrap/>
            <w:vAlign w:val="bottom"/>
          </w:tcPr>
          <w:p w14:paraId="44EA2CB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6C15B3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D6244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C3B827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20865D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738EBA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DB58F7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94D460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4857D0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1A2546" w14:textId="77777777" w:rsidR="00433CF5" w:rsidRPr="00FC7496" w:rsidRDefault="00433CF5" w:rsidP="003C7239">
            <w:pPr>
              <w:pStyle w:val="TAC"/>
            </w:pPr>
          </w:p>
        </w:tc>
      </w:tr>
      <w:tr w:rsidR="00433CF5" w:rsidRPr="00FC7496" w14:paraId="4C21CB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4A1C444" w14:textId="77777777" w:rsidR="00433CF5" w:rsidRPr="00FC7496" w:rsidRDefault="00433CF5" w:rsidP="003C7239">
            <w:pPr>
              <w:pStyle w:val="TAC"/>
            </w:pPr>
            <w:r w:rsidRPr="00FC7496">
              <w:t>37</w:t>
            </w:r>
          </w:p>
        </w:tc>
        <w:tc>
          <w:tcPr>
            <w:tcW w:w="900" w:type="dxa"/>
            <w:tcBorders>
              <w:top w:val="nil"/>
              <w:left w:val="nil"/>
              <w:bottom w:val="single" w:sz="4" w:space="0" w:color="auto"/>
              <w:right w:val="single" w:sz="4" w:space="0" w:color="auto"/>
            </w:tcBorders>
            <w:noWrap/>
            <w:vAlign w:val="bottom"/>
          </w:tcPr>
          <w:p w14:paraId="3CF3468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E6BE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E20895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40920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52E4FAA"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CB2E6AD"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6486FD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3F7B6C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12B5C6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86095B" w14:textId="77777777" w:rsidR="00433CF5" w:rsidRPr="00FC7496" w:rsidRDefault="00433CF5" w:rsidP="003C7239">
            <w:pPr>
              <w:pStyle w:val="TAC"/>
            </w:pPr>
          </w:p>
        </w:tc>
      </w:tr>
      <w:tr w:rsidR="00433CF5" w:rsidRPr="00FC7496" w14:paraId="6E61A87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8E156A" w14:textId="77777777" w:rsidR="00433CF5" w:rsidRPr="00FC7496" w:rsidRDefault="00433CF5" w:rsidP="003C7239">
            <w:pPr>
              <w:pStyle w:val="TAC"/>
            </w:pPr>
            <w:r w:rsidRPr="00FC7496">
              <w:t>38</w:t>
            </w:r>
          </w:p>
        </w:tc>
        <w:tc>
          <w:tcPr>
            <w:tcW w:w="900" w:type="dxa"/>
            <w:tcBorders>
              <w:top w:val="nil"/>
              <w:left w:val="nil"/>
              <w:bottom w:val="single" w:sz="4" w:space="0" w:color="auto"/>
              <w:right w:val="single" w:sz="4" w:space="0" w:color="auto"/>
            </w:tcBorders>
            <w:noWrap/>
            <w:vAlign w:val="bottom"/>
          </w:tcPr>
          <w:p w14:paraId="30D85E3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7A46F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54837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4358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B44BB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8CA290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E9531E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A78F5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333713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78C59E6" w14:textId="77777777" w:rsidR="00433CF5" w:rsidRPr="00FC7496" w:rsidRDefault="00433CF5" w:rsidP="003C7239">
            <w:pPr>
              <w:pStyle w:val="TAC"/>
            </w:pPr>
          </w:p>
        </w:tc>
      </w:tr>
      <w:tr w:rsidR="00433CF5" w:rsidRPr="00FC7496" w14:paraId="11AD491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389BEBE" w14:textId="77777777" w:rsidR="00433CF5" w:rsidRPr="00FC7496" w:rsidRDefault="00433CF5" w:rsidP="003C7239">
            <w:pPr>
              <w:pStyle w:val="TAC"/>
            </w:pPr>
            <w:r w:rsidRPr="00FC7496">
              <w:t>39</w:t>
            </w:r>
          </w:p>
        </w:tc>
        <w:tc>
          <w:tcPr>
            <w:tcW w:w="900" w:type="dxa"/>
            <w:tcBorders>
              <w:top w:val="nil"/>
              <w:left w:val="nil"/>
              <w:bottom w:val="single" w:sz="4" w:space="0" w:color="auto"/>
              <w:right w:val="single" w:sz="4" w:space="0" w:color="auto"/>
            </w:tcBorders>
            <w:noWrap/>
            <w:vAlign w:val="bottom"/>
          </w:tcPr>
          <w:p w14:paraId="4667584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5B1E8F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5442C4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631E4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8E0B2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04F6E6D"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24C247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1FAD0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3E414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5C4418" w14:textId="77777777" w:rsidR="00433CF5" w:rsidRPr="00FC7496" w:rsidRDefault="00433CF5" w:rsidP="003C7239">
            <w:pPr>
              <w:pStyle w:val="TAC"/>
            </w:pPr>
          </w:p>
        </w:tc>
      </w:tr>
      <w:tr w:rsidR="00433CF5" w:rsidRPr="00FC7496" w14:paraId="56670B7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FDA3201" w14:textId="77777777" w:rsidR="00433CF5" w:rsidRPr="00FC7496" w:rsidRDefault="00433CF5" w:rsidP="003C7239">
            <w:pPr>
              <w:pStyle w:val="TAC"/>
            </w:pPr>
            <w:r w:rsidRPr="00FC7496">
              <w:t>40</w:t>
            </w:r>
          </w:p>
        </w:tc>
        <w:tc>
          <w:tcPr>
            <w:tcW w:w="900" w:type="dxa"/>
            <w:tcBorders>
              <w:top w:val="nil"/>
              <w:left w:val="nil"/>
              <w:bottom w:val="single" w:sz="4" w:space="0" w:color="auto"/>
              <w:right w:val="single" w:sz="4" w:space="0" w:color="auto"/>
            </w:tcBorders>
            <w:noWrap/>
            <w:vAlign w:val="bottom"/>
          </w:tcPr>
          <w:p w14:paraId="30BD15C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0F821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38278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52274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5B9036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5C4DDB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C797D2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C347A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DA1205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961C248" w14:textId="77777777" w:rsidR="00433CF5" w:rsidRPr="00FC7496" w:rsidRDefault="00433CF5" w:rsidP="003C7239">
            <w:pPr>
              <w:pStyle w:val="TAC"/>
            </w:pPr>
          </w:p>
        </w:tc>
      </w:tr>
      <w:tr w:rsidR="00433CF5" w:rsidRPr="00FC7496" w14:paraId="62BF234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A309140" w14:textId="77777777" w:rsidR="00433CF5" w:rsidRPr="00FC7496" w:rsidRDefault="00433CF5" w:rsidP="003C7239">
            <w:pPr>
              <w:pStyle w:val="TAC"/>
            </w:pPr>
            <w:r w:rsidRPr="00FC7496">
              <w:t>41</w:t>
            </w:r>
          </w:p>
        </w:tc>
        <w:tc>
          <w:tcPr>
            <w:tcW w:w="900" w:type="dxa"/>
            <w:tcBorders>
              <w:top w:val="nil"/>
              <w:left w:val="nil"/>
              <w:bottom w:val="single" w:sz="4" w:space="0" w:color="auto"/>
              <w:right w:val="single" w:sz="4" w:space="0" w:color="auto"/>
            </w:tcBorders>
            <w:noWrap/>
            <w:vAlign w:val="bottom"/>
          </w:tcPr>
          <w:p w14:paraId="4441321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42BA7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C598B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C8170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B9BFF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D077C52"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33911C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6CF8A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8B2EC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08F410C" w14:textId="77777777" w:rsidR="00433CF5" w:rsidRPr="00FC7496" w:rsidRDefault="00433CF5" w:rsidP="003C7239">
            <w:pPr>
              <w:pStyle w:val="TAC"/>
            </w:pPr>
          </w:p>
        </w:tc>
      </w:tr>
      <w:tr w:rsidR="00433CF5" w:rsidRPr="00FC7496" w14:paraId="5E8C450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9B9444A" w14:textId="77777777" w:rsidR="00433CF5" w:rsidRPr="00FC7496" w:rsidRDefault="00433CF5" w:rsidP="003C7239">
            <w:pPr>
              <w:pStyle w:val="TAC"/>
            </w:pPr>
            <w:r w:rsidRPr="00FC7496">
              <w:t>42</w:t>
            </w:r>
          </w:p>
        </w:tc>
        <w:tc>
          <w:tcPr>
            <w:tcW w:w="900" w:type="dxa"/>
            <w:tcBorders>
              <w:top w:val="nil"/>
              <w:left w:val="nil"/>
              <w:bottom w:val="single" w:sz="4" w:space="0" w:color="auto"/>
              <w:right w:val="single" w:sz="4" w:space="0" w:color="auto"/>
            </w:tcBorders>
            <w:noWrap/>
            <w:vAlign w:val="bottom"/>
          </w:tcPr>
          <w:p w14:paraId="337DC17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A74ED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2BD4D2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45492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14265F"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410F61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9BE63B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04519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8BC416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92654B3" w14:textId="77777777" w:rsidR="00433CF5" w:rsidRPr="00FC7496" w:rsidRDefault="00433CF5" w:rsidP="003C7239">
            <w:pPr>
              <w:pStyle w:val="TAC"/>
            </w:pPr>
          </w:p>
        </w:tc>
      </w:tr>
      <w:tr w:rsidR="00433CF5" w:rsidRPr="00FC7496" w14:paraId="7461310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640C388" w14:textId="77777777" w:rsidR="00433CF5" w:rsidRPr="00FC7496" w:rsidRDefault="00433CF5" w:rsidP="003C7239">
            <w:pPr>
              <w:pStyle w:val="TAC"/>
            </w:pPr>
            <w:r w:rsidRPr="00FC7496">
              <w:t>43</w:t>
            </w:r>
          </w:p>
        </w:tc>
        <w:tc>
          <w:tcPr>
            <w:tcW w:w="900" w:type="dxa"/>
            <w:tcBorders>
              <w:top w:val="nil"/>
              <w:left w:val="nil"/>
              <w:bottom w:val="single" w:sz="4" w:space="0" w:color="auto"/>
              <w:right w:val="single" w:sz="4" w:space="0" w:color="auto"/>
            </w:tcBorders>
            <w:noWrap/>
            <w:vAlign w:val="bottom"/>
          </w:tcPr>
          <w:p w14:paraId="3D9A15C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41E67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33D4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160885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5C1779"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AFD65EF"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263C534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5368E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1ECB39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B2BF49" w14:textId="77777777" w:rsidR="00433CF5" w:rsidRPr="00FC7496" w:rsidRDefault="00433CF5" w:rsidP="003C7239">
            <w:pPr>
              <w:pStyle w:val="TAC"/>
            </w:pPr>
          </w:p>
        </w:tc>
      </w:tr>
      <w:tr w:rsidR="00433CF5" w:rsidRPr="00FC7496" w14:paraId="18A60E3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A2CDC2" w14:textId="77777777" w:rsidR="00433CF5" w:rsidRPr="00FC7496" w:rsidRDefault="00433CF5" w:rsidP="003C7239">
            <w:pPr>
              <w:pStyle w:val="TAC"/>
            </w:pPr>
            <w:r w:rsidRPr="00FC7496">
              <w:t>44</w:t>
            </w:r>
          </w:p>
        </w:tc>
        <w:tc>
          <w:tcPr>
            <w:tcW w:w="900" w:type="dxa"/>
            <w:tcBorders>
              <w:top w:val="nil"/>
              <w:left w:val="nil"/>
              <w:bottom w:val="single" w:sz="4" w:space="0" w:color="auto"/>
              <w:right w:val="single" w:sz="4" w:space="0" w:color="auto"/>
            </w:tcBorders>
            <w:noWrap/>
            <w:vAlign w:val="bottom"/>
          </w:tcPr>
          <w:p w14:paraId="33BC5A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BF5383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79FDC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809A1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490D52A"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34EA61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B46A7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9BAA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EEDDC5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62A1CF8" w14:textId="77777777" w:rsidR="00433CF5" w:rsidRPr="00FC7496" w:rsidRDefault="00433CF5" w:rsidP="003C7239">
            <w:pPr>
              <w:pStyle w:val="TAC"/>
            </w:pPr>
          </w:p>
        </w:tc>
      </w:tr>
      <w:tr w:rsidR="00433CF5" w:rsidRPr="00FC7496" w14:paraId="6AEA9F5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7C2FB2" w14:textId="77777777" w:rsidR="00433CF5" w:rsidRPr="00FC7496" w:rsidRDefault="00433CF5" w:rsidP="003C7239">
            <w:pPr>
              <w:pStyle w:val="TAC"/>
            </w:pPr>
            <w:r w:rsidRPr="00FC7496">
              <w:t>45</w:t>
            </w:r>
          </w:p>
        </w:tc>
        <w:tc>
          <w:tcPr>
            <w:tcW w:w="900" w:type="dxa"/>
            <w:tcBorders>
              <w:top w:val="nil"/>
              <w:left w:val="nil"/>
              <w:bottom w:val="single" w:sz="4" w:space="0" w:color="auto"/>
              <w:right w:val="single" w:sz="4" w:space="0" w:color="auto"/>
            </w:tcBorders>
            <w:noWrap/>
            <w:vAlign w:val="bottom"/>
          </w:tcPr>
          <w:p w14:paraId="783E7FB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0B6E80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3F005E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1FFD1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3DF4D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BE7860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C0D4F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5ADBC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1EBC5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2CC0BB" w14:textId="77777777" w:rsidR="00433CF5" w:rsidRPr="00FC7496" w:rsidRDefault="00433CF5" w:rsidP="003C7239">
            <w:pPr>
              <w:pStyle w:val="TAC"/>
            </w:pPr>
          </w:p>
        </w:tc>
      </w:tr>
      <w:tr w:rsidR="00433CF5" w:rsidRPr="00FC7496" w14:paraId="0FE1ABB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5EF0161" w14:textId="77777777" w:rsidR="00433CF5" w:rsidRPr="00FC7496" w:rsidRDefault="00433CF5" w:rsidP="003C7239">
            <w:pPr>
              <w:pStyle w:val="TAC"/>
            </w:pPr>
            <w:r w:rsidRPr="00FC7496">
              <w:t>46</w:t>
            </w:r>
          </w:p>
        </w:tc>
        <w:tc>
          <w:tcPr>
            <w:tcW w:w="900" w:type="dxa"/>
            <w:tcBorders>
              <w:top w:val="nil"/>
              <w:left w:val="nil"/>
              <w:bottom w:val="single" w:sz="4" w:space="0" w:color="auto"/>
              <w:right w:val="single" w:sz="4" w:space="0" w:color="auto"/>
            </w:tcBorders>
            <w:noWrap/>
            <w:vAlign w:val="bottom"/>
          </w:tcPr>
          <w:p w14:paraId="7D14B1F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1DFD294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4245D4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1B759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27BD571"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3B7F58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3529BE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33BA5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27FA79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4E2B58" w14:textId="77777777" w:rsidR="00433CF5" w:rsidRPr="00FC7496" w:rsidRDefault="00433CF5" w:rsidP="003C7239">
            <w:pPr>
              <w:pStyle w:val="TAC"/>
            </w:pPr>
          </w:p>
        </w:tc>
      </w:tr>
      <w:tr w:rsidR="00433CF5" w:rsidRPr="00FC7496" w14:paraId="7F02586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F85F9D3" w14:textId="77777777" w:rsidR="00433CF5" w:rsidRPr="00FC7496" w:rsidRDefault="00433CF5" w:rsidP="003C7239">
            <w:pPr>
              <w:pStyle w:val="TAC"/>
            </w:pPr>
            <w:r w:rsidRPr="00FC7496">
              <w:t>47</w:t>
            </w:r>
          </w:p>
        </w:tc>
        <w:tc>
          <w:tcPr>
            <w:tcW w:w="900" w:type="dxa"/>
            <w:tcBorders>
              <w:top w:val="nil"/>
              <w:left w:val="nil"/>
              <w:bottom w:val="single" w:sz="4" w:space="0" w:color="auto"/>
              <w:right w:val="single" w:sz="4" w:space="0" w:color="auto"/>
            </w:tcBorders>
            <w:noWrap/>
            <w:vAlign w:val="bottom"/>
          </w:tcPr>
          <w:p w14:paraId="31CE0C2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8B4778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E5B381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C8371F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B8FA7B"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86E3F6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488298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2CB0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6EFDD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30E19D8" w14:textId="77777777" w:rsidR="00433CF5" w:rsidRPr="00FC7496" w:rsidRDefault="00433CF5" w:rsidP="003C7239">
            <w:pPr>
              <w:pStyle w:val="TAC"/>
            </w:pPr>
          </w:p>
        </w:tc>
      </w:tr>
      <w:tr w:rsidR="00433CF5" w:rsidRPr="00FC7496" w14:paraId="5043D0A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8060E4F" w14:textId="77777777" w:rsidR="00433CF5" w:rsidRPr="00FC7496" w:rsidRDefault="00433CF5" w:rsidP="003C7239">
            <w:pPr>
              <w:pStyle w:val="TAC"/>
            </w:pPr>
            <w:r w:rsidRPr="00FC7496">
              <w:t>48</w:t>
            </w:r>
          </w:p>
        </w:tc>
        <w:tc>
          <w:tcPr>
            <w:tcW w:w="900" w:type="dxa"/>
            <w:tcBorders>
              <w:top w:val="nil"/>
              <w:left w:val="nil"/>
              <w:bottom w:val="single" w:sz="4" w:space="0" w:color="auto"/>
              <w:right w:val="single" w:sz="4" w:space="0" w:color="auto"/>
            </w:tcBorders>
            <w:noWrap/>
            <w:vAlign w:val="bottom"/>
          </w:tcPr>
          <w:p w14:paraId="3B5FAAAA" w14:textId="77777777" w:rsidR="00433CF5" w:rsidRPr="00FC7496" w:rsidRDefault="00433CF5" w:rsidP="003C7239">
            <w:pPr>
              <w:pStyle w:val="TAC"/>
            </w:pPr>
            <w:r w:rsidRPr="00FC7496">
              <w:t>MIB</w:t>
            </w:r>
          </w:p>
          <w:p w14:paraId="60231DEA"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3E3F71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0160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6EDF61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206E190"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0D08524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348C56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9CA044A"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6137F1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FFB15B" w14:textId="77777777" w:rsidR="00433CF5" w:rsidRPr="00FC7496" w:rsidRDefault="00433CF5" w:rsidP="003C7239">
            <w:pPr>
              <w:pStyle w:val="TAC"/>
            </w:pPr>
          </w:p>
        </w:tc>
      </w:tr>
      <w:tr w:rsidR="00433CF5" w:rsidRPr="00FC7496" w14:paraId="1213EBE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4A80296" w14:textId="77777777" w:rsidR="00433CF5" w:rsidRPr="00FC7496" w:rsidRDefault="00433CF5" w:rsidP="003C7239">
            <w:pPr>
              <w:pStyle w:val="TAC"/>
            </w:pPr>
            <w:r w:rsidRPr="00FC7496">
              <w:t>49</w:t>
            </w:r>
          </w:p>
        </w:tc>
        <w:tc>
          <w:tcPr>
            <w:tcW w:w="900" w:type="dxa"/>
            <w:tcBorders>
              <w:top w:val="nil"/>
              <w:left w:val="nil"/>
              <w:bottom w:val="single" w:sz="4" w:space="0" w:color="auto"/>
              <w:right w:val="single" w:sz="4" w:space="0" w:color="auto"/>
            </w:tcBorders>
            <w:noWrap/>
            <w:vAlign w:val="bottom"/>
          </w:tcPr>
          <w:p w14:paraId="4C781A9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A20F5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23364A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8AA4C8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8462D9D"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750995A"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A17B43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A688BF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7CE5AE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282E18F" w14:textId="77777777" w:rsidR="00433CF5" w:rsidRPr="00FC7496" w:rsidRDefault="00433CF5" w:rsidP="003C7239">
            <w:pPr>
              <w:pStyle w:val="TAC"/>
            </w:pPr>
          </w:p>
        </w:tc>
      </w:tr>
      <w:tr w:rsidR="00433CF5" w:rsidRPr="00FC7496" w14:paraId="440BD07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14E35FE" w14:textId="77777777" w:rsidR="00433CF5" w:rsidRPr="00FC7496" w:rsidRDefault="00433CF5" w:rsidP="003C7239">
            <w:pPr>
              <w:pStyle w:val="TAC"/>
            </w:pPr>
            <w:r w:rsidRPr="00FC7496">
              <w:t>50</w:t>
            </w:r>
          </w:p>
        </w:tc>
        <w:tc>
          <w:tcPr>
            <w:tcW w:w="900" w:type="dxa"/>
            <w:tcBorders>
              <w:top w:val="nil"/>
              <w:left w:val="nil"/>
              <w:bottom w:val="single" w:sz="4" w:space="0" w:color="auto"/>
              <w:right w:val="single" w:sz="4" w:space="0" w:color="auto"/>
            </w:tcBorders>
            <w:noWrap/>
            <w:vAlign w:val="bottom"/>
          </w:tcPr>
          <w:p w14:paraId="507A1DC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7D5203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422F1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415F72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B74C91"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8010F8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BBE42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0B18A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DBC74F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DFDC1B" w14:textId="77777777" w:rsidR="00433CF5" w:rsidRPr="00FC7496" w:rsidRDefault="00433CF5" w:rsidP="003C7239">
            <w:pPr>
              <w:pStyle w:val="TAC"/>
            </w:pPr>
          </w:p>
        </w:tc>
      </w:tr>
      <w:tr w:rsidR="00433CF5" w:rsidRPr="00FC7496" w14:paraId="42FBFCD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448A10C" w14:textId="77777777" w:rsidR="00433CF5" w:rsidRPr="00FC7496" w:rsidRDefault="00433CF5" w:rsidP="003C7239">
            <w:pPr>
              <w:pStyle w:val="TAC"/>
            </w:pPr>
            <w:r w:rsidRPr="00FC7496">
              <w:t>51</w:t>
            </w:r>
          </w:p>
        </w:tc>
        <w:tc>
          <w:tcPr>
            <w:tcW w:w="900" w:type="dxa"/>
            <w:tcBorders>
              <w:top w:val="nil"/>
              <w:left w:val="nil"/>
              <w:bottom w:val="single" w:sz="4" w:space="0" w:color="auto"/>
              <w:right w:val="single" w:sz="4" w:space="0" w:color="auto"/>
            </w:tcBorders>
            <w:noWrap/>
            <w:vAlign w:val="bottom"/>
          </w:tcPr>
          <w:p w14:paraId="415717F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53F00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06CB5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B2C52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435EF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C9FCB41"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294551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437B1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D749D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37FD45" w14:textId="77777777" w:rsidR="00433CF5" w:rsidRPr="00FC7496" w:rsidRDefault="00433CF5" w:rsidP="003C7239">
            <w:pPr>
              <w:pStyle w:val="TAC"/>
            </w:pPr>
          </w:p>
        </w:tc>
      </w:tr>
      <w:tr w:rsidR="00433CF5" w:rsidRPr="00FC7496" w14:paraId="021813E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81F5D21" w14:textId="77777777" w:rsidR="00433CF5" w:rsidRPr="00FC7496" w:rsidRDefault="00433CF5" w:rsidP="003C7239">
            <w:pPr>
              <w:pStyle w:val="TAC"/>
            </w:pPr>
            <w:r w:rsidRPr="00FC7496">
              <w:t>52</w:t>
            </w:r>
          </w:p>
        </w:tc>
        <w:tc>
          <w:tcPr>
            <w:tcW w:w="900" w:type="dxa"/>
            <w:tcBorders>
              <w:top w:val="nil"/>
              <w:left w:val="nil"/>
              <w:bottom w:val="single" w:sz="4" w:space="0" w:color="auto"/>
              <w:right w:val="single" w:sz="4" w:space="0" w:color="auto"/>
            </w:tcBorders>
            <w:noWrap/>
            <w:vAlign w:val="bottom"/>
          </w:tcPr>
          <w:p w14:paraId="4644AE7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E56E7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CB61F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C78E9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92D3F9"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7CDACF4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14E85C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C6ED29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2911C8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401549E" w14:textId="77777777" w:rsidR="00433CF5" w:rsidRPr="00FC7496" w:rsidRDefault="00433CF5" w:rsidP="003C7239">
            <w:pPr>
              <w:pStyle w:val="TAC"/>
            </w:pPr>
          </w:p>
        </w:tc>
      </w:tr>
      <w:tr w:rsidR="00433CF5" w:rsidRPr="00FC7496" w14:paraId="5EA3024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C165D4" w14:textId="77777777" w:rsidR="00433CF5" w:rsidRPr="00FC7496" w:rsidRDefault="00433CF5" w:rsidP="003C7239">
            <w:pPr>
              <w:pStyle w:val="TAC"/>
            </w:pPr>
            <w:r w:rsidRPr="00FC7496">
              <w:t>53</w:t>
            </w:r>
          </w:p>
        </w:tc>
        <w:tc>
          <w:tcPr>
            <w:tcW w:w="900" w:type="dxa"/>
            <w:tcBorders>
              <w:top w:val="nil"/>
              <w:left w:val="nil"/>
              <w:bottom w:val="single" w:sz="4" w:space="0" w:color="auto"/>
              <w:right w:val="single" w:sz="4" w:space="0" w:color="auto"/>
            </w:tcBorders>
            <w:noWrap/>
            <w:vAlign w:val="bottom"/>
          </w:tcPr>
          <w:p w14:paraId="466C641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7488A5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EF15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1C76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5E9F15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4ADD8DC5"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094AA9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62200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97381F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F4D96E6" w14:textId="77777777" w:rsidR="00433CF5" w:rsidRPr="00FC7496" w:rsidRDefault="00433CF5" w:rsidP="003C7239">
            <w:pPr>
              <w:pStyle w:val="TAC"/>
            </w:pPr>
          </w:p>
        </w:tc>
      </w:tr>
      <w:tr w:rsidR="00433CF5" w:rsidRPr="00FC7496" w14:paraId="0FF4AA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9AEFB4" w14:textId="77777777" w:rsidR="00433CF5" w:rsidRPr="00FC7496" w:rsidRDefault="00433CF5" w:rsidP="003C7239">
            <w:pPr>
              <w:pStyle w:val="TAC"/>
            </w:pPr>
            <w:r w:rsidRPr="00FC7496">
              <w:t>54</w:t>
            </w:r>
          </w:p>
        </w:tc>
        <w:tc>
          <w:tcPr>
            <w:tcW w:w="900" w:type="dxa"/>
            <w:tcBorders>
              <w:top w:val="nil"/>
              <w:left w:val="nil"/>
              <w:bottom w:val="single" w:sz="4" w:space="0" w:color="auto"/>
              <w:right w:val="single" w:sz="4" w:space="0" w:color="auto"/>
            </w:tcBorders>
            <w:noWrap/>
            <w:vAlign w:val="bottom"/>
          </w:tcPr>
          <w:p w14:paraId="08EA8FA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996BE0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051F1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A8745B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28A87CC"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478882C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B0E459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90934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E6E504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90A6C97" w14:textId="77777777" w:rsidR="00433CF5" w:rsidRPr="00FC7496" w:rsidRDefault="00433CF5" w:rsidP="003C7239">
            <w:pPr>
              <w:pStyle w:val="TAC"/>
            </w:pPr>
          </w:p>
        </w:tc>
      </w:tr>
      <w:tr w:rsidR="00433CF5" w:rsidRPr="00FC7496" w14:paraId="198AAB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83FF14A" w14:textId="77777777" w:rsidR="00433CF5" w:rsidRPr="00FC7496" w:rsidRDefault="00433CF5" w:rsidP="003C7239">
            <w:pPr>
              <w:pStyle w:val="TAC"/>
            </w:pPr>
            <w:r w:rsidRPr="00FC7496">
              <w:t>55</w:t>
            </w:r>
          </w:p>
        </w:tc>
        <w:tc>
          <w:tcPr>
            <w:tcW w:w="900" w:type="dxa"/>
            <w:tcBorders>
              <w:top w:val="nil"/>
              <w:left w:val="nil"/>
              <w:bottom w:val="single" w:sz="4" w:space="0" w:color="auto"/>
              <w:right w:val="single" w:sz="4" w:space="0" w:color="auto"/>
            </w:tcBorders>
            <w:noWrap/>
            <w:vAlign w:val="bottom"/>
          </w:tcPr>
          <w:p w14:paraId="0818665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B1B1C3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16CA3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5978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81E69B"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878AA78"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8306F4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529945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72BB0A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23FC15" w14:textId="77777777" w:rsidR="00433CF5" w:rsidRPr="00FC7496" w:rsidRDefault="00433CF5" w:rsidP="003C7239">
            <w:pPr>
              <w:pStyle w:val="TAC"/>
            </w:pPr>
          </w:p>
        </w:tc>
      </w:tr>
      <w:tr w:rsidR="00433CF5" w:rsidRPr="00FC7496" w14:paraId="53C871F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7E394E9" w14:textId="77777777" w:rsidR="00433CF5" w:rsidRPr="00FC7496" w:rsidRDefault="00433CF5" w:rsidP="003C7239">
            <w:pPr>
              <w:pStyle w:val="TAC"/>
            </w:pPr>
            <w:r w:rsidRPr="00FC7496">
              <w:t>56</w:t>
            </w:r>
          </w:p>
        </w:tc>
        <w:tc>
          <w:tcPr>
            <w:tcW w:w="900" w:type="dxa"/>
            <w:tcBorders>
              <w:top w:val="nil"/>
              <w:left w:val="nil"/>
              <w:bottom w:val="single" w:sz="4" w:space="0" w:color="auto"/>
              <w:right w:val="single" w:sz="4" w:space="0" w:color="auto"/>
            </w:tcBorders>
            <w:noWrap/>
            <w:vAlign w:val="bottom"/>
          </w:tcPr>
          <w:p w14:paraId="70D4AF4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A55CB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878658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DC58D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48232B"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F79E8F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2EBE68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EF6F6B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362F30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612A172" w14:textId="77777777" w:rsidR="00433CF5" w:rsidRPr="00FC7496" w:rsidRDefault="00433CF5" w:rsidP="003C7239">
            <w:pPr>
              <w:pStyle w:val="TAC"/>
            </w:pPr>
          </w:p>
        </w:tc>
      </w:tr>
      <w:tr w:rsidR="00433CF5" w:rsidRPr="00FC7496" w14:paraId="32E7172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C84175" w14:textId="77777777" w:rsidR="00433CF5" w:rsidRPr="00FC7496" w:rsidRDefault="00433CF5" w:rsidP="003C7239">
            <w:pPr>
              <w:pStyle w:val="TAC"/>
            </w:pPr>
            <w:r w:rsidRPr="00FC7496">
              <w:t>57</w:t>
            </w:r>
          </w:p>
        </w:tc>
        <w:tc>
          <w:tcPr>
            <w:tcW w:w="900" w:type="dxa"/>
            <w:tcBorders>
              <w:top w:val="nil"/>
              <w:left w:val="nil"/>
              <w:bottom w:val="single" w:sz="4" w:space="0" w:color="auto"/>
              <w:right w:val="single" w:sz="4" w:space="0" w:color="auto"/>
            </w:tcBorders>
            <w:noWrap/>
            <w:vAlign w:val="bottom"/>
          </w:tcPr>
          <w:p w14:paraId="5C83F89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DE4F04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E2C6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0F1C61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487655"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64F073E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79AE9E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D0D7C8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6FD11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B61F9A" w14:textId="77777777" w:rsidR="00433CF5" w:rsidRPr="00FC7496" w:rsidRDefault="00433CF5" w:rsidP="003C7239">
            <w:pPr>
              <w:pStyle w:val="TAC"/>
            </w:pPr>
          </w:p>
        </w:tc>
      </w:tr>
      <w:tr w:rsidR="00433CF5" w:rsidRPr="00FC7496" w14:paraId="1436B9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6704CEB" w14:textId="77777777" w:rsidR="00433CF5" w:rsidRPr="00FC7496" w:rsidRDefault="00433CF5" w:rsidP="003C7239">
            <w:pPr>
              <w:pStyle w:val="TAC"/>
            </w:pPr>
            <w:r w:rsidRPr="00FC7496">
              <w:t>58</w:t>
            </w:r>
          </w:p>
        </w:tc>
        <w:tc>
          <w:tcPr>
            <w:tcW w:w="900" w:type="dxa"/>
            <w:tcBorders>
              <w:top w:val="nil"/>
              <w:left w:val="nil"/>
              <w:bottom w:val="single" w:sz="4" w:space="0" w:color="auto"/>
              <w:right w:val="single" w:sz="4" w:space="0" w:color="auto"/>
            </w:tcBorders>
            <w:noWrap/>
            <w:vAlign w:val="bottom"/>
          </w:tcPr>
          <w:p w14:paraId="7D43C91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C86122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E7449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E3E18D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4B3AD4"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41CD19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0A1BAB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784DA0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EADB07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5872BF" w14:textId="77777777" w:rsidR="00433CF5" w:rsidRPr="00FC7496" w:rsidRDefault="00433CF5" w:rsidP="003C7239">
            <w:pPr>
              <w:pStyle w:val="TAC"/>
            </w:pPr>
          </w:p>
        </w:tc>
      </w:tr>
      <w:tr w:rsidR="00433CF5" w:rsidRPr="00FC7496" w14:paraId="3FE0EF6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2854122" w14:textId="77777777" w:rsidR="00433CF5" w:rsidRPr="00FC7496" w:rsidRDefault="00433CF5" w:rsidP="003C7239">
            <w:pPr>
              <w:pStyle w:val="TAC"/>
            </w:pPr>
            <w:r w:rsidRPr="00FC7496">
              <w:t>59</w:t>
            </w:r>
          </w:p>
        </w:tc>
        <w:tc>
          <w:tcPr>
            <w:tcW w:w="900" w:type="dxa"/>
            <w:tcBorders>
              <w:top w:val="nil"/>
              <w:left w:val="nil"/>
              <w:bottom w:val="single" w:sz="4" w:space="0" w:color="auto"/>
              <w:right w:val="single" w:sz="4" w:space="0" w:color="auto"/>
            </w:tcBorders>
            <w:noWrap/>
            <w:vAlign w:val="bottom"/>
          </w:tcPr>
          <w:p w14:paraId="1D2073C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1060B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FFC35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1F6A55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320F1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17AA5FA"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593E248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00B946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748039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BD793D" w14:textId="77777777" w:rsidR="00433CF5" w:rsidRPr="00FC7496" w:rsidRDefault="00433CF5" w:rsidP="003C7239">
            <w:pPr>
              <w:pStyle w:val="TAC"/>
            </w:pPr>
          </w:p>
        </w:tc>
      </w:tr>
      <w:tr w:rsidR="00433CF5" w:rsidRPr="00FC7496" w14:paraId="4038F9A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34D1EE1" w14:textId="77777777" w:rsidR="00433CF5" w:rsidRPr="00FC7496" w:rsidRDefault="00433CF5" w:rsidP="003C7239">
            <w:pPr>
              <w:pStyle w:val="TAC"/>
            </w:pPr>
            <w:r w:rsidRPr="00FC7496">
              <w:t>60</w:t>
            </w:r>
          </w:p>
        </w:tc>
        <w:tc>
          <w:tcPr>
            <w:tcW w:w="900" w:type="dxa"/>
            <w:tcBorders>
              <w:top w:val="nil"/>
              <w:left w:val="nil"/>
              <w:bottom w:val="single" w:sz="4" w:space="0" w:color="auto"/>
              <w:right w:val="single" w:sz="4" w:space="0" w:color="auto"/>
            </w:tcBorders>
            <w:noWrap/>
            <w:vAlign w:val="bottom"/>
          </w:tcPr>
          <w:p w14:paraId="30A67D2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E1AF0D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974FF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9E4609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9599BB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5DB719F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46CD15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A77C3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55887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60736D" w14:textId="77777777" w:rsidR="00433CF5" w:rsidRPr="00FC7496" w:rsidRDefault="00433CF5" w:rsidP="003C7239">
            <w:pPr>
              <w:pStyle w:val="TAC"/>
            </w:pPr>
          </w:p>
        </w:tc>
      </w:tr>
      <w:tr w:rsidR="00433CF5" w:rsidRPr="00FC7496" w14:paraId="7F44AB1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4CE92CC" w14:textId="77777777" w:rsidR="00433CF5" w:rsidRPr="00FC7496" w:rsidRDefault="00433CF5" w:rsidP="003C7239">
            <w:pPr>
              <w:pStyle w:val="TAC"/>
            </w:pPr>
            <w:r w:rsidRPr="00FC7496">
              <w:t>61</w:t>
            </w:r>
          </w:p>
        </w:tc>
        <w:tc>
          <w:tcPr>
            <w:tcW w:w="900" w:type="dxa"/>
            <w:tcBorders>
              <w:top w:val="nil"/>
              <w:left w:val="nil"/>
              <w:bottom w:val="single" w:sz="4" w:space="0" w:color="auto"/>
              <w:right w:val="single" w:sz="4" w:space="0" w:color="auto"/>
            </w:tcBorders>
            <w:noWrap/>
            <w:vAlign w:val="bottom"/>
          </w:tcPr>
          <w:p w14:paraId="63E2841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3F3048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00BD0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05F97A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E4A5FD3"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764B0049"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656DA2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FC81F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E1261C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3DFDF6" w14:textId="77777777" w:rsidR="00433CF5" w:rsidRPr="00FC7496" w:rsidRDefault="00433CF5" w:rsidP="003C7239">
            <w:pPr>
              <w:pStyle w:val="TAC"/>
            </w:pPr>
          </w:p>
        </w:tc>
      </w:tr>
      <w:tr w:rsidR="00433CF5" w:rsidRPr="00FC7496" w14:paraId="04D8CED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863B02D" w14:textId="77777777" w:rsidR="00433CF5" w:rsidRPr="00FC7496" w:rsidRDefault="00433CF5" w:rsidP="003C7239">
            <w:pPr>
              <w:pStyle w:val="TAC"/>
            </w:pPr>
            <w:r w:rsidRPr="00FC7496">
              <w:t>62</w:t>
            </w:r>
          </w:p>
        </w:tc>
        <w:tc>
          <w:tcPr>
            <w:tcW w:w="900" w:type="dxa"/>
            <w:tcBorders>
              <w:top w:val="nil"/>
              <w:left w:val="nil"/>
              <w:bottom w:val="single" w:sz="4" w:space="0" w:color="auto"/>
              <w:right w:val="single" w:sz="4" w:space="0" w:color="auto"/>
            </w:tcBorders>
            <w:noWrap/>
            <w:vAlign w:val="bottom"/>
          </w:tcPr>
          <w:p w14:paraId="736A71B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9911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C50D38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CF27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D293F1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26741B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E51891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03F46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7C3886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354BCB9" w14:textId="77777777" w:rsidR="00433CF5" w:rsidRPr="00FC7496" w:rsidRDefault="00433CF5" w:rsidP="003C7239">
            <w:pPr>
              <w:pStyle w:val="TAC"/>
            </w:pPr>
          </w:p>
        </w:tc>
      </w:tr>
      <w:tr w:rsidR="00433CF5" w:rsidRPr="00FC7496" w14:paraId="2ED484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C84BCF8" w14:textId="77777777" w:rsidR="00433CF5" w:rsidRPr="00FC7496" w:rsidRDefault="00433CF5" w:rsidP="003C7239">
            <w:pPr>
              <w:pStyle w:val="TAC"/>
            </w:pPr>
            <w:r w:rsidRPr="00FC7496">
              <w:t>63</w:t>
            </w:r>
          </w:p>
        </w:tc>
        <w:tc>
          <w:tcPr>
            <w:tcW w:w="900" w:type="dxa"/>
            <w:tcBorders>
              <w:top w:val="nil"/>
              <w:left w:val="nil"/>
              <w:bottom w:val="single" w:sz="4" w:space="0" w:color="auto"/>
              <w:right w:val="single" w:sz="4" w:space="0" w:color="auto"/>
            </w:tcBorders>
            <w:noWrap/>
            <w:vAlign w:val="bottom"/>
          </w:tcPr>
          <w:p w14:paraId="5B5230E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B2B4B0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EA83C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CECF6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F74EEC"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379BAFE4"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6AB796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258E1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BC8BE3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F36A7EA" w14:textId="77777777" w:rsidR="00433CF5" w:rsidRPr="00FC7496" w:rsidRDefault="00433CF5" w:rsidP="003C7239">
            <w:pPr>
              <w:pStyle w:val="TAC"/>
            </w:pPr>
          </w:p>
        </w:tc>
      </w:tr>
      <w:tr w:rsidR="00433CF5" w:rsidRPr="00FC7496" w14:paraId="44E5684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9F05540" w14:textId="77777777" w:rsidR="00433CF5" w:rsidRPr="00FC7496" w:rsidRDefault="00433CF5" w:rsidP="003C7239">
            <w:pPr>
              <w:pStyle w:val="TAC"/>
            </w:pPr>
            <w:r w:rsidRPr="00FC7496">
              <w:t>64</w:t>
            </w:r>
          </w:p>
        </w:tc>
        <w:tc>
          <w:tcPr>
            <w:tcW w:w="900" w:type="dxa"/>
            <w:tcBorders>
              <w:top w:val="nil"/>
              <w:left w:val="nil"/>
              <w:bottom w:val="single" w:sz="4" w:space="0" w:color="auto"/>
              <w:right w:val="single" w:sz="4" w:space="0" w:color="auto"/>
            </w:tcBorders>
            <w:noWrap/>
            <w:vAlign w:val="bottom"/>
          </w:tcPr>
          <w:p w14:paraId="04034667" w14:textId="77777777" w:rsidR="00433CF5" w:rsidRPr="00FC7496" w:rsidRDefault="00433CF5" w:rsidP="003C7239">
            <w:pPr>
              <w:pStyle w:val="TAC"/>
            </w:pPr>
            <w:r w:rsidRPr="00FC7496">
              <w:t>MIB</w:t>
            </w:r>
          </w:p>
          <w:p w14:paraId="0CB0A235"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6F4B74F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D3EE6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96E56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90912E6"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C26A46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17DA2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C7C46E"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79C777B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4498E4F" w14:textId="77777777" w:rsidR="00433CF5" w:rsidRPr="00FC7496" w:rsidRDefault="00433CF5" w:rsidP="003C7239">
            <w:pPr>
              <w:pStyle w:val="TAC"/>
            </w:pPr>
          </w:p>
        </w:tc>
      </w:tr>
      <w:tr w:rsidR="00433CF5" w:rsidRPr="00FC7496" w14:paraId="1190162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FDD73AF" w14:textId="77777777" w:rsidR="00433CF5" w:rsidRPr="00FC7496" w:rsidRDefault="00433CF5" w:rsidP="003C7239">
            <w:pPr>
              <w:pStyle w:val="TAC"/>
            </w:pPr>
            <w:r w:rsidRPr="00FC7496">
              <w:t>65</w:t>
            </w:r>
          </w:p>
        </w:tc>
        <w:tc>
          <w:tcPr>
            <w:tcW w:w="900" w:type="dxa"/>
            <w:tcBorders>
              <w:top w:val="nil"/>
              <w:left w:val="nil"/>
              <w:bottom w:val="single" w:sz="4" w:space="0" w:color="auto"/>
              <w:right w:val="single" w:sz="4" w:space="0" w:color="auto"/>
            </w:tcBorders>
            <w:noWrap/>
            <w:vAlign w:val="bottom"/>
          </w:tcPr>
          <w:p w14:paraId="5DABD3E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3ECD16F"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4F2B4F9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B9A0E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019142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D264448"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0162F3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1EE9A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2F6E29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5EBD47" w14:textId="77777777" w:rsidR="00433CF5" w:rsidRPr="00FC7496" w:rsidRDefault="00433CF5" w:rsidP="003C7239">
            <w:pPr>
              <w:pStyle w:val="TAC"/>
            </w:pPr>
          </w:p>
        </w:tc>
      </w:tr>
      <w:tr w:rsidR="00433CF5" w:rsidRPr="00FC7496" w14:paraId="7E97B93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FAE82F9" w14:textId="77777777" w:rsidR="00433CF5" w:rsidRPr="00FC7496" w:rsidRDefault="00433CF5" w:rsidP="003C7239">
            <w:pPr>
              <w:pStyle w:val="TAC"/>
            </w:pPr>
            <w:r w:rsidRPr="00FC7496">
              <w:t>66</w:t>
            </w:r>
          </w:p>
        </w:tc>
        <w:tc>
          <w:tcPr>
            <w:tcW w:w="900" w:type="dxa"/>
            <w:tcBorders>
              <w:top w:val="nil"/>
              <w:left w:val="nil"/>
              <w:bottom w:val="single" w:sz="4" w:space="0" w:color="auto"/>
              <w:right w:val="single" w:sz="4" w:space="0" w:color="auto"/>
            </w:tcBorders>
            <w:noWrap/>
            <w:vAlign w:val="bottom"/>
          </w:tcPr>
          <w:p w14:paraId="44E37C20" w14:textId="77777777" w:rsidR="00433CF5" w:rsidRPr="00FC7496" w:rsidRDefault="00433CF5" w:rsidP="003C7239">
            <w:pPr>
              <w:pStyle w:val="TAC"/>
            </w:pPr>
            <w:r w:rsidRPr="00FC7496">
              <w:t>MIB</w:t>
            </w:r>
          </w:p>
          <w:p w14:paraId="661DA027"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1995F1C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869319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69F4C1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836BB9E"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36C844C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C03A9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7E6BEE"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53FF6CF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90421F7" w14:textId="77777777" w:rsidR="00433CF5" w:rsidRPr="00FC7496" w:rsidRDefault="00433CF5" w:rsidP="003C7239">
            <w:pPr>
              <w:pStyle w:val="TAC"/>
            </w:pPr>
          </w:p>
        </w:tc>
      </w:tr>
      <w:tr w:rsidR="00433CF5" w:rsidRPr="00FC7496" w14:paraId="14FDDAB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A9BE43" w14:textId="77777777" w:rsidR="00433CF5" w:rsidRPr="00FC7496" w:rsidRDefault="00433CF5" w:rsidP="003C7239">
            <w:pPr>
              <w:pStyle w:val="TAC"/>
            </w:pPr>
            <w:r w:rsidRPr="00FC7496">
              <w:t>67</w:t>
            </w:r>
          </w:p>
        </w:tc>
        <w:tc>
          <w:tcPr>
            <w:tcW w:w="900" w:type="dxa"/>
            <w:tcBorders>
              <w:top w:val="nil"/>
              <w:left w:val="nil"/>
              <w:bottom w:val="single" w:sz="4" w:space="0" w:color="auto"/>
              <w:right w:val="single" w:sz="4" w:space="0" w:color="auto"/>
            </w:tcBorders>
            <w:noWrap/>
            <w:vAlign w:val="bottom"/>
          </w:tcPr>
          <w:p w14:paraId="13F4E23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498061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2E889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3A89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A6D323"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11FED58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7851B65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1CDFB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62FB4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F3D128F" w14:textId="77777777" w:rsidR="00433CF5" w:rsidRPr="00FC7496" w:rsidRDefault="00433CF5" w:rsidP="003C7239">
            <w:pPr>
              <w:pStyle w:val="TAC"/>
            </w:pPr>
          </w:p>
        </w:tc>
      </w:tr>
      <w:tr w:rsidR="00433CF5" w:rsidRPr="00FC7496" w14:paraId="3D6ECE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BC14D0" w14:textId="77777777" w:rsidR="00433CF5" w:rsidRPr="00FC7496" w:rsidRDefault="00433CF5" w:rsidP="003C7239">
            <w:pPr>
              <w:pStyle w:val="TAC"/>
            </w:pPr>
            <w:r w:rsidRPr="00FC7496">
              <w:t>68</w:t>
            </w:r>
          </w:p>
        </w:tc>
        <w:tc>
          <w:tcPr>
            <w:tcW w:w="900" w:type="dxa"/>
            <w:tcBorders>
              <w:top w:val="nil"/>
              <w:left w:val="nil"/>
              <w:bottom w:val="single" w:sz="4" w:space="0" w:color="auto"/>
              <w:right w:val="single" w:sz="4" w:space="0" w:color="auto"/>
            </w:tcBorders>
            <w:noWrap/>
            <w:vAlign w:val="bottom"/>
          </w:tcPr>
          <w:p w14:paraId="6F775F34" w14:textId="77777777" w:rsidR="00433CF5" w:rsidRPr="00FC7496" w:rsidRDefault="00433CF5" w:rsidP="003C7239">
            <w:pPr>
              <w:pStyle w:val="TAC"/>
            </w:pPr>
            <w:r w:rsidRPr="00FC7496">
              <w:t>MIB</w:t>
            </w:r>
          </w:p>
          <w:p w14:paraId="518C4075"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0C91980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8812D7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BAE7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33EEB57"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1FD7279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C17CF6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87BE487"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23FAE78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B913A19" w14:textId="77777777" w:rsidR="00433CF5" w:rsidRPr="00FC7496" w:rsidRDefault="00433CF5" w:rsidP="003C7239">
            <w:pPr>
              <w:pStyle w:val="TAC"/>
            </w:pPr>
          </w:p>
        </w:tc>
      </w:tr>
      <w:tr w:rsidR="00433CF5" w:rsidRPr="00FC7496" w14:paraId="588FF5D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EECB470" w14:textId="77777777" w:rsidR="00433CF5" w:rsidRPr="00FC7496" w:rsidRDefault="00433CF5" w:rsidP="003C7239">
            <w:pPr>
              <w:pStyle w:val="TAC"/>
            </w:pPr>
            <w:r w:rsidRPr="00FC7496">
              <w:t>69</w:t>
            </w:r>
          </w:p>
        </w:tc>
        <w:tc>
          <w:tcPr>
            <w:tcW w:w="900" w:type="dxa"/>
            <w:tcBorders>
              <w:top w:val="nil"/>
              <w:left w:val="nil"/>
              <w:bottom w:val="single" w:sz="4" w:space="0" w:color="auto"/>
              <w:right w:val="single" w:sz="4" w:space="0" w:color="auto"/>
            </w:tcBorders>
            <w:noWrap/>
            <w:vAlign w:val="bottom"/>
          </w:tcPr>
          <w:p w14:paraId="39D3186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25D3B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CC33B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DE9B4B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9C6052E"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2CC17A7F"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15852A3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0B2204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C8E286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AFD520" w14:textId="77777777" w:rsidR="00433CF5" w:rsidRPr="00FC7496" w:rsidRDefault="00433CF5" w:rsidP="003C7239">
            <w:pPr>
              <w:pStyle w:val="TAC"/>
            </w:pPr>
          </w:p>
        </w:tc>
      </w:tr>
      <w:tr w:rsidR="00433CF5" w:rsidRPr="00FC7496" w14:paraId="08C6A63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5D6B19D" w14:textId="77777777" w:rsidR="00433CF5" w:rsidRPr="00FC7496" w:rsidRDefault="00433CF5" w:rsidP="003C7239">
            <w:pPr>
              <w:pStyle w:val="TAC"/>
            </w:pPr>
            <w:r w:rsidRPr="00FC7496">
              <w:t>70</w:t>
            </w:r>
          </w:p>
        </w:tc>
        <w:tc>
          <w:tcPr>
            <w:tcW w:w="900" w:type="dxa"/>
            <w:tcBorders>
              <w:top w:val="nil"/>
              <w:left w:val="nil"/>
              <w:bottom w:val="single" w:sz="4" w:space="0" w:color="auto"/>
              <w:right w:val="single" w:sz="4" w:space="0" w:color="auto"/>
            </w:tcBorders>
            <w:noWrap/>
            <w:vAlign w:val="bottom"/>
          </w:tcPr>
          <w:p w14:paraId="3868A795" w14:textId="77777777" w:rsidR="00433CF5" w:rsidRPr="00FC7496" w:rsidRDefault="00433CF5" w:rsidP="003C7239">
            <w:pPr>
              <w:pStyle w:val="TAC"/>
            </w:pPr>
            <w:r w:rsidRPr="00FC7496">
              <w:t>MIB</w:t>
            </w:r>
          </w:p>
          <w:p w14:paraId="21F1C6EA"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5368B2E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2A54FF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F8B79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A77950"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2DE5D60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5503D2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246077C"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6399FA7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52B4A1B" w14:textId="77777777" w:rsidR="00433CF5" w:rsidRPr="00FC7496" w:rsidRDefault="00433CF5" w:rsidP="003C7239">
            <w:pPr>
              <w:pStyle w:val="TAC"/>
            </w:pPr>
          </w:p>
        </w:tc>
      </w:tr>
      <w:tr w:rsidR="00433CF5" w:rsidRPr="00FC7496" w14:paraId="3A9042F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E3F6A8" w14:textId="77777777" w:rsidR="00433CF5" w:rsidRPr="00FC7496" w:rsidRDefault="00433CF5" w:rsidP="003C7239">
            <w:pPr>
              <w:pStyle w:val="TAC"/>
            </w:pPr>
            <w:r w:rsidRPr="00FC7496">
              <w:t>71</w:t>
            </w:r>
          </w:p>
        </w:tc>
        <w:tc>
          <w:tcPr>
            <w:tcW w:w="900" w:type="dxa"/>
            <w:tcBorders>
              <w:top w:val="nil"/>
              <w:left w:val="nil"/>
              <w:bottom w:val="single" w:sz="4" w:space="0" w:color="auto"/>
              <w:right w:val="single" w:sz="4" w:space="0" w:color="auto"/>
            </w:tcBorders>
            <w:noWrap/>
            <w:vAlign w:val="bottom"/>
          </w:tcPr>
          <w:p w14:paraId="0F7A60F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4E7176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79E0A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EAC216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8AA29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D8B8453" w14:textId="77777777" w:rsidR="00433CF5" w:rsidRPr="00FC7496" w:rsidRDefault="00433CF5" w:rsidP="003C7239">
            <w:pPr>
              <w:pStyle w:val="TAC"/>
            </w:pPr>
            <w:r w:rsidRPr="00FC7496">
              <w:t> </w:t>
            </w:r>
          </w:p>
        </w:tc>
        <w:tc>
          <w:tcPr>
            <w:tcW w:w="709" w:type="dxa"/>
            <w:tcBorders>
              <w:top w:val="nil"/>
              <w:left w:val="nil"/>
              <w:bottom w:val="single" w:sz="4" w:space="0" w:color="auto"/>
              <w:right w:val="single" w:sz="4" w:space="0" w:color="auto"/>
            </w:tcBorders>
            <w:noWrap/>
            <w:vAlign w:val="bottom"/>
          </w:tcPr>
          <w:p w14:paraId="3C6009F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B6C24B2"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0EC8AF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3F574D7" w14:textId="77777777" w:rsidR="00433CF5" w:rsidRPr="00FC7496" w:rsidRDefault="00433CF5" w:rsidP="003C7239">
            <w:pPr>
              <w:pStyle w:val="TAC"/>
            </w:pPr>
          </w:p>
        </w:tc>
      </w:tr>
      <w:tr w:rsidR="00433CF5" w:rsidRPr="00FC7496" w14:paraId="7CC233E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668015" w14:textId="77777777" w:rsidR="00433CF5" w:rsidRPr="00FC7496" w:rsidRDefault="00433CF5" w:rsidP="003C7239">
            <w:pPr>
              <w:pStyle w:val="TAC"/>
            </w:pPr>
            <w:r w:rsidRPr="00FC7496">
              <w:t>72</w:t>
            </w:r>
          </w:p>
        </w:tc>
        <w:tc>
          <w:tcPr>
            <w:tcW w:w="900" w:type="dxa"/>
            <w:tcBorders>
              <w:top w:val="nil"/>
              <w:left w:val="nil"/>
              <w:bottom w:val="single" w:sz="4" w:space="0" w:color="auto"/>
              <w:right w:val="single" w:sz="4" w:space="0" w:color="auto"/>
            </w:tcBorders>
            <w:noWrap/>
            <w:vAlign w:val="bottom"/>
          </w:tcPr>
          <w:p w14:paraId="364C8AD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77DC9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E57197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E7917C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69187C2"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bottom"/>
          </w:tcPr>
          <w:p w14:paraId="6811D0E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E87127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EDB568F" w14:textId="77777777" w:rsidR="00433CF5" w:rsidRPr="00FC7496" w:rsidRDefault="00433CF5" w:rsidP="003C7239">
            <w:pPr>
              <w:pStyle w:val="TAC"/>
            </w:pPr>
            <w:r w:rsidRPr="00FC7496">
              <w:t> </w:t>
            </w:r>
          </w:p>
        </w:tc>
        <w:tc>
          <w:tcPr>
            <w:tcW w:w="851" w:type="dxa"/>
            <w:tcBorders>
              <w:top w:val="nil"/>
              <w:left w:val="nil"/>
              <w:bottom w:val="single" w:sz="4" w:space="0" w:color="auto"/>
              <w:right w:val="single" w:sz="4" w:space="0" w:color="auto"/>
            </w:tcBorders>
            <w:noWrap/>
            <w:vAlign w:val="bottom"/>
          </w:tcPr>
          <w:p w14:paraId="6F94A02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3D13A9C" w14:textId="77777777" w:rsidR="00433CF5" w:rsidRPr="00FC7496" w:rsidRDefault="00433CF5" w:rsidP="003C7239">
            <w:pPr>
              <w:pStyle w:val="TAC"/>
            </w:pPr>
          </w:p>
        </w:tc>
      </w:tr>
    </w:tbl>
    <w:p w14:paraId="414F39AE" w14:textId="77777777" w:rsidR="00433CF5" w:rsidRPr="00FC7496" w:rsidRDefault="00433CF5" w:rsidP="00433CF5"/>
    <w:p w14:paraId="1764AABF" w14:textId="77777777" w:rsidR="00433CF5" w:rsidRPr="00FC7496" w:rsidRDefault="00433CF5" w:rsidP="00433CF5">
      <w:pPr>
        <w:pStyle w:val="TH"/>
      </w:pPr>
      <w:r w:rsidRPr="00FC7496">
        <w:t>Table 7.7.2a-</w:t>
      </w:r>
      <w:r>
        <w:t>8</w:t>
      </w:r>
      <w:r w:rsidRPr="00FC7496">
        <w:t>: BR System Information Scheduling (FDD</w:t>
      </w:r>
      <w:r>
        <w:t xml:space="preserve"> DL Bandwidth = 3 MHz</w:t>
      </w:r>
      <w:r w:rsidRPr="00FC7496">
        <w:t>) for odd physical layer cell IDs[</w:t>
      </w:r>
      <w:r w:rsidRPr="00FC7496">
        <w:object w:dxaOrig="980" w:dyaOrig="340" w14:anchorId="30B4355C">
          <v:shape id="_x0000_i1039" type="#_x0000_t75" style="width:48.75pt;height:17.25pt" o:ole="">
            <v:imagedata r:id="rId20" o:title=""/>
          </v:shape>
          <o:OLEObject Type="Embed" ProgID="Equation.3" ShapeID="_x0000_i1039" DrawAspect="Content" ObjectID="_1829740749" r:id="rId29"/>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433CF5" w:rsidRPr="00FC7496" w14:paraId="38F1FA6B" w14:textId="77777777" w:rsidTr="003C7239">
        <w:trPr>
          <w:tblHeader/>
          <w:jc w:val="center"/>
        </w:trPr>
        <w:tc>
          <w:tcPr>
            <w:tcW w:w="1478" w:type="dxa"/>
            <w:tcBorders>
              <w:top w:val="single" w:sz="4" w:space="0" w:color="auto"/>
              <w:left w:val="single" w:sz="4" w:space="0" w:color="auto"/>
              <w:bottom w:val="single" w:sz="4" w:space="0" w:color="auto"/>
              <w:right w:val="single" w:sz="4" w:space="0" w:color="auto"/>
            </w:tcBorders>
            <w:noWrap/>
            <w:vAlign w:val="bottom"/>
          </w:tcPr>
          <w:p w14:paraId="0BF70F65" w14:textId="77777777" w:rsidR="00433CF5" w:rsidRPr="00FC7496" w:rsidRDefault="00433CF5" w:rsidP="003C7239">
            <w:pPr>
              <w:pStyle w:val="TAH"/>
            </w:pPr>
            <w:r w:rsidRPr="00FC7496">
              <w:t>SFN\SubFrame</w:t>
            </w:r>
          </w:p>
        </w:tc>
        <w:tc>
          <w:tcPr>
            <w:tcW w:w="900" w:type="dxa"/>
            <w:tcBorders>
              <w:top w:val="single" w:sz="4" w:space="0" w:color="auto"/>
              <w:left w:val="nil"/>
              <w:bottom w:val="single" w:sz="4" w:space="0" w:color="auto"/>
              <w:right w:val="single" w:sz="4" w:space="0" w:color="auto"/>
            </w:tcBorders>
            <w:noWrap/>
            <w:vAlign w:val="bottom"/>
          </w:tcPr>
          <w:p w14:paraId="20165D66" w14:textId="77777777" w:rsidR="00433CF5" w:rsidRPr="00FC7496" w:rsidRDefault="00433CF5" w:rsidP="003C7239">
            <w:pPr>
              <w:pStyle w:val="TAH"/>
            </w:pPr>
            <w:r w:rsidRPr="00FC7496">
              <w:t>0</w:t>
            </w:r>
          </w:p>
        </w:tc>
        <w:tc>
          <w:tcPr>
            <w:tcW w:w="680" w:type="dxa"/>
            <w:tcBorders>
              <w:top w:val="single" w:sz="4" w:space="0" w:color="auto"/>
              <w:left w:val="nil"/>
              <w:bottom w:val="single" w:sz="4" w:space="0" w:color="auto"/>
              <w:right w:val="single" w:sz="4" w:space="0" w:color="auto"/>
            </w:tcBorders>
            <w:noWrap/>
            <w:vAlign w:val="bottom"/>
          </w:tcPr>
          <w:p w14:paraId="1509E561" w14:textId="77777777" w:rsidR="00433CF5" w:rsidRPr="00FC7496" w:rsidRDefault="00433CF5" w:rsidP="003C7239">
            <w:pPr>
              <w:pStyle w:val="TAH"/>
            </w:pPr>
            <w:r w:rsidRPr="00FC7496">
              <w:t>1</w:t>
            </w:r>
          </w:p>
        </w:tc>
        <w:tc>
          <w:tcPr>
            <w:tcW w:w="810" w:type="dxa"/>
            <w:tcBorders>
              <w:top w:val="single" w:sz="4" w:space="0" w:color="auto"/>
              <w:left w:val="nil"/>
              <w:bottom w:val="single" w:sz="4" w:space="0" w:color="auto"/>
              <w:right w:val="single" w:sz="4" w:space="0" w:color="auto"/>
            </w:tcBorders>
            <w:noWrap/>
            <w:vAlign w:val="bottom"/>
          </w:tcPr>
          <w:p w14:paraId="37B16D1E" w14:textId="77777777" w:rsidR="00433CF5" w:rsidRPr="00FC7496" w:rsidRDefault="00433CF5" w:rsidP="003C7239">
            <w:pPr>
              <w:pStyle w:val="TAH"/>
            </w:pPr>
            <w:r w:rsidRPr="00FC7496">
              <w:t>2</w:t>
            </w:r>
          </w:p>
        </w:tc>
        <w:tc>
          <w:tcPr>
            <w:tcW w:w="810" w:type="dxa"/>
            <w:tcBorders>
              <w:top w:val="single" w:sz="4" w:space="0" w:color="auto"/>
              <w:left w:val="nil"/>
              <w:bottom w:val="single" w:sz="4" w:space="0" w:color="auto"/>
              <w:right w:val="single" w:sz="4" w:space="0" w:color="auto"/>
            </w:tcBorders>
            <w:noWrap/>
            <w:vAlign w:val="bottom"/>
          </w:tcPr>
          <w:p w14:paraId="2CB3D830" w14:textId="77777777" w:rsidR="00433CF5" w:rsidRPr="00FC7496" w:rsidRDefault="00433CF5" w:rsidP="003C7239">
            <w:pPr>
              <w:pStyle w:val="TAH"/>
            </w:pPr>
            <w:r w:rsidRPr="00FC7496">
              <w:t>3</w:t>
            </w:r>
          </w:p>
        </w:tc>
        <w:tc>
          <w:tcPr>
            <w:tcW w:w="1029" w:type="dxa"/>
            <w:tcBorders>
              <w:top w:val="single" w:sz="4" w:space="0" w:color="auto"/>
              <w:left w:val="nil"/>
              <w:bottom w:val="single" w:sz="4" w:space="0" w:color="auto"/>
              <w:right w:val="single" w:sz="4" w:space="0" w:color="auto"/>
            </w:tcBorders>
            <w:noWrap/>
            <w:vAlign w:val="bottom"/>
          </w:tcPr>
          <w:p w14:paraId="0A797D70" w14:textId="77777777" w:rsidR="00433CF5" w:rsidRPr="00FC7496" w:rsidRDefault="00433CF5" w:rsidP="003C7239">
            <w:pPr>
              <w:pStyle w:val="TAH"/>
            </w:pPr>
            <w:r w:rsidRPr="00FC7496">
              <w:t>4</w:t>
            </w:r>
          </w:p>
        </w:tc>
        <w:tc>
          <w:tcPr>
            <w:tcW w:w="672" w:type="dxa"/>
            <w:tcBorders>
              <w:top w:val="single" w:sz="4" w:space="0" w:color="auto"/>
              <w:left w:val="nil"/>
              <w:bottom w:val="single" w:sz="4" w:space="0" w:color="auto"/>
              <w:right w:val="single" w:sz="4" w:space="0" w:color="auto"/>
            </w:tcBorders>
            <w:noWrap/>
            <w:vAlign w:val="bottom"/>
          </w:tcPr>
          <w:p w14:paraId="71CDD68D"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00ACC727"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7F60D43E"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40BB4DC1" w14:textId="77777777" w:rsidR="00433CF5" w:rsidRPr="00FC7496" w:rsidRDefault="00433CF5" w:rsidP="003C7239">
            <w:pPr>
              <w:pStyle w:val="TAH"/>
            </w:pPr>
            <w:r w:rsidRPr="00FC7496">
              <w:t>8</w:t>
            </w:r>
          </w:p>
        </w:tc>
        <w:tc>
          <w:tcPr>
            <w:tcW w:w="926" w:type="dxa"/>
            <w:tcBorders>
              <w:top w:val="single" w:sz="4" w:space="0" w:color="auto"/>
              <w:left w:val="nil"/>
              <w:bottom w:val="single" w:sz="4" w:space="0" w:color="auto"/>
              <w:right w:val="single" w:sz="4" w:space="0" w:color="auto"/>
            </w:tcBorders>
            <w:noWrap/>
            <w:vAlign w:val="bottom"/>
          </w:tcPr>
          <w:p w14:paraId="6CA2B476" w14:textId="77777777" w:rsidR="00433CF5" w:rsidRPr="00FC7496" w:rsidRDefault="00433CF5" w:rsidP="003C7239">
            <w:pPr>
              <w:pStyle w:val="TAH"/>
            </w:pPr>
            <w:r w:rsidRPr="00FC7496">
              <w:t>9</w:t>
            </w:r>
          </w:p>
        </w:tc>
      </w:tr>
      <w:tr w:rsidR="00433CF5" w:rsidRPr="00FC7496" w14:paraId="0C8C476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620B5E9" w14:textId="77777777" w:rsidR="00433CF5" w:rsidRPr="00FC7496" w:rsidRDefault="00433CF5" w:rsidP="003C7239">
            <w:pPr>
              <w:pStyle w:val="TAC"/>
            </w:pPr>
            <w:r w:rsidRPr="00FC7496">
              <w:t>0</w:t>
            </w:r>
          </w:p>
        </w:tc>
        <w:tc>
          <w:tcPr>
            <w:tcW w:w="900" w:type="dxa"/>
            <w:tcBorders>
              <w:top w:val="nil"/>
              <w:left w:val="nil"/>
              <w:bottom w:val="single" w:sz="4" w:space="0" w:color="auto"/>
              <w:right w:val="single" w:sz="4" w:space="0" w:color="auto"/>
            </w:tcBorders>
            <w:noWrap/>
            <w:vAlign w:val="bottom"/>
          </w:tcPr>
          <w:p w14:paraId="1FEF79B9" w14:textId="77777777" w:rsidR="00433CF5" w:rsidRPr="00FC7496" w:rsidRDefault="00433CF5" w:rsidP="003C7239">
            <w:pPr>
              <w:pStyle w:val="TAC"/>
            </w:pPr>
            <w:r w:rsidRPr="00FC7496">
              <w:t>MIB</w:t>
            </w:r>
          </w:p>
          <w:p w14:paraId="411D6C06"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20C5F66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58A873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71180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3B2907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45DF91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42A57A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7716927"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74DBBB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CBDE879" w14:textId="77777777" w:rsidR="00433CF5" w:rsidRPr="00FC7496" w:rsidRDefault="00433CF5" w:rsidP="003C7239">
            <w:pPr>
              <w:pStyle w:val="TAC"/>
            </w:pPr>
          </w:p>
        </w:tc>
      </w:tr>
      <w:tr w:rsidR="00433CF5" w:rsidRPr="00FC7496" w14:paraId="3725570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C9BB492" w14:textId="77777777" w:rsidR="00433CF5" w:rsidRPr="00FC7496" w:rsidRDefault="00433CF5" w:rsidP="003C7239">
            <w:pPr>
              <w:pStyle w:val="TAC"/>
            </w:pPr>
            <w:r w:rsidRPr="00FC7496">
              <w:t>1</w:t>
            </w:r>
          </w:p>
        </w:tc>
        <w:tc>
          <w:tcPr>
            <w:tcW w:w="900" w:type="dxa"/>
            <w:tcBorders>
              <w:top w:val="nil"/>
              <w:left w:val="nil"/>
              <w:bottom w:val="single" w:sz="4" w:space="0" w:color="auto"/>
              <w:right w:val="single" w:sz="4" w:space="0" w:color="auto"/>
            </w:tcBorders>
            <w:noWrap/>
            <w:vAlign w:val="bottom"/>
          </w:tcPr>
          <w:p w14:paraId="7C6B3EC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954F86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C9FD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1E5E2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B0E28AD"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93B450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51D3B84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51E92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B6ADAE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D5BD5C9" w14:textId="77777777" w:rsidR="00433CF5" w:rsidRPr="00FC7496" w:rsidRDefault="00433CF5" w:rsidP="003C7239">
            <w:pPr>
              <w:pStyle w:val="TAC"/>
            </w:pPr>
          </w:p>
        </w:tc>
      </w:tr>
      <w:tr w:rsidR="00433CF5" w:rsidRPr="00FC7496" w14:paraId="582E86F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87E382" w14:textId="77777777" w:rsidR="00433CF5" w:rsidRPr="00FC7496" w:rsidRDefault="00433CF5" w:rsidP="003C7239">
            <w:pPr>
              <w:pStyle w:val="TAC"/>
            </w:pPr>
            <w:r w:rsidRPr="00FC7496">
              <w:t>2</w:t>
            </w:r>
          </w:p>
        </w:tc>
        <w:tc>
          <w:tcPr>
            <w:tcW w:w="900" w:type="dxa"/>
            <w:tcBorders>
              <w:top w:val="nil"/>
              <w:left w:val="nil"/>
              <w:bottom w:val="single" w:sz="4" w:space="0" w:color="auto"/>
              <w:right w:val="single" w:sz="4" w:space="0" w:color="auto"/>
            </w:tcBorders>
            <w:noWrap/>
            <w:vAlign w:val="bottom"/>
          </w:tcPr>
          <w:p w14:paraId="2E2FCEC4" w14:textId="77777777" w:rsidR="00433CF5" w:rsidRPr="00FC7496" w:rsidRDefault="00433CF5" w:rsidP="003C7239">
            <w:pPr>
              <w:pStyle w:val="TAC"/>
            </w:pPr>
            <w:r w:rsidRPr="00FC7496">
              <w:t>MIB</w:t>
            </w:r>
          </w:p>
          <w:p w14:paraId="7B1BF530"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7A9A374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47C74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1B5E8C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AB10F2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59E858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D76A29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48DE1E"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057DD52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767121C" w14:textId="77777777" w:rsidR="00433CF5" w:rsidRPr="00FC7496" w:rsidRDefault="00433CF5" w:rsidP="003C7239">
            <w:pPr>
              <w:pStyle w:val="TAC"/>
            </w:pPr>
          </w:p>
        </w:tc>
      </w:tr>
      <w:tr w:rsidR="00433CF5" w:rsidRPr="00FC7496" w14:paraId="3CEEC32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BFBFCC2" w14:textId="77777777" w:rsidR="00433CF5" w:rsidRPr="00FC7496" w:rsidRDefault="00433CF5" w:rsidP="003C7239">
            <w:pPr>
              <w:pStyle w:val="TAC"/>
            </w:pPr>
            <w:r w:rsidRPr="00FC7496">
              <w:t>3</w:t>
            </w:r>
          </w:p>
        </w:tc>
        <w:tc>
          <w:tcPr>
            <w:tcW w:w="900" w:type="dxa"/>
            <w:tcBorders>
              <w:top w:val="nil"/>
              <w:left w:val="nil"/>
              <w:bottom w:val="single" w:sz="4" w:space="0" w:color="auto"/>
              <w:right w:val="single" w:sz="4" w:space="0" w:color="auto"/>
            </w:tcBorders>
            <w:noWrap/>
            <w:vAlign w:val="bottom"/>
          </w:tcPr>
          <w:p w14:paraId="5D1C683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5D688E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24EE2F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66819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863F7E"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33EA31D"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50436F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DBCD09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9ADFD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389EA4F" w14:textId="77777777" w:rsidR="00433CF5" w:rsidRPr="00FC7496" w:rsidRDefault="00433CF5" w:rsidP="003C7239">
            <w:pPr>
              <w:pStyle w:val="TAC"/>
            </w:pPr>
          </w:p>
        </w:tc>
      </w:tr>
      <w:tr w:rsidR="00433CF5" w:rsidRPr="00FC7496" w14:paraId="0C8469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C24D18" w14:textId="77777777" w:rsidR="00433CF5" w:rsidRPr="00FC7496" w:rsidRDefault="00433CF5" w:rsidP="003C7239">
            <w:pPr>
              <w:pStyle w:val="TAC"/>
            </w:pPr>
            <w:r w:rsidRPr="00FC7496">
              <w:t>4</w:t>
            </w:r>
          </w:p>
        </w:tc>
        <w:tc>
          <w:tcPr>
            <w:tcW w:w="900" w:type="dxa"/>
            <w:tcBorders>
              <w:top w:val="nil"/>
              <w:left w:val="nil"/>
              <w:bottom w:val="single" w:sz="4" w:space="0" w:color="auto"/>
              <w:right w:val="single" w:sz="4" w:space="0" w:color="auto"/>
            </w:tcBorders>
            <w:noWrap/>
            <w:vAlign w:val="bottom"/>
          </w:tcPr>
          <w:p w14:paraId="6F1470F3" w14:textId="77777777" w:rsidR="00433CF5" w:rsidRPr="00FC7496" w:rsidRDefault="00433CF5" w:rsidP="003C7239">
            <w:pPr>
              <w:pStyle w:val="TAC"/>
            </w:pPr>
            <w:r w:rsidRPr="00FC7496">
              <w:t>MIB</w:t>
            </w:r>
          </w:p>
          <w:p w14:paraId="7E3E154E"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2EC45B6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DF45B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72EDA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E1467F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FE4C34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62420C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30A7604"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535E5DB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63EA673" w14:textId="77777777" w:rsidR="00433CF5" w:rsidRPr="00FC7496" w:rsidRDefault="00433CF5" w:rsidP="003C7239">
            <w:pPr>
              <w:pStyle w:val="TAC"/>
            </w:pPr>
          </w:p>
        </w:tc>
      </w:tr>
      <w:tr w:rsidR="00433CF5" w:rsidRPr="00FC7496" w14:paraId="1D74B10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ED46BB9" w14:textId="77777777" w:rsidR="00433CF5" w:rsidRPr="00FC7496" w:rsidRDefault="00433CF5" w:rsidP="003C7239">
            <w:pPr>
              <w:pStyle w:val="TAC"/>
            </w:pPr>
            <w:r w:rsidRPr="00FC7496">
              <w:t>5</w:t>
            </w:r>
          </w:p>
        </w:tc>
        <w:tc>
          <w:tcPr>
            <w:tcW w:w="900" w:type="dxa"/>
            <w:tcBorders>
              <w:top w:val="nil"/>
              <w:left w:val="nil"/>
              <w:bottom w:val="single" w:sz="4" w:space="0" w:color="auto"/>
              <w:right w:val="single" w:sz="4" w:space="0" w:color="auto"/>
            </w:tcBorders>
            <w:noWrap/>
            <w:vAlign w:val="bottom"/>
          </w:tcPr>
          <w:p w14:paraId="463581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DA9ADE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8182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06D1EC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5432F09"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D70253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2508A9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E2AED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15AF12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8E17C92" w14:textId="77777777" w:rsidR="00433CF5" w:rsidRPr="00FC7496" w:rsidRDefault="00433CF5" w:rsidP="003C7239">
            <w:pPr>
              <w:pStyle w:val="TAC"/>
            </w:pPr>
          </w:p>
        </w:tc>
      </w:tr>
      <w:tr w:rsidR="00433CF5" w:rsidRPr="00FC7496" w14:paraId="6914C24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B728AD" w14:textId="77777777" w:rsidR="00433CF5" w:rsidRPr="00FC7496" w:rsidRDefault="00433CF5" w:rsidP="003C7239">
            <w:pPr>
              <w:pStyle w:val="TAC"/>
            </w:pPr>
            <w:r w:rsidRPr="00FC7496">
              <w:t>6</w:t>
            </w:r>
          </w:p>
        </w:tc>
        <w:tc>
          <w:tcPr>
            <w:tcW w:w="900" w:type="dxa"/>
            <w:tcBorders>
              <w:top w:val="nil"/>
              <w:left w:val="nil"/>
              <w:bottom w:val="single" w:sz="4" w:space="0" w:color="auto"/>
              <w:right w:val="single" w:sz="4" w:space="0" w:color="auto"/>
            </w:tcBorders>
            <w:noWrap/>
            <w:vAlign w:val="bottom"/>
          </w:tcPr>
          <w:p w14:paraId="2DA0449C" w14:textId="77777777" w:rsidR="00433CF5" w:rsidRPr="00FC7496" w:rsidRDefault="00433CF5" w:rsidP="003C7239">
            <w:pPr>
              <w:pStyle w:val="TAC"/>
            </w:pPr>
            <w:r w:rsidRPr="00FC7496">
              <w:t>MIB</w:t>
            </w:r>
          </w:p>
          <w:p w14:paraId="7874E900"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381BA2C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4021E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60851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BDD85DD"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C653AF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293DAB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D3B69AA"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5B5172E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EB1E115" w14:textId="77777777" w:rsidR="00433CF5" w:rsidRPr="00FC7496" w:rsidRDefault="00433CF5" w:rsidP="003C7239">
            <w:pPr>
              <w:pStyle w:val="TAC"/>
            </w:pPr>
          </w:p>
        </w:tc>
      </w:tr>
      <w:tr w:rsidR="00433CF5" w:rsidRPr="00FC7496" w14:paraId="00A14CC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C6F4F2D" w14:textId="77777777" w:rsidR="00433CF5" w:rsidRPr="00FC7496" w:rsidRDefault="00433CF5" w:rsidP="003C7239">
            <w:pPr>
              <w:pStyle w:val="TAC"/>
            </w:pPr>
            <w:r w:rsidRPr="00FC7496">
              <w:t>7</w:t>
            </w:r>
          </w:p>
        </w:tc>
        <w:tc>
          <w:tcPr>
            <w:tcW w:w="900" w:type="dxa"/>
            <w:tcBorders>
              <w:top w:val="nil"/>
              <w:left w:val="nil"/>
              <w:bottom w:val="single" w:sz="4" w:space="0" w:color="auto"/>
              <w:right w:val="single" w:sz="4" w:space="0" w:color="auto"/>
            </w:tcBorders>
            <w:noWrap/>
            <w:vAlign w:val="bottom"/>
          </w:tcPr>
          <w:p w14:paraId="353D629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EFB19C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1813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0AEF2C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A57C0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1935B4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D209B9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6FDB49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E04E7E2"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D408E57" w14:textId="77777777" w:rsidR="00433CF5" w:rsidRPr="00FC7496" w:rsidRDefault="00433CF5" w:rsidP="003C7239">
            <w:pPr>
              <w:pStyle w:val="TAC"/>
            </w:pPr>
          </w:p>
        </w:tc>
      </w:tr>
      <w:tr w:rsidR="00433CF5" w:rsidRPr="00FC7496" w14:paraId="4CC7F4D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0BA92A" w14:textId="77777777" w:rsidR="00433CF5" w:rsidRPr="00FC7496" w:rsidRDefault="00433CF5" w:rsidP="003C7239">
            <w:pPr>
              <w:pStyle w:val="TAC"/>
            </w:pPr>
            <w:r w:rsidRPr="00FC7496">
              <w:t>8</w:t>
            </w:r>
          </w:p>
        </w:tc>
        <w:tc>
          <w:tcPr>
            <w:tcW w:w="900" w:type="dxa"/>
            <w:tcBorders>
              <w:top w:val="nil"/>
              <w:left w:val="nil"/>
              <w:bottom w:val="single" w:sz="4" w:space="0" w:color="auto"/>
              <w:right w:val="single" w:sz="4" w:space="0" w:color="auto"/>
            </w:tcBorders>
            <w:noWrap/>
            <w:vAlign w:val="bottom"/>
          </w:tcPr>
          <w:p w14:paraId="25658A8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380FD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87B70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86A09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CB175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C4B730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589524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0271DA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7A8722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430BCCE" w14:textId="77777777" w:rsidR="00433CF5" w:rsidRPr="00FC7496" w:rsidRDefault="00433CF5" w:rsidP="003C7239">
            <w:pPr>
              <w:pStyle w:val="TAC"/>
            </w:pPr>
          </w:p>
        </w:tc>
      </w:tr>
      <w:tr w:rsidR="00433CF5" w:rsidRPr="00FC7496" w14:paraId="29497B0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E09ADCF" w14:textId="77777777" w:rsidR="00433CF5" w:rsidRPr="00FC7496" w:rsidRDefault="00433CF5" w:rsidP="003C7239">
            <w:pPr>
              <w:pStyle w:val="TAC"/>
            </w:pPr>
            <w:r w:rsidRPr="00FC7496">
              <w:t>9</w:t>
            </w:r>
          </w:p>
        </w:tc>
        <w:tc>
          <w:tcPr>
            <w:tcW w:w="900" w:type="dxa"/>
            <w:tcBorders>
              <w:top w:val="nil"/>
              <w:left w:val="nil"/>
              <w:bottom w:val="single" w:sz="4" w:space="0" w:color="auto"/>
              <w:right w:val="single" w:sz="4" w:space="0" w:color="auto"/>
            </w:tcBorders>
            <w:noWrap/>
            <w:vAlign w:val="bottom"/>
          </w:tcPr>
          <w:p w14:paraId="445DAAC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86D603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710381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4442FE8"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6EEACA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D614BB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8A1AFC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DE11D0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23E7D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C830451" w14:textId="77777777" w:rsidR="00433CF5" w:rsidRPr="00FC7496" w:rsidRDefault="00433CF5" w:rsidP="003C7239">
            <w:pPr>
              <w:pStyle w:val="TAC"/>
            </w:pPr>
          </w:p>
        </w:tc>
      </w:tr>
      <w:tr w:rsidR="00433CF5" w:rsidRPr="00FC7496" w14:paraId="0FA4739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300BE91" w14:textId="77777777" w:rsidR="00433CF5" w:rsidRPr="00FC7496" w:rsidRDefault="00433CF5" w:rsidP="003C7239">
            <w:pPr>
              <w:pStyle w:val="TAC"/>
            </w:pPr>
            <w:r w:rsidRPr="00FC7496">
              <w:t>10</w:t>
            </w:r>
          </w:p>
        </w:tc>
        <w:tc>
          <w:tcPr>
            <w:tcW w:w="900" w:type="dxa"/>
            <w:tcBorders>
              <w:top w:val="nil"/>
              <w:left w:val="nil"/>
              <w:bottom w:val="single" w:sz="4" w:space="0" w:color="auto"/>
              <w:right w:val="single" w:sz="4" w:space="0" w:color="auto"/>
            </w:tcBorders>
            <w:noWrap/>
            <w:vAlign w:val="bottom"/>
          </w:tcPr>
          <w:p w14:paraId="4E9B750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CE64C4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09982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203318"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754E867"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F64723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7F583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F6714F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9BEDF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90428F7" w14:textId="77777777" w:rsidR="00433CF5" w:rsidRPr="00FC7496" w:rsidRDefault="00433CF5" w:rsidP="003C7239">
            <w:pPr>
              <w:pStyle w:val="TAC"/>
            </w:pPr>
          </w:p>
        </w:tc>
      </w:tr>
      <w:tr w:rsidR="00433CF5" w:rsidRPr="00FC7496" w14:paraId="24D99D3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2F2EB87" w14:textId="77777777" w:rsidR="00433CF5" w:rsidRPr="00FC7496" w:rsidRDefault="00433CF5" w:rsidP="003C7239">
            <w:pPr>
              <w:pStyle w:val="TAC"/>
            </w:pPr>
            <w:r w:rsidRPr="00FC7496">
              <w:t>11</w:t>
            </w:r>
          </w:p>
        </w:tc>
        <w:tc>
          <w:tcPr>
            <w:tcW w:w="900" w:type="dxa"/>
            <w:tcBorders>
              <w:top w:val="nil"/>
              <w:left w:val="nil"/>
              <w:bottom w:val="single" w:sz="4" w:space="0" w:color="auto"/>
              <w:right w:val="single" w:sz="4" w:space="0" w:color="auto"/>
            </w:tcBorders>
            <w:noWrap/>
            <w:vAlign w:val="bottom"/>
          </w:tcPr>
          <w:p w14:paraId="2C42701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BD1DD5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D264A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11414A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69F06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D37E10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3BFB17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C06F9D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2AC8DD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0CB5DC8" w14:textId="77777777" w:rsidR="00433CF5" w:rsidRPr="00FC7496" w:rsidRDefault="00433CF5" w:rsidP="003C7239">
            <w:pPr>
              <w:pStyle w:val="TAC"/>
            </w:pPr>
          </w:p>
        </w:tc>
      </w:tr>
      <w:tr w:rsidR="00433CF5" w:rsidRPr="00FC7496" w14:paraId="7CFD8C6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B7145D5" w14:textId="77777777" w:rsidR="00433CF5" w:rsidRPr="00FC7496" w:rsidRDefault="00433CF5" w:rsidP="003C7239">
            <w:pPr>
              <w:pStyle w:val="TAC"/>
            </w:pPr>
            <w:r w:rsidRPr="00FC7496">
              <w:t>12</w:t>
            </w:r>
          </w:p>
        </w:tc>
        <w:tc>
          <w:tcPr>
            <w:tcW w:w="900" w:type="dxa"/>
            <w:tcBorders>
              <w:top w:val="nil"/>
              <w:left w:val="nil"/>
              <w:bottom w:val="single" w:sz="4" w:space="0" w:color="auto"/>
              <w:right w:val="single" w:sz="4" w:space="0" w:color="auto"/>
            </w:tcBorders>
            <w:noWrap/>
            <w:vAlign w:val="bottom"/>
          </w:tcPr>
          <w:p w14:paraId="5390EA1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970B1B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5FB3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984309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F486B0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83E5CB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B7766F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EB5079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1EFFB4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E869B38" w14:textId="77777777" w:rsidR="00433CF5" w:rsidRPr="00FC7496" w:rsidRDefault="00433CF5" w:rsidP="003C7239">
            <w:pPr>
              <w:pStyle w:val="TAC"/>
            </w:pPr>
          </w:p>
        </w:tc>
      </w:tr>
      <w:tr w:rsidR="00433CF5" w:rsidRPr="00FC7496" w14:paraId="19ED8BA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601570B" w14:textId="77777777" w:rsidR="00433CF5" w:rsidRPr="00FC7496" w:rsidRDefault="00433CF5" w:rsidP="003C7239">
            <w:pPr>
              <w:pStyle w:val="TAC"/>
            </w:pPr>
            <w:r w:rsidRPr="00FC7496">
              <w:t>13</w:t>
            </w:r>
          </w:p>
        </w:tc>
        <w:tc>
          <w:tcPr>
            <w:tcW w:w="900" w:type="dxa"/>
            <w:tcBorders>
              <w:top w:val="nil"/>
              <w:left w:val="nil"/>
              <w:bottom w:val="single" w:sz="4" w:space="0" w:color="auto"/>
              <w:right w:val="single" w:sz="4" w:space="0" w:color="auto"/>
            </w:tcBorders>
            <w:noWrap/>
            <w:vAlign w:val="bottom"/>
          </w:tcPr>
          <w:p w14:paraId="1C74F6D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2F937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3A11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8B9907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1E7804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9318209"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B563D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66F2FD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28C560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CCE1AF8" w14:textId="77777777" w:rsidR="00433CF5" w:rsidRPr="00FC7496" w:rsidRDefault="00433CF5" w:rsidP="003C7239">
            <w:pPr>
              <w:pStyle w:val="TAC"/>
            </w:pPr>
          </w:p>
        </w:tc>
      </w:tr>
      <w:tr w:rsidR="00433CF5" w:rsidRPr="00FC7496" w14:paraId="3CBF11D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13BDFE" w14:textId="77777777" w:rsidR="00433CF5" w:rsidRPr="00FC7496" w:rsidRDefault="00433CF5" w:rsidP="003C7239">
            <w:pPr>
              <w:pStyle w:val="TAC"/>
            </w:pPr>
            <w:r w:rsidRPr="00FC7496">
              <w:t>14</w:t>
            </w:r>
          </w:p>
        </w:tc>
        <w:tc>
          <w:tcPr>
            <w:tcW w:w="900" w:type="dxa"/>
            <w:tcBorders>
              <w:top w:val="nil"/>
              <w:left w:val="nil"/>
              <w:bottom w:val="single" w:sz="4" w:space="0" w:color="auto"/>
              <w:right w:val="single" w:sz="4" w:space="0" w:color="auto"/>
            </w:tcBorders>
            <w:noWrap/>
            <w:vAlign w:val="bottom"/>
          </w:tcPr>
          <w:p w14:paraId="156C8CD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0631C1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538B8D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C17722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A8277C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A3965E2"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706541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D59B2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5AEE17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10D77F0" w14:textId="77777777" w:rsidR="00433CF5" w:rsidRPr="00FC7496" w:rsidRDefault="00433CF5" w:rsidP="003C7239">
            <w:pPr>
              <w:pStyle w:val="TAC"/>
            </w:pPr>
          </w:p>
        </w:tc>
      </w:tr>
      <w:tr w:rsidR="00433CF5" w:rsidRPr="00FC7496" w14:paraId="56BDC7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91D7022" w14:textId="77777777" w:rsidR="00433CF5" w:rsidRPr="00FC7496" w:rsidRDefault="00433CF5" w:rsidP="003C7239">
            <w:pPr>
              <w:pStyle w:val="TAC"/>
            </w:pPr>
            <w:r w:rsidRPr="00FC7496">
              <w:t>15</w:t>
            </w:r>
          </w:p>
        </w:tc>
        <w:tc>
          <w:tcPr>
            <w:tcW w:w="900" w:type="dxa"/>
            <w:tcBorders>
              <w:top w:val="nil"/>
              <w:left w:val="nil"/>
              <w:bottom w:val="single" w:sz="4" w:space="0" w:color="auto"/>
              <w:right w:val="single" w:sz="4" w:space="0" w:color="auto"/>
            </w:tcBorders>
            <w:noWrap/>
            <w:vAlign w:val="bottom"/>
          </w:tcPr>
          <w:p w14:paraId="49636CD7"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6535F8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85903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F99E2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83670F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B9902F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814410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C10A92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636FD3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69BEC1B" w14:textId="77777777" w:rsidR="00433CF5" w:rsidRPr="00FC7496" w:rsidRDefault="00433CF5" w:rsidP="003C7239">
            <w:pPr>
              <w:pStyle w:val="TAC"/>
            </w:pPr>
          </w:p>
        </w:tc>
      </w:tr>
      <w:tr w:rsidR="00433CF5" w:rsidRPr="00FC7496" w14:paraId="0989908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9DAD9D" w14:textId="77777777" w:rsidR="00433CF5" w:rsidRPr="00FC7496" w:rsidRDefault="00433CF5" w:rsidP="003C7239">
            <w:pPr>
              <w:pStyle w:val="TAC"/>
            </w:pPr>
            <w:r w:rsidRPr="00FC7496">
              <w:t>16</w:t>
            </w:r>
          </w:p>
        </w:tc>
        <w:tc>
          <w:tcPr>
            <w:tcW w:w="900" w:type="dxa"/>
            <w:tcBorders>
              <w:top w:val="nil"/>
              <w:left w:val="nil"/>
              <w:bottom w:val="single" w:sz="4" w:space="0" w:color="auto"/>
              <w:right w:val="single" w:sz="4" w:space="0" w:color="auto"/>
            </w:tcBorders>
            <w:noWrap/>
            <w:vAlign w:val="bottom"/>
          </w:tcPr>
          <w:p w14:paraId="411A32C2" w14:textId="77777777" w:rsidR="00433CF5" w:rsidRPr="00FC7496" w:rsidRDefault="00433CF5" w:rsidP="003C7239">
            <w:pPr>
              <w:pStyle w:val="TAC"/>
            </w:pPr>
            <w:r w:rsidRPr="00FC7496">
              <w:t>MIB</w:t>
            </w:r>
          </w:p>
          <w:p w14:paraId="251A0456"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722512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33599B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A56C29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D74152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295BCA5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16E314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B65BAE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48BEF8C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15B6048" w14:textId="77777777" w:rsidR="00433CF5" w:rsidRPr="00FC7496" w:rsidRDefault="00433CF5" w:rsidP="003C7239">
            <w:pPr>
              <w:pStyle w:val="TAC"/>
            </w:pPr>
          </w:p>
        </w:tc>
      </w:tr>
      <w:tr w:rsidR="00433CF5" w:rsidRPr="00FC7496" w14:paraId="138ED3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D79A9B5" w14:textId="77777777" w:rsidR="00433CF5" w:rsidRPr="00FC7496" w:rsidRDefault="00433CF5" w:rsidP="003C7239">
            <w:pPr>
              <w:pStyle w:val="TAC"/>
            </w:pPr>
            <w:r w:rsidRPr="00FC7496">
              <w:t>17</w:t>
            </w:r>
          </w:p>
        </w:tc>
        <w:tc>
          <w:tcPr>
            <w:tcW w:w="900" w:type="dxa"/>
            <w:tcBorders>
              <w:top w:val="nil"/>
              <w:left w:val="nil"/>
              <w:bottom w:val="single" w:sz="4" w:space="0" w:color="auto"/>
              <w:right w:val="single" w:sz="4" w:space="0" w:color="auto"/>
            </w:tcBorders>
            <w:noWrap/>
            <w:vAlign w:val="bottom"/>
          </w:tcPr>
          <w:p w14:paraId="3F7086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AF159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80129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A2117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784760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FB0605A"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C6D41E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686E3C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FDD62D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B24F319" w14:textId="77777777" w:rsidR="00433CF5" w:rsidRPr="00FC7496" w:rsidRDefault="00433CF5" w:rsidP="003C7239">
            <w:pPr>
              <w:pStyle w:val="TAC"/>
            </w:pPr>
          </w:p>
        </w:tc>
      </w:tr>
      <w:tr w:rsidR="00433CF5" w:rsidRPr="00FC7496" w14:paraId="4900319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59C79D" w14:textId="77777777" w:rsidR="00433CF5" w:rsidRPr="00FC7496" w:rsidRDefault="00433CF5" w:rsidP="003C7239">
            <w:pPr>
              <w:pStyle w:val="TAC"/>
            </w:pPr>
            <w:r w:rsidRPr="00FC7496">
              <w:t>18</w:t>
            </w:r>
          </w:p>
        </w:tc>
        <w:tc>
          <w:tcPr>
            <w:tcW w:w="900" w:type="dxa"/>
            <w:tcBorders>
              <w:top w:val="nil"/>
              <w:left w:val="nil"/>
              <w:bottom w:val="single" w:sz="4" w:space="0" w:color="auto"/>
              <w:right w:val="single" w:sz="4" w:space="0" w:color="auto"/>
            </w:tcBorders>
            <w:noWrap/>
            <w:vAlign w:val="bottom"/>
          </w:tcPr>
          <w:p w14:paraId="344BC31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98899F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88719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1F7B5D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7078CF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7B7986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5D810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32ACCF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C0521A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BE7DC6E" w14:textId="77777777" w:rsidR="00433CF5" w:rsidRPr="00FC7496" w:rsidRDefault="00433CF5" w:rsidP="003C7239">
            <w:pPr>
              <w:pStyle w:val="TAC"/>
            </w:pPr>
          </w:p>
        </w:tc>
      </w:tr>
      <w:tr w:rsidR="00433CF5" w:rsidRPr="00FC7496" w14:paraId="77A6B98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77C4315" w14:textId="77777777" w:rsidR="00433CF5" w:rsidRPr="00FC7496" w:rsidRDefault="00433CF5" w:rsidP="003C7239">
            <w:pPr>
              <w:pStyle w:val="TAC"/>
            </w:pPr>
            <w:r w:rsidRPr="00FC7496">
              <w:t>19</w:t>
            </w:r>
          </w:p>
        </w:tc>
        <w:tc>
          <w:tcPr>
            <w:tcW w:w="900" w:type="dxa"/>
            <w:tcBorders>
              <w:top w:val="nil"/>
              <w:left w:val="nil"/>
              <w:bottom w:val="single" w:sz="4" w:space="0" w:color="auto"/>
              <w:right w:val="single" w:sz="4" w:space="0" w:color="auto"/>
            </w:tcBorders>
            <w:noWrap/>
            <w:vAlign w:val="bottom"/>
          </w:tcPr>
          <w:p w14:paraId="6526377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62A00C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46DCA5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2F8F7F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44EE3E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189EED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39C3A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6AA71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598C598"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0E12074" w14:textId="77777777" w:rsidR="00433CF5" w:rsidRPr="00FC7496" w:rsidRDefault="00433CF5" w:rsidP="003C7239">
            <w:pPr>
              <w:pStyle w:val="TAC"/>
            </w:pPr>
          </w:p>
        </w:tc>
      </w:tr>
      <w:tr w:rsidR="00433CF5" w:rsidRPr="00FC7496" w14:paraId="5029DC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227B958" w14:textId="77777777" w:rsidR="00433CF5" w:rsidRPr="00FC7496" w:rsidRDefault="00433CF5" w:rsidP="003C7239">
            <w:pPr>
              <w:pStyle w:val="TAC"/>
            </w:pPr>
            <w:r w:rsidRPr="00FC7496">
              <w:t>20</w:t>
            </w:r>
          </w:p>
        </w:tc>
        <w:tc>
          <w:tcPr>
            <w:tcW w:w="900" w:type="dxa"/>
            <w:tcBorders>
              <w:top w:val="nil"/>
              <w:left w:val="nil"/>
              <w:bottom w:val="single" w:sz="4" w:space="0" w:color="auto"/>
              <w:right w:val="single" w:sz="4" w:space="0" w:color="auto"/>
            </w:tcBorders>
            <w:noWrap/>
            <w:vAlign w:val="bottom"/>
          </w:tcPr>
          <w:p w14:paraId="58FE4E6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F1241F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79B9A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D457D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F39DB7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9A47B2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6167A9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769B56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D60A28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F490AA3" w14:textId="77777777" w:rsidR="00433CF5" w:rsidRPr="00FC7496" w:rsidRDefault="00433CF5" w:rsidP="003C7239">
            <w:pPr>
              <w:pStyle w:val="TAC"/>
            </w:pPr>
          </w:p>
        </w:tc>
      </w:tr>
      <w:tr w:rsidR="00433CF5" w:rsidRPr="00FC7496" w14:paraId="2D54F6F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EA6642" w14:textId="77777777" w:rsidR="00433CF5" w:rsidRPr="00FC7496" w:rsidRDefault="00433CF5" w:rsidP="003C7239">
            <w:pPr>
              <w:pStyle w:val="TAC"/>
            </w:pPr>
            <w:r w:rsidRPr="00FC7496">
              <w:t>21</w:t>
            </w:r>
          </w:p>
        </w:tc>
        <w:tc>
          <w:tcPr>
            <w:tcW w:w="900" w:type="dxa"/>
            <w:tcBorders>
              <w:top w:val="nil"/>
              <w:left w:val="nil"/>
              <w:bottom w:val="single" w:sz="4" w:space="0" w:color="auto"/>
              <w:right w:val="single" w:sz="4" w:space="0" w:color="auto"/>
            </w:tcBorders>
            <w:noWrap/>
            <w:vAlign w:val="bottom"/>
          </w:tcPr>
          <w:p w14:paraId="6B61E5E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5BD35A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6C0B2D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99ACF0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30449D5"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6913C8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CCB0F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2578D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99A199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7D479E3" w14:textId="77777777" w:rsidR="00433CF5" w:rsidRPr="00FC7496" w:rsidRDefault="00433CF5" w:rsidP="003C7239">
            <w:pPr>
              <w:pStyle w:val="TAC"/>
            </w:pPr>
          </w:p>
        </w:tc>
      </w:tr>
      <w:tr w:rsidR="00433CF5" w:rsidRPr="00FC7496" w14:paraId="478BEAC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F936B86" w14:textId="77777777" w:rsidR="00433CF5" w:rsidRPr="00FC7496" w:rsidRDefault="00433CF5" w:rsidP="003C7239">
            <w:pPr>
              <w:pStyle w:val="TAC"/>
            </w:pPr>
            <w:r w:rsidRPr="00FC7496">
              <w:t>22</w:t>
            </w:r>
          </w:p>
        </w:tc>
        <w:tc>
          <w:tcPr>
            <w:tcW w:w="900" w:type="dxa"/>
            <w:tcBorders>
              <w:top w:val="nil"/>
              <w:left w:val="nil"/>
              <w:bottom w:val="single" w:sz="4" w:space="0" w:color="auto"/>
              <w:right w:val="single" w:sz="4" w:space="0" w:color="auto"/>
            </w:tcBorders>
            <w:noWrap/>
            <w:vAlign w:val="bottom"/>
          </w:tcPr>
          <w:p w14:paraId="4590CEF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5FD68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B5F73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1DA1B0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74C975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057BC3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0DCD70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3333A2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F4A028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5506052" w14:textId="77777777" w:rsidR="00433CF5" w:rsidRPr="00FC7496" w:rsidRDefault="00433CF5" w:rsidP="003C7239">
            <w:pPr>
              <w:pStyle w:val="TAC"/>
            </w:pPr>
          </w:p>
        </w:tc>
      </w:tr>
      <w:tr w:rsidR="00433CF5" w:rsidRPr="00FC7496" w14:paraId="56FC086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DB9B418" w14:textId="77777777" w:rsidR="00433CF5" w:rsidRPr="00FC7496" w:rsidRDefault="00433CF5" w:rsidP="003C7239">
            <w:pPr>
              <w:pStyle w:val="TAC"/>
            </w:pPr>
            <w:r w:rsidRPr="00FC7496">
              <w:t>23</w:t>
            </w:r>
          </w:p>
        </w:tc>
        <w:tc>
          <w:tcPr>
            <w:tcW w:w="900" w:type="dxa"/>
            <w:tcBorders>
              <w:top w:val="nil"/>
              <w:left w:val="nil"/>
              <w:bottom w:val="single" w:sz="4" w:space="0" w:color="auto"/>
              <w:right w:val="single" w:sz="4" w:space="0" w:color="auto"/>
            </w:tcBorders>
            <w:noWrap/>
            <w:vAlign w:val="bottom"/>
          </w:tcPr>
          <w:p w14:paraId="383EEF96"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17A126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21BDA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074C81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B2DFFAF"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EB6E62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9A7DFC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41847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832CD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75BC75D" w14:textId="77777777" w:rsidR="00433CF5" w:rsidRPr="00FC7496" w:rsidRDefault="00433CF5" w:rsidP="003C7239">
            <w:pPr>
              <w:pStyle w:val="TAC"/>
            </w:pPr>
          </w:p>
        </w:tc>
      </w:tr>
      <w:tr w:rsidR="00433CF5" w:rsidRPr="00FC7496" w14:paraId="438BF5C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DB84E1" w14:textId="77777777" w:rsidR="00433CF5" w:rsidRPr="00FC7496" w:rsidRDefault="00433CF5" w:rsidP="003C7239">
            <w:pPr>
              <w:pStyle w:val="TAC"/>
            </w:pPr>
            <w:r w:rsidRPr="00FC7496">
              <w:t>24</w:t>
            </w:r>
          </w:p>
        </w:tc>
        <w:tc>
          <w:tcPr>
            <w:tcW w:w="900" w:type="dxa"/>
            <w:tcBorders>
              <w:top w:val="nil"/>
              <w:left w:val="nil"/>
              <w:bottom w:val="single" w:sz="4" w:space="0" w:color="auto"/>
              <w:right w:val="single" w:sz="4" w:space="0" w:color="auto"/>
            </w:tcBorders>
            <w:noWrap/>
            <w:vAlign w:val="bottom"/>
          </w:tcPr>
          <w:p w14:paraId="0985725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7F91A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04642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F83F36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41CB2B1"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C00241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C746C0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960354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AE9F47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C5427E8" w14:textId="77777777" w:rsidR="00433CF5" w:rsidRPr="00FC7496" w:rsidRDefault="00433CF5" w:rsidP="003C7239">
            <w:pPr>
              <w:pStyle w:val="TAC"/>
            </w:pPr>
          </w:p>
        </w:tc>
      </w:tr>
      <w:tr w:rsidR="00433CF5" w:rsidRPr="00FC7496" w14:paraId="28F95DA1"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B60AEEE" w14:textId="77777777" w:rsidR="00433CF5" w:rsidRPr="00FC7496" w:rsidRDefault="00433CF5" w:rsidP="003C7239">
            <w:pPr>
              <w:pStyle w:val="TAC"/>
            </w:pPr>
            <w:r w:rsidRPr="00FC7496">
              <w:t>25</w:t>
            </w:r>
          </w:p>
        </w:tc>
        <w:tc>
          <w:tcPr>
            <w:tcW w:w="900" w:type="dxa"/>
            <w:tcBorders>
              <w:top w:val="nil"/>
              <w:left w:val="nil"/>
              <w:bottom w:val="single" w:sz="4" w:space="0" w:color="auto"/>
              <w:right w:val="single" w:sz="4" w:space="0" w:color="auto"/>
            </w:tcBorders>
            <w:noWrap/>
            <w:vAlign w:val="bottom"/>
          </w:tcPr>
          <w:p w14:paraId="7723BFE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186841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8671F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CE39F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928588"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A19933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231728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E03A52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CE453B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E6B6472" w14:textId="77777777" w:rsidR="00433CF5" w:rsidRPr="00FC7496" w:rsidRDefault="00433CF5" w:rsidP="003C7239">
            <w:pPr>
              <w:pStyle w:val="TAC"/>
            </w:pPr>
          </w:p>
        </w:tc>
      </w:tr>
      <w:tr w:rsidR="00433CF5" w:rsidRPr="00FC7496" w14:paraId="0B16859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189B8D7" w14:textId="77777777" w:rsidR="00433CF5" w:rsidRPr="00FC7496" w:rsidRDefault="00433CF5" w:rsidP="003C7239">
            <w:pPr>
              <w:pStyle w:val="TAC"/>
            </w:pPr>
            <w:r w:rsidRPr="00FC7496">
              <w:t>26</w:t>
            </w:r>
          </w:p>
        </w:tc>
        <w:tc>
          <w:tcPr>
            <w:tcW w:w="900" w:type="dxa"/>
            <w:tcBorders>
              <w:top w:val="nil"/>
              <w:left w:val="nil"/>
              <w:bottom w:val="single" w:sz="4" w:space="0" w:color="auto"/>
              <w:right w:val="single" w:sz="4" w:space="0" w:color="auto"/>
            </w:tcBorders>
            <w:noWrap/>
            <w:vAlign w:val="bottom"/>
          </w:tcPr>
          <w:p w14:paraId="1B84D14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15E05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F7DB5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5A706B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3B9F127"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F65280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6BC891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9E4830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E82D86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CB4470C" w14:textId="77777777" w:rsidR="00433CF5" w:rsidRPr="00FC7496" w:rsidRDefault="00433CF5" w:rsidP="003C7239">
            <w:pPr>
              <w:pStyle w:val="TAC"/>
            </w:pPr>
          </w:p>
        </w:tc>
      </w:tr>
      <w:tr w:rsidR="00433CF5" w:rsidRPr="00FC7496" w14:paraId="3D0D71A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A0F6005" w14:textId="77777777" w:rsidR="00433CF5" w:rsidRPr="00FC7496" w:rsidRDefault="00433CF5" w:rsidP="003C7239">
            <w:pPr>
              <w:pStyle w:val="TAC"/>
            </w:pPr>
            <w:r w:rsidRPr="00FC7496">
              <w:t>27</w:t>
            </w:r>
          </w:p>
        </w:tc>
        <w:tc>
          <w:tcPr>
            <w:tcW w:w="900" w:type="dxa"/>
            <w:tcBorders>
              <w:top w:val="nil"/>
              <w:left w:val="nil"/>
              <w:bottom w:val="single" w:sz="4" w:space="0" w:color="auto"/>
              <w:right w:val="single" w:sz="4" w:space="0" w:color="auto"/>
            </w:tcBorders>
            <w:noWrap/>
            <w:vAlign w:val="bottom"/>
          </w:tcPr>
          <w:p w14:paraId="3AE397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82B80D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F9F29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DBB5A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9D5007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B7EC60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980696B"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E58E40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331605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84A14D2" w14:textId="77777777" w:rsidR="00433CF5" w:rsidRPr="00FC7496" w:rsidRDefault="00433CF5" w:rsidP="003C7239">
            <w:pPr>
              <w:pStyle w:val="TAC"/>
            </w:pPr>
          </w:p>
        </w:tc>
      </w:tr>
      <w:tr w:rsidR="00433CF5" w:rsidRPr="00FC7496" w14:paraId="3F4780C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CD60A4" w14:textId="77777777" w:rsidR="00433CF5" w:rsidRPr="00FC7496" w:rsidRDefault="00433CF5" w:rsidP="003C7239">
            <w:pPr>
              <w:pStyle w:val="TAC"/>
            </w:pPr>
            <w:r w:rsidRPr="00FC7496">
              <w:t>28</w:t>
            </w:r>
          </w:p>
        </w:tc>
        <w:tc>
          <w:tcPr>
            <w:tcW w:w="900" w:type="dxa"/>
            <w:tcBorders>
              <w:top w:val="nil"/>
              <w:left w:val="nil"/>
              <w:bottom w:val="single" w:sz="4" w:space="0" w:color="auto"/>
              <w:right w:val="single" w:sz="4" w:space="0" w:color="auto"/>
            </w:tcBorders>
            <w:noWrap/>
            <w:vAlign w:val="bottom"/>
          </w:tcPr>
          <w:p w14:paraId="2D01590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7C15F8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07971F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E14E61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2CCF63F"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C0FB79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201DFA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CED3F4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4A0DF6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AA6779C" w14:textId="77777777" w:rsidR="00433CF5" w:rsidRPr="00FC7496" w:rsidRDefault="00433CF5" w:rsidP="003C7239">
            <w:pPr>
              <w:pStyle w:val="TAC"/>
            </w:pPr>
          </w:p>
        </w:tc>
      </w:tr>
      <w:tr w:rsidR="00433CF5" w:rsidRPr="00FC7496" w14:paraId="351B623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2320DD" w14:textId="77777777" w:rsidR="00433CF5" w:rsidRPr="00FC7496" w:rsidRDefault="00433CF5" w:rsidP="003C7239">
            <w:pPr>
              <w:pStyle w:val="TAC"/>
            </w:pPr>
            <w:r w:rsidRPr="00FC7496">
              <w:t>29</w:t>
            </w:r>
          </w:p>
        </w:tc>
        <w:tc>
          <w:tcPr>
            <w:tcW w:w="900" w:type="dxa"/>
            <w:tcBorders>
              <w:top w:val="nil"/>
              <w:left w:val="nil"/>
              <w:bottom w:val="single" w:sz="4" w:space="0" w:color="auto"/>
              <w:right w:val="single" w:sz="4" w:space="0" w:color="auto"/>
            </w:tcBorders>
            <w:noWrap/>
            <w:vAlign w:val="bottom"/>
          </w:tcPr>
          <w:p w14:paraId="1FB0935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410DD9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11250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C5273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87F893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FBF90B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31EB96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CBC96B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79EEB79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05BC73" w14:textId="77777777" w:rsidR="00433CF5" w:rsidRPr="00FC7496" w:rsidRDefault="00433CF5" w:rsidP="003C7239">
            <w:pPr>
              <w:pStyle w:val="TAC"/>
            </w:pPr>
          </w:p>
        </w:tc>
      </w:tr>
      <w:tr w:rsidR="00433CF5" w:rsidRPr="00FC7496" w14:paraId="703D9B3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693BB08" w14:textId="77777777" w:rsidR="00433CF5" w:rsidRPr="00FC7496" w:rsidRDefault="00433CF5" w:rsidP="003C7239">
            <w:pPr>
              <w:pStyle w:val="TAC"/>
            </w:pPr>
            <w:r w:rsidRPr="00FC7496">
              <w:t>30</w:t>
            </w:r>
          </w:p>
        </w:tc>
        <w:tc>
          <w:tcPr>
            <w:tcW w:w="900" w:type="dxa"/>
            <w:tcBorders>
              <w:top w:val="nil"/>
              <w:left w:val="nil"/>
              <w:bottom w:val="single" w:sz="4" w:space="0" w:color="auto"/>
              <w:right w:val="single" w:sz="4" w:space="0" w:color="auto"/>
            </w:tcBorders>
            <w:noWrap/>
            <w:vAlign w:val="bottom"/>
          </w:tcPr>
          <w:p w14:paraId="1C7B270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B9615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7BF2D8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C41DD6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5D8421E"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246D301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0BDBEA1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EAFF2C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F01C39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BA3986" w14:textId="77777777" w:rsidR="00433CF5" w:rsidRPr="00FC7496" w:rsidRDefault="00433CF5" w:rsidP="003C7239">
            <w:pPr>
              <w:pStyle w:val="TAC"/>
            </w:pPr>
          </w:p>
        </w:tc>
      </w:tr>
      <w:tr w:rsidR="00433CF5" w:rsidRPr="00FC7496" w14:paraId="51B89A7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677E559" w14:textId="77777777" w:rsidR="00433CF5" w:rsidRPr="00FC7496" w:rsidRDefault="00433CF5" w:rsidP="003C7239">
            <w:pPr>
              <w:pStyle w:val="TAC"/>
            </w:pPr>
            <w:r w:rsidRPr="00FC7496">
              <w:t>31</w:t>
            </w:r>
          </w:p>
        </w:tc>
        <w:tc>
          <w:tcPr>
            <w:tcW w:w="900" w:type="dxa"/>
            <w:tcBorders>
              <w:top w:val="nil"/>
              <w:left w:val="nil"/>
              <w:bottom w:val="single" w:sz="4" w:space="0" w:color="auto"/>
              <w:right w:val="single" w:sz="4" w:space="0" w:color="auto"/>
            </w:tcBorders>
            <w:noWrap/>
            <w:vAlign w:val="bottom"/>
          </w:tcPr>
          <w:p w14:paraId="40A6378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3AC6E9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91A593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2DD50B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F6E9675"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08EEAC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5D0EFA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B8728C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33E98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191CED6" w14:textId="77777777" w:rsidR="00433CF5" w:rsidRPr="00FC7496" w:rsidRDefault="00433CF5" w:rsidP="003C7239">
            <w:pPr>
              <w:pStyle w:val="TAC"/>
            </w:pPr>
          </w:p>
        </w:tc>
      </w:tr>
      <w:tr w:rsidR="00433CF5" w:rsidRPr="00FC7496" w14:paraId="50CB5DE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20AC650" w14:textId="77777777" w:rsidR="00433CF5" w:rsidRPr="00FC7496" w:rsidRDefault="00433CF5" w:rsidP="003C7239">
            <w:pPr>
              <w:pStyle w:val="TAC"/>
            </w:pPr>
            <w:r w:rsidRPr="00FC7496">
              <w:t>32</w:t>
            </w:r>
          </w:p>
        </w:tc>
        <w:tc>
          <w:tcPr>
            <w:tcW w:w="900" w:type="dxa"/>
            <w:tcBorders>
              <w:top w:val="nil"/>
              <w:left w:val="nil"/>
              <w:bottom w:val="single" w:sz="4" w:space="0" w:color="auto"/>
              <w:right w:val="single" w:sz="4" w:space="0" w:color="auto"/>
            </w:tcBorders>
            <w:noWrap/>
            <w:vAlign w:val="bottom"/>
          </w:tcPr>
          <w:p w14:paraId="6266AC66" w14:textId="77777777" w:rsidR="00433CF5" w:rsidRPr="00FC7496" w:rsidRDefault="00433CF5" w:rsidP="003C7239">
            <w:pPr>
              <w:pStyle w:val="TAC"/>
            </w:pPr>
            <w:r w:rsidRPr="00FC7496">
              <w:t>MIB</w:t>
            </w:r>
          </w:p>
          <w:p w14:paraId="17F0ADE2"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074B6F0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EE19C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060E6A1"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07C6C7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059804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49BBBA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57AB9A0"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603025A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221ABDF" w14:textId="77777777" w:rsidR="00433CF5" w:rsidRPr="00FC7496" w:rsidRDefault="00433CF5" w:rsidP="003C7239">
            <w:pPr>
              <w:pStyle w:val="TAC"/>
            </w:pPr>
          </w:p>
        </w:tc>
      </w:tr>
      <w:tr w:rsidR="00433CF5" w:rsidRPr="00FC7496" w14:paraId="19459F0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4DF5E16" w14:textId="77777777" w:rsidR="00433CF5" w:rsidRPr="00FC7496" w:rsidRDefault="00433CF5" w:rsidP="003C7239">
            <w:pPr>
              <w:pStyle w:val="TAC"/>
            </w:pPr>
            <w:r w:rsidRPr="00FC7496">
              <w:t>33</w:t>
            </w:r>
          </w:p>
        </w:tc>
        <w:tc>
          <w:tcPr>
            <w:tcW w:w="900" w:type="dxa"/>
            <w:tcBorders>
              <w:top w:val="nil"/>
              <w:left w:val="nil"/>
              <w:bottom w:val="single" w:sz="4" w:space="0" w:color="auto"/>
              <w:right w:val="single" w:sz="4" w:space="0" w:color="auto"/>
            </w:tcBorders>
            <w:noWrap/>
            <w:vAlign w:val="bottom"/>
          </w:tcPr>
          <w:p w14:paraId="282937A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049BED7"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382B138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98D83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DAB9C54"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B99475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253969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BC44C83"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B7FF9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1D591C3" w14:textId="77777777" w:rsidR="00433CF5" w:rsidRPr="00FC7496" w:rsidRDefault="00433CF5" w:rsidP="003C7239">
            <w:pPr>
              <w:pStyle w:val="TAC"/>
            </w:pPr>
          </w:p>
        </w:tc>
      </w:tr>
      <w:tr w:rsidR="00433CF5" w:rsidRPr="00FC7496" w14:paraId="47A4865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EF20045" w14:textId="77777777" w:rsidR="00433CF5" w:rsidRPr="00FC7496" w:rsidRDefault="00433CF5" w:rsidP="003C7239">
            <w:pPr>
              <w:pStyle w:val="TAC"/>
            </w:pPr>
            <w:r w:rsidRPr="00FC7496">
              <w:t>34</w:t>
            </w:r>
          </w:p>
        </w:tc>
        <w:tc>
          <w:tcPr>
            <w:tcW w:w="900" w:type="dxa"/>
            <w:tcBorders>
              <w:top w:val="nil"/>
              <w:left w:val="nil"/>
              <w:bottom w:val="single" w:sz="4" w:space="0" w:color="auto"/>
              <w:right w:val="single" w:sz="4" w:space="0" w:color="auto"/>
            </w:tcBorders>
            <w:noWrap/>
            <w:vAlign w:val="bottom"/>
          </w:tcPr>
          <w:p w14:paraId="45012A29" w14:textId="77777777" w:rsidR="00433CF5" w:rsidRPr="00FC7496" w:rsidRDefault="00433CF5" w:rsidP="003C7239">
            <w:pPr>
              <w:pStyle w:val="TAC"/>
            </w:pPr>
            <w:r w:rsidRPr="00FC7496">
              <w:t>MIB</w:t>
            </w:r>
          </w:p>
          <w:p w14:paraId="58BB5197"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253600D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CC3DE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D6EDCE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11D163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3E9C100"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99DFD5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D0D7C86"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696F132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53F4770" w14:textId="77777777" w:rsidR="00433CF5" w:rsidRPr="00FC7496" w:rsidRDefault="00433CF5" w:rsidP="003C7239">
            <w:pPr>
              <w:pStyle w:val="TAC"/>
            </w:pPr>
          </w:p>
        </w:tc>
      </w:tr>
      <w:tr w:rsidR="00433CF5" w:rsidRPr="00FC7496" w14:paraId="6B6EEB1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DC21AE9" w14:textId="77777777" w:rsidR="00433CF5" w:rsidRPr="00FC7496" w:rsidRDefault="00433CF5" w:rsidP="003C7239">
            <w:pPr>
              <w:pStyle w:val="TAC"/>
            </w:pPr>
            <w:r w:rsidRPr="00FC7496">
              <w:t>35</w:t>
            </w:r>
          </w:p>
        </w:tc>
        <w:tc>
          <w:tcPr>
            <w:tcW w:w="900" w:type="dxa"/>
            <w:tcBorders>
              <w:top w:val="nil"/>
              <w:left w:val="nil"/>
              <w:bottom w:val="single" w:sz="4" w:space="0" w:color="auto"/>
              <w:right w:val="single" w:sz="4" w:space="0" w:color="auto"/>
            </w:tcBorders>
            <w:noWrap/>
            <w:vAlign w:val="bottom"/>
          </w:tcPr>
          <w:p w14:paraId="6A8F20A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FE58A5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3F9820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5FF010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2D6DDA1"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80147E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430174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3FAA9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238489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44663CA" w14:textId="77777777" w:rsidR="00433CF5" w:rsidRPr="00FC7496" w:rsidRDefault="00433CF5" w:rsidP="003C7239">
            <w:pPr>
              <w:pStyle w:val="TAC"/>
            </w:pPr>
          </w:p>
        </w:tc>
      </w:tr>
      <w:tr w:rsidR="00433CF5" w:rsidRPr="00FC7496" w14:paraId="023F1DF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3CA4E0" w14:textId="77777777" w:rsidR="00433CF5" w:rsidRPr="00FC7496" w:rsidRDefault="00433CF5" w:rsidP="003C7239">
            <w:pPr>
              <w:pStyle w:val="TAC"/>
            </w:pPr>
            <w:r w:rsidRPr="00FC7496">
              <w:t>36</w:t>
            </w:r>
          </w:p>
        </w:tc>
        <w:tc>
          <w:tcPr>
            <w:tcW w:w="900" w:type="dxa"/>
            <w:tcBorders>
              <w:top w:val="nil"/>
              <w:left w:val="nil"/>
              <w:bottom w:val="single" w:sz="4" w:space="0" w:color="auto"/>
              <w:right w:val="single" w:sz="4" w:space="0" w:color="auto"/>
            </w:tcBorders>
            <w:noWrap/>
            <w:vAlign w:val="bottom"/>
          </w:tcPr>
          <w:p w14:paraId="468DD3C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A017DA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63EA17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BC57A1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1E8D99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CF0092F"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F9D4B0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54658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0C783A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112331A" w14:textId="77777777" w:rsidR="00433CF5" w:rsidRPr="00FC7496" w:rsidRDefault="00433CF5" w:rsidP="003C7239">
            <w:pPr>
              <w:pStyle w:val="TAC"/>
            </w:pPr>
          </w:p>
        </w:tc>
      </w:tr>
      <w:tr w:rsidR="00433CF5" w:rsidRPr="00FC7496" w14:paraId="0ECA788F"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A6DB5C5" w14:textId="77777777" w:rsidR="00433CF5" w:rsidRPr="00FC7496" w:rsidRDefault="00433CF5" w:rsidP="003C7239">
            <w:pPr>
              <w:pStyle w:val="TAC"/>
            </w:pPr>
            <w:r w:rsidRPr="00FC7496">
              <w:t>37</w:t>
            </w:r>
          </w:p>
        </w:tc>
        <w:tc>
          <w:tcPr>
            <w:tcW w:w="900" w:type="dxa"/>
            <w:tcBorders>
              <w:top w:val="nil"/>
              <w:left w:val="nil"/>
              <w:bottom w:val="single" w:sz="4" w:space="0" w:color="auto"/>
              <w:right w:val="single" w:sz="4" w:space="0" w:color="auto"/>
            </w:tcBorders>
            <w:noWrap/>
            <w:vAlign w:val="bottom"/>
          </w:tcPr>
          <w:p w14:paraId="6DE3180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C1D2CF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651EB2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FB6E33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637FA6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1C8EA640"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78CB4C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BFEF8D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9E7C0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E08B311" w14:textId="77777777" w:rsidR="00433CF5" w:rsidRPr="00FC7496" w:rsidRDefault="00433CF5" w:rsidP="003C7239">
            <w:pPr>
              <w:pStyle w:val="TAC"/>
            </w:pPr>
          </w:p>
        </w:tc>
      </w:tr>
      <w:tr w:rsidR="00433CF5" w:rsidRPr="00FC7496" w14:paraId="03B3D23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87FB036" w14:textId="77777777" w:rsidR="00433CF5" w:rsidRPr="00FC7496" w:rsidRDefault="00433CF5" w:rsidP="003C7239">
            <w:pPr>
              <w:pStyle w:val="TAC"/>
            </w:pPr>
            <w:r w:rsidRPr="00FC7496">
              <w:t>38</w:t>
            </w:r>
          </w:p>
        </w:tc>
        <w:tc>
          <w:tcPr>
            <w:tcW w:w="900" w:type="dxa"/>
            <w:tcBorders>
              <w:top w:val="nil"/>
              <w:left w:val="nil"/>
              <w:bottom w:val="single" w:sz="4" w:space="0" w:color="auto"/>
              <w:right w:val="single" w:sz="4" w:space="0" w:color="auto"/>
            </w:tcBorders>
            <w:noWrap/>
            <w:vAlign w:val="bottom"/>
          </w:tcPr>
          <w:p w14:paraId="2597CC2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B80BBE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4B579C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0E114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3BA856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59D60E4"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19AF0F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1AB096"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AF52C3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AADAC32" w14:textId="77777777" w:rsidR="00433CF5" w:rsidRPr="00FC7496" w:rsidRDefault="00433CF5" w:rsidP="003C7239">
            <w:pPr>
              <w:pStyle w:val="TAC"/>
            </w:pPr>
          </w:p>
        </w:tc>
      </w:tr>
      <w:tr w:rsidR="00433CF5" w:rsidRPr="00FC7496" w14:paraId="6C63562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493FF24" w14:textId="77777777" w:rsidR="00433CF5" w:rsidRPr="00FC7496" w:rsidRDefault="00433CF5" w:rsidP="003C7239">
            <w:pPr>
              <w:pStyle w:val="TAC"/>
            </w:pPr>
            <w:r w:rsidRPr="00FC7496">
              <w:t>39</w:t>
            </w:r>
          </w:p>
        </w:tc>
        <w:tc>
          <w:tcPr>
            <w:tcW w:w="900" w:type="dxa"/>
            <w:tcBorders>
              <w:top w:val="nil"/>
              <w:left w:val="nil"/>
              <w:bottom w:val="single" w:sz="4" w:space="0" w:color="auto"/>
              <w:right w:val="single" w:sz="4" w:space="0" w:color="auto"/>
            </w:tcBorders>
            <w:noWrap/>
            <w:vAlign w:val="bottom"/>
          </w:tcPr>
          <w:p w14:paraId="5CAFD14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FFCA2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9FC99A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9FB02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B3688C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62A6A13"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43439A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95E62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BAB88D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EAD60B1" w14:textId="77777777" w:rsidR="00433CF5" w:rsidRPr="00FC7496" w:rsidRDefault="00433CF5" w:rsidP="003C7239">
            <w:pPr>
              <w:pStyle w:val="TAC"/>
            </w:pPr>
          </w:p>
        </w:tc>
      </w:tr>
      <w:tr w:rsidR="00433CF5" w:rsidRPr="00FC7496" w14:paraId="2618CFF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9ED90BB" w14:textId="77777777" w:rsidR="00433CF5" w:rsidRPr="00FC7496" w:rsidRDefault="00433CF5" w:rsidP="003C7239">
            <w:pPr>
              <w:pStyle w:val="TAC"/>
            </w:pPr>
            <w:r w:rsidRPr="00FC7496">
              <w:t>40</w:t>
            </w:r>
          </w:p>
        </w:tc>
        <w:tc>
          <w:tcPr>
            <w:tcW w:w="900" w:type="dxa"/>
            <w:tcBorders>
              <w:top w:val="nil"/>
              <w:left w:val="nil"/>
              <w:bottom w:val="single" w:sz="4" w:space="0" w:color="auto"/>
              <w:right w:val="single" w:sz="4" w:space="0" w:color="auto"/>
            </w:tcBorders>
            <w:noWrap/>
            <w:vAlign w:val="bottom"/>
          </w:tcPr>
          <w:p w14:paraId="69D618FE"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589B7E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F617E9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A419CD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2A392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8E023D3"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79CB437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5E943E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0DF4DA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1B41F11" w14:textId="77777777" w:rsidR="00433CF5" w:rsidRPr="00FC7496" w:rsidRDefault="00433CF5" w:rsidP="003C7239">
            <w:pPr>
              <w:pStyle w:val="TAC"/>
            </w:pPr>
          </w:p>
        </w:tc>
      </w:tr>
      <w:tr w:rsidR="00433CF5" w:rsidRPr="00FC7496" w14:paraId="6D78391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EF8CF4" w14:textId="77777777" w:rsidR="00433CF5" w:rsidRPr="00FC7496" w:rsidRDefault="00433CF5" w:rsidP="003C7239">
            <w:pPr>
              <w:pStyle w:val="TAC"/>
            </w:pPr>
            <w:r w:rsidRPr="00FC7496">
              <w:t>41</w:t>
            </w:r>
          </w:p>
        </w:tc>
        <w:tc>
          <w:tcPr>
            <w:tcW w:w="900" w:type="dxa"/>
            <w:tcBorders>
              <w:top w:val="nil"/>
              <w:left w:val="nil"/>
              <w:bottom w:val="single" w:sz="4" w:space="0" w:color="auto"/>
              <w:right w:val="single" w:sz="4" w:space="0" w:color="auto"/>
            </w:tcBorders>
            <w:noWrap/>
            <w:vAlign w:val="bottom"/>
          </w:tcPr>
          <w:p w14:paraId="20FF2C08"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848FC0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F8AF0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9601C6D"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72F5CDC"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2F0A46E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84EE3B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58378A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FB80125"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110D2EA" w14:textId="77777777" w:rsidR="00433CF5" w:rsidRPr="00FC7496" w:rsidRDefault="00433CF5" w:rsidP="003C7239">
            <w:pPr>
              <w:pStyle w:val="TAC"/>
            </w:pPr>
          </w:p>
        </w:tc>
      </w:tr>
      <w:tr w:rsidR="00433CF5" w:rsidRPr="00FC7496" w14:paraId="5C184A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8341322" w14:textId="77777777" w:rsidR="00433CF5" w:rsidRPr="00FC7496" w:rsidRDefault="00433CF5" w:rsidP="003C7239">
            <w:pPr>
              <w:pStyle w:val="TAC"/>
            </w:pPr>
            <w:r w:rsidRPr="00FC7496">
              <w:t>42</w:t>
            </w:r>
          </w:p>
        </w:tc>
        <w:tc>
          <w:tcPr>
            <w:tcW w:w="900" w:type="dxa"/>
            <w:tcBorders>
              <w:top w:val="nil"/>
              <w:left w:val="nil"/>
              <w:bottom w:val="single" w:sz="4" w:space="0" w:color="auto"/>
              <w:right w:val="single" w:sz="4" w:space="0" w:color="auto"/>
            </w:tcBorders>
            <w:noWrap/>
            <w:vAlign w:val="bottom"/>
          </w:tcPr>
          <w:p w14:paraId="40CED41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9AB874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47120C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30373C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67D219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97F3DB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1700387"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1442EA9"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FBEA9F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8C2946" w14:textId="77777777" w:rsidR="00433CF5" w:rsidRPr="00FC7496" w:rsidRDefault="00433CF5" w:rsidP="003C7239">
            <w:pPr>
              <w:pStyle w:val="TAC"/>
            </w:pPr>
          </w:p>
        </w:tc>
      </w:tr>
      <w:tr w:rsidR="00433CF5" w:rsidRPr="00FC7496" w14:paraId="74D5F9C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ADC6D0C" w14:textId="77777777" w:rsidR="00433CF5" w:rsidRPr="00FC7496" w:rsidRDefault="00433CF5" w:rsidP="003C7239">
            <w:pPr>
              <w:pStyle w:val="TAC"/>
            </w:pPr>
            <w:r w:rsidRPr="00FC7496">
              <w:t>43</w:t>
            </w:r>
          </w:p>
        </w:tc>
        <w:tc>
          <w:tcPr>
            <w:tcW w:w="900" w:type="dxa"/>
            <w:tcBorders>
              <w:top w:val="nil"/>
              <w:left w:val="nil"/>
              <w:bottom w:val="single" w:sz="4" w:space="0" w:color="auto"/>
              <w:right w:val="single" w:sz="4" w:space="0" w:color="auto"/>
            </w:tcBorders>
            <w:noWrap/>
            <w:vAlign w:val="bottom"/>
          </w:tcPr>
          <w:p w14:paraId="655026E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F2031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56DCE58"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91CDE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494D8C9"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5D4D3D8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73E722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1AF3E8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AFDB50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215AE8B" w14:textId="77777777" w:rsidR="00433CF5" w:rsidRPr="00FC7496" w:rsidRDefault="00433CF5" w:rsidP="003C7239">
            <w:pPr>
              <w:pStyle w:val="TAC"/>
            </w:pPr>
          </w:p>
        </w:tc>
      </w:tr>
      <w:tr w:rsidR="00433CF5" w:rsidRPr="00FC7496" w14:paraId="0A1659F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DBA3ED" w14:textId="77777777" w:rsidR="00433CF5" w:rsidRPr="00FC7496" w:rsidRDefault="00433CF5" w:rsidP="003C7239">
            <w:pPr>
              <w:pStyle w:val="TAC"/>
            </w:pPr>
            <w:r w:rsidRPr="00FC7496">
              <w:t>44</w:t>
            </w:r>
          </w:p>
        </w:tc>
        <w:tc>
          <w:tcPr>
            <w:tcW w:w="900" w:type="dxa"/>
            <w:tcBorders>
              <w:top w:val="nil"/>
              <w:left w:val="nil"/>
              <w:bottom w:val="single" w:sz="4" w:space="0" w:color="auto"/>
              <w:right w:val="single" w:sz="4" w:space="0" w:color="auto"/>
            </w:tcBorders>
            <w:noWrap/>
            <w:vAlign w:val="bottom"/>
          </w:tcPr>
          <w:p w14:paraId="382C9F2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2E17B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F42EE7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5C23FD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818E0D3"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D75A27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4E6A8B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FE252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88903D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B662E98" w14:textId="77777777" w:rsidR="00433CF5" w:rsidRPr="00FC7496" w:rsidRDefault="00433CF5" w:rsidP="003C7239">
            <w:pPr>
              <w:pStyle w:val="TAC"/>
            </w:pPr>
          </w:p>
        </w:tc>
      </w:tr>
      <w:tr w:rsidR="00433CF5" w:rsidRPr="00FC7496" w14:paraId="28CCAF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686C715" w14:textId="77777777" w:rsidR="00433CF5" w:rsidRPr="00FC7496" w:rsidRDefault="00433CF5" w:rsidP="003C7239">
            <w:pPr>
              <w:pStyle w:val="TAC"/>
            </w:pPr>
            <w:r w:rsidRPr="00FC7496">
              <w:t>45</w:t>
            </w:r>
          </w:p>
        </w:tc>
        <w:tc>
          <w:tcPr>
            <w:tcW w:w="900" w:type="dxa"/>
            <w:tcBorders>
              <w:top w:val="nil"/>
              <w:left w:val="nil"/>
              <w:bottom w:val="single" w:sz="4" w:space="0" w:color="auto"/>
              <w:right w:val="single" w:sz="4" w:space="0" w:color="auto"/>
            </w:tcBorders>
            <w:noWrap/>
            <w:vAlign w:val="bottom"/>
          </w:tcPr>
          <w:p w14:paraId="4B901C6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29DDEC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793A5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EBFC36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DB7BE7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D131E6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182CF60"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25A9447"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7F7521E"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6161912" w14:textId="77777777" w:rsidR="00433CF5" w:rsidRPr="00FC7496" w:rsidRDefault="00433CF5" w:rsidP="003C7239">
            <w:pPr>
              <w:pStyle w:val="TAC"/>
            </w:pPr>
          </w:p>
        </w:tc>
      </w:tr>
      <w:tr w:rsidR="00433CF5" w:rsidRPr="00FC7496" w14:paraId="3EF0155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F63005F" w14:textId="77777777" w:rsidR="00433CF5" w:rsidRPr="00FC7496" w:rsidRDefault="00433CF5" w:rsidP="003C7239">
            <w:pPr>
              <w:pStyle w:val="TAC"/>
            </w:pPr>
            <w:r w:rsidRPr="00FC7496">
              <w:t>46</w:t>
            </w:r>
          </w:p>
        </w:tc>
        <w:tc>
          <w:tcPr>
            <w:tcW w:w="900" w:type="dxa"/>
            <w:tcBorders>
              <w:top w:val="nil"/>
              <w:left w:val="nil"/>
              <w:bottom w:val="single" w:sz="4" w:space="0" w:color="auto"/>
              <w:right w:val="single" w:sz="4" w:space="0" w:color="auto"/>
            </w:tcBorders>
            <w:noWrap/>
            <w:vAlign w:val="bottom"/>
          </w:tcPr>
          <w:p w14:paraId="2412272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7742F6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F4B330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2F228C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F1336D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F2B495D"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AAA79A1"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90917A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CDCB59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A300302" w14:textId="77777777" w:rsidR="00433CF5" w:rsidRPr="00FC7496" w:rsidRDefault="00433CF5" w:rsidP="003C7239">
            <w:pPr>
              <w:pStyle w:val="TAC"/>
            </w:pPr>
          </w:p>
        </w:tc>
      </w:tr>
      <w:tr w:rsidR="00433CF5" w:rsidRPr="00FC7496" w14:paraId="4C0FEC7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B6F1ACC" w14:textId="77777777" w:rsidR="00433CF5" w:rsidRPr="00FC7496" w:rsidRDefault="00433CF5" w:rsidP="003C7239">
            <w:pPr>
              <w:pStyle w:val="TAC"/>
            </w:pPr>
            <w:r w:rsidRPr="00FC7496">
              <w:t>47</w:t>
            </w:r>
          </w:p>
        </w:tc>
        <w:tc>
          <w:tcPr>
            <w:tcW w:w="900" w:type="dxa"/>
            <w:tcBorders>
              <w:top w:val="nil"/>
              <w:left w:val="nil"/>
              <w:bottom w:val="single" w:sz="4" w:space="0" w:color="auto"/>
              <w:right w:val="single" w:sz="4" w:space="0" w:color="auto"/>
            </w:tcBorders>
            <w:noWrap/>
            <w:vAlign w:val="bottom"/>
          </w:tcPr>
          <w:p w14:paraId="1063D17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0667A8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67823E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A07177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D1CC876"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4433D9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129ECB2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0E5912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1FF7A0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0F898F0" w14:textId="77777777" w:rsidR="00433CF5" w:rsidRPr="00FC7496" w:rsidRDefault="00433CF5" w:rsidP="003C7239">
            <w:pPr>
              <w:pStyle w:val="TAC"/>
            </w:pPr>
          </w:p>
        </w:tc>
      </w:tr>
      <w:tr w:rsidR="00433CF5" w:rsidRPr="00FC7496" w14:paraId="37A81FB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EFF47E" w14:textId="77777777" w:rsidR="00433CF5" w:rsidRPr="00FC7496" w:rsidRDefault="00433CF5" w:rsidP="003C7239">
            <w:pPr>
              <w:pStyle w:val="TAC"/>
            </w:pPr>
            <w:r w:rsidRPr="00FC7496">
              <w:t>48</w:t>
            </w:r>
          </w:p>
        </w:tc>
        <w:tc>
          <w:tcPr>
            <w:tcW w:w="900" w:type="dxa"/>
            <w:tcBorders>
              <w:top w:val="nil"/>
              <w:left w:val="nil"/>
              <w:bottom w:val="single" w:sz="4" w:space="0" w:color="auto"/>
              <w:right w:val="single" w:sz="4" w:space="0" w:color="auto"/>
            </w:tcBorders>
            <w:noWrap/>
            <w:vAlign w:val="bottom"/>
          </w:tcPr>
          <w:p w14:paraId="25833607" w14:textId="77777777" w:rsidR="00433CF5" w:rsidRPr="00FC7496" w:rsidRDefault="00433CF5" w:rsidP="003C7239">
            <w:pPr>
              <w:pStyle w:val="TAC"/>
            </w:pPr>
            <w:r w:rsidRPr="00FC7496">
              <w:t>MIB</w:t>
            </w:r>
          </w:p>
          <w:p w14:paraId="35BC837C"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1C0CF6D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865E1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77A9F1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635B846"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5EB58D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0BC941D"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8AEC1C"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6590C44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DC63339" w14:textId="77777777" w:rsidR="00433CF5" w:rsidRPr="00FC7496" w:rsidRDefault="00433CF5" w:rsidP="003C7239">
            <w:pPr>
              <w:pStyle w:val="TAC"/>
            </w:pPr>
          </w:p>
        </w:tc>
      </w:tr>
      <w:tr w:rsidR="00433CF5" w:rsidRPr="00FC7496" w14:paraId="49BC5C30"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7D4D198" w14:textId="77777777" w:rsidR="00433CF5" w:rsidRPr="00FC7496" w:rsidRDefault="00433CF5" w:rsidP="003C7239">
            <w:pPr>
              <w:pStyle w:val="TAC"/>
            </w:pPr>
            <w:r w:rsidRPr="00FC7496">
              <w:t>49</w:t>
            </w:r>
          </w:p>
        </w:tc>
        <w:tc>
          <w:tcPr>
            <w:tcW w:w="900" w:type="dxa"/>
            <w:tcBorders>
              <w:top w:val="nil"/>
              <w:left w:val="nil"/>
              <w:bottom w:val="single" w:sz="4" w:space="0" w:color="auto"/>
              <w:right w:val="single" w:sz="4" w:space="0" w:color="auto"/>
            </w:tcBorders>
            <w:noWrap/>
            <w:vAlign w:val="bottom"/>
          </w:tcPr>
          <w:p w14:paraId="4A799D9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69EAC5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046C90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69A93D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6327775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7C19A4E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ED85ED9"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BBB3B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34EABB04"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C155721" w14:textId="77777777" w:rsidR="00433CF5" w:rsidRPr="00FC7496" w:rsidRDefault="00433CF5" w:rsidP="003C7239">
            <w:pPr>
              <w:pStyle w:val="TAC"/>
            </w:pPr>
          </w:p>
        </w:tc>
      </w:tr>
      <w:tr w:rsidR="00433CF5" w:rsidRPr="00FC7496" w14:paraId="26A431A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A29770D" w14:textId="77777777" w:rsidR="00433CF5" w:rsidRPr="00FC7496" w:rsidRDefault="00433CF5" w:rsidP="003C7239">
            <w:pPr>
              <w:pStyle w:val="TAC"/>
            </w:pPr>
            <w:r w:rsidRPr="00FC7496">
              <w:t>50</w:t>
            </w:r>
          </w:p>
        </w:tc>
        <w:tc>
          <w:tcPr>
            <w:tcW w:w="900" w:type="dxa"/>
            <w:tcBorders>
              <w:top w:val="nil"/>
              <w:left w:val="nil"/>
              <w:bottom w:val="single" w:sz="4" w:space="0" w:color="auto"/>
              <w:right w:val="single" w:sz="4" w:space="0" w:color="auto"/>
            </w:tcBorders>
            <w:noWrap/>
            <w:vAlign w:val="bottom"/>
          </w:tcPr>
          <w:p w14:paraId="03C910D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39860F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7CC17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A9BA8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966BD05"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456E1DB7"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2C76D87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65AFEA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BE954E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6B90F0" w14:textId="77777777" w:rsidR="00433CF5" w:rsidRPr="00FC7496" w:rsidRDefault="00433CF5" w:rsidP="003C7239">
            <w:pPr>
              <w:pStyle w:val="TAC"/>
            </w:pPr>
          </w:p>
        </w:tc>
      </w:tr>
      <w:tr w:rsidR="00433CF5" w:rsidRPr="00FC7496" w14:paraId="5F100D1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411FE82" w14:textId="77777777" w:rsidR="00433CF5" w:rsidRPr="00FC7496" w:rsidRDefault="00433CF5" w:rsidP="003C7239">
            <w:pPr>
              <w:pStyle w:val="TAC"/>
            </w:pPr>
            <w:r w:rsidRPr="00FC7496">
              <w:t>51</w:t>
            </w:r>
          </w:p>
        </w:tc>
        <w:tc>
          <w:tcPr>
            <w:tcW w:w="900" w:type="dxa"/>
            <w:tcBorders>
              <w:top w:val="nil"/>
              <w:left w:val="nil"/>
              <w:bottom w:val="single" w:sz="4" w:space="0" w:color="auto"/>
              <w:right w:val="single" w:sz="4" w:space="0" w:color="auto"/>
            </w:tcBorders>
            <w:noWrap/>
            <w:vAlign w:val="bottom"/>
          </w:tcPr>
          <w:p w14:paraId="415D7A1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A21E5C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177DA5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FFB1B7"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5519438"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5B000E8"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C1FB8F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806EEA2"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CFDAB1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A98B2CC" w14:textId="77777777" w:rsidR="00433CF5" w:rsidRPr="00FC7496" w:rsidRDefault="00433CF5" w:rsidP="003C7239">
            <w:pPr>
              <w:pStyle w:val="TAC"/>
            </w:pPr>
          </w:p>
        </w:tc>
      </w:tr>
      <w:tr w:rsidR="00433CF5" w:rsidRPr="00FC7496" w14:paraId="3666B4AD"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5D3AC37" w14:textId="77777777" w:rsidR="00433CF5" w:rsidRPr="00FC7496" w:rsidRDefault="00433CF5" w:rsidP="003C7239">
            <w:pPr>
              <w:pStyle w:val="TAC"/>
            </w:pPr>
            <w:r w:rsidRPr="00FC7496">
              <w:t>52</w:t>
            </w:r>
          </w:p>
        </w:tc>
        <w:tc>
          <w:tcPr>
            <w:tcW w:w="900" w:type="dxa"/>
            <w:tcBorders>
              <w:top w:val="nil"/>
              <w:left w:val="nil"/>
              <w:bottom w:val="single" w:sz="4" w:space="0" w:color="auto"/>
              <w:right w:val="single" w:sz="4" w:space="0" w:color="auto"/>
            </w:tcBorders>
            <w:noWrap/>
            <w:vAlign w:val="bottom"/>
          </w:tcPr>
          <w:p w14:paraId="24826092"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8BF896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07B98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E65E402"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55E90AC0"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84E427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D598DF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FA87E20"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DFB3DF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A85B467" w14:textId="77777777" w:rsidR="00433CF5" w:rsidRPr="00FC7496" w:rsidRDefault="00433CF5" w:rsidP="003C7239">
            <w:pPr>
              <w:pStyle w:val="TAC"/>
            </w:pPr>
          </w:p>
        </w:tc>
      </w:tr>
      <w:tr w:rsidR="00433CF5" w:rsidRPr="00FC7496" w14:paraId="302C7D3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D2E21D9" w14:textId="77777777" w:rsidR="00433CF5" w:rsidRPr="00FC7496" w:rsidRDefault="00433CF5" w:rsidP="003C7239">
            <w:pPr>
              <w:pStyle w:val="TAC"/>
            </w:pPr>
            <w:r w:rsidRPr="00FC7496">
              <w:t>53</w:t>
            </w:r>
          </w:p>
        </w:tc>
        <w:tc>
          <w:tcPr>
            <w:tcW w:w="900" w:type="dxa"/>
            <w:tcBorders>
              <w:top w:val="nil"/>
              <w:left w:val="nil"/>
              <w:bottom w:val="single" w:sz="4" w:space="0" w:color="auto"/>
              <w:right w:val="single" w:sz="4" w:space="0" w:color="auto"/>
            </w:tcBorders>
            <w:noWrap/>
            <w:vAlign w:val="bottom"/>
          </w:tcPr>
          <w:p w14:paraId="0DD542E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97331F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350991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0EB2D9"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CEFE2FC"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9E3A135"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CAC48E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87630F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416C9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DEFB62C" w14:textId="77777777" w:rsidR="00433CF5" w:rsidRPr="00FC7496" w:rsidRDefault="00433CF5" w:rsidP="003C7239">
            <w:pPr>
              <w:pStyle w:val="TAC"/>
            </w:pPr>
          </w:p>
        </w:tc>
      </w:tr>
      <w:tr w:rsidR="00433CF5" w:rsidRPr="00FC7496" w14:paraId="4868B97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5CD8366" w14:textId="77777777" w:rsidR="00433CF5" w:rsidRPr="00FC7496" w:rsidRDefault="00433CF5" w:rsidP="003C7239">
            <w:pPr>
              <w:pStyle w:val="TAC"/>
            </w:pPr>
            <w:r w:rsidRPr="00FC7496">
              <w:t>54</w:t>
            </w:r>
          </w:p>
        </w:tc>
        <w:tc>
          <w:tcPr>
            <w:tcW w:w="900" w:type="dxa"/>
            <w:tcBorders>
              <w:top w:val="nil"/>
              <w:left w:val="nil"/>
              <w:bottom w:val="single" w:sz="4" w:space="0" w:color="auto"/>
              <w:right w:val="single" w:sz="4" w:space="0" w:color="auto"/>
            </w:tcBorders>
            <w:noWrap/>
            <w:vAlign w:val="bottom"/>
          </w:tcPr>
          <w:p w14:paraId="2836ABA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464306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2A2FB7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953E8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58D5D8C"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0B4A91CA"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46C7A24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3A8C0CC"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F957DC"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7AC4F3E" w14:textId="77777777" w:rsidR="00433CF5" w:rsidRPr="00FC7496" w:rsidRDefault="00433CF5" w:rsidP="003C7239">
            <w:pPr>
              <w:pStyle w:val="TAC"/>
            </w:pPr>
          </w:p>
        </w:tc>
      </w:tr>
      <w:tr w:rsidR="00433CF5" w:rsidRPr="00FC7496" w14:paraId="4CF96B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49FF00E" w14:textId="77777777" w:rsidR="00433CF5" w:rsidRPr="00FC7496" w:rsidRDefault="00433CF5" w:rsidP="003C7239">
            <w:pPr>
              <w:pStyle w:val="TAC"/>
            </w:pPr>
            <w:r w:rsidRPr="00FC7496">
              <w:t>55</w:t>
            </w:r>
          </w:p>
        </w:tc>
        <w:tc>
          <w:tcPr>
            <w:tcW w:w="900" w:type="dxa"/>
            <w:tcBorders>
              <w:top w:val="nil"/>
              <w:left w:val="nil"/>
              <w:bottom w:val="single" w:sz="4" w:space="0" w:color="auto"/>
              <w:right w:val="single" w:sz="4" w:space="0" w:color="auto"/>
            </w:tcBorders>
            <w:noWrap/>
            <w:vAlign w:val="bottom"/>
          </w:tcPr>
          <w:p w14:paraId="36C9438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623017A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08A02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7F42E3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D9DC31B"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852B574"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28080A6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78383B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B60876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13658CC" w14:textId="77777777" w:rsidR="00433CF5" w:rsidRPr="00FC7496" w:rsidRDefault="00433CF5" w:rsidP="003C7239">
            <w:pPr>
              <w:pStyle w:val="TAC"/>
            </w:pPr>
          </w:p>
        </w:tc>
      </w:tr>
      <w:tr w:rsidR="00433CF5" w:rsidRPr="00FC7496" w14:paraId="1FBFE6A8"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7A72594" w14:textId="77777777" w:rsidR="00433CF5" w:rsidRPr="00FC7496" w:rsidRDefault="00433CF5" w:rsidP="003C7239">
            <w:pPr>
              <w:pStyle w:val="TAC"/>
            </w:pPr>
            <w:r w:rsidRPr="00FC7496">
              <w:t>56</w:t>
            </w:r>
          </w:p>
        </w:tc>
        <w:tc>
          <w:tcPr>
            <w:tcW w:w="900" w:type="dxa"/>
            <w:tcBorders>
              <w:top w:val="nil"/>
              <w:left w:val="nil"/>
              <w:bottom w:val="single" w:sz="4" w:space="0" w:color="auto"/>
              <w:right w:val="single" w:sz="4" w:space="0" w:color="auto"/>
            </w:tcBorders>
            <w:noWrap/>
            <w:vAlign w:val="bottom"/>
          </w:tcPr>
          <w:p w14:paraId="0259522C"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7B2065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3A97B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7FA0D9C"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2EE9063F"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CA159EE"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1503DE6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77A7D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96F23E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7C0EFE4" w14:textId="77777777" w:rsidR="00433CF5" w:rsidRPr="00FC7496" w:rsidRDefault="00433CF5" w:rsidP="003C7239">
            <w:pPr>
              <w:pStyle w:val="TAC"/>
            </w:pPr>
          </w:p>
        </w:tc>
      </w:tr>
      <w:tr w:rsidR="00433CF5" w:rsidRPr="00FC7496" w14:paraId="06D7A3A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200072EE" w14:textId="77777777" w:rsidR="00433CF5" w:rsidRPr="00FC7496" w:rsidRDefault="00433CF5" w:rsidP="003C7239">
            <w:pPr>
              <w:pStyle w:val="TAC"/>
            </w:pPr>
            <w:r w:rsidRPr="00FC7496">
              <w:t>57</w:t>
            </w:r>
          </w:p>
        </w:tc>
        <w:tc>
          <w:tcPr>
            <w:tcW w:w="900" w:type="dxa"/>
            <w:tcBorders>
              <w:top w:val="nil"/>
              <w:left w:val="nil"/>
              <w:bottom w:val="single" w:sz="4" w:space="0" w:color="auto"/>
              <w:right w:val="single" w:sz="4" w:space="0" w:color="auto"/>
            </w:tcBorders>
            <w:noWrap/>
            <w:vAlign w:val="bottom"/>
          </w:tcPr>
          <w:p w14:paraId="4C45DB45"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EF9B27F"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C41701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3576779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CD726D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04F9BC0F"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7BB03688"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228EA41"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6AF9A59"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9C14742" w14:textId="77777777" w:rsidR="00433CF5" w:rsidRPr="00FC7496" w:rsidRDefault="00433CF5" w:rsidP="003C7239">
            <w:pPr>
              <w:pStyle w:val="TAC"/>
            </w:pPr>
          </w:p>
        </w:tc>
      </w:tr>
      <w:tr w:rsidR="00433CF5" w:rsidRPr="00FC7496" w14:paraId="364BAD3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9AD9D60" w14:textId="77777777" w:rsidR="00433CF5" w:rsidRPr="00FC7496" w:rsidRDefault="00433CF5" w:rsidP="003C7239">
            <w:pPr>
              <w:pStyle w:val="TAC"/>
            </w:pPr>
            <w:r w:rsidRPr="00FC7496">
              <w:t>58</w:t>
            </w:r>
          </w:p>
        </w:tc>
        <w:tc>
          <w:tcPr>
            <w:tcW w:w="900" w:type="dxa"/>
            <w:tcBorders>
              <w:top w:val="nil"/>
              <w:left w:val="nil"/>
              <w:bottom w:val="single" w:sz="4" w:space="0" w:color="auto"/>
              <w:right w:val="single" w:sz="4" w:space="0" w:color="auto"/>
            </w:tcBorders>
            <w:noWrap/>
            <w:vAlign w:val="bottom"/>
          </w:tcPr>
          <w:p w14:paraId="347B3AB3"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687C22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13096A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0F828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E0EEE9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DE44BF6"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A42D0E4"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54A154"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59BDFF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69106DA8" w14:textId="77777777" w:rsidR="00433CF5" w:rsidRPr="00FC7496" w:rsidRDefault="00433CF5" w:rsidP="003C7239">
            <w:pPr>
              <w:pStyle w:val="TAC"/>
            </w:pPr>
          </w:p>
        </w:tc>
      </w:tr>
      <w:tr w:rsidR="00433CF5" w:rsidRPr="00FC7496" w14:paraId="1D9369DC"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1040A8AB" w14:textId="77777777" w:rsidR="00433CF5" w:rsidRPr="00FC7496" w:rsidRDefault="00433CF5" w:rsidP="003C7239">
            <w:pPr>
              <w:pStyle w:val="TAC"/>
            </w:pPr>
            <w:r w:rsidRPr="00FC7496">
              <w:t>59</w:t>
            </w:r>
          </w:p>
        </w:tc>
        <w:tc>
          <w:tcPr>
            <w:tcW w:w="900" w:type="dxa"/>
            <w:tcBorders>
              <w:top w:val="nil"/>
              <w:left w:val="nil"/>
              <w:bottom w:val="single" w:sz="4" w:space="0" w:color="auto"/>
              <w:right w:val="single" w:sz="4" w:space="0" w:color="auto"/>
            </w:tcBorders>
            <w:noWrap/>
            <w:vAlign w:val="bottom"/>
          </w:tcPr>
          <w:p w14:paraId="1B935681"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E6A570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09A4C70"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A733FE0"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66506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A26C1E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6BE98FE2"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A41D08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9EAB06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B7D3628" w14:textId="77777777" w:rsidR="00433CF5" w:rsidRPr="00FC7496" w:rsidRDefault="00433CF5" w:rsidP="003C7239">
            <w:pPr>
              <w:pStyle w:val="TAC"/>
            </w:pPr>
          </w:p>
        </w:tc>
      </w:tr>
      <w:tr w:rsidR="00433CF5" w:rsidRPr="00FC7496" w14:paraId="3851D5B3"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B50E1C8" w14:textId="77777777" w:rsidR="00433CF5" w:rsidRPr="00FC7496" w:rsidRDefault="00433CF5" w:rsidP="003C7239">
            <w:pPr>
              <w:pStyle w:val="TAC"/>
            </w:pPr>
            <w:r w:rsidRPr="00FC7496">
              <w:t>60</w:t>
            </w:r>
          </w:p>
        </w:tc>
        <w:tc>
          <w:tcPr>
            <w:tcW w:w="900" w:type="dxa"/>
            <w:tcBorders>
              <w:top w:val="nil"/>
              <w:left w:val="nil"/>
              <w:bottom w:val="single" w:sz="4" w:space="0" w:color="auto"/>
              <w:right w:val="single" w:sz="4" w:space="0" w:color="auto"/>
            </w:tcBorders>
            <w:noWrap/>
            <w:vAlign w:val="bottom"/>
          </w:tcPr>
          <w:p w14:paraId="28F28CBA"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C0D719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CBACA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2AAA99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8386DBA"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37D6660B"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71575EF"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D5A25AB"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663F4C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3B2401A" w14:textId="77777777" w:rsidR="00433CF5" w:rsidRPr="00FC7496" w:rsidRDefault="00433CF5" w:rsidP="003C7239">
            <w:pPr>
              <w:pStyle w:val="TAC"/>
            </w:pPr>
          </w:p>
        </w:tc>
      </w:tr>
      <w:tr w:rsidR="00433CF5" w:rsidRPr="00FC7496" w14:paraId="1E1F9EA2"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6800CF8" w14:textId="77777777" w:rsidR="00433CF5" w:rsidRPr="00FC7496" w:rsidRDefault="00433CF5" w:rsidP="003C7239">
            <w:pPr>
              <w:pStyle w:val="TAC"/>
            </w:pPr>
            <w:r w:rsidRPr="00FC7496">
              <w:t>61</w:t>
            </w:r>
          </w:p>
        </w:tc>
        <w:tc>
          <w:tcPr>
            <w:tcW w:w="900" w:type="dxa"/>
            <w:tcBorders>
              <w:top w:val="nil"/>
              <w:left w:val="nil"/>
              <w:bottom w:val="single" w:sz="4" w:space="0" w:color="auto"/>
              <w:right w:val="single" w:sz="4" w:space="0" w:color="auto"/>
            </w:tcBorders>
            <w:noWrap/>
            <w:vAlign w:val="bottom"/>
          </w:tcPr>
          <w:p w14:paraId="697E50DF"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DF15F7E"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FE92E8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FA9DA8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230B0A7"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0F5C112"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EFCB78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501A077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119D545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BBA88D1" w14:textId="77777777" w:rsidR="00433CF5" w:rsidRPr="00FC7496" w:rsidRDefault="00433CF5" w:rsidP="003C7239">
            <w:pPr>
              <w:pStyle w:val="TAC"/>
            </w:pPr>
          </w:p>
        </w:tc>
      </w:tr>
      <w:tr w:rsidR="00433CF5" w:rsidRPr="00FC7496" w14:paraId="691FE72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3E156520" w14:textId="77777777" w:rsidR="00433CF5" w:rsidRPr="00FC7496" w:rsidRDefault="00433CF5" w:rsidP="003C7239">
            <w:pPr>
              <w:pStyle w:val="TAC"/>
            </w:pPr>
            <w:r w:rsidRPr="00FC7496">
              <w:t>62</w:t>
            </w:r>
          </w:p>
        </w:tc>
        <w:tc>
          <w:tcPr>
            <w:tcW w:w="900" w:type="dxa"/>
            <w:tcBorders>
              <w:top w:val="nil"/>
              <w:left w:val="nil"/>
              <w:bottom w:val="single" w:sz="4" w:space="0" w:color="auto"/>
              <w:right w:val="single" w:sz="4" w:space="0" w:color="auto"/>
            </w:tcBorders>
            <w:noWrap/>
            <w:vAlign w:val="bottom"/>
          </w:tcPr>
          <w:p w14:paraId="55D53FE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101ABD4"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829CA37"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63F96E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08C8CC8"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B01BA55"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C563B7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3338C2F"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B95C60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2BDA19E3" w14:textId="77777777" w:rsidR="00433CF5" w:rsidRPr="00FC7496" w:rsidRDefault="00433CF5" w:rsidP="003C7239">
            <w:pPr>
              <w:pStyle w:val="TAC"/>
            </w:pPr>
          </w:p>
        </w:tc>
      </w:tr>
      <w:tr w:rsidR="00433CF5" w:rsidRPr="00FC7496" w14:paraId="7E782904"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7F41DF6" w14:textId="77777777" w:rsidR="00433CF5" w:rsidRPr="00FC7496" w:rsidRDefault="00433CF5" w:rsidP="003C7239">
            <w:pPr>
              <w:pStyle w:val="TAC"/>
            </w:pPr>
            <w:r w:rsidRPr="00FC7496">
              <w:t>63</w:t>
            </w:r>
          </w:p>
        </w:tc>
        <w:tc>
          <w:tcPr>
            <w:tcW w:w="900" w:type="dxa"/>
            <w:tcBorders>
              <w:top w:val="nil"/>
              <w:left w:val="nil"/>
              <w:bottom w:val="single" w:sz="4" w:space="0" w:color="auto"/>
              <w:right w:val="single" w:sz="4" w:space="0" w:color="auto"/>
            </w:tcBorders>
            <w:noWrap/>
            <w:vAlign w:val="bottom"/>
          </w:tcPr>
          <w:p w14:paraId="3B2E28D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74E12B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7D46099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2EB2573"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20871CA"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69021106"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0F53FE5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2450AC9E"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5FAE38B"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4F82389" w14:textId="77777777" w:rsidR="00433CF5" w:rsidRPr="00FC7496" w:rsidRDefault="00433CF5" w:rsidP="003C7239">
            <w:pPr>
              <w:pStyle w:val="TAC"/>
            </w:pPr>
          </w:p>
        </w:tc>
      </w:tr>
      <w:tr w:rsidR="00433CF5" w:rsidRPr="00FC7496" w14:paraId="7A1773CB"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2CA6E05" w14:textId="77777777" w:rsidR="00433CF5" w:rsidRPr="00FC7496" w:rsidRDefault="00433CF5" w:rsidP="003C7239">
            <w:pPr>
              <w:pStyle w:val="TAC"/>
            </w:pPr>
            <w:r w:rsidRPr="00FC7496">
              <w:t>64</w:t>
            </w:r>
          </w:p>
        </w:tc>
        <w:tc>
          <w:tcPr>
            <w:tcW w:w="900" w:type="dxa"/>
            <w:tcBorders>
              <w:top w:val="nil"/>
              <w:left w:val="nil"/>
              <w:bottom w:val="single" w:sz="4" w:space="0" w:color="auto"/>
              <w:right w:val="single" w:sz="4" w:space="0" w:color="auto"/>
            </w:tcBorders>
            <w:noWrap/>
            <w:vAlign w:val="bottom"/>
          </w:tcPr>
          <w:p w14:paraId="0AEBA17E" w14:textId="77777777" w:rsidR="00433CF5" w:rsidRPr="00FC7496" w:rsidRDefault="00433CF5" w:rsidP="003C7239">
            <w:pPr>
              <w:pStyle w:val="TAC"/>
            </w:pPr>
            <w:r w:rsidRPr="00FC7496">
              <w:t>MIB</w:t>
            </w:r>
          </w:p>
          <w:p w14:paraId="0C9F12ED" w14:textId="77777777" w:rsidR="00433CF5" w:rsidRPr="00FC7496" w:rsidRDefault="00433CF5" w:rsidP="003C7239">
            <w:pPr>
              <w:pStyle w:val="TAC"/>
            </w:pPr>
            <w:r w:rsidRPr="00FC7496">
              <w:t>SI1</w:t>
            </w:r>
          </w:p>
        </w:tc>
        <w:tc>
          <w:tcPr>
            <w:tcW w:w="680" w:type="dxa"/>
            <w:tcBorders>
              <w:top w:val="nil"/>
              <w:left w:val="nil"/>
              <w:bottom w:val="single" w:sz="4" w:space="0" w:color="auto"/>
              <w:right w:val="single" w:sz="4" w:space="0" w:color="auto"/>
            </w:tcBorders>
            <w:noWrap/>
            <w:vAlign w:val="bottom"/>
          </w:tcPr>
          <w:p w14:paraId="4DA5D1C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D6CDA23"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3F968A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2318759"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11221449"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370FBC6"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077D12C" w14:textId="77777777" w:rsidR="00433CF5" w:rsidRPr="00FC7496" w:rsidRDefault="00433CF5" w:rsidP="003C7239">
            <w:pPr>
              <w:pStyle w:val="TAC"/>
            </w:pPr>
            <w:r w:rsidRPr="00FC7496">
              <w:t>SI1-BR</w:t>
            </w:r>
          </w:p>
        </w:tc>
        <w:tc>
          <w:tcPr>
            <w:tcW w:w="851" w:type="dxa"/>
            <w:tcBorders>
              <w:top w:val="nil"/>
              <w:left w:val="nil"/>
              <w:bottom w:val="single" w:sz="4" w:space="0" w:color="auto"/>
              <w:right w:val="single" w:sz="4" w:space="0" w:color="auto"/>
            </w:tcBorders>
            <w:noWrap/>
            <w:vAlign w:val="bottom"/>
          </w:tcPr>
          <w:p w14:paraId="0FA02A3A"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E80B11E" w14:textId="77777777" w:rsidR="00433CF5" w:rsidRPr="00FC7496" w:rsidRDefault="00433CF5" w:rsidP="003C7239">
            <w:pPr>
              <w:pStyle w:val="TAC"/>
            </w:pPr>
          </w:p>
        </w:tc>
      </w:tr>
      <w:tr w:rsidR="00433CF5" w:rsidRPr="00FC7496" w14:paraId="51AA0147"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0C23B86" w14:textId="77777777" w:rsidR="00433CF5" w:rsidRPr="00FC7496" w:rsidRDefault="00433CF5" w:rsidP="003C7239">
            <w:pPr>
              <w:pStyle w:val="TAC"/>
            </w:pPr>
            <w:r w:rsidRPr="00FC7496">
              <w:t>65</w:t>
            </w:r>
          </w:p>
        </w:tc>
        <w:tc>
          <w:tcPr>
            <w:tcW w:w="900" w:type="dxa"/>
            <w:tcBorders>
              <w:top w:val="nil"/>
              <w:left w:val="nil"/>
              <w:bottom w:val="single" w:sz="4" w:space="0" w:color="auto"/>
              <w:right w:val="single" w:sz="4" w:space="0" w:color="auto"/>
            </w:tcBorders>
            <w:noWrap/>
            <w:vAlign w:val="bottom"/>
          </w:tcPr>
          <w:p w14:paraId="6672872D"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52B8C128" w14:textId="77777777" w:rsidR="00433CF5" w:rsidRPr="00FC7496" w:rsidRDefault="00433CF5" w:rsidP="003C7239">
            <w:pPr>
              <w:pStyle w:val="TAC"/>
            </w:pPr>
            <w:r w:rsidRPr="00FC7496">
              <w:t> </w:t>
            </w:r>
          </w:p>
        </w:tc>
        <w:tc>
          <w:tcPr>
            <w:tcW w:w="810" w:type="dxa"/>
            <w:tcBorders>
              <w:top w:val="nil"/>
              <w:left w:val="nil"/>
              <w:bottom w:val="single" w:sz="4" w:space="0" w:color="auto"/>
              <w:right w:val="single" w:sz="4" w:space="0" w:color="auto"/>
            </w:tcBorders>
            <w:noWrap/>
            <w:vAlign w:val="bottom"/>
          </w:tcPr>
          <w:p w14:paraId="14D70662"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1C91D4"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1B133CA6"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C0A5C7C"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448AD305"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CCE35B8"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DEF9196"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AB0F4BE" w14:textId="77777777" w:rsidR="00433CF5" w:rsidRPr="00FC7496" w:rsidRDefault="00433CF5" w:rsidP="003C7239">
            <w:pPr>
              <w:pStyle w:val="TAC"/>
            </w:pPr>
          </w:p>
        </w:tc>
      </w:tr>
      <w:tr w:rsidR="00433CF5" w:rsidRPr="00FC7496" w14:paraId="677AFCD9"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1FFDBFC" w14:textId="77777777" w:rsidR="00433CF5" w:rsidRPr="00FC7496" w:rsidRDefault="00433CF5" w:rsidP="003C7239">
            <w:pPr>
              <w:pStyle w:val="TAC"/>
            </w:pPr>
            <w:r w:rsidRPr="00FC7496">
              <w:t>66</w:t>
            </w:r>
          </w:p>
        </w:tc>
        <w:tc>
          <w:tcPr>
            <w:tcW w:w="900" w:type="dxa"/>
            <w:tcBorders>
              <w:top w:val="nil"/>
              <w:left w:val="nil"/>
              <w:bottom w:val="single" w:sz="4" w:space="0" w:color="auto"/>
              <w:right w:val="single" w:sz="4" w:space="0" w:color="auto"/>
            </w:tcBorders>
            <w:noWrap/>
            <w:vAlign w:val="bottom"/>
          </w:tcPr>
          <w:p w14:paraId="4FA70832" w14:textId="77777777" w:rsidR="00433CF5" w:rsidRPr="00FC7496" w:rsidRDefault="00433CF5" w:rsidP="003C7239">
            <w:pPr>
              <w:pStyle w:val="TAC"/>
            </w:pPr>
            <w:r w:rsidRPr="00FC7496">
              <w:t>MIB</w:t>
            </w:r>
          </w:p>
          <w:p w14:paraId="55F2421A" w14:textId="77777777" w:rsidR="00433CF5" w:rsidRPr="00FC7496" w:rsidRDefault="00433CF5" w:rsidP="003C7239">
            <w:pPr>
              <w:pStyle w:val="TAC"/>
            </w:pPr>
            <w:r w:rsidRPr="00FC7496">
              <w:t>SI2</w:t>
            </w:r>
          </w:p>
        </w:tc>
        <w:tc>
          <w:tcPr>
            <w:tcW w:w="680" w:type="dxa"/>
            <w:tcBorders>
              <w:top w:val="nil"/>
              <w:left w:val="nil"/>
              <w:bottom w:val="single" w:sz="4" w:space="0" w:color="auto"/>
              <w:right w:val="single" w:sz="4" w:space="0" w:color="auto"/>
            </w:tcBorders>
            <w:noWrap/>
            <w:vAlign w:val="bottom"/>
          </w:tcPr>
          <w:p w14:paraId="49DECB6B"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32E97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D8605BB"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996B31A"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561A098"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D5AD13E"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601A1243" w14:textId="77777777" w:rsidR="00433CF5" w:rsidRPr="00FC7496" w:rsidRDefault="00433CF5" w:rsidP="003C7239">
            <w:pPr>
              <w:pStyle w:val="TAC"/>
            </w:pPr>
            <w:r w:rsidRPr="00FC7496">
              <w:t>SI2-BR</w:t>
            </w:r>
          </w:p>
        </w:tc>
        <w:tc>
          <w:tcPr>
            <w:tcW w:w="851" w:type="dxa"/>
            <w:tcBorders>
              <w:top w:val="nil"/>
              <w:left w:val="nil"/>
              <w:bottom w:val="single" w:sz="4" w:space="0" w:color="auto"/>
              <w:right w:val="single" w:sz="4" w:space="0" w:color="auto"/>
            </w:tcBorders>
            <w:noWrap/>
            <w:vAlign w:val="bottom"/>
          </w:tcPr>
          <w:p w14:paraId="633B6CE7"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79CDCE94" w14:textId="77777777" w:rsidR="00433CF5" w:rsidRPr="00FC7496" w:rsidRDefault="00433CF5" w:rsidP="003C7239">
            <w:pPr>
              <w:pStyle w:val="TAC"/>
            </w:pPr>
          </w:p>
        </w:tc>
      </w:tr>
      <w:tr w:rsidR="00433CF5" w:rsidRPr="00FC7496" w14:paraId="3CA0C175"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442FF0C" w14:textId="77777777" w:rsidR="00433CF5" w:rsidRPr="00FC7496" w:rsidRDefault="00433CF5" w:rsidP="003C7239">
            <w:pPr>
              <w:pStyle w:val="TAC"/>
            </w:pPr>
            <w:r w:rsidRPr="00FC7496">
              <w:t>67</w:t>
            </w:r>
          </w:p>
        </w:tc>
        <w:tc>
          <w:tcPr>
            <w:tcW w:w="900" w:type="dxa"/>
            <w:tcBorders>
              <w:top w:val="nil"/>
              <w:left w:val="nil"/>
              <w:bottom w:val="single" w:sz="4" w:space="0" w:color="auto"/>
              <w:right w:val="single" w:sz="4" w:space="0" w:color="auto"/>
            </w:tcBorders>
            <w:noWrap/>
            <w:vAlign w:val="bottom"/>
          </w:tcPr>
          <w:p w14:paraId="493F76FB"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22C44C55"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FB127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A52C14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43CD3D32"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3B18BCB"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D4CC26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44CB23E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402DA5D1"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323F2CA7" w14:textId="77777777" w:rsidR="00433CF5" w:rsidRPr="00FC7496" w:rsidRDefault="00433CF5" w:rsidP="003C7239">
            <w:pPr>
              <w:pStyle w:val="TAC"/>
            </w:pPr>
          </w:p>
        </w:tc>
      </w:tr>
      <w:tr w:rsidR="00433CF5" w:rsidRPr="00FC7496" w14:paraId="31922E46"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7E2A8795" w14:textId="77777777" w:rsidR="00433CF5" w:rsidRPr="00FC7496" w:rsidRDefault="00433CF5" w:rsidP="003C7239">
            <w:pPr>
              <w:pStyle w:val="TAC"/>
            </w:pPr>
            <w:r w:rsidRPr="00FC7496">
              <w:t>68</w:t>
            </w:r>
          </w:p>
        </w:tc>
        <w:tc>
          <w:tcPr>
            <w:tcW w:w="900" w:type="dxa"/>
            <w:tcBorders>
              <w:top w:val="nil"/>
              <w:left w:val="nil"/>
              <w:bottom w:val="single" w:sz="4" w:space="0" w:color="auto"/>
              <w:right w:val="single" w:sz="4" w:space="0" w:color="auto"/>
            </w:tcBorders>
            <w:noWrap/>
            <w:vAlign w:val="bottom"/>
          </w:tcPr>
          <w:p w14:paraId="40A0566A" w14:textId="77777777" w:rsidR="00433CF5" w:rsidRPr="00FC7496" w:rsidRDefault="00433CF5" w:rsidP="003C7239">
            <w:pPr>
              <w:pStyle w:val="TAC"/>
            </w:pPr>
            <w:r w:rsidRPr="00FC7496">
              <w:t>MIB</w:t>
            </w:r>
          </w:p>
          <w:p w14:paraId="622000F0" w14:textId="77777777" w:rsidR="00433CF5" w:rsidRPr="00FC7496" w:rsidRDefault="00433CF5" w:rsidP="003C7239">
            <w:pPr>
              <w:pStyle w:val="TAC"/>
            </w:pPr>
            <w:r w:rsidRPr="00FC7496">
              <w:t>SI3</w:t>
            </w:r>
          </w:p>
        </w:tc>
        <w:tc>
          <w:tcPr>
            <w:tcW w:w="680" w:type="dxa"/>
            <w:tcBorders>
              <w:top w:val="nil"/>
              <w:left w:val="nil"/>
              <w:bottom w:val="single" w:sz="4" w:space="0" w:color="auto"/>
              <w:right w:val="single" w:sz="4" w:space="0" w:color="auto"/>
            </w:tcBorders>
            <w:noWrap/>
            <w:vAlign w:val="bottom"/>
          </w:tcPr>
          <w:p w14:paraId="00D0EEA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A5F3821"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1F9392E"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3113944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572CE161"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6FCF21C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8508DF6" w14:textId="77777777" w:rsidR="00433CF5" w:rsidRPr="00FC7496" w:rsidRDefault="00433CF5" w:rsidP="003C7239">
            <w:pPr>
              <w:pStyle w:val="TAC"/>
            </w:pPr>
            <w:r w:rsidRPr="00FC7496">
              <w:t>SI3-BR</w:t>
            </w:r>
          </w:p>
        </w:tc>
        <w:tc>
          <w:tcPr>
            <w:tcW w:w="851" w:type="dxa"/>
            <w:tcBorders>
              <w:top w:val="nil"/>
              <w:left w:val="nil"/>
              <w:bottom w:val="single" w:sz="4" w:space="0" w:color="auto"/>
              <w:right w:val="single" w:sz="4" w:space="0" w:color="auto"/>
            </w:tcBorders>
            <w:noWrap/>
            <w:vAlign w:val="bottom"/>
          </w:tcPr>
          <w:p w14:paraId="4563042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02A2909B" w14:textId="77777777" w:rsidR="00433CF5" w:rsidRPr="00FC7496" w:rsidRDefault="00433CF5" w:rsidP="003C7239">
            <w:pPr>
              <w:pStyle w:val="TAC"/>
            </w:pPr>
          </w:p>
        </w:tc>
      </w:tr>
      <w:tr w:rsidR="00433CF5" w:rsidRPr="00FC7496" w14:paraId="3029A88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50061477" w14:textId="77777777" w:rsidR="00433CF5" w:rsidRPr="00FC7496" w:rsidRDefault="00433CF5" w:rsidP="003C7239">
            <w:pPr>
              <w:pStyle w:val="TAC"/>
            </w:pPr>
            <w:r w:rsidRPr="00FC7496">
              <w:t>69</w:t>
            </w:r>
          </w:p>
        </w:tc>
        <w:tc>
          <w:tcPr>
            <w:tcW w:w="900" w:type="dxa"/>
            <w:tcBorders>
              <w:top w:val="nil"/>
              <w:left w:val="nil"/>
              <w:bottom w:val="single" w:sz="4" w:space="0" w:color="auto"/>
              <w:right w:val="single" w:sz="4" w:space="0" w:color="auto"/>
            </w:tcBorders>
            <w:noWrap/>
            <w:vAlign w:val="bottom"/>
          </w:tcPr>
          <w:p w14:paraId="144BEC54"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3FB616D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479775D9"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1890D8B5"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07D64730"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4275AF17"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7CAD71A"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7BAAE0CD"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657F08F0"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586D1C0" w14:textId="77777777" w:rsidR="00433CF5" w:rsidRPr="00FC7496" w:rsidRDefault="00433CF5" w:rsidP="003C7239">
            <w:pPr>
              <w:pStyle w:val="TAC"/>
            </w:pPr>
          </w:p>
        </w:tc>
      </w:tr>
      <w:tr w:rsidR="00433CF5" w:rsidRPr="00FC7496" w14:paraId="0DAB714A"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49337E4A" w14:textId="77777777" w:rsidR="00433CF5" w:rsidRPr="00FC7496" w:rsidRDefault="00433CF5" w:rsidP="003C7239">
            <w:pPr>
              <w:pStyle w:val="TAC"/>
            </w:pPr>
            <w:r w:rsidRPr="00FC7496">
              <w:t>70</w:t>
            </w:r>
          </w:p>
        </w:tc>
        <w:tc>
          <w:tcPr>
            <w:tcW w:w="900" w:type="dxa"/>
            <w:tcBorders>
              <w:top w:val="nil"/>
              <w:left w:val="nil"/>
              <w:bottom w:val="single" w:sz="4" w:space="0" w:color="auto"/>
              <w:right w:val="single" w:sz="4" w:space="0" w:color="auto"/>
            </w:tcBorders>
            <w:noWrap/>
            <w:vAlign w:val="bottom"/>
          </w:tcPr>
          <w:p w14:paraId="5780B3A6" w14:textId="77777777" w:rsidR="00433CF5" w:rsidRPr="00FC7496" w:rsidRDefault="00433CF5" w:rsidP="003C7239">
            <w:pPr>
              <w:pStyle w:val="TAC"/>
            </w:pPr>
            <w:r w:rsidRPr="00FC7496">
              <w:t>MIB</w:t>
            </w:r>
          </w:p>
          <w:p w14:paraId="7F78CE2D" w14:textId="77777777" w:rsidR="00433CF5" w:rsidRPr="00FC7496" w:rsidRDefault="00433CF5" w:rsidP="003C7239">
            <w:pPr>
              <w:pStyle w:val="TAC"/>
            </w:pPr>
            <w:r w:rsidRPr="00FC7496">
              <w:t>SI4</w:t>
            </w:r>
          </w:p>
        </w:tc>
        <w:tc>
          <w:tcPr>
            <w:tcW w:w="680" w:type="dxa"/>
            <w:tcBorders>
              <w:top w:val="nil"/>
              <w:left w:val="nil"/>
              <w:bottom w:val="single" w:sz="4" w:space="0" w:color="auto"/>
              <w:right w:val="single" w:sz="4" w:space="0" w:color="auto"/>
            </w:tcBorders>
            <w:noWrap/>
            <w:vAlign w:val="bottom"/>
          </w:tcPr>
          <w:p w14:paraId="588AA39C"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9B37CE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55CB6C9A"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812431B"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6FA569FA"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37DF8FB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1699F924" w14:textId="77777777" w:rsidR="00433CF5" w:rsidRPr="00FC7496" w:rsidRDefault="00433CF5" w:rsidP="003C7239">
            <w:pPr>
              <w:pStyle w:val="TAC"/>
            </w:pPr>
            <w:r w:rsidRPr="00FC7496">
              <w:t>SI4-BR</w:t>
            </w:r>
          </w:p>
        </w:tc>
        <w:tc>
          <w:tcPr>
            <w:tcW w:w="851" w:type="dxa"/>
            <w:tcBorders>
              <w:top w:val="nil"/>
              <w:left w:val="nil"/>
              <w:bottom w:val="single" w:sz="4" w:space="0" w:color="auto"/>
              <w:right w:val="single" w:sz="4" w:space="0" w:color="auto"/>
            </w:tcBorders>
            <w:noWrap/>
            <w:vAlign w:val="bottom"/>
          </w:tcPr>
          <w:p w14:paraId="2BF78563"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51C5005B" w14:textId="77777777" w:rsidR="00433CF5" w:rsidRPr="00FC7496" w:rsidRDefault="00433CF5" w:rsidP="003C7239">
            <w:pPr>
              <w:pStyle w:val="TAC"/>
            </w:pPr>
          </w:p>
        </w:tc>
      </w:tr>
      <w:tr w:rsidR="00433CF5" w:rsidRPr="00FC7496" w14:paraId="695B275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0525C947" w14:textId="77777777" w:rsidR="00433CF5" w:rsidRPr="00FC7496" w:rsidRDefault="00433CF5" w:rsidP="003C7239">
            <w:pPr>
              <w:pStyle w:val="TAC"/>
            </w:pPr>
            <w:r w:rsidRPr="00FC7496">
              <w:t>71</w:t>
            </w:r>
          </w:p>
        </w:tc>
        <w:tc>
          <w:tcPr>
            <w:tcW w:w="900" w:type="dxa"/>
            <w:tcBorders>
              <w:top w:val="nil"/>
              <w:left w:val="nil"/>
              <w:bottom w:val="single" w:sz="4" w:space="0" w:color="auto"/>
              <w:right w:val="single" w:sz="4" w:space="0" w:color="auto"/>
            </w:tcBorders>
            <w:noWrap/>
            <w:vAlign w:val="bottom"/>
          </w:tcPr>
          <w:p w14:paraId="15A74E69"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4E77CCAA"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4F36A46"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6940FB6F"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CFAC2C3" w14:textId="77777777" w:rsidR="00433CF5" w:rsidRPr="00FC7496" w:rsidRDefault="00433CF5" w:rsidP="003C7239">
            <w:pPr>
              <w:pStyle w:val="TAC"/>
            </w:pPr>
            <w:r w:rsidRPr="00FC7496">
              <w:t>SIB1-BR</w:t>
            </w:r>
          </w:p>
        </w:tc>
        <w:tc>
          <w:tcPr>
            <w:tcW w:w="672" w:type="dxa"/>
            <w:tcBorders>
              <w:top w:val="nil"/>
              <w:left w:val="nil"/>
              <w:bottom w:val="single" w:sz="4" w:space="0" w:color="auto"/>
              <w:right w:val="single" w:sz="4" w:space="0" w:color="auto"/>
            </w:tcBorders>
            <w:noWrap/>
            <w:vAlign w:val="bottom"/>
          </w:tcPr>
          <w:p w14:paraId="3B0EB331" w14:textId="77777777" w:rsidR="00433CF5" w:rsidRPr="00FC7496" w:rsidRDefault="00433CF5" w:rsidP="003C7239">
            <w:pPr>
              <w:pStyle w:val="TAC"/>
            </w:pPr>
          </w:p>
        </w:tc>
        <w:tc>
          <w:tcPr>
            <w:tcW w:w="709" w:type="dxa"/>
            <w:tcBorders>
              <w:top w:val="nil"/>
              <w:left w:val="nil"/>
              <w:bottom w:val="single" w:sz="4" w:space="0" w:color="auto"/>
              <w:right w:val="single" w:sz="4" w:space="0" w:color="auto"/>
            </w:tcBorders>
            <w:noWrap/>
            <w:vAlign w:val="bottom"/>
          </w:tcPr>
          <w:p w14:paraId="3DFD3E7C"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3752F32A"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04475D1D"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40CBE69F" w14:textId="77777777" w:rsidR="00433CF5" w:rsidRPr="00FC7496" w:rsidRDefault="00433CF5" w:rsidP="003C7239">
            <w:pPr>
              <w:pStyle w:val="TAC"/>
            </w:pPr>
          </w:p>
        </w:tc>
      </w:tr>
      <w:tr w:rsidR="00433CF5" w:rsidRPr="00FC7496" w14:paraId="0B52F5BE" w14:textId="77777777" w:rsidTr="003C7239">
        <w:trPr>
          <w:jc w:val="center"/>
        </w:trPr>
        <w:tc>
          <w:tcPr>
            <w:tcW w:w="1478" w:type="dxa"/>
            <w:tcBorders>
              <w:top w:val="nil"/>
              <w:left w:val="single" w:sz="4" w:space="0" w:color="auto"/>
              <w:bottom w:val="single" w:sz="4" w:space="0" w:color="auto"/>
              <w:right w:val="single" w:sz="4" w:space="0" w:color="auto"/>
            </w:tcBorders>
            <w:noWrap/>
            <w:vAlign w:val="bottom"/>
          </w:tcPr>
          <w:p w14:paraId="69023788" w14:textId="77777777" w:rsidR="00433CF5" w:rsidRPr="00FC7496" w:rsidRDefault="00433CF5" w:rsidP="003C7239">
            <w:pPr>
              <w:pStyle w:val="TAC"/>
            </w:pPr>
            <w:r w:rsidRPr="00FC7496">
              <w:t>72</w:t>
            </w:r>
          </w:p>
        </w:tc>
        <w:tc>
          <w:tcPr>
            <w:tcW w:w="900" w:type="dxa"/>
            <w:tcBorders>
              <w:top w:val="nil"/>
              <w:left w:val="nil"/>
              <w:bottom w:val="single" w:sz="4" w:space="0" w:color="auto"/>
              <w:right w:val="single" w:sz="4" w:space="0" w:color="auto"/>
            </w:tcBorders>
            <w:noWrap/>
            <w:vAlign w:val="bottom"/>
          </w:tcPr>
          <w:p w14:paraId="15195C50" w14:textId="77777777" w:rsidR="00433CF5" w:rsidRPr="00FC7496" w:rsidRDefault="00433CF5" w:rsidP="003C7239">
            <w:pPr>
              <w:pStyle w:val="TAC"/>
            </w:pPr>
            <w:r w:rsidRPr="00FC7496">
              <w:t>MIB</w:t>
            </w:r>
          </w:p>
        </w:tc>
        <w:tc>
          <w:tcPr>
            <w:tcW w:w="680" w:type="dxa"/>
            <w:tcBorders>
              <w:top w:val="nil"/>
              <w:left w:val="nil"/>
              <w:bottom w:val="single" w:sz="4" w:space="0" w:color="auto"/>
              <w:right w:val="single" w:sz="4" w:space="0" w:color="auto"/>
            </w:tcBorders>
            <w:noWrap/>
            <w:vAlign w:val="bottom"/>
          </w:tcPr>
          <w:p w14:paraId="08F71ED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0B67C7CD" w14:textId="77777777" w:rsidR="00433CF5" w:rsidRPr="00FC7496" w:rsidRDefault="00433CF5" w:rsidP="003C7239">
            <w:pPr>
              <w:pStyle w:val="TAC"/>
            </w:pPr>
          </w:p>
        </w:tc>
        <w:tc>
          <w:tcPr>
            <w:tcW w:w="810" w:type="dxa"/>
            <w:tcBorders>
              <w:top w:val="nil"/>
              <w:left w:val="nil"/>
              <w:bottom w:val="single" w:sz="4" w:space="0" w:color="auto"/>
              <w:right w:val="single" w:sz="4" w:space="0" w:color="auto"/>
            </w:tcBorders>
            <w:noWrap/>
            <w:vAlign w:val="bottom"/>
          </w:tcPr>
          <w:p w14:paraId="2768A9D6" w14:textId="77777777" w:rsidR="00433CF5" w:rsidRPr="00FC7496" w:rsidRDefault="00433CF5" w:rsidP="003C7239">
            <w:pPr>
              <w:pStyle w:val="TAC"/>
            </w:pPr>
          </w:p>
        </w:tc>
        <w:tc>
          <w:tcPr>
            <w:tcW w:w="1029" w:type="dxa"/>
            <w:tcBorders>
              <w:top w:val="nil"/>
              <w:left w:val="nil"/>
              <w:bottom w:val="single" w:sz="4" w:space="0" w:color="auto"/>
              <w:right w:val="single" w:sz="4" w:space="0" w:color="auto"/>
            </w:tcBorders>
            <w:noWrap/>
            <w:vAlign w:val="bottom"/>
          </w:tcPr>
          <w:p w14:paraId="75485094" w14:textId="77777777" w:rsidR="00433CF5" w:rsidRPr="00FC7496" w:rsidRDefault="00433CF5" w:rsidP="003C7239">
            <w:pPr>
              <w:pStyle w:val="TAC"/>
            </w:pPr>
          </w:p>
        </w:tc>
        <w:tc>
          <w:tcPr>
            <w:tcW w:w="672" w:type="dxa"/>
            <w:tcBorders>
              <w:top w:val="nil"/>
              <w:left w:val="nil"/>
              <w:bottom w:val="single" w:sz="4" w:space="0" w:color="auto"/>
              <w:right w:val="single" w:sz="4" w:space="0" w:color="auto"/>
            </w:tcBorders>
            <w:noWrap/>
            <w:vAlign w:val="bottom"/>
          </w:tcPr>
          <w:p w14:paraId="724835CC" w14:textId="77777777" w:rsidR="00433CF5" w:rsidRPr="00FC7496" w:rsidRDefault="00433CF5" w:rsidP="003C7239">
            <w:pPr>
              <w:pStyle w:val="TAC"/>
            </w:pPr>
            <w:r w:rsidRPr="00FC7496">
              <w:t>SIB1</w:t>
            </w:r>
          </w:p>
        </w:tc>
        <w:tc>
          <w:tcPr>
            <w:tcW w:w="709" w:type="dxa"/>
            <w:tcBorders>
              <w:top w:val="nil"/>
              <w:left w:val="nil"/>
              <w:bottom w:val="single" w:sz="4" w:space="0" w:color="auto"/>
              <w:right w:val="single" w:sz="4" w:space="0" w:color="auto"/>
            </w:tcBorders>
            <w:noWrap/>
            <w:vAlign w:val="bottom"/>
          </w:tcPr>
          <w:p w14:paraId="5744D303" w14:textId="77777777" w:rsidR="00433CF5" w:rsidRPr="00FC7496" w:rsidRDefault="00433CF5" w:rsidP="003C7239">
            <w:pPr>
              <w:pStyle w:val="TAC"/>
            </w:pPr>
          </w:p>
        </w:tc>
        <w:tc>
          <w:tcPr>
            <w:tcW w:w="850" w:type="dxa"/>
            <w:tcBorders>
              <w:top w:val="nil"/>
              <w:left w:val="nil"/>
              <w:bottom w:val="single" w:sz="4" w:space="0" w:color="auto"/>
              <w:right w:val="single" w:sz="4" w:space="0" w:color="auto"/>
            </w:tcBorders>
            <w:noWrap/>
            <w:vAlign w:val="bottom"/>
          </w:tcPr>
          <w:p w14:paraId="065FF655" w14:textId="77777777" w:rsidR="00433CF5" w:rsidRPr="00FC7496" w:rsidRDefault="00433CF5" w:rsidP="003C7239">
            <w:pPr>
              <w:pStyle w:val="TAC"/>
            </w:pPr>
          </w:p>
        </w:tc>
        <w:tc>
          <w:tcPr>
            <w:tcW w:w="851" w:type="dxa"/>
            <w:tcBorders>
              <w:top w:val="nil"/>
              <w:left w:val="nil"/>
              <w:bottom w:val="single" w:sz="4" w:space="0" w:color="auto"/>
              <w:right w:val="single" w:sz="4" w:space="0" w:color="auto"/>
            </w:tcBorders>
            <w:noWrap/>
            <w:vAlign w:val="bottom"/>
          </w:tcPr>
          <w:p w14:paraId="2A79BEFF" w14:textId="77777777" w:rsidR="00433CF5" w:rsidRPr="00FC7496" w:rsidRDefault="00433CF5" w:rsidP="003C7239">
            <w:pPr>
              <w:pStyle w:val="TAC"/>
            </w:pPr>
          </w:p>
        </w:tc>
        <w:tc>
          <w:tcPr>
            <w:tcW w:w="926" w:type="dxa"/>
            <w:tcBorders>
              <w:top w:val="nil"/>
              <w:left w:val="nil"/>
              <w:bottom w:val="single" w:sz="4" w:space="0" w:color="auto"/>
              <w:right w:val="single" w:sz="4" w:space="0" w:color="auto"/>
            </w:tcBorders>
            <w:noWrap/>
            <w:vAlign w:val="bottom"/>
          </w:tcPr>
          <w:p w14:paraId="1BA1053F" w14:textId="77777777" w:rsidR="00433CF5" w:rsidRPr="00FC7496" w:rsidRDefault="00433CF5" w:rsidP="003C7239">
            <w:pPr>
              <w:pStyle w:val="TAC"/>
            </w:pPr>
          </w:p>
        </w:tc>
      </w:tr>
    </w:tbl>
    <w:p w14:paraId="38D2C837" w14:textId="77777777" w:rsidR="00433CF5" w:rsidRPr="00FC7496" w:rsidRDefault="00433CF5"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systemInfoModification-eDRX</w:t>
      </w:r>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sysinfo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with an extended DRX cycle and the cell indicates support for eDRX in System Information, eDRX is performed. See to TS 36.304 [14], clause 7.3</w:t>
      </w:r>
    </w:p>
    <w:p w14:paraId="065D1B3C" w14:textId="77777777" w:rsidR="002040EA" w:rsidRPr="00FC7496" w:rsidRDefault="002040EA" w:rsidP="002040EA">
      <w:pPr>
        <w:pStyle w:val="Heading5"/>
      </w:pPr>
      <w:r w:rsidRPr="00FC7496">
        <w:t>7.7.3.1.1</w:t>
      </w:r>
      <w:r w:rsidRPr="00FC7496">
        <w:tab/>
        <w:t>UE in Idle_mode</w:t>
      </w:r>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r w:rsidRPr="00FC7496">
        <w:t>defaultPagingCycle=128</w:t>
      </w:r>
    </w:p>
    <w:p w14:paraId="4C5C8D69" w14:textId="77777777" w:rsidR="00DC04E4" w:rsidRPr="00FC7496" w:rsidRDefault="00DC04E4" w:rsidP="00BC1EC7">
      <w:pPr>
        <w:pStyle w:val="B1"/>
      </w:pPr>
      <w:r w:rsidRPr="00FC7496">
        <w:t>nB=oneT</w:t>
      </w:r>
    </w:p>
    <w:p w14:paraId="15A9CCE3" w14:textId="77777777" w:rsidR="00DC04E4" w:rsidRPr="00FC7496" w:rsidRDefault="00DC04E4" w:rsidP="00BC1EC7">
      <w:pPr>
        <w:pStyle w:val="B1"/>
      </w:pPr>
      <w:r w:rsidRPr="00FC7496">
        <w:t>modificationPeriodCoeff=n4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t>7.7.3.1.1.2</w:t>
      </w:r>
      <w:r w:rsidRPr="00FC7496">
        <w:tab/>
        <w:t xml:space="preserve">Paging in extended DRX </w:t>
      </w:r>
    </w:p>
    <w:p w14:paraId="6626201A" w14:textId="77777777" w:rsidR="007211AF" w:rsidRPr="00FC7496" w:rsidRDefault="007211AF" w:rsidP="007211AF">
      <w:r w:rsidRPr="00FC7496">
        <w:t>In the case of eDRX</w:t>
      </w:r>
      <w:r w:rsidR="009B100F" w:rsidRPr="00FC7496">
        <w:t xml:space="preserve">, </w:t>
      </w:r>
      <w:r w:rsidRPr="00FC7496">
        <w:t xml:space="preserve">the DRX cycle is longer than the modification period and the parameter is the </w:t>
      </w:r>
      <w:r w:rsidR="009B100F" w:rsidRPr="00FC7496">
        <w:t xml:space="preserve">Paging Hyperframe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If the UE is configured with a T</w:t>
      </w:r>
      <w:r w:rsidRPr="00FC7496">
        <w:rPr>
          <w:vertAlign w:val="subscript"/>
        </w:rPr>
        <w:t>eDRX</w:t>
      </w:r>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9A1BC0" w:rsidP="008A5F61">
      <w:pPr>
        <w:pStyle w:val="TH"/>
      </w:pPr>
      <w:r>
        <w:pict w14:anchorId="00BEAAC2">
          <v:shape id="_x0000_i1040" type="#_x0000_t75" style="width:273.75pt;height:143.25pt" o:bordertopcolor="this" o:borderleftcolor="this" o:borderbottomcolor="this" o:borderrightcolor="this">
            <v:imagedata r:id="rId30"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POs in RRC_IDLE state when eDRX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r w:rsidRPr="00FC7496">
        <w:t>defaultPagingCycle=128</w:t>
      </w:r>
    </w:p>
    <w:p w14:paraId="48CF90A2" w14:textId="77777777" w:rsidR="009F6D7E" w:rsidRPr="00FC7496" w:rsidRDefault="009F6D7E" w:rsidP="009F6D7E">
      <w:pPr>
        <w:pStyle w:val="EW"/>
      </w:pPr>
      <w:r w:rsidRPr="00FC7496">
        <w:t>nB=oneT</w:t>
      </w:r>
    </w:p>
    <w:p w14:paraId="5DEC6719" w14:textId="77777777" w:rsidR="009F6D7E" w:rsidRPr="00FC7496" w:rsidRDefault="009F6D7E" w:rsidP="009F6D7E">
      <w:pPr>
        <w:pStyle w:val="EW"/>
      </w:pPr>
      <w:r w:rsidRPr="00FC7496">
        <w:t>modificationPeriodCoeff=n4</w:t>
      </w:r>
    </w:p>
    <w:p w14:paraId="513C1887" w14:textId="77777777" w:rsidR="009F6D7E" w:rsidRPr="00FC7496" w:rsidRDefault="009F6D7E" w:rsidP="009F6D7E">
      <w:pPr>
        <w:pStyle w:val="EW"/>
      </w:pPr>
      <w:r w:rsidRPr="00FC7496">
        <w:t>number of paging narrowbands=1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pict w14:anchorId="2DA9954A">
          <v:shape id="_x0000_i1041" type="#_x0000_t75" style="width:324.75pt;height:82.5pt">
            <v:imagedata r:id="rId31"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2" type="#_x0000_t75" style="width:341.25pt;height:86.25pt">
            <v:imagedata r:id="rId32"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t>In general timers of less than 500</w:t>
      </w:r>
      <w:r w:rsidR="000667DC" w:rsidRPr="00FC7496">
        <w:t xml:space="preserve"> </w:t>
      </w:r>
      <w:r w:rsidRPr="00FC7496">
        <w:t>ms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r w:rsidRPr="00FC7496">
        <w:t>ms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r w:rsidRPr="00FC7496">
        <w:t>ms.</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r w:rsidRPr="00FC7496">
        <w:t>ms and 2.5</w:t>
      </w:r>
      <w:r w:rsidR="000667DC" w:rsidRPr="00FC7496">
        <w:t xml:space="preserve"> </w:t>
      </w:r>
      <w:r w:rsidRPr="00FC7496">
        <w:t>% of T3xx (</w:t>
      </w:r>
      <w:r w:rsidR="000667DC" w:rsidRPr="00FC7496">
        <w:t>see TS </w:t>
      </w:r>
      <w:r w:rsidRPr="00FC7496">
        <w:t>36.133</w:t>
      </w:r>
      <w:r w:rsidR="000667DC" w:rsidRPr="00FC7496">
        <w:t> </w:t>
      </w:r>
      <w:r w:rsidRPr="00FC7496">
        <w:t>[37]), the TTCN applies the RRC net timers tolerance as MAX (10% of T3xx, (100 ms + 5 RTT)), whereby:</w:t>
      </w:r>
    </w:p>
    <w:p w14:paraId="4B639812" w14:textId="77777777" w:rsidR="006B142A" w:rsidRPr="00FC7496" w:rsidRDefault="006B142A" w:rsidP="00BC1EC7">
      <w:pPr>
        <w:pStyle w:val="B1"/>
      </w:pPr>
      <w:r w:rsidRPr="00FC7496">
        <w:t>FDD: 10</w:t>
      </w:r>
      <w:r w:rsidR="00BC1EC7" w:rsidRPr="00FC7496">
        <w:t xml:space="preserve"> </w:t>
      </w:r>
      <w:r w:rsidRPr="00FC7496">
        <w:t>% of T3xx or 140 ms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of T3xx or 155 ms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r w:rsidR="00482AE2" w:rsidRPr="00FC7496">
        <w:t>SystemIndicationError</w:t>
      </w:r>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hen in User-Plane a DL PDCP PDU or SDU not fitting into one TTI is sent with Harq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SS gets invalid TimingInfo for TDD from the test case</w:t>
      </w:r>
      <w:r w:rsidR="000667DC" w:rsidRPr="00FC7496">
        <w:t>.</w:t>
      </w:r>
    </w:p>
    <w:p w14:paraId="30E9AD3D" w14:textId="77777777" w:rsidR="0085607F" w:rsidRPr="00FC7496" w:rsidRDefault="00BC1EC7" w:rsidP="00BC1EC7">
      <w:pPr>
        <w:pStyle w:val="B1"/>
      </w:pPr>
      <w:r w:rsidRPr="00FC7496">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 xml:space="preserve">RRC message is received at T3(K).RrcMsgSize = Size of received RRC message </w:t>
      </w:r>
    </w:p>
    <w:p w14:paraId="39735065" w14:textId="77777777" w:rsidR="009527B7" w:rsidRDefault="009527B7" w:rsidP="009527B7">
      <w:pPr>
        <w:pStyle w:val="B1"/>
      </w:pPr>
      <w:r>
        <w:t>GrantSize = Size of scheduled UL Grant</w:t>
      </w:r>
    </w:p>
    <w:p w14:paraId="17DFF65B" w14:textId="77777777" w:rsidR="009527B7" w:rsidRDefault="009527B7" w:rsidP="009527B7">
      <w:pPr>
        <w:pStyle w:val="B1"/>
      </w:pPr>
      <w:r>
        <w:t>X = Ceiling(RrcMsgSize / GrantSize)</w:t>
      </w:r>
    </w:p>
    <w:p w14:paraId="05FAB55D" w14:textId="77777777" w:rsidR="009527B7" w:rsidRDefault="009527B7" w:rsidP="009527B7">
      <w:pPr>
        <w:pStyle w:val="B1"/>
      </w:pPr>
      <w:r>
        <w:t>Y= GrantSize  - ((RrcMsgSize modulo GrantSize) + PdcpHeaderSize(1B) + X*RlcHeaderSize(2B) + X*MacHeaderSize(2B) + (X-1)*BufferStatusReport(2B)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r>
        <w:t>NumOfAdditionalGrantRequired(NAG)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3" type="#_x0000_t75" style="width:482.25pt;height:243pt">
            <v:imagedata r:id="rId33"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Delay from NCK to re tx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when (Y-X) &lt;= N + Tinterrupt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4" type="#_x0000_t75" style="width:418.5pt;height:187.5pt">
            <v:imagedata r:id="rId34"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The test loop mode is applied to the RLC tests. The allowed SS delay for sending data (&lt; 80 ms)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ms which is greater than the allowed SS max. delay time, 80</w:t>
            </w:r>
            <w:r w:rsidRPr="00FC7496">
              <w:t xml:space="preserve"> </w:t>
            </w:r>
            <w:r w:rsidR="00C81F31" w:rsidRPr="00FC7496">
              <w:t>ms.</w:t>
            </w:r>
          </w:p>
          <w:p w14:paraId="2CDF876C" w14:textId="77777777" w:rsidR="00C81F31" w:rsidRPr="00FC7496" w:rsidRDefault="00FE0425" w:rsidP="00C81F31">
            <w:pPr>
              <w:pStyle w:val="TAN"/>
            </w:pPr>
            <w:r w:rsidRPr="00FC7496">
              <w:t>NOTE 2:</w:t>
            </w:r>
            <w:r w:rsidRPr="00FC7496">
              <w:tab/>
            </w:r>
            <w:r w:rsidR="00C81F31" w:rsidRPr="00FC7496">
              <w:t>(t2-t1) = 60 ms, this duration will allow the UE transmitting max. 3 scheduling requests (every 20 ms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s Active Time by considering the on-duration as well as the drx-inactivity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r w:rsidRPr="00FC7496">
        <w:t>drx-inactivity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drx-inactivity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s); instead the drx-inactivity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SS shall consider drx-inactivity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when sending out that grant on PDCCH SS considers drx-inactivity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The drx-</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r w:rsidRPr="00FC7496">
        <w:t>ms)</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he drx-cycle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9A1BC0" w:rsidP="004E5A3C">
      <w:pPr>
        <w:pStyle w:val="TH"/>
      </w:pPr>
      <w:r>
        <w:pict w14:anchorId="30FF26BC">
          <v:shape id="_x0000_i1045" type="#_x0000_t75" style="width:481.5pt;height:231.75pt" o:allowoverlap="f">
            <v:imagedata r:id="rId35"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"greyzone"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Together with DRX, the SS shall implement eDRX for which an extended longDRX-Cycle can be configured. The values of eDRX cycle can be of 5.12 and 10.24s for connected mode. When</w:t>
      </w:r>
      <w:r w:rsidR="00E443C2" w:rsidRPr="00FC7496">
        <w:t xml:space="preserve"> </w:t>
      </w:r>
      <w:r w:rsidRPr="00FC7496">
        <w:t>TTCN configures the eDRX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drx-InactivityTimer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r w:rsidRPr="00FC7496">
        <w:t>OnSR</w:t>
      </w:r>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MeasGapConfig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set to 700 ms in advance of the handover</w:t>
      </w:r>
      <w:r w:rsidR="008C1048" w:rsidRPr="00FC7496">
        <w:t>,</w:t>
      </w:r>
      <w:r w:rsidRPr="00FC7496">
        <w:t xml:space="preserve"> time T1 = T + </w:t>
      </w:r>
      <w:r w:rsidR="008C1048" w:rsidRPr="00FC7496">
        <w:t>1</w:t>
      </w:r>
      <w:r w:rsidRPr="00FC7496">
        <w:t>0 ms</w:t>
      </w:r>
      <w:r w:rsidR="008C1048" w:rsidRPr="00FC7496">
        <w:t xml:space="preserve"> and time T2 = T +20 ms</w:t>
      </w:r>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38A38482" w:rsidR="00125805" w:rsidRPr="00FC7496" w:rsidRDefault="00125805" w:rsidP="00125805">
      <w:pPr>
        <w:pStyle w:val="B1"/>
      </w:pPr>
      <w:r w:rsidRPr="00FC7496">
        <w:t>1.</w:t>
      </w:r>
      <w:r w:rsidRPr="00FC7496">
        <w:tab/>
        <w:t xml:space="preserve">Source Pcell: Configure source primary cell for stop of automatic </w:t>
      </w:r>
      <w:r w:rsidR="0009789E" w:rsidRPr="0009789E">
        <w:t>Timing Advance Command</w:t>
      </w:r>
      <w:r w:rsidRPr="00FC7496">
        <w:t xml:space="preserve"> M</w:t>
      </w:r>
      <w:r w:rsidR="0009789E" w:rsidRPr="0009789E">
        <w:t xml:space="preserve">AC </w:t>
      </w:r>
      <w:r w:rsidRPr="00FC7496">
        <w:t>CE transmission by SS</w:t>
      </w:r>
    </w:p>
    <w:p w14:paraId="3CAEF9A2" w14:textId="77777777" w:rsidR="00125805" w:rsidRPr="00FC7496" w:rsidRDefault="00125805" w:rsidP="00125805">
      <w:pPr>
        <w:pStyle w:val="B1"/>
      </w:pPr>
      <w:r w:rsidRPr="00FC7496">
        <w:t>2.</w:t>
      </w:r>
      <w:r w:rsidRPr="00FC7496">
        <w:tab/>
        <w:t>Target Pcell: Configure target pcell for no RACH response transmission</w:t>
      </w:r>
    </w:p>
    <w:p w14:paraId="1FABA1E8" w14:textId="77777777" w:rsidR="00125805" w:rsidRPr="00FC7496" w:rsidRDefault="00125805" w:rsidP="00125805">
      <w:pPr>
        <w:pStyle w:val="B1"/>
      </w:pPr>
      <w:r w:rsidRPr="00FC7496">
        <w:t>3.</w:t>
      </w:r>
      <w:r w:rsidRPr="00FC7496">
        <w:tab/>
        <w:t xml:space="preserve">Source Pcell: Schedule the transmission of RRC Connection </w:t>
      </w:r>
      <w:r w:rsidR="00C9284E" w:rsidRPr="00FC7496">
        <w:t>Reconfiguration</w:t>
      </w:r>
      <w:r w:rsidRPr="00FC7496">
        <w:t xml:space="preserve"> message to UE requesting Handover to target Pcell and Scell</w:t>
      </w:r>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Target Pcell: If target Pcell is same as source Scell, configure SS for target Pcell to be converted from a Scell to Pcell</w:t>
      </w:r>
    </w:p>
    <w:p w14:paraId="47F3811C" w14:textId="77777777" w:rsidR="008C1048" w:rsidRPr="00FC7496" w:rsidRDefault="008C1048" w:rsidP="008C1048">
      <w:pPr>
        <w:pStyle w:val="B1"/>
      </w:pPr>
      <w:r w:rsidRPr="00FC7496">
        <w:t>4a.</w:t>
      </w:r>
      <w:r w:rsidRPr="00FC7496">
        <w:tab/>
        <w:t>Configuration of DRBs at the target PCell</w:t>
      </w:r>
    </w:p>
    <w:p w14:paraId="63ACDC59" w14:textId="77777777" w:rsidR="00125805" w:rsidRPr="00FC7496" w:rsidRDefault="00125805" w:rsidP="00125805">
      <w:pPr>
        <w:pStyle w:val="B1"/>
      </w:pPr>
      <w:r w:rsidRPr="00FC7496">
        <w:t>5.</w:t>
      </w:r>
      <w:r w:rsidRPr="00FC7496">
        <w:tab/>
        <w:t>Transfer of the PDCP Count for AM DRBs from source to target Pcell:</w:t>
      </w:r>
    </w:p>
    <w:p w14:paraId="798E1F9D" w14:textId="77777777" w:rsidR="00125805" w:rsidRPr="00FC7496" w:rsidRDefault="00125805" w:rsidP="00125805">
      <w:pPr>
        <w:pStyle w:val="B2"/>
      </w:pPr>
      <w:r w:rsidRPr="00FC7496">
        <w:t>a)</w:t>
      </w:r>
      <w:r w:rsidRPr="00FC7496">
        <w:tab/>
        <w:t>Source PCell: Get PDCP COUNT.</w:t>
      </w:r>
    </w:p>
    <w:p w14:paraId="5C5FCFB5" w14:textId="77777777" w:rsidR="00125805" w:rsidRPr="00FC7496" w:rsidRDefault="00125805" w:rsidP="00125805">
      <w:pPr>
        <w:pStyle w:val="B2"/>
      </w:pPr>
      <w:r w:rsidRPr="00FC7496">
        <w:t>b)</w:t>
      </w:r>
      <w:r w:rsidRPr="00FC7496">
        <w:tab/>
        <w:t>Target PCell: Set PDCP COUNT.</w:t>
      </w:r>
    </w:p>
    <w:p w14:paraId="62B02E64" w14:textId="77777777" w:rsidR="001B4070" w:rsidRPr="00FC7496" w:rsidRDefault="00125805" w:rsidP="001B4070">
      <w:pPr>
        <w:pStyle w:val="NO"/>
      </w:pPr>
      <w:r w:rsidRPr="00FC7496">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Target PCell:</w:t>
      </w:r>
      <w:r w:rsidRPr="00FC7496">
        <w:tab/>
        <w:t>Inform the SS about the HO and about the source Pcell id.</w:t>
      </w:r>
    </w:p>
    <w:p w14:paraId="16E45F70" w14:textId="77777777" w:rsidR="00125805" w:rsidRPr="00FC7496" w:rsidRDefault="00125805" w:rsidP="00956819">
      <w:pPr>
        <w:pStyle w:val="B1"/>
      </w:pPr>
      <w:r w:rsidRPr="00FC7496">
        <w:t>7.</w:t>
      </w:r>
      <w:r w:rsidRPr="00FC7496">
        <w:tab/>
        <w:t>Target PCell:</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Target PCell:</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Target PCell &amp; Target Scell:</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Target PCell:</w:t>
      </w:r>
      <w:r w:rsidRPr="00FC7496">
        <w:tab/>
        <w:t>Configure UL grant configuration ("OnSR", periodic TA is not started).</w:t>
      </w:r>
    </w:p>
    <w:p w14:paraId="604D1532" w14:textId="77777777" w:rsidR="00125805" w:rsidRPr="00FC7496" w:rsidRDefault="00125805" w:rsidP="00956819">
      <w:pPr>
        <w:pStyle w:val="B1"/>
      </w:pPr>
      <w:r w:rsidRPr="00FC7496">
        <w:t>11.</w:t>
      </w:r>
      <w:r w:rsidRPr="00FC7496">
        <w:tab/>
        <w:t>Target PCell:</w:t>
      </w:r>
      <w:r w:rsidRPr="00FC7496">
        <w:tab/>
        <w:t>Configure Target Pcell as Pcell.</w:t>
      </w:r>
    </w:p>
    <w:p w14:paraId="083316D4" w14:textId="77777777" w:rsidR="00125805" w:rsidRPr="00FC7496" w:rsidRDefault="00125805" w:rsidP="00956819">
      <w:pPr>
        <w:pStyle w:val="B1"/>
      </w:pPr>
      <w:r w:rsidRPr="00FC7496">
        <w:t>12.</w:t>
      </w:r>
      <w:r w:rsidRPr="00FC7496">
        <w:tab/>
        <w:t>Target SCell:</w:t>
      </w:r>
      <w:r w:rsidRPr="00FC7496">
        <w:tab/>
        <w:t>Configure Target Scell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("OnSR", periodic TA is not started).</w:t>
      </w:r>
    </w:p>
    <w:p w14:paraId="3A2C9152" w14:textId="77777777" w:rsidR="001B4070" w:rsidRPr="00FC7496" w:rsidRDefault="00125805" w:rsidP="001B4070">
      <w:pPr>
        <w:pStyle w:val="B2"/>
      </w:pPr>
      <w:r w:rsidRPr="00FC7496">
        <w:t>12.3</w:t>
      </w:r>
      <w:r w:rsidRPr="00FC7496">
        <w:tab/>
        <w:t>Configure target SCell as Scell with new Pcell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Target PCell:</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14.Target PCell:</w:t>
      </w:r>
      <w:r w:rsidRPr="00FC7496">
        <w:tab/>
        <w:t>Start periodic TA.</w:t>
      </w:r>
    </w:p>
    <w:p w14:paraId="1CD4C0F6" w14:textId="77777777" w:rsidR="00125805" w:rsidRPr="00FC7496" w:rsidRDefault="00125805" w:rsidP="00956819">
      <w:pPr>
        <w:pStyle w:val="B1"/>
      </w:pPr>
      <w:r w:rsidRPr="00FC7496">
        <w:t>15.</w:t>
      </w:r>
      <w:r w:rsidRPr="00FC7496">
        <w:tab/>
        <w:t>Target PCell:</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Target PCell:</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Target Pcell &amp; TargetSCell: Configure measurement gap configuration (if necessary).</w:t>
      </w:r>
    </w:p>
    <w:p w14:paraId="20A00FE5" w14:textId="77777777" w:rsidR="00125805" w:rsidRPr="00FC7496" w:rsidRDefault="00125805" w:rsidP="00956819">
      <w:pPr>
        <w:pStyle w:val="B1"/>
      </w:pPr>
      <w:r w:rsidRPr="00FC7496">
        <w:t>17.</w:t>
      </w:r>
      <w:r w:rsidRPr="00FC7496">
        <w:tab/>
        <w:t>Source PCell:</w:t>
      </w:r>
      <w:r w:rsidRPr="00FC7496">
        <w:tab/>
        <w:t>If source Pcell is not target</w:t>
      </w:r>
      <w:r w:rsidR="00381D78" w:rsidRPr="00FC7496">
        <w:t xml:space="preserve"> </w:t>
      </w:r>
      <w:r w:rsidRPr="00FC7496">
        <w:t xml:space="preserve">Scell,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Source Pcell:</w:t>
      </w:r>
      <w:r w:rsidRPr="00FC7496">
        <w:tab/>
        <w:t>If source Pcell is not target</w:t>
      </w:r>
      <w:r w:rsidR="00381D78" w:rsidRPr="00FC7496">
        <w:t xml:space="preserve"> </w:t>
      </w:r>
      <w:r w:rsidRPr="00FC7496">
        <w:t>Scell, configure from Pcell to normal cell</w:t>
      </w:r>
      <w:r w:rsidR="001B4070" w:rsidRPr="00FC7496">
        <w:t>.</w:t>
      </w:r>
    </w:p>
    <w:p w14:paraId="7448F679" w14:textId="77777777" w:rsidR="001B4070" w:rsidRPr="00FC7496" w:rsidRDefault="001B4070" w:rsidP="001B4070">
      <w:pPr>
        <w:pStyle w:val="B1"/>
      </w:pPr>
      <w:r w:rsidRPr="00FC7496">
        <w:t>19.</w:t>
      </w:r>
      <w:r w:rsidRPr="00FC7496">
        <w:tab/>
        <w:t>Source Pcell:</w:t>
      </w:r>
      <w:r w:rsidRPr="00FC7496">
        <w:tab/>
        <w:t>If source Pcell is not target Scell, Release DRX and MeasGap configuration</w:t>
      </w:r>
    </w:p>
    <w:p w14:paraId="2E247B37" w14:textId="77777777" w:rsidR="00125805" w:rsidRPr="00FC7496" w:rsidRDefault="001B4070" w:rsidP="00956819">
      <w:pPr>
        <w:pStyle w:val="B1"/>
      </w:pPr>
      <w:r w:rsidRPr="00FC7496">
        <w:t>20</w:t>
      </w:r>
      <w:r w:rsidR="00125805" w:rsidRPr="00FC7496">
        <w:t>.</w:t>
      </w:r>
      <w:r w:rsidR="00125805" w:rsidRPr="00FC7496">
        <w:tab/>
        <w:t>Source SCell:</w:t>
      </w:r>
      <w:r w:rsidR="00956819" w:rsidRPr="00FC7496">
        <w:tab/>
      </w:r>
      <w:r w:rsidR="00125805" w:rsidRPr="00FC7496">
        <w:t>If source Scell is neither target Pcell or Scell, Release DRX and MeasGapConfig configuration.</w:t>
      </w:r>
    </w:p>
    <w:p w14:paraId="4897BF2D" w14:textId="77777777" w:rsidR="00125805" w:rsidRPr="00FC7496" w:rsidRDefault="001B4070" w:rsidP="00956819">
      <w:pPr>
        <w:pStyle w:val="B1"/>
      </w:pPr>
      <w:r w:rsidRPr="00FC7496">
        <w:t>21</w:t>
      </w:r>
      <w:r w:rsidR="00125805" w:rsidRPr="00FC7496">
        <w:t>.</w:t>
      </w:r>
      <w:r w:rsidR="00125805" w:rsidRPr="00FC7496">
        <w:tab/>
        <w:t>Source Scell:</w:t>
      </w:r>
      <w:r w:rsidR="00125805" w:rsidRPr="00FC7496">
        <w:tab/>
        <w:t>If source Scell is neither target Pcell or Scell, configure from Scell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Source Scell:</w:t>
      </w:r>
      <w:r w:rsidR="00125805" w:rsidRPr="00FC7496">
        <w:tab/>
        <w:t>If source Scell is neither target Pcell or Scell, Configure UL grant configuration ("OnSR",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r w:rsidRPr="00FC7496">
        <w:t>ms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Release MeasGapConfig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According to TS 36.331, clause 5.5.6.1 the measurement gap configuration is released at the UE due to the handover, therefore MeasGapConfig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UE has not yet started Integrity protection and it is required to trigger MAC-I failure for the PDCP PDU carrying RRC SecurityModeCommand starting integrity with one of integrity protection algorithms. Further a conformant UE will respond with SecurityModeFailure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RRC SecurityModeCommand is sent indicating Integrity protection through the desired algorithm</w:t>
      </w:r>
      <w:r w:rsidR="00BE6019" w:rsidRPr="00FC7496">
        <w:t>.</w:t>
      </w:r>
    </w:p>
    <w:p w14:paraId="32AF0559" w14:textId="77777777" w:rsidR="00005C78" w:rsidRPr="00FC7496" w:rsidRDefault="00005C78" w:rsidP="00BC1EC7">
      <w:pPr>
        <w:pStyle w:val="B1"/>
      </w:pPr>
      <w:r w:rsidRPr="00FC7496">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r w:rsidRPr="00FC7496">
        <w:rPr>
          <w:lang w:eastAsia="ja-JP"/>
        </w:rPr>
        <w:t>UECapabilityEnquiry</w:t>
      </w:r>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RRCConn</w:t>
      </w:r>
      <w:r w:rsidR="00BE6019" w:rsidRPr="00FC7496">
        <w:t>ectionReestablishment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RRCConnectionRe</w:t>
      </w:r>
      <w:r w:rsidR="00BE6019" w:rsidRPr="00FC7496">
        <w:t>lease the UE may either wait 60 </w:t>
      </w:r>
      <w:r w:rsidRPr="00FC7496">
        <w:t>ms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RRCConnectionRelease,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According to TS 36.331 [19], clause 5.3.8.3, after reception of the RRCConnectionRelease the UE may either wait 1250 ms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Send RRCConnectionRelease,</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r w:rsidRPr="00FC7496">
        <w:rPr>
          <w:i/>
        </w:rPr>
        <w:t>RRCConnectionRelease</w:t>
      </w:r>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ms is 1.25s - 210ms.</w:t>
      </w:r>
    </w:p>
    <w:p w14:paraId="65F87FF4" w14:textId="702318C2" w:rsidR="00552DBC" w:rsidRPr="00FC7496" w:rsidRDefault="00552DBC" w:rsidP="00552DBC">
      <w:pPr>
        <w:pStyle w:val="Heading2"/>
      </w:pPr>
      <w:r w:rsidRPr="00FC7496">
        <w:t>7.19</w:t>
      </w:r>
      <w:r w:rsidRPr="00FC7496">
        <w:tab/>
        <w:t xml:space="preserve">DL CCCH Message and </w:t>
      </w:r>
      <w:r w:rsidR="0009789E" w:rsidRPr="0009789E">
        <w:t xml:space="preserve">UE </w:t>
      </w:r>
      <w:r w:rsidRPr="00FC7496">
        <w:t xml:space="preserve">Contention Resolution </w:t>
      </w:r>
      <w:r w:rsidR="0009789E" w:rsidRPr="0009789E">
        <w:t xml:space="preserve">Identity </w:t>
      </w:r>
      <w:r w:rsidRPr="00FC7496">
        <w:t>MAC CE transmission in one MAC PDU</w:t>
      </w:r>
      <w:r w:rsidR="00490412" w:rsidRPr="00FC7496">
        <w:t xml:space="preserve"> or in separate MAC PDUs</w:t>
      </w:r>
    </w:p>
    <w:p w14:paraId="09519919" w14:textId="4FF7E256"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w:t>
      </w:r>
      <w:r w:rsidR="0009789E" w:rsidRPr="0009789E">
        <w:t>UE C</w:t>
      </w:r>
      <w:r w:rsidRPr="00FC7496">
        <w:t xml:space="preserve">ontention </w:t>
      </w:r>
      <w:r w:rsidR="0009789E" w:rsidRPr="0009789E">
        <w:t>R</w:t>
      </w:r>
      <w:r w:rsidRPr="00FC7496">
        <w:t xml:space="preserve">esolution </w:t>
      </w:r>
      <w:r w:rsidR="0009789E" w:rsidRPr="0009789E">
        <w:t xml:space="preserve">Identity </w:t>
      </w:r>
      <w:r w:rsidRPr="00FC7496">
        <w:t xml:space="preserve">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w:t>
      </w:r>
      <w:r w:rsidR="0009789E" w:rsidRPr="0009789E">
        <w:t>the UE C</w:t>
      </w:r>
      <w:r w:rsidRPr="00FC7496">
        <w:t xml:space="preserve">ontention </w:t>
      </w:r>
      <w:r w:rsidR="0009789E" w:rsidRPr="0009789E">
        <w:t>R</w:t>
      </w:r>
      <w:r w:rsidRPr="00FC7496">
        <w:t>esolution M</w:t>
      </w:r>
      <w:r w:rsidR="0009789E" w:rsidRPr="0009789E">
        <w:t xml:space="preserve">AC </w:t>
      </w:r>
      <w:r w:rsidRPr="00FC7496">
        <w:t>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this is implemented in TTCN using the test case attribute EarlyContentionResolution</w:t>
      </w:r>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IF MeasConfig contains measGapConfig:</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Nprb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RS-EPREmW(mW/15kHz)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The RSSImW calculation(mW over a resource block frequency of 180 kHz) = 2 (the sum over all intra frequency configured cells RS-EPREmW)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(RS-EPREmW/RSSImW).</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 xml:space="preserve">RSRQ Min: RSRQ calculation applying –ve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 xml:space="preserve">RSRQ Max: RSRQ calculation applying +ve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 xml:space="preserve">RSRQ Max Worst Case: RSRQ calculation applying +ve </w:t>
      </w:r>
      <w:r w:rsidR="00B93D4C" w:rsidRPr="00FC7496">
        <w:t>signal</w:t>
      </w:r>
      <w:r w:rsidRPr="00FC7496">
        <w:t xml:space="preserve"> uncertainty for measured cell and –ve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 xml:space="preserve">RSRQ Max And 12 Carriers: RSRQ calculation applying +ve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 xml:space="preserve">RSRQ Min Worst Case And 12 Carriers: RSRQ calculation applying -ve </w:t>
      </w:r>
      <w:r w:rsidR="00B93D4C" w:rsidRPr="00FC7496">
        <w:t>signal</w:t>
      </w:r>
      <w:r w:rsidRPr="00FC7496">
        <w:t xml:space="preserve"> uncertainty for measured cell and +ve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37], Table 9.1.6.2-1, +/-4dB normal conditions and side conditions of RSRQ when RSRP Ês/Iot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Min RSRQ With UE Meas Acc := Min RSRQ -4 dB</w:t>
      </w:r>
    </w:p>
    <w:p w14:paraId="3FA152E5" w14:textId="77777777" w:rsidR="007A433F" w:rsidRPr="00FC7496" w:rsidRDefault="007A433F" w:rsidP="007A433F">
      <w:r w:rsidRPr="00FC7496">
        <w:t>Max RSRQ With UE Meas Acc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Test method for eICIC</w:t>
      </w:r>
      <w:r w:rsidR="00616D07" w:rsidRPr="00FC7496">
        <w:t xml:space="preserve"> and feICIC</w:t>
      </w:r>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r w:rsidRPr="00FC7496">
        <w:t>feICIC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Initial configuration of Pcell</w:t>
      </w:r>
    </w:p>
    <w:p w14:paraId="28939434" w14:textId="77777777" w:rsidR="00C772E1" w:rsidRPr="00FC7496" w:rsidRDefault="00C772E1" w:rsidP="00C772E1">
      <w:r w:rsidRPr="00FC7496">
        <w:t>Cell is configured as a normal cell by using function f_EUTRA_CellConfig_Def.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6" type="#_x0000_t75" style="width:398.25pt;height:176.25pt">
            <v:imagedata r:id="rId36" o:title=""/>
          </v:shape>
        </w:pict>
      </w:r>
    </w:p>
    <w:p w14:paraId="3E37BEB3" w14:textId="77777777" w:rsidR="00C772E1" w:rsidRPr="00FC7496" w:rsidRDefault="00C772E1" w:rsidP="00C772E1">
      <w:pPr>
        <w:pStyle w:val="TF"/>
      </w:pPr>
      <w:r w:rsidRPr="00FC7496">
        <w:t>Figure 7.24.1-1: CA sequence of an initial cell configuration for a cell to be used as Pcell</w:t>
      </w:r>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Initial configuration of SCell</w:t>
      </w:r>
    </w:p>
    <w:p w14:paraId="3F0BF006" w14:textId="77777777" w:rsidR="00C772E1" w:rsidRPr="00FC7496" w:rsidRDefault="00C772E1" w:rsidP="00C772E1">
      <w:pPr>
        <w:rPr>
          <w:color w:val="000000"/>
        </w:rPr>
      </w:pPr>
      <w:r w:rsidRPr="00FC7496">
        <w:t xml:space="preserve">Cell is configured as a normal cell except for SRB/DRB configuration by function </w:t>
      </w:r>
      <w:r w:rsidRPr="00FC7496">
        <w:rPr>
          <w:color w:val="000000"/>
        </w:rPr>
        <w:t>f_EUTRA_SS_ConfigureActiveCell.</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7" type="#_x0000_t75" style="width:6in;height:138.75pt">
            <v:imagedata r:id="rId37" o:title=""/>
          </v:shape>
        </w:pict>
      </w:r>
    </w:p>
    <w:p w14:paraId="482189FC" w14:textId="77777777" w:rsidR="00C772E1" w:rsidRPr="00FC7496" w:rsidRDefault="00C772E1" w:rsidP="00C772E1">
      <w:pPr>
        <w:pStyle w:val="TF"/>
      </w:pPr>
      <w:r w:rsidRPr="00FC7496">
        <w:t>Figure 7.24.2-1: CA sequence of an initial cell configuration for a cell to be used as Scell</w:t>
      </w:r>
    </w:p>
    <w:p w14:paraId="49B75A38" w14:textId="77777777" w:rsidR="00C772E1" w:rsidRPr="00FC7496" w:rsidRDefault="00C772E1" w:rsidP="00C772E1"/>
    <w:p w14:paraId="1A0CEFBC" w14:textId="77777777" w:rsidR="00C772E1" w:rsidRPr="00FC7496" w:rsidRDefault="00C772E1" w:rsidP="00C772E1">
      <w:pPr>
        <w:pStyle w:val="Heading3"/>
      </w:pPr>
      <w:r w:rsidRPr="00FC7496">
        <w:t>7.24.3</w:t>
      </w:r>
      <w:r w:rsidRPr="00FC7496">
        <w:tab/>
        <w:t>Scell Addition and/or release</w:t>
      </w:r>
    </w:p>
    <w:p w14:paraId="7D55CD85" w14:textId="77777777" w:rsidR="00C772E1" w:rsidRPr="00FC7496" w:rsidRDefault="00000000" w:rsidP="00C772E1">
      <w:pPr>
        <w:pStyle w:val="TH"/>
      </w:pPr>
      <w:r>
        <w:pict w14:anchorId="039AD074">
          <v:shape id="_x0000_i1048" type="#_x0000_t75" style="width:431.25pt;height:442.5pt">
            <v:imagedata r:id="rId38" o:title=""/>
          </v:shape>
        </w:pict>
      </w:r>
    </w:p>
    <w:p w14:paraId="5FBA596E" w14:textId="77777777" w:rsidR="00C772E1" w:rsidRPr="00FC7496" w:rsidRDefault="00C772E1" w:rsidP="00C772E1">
      <w:pPr>
        <w:pStyle w:val="TF"/>
      </w:pPr>
      <w:r w:rsidRPr="00FC7496">
        <w:t>Figure 7.24.3-1: CA sequence of Scell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r w:rsidRPr="00FC7496">
        <w:rPr>
          <w:i/>
          <w:iCs/>
        </w:rPr>
        <w:t>MBSFNAreaConfiguration</w:t>
      </w:r>
      <w:r w:rsidRPr="00FC7496">
        <w:t xml:space="preserve"> and may also carry the </w:t>
      </w:r>
      <w:r w:rsidRPr="00FC7496">
        <w:rPr>
          <w:i/>
          <w:iCs/>
        </w:rPr>
        <w:t>MBMSCountingRequest</w:t>
      </w:r>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t xml:space="preserve">NOTE: With the default values NPRB=NRBDL=25 for 5 </w:t>
      </w:r>
      <w:r w:rsidR="00467A45" w:rsidRPr="00FC7496">
        <w:t>MHz</w:t>
      </w:r>
      <w:r w:rsidRPr="00FC7496">
        <w:t xml:space="preserve"> and default signalling Imcs =2; then Itbs=2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r w:rsidRPr="00FC7496">
        <w:rPr>
          <w:i/>
        </w:rPr>
        <w:t>signallingMCS</w:t>
      </w:r>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1F3432CA" w14:textId="77777777" w:rsidR="008437A2" w:rsidRPr="00FC7496" w:rsidRDefault="008437A2" w:rsidP="00646CBC">
            <w:pPr>
              <w:pStyle w:val="TAH"/>
            </w:pPr>
            <w:r w:rsidRPr="00FC7496">
              <w:t>SFN\</w:t>
            </w:r>
            <w:r w:rsidR="006F52F8" w:rsidRPr="00FC7496">
              <w:t xml:space="preserve"> </w:t>
            </w:r>
            <w:r w:rsidRPr="00FC7496">
              <w:t>SubFrame</w:t>
            </w:r>
          </w:p>
        </w:tc>
        <w:tc>
          <w:tcPr>
            <w:tcW w:w="875" w:type="dxa"/>
            <w:tcBorders>
              <w:top w:val="single" w:sz="4" w:space="0" w:color="auto"/>
              <w:left w:val="nil"/>
              <w:bottom w:val="single" w:sz="4" w:space="0" w:color="auto"/>
              <w:right w:val="single" w:sz="4" w:space="0" w:color="auto"/>
            </w:tcBorders>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pPr>
        <w:numPr>
          <w:ilvl w:val="0"/>
          <w:numId w:val="2"/>
        </w:numPr>
      </w:pPr>
      <w:r w:rsidRPr="00FC7496">
        <w:tab/>
        <w:t>For BL/CE UE, SI scheduling is specified in clause 7.7.2a. BL/CE UE acquires sysinfo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r w:rsidRPr="00FC7496">
        <w:rPr>
          <w:i/>
        </w:rPr>
        <w:t>fdd-DownlinkOrTddSubframeBitmapBR</w:t>
      </w:r>
      <w:r w:rsidRPr="00FC7496">
        <w:t xml:space="preserve"> nor </w:t>
      </w:r>
      <w:r w:rsidRPr="00FC7496">
        <w:rPr>
          <w:i/>
        </w:rPr>
        <w:t>fdd-UplinkSubframeBitmapBR</w:t>
      </w:r>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300290F3" w14:textId="77777777" w:rsidR="00E24A3C" w:rsidRPr="00FC7496" w:rsidRDefault="00E24A3C" w:rsidP="009B0016">
            <w:pPr>
              <w:pStyle w:val="TAH"/>
            </w:pPr>
            <w:r w:rsidRPr="00FC7496">
              <w:t>SFN\ SubFrame</w:t>
            </w:r>
          </w:p>
        </w:tc>
        <w:tc>
          <w:tcPr>
            <w:tcW w:w="875" w:type="dxa"/>
            <w:tcBorders>
              <w:top w:val="single" w:sz="4" w:space="0" w:color="auto"/>
              <w:left w:val="nil"/>
              <w:bottom w:val="single" w:sz="4" w:space="0" w:color="auto"/>
              <w:right w:val="single" w:sz="4" w:space="0" w:color="auto"/>
            </w:tcBorders>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noWrap/>
            <w:vAlign w:val="center"/>
          </w:tcPr>
          <w:p w14:paraId="11B881E3" w14:textId="77777777" w:rsidR="00E24A3C" w:rsidRPr="00FC7496" w:rsidRDefault="00E24A3C" w:rsidP="009B0016">
            <w:pPr>
              <w:pStyle w:val="TAC"/>
            </w:pPr>
            <w:r w:rsidRPr="00FC7496">
              <w:t>Blank</w:t>
            </w:r>
          </w:p>
        </w:tc>
      </w:tr>
    </w:tbl>
    <w:p w14:paraId="5C3E18E5" w14:textId="77777777" w:rsidR="00433CF5" w:rsidRDefault="00433CF5" w:rsidP="00433CF5"/>
    <w:p w14:paraId="554DF9CF" w14:textId="77777777" w:rsidR="00433CF5" w:rsidRPr="00FC7496" w:rsidRDefault="00433CF5" w:rsidP="00433CF5">
      <w:pPr>
        <w:pStyle w:val="TH"/>
      </w:pPr>
      <w:r w:rsidRPr="00FC7496">
        <w:t>Table 7.26-</w:t>
      </w:r>
      <w:r>
        <w:t>3</w:t>
      </w:r>
      <w:r w:rsidRPr="00FC7496">
        <w:t>: Scheduling pattern for type B half-duplex FDD BL/CE UE (non-explicitly scheduled)</w:t>
      </w:r>
      <w:r>
        <w:t xml:space="preserve"> DL Bandwidth = 3 MHz</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937"/>
        <w:gridCol w:w="850"/>
        <w:gridCol w:w="851"/>
        <w:gridCol w:w="672"/>
      </w:tblGrid>
      <w:tr w:rsidR="00433CF5" w:rsidRPr="00FC7496" w14:paraId="28FBAA9F" w14:textId="77777777" w:rsidTr="003C7239">
        <w:trPr>
          <w:tblHeader/>
          <w:jc w:val="center"/>
        </w:trPr>
        <w:tc>
          <w:tcPr>
            <w:tcW w:w="1126" w:type="dxa"/>
            <w:tcBorders>
              <w:top w:val="single" w:sz="4" w:space="0" w:color="auto"/>
              <w:left w:val="single" w:sz="4" w:space="0" w:color="auto"/>
              <w:bottom w:val="single" w:sz="4" w:space="0" w:color="auto"/>
              <w:right w:val="single" w:sz="4" w:space="0" w:color="auto"/>
            </w:tcBorders>
            <w:noWrap/>
            <w:vAlign w:val="bottom"/>
          </w:tcPr>
          <w:p w14:paraId="2B755444" w14:textId="77777777" w:rsidR="00433CF5" w:rsidRPr="00FC7496" w:rsidRDefault="00433CF5" w:rsidP="003C7239">
            <w:pPr>
              <w:pStyle w:val="TAH"/>
            </w:pPr>
            <w:r w:rsidRPr="00FC7496">
              <w:t>SFN\ SubFrame</w:t>
            </w:r>
          </w:p>
        </w:tc>
        <w:tc>
          <w:tcPr>
            <w:tcW w:w="875" w:type="dxa"/>
            <w:tcBorders>
              <w:top w:val="single" w:sz="4" w:space="0" w:color="auto"/>
              <w:left w:val="nil"/>
              <w:bottom w:val="single" w:sz="4" w:space="0" w:color="auto"/>
              <w:right w:val="single" w:sz="4" w:space="0" w:color="auto"/>
            </w:tcBorders>
            <w:noWrap/>
            <w:vAlign w:val="bottom"/>
          </w:tcPr>
          <w:p w14:paraId="4F2E74EB" w14:textId="77777777" w:rsidR="00433CF5" w:rsidRPr="00FC7496" w:rsidRDefault="00433CF5" w:rsidP="003C7239">
            <w:pPr>
              <w:pStyle w:val="TAH"/>
            </w:pPr>
            <w:r w:rsidRPr="00FC7496">
              <w:t>0</w:t>
            </w:r>
          </w:p>
        </w:tc>
        <w:tc>
          <w:tcPr>
            <w:tcW w:w="900" w:type="dxa"/>
            <w:tcBorders>
              <w:top w:val="single" w:sz="4" w:space="0" w:color="auto"/>
              <w:left w:val="nil"/>
              <w:bottom w:val="single" w:sz="4" w:space="0" w:color="auto"/>
              <w:right w:val="single" w:sz="4" w:space="0" w:color="auto"/>
            </w:tcBorders>
            <w:noWrap/>
            <w:vAlign w:val="bottom"/>
          </w:tcPr>
          <w:p w14:paraId="44482866" w14:textId="77777777" w:rsidR="00433CF5" w:rsidRPr="00FC7496" w:rsidRDefault="00433CF5" w:rsidP="003C7239">
            <w:pPr>
              <w:pStyle w:val="TAH"/>
            </w:pPr>
            <w:r w:rsidRPr="00FC7496">
              <w:t>1</w:t>
            </w:r>
          </w:p>
        </w:tc>
        <w:tc>
          <w:tcPr>
            <w:tcW w:w="819" w:type="dxa"/>
            <w:tcBorders>
              <w:top w:val="single" w:sz="4" w:space="0" w:color="auto"/>
              <w:left w:val="nil"/>
              <w:bottom w:val="single" w:sz="4" w:space="0" w:color="auto"/>
              <w:right w:val="single" w:sz="4" w:space="0" w:color="auto"/>
            </w:tcBorders>
            <w:noWrap/>
            <w:vAlign w:val="bottom"/>
          </w:tcPr>
          <w:p w14:paraId="1F42A068" w14:textId="77777777" w:rsidR="00433CF5" w:rsidRPr="00FC7496" w:rsidRDefault="00433CF5" w:rsidP="003C7239">
            <w:pPr>
              <w:pStyle w:val="TAH"/>
            </w:pPr>
            <w:r w:rsidRPr="00FC7496">
              <w:t>2</w:t>
            </w:r>
          </w:p>
        </w:tc>
        <w:tc>
          <w:tcPr>
            <w:tcW w:w="587" w:type="dxa"/>
            <w:tcBorders>
              <w:top w:val="single" w:sz="4" w:space="0" w:color="auto"/>
              <w:left w:val="nil"/>
              <w:bottom w:val="single" w:sz="4" w:space="0" w:color="auto"/>
              <w:right w:val="single" w:sz="4" w:space="0" w:color="auto"/>
            </w:tcBorders>
            <w:noWrap/>
            <w:vAlign w:val="bottom"/>
          </w:tcPr>
          <w:p w14:paraId="5A1076F8" w14:textId="77777777" w:rsidR="00433CF5" w:rsidRPr="00FC7496" w:rsidRDefault="00433CF5" w:rsidP="003C7239">
            <w:pPr>
              <w:pStyle w:val="TAH"/>
            </w:pPr>
            <w:r w:rsidRPr="00FC7496">
              <w:t>3</w:t>
            </w:r>
          </w:p>
        </w:tc>
        <w:tc>
          <w:tcPr>
            <w:tcW w:w="850" w:type="dxa"/>
            <w:tcBorders>
              <w:top w:val="single" w:sz="4" w:space="0" w:color="auto"/>
              <w:left w:val="nil"/>
              <w:bottom w:val="single" w:sz="4" w:space="0" w:color="auto"/>
              <w:right w:val="single" w:sz="4" w:space="0" w:color="auto"/>
            </w:tcBorders>
            <w:noWrap/>
            <w:vAlign w:val="bottom"/>
          </w:tcPr>
          <w:p w14:paraId="44B0E2FB" w14:textId="77777777" w:rsidR="00433CF5" w:rsidRPr="00FC7496" w:rsidRDefault="00433CF5" w:rsidP="003C7239">
            <w:pPr>
              <w:pStyle w:val="TAH"/>
            </w:pPr>
            <w:r w:rsidRPr="00FC7496">
              <w:t>4</w:t>
            </w:r>
          </w:p>
        </w:tc>
        <w:tc>
          <w:tcPr>
            <w:tcW w:w="851" w:type="dxa"/>
            <w:tcBorders>
              <w:top w:val="single" w:sz="4" w:space="0" w:color="auto"/>
              <w:left w:val="nil"/>
              <w:bottom w:val="single" w:sz="4" w:space="0" w:color="auto"/>
              <w:right w:val="single" w:sz="4" w:space="0" w:color="auto"/>
            </w:tcBorders>
            <w:noWrap/>
            <w:vAlign w:val="bottom"/>
          </w:tcPr>
          <w:p w14:paraId="51009DAF" w14:textId="77777777" w:rsidR="00433CF5" w:rsidRPr="00FC7496" w:rsidRDefault="00433CF5" w:rsidP="003C7239">
            <w:pPr>
              <w:pStyle w:val="TAH"/>
            </w:pPr>
            <w:r w:rsidRPr="00FC7496">
              <w:t>5</w:t>
            </w:r>
          </w:p>
        </w:tc>
        <w:tc>
          <w:tcPr>
            <w:tcW w:w="709" w:type="dxa"/>
            <w:tcBorders>
              <w:top w:val="single" w:sz="4" w:space="0" w:color="auto"/>
              <w:left w:val="nil"/>
              <w:bottom w:val="single" w:sz="4" w:space="0" w:color="auto"/>
              <w:right w:val="single" w:sz="4" w:space="0" w:color="auto"/>
            </w:tcBorders>
            <w:noWrap/>
            <w:vAlign w:val="bottom"/>
          </w:tcPr>
          <w:p w14:paraId="1FAE2EFF" w14:textId="77777777" w:rsidR="00433CF5" w:rsidRPr="00FC7496" w:rsidRDefault="00433CF5" w:rsidP="003C7239">
            <w:pPr>
              <w:pStyle w:val="TAH"/>
            </w:pPr>
            <w:r w:rsidRPr="00FC7496">
              <w:t>6</w:t>
            </w:r>
          </w:p>
        </w:tc>
        <w:tc>
          <w:tcPr>
            <w:tcW w:w="850" w:type="dxa"/>
            <w:tcBorders>
              <w:top w:val="single" w:sz="4" w:space="0" w:color="auto"/>
              <w:left w:val="nil"/>
              <w:bottom w:val="single" w:sz="4" w:space="0" w:color="auto"/>
              <w:right w:val="single" w:sz="4" w:space="0" w:color="auto"/>
            </w:tcBorders>
            <w:noWrap/>
            <w:vAlign w:val="bottom"/>
          </w:tcPr>
          <w:p w14:paraId="784DC01B" w14:textId="77777777" w:rsidR="00433CF5" w:rsidRPr="00FC7496" w:rsidRDefault="00433CF5" w:rsidP="003C7239">
            <w:pPr>
              <w:pStyle w:val="TAH"/>
            </w:pPr>
            <w:r w:rsidRPr="00FC7496">
              <w:t>7</w:t>
            </w:r>
          </w:p>
        </w:tc>
        <w:tc>
          <w:tcPr>
            <w:tcW w:w="851" w:type="dxa"/>
            <w:tcBorders>
              <w:top w:val="single" w:sz="4" w:space="0" w:color="auto"/>
              <w:left w:val="nil"/>
              <w:bottom w:val="single" w:sz="4" w:space="0" w:color="auto"/>
              <w:right w:val="single" w:sz="4" w:space="0" w:color="auto"/>
            </w:tcBorders>
            <w:noWrap/>
            <w:vAlign w:val="bottom"/>
          </w:tcPr>
          <w:p w14:paraId="59CFB2FC" w14:textId="77777777" w:rsidR="00433CF5" w:rsidRPr="00FC7496" w:rsidRDefault="00433CF5" w:rsidP="003C7239">
            <w:pPr>
              <w:pStyle w:val="TAH"/>
            </w:pPr>
            <w:r w:rsidRPr="00FC7496">
              <w:t>8</w:t>
            </w:r>
          </w:p>
        </w:tc>
        <w:tc>
          <w:tcPr>
            <w:tcW w:w="672" w:type="dxa"/>
            <w:tcBorders>
              <w:top w:val="single" w:sz="4" w:space="0" w:color="auto"/>
              <w:left w:val="nil"/>
              <w:bottom w:val="single" w:sz="4" w:space="0" w:color="auto"/>
              <w:right w:val="single" w:sz="4" w:space="0" w:color="auto"/>
            </w:tcBorders>
            <w:noWrap/>
            <w:vAlign w:val="bottom"/>
          </w:tcPr>
          <w:p w14:paraId="10124C09" w14:textId="77777777" w:rsidR="00433CF5" w:rsidRPr="00FC7496" w:rsidRDefault="00433CF5" w:rsidP="003C7239">
            <w:pPr>
              <w:pStyle w:val="TAH"/>
            </w:pPr>
            <w:r w:rsidRPr="00FC7496">
              <w:t>9</w:t>
            </w:r>
          </w:p>
        </w:tc>
      </w:tr>
      <w:tr w:rsidR="00433CF5" w:rsidRPr="00FC7496" w14:paraId="0DD93D37" w14:textId="77777777" w:rsidTr="003C7239">
        <w:trPr>
          <w:jc w:val="center"/>
        </w:trPr>
        <w:tc>
          <w:tcPr>
            <w:tcW w:w="1126" w:type="dxa"/>
            <w:tcBorders>
              <w:top w:val="nil"/>
              <w:left w:val="single" w:sz="4" w:space="0" w:color="auto"/>
              <w:bottom w:val="single" w:sz="4" w:space="0" w:color="auto"/>
              <w:right w:val="single" w:sz="4" w:space="0" w:color="auto"/>
            </w:tcBorders>
            <w:noWrap/>
            <w:vAlign w:val="center"/>
          </w:tcPr>
          <w:p w14:paraId="59CD55D3" w14:textId="77777777" w:rsidR="00433CF5" w:rsidRPr="00FC7496" w:rsidRDefault="00433CF5" w:rsidP="003C7239">
            <w:pPr>
              <w:pStyle w:val="TAC"/>
            </w:pPr>
            <w:r w:rsidRPr="00FC7496">
              <w:t>X (any)</w:t>
            </w:r>
          </w:p>
        </w:tc>
        <w:tc>
          <w:tcPr>
            <w:tcW w:w="875" w:type="dxa"/>
            <w:tcBorders>
              <w:top w:val="nil"/>
              <w:left w:val="nil"/>
              <w:bottom w:val="single" w:sz="4" w:space="0" w:color="auto"/>
              <w:right w:val="single" w:sz="4" w:space="0" w:color="auto"/>
            </w:tcBorders>
            <w:noWrap/>
            <w:vAlign w:val="center"/>
          </w:tcPr>
          <w:p w14:paraId="3562651B" w14:textId="77777777" w:rsidR="00433CF5" w:rsidRPr="00FC7496" w:rsidRDefault="00433CF5" w:rsidP="003C7239">
            <w:pPr>
              <w:pStyle w:val="TAC"/>
            </w:pPr>
            <w:r w:rsidRPr="00FC7496">
              <w:t>MIB</w:t>
            </w:r>
          </w:p>
        </w:tc>
        <w:tc>
          <w:tcPr>
            <w:tcW w:w="900" w:type="dxa"/>
            <w:tcBorders>
              <w:top w:val="nil"/>
              <w:left w:val="nil"/>
              <w:bottom w:val="single" w:sz="4" w:space="0" w:color="auto"/>
              <w:right w:val="single" w:sz="4" w:space="0" w:color="auto"/>
            </w:tcBorders>
            <w:noWrap/>
            <w:vAlign w:val="center"/>
          </w:tcPr>
          <w:p w14:paraId="1ACD9467" w14:textId="77777777" w:rsidR="00433CF5" w:rsidRPr="00FC7496" w:rsidRDefault="00433CF5" w:rsidP="003C7239">
            <w:pPr>
              <w:pStyle w:val="TAC"/>
            </w:pPr>
            <w:r w:rsidRPr="00FC7496">
              <w:t>Blank</w:t>
            </w:r>
          </w:p>
        </w:tc>
        <w:tc>
          <w:tcPr>
            <w:tcW w:w="819" w:type="dxa"/>
            <w:tcBorders>
              <w:top w:val="nil"/>
              <w:left w:val="nil"/>
              <w:bottom w:val="single" w:sz="4" w:space="0" w:color="auto"/>
              <w:right w:val="single" w:sz="4" w:space="0" w:color="auto"/>
            </w:tcBorders>
            <w:noWrap/>
            <w:vAlign w:val="center"/>
          </w:tcPr>
          <w:p w14:paraId="5BC2F3DB" w14:textId="77777777" w:rsidR="00433CF5" w:rsidRPr="00FC7496" w:rsidRDefault="00433CF5" w:rsidP="003C7239">
            <w:pPr>
              <w:pStyle w:val="TAC"/>
            </w:pPr>
            <w:r w:rsidRPr="00FC7496">
              <w:t>New UL Data/ HARQ</w:t>
            </w:r>
          </w:p>
        </w:tc>
        <w:tc>
          <w:tcPr>
            <w:tcW w:w="587" w:type="dxa"/>
            <w:tcBorders>
              <w:top w:val="nil"/>
              <w:left w:val="nil"/>
              <w:bottom w:val="single" w:sz="4" w:space="0" w:color="auto"/>
              <w:right w:val="single" w:sz="4" w:space="0" w:color="auto"/>
            </w:tcBorders>
            <w:noWrap/>
            <w:vAlign w:val="center"/>
          </w:tcPr>
          <w:p w14:paraId="6111FA7D" w14:textId="77777777" w:rsidR="00433CF5" w:rsidRPr="00FC7496" w:rsidRDefault="00433CF5" w:rsidP="003C7239">
            <w:pPr>
              <w:pStyle w:val="TAC"/>
            </w:pPr>
            <w:r w:rsidRPr="00FC7496">
              <w:t>Blank</w:t>
            </w:r>
          </w:p>
        </w:tc>
        <w:tc>
          <w:tcPr>
            <w:tcW w:w="850" w:type="dxa"/>
            <w:tcBorders>
              <w:top w:val="nil"/>
              <w:left w:val="nil"/>
              <w:bottom w:val="single" w:sz="4" w:space="0" w:color="auto"/>
              <w:right w:val="single" w:sz="4" w:space="0" w:color="auto"/>
            </w:tcBorders>
            <w:noWrap/>
            <w:vAlign w:val="center"/>
          </w:tcPr>
          <w:p w14:paraId="09C376C3" w14:textId="77777777" w:rsidR="00433CF5" w:rsidRPr="00FC7496" w:rsidRDefault="00433CF5" w:rsidP="003C7239">
            <w:pPr>
              <w:pStyle w:val="TAC"/>
            </w:pPr>
            <w:r w:rsidRPr="00FC7496">
              <w:t>SIB1-BR</w:t>
            </w:r>
          </w:p>
        </w:tc>
        <w:tc>
          <w:tcPr>
            <w:tcW w:w="851" w:type="dxa"/>
            <w:tcBorders>
              <w:top w:val="nil"/>
              <w:left w:val="nil"/>
              <w:bottom w:val="single" w:sz="4" w:space="0" w:color="auto"/>
              <w:right w:val="single" w:sz="4" w:space="0" w:color="auto"/>
            </w:tcBorders>
            <w:noWrap/>
            <w:vAlign w:val="center"/>
          </w:tcPr>
          <w:p w14:paraId="2AAFD927" w14:textId="77777777" w:rsidR="00433CF5" w:rsidRPr="00FC7496" w:rsidRDefault="00433CF5" w:rsidP="003C7239">
            <w:pPr>
              <w:pStyle w:val="TAC"/>
            </w:pPr>
            <w:r w:rsidRPr="00FC7496">
              <w:t>Blank</w:t>
            </w:r>
          </w:p>
        </w:tc>
        <w:tc>
          <w:tcPr>
            <w:tcW w:w="709" w:type="dxa"/>
            <w:tcBorders>
              <w:top w:val="nil"/>
              <w:left w:val="nil"/>
              <w:bottom w:val="single" w:sz="4" w:space="0" w:color="auto"/>
              <w:right w:val="single" w:sz="4" w:space="0" w:color="auto"/>
            </w:tcBorders>
            <w:noWrap/>
            <w:vAlign w:val="center"/>
          </w:tcPr>
          <w:p w14:paraId="372A7D7E" w14:textId="77777777" w:rsidR="00433CF5" w:rsidRPr="00FC7496" w:rsidRDefault="00433CF5" w:rsidP="003C7239">
            <w:pPr>
              <w:pStyle w:val="TAC"/>
            </w:pPr>
            <w:r>
              <w:t>DL HARQ/DL Grant</w:t>
            </w:r>
          </w:p>
        </w:tc>
        <w:tc>
          <w:tcPr>
            <w:tcW w:w="850" w:type="dxa"/>
            <w:tcBorders>
              <w:top w:val="nil"/>
              <w:left w:val="nil"/>
              <w:bottom w:val="single" w:sz="4" w:space="0" w:color="auto"/>
              <w:right w:val="single" w:sz="4" w:space="0" w:color="auto"/>
            </w:tcBorders>
            <w:noWrap/>
            <w:vAlign w:val="center"/>
          </w:tcPr>
          <w:p w14:paraId="741D19D2" w14:textId="77777777" w:rsidR="00433CF5" w:rsidRPr="00FC7496" w:rsidRDefault="00433CF5" w:rsidP="003C7239">
            <w:pPr>
              <w:pStyle w:val="TAC"/>
            </w:pPr>
            <w:r>
              <w:t>SI-BR</w:t>
            </w:r>
          </w:p>
        </w:tc>
        <w:tc>
          <w:tcPr>
            <w:tcW w:w="851" w:type="dxa"/>
            <w:tcBorders>
              <w:top w:val="nil"/>
              <w:left w:val="nil"/>
              <w:bottom w:val="single" w:sz="4" w:space="0" w:color="auto"/>
              <w:right w:val="single" w:sz="4" w:space="0" w:color="auto"/>
            </w:tcBorders>
            <w:noWrap/>
            <w:vAlign w:val="center"/>
          </w:tcPr>
          <w:p w14:paraId="1B747F55" w14:textId="77777777" w:rsidR="00433CF5" w:rsidRPr="00FC7496" w:rsidRDefault="00433CF5" w:rsidP="003C7239">
            <w:pPr>
              <w:pStyle w:val="TAC"/>
            </w:pPr>
            <w:r>
              <w:t>New DL Data/</w:t>
            </w:r>
            <w:r w:rsidRPr="00FC7496">
              <w:t>UL Grant</w:t>
            </w:r>
          </w:p>
        </w:tc>
        <w:tc>
          <w:tcPr>
            <w:tcW w:w="672" w:type="dxa"/>
            <w:tcBorders>
              <w:top w:val="nil"/>
              <w:left w:val="nil"/>
              <w:bottom w:val="single" w:sz="4" w:space="0" w:color="auto"/>
              <w:right w:val="single" w:sz="4" w:space="0" w:color="auto"/>
            </w:tcBorders>
            <w:noWrap/>
            <w:vAlign w:val="center"/>
          </w:tcPr>
          <w:p w14:paraId="5F45A509" w14:textId="77777777" w:rsidR="00433CF5" w:rsidRPr="00FC7496" w:rsidRDefault="00433CF5" w:rsidP="003C7239">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SS-UE can be configured for sidelink data transmission and/or reception:</w:t>
      </w:r>
    </w:p>
    <w:p w14:paraId="3504A7BC" w14:textId="77777777" w:rsidR="00EF1A87" w:rsidRPr="00FC7496" w:rsidRDefault="00EF1A87" w:rsidP="00EF1A87">
      <w:pPr>
        <w:pStyle w:val="B1"/>
      </w:pPr>
      <w:r w:rsidRPr="00FC7496">
        <w:t>-</w:t>
      </w:r>
      <w:r w:rsidRPr="00FC7496">
        <w:tab/>
        <w:t>When UE under test is configured in sidelink discovery type 1 (i.e. ue-Selected),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sidelink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(n_PSDCH), this value is incremented by TTCN after each transmission cycle. To avoid clashes when multiple PC5_DISCOVERY messages are transmitted within the same discovery period, TTCN will provide different n_PSDCH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The SS-UE shall use the received SLSS and MIB-SL including the DirectFrameNumber/DirectSubframeNumber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SS-UE shall initiate autonomously the DirectFrameNumber/DirectSubframeNumber and transmit SLSS/MIB-SL.</w:t>
      </w:r>
    </w:p>
    <w:p w14:paraId="59815F37" w14:textId="77777777" w:rsidR="00EF1A87" w:rsidRPr="00FC7496" w:rsidRDefault="00EF1A87" w:rsidP="00EF1A87">
      <w:r w:rsidRPr="00FC7496">
        <w:t xml:space="preserve">When the SS-UE is configured by TTCN over </w:t>
      </w:r>
      <w:r w:rsidR="006A3214" w:rsidRPr="00FC7496">
        <w:t xml:space="preserve">sidelink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For transmission, the complete MIB-SL message is provided to SS-UE. SS-UE shall set the DirectFrameNumber and DirectSubframeNumber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r w:rsidR="006A3214" w:rsidRPr="00FC7496">
        <w:t xml:space="preserve">sidelink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t>Sidelink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r w:rsidR="006A3214" w:rsidRPr="00FC7496">
        <w:t>s</w:t>
      </w:r>
      <w:r w:rsidRPr="00FC7496">
        <w:t>idelink Scheduling Grant is configured in SS by TTCN over system control port. On PDCCH, the</w:t>
      </w:r>
      <w:r w:rsidRPr="00FC7496">
        <w:rPr>
          <w:b/>
        </w:rPr>
        <w:t xml:space="preserve"> </w:t>
      </w:r>
      <w:r w:rsidRPr="00FC7496">
        <w:t xml:space="preserve">SS informs the UE under test if it is allowed to make </w:t>
      </w:r>
      <w:r w:rsidR="006A3214" w:rsidRPr="00FC7496">
        <w:t>s</w:t>
      </w:r>
      <w:r w:rsidRPr="00FC7496">
        <w:t>idelink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The UE under test will transmit on PSCCH/PSSCH as specified in the received DCI format 5 and ‘SCI format 0’. SS shall only react on reception of SR and grant allocation configured from the TTCN. The following sidelink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When UE is out of coverage or configured in transmission mode 2 (i.e. ue-Selected),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t>SS-UE is configured with a ProSe layer 2 identity and with the UE ProSe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r w:rsidRPr="00FC7496">
        <w:rPr>
          <w:i/>
          <w:iCs/>
        </w:rPr>
        <w:t>SPCTMConfiguration</w:t>
      </w:r>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With the default values NPRB=NRBDL=25 for 5 MHz and default signalling Imcs =2; then Itbs=2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t>Sidelink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When UE is configured in transmission mode 3 (i.e. scheduled), the sidelink Scheduling Grant is configured in SS by TTCN over system control port. On PDCCH, the</w:t>
      </w:r>
      <w:r w:rsidR="00316006" w:rsidRPr="00FC7496">
        <w:rPr>
          <w:b/>
        </w:rPr>
        <w:t xml:space="preserve"> </w:t>
      </w:r>
      <w:r w:rsidR="00316006" w:rsidRPr="00FC7496">
        <w:t>SS informs the UE under test if it is allowed to make sidelink data transmission by transmitting 'DCI format 5A' including ‘SCI format 1’ parameters with the CRC scrambled by SL-V-RNTI. The UE under test will transmit on PSCCH/PSSCH as specified in the received DCI format 5A and ‘SCI format 1’. Sidelink SPS grant can be activated/deactivated in SS by TTCN with SL-SPS-V-RNTI scrambling. SS shall only react on reception of SR and grant allocation configured from the TTCN. The following sidelink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When UE is configured in transmission mode 4 (i.e. ue-Selected),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DFN/DSubframe</w:t>
      </w:r>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UE transmission/reception over Uu</w:t>
      </w:r>
    </w:p>
    <w:p w14:paraId="0010B86E" w14:textId="77777777" w:rsidR="001C7C38" w:rsidRPr="00FC7496" w:rsidRDefault="001C7C38" w:rsidP="001C7C38">
      <w:r w:rsidRPr="00FC7496">
        <w:t>When UE is receiving V2X data over Uu,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When UE is transmitting V2X data over Uu,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r w:rsidRPr="00FC7496">
        <w:rPr>
          <w:b/>
        </w:rPr>
        <w:t>fx_</w:t>
      </w:r>
      <w:r w:rsidRPr="00FC7496">
        <w:rPr>
          <w:b/>
          <w:lang w:eastAsia="zh-CN"/>
        </w:rPr>
        <w:t>UDC</w:t>
      </w:r>
      <w:r w:rsidRPr="00FC7496">
        <w:rPr>
          <w:b/>
        </w:rPr>
        <w:t>_</w:t>
      </w:r>
      <w:r w:rsidRPr="00FC7496">
        <w:rPr>
          <w:b/>
          <w:lang w:eastAsia="zh-CN"/>
        </w:rPr>
        <w:t xml:space="preserve">Initialise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r w:rsidRPr="00FC7496">
        <w:rPr>
          <w:b/>
        </w:rPr>
        <w:t>fx_</w:t>
      </w:r>
      <w:r w:rsidRPr="00FC7496">
        <w:rPr>
          <w:b/>
          <w:lang w:eastAsia="zh-CN"/>
        </w:rPr>
        <w:t xml:space="preserve">UDC_Decompress.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r w:rsidRPr="00FC7496">
        <w:rPr>
          <w:b/>
        </w:rPr>
        <w:t>fx_</w:t>
      </w:r>
      <w:r w:rsidRPr="00FC7496">
        <w:rPr>
          <w:b/>
          <w:lang w:eastAsia="zh-CN"/>
        </w:rPr>
        <w:t>UDC_Decompress</w:t>
      </w:r>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Test method for QoE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measConfigAppLayerContainer</w:t>
      </w:r>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r w:rsidRPr="00FC7496">
        <w:rPr>
          <w:i/>
        </w:rPr>
        <w:t>MeasReportAppLayer</w:t>
      </w:r>
      <w:r w:rsidRPr="00FC7496">
        <w:t xml:space="preserve"> message back to the network over the SRB4 that has been configured by the network in advance. It contains </w:t>
      </w:r>
      <w:r w:rsidRPr="00FC7496">
        <w:rPr>
          <w:i/>
        </w:rPr>
        <w:t>measReportAppLayerContainer</w:t>
      </w:r>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t xml:space="preserve">The test model does not include an Application Layer, it is limited only to RRC signalling. Thus contents of the </w:t>
      </w:r>
      <w:r w:rsidRPr="00FC7496">
        <w:rPr>
          <w:i/>
        </w:rPr>
        <w:t>measConfigAppLayerContainer</w:t>
      </w:r>
      <w:r w:rsidRPr="00FC7496">
        <w:t xml:space="preserve"> and </w:t>
      </w:r>
      <w:r w:rsidRPr="00FC7496">
        <w:rPr>
          <w:i/>
        </w:rPr>
        <w:t>measReportAppLayerContainer</w:t>
      </w:r>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9A1BC0">
        <w:rPr>
          <w:position w:val="-6"/>
        </w:rPr>
        <w:pict w14:anchorId="1304A954">
          <v:shape id="_x0000_i1049"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instrText xml:space="preserve"> </w:instrText>
      </w:r>
      <w:r w:rsidRPr="0016588A">
        <w:rPr>
          <w:iCs/>
          <w:lang w:val="en-US"/>
        </w:rPr>
        <w:fldChar w:fldCharType="separate"/>
      </w:r>
      <w:r w:rsidR="009A1BC0">
        <w:rPr>
          <w:position w:val="-6"/>
        </w:rPr>
        <w:pict w14:anchorId="6BBEF321">
          <v:shape id="_x0000_i1050"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9A1BC0">
        <w:rPr>
          <w:position w:val="-6"/>
        </w:rPr>
        <w:pict w14:anchorId="6C79EE4D">
          <v:shape id="_x0000_i1051"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rPr>
          <w:iCs/>
          <w:lang w:val="en-US"/>
        </w:rPr>
        <w:instrText xml:space="preserve"> </w:instrText>
      </w:r>
      <w:r w:rsidRPr="0016588A">
        <w:rPr>
          <w:iCs/>
          <w:lang w:val="en-US"/>
        </w:rPr>
        <w:fldChar w:fldCharType="separate"/>
      </w:r>
      <w:r w:rsidR="009A1BC0">
        <w:rPr>
          <w:position w:val="-6"/>
        </w:rPr>
        <w:pict w14:anchorId="3D9D9AD8">
          <v:shape id="_x0000_i1052"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6E33AAD9" w14:textId="77777777" w:rsidR="001B3300" w:rsidRDefault="003F0FBA" w:rsidP="001B3300">
      <w:r>
        <w:t xml:space="preserve">In this version of the specification, NB-IoT operation in TDD is not supported. </w:t>
      </w:r>
    </w:p>
    <w:p w14:paraId="4F2E314E" w14:textId="77777777" w:rsidR="001B3300" w:rsidRDefault="001B3300" w:rsidP="001B3300">
      <w:r>
        <w:t xml:space="preserve">The NB-IoT deployment scenarios, which can be simulated by the test environment, are specified in Table 7A.0-1, and governed by the PIXIT </w:t>
      </w:r>
      <w:r w:rsidRPr="0083452B">
        <w:t>px_NB_OperationMode</w:t>
      </w:r>
      <w:r>
        <w:t xml:space="preserve">. </w:t>
      </w:r>
    </w:p>
    <w:p w14:paraId="3A265B85" w14:textId="77777777" w:rsidR="001B3300" w:rsidRPr="00AB43B1" w:rsidRDefault="001B3300" w:rsidP="001B3300">
      <w:pPr>
        <w:pStyle w:val="TH"/>
      </w:pPr>
      <w:r w:rsidRPr="00AB43B1">
        <w:t>Table 7A.</w:t>
      </w:r>
      <w:r>
        <w:t>0</w:t>
      </w:r>
      <w:r w:rsidRPr="00AB43B1">
        <w:t xml:space="preserve">-1: </w:t>
      </w:r>
      <w:r>
        <w:t xml:space="preserve">Supported </w:t>
      </w:r>
      <w:r w:rsidRPr="00AB43B1">
        <w:t>N</w:t>
      </w:r>
      <w:r>
        <w:t>B-IoT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1559"/>
        <w:gridCol w:w="1559"/>
      </w:tblGrid>
      <w:tr w:rsidR="001B3300" w:rsidRPr="002272FE" w14:paraId="0CC6F4CE" w14:textId="77777777" w:rsidTr="00000998">
        <w:trPr>
          <w:jc w:val="center"/>
        </w:trPr>
        <w:tc>
          <w:tcPr>
            <w:tcW w:w="2410" w:type="dxa"/>
            <w:tcBorders>
              <w:top w:val="single" w:sz="4" w:space="0" w:color="auto"/>
            </w:tcBorders>
          </w:tcPr>
          <w:p w14:paraId="6C91E384" w14:textId="77777777" w:rsidR="001B3300" w:rsidRPr="00AB43B1" w:rsidRDefault="001B3300" w:rsidP="00000998">
            <w:pPr>
              <w:pStyle w:val="TAH"/>
            </w:pPr>
            <w:r>
              <w:t>NB-IoT Operation Mode</w:t>
            </w:r>
          </w:p>
        </w:tc>
        <w:tc>
          <w:tcPr>
            <w:tcW w:w="1559" w:type="dxa"/>
          </w:tcPr>
          <w:p w14:paraId="33D235DE" w14:textId="77777777" w:rsidR="001B3300" w:rsidRDefault="001B3300" w:rsidP="00000998">
            <w:pPr>
              <w:pStyle w:val="TAH"/>
            </w:pPr>
            <w:r>
              <w:t>NB-IoT</w:t>
            </w:r>
          </w:p>
          <w:p w14:paraId="22694351" w14:textId="77777777" w:rsidR="001B3300" w:rsidRPr="00AB43B1" w:rsidRDefault="001B3300" w:rsidP="00000998">
            <w:pPr>
              <w:pStyle w:val="TAH"/>
            </w:pPr>
            <w:r>
              <w:t>(Terrestrial)</w:t>
            </w:r>
          </w:p>
        </w:tc>
        <w:tc>
          <w:tcPr>
            <w:tcW w:w="1559" w:type="dxa"/>
            <w:tcBorders>
              <w:top w:val="single" w:sz="4" w:space="0" w:color="auto"/>
            </w:tcBorders>
          </w:tcPr>
          <w:p w14:paraId="3B4840B6" w14:textId="77777777" w:rsidR="001B3300" w:rsidRPr="00390E59" w:rsidRDefault="001B3300" w:rsidP="00000998">
            <w:pPr>
              <w:pStyle w:val="TAH"/>
              <w:rPr>
                <w:lang w:val="fr-FR"/>
              </w:rPr>
            </w:pPr>
            <w:r w:rsidRPr="00390E59">
              <w:rPr>
                <w:lang w:val="fr-FR"/>
              </w:rPr>
              <w:t>NB-IoT NTN</w:t>
            </w:r>
          </w:p>
          <w:p w14:paraId="5DE74821" w14:textId="77777777" w:rsidR="001B3300" w:rsidRPr="00390E59" w:rsidRDefault="001B3300" w:rsidP="00000998">
            <w:pPr>
              <w:pStyle w:val="TAH"/>
              <w:rPr>
                <w:lang w:val="fr-FR"/>
              </w:rPr>
            </w:pPr>
            <w:r w:rsidRPr="00390E59">
              <w:rPr>
                <w:lang w:val="fr-FR"/>
              </w:rPr>
              <w:t>(Non-Terrestrial)</w:t>
            </w:r>
          </w:p>
        </w:tc>
      </w:tr>
      <w:tr w:rsidR="001B3300" w:rsidRPr="00AB43B1" w14:paraId="35869A93" w14:textId="77777777" w:rsidTr="00000998">
        <w:trPr>
          <w:jc w:val="center"/>
        </w:trPr>
        <w:tc>
          <w:tcPr>
            <w:tcW w:w="2410" w:type="dxa"/>
          </w:tcPr>
          <w:p w14:paraId="47AA3C02" w14:textId="77777777" w:rsidR="001B3300" w:rsidRPr="00AB43B1" w:rsidRDefault="001B3300" w:rsidP="00000998">
            <w:pPr>
              <w:pStyle w:val="TAL"/>
            </w:pPr>
            <w:r>
              <w:t>Standalone (default)</w:t>
            </w:r>
          </w:p>
        </w:tc>
        <w:tc>
          <w:tcPr>
            <w:tcW w:w="1559" w:type="dxa"/>
          </w:tcPr>
          <w:p w14:paraId="68CCE2E7" w14:textId="77777777" w:rsidR="001B3300" w:rsidRPr="00AB43B1" w:rsidRDefault="001B3300" w:rsidP="00000998">
            <w:pPr>
              <w:pStyle w:val="TAC"/>
            </w:pPr>
            <w:r>
              <w:t>Yes</w:t>
            </w:r>
          </w:p>
        </w:tc>
        <w:tc>
          <w:tcPr>
            <w:tcW w:w="1559" w:type="dxa"/>
          </w:tcPr>
          <w:p w14:paraId="1729B161" w14:textId="77777777" w:rsidR="001B3300" w:rsidRPr="00AB43B1" w:rsidRDefault="001B3300" w:rsidP="00000998">
            <w:pPr>
              <w:pStyle w:val="TAC"/>
            </w:pPr>
            <w:r>
              <w:t>Yes</w:t>
            </w:r>
          </w:p>
        </w:tc>
      </w:tr>
      <w:tr w:rsidR="001B3300" w:rsidRPr="00AB43B1" w14:paraId="0250A834" w14:textId="77777777" w:rsidTr="00000998">
        <w:trPr>
          <w:jc w:val="center"/>
        </w:trPr>
        <w:tc>
          <w:tcPr>
            <w:tcW w:w="2410" w:type="dxa"/>
          </w:tcPr>
          <w:p w14:paraId="07E4C60F" w14:textId="77777777" w:rsidR="001B3300" w:rsidRPr="00AB43B1" w:rsidRDefault="001B3300" w:rsidP="00000998">
            <w:pPr>
              <w:pStyle w:val="TAL"/>
            </w:pPr>
            <w:r>
              <w:t>Standalone flexible Tx/Rx</w:t>
            </w:r>
          </w:p>
        </w:tc>
        <w:tc>
          <w:tcPr>
            <w:tcW w:w="1559" w:type="dxa"/>
          </w:tcPr>
          <w:p w14:paraId="6E8ED9F4" w14:textId="77777777" w:rsidR="001B3300" w:rsidRPr="00AB43B1" w:rsidRDefault="001B3300" w:rsidP="00000998">
            <w:pPr>
              <w:pStyle w:val="TAC"/>
            </w:pPr>
            <w:r>
              <w:t>No</w:t>
            </w:r>
          </w:p>
        </w:tc>
        <w:tc>
          <w:tcPr>
            <w:tcW w:w="1559" w:type="dxa"/>
          </w:tcPr>
          <w:p w14:paraId="794C61CB" w14:textId="77777777" w:rsidR="001B3300" w:rsidRPr="00AB43B1" w:rsidRDefault="001B3300" w:rsidP="00000998">
            <w:pPr>
              <w:pStyle w:val="TAC"/>
            </w:pPr>
            <w:r>
              <w:t>Yes</w:t>
            </w:r>
          </w:p>
        </w:tc>
      </w:tr>
      <w:tr w:rsidR="001B3300" w:rsidRPr="00AB43B1" w14:paraId="1C8140C4" w14:textId="77777777" w:rsidTr="00000998">
        <w:trPr>
          <w:jc w:val="center"/>
        </w:trPr>
        <w:tc>
          <w:tcPr>
            <w:tcW w:w="2410" w:type="dxa"/>
          </w:tcPr>
          <w:p w14:paraId="6B518551" w14:textId="77777777" w:rsidR="001B3300" w:rsidRPr="00AB43B1" w:rsidRDefault="001B3300" w:rsidP="00000998">
            <w:pPr>
              <w:pStyle w:val="TAL"/>
            </w:pPr>
            <w:r>
              <w:t>In-band same PCI</w:t>
            </w:r>
          </w:p>
        </w:tc>
        <w:tc>
          <w:tcPr>
            <w:tcW w:w="1559" w:type="dxa"/>
          </w:tcPr>
          <w:p w14:paraId="317457A2" w14:textId="77777777" w:rsidR="001B3300" w:rsidRPr="00AB43B1" w:rsidRDefault="001B3300" w:rsidP="00000998">
            <w:pPr>
              <w:pStyle w:val="TAC"/>
            </w:pPr>
            <w:r>
              <w:t>Yes</w:t>
            </w:r>
          </w:p>
        </w:tc>
        <w:tc>
          <w:tcPr>
            <w:tcW w:w="1559" w:type="dxa"/>
          </w:tcPr>
          <w:p w14:paraId="5752BF49" w14:textId="77777777" w:rsidR="001B3300" w:rsidRPr="00AB43B1" w:rsidRDefault="001B3300" w:rsidP="00000998">
            <w:pPr>
              <w:pStyle w:val="TAC"/>
            </w:pPr>
            <w:r>
              <w:t>No</w:t>
            </w:r>
          </w:p>
        </w:tc>
      </w:tr>
      <w:tr w:rsidR="001B3300" w:rsidRPr="00AB43B1" w14:paraId="0D443F61" w14:textId="77777777" w:rsidTr="00000998">
        <w:trPr>
          <w:jc w:val="center"/>
        </w:trPr>
        <w:tc>
          <w:tcPr>
            <w:tcW w:w="2410" w:type="dxa"/>
          </w:tcPr>
          <w:p w14:paraId="259E729A" w14:textId="77777777" w:rsidR="001B3300" w:rsidRPr="00AB43B1" w:rsidRDefault="001B3300" w:rsidP="00000998">
            <w:pPr>
              <w:pStyle w:val="TAL"/>
              <w:rPr>
                <w:iCs/>
              </w:rPr>
            </w:pPr>
            <w:r>
              <w:rPr>
                <w:iCs/>
              </w:rPr>
              <w:t>In-band different PCI</w:t>
            </w:r>
          </w:p>
        </w:tc>
        <w:tc>
          <w:tcPr>
            <w:tcW w:w="1559" w:type="dxa"/>
          </w:tcPr>
          <w:p w14:paraId="4A9F37CA" w14:textId="77777777" w:rsidR="001B3300" w:rsidRPr="00AB43B1" w:rsidRDefault="001B3300" w:rsidP="00000998">
            <w:pPr>
              <w:pStyle w:val="TAC"/>
            </w:pPr>
            <w:r>
              <w:t>Yes</w:t>
            </w:r>
          </w:p>
        </w:tc>
        <w:tc>
          <w:tcPr>
            <w:tcW w:w="1559" w:type="dxa"/>
          </w:tcPr>
          <w:p w14:paraId="592C22EA" w14:textId="77777777" w:rsidR="001B3300" w:rsidRPr="00AB43B1" w:rsidRDefault="001B3300" w:rsidP="00000998">
            <w:pPr>
              <w:pStyle w:val="TAC"/>
            </w:pPr>
            <w:r>
              <w:t>No</w:t>
            </w:r>
          </w:p>
        </w:tc>
      </w:tr>
      <w:tr w:rsidR="001B3300" w:rsidRPr="00AB43B1" w14:paraId="688668EB" w14:textId="77777777" w:rsidTr="00000998">
        <w:trPr>
          <w:jc w:val="center"/>
        </w:trPr>
        <w:tc>
          <w:tcPr>
            <w:tcW w:w="2410" w:type="dxa"/>
          </w:tcPr>
          <w:p w14:paraId="0E4033F3" w14:textId="77777777" w:rsidR="001B3300" w:rsidRDefault="001B3300" w:rsidP="00000998">
            <w:pPr>
              <w:pStyle w:val="TAL"/>
              <w:rPr>
                <w:iCs/>
              </w:rPr>
            </w:pPr>
            <w:r>
              <w:t>Guardband</w:t>
            </w:r>
          </w:p>
        </w:tc>
        <w:tc>
          <w:tcPr>
            <w:tcW w:w="1559" w:type="dxa"/>
          </w:tcPr>
          <w:p w14:paraId="50159E3C" w14:textId="77777777" w:rsidR="001B3300" w:rsidRDefault="001B3300" w:rsidP="00000998">
            <w:pPr>
              <w:pStyle w:val="TAC"/>
            </w:pPr>
            <w:r>
              <w:t>Yes</w:t>
            </w:r>
          </w:p>
        </w:tc>
        <w:tc>
          <w:tcPr>
            <w:tcW w:w="1559" w:type="dxa"/>
          </w:tcPr>
          <w:p w14:paraId="68643D09" w14:textId="77777777" w:rsidR="001B3300" w:rsidRDefault="001B3300" w:rsidP="00000998">
            <w:pPr>
              <w:pStyle w:val="TAC"/>
            </w:pPr>
            <w:r>
              <w:t>No</w:t>
            </w:r>
          </w:p>
        </w:tc>
      </w:tr>
      <w:tr w:rsidR="001B3300" w:rsidRPr="00AB43B1" w14:paraId="2404A1A8" w14:textId="77777777" w:rsidTr="00000998">
        <w:trPr>
          <w:jc w:val="center"/>
        </w:trPr>
        <w:tc>
          <w:tcPr>
            <w:tcW w:w="2410" w:type="dxa"/>
          </w:tcPr>
          <w:p w14:paraId="0773F9BC" w14:textId="77777777" w:rsidR="001B3300" w:rsidRPr="00AB43B1" w:rsidRDefault="001B3300" w:rsidP="00000998">
            <w:pPr>
              <w:pStyle w:val="TAL"/>
            </w:pPr>
            <w:r>
              <w:t>In-band NR NTN</w:t>
            </w:r>
          </w:p>
        </w:tc>
        <w:tc>
          <w:tcPr>
            <w:tcW w:w="1559" w:type="dxa"/>
          </w:tcPr>
          <w:p w14:paraId="0740462A" w14:textId="77777777" w:rsidR="001B3300" w:rsidRPr="00AB43B1" w:rsidRDefault="001B3300" w:rsidP="00000998">
            <w:pPr>
              <w:pStyle w:val="TAC"/>
            </w:pPr>
            <w:r>
              <w:t>No</w:t>
            </w:r>
          </w:p>
        </w:tc>
        <w:tc>
          <w:tcPr>
            <w:tcW w:w="1559" w:type="dxa"/>
          </w:tcPr>
          <w:p w14:paraId="47D07AD2" w14:textId="77777777" w:rsidR="001B3300" w:rsidRPr="00AB43B1" w:rsidRDefault="001B3300" w:rsidP="00000998">
            <w:pPr>
              <w:pStyle w:val="TAC"/>
            </w:pPr>
            <w:r>
              <w:t>Yes</w:t>
            </w:r>
          </w:p>
        </w:tc>
      </w:tr>
    </w:tbl>
    <w:p w14:paraId="60BA7BED" w14:textId="77777777" w:rsidR="001B3300" w:rsidRDefault="001B3300" w:rsidP="001B3300"/>
    <w:p w14:paraId="4ED8EEFA" w14:textId="6D312164" w:rsidR="00753495" w:rsidRPr="00FC7496" w:rsidRDefault="001B3300" w:rsidP="001B3300">
      <w:r>
        <w:t xml:space="preserve">The NB-IoT NTN-specific </w:t>
      </w:r>
      <w:r w:rsidRPr="00BC46FC">
        <w:t xml:space="preserve">test methods and design considerations </w:t>
      </w:r>
      <w:r>
        <w:t>are specified under clause 7A.14.</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0FDDDCEA" w:rsidR="00876991" w:rsidRPr="00FC7496" w:rsidRDefault="00753495" w:rsidP="00876991">
      <w:r w:rsidRPr="00FC7496">
        <w:t xml:space="preserve">No (WB-E-UTRA) LTE signals and channels shall be transmitted by the SS, except for the case of ‘in-band same PCI’ operation mode where the SS shall transmit the LTE CRS. For the </w:t>
      </w:r>
      <w:r w:rsidR="001B3300" w:rsidRPr="001B3300">
        <w:t>‘</w:t>
      </w:r>
      <w:r w:rsidRPr="00FC7496">
        <w:t>in-band</w:t>
      </w:r>
      <w:r w:rsidR="001B3300" w:rsidRPr="001B3300">
        <w:t xml:space="preserve"> same PCI’ and the ‘in-band different PCI’</w:t>
      </w:r>
      <w:r w:rsidRPr="00FC7496">
        <w:t xml:space="preserve">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3" type="#_x0000_t75" style="width:22.5pt;height:16.5pt" o:ole="">
            <v:imagedata r:id="rId41" o:title=""/>
          </v:shape>
          <o:OLEObject Type="Embed" ProgID="Equation.3" ShapeID="_x0000_i1053" DrawAspect="Content" ObjectID="_1829740750" r:id="rId42"/>
        </w:object>
      </w:r>
      <w:r w:rsidRPr="00FC7496">
        <w:t xml:space="preserve"> is calculated from the NB-IoT physical cell identity </w:t>
      </w:r>
      <w:r w:rsidRPr="00FC7496">
        <w:rPr>
          <w:position w:val="-10"/>
        </w:rPr>
        <w:object w:dxaOrig="600" w:dyaOrig="360" w14:anchorId="3A002A95">
          <v:shape id="_x0000_i1054" type="#_x0000_t75" style="width:30pt;height:18.75pt" o:ole="">
            <v:imagedata r:id="rId43" o:title=""/>
          </v:shape>
          <o:OLEObject Type="Embed" ProgID="Equation.3" ShapeID="_x0000_i1054" DrawAspect="Content" ObjectID="_1829740751" r:id="rId44"/>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9F3E4F">
        <w:fldChar w:fldCharType="begin"/>
      </w:r>
      <w:r w:rsidR="009F3E4F">
        <w:instrText xml:space="preserve"> INCLUDEPICTURE  "cid:image001.png@01D84446.B6F5A120" \* MERGEFORMATINET </w:instrText>
      </w:r>
      <w:r w:rsidR="009F3E4F">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5" type="#_x0000_t75" style="width:22.5pt;height:16.5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9F3E4F">
        <w:fldChar w:fldCharType="begin"/>
      </w:r>
      <w:r w:rsidR="009F3E4F">
        <w:instrText xml:space="preserve"> INCLUDEPICTURE  "cid:image002.png@01D84446.B6F5A120" \* MERGEFORMATINET </w:instrText>
      </w:r>
      <w:r w:rsidR="009F3E4F">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9A1BC0">
        <w:pict w14:anchorId="1DEFDBD3">
          <v:shape id="_x0000_i1056" type="#_x0000_t75" style="width:30pt;height:18.75pt">
            <v:imagedata r:id="rId47" r:href="rId4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9F3E4F">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9A1BC0">
        <w:rPr>
          <w:position w:val="-6"/>
        </w:rPr>
        <w:pict w14:anchorId="0BB57194">
          <v:shape id="_x0000_i105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instrText xml:space="preserve"> </w:instrText>
      </w:r>
      <w:r w:rsidRPr="0016588A">
        <w:rPr>
          <w:iCs/>
          <w:lang w:val="en-US"/>
        </w:rPr>
        <w:fldChar w:fldCharType="separate"/>
      </w:r>
      <w:r w:rsidR="009A1BC0">
        <w:rPr>
          <w:position w:val="-6"/>
        </w:rPr>
        <w:pict w14:anchorId="4A000AD4">
          <v:shape id="_x0000_i105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9A1BC0">
        <w:rPr>
          <w:position w:val="-6"/>
        </w:rPr>
        <w:pict w14:anchorId="69FCBA6B">
          <v:shape id="_x0000_i105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instrText xml:space="preserve"> </w:instrText>
      </w:r>
      <w:r w:rsidRPr="0016588A">
        <w:fldChar w:fldCharType="separate"/>
      </w:r>
      <w:r w:rsidR="009A1BC0">
        <w:rPr>
          <w:position w:val="-6"/>
        </w:rPr>
        <w:pict w14:anchorId="28BABA2F">
          <v:shape id="_x0000_i106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t>S</w:t>
            </w:r>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t>S</w:t>
            </w:r>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r w:rsidRPr="003F0FBA">
        <w:rPr>
          <w:i/>
          <w:iCs/>
          <w:lang w:eastAsia="en-GB"/>
        </w:rPr>
        <w:t>MasterInformationBlock-NB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61" type="#_x0000_t75" style="width:30pt;height:18.75pt" o:ole="">
            <v:imagedata r:id="rId43" o:title=""/>
          </v:shape>
          <o:OLEObject Type="Embed" ProgID="Equation.3" ShapeID="_x0000_i1061" DrawAspect="Content" ObjectID="_1829740752" r:id="rId49"/>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3E733840" w:rsidR="00753495" w:rsidRPr="00FC7496" w:rsidRDefault="00753495" w:rsidP="00753495">
      <w:pPr>
        <w:pStyle w:val="Heading4"/>
      </w:pPr>
      <w:r w:rsidRPr="00FC7496">
        <w:t>7A.2.2.3</w:t>
      </w:r>
      <w:r w:rsidRPr="00FC7496">
        <w:tab/>
        <w:t>SI-messages</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6541D048" w:rsidR="00753495" w:rsidRPr="00FC7496" w:rsidRDefault="00753495" w:rsidP="00753495">
      <w:pPr>
        <w:pStyle w:val="Heading5"/>
      </w:pPr>
      <w:r w:rsidRPr="00FC7496">
        <w:t>7A.2.2.3.1</w:t>
      </w:r>
      <w:r w:rsidRPr="00FC7496">
        <w:tab/>
      </w:r>
      <w:r w:rsidR="003A7815" w:rsidRPr="003A7815">
        <w:t>Combinations scheduling 1 SI message</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vAlign w:val="center"/>
          </w:tcPr>
          <w:p w14:paraId="18356278" w14:textId="77777777" w:rsidR="00753495" w:rsidRPr="00FC7496" w:rsidRDefault="00753495" w:rsidP="001D304D">
            <w:pPr>
              <w:pStyle w:val="TAC"/>
              <w:rPr>
                <w:sz w:val="16"/>
                <w:szCs w:val="16"/>
                <w:lang w:eastAsia="en-GB"/>
              </w:rPr>
            </w:pPr>
          </w:p>
        </w:tc>
        <w:tc>
          <w:tcPr>
            <w:tcW w:w="452" w:type="dxa"/>
            <w:vMerge/>
          </w:tcPr>
          <w:p w14:paraId="530F45FF" w14:textId="77777777" w:rsidR="00753495" w:rsidRPr="00FC7496" w:rsidRDefault="00753495" w:rsidP="001D304D">
            <w:pPr>
              <w:pStyle w:val="TAC"/>
              <w:rPr>
                <w:sz w:val="16"/>
                <w:szCs w:val="16"/>
                <w:lang w:eastAsia="en-GB"/>
              </w:rPr>
            </w:pPr>
          </w:p>
        </w:tc>
        <w:tc>
          <w:tcPr>
            <w:tcW w:w="236" w:type="dxa"/>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vAlign w:val="center"/>
          </w:tcPr>
          <w:p w14:paraId="186C5F02" w14:textId="77777777" w:rsidR="00753495" w:rsidRPr="00FC7496" w:rsidRDefault="00753495" w:rsidP="001D304D">
            <w:pPr>
              <w:pStyle w:val="TAC"/>
              <w:rPr>
                <w:sz w:val="16"/>
                <w:szCs w:val="16"/>
                <w:lang w:eastAsia="en-GB"/>
              </w:rPr>
            </w:pPr>
          </w:p>
        </w:tc>
        <w:tc>
          <w:tcPr>
            <w:tcW w:w="9892" w:type="dxa"/>
            <w:gridSpan w:val="41"/>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tcPr>
          <w:p w14:paraId="506DF2B6" w14:textId="77777777" w:rsidR="00753495" w:rsidRPr="00FC7496" w:rsidRDefault="00753495" w:rsidP="001D304D">
            <w:pPr>
              <w:pStyle w:val="TAC"/>
              <w:rPr>
                <w:sz w:val="16"/>
                <w:szCs w:val="16"/>
                <w:lang w:eastAsia="en-GB"/>
              </w:rPr>
            </w:pPr>
          </w:p>
        </w:tc>
        <w:tc>
          <w:tcPr>
            <w:tcW w:w="236" w:type="dxa"/>
          </w:tcPr>
          <w:p w14:paraId="2504FE6B" w14:textId="77777777" w:rsidR="00753495" w:rsidRPr="00FC7496" w:rsidRDefault="00753495" w:rsidP="001D304D">
            <w:pPr>
              <w:pStyle w:val="TAC"/>
              <w:rPr>
                <w:sz w:val="16"/>
                <w:szCs w:val="16"/>
                <w:lang w:eastAsia="en-GB"/>
              </w:rPr>
            </w:pPr>
          </w:p>
        </w:tc>
        <w:tc>
          <w:tcPr>
            <w:tcW w:w="236" w:type="dxa"/>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tcPr>
          <w:p w14:paraId="14D1740B" w14:textId="77777777" w:rsidR="00753495" w:rsidRPr="00FC7496" w:rsidRDefault="00753495" w:rsidP="001D304D">
            <w:pPr>
              <w:pStyle w:val="TAC"/>
              <w:rPr>
                <w:sz w:val="16"/>
                <w:szCs w:val="16"/>
                <w:lang w:eastAsia="en-GB"/>
              </w:rPr>
            </w:pPr>
          </w:p>
        </w:tc>
        <w:tc>
          <w:tcPr>
            <w:tcW w:w="236" w:type="dxa"/>
          </w:tcPr>
          <w:p w14:paraId="425D98F8" w14:textId="77777777" w:rsidR="00753495" w:rsidRPr="00FC7496" w:rsidRDefault="00753495" w:rsidP="001D304D">
            <w:pPr>
              <w:pStyle w:val="TAC"/>
              <w:rPr>
                <w:sz w:val="16"/>
                <w:szCs w:val="16"/>
                <w:lang w:eastAsia="en-GB"/>
              </w:rPr>
            </w:pPr>
          </w:p>
        </w:tc>
        <w:tc>
          <w:tcPr>
            <w:tcW w:w="236" w:type="dxa"/>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tcPr>
          <w:p w14:paraId="30582DE8" w14:textId="77777777" w:rsidR="00753495" w:rsidRPr="00FC7496" w:rsidRDefault="00753495" w:rsidP="001D304D">
            <w:pPr>
              <w:pStyle w:val="TAC"/>
              <w:rPr>
                <w:sz w:val="16"/>
                <w:szCs w:val="16"/>
                <w:lang w:eastAsia="en-GB"/>
              </w:rPr>
            </w:pPr>
          </w:p>
        </w:tc>
        <w:tc>
          <w:tcPr>
            <w:tcW w:w="236" w:type="dxa"/>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tcPr>
          <w:p w14:paraId="211B6E06" w14:textId="77777777" w:rsidR="00753495" w:rsidRPr="00FC7496" w:rsidRDefault="00753495" w:rsidP="001D304D">
            <w:pPr>
              <w:pStyle w:val="TAC"/>
              <w:rPr>
                <w:sz w:val="16"/>
                <w:szCs w:val="16"/>
                <w:lang w:eastAsia="en-GB"/>
              </w:rPr>
            </w:pPr>
          </w:p>
        </w:tc>
        <w:tc>
          <w:tcPr>
            <w:tcW w:w="236" w:type="dxa"/>
          </w:tcPr>
          <w:p w14:paraId="3458A6E2" w14:textId="77777777" w:rsidR="00753495" w:rsidRPr="00FC7496" w:rsidRDefault="00753495" w:rsidP="001D304D">
            <w:pPr>
              <w:pStyle w:val="TAC"/>
              <w:rPr>
                <w:sz w:val="16"/>
                <w:szCs w:val="16"/>
                <w:lang w:eastAsia="en-GB"/>
              </w:rPr>
            </w:pPr>
          </w:p>
        </w:tc>
        <w:tc>
          <w:tcPr>
            <w:tcW w:w="236" w:type="dxa"/>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tcPr>
          <w:p w14:paraId="0E32FB3F" w14:textId="77777777" w:rsidR="00753495" w:rsidRPr="00FC7496" w:rsidRDefault="00753495" w:rsidP="001D304D">
            <w:pPr>
              <w:pStyle w:val="TAC"/>
              <w:rPr>
                <w:sz w:val="16"/>
                <w:szCs w:val="16"/>
                <w:lang w:eastAsia="en-GB"/>
              </w:rPr>
            </w:pPr>
          </w:p>
        </w:tc>
        <w:tc>
          <w:tcPr>
            <w:tcW w:w="236" w:type="dxa"/>
          </w:tcPr>
          <w:p w14:paraId="54DD5888" w14:textId="77777777" w:rsidR="00753495" w:rsidRPr="00FC7496" w:rsidRDefault="00753495" w:rsidP="001D304D">
            <w:pPr>
              <w:pStyle w:val="TAC"/>
              <w:rPr>
                <w:sz w:val="16"/>
                <w:szCs w:val="16"/>
                <w:lang w:eastAsia="en-GB"/>
              </w:rPr>
            </w:pPr>
          </w:p>
        </w:tc>
        <w:tc>
          <w:tcPr>
            <w:tcW w:w="236" w:type="dxa"/>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tcPr>
          <w:p w14:paraId="1109D516" w14:textId="77777777" w:rsidR="00753495" w:rsidRPr="00FC7496" w:rsidRDefault="00753495" w:rsidP="001D304D">
            <w:pPr>
              <w:pStyle w:val="TAC"/>
              <w:rPr>
                <w:sz w:val="16"/>
                <w:szCs w:val="16"/>
                <w:lang w:eastAsia="en-GB"/>
              </w:rPr>
            </w:pPr>
          </w:p>
        </w:tc>
        <w:tc>
          <w:tcPr>
            <w:tcW w:w="236" w:type="dxa"/>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tcPr>
          <w:p w14:paraId="2F92186D" w14:textId="77777777" w:rsidR="00753495" w:rsidRPr="00FC7496" w:rsidRDefault="00753495" w:rsidP="001D304D">
            <w:pPr>
              <w:pStyle w:val="TAC"/>
              <w:rPr>
                <w:sz w:val="16"/>
                <w:szCs w:val="16"/>
                <w:lang w:eastAsia="en-GB"/>
              </w:rPr>
            </w:pPr>
          </w:p>
        </w:tc>
        <w:tc>
          <w:tcPr>
            <w:tcW w:w="236" w:type="dxa"/>
          </w:tcPr>
          <w:p w14:paraId="12BFDC20" w14:textId="77777777" w:rsidR="00753495" w:rsidRPr="00FC7496" w:rsidRDefault="00753495" w:rsidP="001D304D">
            <w:pPr>
              <w:pStyle w:val="TAC"/>
              <w:rPr>
                <w:sz w:val="16"/>
                <w:szCs w:val="16"/>
                <w:lang w:eastAsia="en-GB"/>
              </w:rPr>
            </w:pPr>
          </w:p>
        </w:tc>
        <w:tc>
          <w:tcPr>
            <w:tcW w:w="236" w:type="dxa"/>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tcPr>
          <w:p w14:paraId="623F486A" w14:textId="77777777" w:rsidR="00753495" w:rsidRPr="00FC7496" w:rsidRDefault="00753495" w:rsidP="001D304D">
            <w:pPr>
              <w:pStyle w:val="TAC"/>
              <w:rPr>
                <w:sz w:val="16"/>
                <w:szCs w:val="16"/>
                <w:lang w:eastAsia="en-GB"/>
              </w:rPr>
            </w:pPr>
          </w:p>
        </w:tc>
        <w:tc>
          <w:tcPr>
            <w:tcW w:w="236" w:type="dxa"/>
          </w:tcPr>
          <w:p w14:paraId="30CA00D2" w14:textId="77777777" w:rsidR="00753495" w:rsidRPr="00FC7496" w:rsidRDefault="00753495" w:rsidP="001D304D">
            <w:pPr>
              <w:pStyle w:val="TAC"/>
              <w:rPr>
                <w:sz w:val="16"/>
                <w:szCs w:val="16"/>
                <w:lang w:eastAsia="en-GB"/>
              </w:rPr>
            </w:pPr>
          </w:p>
        </w:tc>
        <w:tc>
          <w:tcPr>
            <w:tcW w:w="236" w:type="dxa"/>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tcPr>
          <w:p w14:paraId="16673A94" w14:textId="77777777" w:rsidR="00753495" w:rsidRPr="00FC7496" w:rsidRDefault="00753495" w:rsidP="001D304D">
            <w:pPr>
              <w:pStyle w:val="TAC"/>
              <w:rPr>
                <w:sz w:val="16"/>
                <w:szCs w:val="16"/>
                <w:lang w:eastAsia="en-GB"/>
              </w:rPr>
            </w:pPr>
          </w:p>
        </w:tc>
        <w:tc>
          <w:tcPr>
            <w:tcW w:w="236" w:type="dxa"/>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tcPr>
          <w:p w14:paraId="6D87B889" w14:textId="77777777" w:rsidR="00753495" w:rsidRPr="00FC7496" w:rsidRDefault="00753495" w:rsidP="001D304D">
            <w:pPr>
              <w:pStyle w:val="TAC"/>
              <w:rPr>
                <w:sz w:val="16"/>
                <w:szCs w:val="16"/>
                <w:lang w:eastAsia="en-GB"/>
              </w:rPr>
            </w:pPr>
          </w:p>
        </w:tc>
        <w:tc>
          <w:tcPr>
            <w:tcW w:w="236" w:type="dxa"/>
          </w:tcPr>
          <w:p w14:paraId="0ABF5569" w14:textId="77777777" w:rsidR="00753495" w:rsidRPr="00FC7496" w:rsidRDefault="00753495" w:rsidP="001D304D">
            <w:pPr>
              <w:pStyle w:val="TAC"/>
              <w:rPr>
                <w:sz w:val="16"/>
                <w:szCs w:val="16"/>
                <w:lang w:eastAsia="en-GB"/>
              </w:rPr>
            </w:pPr>
          </w:p>
        </w:tc>
        <w:tc>
          <w:tcPr>
            <w:tcW w:w="236" w:type="dxa"/>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tcPr>
          <w:p w14:paraId="19D0D95D" w14:textId="77777777" w:rsidR="00753495" w:rsidRPr="00FC7496" w:rsidRDefault="00753495" w:rsidP="001D304D">
            <w:pPr>
              <w:pStyle w:val="TAC"/>
              <w:rPr>
                <w:sz w:val="16"/>
                <w:szCs w:val="16"/>
                <w:lang w:eastAsia="en-GB"/>
              </w:rPr>
            </w:pPr>
          </w:p>
        </w:tc>
        <w:tc>
          <w:tcPr>
            <w:tcW w:w="236" w:type="dxa"/>
          </w:tcPr>
          <w:p w14:paraId="7C2F7F73" w14:textId="77777777" w:rsidR="00753495" w:rsidRPr="00FC7496" w:rsidRDefault="00753495" w:rsidP="001D304D">
            <w:pPr>
              <w:pStyle w:val="TAC"/>
              <w:rPr>
                <w:sz w:val="16"/>
                <w:szCs w:val="16"/>
                <w:lang w:eastAsia="en-GB"/>
              </w:rPr>
            </w:pPr>
          </w:p>
        </w:tc>
        <w:tc>
          <w:tcPr>
            <w:tcW w:w="236" w:type="dxa"/>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tcPr>
          <w:p w14:paraId="6736099A" w14:textId="77777777" w:rsidR="00753495" w:rsidRPr="00FC7496" w:rsidRDefault="00753495" w:rsidP="001D304D">
            <w:pPr>
              <w:pStyle w:val="TAC"/>
              <w:rPr>
                <w:sz w:val="16"/>
                <w:szCs w:val="16"/>
                <w:lang w:eastAsia="en-GB"/>
              </w:rPr>
            </w:pPr>
          </w:p>
        </w:tc>
        <w:tc>
          <w:tcPr>
            <w:tcW w:w="236" w:type="dxa"/>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tcPr>
          <w:p w14:paraId="1A4285A1" w14:textId="77777777" w:rsidR="00753495" w:rsidRPr="00FC7496" w:rsidRDefault="00753495" w:rsidP="001D304D">
            <w:pPr>
              <w:pStyle w:val="TAC"/>
              <w:rPr>
                <w:sz w:val="16"/>
                <w:szCs w:val="16"/>
                <w:lang w:eastAsia="en-GB"/>
              </w:rPr>
            </w:pPr>
          </w:p>
        </w:tc>
        <w:tc>
          <w:tcPr>
            <w:tcW w:w="236" w:type="dxa"/>
          </w:tcPr>
          <w:p w14:paraId="050D31C8" w14:textId="77777777" w:rsidR="00753495" w:rsidRPr="00FC7496" w:rsidRDefault="00753495" w:rsidP="001D304D">
            <w:pPr>
              <w:pStyle w:val="TAC"/>
              <w:rPr>
                <w:sz w:val="16"/>
                <w:szCs w:val="16"/>
                <w:lang w:eastAsia="en-GB"/>
              </w:rPr>
            </w:pPr>
          </w:p>
        </w:tc>
        <w:tc>
          <w:tcPr>
            <w:tcW w:w="236" w:type="dxa"/>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tcPr>
          <w:p w14:paraId="39BEB973" w14:textId="77777777" w:rsidR="00753495" w:rsidRPr="00FC7496" w:rsidRDefault="00753495" w:rsidP="001D304D">
            <w:pPr>
              <w:pStyle w:val="TAC"/>
              <w:rPr>
                <w:sz w:val="16"/>
                <w:szCs w:val="16"/>
                <w:lang w:eastAsia="en-GB"/>
              </w:rPr>
            </w:pPr>
          </w:p>
        </w:tc>
        <w:tc>
          <w:tcPr>
            <w:tcW w:w="236" w:type="dxa"/>
          </w:tcPr>
          <w:p w14:paraId="64DD42D2" w14:textId="77777777" w:rsidR="00753495" w:rsidRPr="00FC7496" w:rsidRDefault="00753495" w:rsidP="001D304D">
            <w:pPr>
              <w:pStyle w:val="TAC"/>
              <w:rPr>
                <w:sz w:val="16"/>
                <w:szCs w:val="16"/>
                <w:lang w:eastAsia="en-GB"/>
              </w:rPr>
            </w:pPr>
          </w:p>
        </w:tc>
        <w:tc>
          <w:tcPr>
            <w:tcW w:w="236" w:type="dxa"/>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tcPr>
          <w:p w14:paraId="436C4D51" w14:textId="77777777" w:rsidR="00753495" w:rsidRPr="00FC7496" w:rsidRDefault="00753495" w:rsidP="001D304D">
            <w:pPr>
              <w:pStyle w:val="TAC"/>
              <w:rPr>
                <w:sz w:val="16"/>
                <w:szCs w:val="16"/>
                <w:lang w:eastAsia="en-GB"/>
              </w:rPr>
            </w:pPr>
          </w:p>
        </w:tc>
        <w:tc>
          <w:tcPr>
            <w:tcW w:w="236" w:type="dxa"/>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tcPr>
          <w:p w14:paraId="6578ADB3" w14:textId="77777777" w:rsidR="00753495" w:rsidRPr="00FC7496" w:rsidRDefault="00753495" w:rsidP="001D304D">
            <w:pPr>
              <w:pStyle w:val="TAC"/>
              <w:rPr>
                <w:sz w:val="16"/>
                <w:szCs w:val="16"/>
                <w:lang w:eastAsia="en-GB"/>
              </w:rPr>
            </w:pPr>
          </w:p>
        </w:tc>
        <w:tc>
          <w:tcPr>
            <w:tcW w:w="236" w:type="dxa"/>
          </w:tcPr>
          <w:p w14:paraId="61AC89A6" w14:textId="77777777" w:rsidR="00753495" w:rsidRPr="00FC7496" w:rsidRDefault="00753495" w:rsidP="001D304D">
            <w:pPr>
              <w:pStyle w:val="TAC"/>
              <w:rPr>
                <w:sz w:val="16"/>
                <w:szCs w:val="16"/>
                <w:lang w:eastAsia="en-GB"/>
              </w:rPr>
            </w:pPr>
          </w:p>
        </w:tc>
        <w:tc>
          <w:tcPr>
            <w:tcW w:w="236" w:type="dxa"/>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tcPr>
          <w:p w14:paraId="4FDE3EF9" w14:textId="77777777" w:rsidR="00753495" w:rsidRPr="00FC7496" w:rsidRDefault="00753495" w:rsidP="001D304D">
            <w:pPr>
              <w:pStyle w:val="TAC"/>
              <w:rPr>
                <w:sz w:val="16"/>
                <w:szCs w:val="16"/>
                <w:lang w:eastAsia="en-GB"/>
              </w:rPr>
            </w:pPr>
          </w:p>
        </w:tc>
        <w:tc>
          <w:tcPr>
            <w:tcW w:w="236" w:type="dxa"/>
          </w:tcPr>
          <w:p w14:paraId="1C22B2B2" w14:textId="77777777" w:rsidR="00753495" w:rsidRPr="00FC7496" w:rsidRDefault="00753495" w:rsidP="001D304D">
            <w:pPr>
              <w:pStyle w:val="TAC"/>
              <w:rPr>
                <w:sz w:val="16"/>
                <w:szCs w:val="16"/>
                <w:lang w:eastAsia="en-GB"/>
              </w:rPr>
            </w:pPr>
          </w:p>
        </w:tc>
        <w:tc>
          <w:tcPr>
            <w:tcW w:w="236" w:type="dxa"/>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tcPr>
          <w:p w14:paraId="31329C6D" w14:textId="77777777" w:rsidR="00753495" w:rsidRPr="00FC7496" w:rsidRDefault="00753495" w:rsidP="001D304D">
            <w:pPr>
              <w:pStyle w:val="TAC"/>
              <w:rPr>
                <w:sz w:val="16"/>
                <w:szCs w:val="16"/>
                <w:lang w:eastAsia="en-GB"/>
              </w:rPr>
            </w:pPr>
          </w:p>
        </w:tc>
        <w:tc>
          <w:tcPr>
            <w:tcW w:w="236" w:type="dxa"/>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tcPr>
          <w:p w14:paraId="0479B75B" w14:textId="77777777" w:rsidR="00753495" w:rsidRPr="00FC7496" w:rsidRDefault="00753495" w:rsidP="001D304D">
            <w:pPr>
              <w:pStyle w:val="TAC"/>
              <w:rPr>
                <w:sz w:val="16"/>
                <w:szCs w:val="16"/>
                <w:lang w:eastAsia="en-GB"/>
              </w:rPr>
            </w:pPr>
          </w:p>
        </w:tc>
        <w:tc>
          <w:tcPr>
            <w:tcW w:w="236" w:type="dxa"/>
          </w:tcPr>
          <w:p w14:paraId="4C7BDE32" w14:textId="77777777" w:rsidR="00753495" w:rsidRPr="00FC7496" w:rsidRDefault="00753495" w:rsidP="001D304D">
            <w:pPr>
              <w:pStyle w:val="TAC"/>
              <w:rPr>
                <w:sz w:val="16"/>
                <w:szCs w:val="16"/>
                <w:lang w:eastAsia="en-GB"/>
              </w:rPr>
            </w:pPr>
          </w:p>
        </w:tc>
        <w:tc>
          <w:tcPr>
            <w:tcW w:w="236" w:type="dxa"/>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tcPr>
          <w:p w14:paraId="1086ABE9" w14:textId="77777777" w:rsidR="00753495" w:rsidRPr="00FC7496" w:rsidRDefault="00753495" w:rsidP="001D304D">
            <w:pPr>
              <w:pStyle w:val="TAC"/>
              <w:rPr>
                <w:sz w:val="16"/>
                <w:szCs w:val="16"/>
                <w:lang w:eastAsia="en-GB"/>
              </w:rPr>
            </w:pPr>
          </w:p>
        </w:tc>
        <w:tc>
          <w:tcPr>
            <w:tcW w:w="236" w:type="dxa"/>
          </w:tcPr>
          <w:p w14:paraId="197DB807" w14:textId="77777777" w:rsidR="00753495" w:rsidRPr="00FC7496" w:rsidRDefault="00753495" w:rsidP="001D304D">
            <w:pPr>
              <w:pStyle w:val="TAC"/>
              <w:rPr>
                <w:sz w:val="16"/>
                <w:szCs w:val="16"/>
                <w:lang w:eastAsia="en-GB"/>
              </w:rPr>
            </w:pPr>
          </w:p>
        </w:tc>
        <w:tc>
          <w:tcPr>
            <w:tcW w:w="236" w:type="dxa"/>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tcPr>
          <w:p w14:paraId="5FB9F8EA" w14:textId="77777777" w:rsidR="00753495" w:rsidRPr="00FC7496" w:rsidRDefault="00753495" w:rsidP="001D304D">
            <w:pPr>
              <w:pStyle w:val="TAC"/>
              <w:rPr>
                <w:sz w:val="16"/>
                <w:szCs w:val="16"/>
                <w:lang w:eastAsia="en-GB"/>
              </w:rPr>
            </w:pPr>
          </w:p>
        </w:tc>
        <w:tc>
          <w:tcPr>
            <w:tcW w:w="236" w:type="dxa"/>
          </w:tcPr>
          <w:p w14:paraId="7C8F0910" w14:textId="77777777" w:rsidR="00753495" w:rsidRPr="00FC7496" w:rsidRDefault="00753495" w:rsidP="001D304D">
            <w:pPr>
              <w:pStyle w:val="TAC"/>
              <w:rPr>
                <w:sz w:val="16"/>
                <w:szCs w:val="16"/>
                <w:lang w:eastAsia="en-GB"/>
              </w:rPr>
            </w:pPr>
          </w:p>
        </w:tc>
        <w:tc>
          <w:tcPr>
            <w:tcW w:w="236" w:type="dxa"/>
          </w:tcPr>
          <w:p w14:paraId="165BA5C6" w14:textId="77777777" w:rsidR="00753495" w:rsidRPr="00FC7496" w:rsidRDefault="00753495" w:rsidP="001D304D">
            <w:pPr>
              <w:pStyle w:val="TAC"/>
              <w:rPr>
                <w:sz w:val="16"/>
                <w:szCs w:val="16"/>
                <w:lang w:eastAsia="en-GB"/>
              </w:rPr>
            </w:pPr>
          </w:p>
        </w:tc>
        <w:tc>
          <w:tcPr>
            <w:tcW w:w="236" w:type="dxa"/>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tcPr>
          <w:p w14:paraId="59531485" w14:textId="77777777" w:rsidR="00753495" w:rsidRPr="00FC7496" w:rsidRDefault="00753495" w:rsidP="001D304D">
            <w:pPr>
              <w:pStyle w:val="TAC"/>
              <w:rPr>
                <w:sz w:val="16"/>
                <w:szCs w:val="16"/>
                <w:lang w:eastAsia="en-GB"/>
              </w:rPr>
            </w:pPr>
          </w:p>
        </w:tc>
        <w:tc>
          <w:tcPr>
            <w:tcW w:w="236" w:type="dxa"/>
          </w:tcPr>
          <w:p w14:paraId="63471093" w14:textId="77777777" w:rsidR="00753495" w:rsidRPr="00FC7496" w:rsidRDefault="00753495" w:rsidP="001D304D">
            <w:pPr>
              <w:pStyle w:val="TAC"/>
              <w:rPr>
                <w:sz w:val="16"/>
                <w:szCs w:val="16"/>
                <w:lang w:eastAsia="en-GB"/>
              </w:rPr>
            </w:pPr>
          </w:p>
        </w:tc>
        <w:tc>
          <w:tcPr>
            <w:tcW w:w="236" w:type="dxa"/>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tcPr>
          <w:p w14:paraId="234AF621" w14:textId="77777777" w:rsidR="00753495" w:rsidRPr="00FC7496" w:rsidRDefault="00753495" w:rsidP="001D304D">
            <w:pPr>
              <w:pStyle w:val="TAC"/>
              <w:rPr>
                <w:sz w:val="16"/>
                <w:szCs w:val="16"/>
                <w:lang w:eastAsia="en-GB"/>
              </w:rPr>
            </w:pPr>
          </w:p>
        </w:tc>
        <w:tc>
          <w:tcPr>
            <w:tcW w:w="236" w:type="dxa"/>
          </w:tcPr>
          <w:p w14:paraId="0DD10D0F" w14:textId="77777777" w:rsidR="00753495" w:rsidRPr="00FC7496" w:rsidRDefault="00753495" w:rsidP="001D304D">
            <w:pPr>
              <w:pStyle w:val="TAC"/>
              <w:rPr>
                <w:sz w:val="16"/>
                <w:szCs w:val="16"/>
                <w:lang w:eastAsia="en-GB"/>
              </w:rPr>
            </w:pPr>
          </w:p>
        </w:tc>
        <w:tc>
          <w:tcPr>
            <w:tcW w:w="236" w:type="dxa"/>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tcPr>
          <w:p w14:paraId="2328B315" w14:textId="77777777" w:rsidR="00753495" w:rsidRPr="00FC7496" w:rsidRDefault="00753495" w:rsidP="001D304D">
            <w:pPr>
              <w:pStyle w:val="TAC"/>
              <w:rPr>
                <w:sz w:val="16"/>
                <w:szCs w:val="16"/>
                <w:lang w:eastAsia="en-GB"/>
              </w:rPr>
            </w:pPr>
          </w:p>
        </w:tc>
        <w:tc>
          <w:tcPr>
            <w:tcW w:w="236" w:type="dxa"/>
          </w:tcPr>
          <w:p w14:paraId="6B6B0245" w14:textId="77777777" w:rsidR="00753495" w:rsidRPr="00FC7496" w:rsidRDefault="00753495" w:rsidP="001D304D">
            <w:pPr>
              <w:pStyle w:val="TAC"/>
              <w:rPr>
                <w:sz w:val="16"/>
                <w:szCs w:val="16"/>
                <w:lang w:eastAsia="en-GB"/>
              </w:rPr>
            </w:pPr>
          </w:p>
        </w:tc>
        <w:tc>
          <w:tcPr>
            <w:tcW w:w="236" w:type="dxa"/>
          </w:tcPr>
          <w:p w14:paraId="03430283" w14:textId="77777777" w:rsidR="00753495" w:rsidRPr="00FC7496" w:rsidRDefault="00753495" w:rsidP="001D304D">
            <w:pPr>
              <w:pStyle w:val="TAC"/>
              <w:rPr>
                <w:sz w:val="16"/>
                <w:szCs w:val="16"/>
                <w:lang w:eastAsia="en-GB"/>
              </w:rPr>
            </w:pPr>
          </w:p>
        </w:tc>
        <w:tc>
          <w:tcPr>
            <w:tcW w:w="236" w:type="dxa"/>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tcPr>
          <w:p w14:paraId="6771B3C1" w14:textId="77777777" w:rsidR="00753495" w:rsidRPr="00FC7496" w:rsidRDefault="00753495" w:rsidP="001D304D">
            <w:pPr>
              <w:pStyle w:val="TAC"/>
              <w:rPr>
                <w:sz w:val="16"/>
                <w:szCs w:val="16"/>
                <w:lang w:eastAsia="en-GB"/>
              </w:rPr>
            </w:pPr>
          </w:p>
        </w:tc>
        <w:tc>
          <w:tcPr>
            <w:tcW w:w="236" w:type="dxa"/>
          </w:tcPr>
          <w:p w14:paraId="1009DA25" w14:textId="77777777" w:rsidR="00753495" w:rsidRPr="00FC7496" w:rsidRDefault="00753495" w:rsidP="001D304D">
            <w:pPr>
              <w:pStyle w:val="TAC"/>
              <w:rPr>
                <w:sz w:val="16"/>
                <w:szCs w:val="16"/>
                <w:lang w:eastAsia="en-GB"/>
              </w:rPr>
            </w:pPr>
          </w:p>
        </w:tc>
        <w:tc>
          <w:tcPr>
            <w:tcW w:w="236" w:type="dxa"/>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tcPr>
          <w:p w14:paraId="30DEDED8" w14:textId="77777777" w:rsidR="00753495" w:rsidRPr="00FC7496" w:rsidRDefault="00753495" w:rsidP="001D304D">
            <w:pPr>
              <w:pStyle w:val="TAC"/>
              <w:rPr>
                <w:sz w:val="16"/>
                <w:szCs w:val="16"/>
                <w:lang w:eastAsia="en-GB"/>
              </w:rPr>
            </w:pPr>
          </w:p>
        </w:tc>
        <w:tc>
          <w:tcPr>
            <w:tcW w:w="236" w:type="dxa"/>
          </w:tcPr>
          <w:p w14:paraId="7117E280" w14:textId="77777777" w:rsidR="00753495" w:rsidRPr="00FC7496" w:rsidRDefault="00753495" w:rsidP="001D304D">
            <w:pPr>
              <w:pStyle w:val="TAC"/>
              <w:rPr>
                <w:sz w:val="16"/>
                <w:szCs w:val="16"/>
                <w:lang w:eastAsia="en-GB"/>
              </w:rPr>
            </w:pPr>
          </w:p>
        </w:tc>
        <w:tc>
          <w:tcPr>
            <w:tcW w:w="236" w:type="dxa"/>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tcPr>
          <w:p w14:paraId="385E86A4" w14:textId="77777777" w:rsidR="00753495" w:rsidRPr="00FC7496" w:rsidRDefault="00753495" w:rsidP="001D304D">
            <w:pPr>
              <w:pStyle w:val="TAC"/>
              <w:rPr>
                <w:sz w:val="16"/>
                <w:szCs w:val="16"/>
                <w:lang w:eastAsia="en-GB"/>
              </w:rPr>
            </w:pPr>
          </w:p>
        </w:tc>
        <w:tc>
          <w:tcPr>
            <w:tcW w:w="236" w:type="dxa"/>
          </w:tcPr>
          <w:p w14:paraId="1D600B4F" w14:textId="77777777" w:rsidR="00753495" w:rsidRPr="00FC7496" w:rsidRDefault="00753495" w:rsidP="001D304D">
            <w:pPr>
              <w:pStyle w:val="TAC"/>
              <w:rPr>
                <w:sz w:val="16"/>
                <w:szCs w:val="16"/>
                <w:lang w:eastAsia="en-GB"/>
              </w:rPr>
            </w:pPr>
          </w:p>
        </w:tc>
        <w:tc>
          <w:tcPr>
            <w:tcW w:w="236" w:type="dxa"/>
          </w:tcPr>
          <w:p w14:paraId="089EA55A" w14:textId="77777777" w:rsidR="00753495" w:rsidRPr="00FC7496" w:rsidRDefault="00753495" w:rsidP="001D304D">
            <w:pPr>
              <w:pStyle w:val="TAC"/>
              <w:rPr>
                <w:sz w:val="16"/>
                <w:szCs w:val="16"/>
                <w:lang w:eastAsia="en-GB"/>
              </w:rPr>
            </w:pPr>
          </w:p>
        </w:tc>
        <w:tc>
          <w:tcPr>
            <w:tcW w:w="236" w:type="dxa"/>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tcPr>
          <w:p w14:paraId="3D452D31" w14:textId="77777777" w:rsidR="00753495" w:rsidRPr="00FC7496" w:rsidRDefault="00753495" w:rsidP="001D304D">
            <w:pPr>
              <w:pStyle w:val="TAC"/>
              <w:rPr>
                <w:sz w:val="16"/>
                <w:szCs w:val="16"/>
                <w:lang w:eastAsia="en-GB"/>
              </w:rPr>
            </w:pPr>
          </w:p>
        </w:tc>
        <w:tc>
          <w:tcPr>
            <w:tcW w:w="236" w:type="dxa"/>
          </w:tcPr>
          <w:p w14:paraId="21E38579" w14:textId="77777777" w:rsidR="00753495" w:rsidRPr="00FC7496" w:rsidRDefault="00753495" w:rsidP="001D304D">
            <w:pPr>
              <w:pStyle w:val="TAC"/>
              <w:rPr>
                <w:sz w:val="16"/>
                <w:szCs w:val="16"/>
                <w:lang w:eastAsia="en-GB"/>
              </w:rPr>
            </w:pPr>
          </w:p>
        </w:tc>
        <w:tc>
          <w:tcPr>
            <w:tcW w:w="236" w:type="dxa"/>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tcPr>
          <w:p w14:paraId="15066E21" w14:textId="77777777" w:rsidR="00753495" w:rsidRPr="00FC7496" w:rsidRDefault="00753495" w:rsidP="001D304D">
            <w:pPr>
              <w:pStyle w:val="TAC"/>
              <w:rPr>
                <w:sz w:val="16"/>
                <w:szCs w:val="16"/>
                <w:lang w:eastAsia="en-GB"/>
              </w:rPr>
            </w:pPr>
          </w:p>
        </w:tc>
        <w:tc>
          <w:tcPr>
            <w:tcW w:w="236" w:type="dxa"/>
          </w:tcPr>
          <w:p w14:paraId="32BBB64A" w14:textId="77777777" w:rsidR="00753495" w:rsidRPr="00FC7496" w:rsidRDefault="00753495" w:rsidP="001D304D">
            <w:pPr>
              <w:pStyle w:val="TAC"/>
              <w:rPr>
                <w:sz w:val="16"/>
                <w:szCs w:val="16"/>
                <w:lang w:eastAsia="en-GB"/>
              </w:rPr>
            </w:pPr>
          </w:p>
        </w:tc>
        <w:tc>
          <w:tcPr>
            <w:tcW w:w="236" w:type="dxa"/>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tcPr>
          <w:p w14:paraId="1E5849F4" w14:textId="77777777" w:rsidR="00753495" w:rsidRPr="00FC7496" w:rsidRDefault="00753495" w:rsidP="001D304D">
            <w:pPr>
              <w:pStyle w:val="TAC"/>
              <w:rPr>
                <w:sz w:val="16"/>
                <w:szCs w:val="16"/>
                <w:lang w:eastAsia="en-GB"/>
              </w:rPr>
            </w:pPr>
          </w:p>
        </w:tc>
        <w:tc>
          <w:tcPr>
            <w:tcW w:w="236" w:type="dxa"/>
          </w:tcPr>
          <w:p w14:paraId="3C19D6AE" w14:textId="77777777" w:rsidR="00753495" w:rsidRPr="00FC7496" w:rsidRDefault="00753495" w:rsidP="001D304D">
            <w:pPr>
              <w:pStyle w:val="TAC"/>
              <w:rPr>
                <w:sz w:val="16"/>
                <w:szCs w:val="16"/>
                <w:lang w:eastAsia="en-GB"/>
              </w:rPr>
            </w:pPr>
          </w:p>
        </w:tc>
        <w:tc>
          <w:tcPr>
            <w:tcW w:w="236" w:type="dxa"/>
          </w:tcPr>
          <w:p w14:paraId="464D9E2A" w14:textId="77777777" w:rsidR="00753495" w:rsidRPr="00FC7496" w:rsidRDefault="00753495" w:rsidP="001D304D">
            <w:pPr>
              <w:pStyle w:val="TAC"/>
              <w:rPr>
                <w:sz w:val="16"/>
                <w:szCs w:val="16"/>
                <w:lang w:eastAsia="en-GB"/>
              </w:rPr>
            </w:pPr>
          </w:p>
        </w:tc>
        <w:tc>
          <w:tcPr>
            <w:tcW w:w="236" w:type="dxa"/>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tcPr>
          <w:p w14:paraId="19FAE395" w14:textId="77777777" w:rsidR="00753495" w:rsidRPr="00FC7496" w:rsidRDefault="00753495" w:rsidP="001D304D">
            <w:pPr>
              <w:pStyle w:val="TAC"/>
              <w:rPr>
                <w:sz w:val="16"/>
                <w:szCs w:val="16"/>
                <w:lang w:eastAsia="en-GB"/>
              </w:rPr>
            </w:pPr>
          </w:p>
        </w:tc>
        <w:tc>
          <w:tcPr>
            <w:tcW w:w="236" w:type="dxa"/>
          </w:tcPr>
          <w:p w14:paraId="48F9856C" w14:textId="77777777" w:rsidR="00753495" w:rsidRPr="00FC7496" w:rsidRDefault="00753495" w:rsidP="001D304D">
            <w:pPr>
              <w:pStyle w:val="TAC"/>
              <w:rPr>
                <w:sz w:val="16"/>
                <w:szCs w:val="16"/>
                <w:lang w:eastAsia="en-GB"/>
              </w:rPr>
            </w:pPr>
          </w:p>
        </w:tc>
        <w:tc>
          <w:tcPr>
            <w:tcW w:w="236" w:type="dxa"/>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tcPr>
          <w:p w14:paraId="1A0196D2" w14:textId="77777777" w:rsidR="00753495" w:rsidRPr="00FC7496" w:rsidRDefault="00753495" w:rsidP="001D304D">
            <w:pPr>
              <w:pStyle w:val="TAC"/>
              <w:rPr>
                <w:sz w:val="16"/>
                <w:szCs w:val="16"/>
                <w:lang w:eastAsia="en-GB"/>
              </w:rPr>
            </w:pPr>
          </w:p>
        </w:tc>
        <w:tc>
          <w:tcPr>
            <w:tcW w:w="236" w:type="dxa"/>
          </w:tcPr>
          <w:p w14:paraId="4A03C723" w14:textId="77777777" w:rsidR="00753495" w:rsidRPr="00FC7496" w:rsidRDefault="00753495" w:rsidP="001D304D">
            <w:pPr>
              <w:pStyle w:val="TAC"/>
              <w:rPr>
                <w:sz w:val="16"/>
                <w:szCs w:val="16"/>
                <w:lang w:eastAsia="en-GB"/>
              </w:rPr>
            </w:pPr>
          </w:p>
        </w:tc>
        <w:tc>
          <w:tcPr>
            <w:tcW w:w="236" w:type="dxa"/>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tcPr>
          <w:p w14:paraId="27698C5D" w14:textId="77777777" w:rsidR="00753495" w:rsidRPr="00FC7496" w:rsidRDefault="00753495" w:rsidP="001D304D">
            <w:pPr>
              <w:pStyle w:val="TAC"/>
              <w:rPr>
                <w:sz w:val="16"/>
                <w:szCs w:val="16"/>
                <w:lang w:eastAsia="en-GB"/>
              </w:rPr>
            </w:pPr>
          </w:p>
        </w:tc>
        <w:tc>
          <w:tcPr>
            <w:tcW w:w="236" w:type="dxa"/>
          </w:tcPr>
          <w:p w14:paraId="173A906C" w14:textId="77777777" w:rsidR="00753495" w:rsidRPr="00FC7496" w:rsidRDefault="00753495" w:rsidP="001D304D">
            <w:pPr>
              <w:pStyle w:val="TAC"/>
              <w:rPr>
                <w:sz w:val="16"/>
                <w:szCs w:val="16"/>
                <w:lang w:eastAsia="en-GB"/>
              </w:rPr>
            </w:pPr>
          </w:p>
        </w:tc>
        <w:tc>
          <w:tcPr>
            <w:tcW w:w="236" w:type="dxa"/>
          </w:tcPr>
          <w:p w14:paraId="3CC34166" w14:textId="77777777" w:rsidR="00753495" w:rsidRPr="00FC7496" w:rsidRDefault="00753495" w:rsidP="001D304D">
            <w:pPr>
              <w:pStyle w:val="TAC"/>
              <w:rPr>
                <w:sz w:val="16"/>
                <w:szCs w:val="16"/>
                <w:lang w:eastAsia="en-GB"/>
              </w:rPr>
            </w:pPr>
          </w:p>
        </w:tc>
        <w:tc>
          <w:tcPr>
            <w:tcW w:w="236" w:type="dxa"/>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tcPr>
          <w:p w14:paraId="67D433F5" w14:textId="77777777" w:rsidR="00753495" w:rsidRPr="00FC7496" w:rsidRDefault="00753495" w:rsidP="001D304D">
            <w:pPr>
              <w:pStyle w:val="TAC"/>
              <w:rPr>
                <w:sz w:val="16"/>
                <w:szCs w:val="16"/>
                <w:lang w:eastAsia="en-GB"/>
              </w:rPr>
            </w:pPr>
          </w:p>
        </w:tc>
        <w:tc>
          <w:tcPr>
            <w:tcW w:w="236" w:type="dxa"/>
          </w:tcPr>
          <w:p w14:paraId="52DA1C90" w14:textId="77777777" w:rsidR="00753495" w:rsidRPr="00FC7496" w:rsidRDefault="00753495" w:rsidP="001D304D">
            <w:pPr>
              <w:pStyle w:val="TAC"/>
              <w:rPr>
                <w:sz w:val="16"/>
                <w:szCs w:val="16"/>
                <w:lang w:eastAsia="en-GB"/>
              </w:rPr>
            </w:pPr>
          </w:p>
        </w:tc>
        <w:tc>
          <w:tcPr>
            <w:tcW w:w="236" w:type="dxa"/>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tcPr>
          <w:p w14:paraId="4C8EAE4A" w14:textId="77777777" w:rsidR="00753495" w:rsidRPr="00FC7496" w:rsidRDefault="00753495" w:rsidP="001D304D">
            <w:pPr>
              <w:pStyle w:val="TAC"/>
              <w:rPr>
                <w:sz w:val="16"/>
                <w:szCs w:val="16"/>
                <w:lang w:eastAsia="en-GB"/>
              </w:rPr>
            </w:pPr>
          </w:p>
        </w:tc>
        <w:tc>
          <w:tcPr>
            <w:tcW w:w="236" w:type="dxa"/>
          </w:tcPr>
          <w:p w14:paraId="18C11F3B" w14:textId="77777777" w:rsidR="00753495" w:rsidRPr="00FC7496" w:rsidRDefault="00753495" w:rsidP="001D304D">
            <w:pPr>
              <w:pStyle w:val="TAC"/>
              <w:rPr>
                <w:sz w:val="16"/>
                <w:szCs w:val="16"/>
                <w:lang w:eastAsia="en-GB"/>
              </w:rPr>
            </w:pPr>
          </w:p>
        </w:tc>
        <w:tc>
          <w:tcPr>
            <w:tcW w:w="236" w:type="dxa"/>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tcPr>
          <w:p w14:paraId="016539D6" w14:textId="77777777" w:rsidR="00753495" w:rsidRPr="00FC7496" w:rsidRDefault="00753495" w:rsidP="001D304D">
            <w:pPr>
              <w:pStyle w:val="TAC"/>
              <w:rPr>
                <w:sz w:val="16"/>
                <w:szCs w:val="16"/>
                <w:lang w:eastAsia="en-GB"/>
              </w:rPr>
            </w:pPr>
          </w:p>
        </w:tc>
        <w:tc>
          <w:tcPr>
            <w:tcW w:w="236" w:type="dxa"/>
          </w:tcPr>
          <w:p w14:paraId="236887A2" w14:textId="77777777" w:rsidR="00753495" w:rsidRPr="00FC7496" w:rsidRDefault="00753495" w:rsidP="001D304D">
            <w:pPr>
              <w:pStyle w:val="TAC"/>
              <w:rPr>
                <w:sz w:val="16"/>
                <w:szCs w:val="16"/>
                <w:lang w:eastAsia="en-GB"/>
              </w:rPr>
            </w:pPr>
          </w:p>
        </w:tc>
        <w:tc>
          <w:tcPr>
            <w:tcW w:w="236" w:type="dxa"/>
          </w:tcPr>
          <w:p w14:paraId="7C2810DD" w14:textId="77777777" w:rsidR="00753495" w:rsidRPr="00FC7496" w:rsidRDefault="00753495" w:rsidP="001D304D">
            <w:pPr>
              <w:pStyle w:val="TAC"/>
              <w:rPr>
                <w:sz w:val="16"/>
                <w:szCs w:val="16"/>
                <w:lang w:eastAsia="en-GB"/>
              </w:rPr>
            </w:pPr>
          </w:p>
        </w:tc>
        <w:tc>
          <w:tcPr>
            <w:tcW w:w="236" w:type="dxa"/>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tcPr>
          <w:p w14:paraId="7BD1D5E9" w14:textId="77777777" w:rsidR="00753495" w:rsidRPr="00FC7496" w:rsidRDefault="00753495" w:rsidP="001D304D">
            <w:pPr>
              <w:pStyle w:val="TAC"/>
              <w:rPr>
                <w:sz w:val="16"/>
                <w:szCs w:val="16"/>
                <w:lang w:eastAsia="en-GB"/>
              </w:rPr>
            </w:pPr>
          </w:p>
        </w:tc>
        <w:tc>
          <w:tcPr>
            <w:tcW w:w="236" w:type="dxa"/>
          </w:tcPr>
          <w:p w14:paraId="3C08422F" w14:textId="77777777" w:rsidR="00753495" w:rsidRPr="00FC7496" w:rsidRDefault="00753495" w:rsidP="001D304D">
            <w:pPr>
              <w:pStyle w:val="TAC"/>
              <w:rPr>
                <w:sz w:val="16"/>
                <w:szCs w:val="16"/>
                <w:lang w:eastAsia="en-GB"/>
              </w:rPr>
            </w:pPr>
          </w:p>
        </w:tc>
        <w:tc>
          <w:tcPr>
            <w:tcW w:w="236" w:type="dxa"/>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tcPr>
          <w:p w14:paraId="68CAA3A9" w14:textId="77777777" w:rsidR="00753495" w:rsidRPr="00FC7496" w:rsidRDefault="00753495" w:rsidP="001D304D">
            <w:pPr>
              <w:pStyle w:val="TAC"/>
              <w:rPr>
                <w:sz w:val="16"/>
                <w:szCs w:val="16"/>
                <w:lang w:eastAsia="en-GB"/>
              </w:rPr>
            </w:pPr>
          </w:p>
        </w:tc>
        <w:tc>
          <w:tcPr>
            <w:tcW w:w="236" w:type="dxa"/>
          </w:tcPr>
          <w:p w14:paraId="40F580B5" w14:textId="77777777" w:rsidR="00753495" w:rsidRPr="00FC7496" w:rsidRDefault="00753495" w:rsidP="001D304D">
            <w:pPr>
              <w:pStyle w:val="TAC"/>
              <w:rPr>
                <w:sz w:val="16"/>
                <w:szCs w:val="16"/>
                <w:lang w:eastAsia="en-GB"/>
              </w:rPr>
            </w:pPr>
          </w:p>
        </w:tc>
        <w:tc>
          <w:tcPr>
            <w:tcW w:w="236" w:type="dxa"/>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tcPr>
          <w:p w14:paraId="003EF7E8" w14:textId="77777777" w:rsidR="00753495" w:rsidRPr="00FC7496" w:rsidRDefault="00753495" w:rsidP="001D304D">
            <w:pPr>
              <w:pStyle w:val="TAC"/>
              <w:rPr>
                <w:sz w:val="16"/>
                <w:szCs w:val="16"/>
                <w:lang w:eastAsia="en-GB"/>
              </w:rPr>
            </w:pPr>
          </w:p>
        </w:tc>
        <w:tc>
          <w:tcPr>
            <w:tcW w:w="236" w:type="dxa"/>
          </w:tcPr>
          <w:p w14:paraId="0AB92101" w14:textId="77777777" w:rsidR="00753495" w:rsidRPr="00FC7496" w:rsidRDefault="00753495" w:rsidP="001D304D">
            <w:pPr>
              <w:pStyle w:val="TAC"/>
              <w:rPr>
                <w:sz w:val="16"/>
                <w:szCs w:val="16"/>
                <w:lang w:eastAsia="en-GB"/>
              </w:rPr>
            </w:pPr>
          </w:p>
        </w:tc>
        <w:tc>
          <w:tcPr>
            <w:tcW w:w="236" w:type="dxa"/>
          </w:tcPr>
          <w:p w14:paraId="7B33CCCC" w14:textId="77777777" w:rsidR="00753495" w:rsidRPr="00FC7496" w:rsidRDefault="00753495" w:rsidP="001D304D">
            <w:pPr>
              <w:pStyle w:val="TAC"/>
              <w:rPr>
                <w:sz w:val="16"/>
                <w:szCs w:val="16"/>
                <w:lang w:eastAsia="en-GB"/>
              </w:rPr>
            </w:pPr>
          </w:p>
        </w:tc>
        <w:tc>
          <w:tcPr>
            <w:tcW w:w="236" w:type="dxa"/>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tcPr>
          <w:p w14:paraId="04E896FB" w14:textId="77777777" w:rsidR="00753495" w:rsidRPr="00FC7496" w:rsidRDefault="00753495" w:rsidP="001D304D">
            <w:pPr>
              <w:pStyle w:val="TAC"/>
              <w:rPr>
                <w:sz w:val="16"/>
                <w:szCs w:val="16"/>
                <w:lang w:eastAsia="en-GB"/>
              </w:rPr>
            </w:pPr>
          </w:p>
        </w:tc>
        <w:tc>
          <w:tcPr>
            <w:tcW w:w="236" w:type="dxa"/>
          </w:tcPr>
          <w:p w14:paraId="69F4DF4B" w14:textId="77777777" w:rsidR="00753495" w:rsidRPr="00FC7496" w:rsidRDefault="00753495" w:rsidP="001D304D">
            <w:pPr>
              <w:pStyle w:val="TAC"/>
              <w:rPr>
                <w:sz w:val="16"/>
                <w:szCs w:val="16"/>
                <w:lang w:eastAsia="en-GB"/>
              </w:rPr>
            </w:pPr>
          </w:p>
        </w:tc>
        <w:tc>
          <w:tcPr>
            <w:tcW w:w="236" w:type="dxa"/>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tcPr>
          <w:p w14:paraId="6174A975" w14:textId="77777777" w:rsidR="00753495" w:rsidRPr="00FC7496" w:rsidRDefault="00753495" w:rsidP="001D304D">
            <w:pPr>
              <w:pStyle w:val="TAC"/>
              <w:rPr>
                <w:sz w:val="16"/>
                <w:szCs w:val="16"/>
                <w:lang w:eastAsia="en-GB"/>
              </w:rPr>
            </w:pPr>
          </w:p>
        </w:tc>
        <w:tc>
          <w:tcPr>
            <w:tcW w:w="236" w:type="dxa"/>
          </w:tcPr>
          <w:p w14:paraId="5395D295" w14:textId="77777777" w:rsidR="00753495" w:rsidRPr="00FC7496" w:rsidRDefault="00753495" w:rsidP="001D304D">
            <w:pPr>
              <w:pStyle w:val="TAC"/>
              <w:rPr>
                <w:sz w:val="16"/>
                <w:szCs w:val="16"/>
                <w:lang w:eastAsia="en-GB"/>
              </w:rPr>
            </w:pPr>
          </w:p>
        </w:tc>
        <w:tc>
          <w:tcPr>
            <w:tcW w:w="236" w:type="dxa"/>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tcPr>
          <w:p w14:paraId="5A0EA6E4" w14:textId="77777777" w:rsidR="00753495" w:rsidRPr="00FC7496" w:rsidRDefault="00753495" w:rsidP="001D304D">
            <w:pPr>
              <w:pStyle w:val="TAC"/>
              <w:rPr>
                <w:sz w:val="16"/>
                <w:szCs w:val="16"/>
                <w:lang w:eastAsia="en-GB"/>
              </w:rPr>
            </w:pPr>
          </w:p>
        </w:tc>
        <w:tc>
          <w:tcPr>
            <w:tcW w:w="236" w:type="dxa"/>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tcPr>
          <w:p w14:paraId="06E0346E" w14:textId="77777777" w:rsidR="00753495" w:rsidRPr="00FC7496" w:rsidRDefault="00753495" w:rsidP="001D304D">
            <w:pPr>
              <w:pStyle w:val="TAC"/>
              <w:rPr>
                <w:sz w:val="16"/>
                <w:szCs w:val="16"/>
                <w:lang w:eastAsia="en-GB"/>
              </w:rPr>
            </w:pPr>
          </w:p>
        </w:tc>
        <w:tc>
          <w:tcPr>
            <w:tcW w:w="236" w:type="dxa"/>
          </w:tcPr>
          <w:p w14:paraId="62481AC7" w14:textId="77777777" w:rsidR="00753495" w:rsidRPr="00FC7496" w:rsidRDefault="00753495" w:rsidP="001D304D">
            <w:pPr>
              <w:pStyle w:val="TAC"/>
              <w:rPr>
                <w:sz w:val="16"/>
                <w:szCs w:val="16"/>
                <w:lang w:eastAsia="en-GB"/>
              </w:rPr>
            </w:pPr>
          </w:p>
        </w:tc>
        <w:tc>
          <w:tcPr>
            <w:tcW w:w="236" w:type="dxa"/>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tcPr>
          <w:p w14:paraId="0C90C64E" w14:textId="77777777" w:rsidR="00753495" w:rsidRPr="00FC7496" w:rsidRDefault="00753495" w:rsidP="001D304D">
            <w:pPr>
              <w:pStyle w:val="TAC"/>
              <w:rPr>
                <w:sz w:val="16"/>
                <w:szCs w:val="16"/>
                <w:lang w:eastAsia="en-GB"/>
              </w:rPr>
            </w:pPr>
          </w:p>
        </w:tc>
        <w:tc>
          <w:tcPr>
            <w:tcW w:w="236" w:type="dxa"/>
          </w:tcPr>
          <w:p w14:paraId="291448D2" w14:textId="77777777" w:rsidR="00753495" w:rsidRPr="00FC7496" w:rsidRDefault="00753495" w:rsidP="001D304D">
            <w:pPr>
              <w:pStyle w:val="TAC"/>
              <w:rPr>
                <w:sz w:val="16"/>
                <w:szCs w:val="16"/>
                <w:lang w:eastAsia="en-GB"/>
              </w:rPr>
            </w:pPr>
          </w:p>
        </w:tc>
        <w:tc>
          <w:tcPr>
            <w:tcW w:w="236" w:type="dxa"/>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tcPr>
          <w:p w14:paraId="5D70D53B" w14:textId="77777777" w:rsidR="00753495" w:rsidRPr="00FC7496" w:rsidRDefault="00753495" w:rsidP="001D304D">
            <w:pPr>
              <w:pStyle w:val="TAC"/>
              <w:rPr>
                <w:sz w:val="16"/>
                <w:szCs w:val="16"/>
                <w:lang w:eastAsia="en-GB"/>
              </w:rPr>
            </w:pPr>
          </w:p>
        </w:tc>
        <w:tc>
          <w:tcPr>
            <w:tcW w:w="236" w:type="dxa"/>
          </w:tcPr>
          <w:p w14:paraId="4CB1242E" w14:textId="77777777" w:rsidR="00753495" w:rsidRPr="00FC7496" w:rsidRDefault="00753495" w:rsidP="001D304D">
            <w:pPr>
              <w:pStyle w:val="TAC"/>
              <w:rPr>
                <w:sz w:val="16"/>
                <w:szCs w:val="16"/>
                <w:lang w:eastAsia="en-GB"/>
              </w:rPr>
            </w:pPr>
          </w:p>
        </w:tc>
        <w:tc>
          <w:tcPr>
            <w:tcW w:w="236" w:type="dxa"/>
          </w:tcPr>
          <w:p w14:paraId="42C5DA31" w14:textId="77777777" w:rsidR="00753495" w:rsidRPr="00FC7496" w:rsidRDefault="00753495" w:rsidP="001D304D">
            <w:pPr>
              <w:pStyle w:val="TAC"/>
              <w:rPr>
                <w:sz w:val="16"/>
                <w:szCs w:val="16"/>
                <w:lang w:eastAsia="en-GB"/>
              </w:rPr>
            </w:pPr>
          </w:p>
        </w:tc>
        <w:tc>
          <w:tcPr>
            <w:tcW w:w="236" w:type="dxa"/>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tcPr>
          <w:p w14:paraId="6088B05A" w14:textId="77777777" w:rsidR="00753495" w:rsidRPr="00FC7496" w:rsidRDefault="00753495" w:rsidP="001D304D">
            <w:pPr>
              <w:pStyle w:val="TAC"/>
              <w:rPr>
                <w:sz w:val="16"/>
                <w:szCs w:val="16"/>
                <w:lang w:eastAsia="en-GB"/>
              </w:rPr>
            </w:pPr>
          </w:p>
        </w:tc>
        <w:tc>
          <w:tcPr>
            <w:tcW w:w="236" w:type="dxa"/>
          </w:tcPr>
          <w:p w14:paraId="76E26913" w14:textId="77777777" w:rsidR="00753495" w:rsidRPr="00FC7496" w:rsidRDefault="00753495" w:rsidP="001D304D">
            <w:pPr>
              <w:pStyle w:val="TAC"/>
              <w:rPr>
                <w:sz w:val="16"/>
                <w:szCs w:val="16"/>
                <w:lang w:eastAsia="en-GB"/>
              </w:rPr>
            </w:pPr>
          </w:p>
        </w:tc>
        <w:tc>
          <w:tcPr>
            <w:tcW w:w="236" w:type="dxa"/>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tcPr>
          <w:p w14:paraId="04FB428C" w14:textId="77777777" w:rsidR="00753495" w:rsidRPr="00FC7496" w:rsidRDefault="00753495" w:rsidP="001D304D">
            <w:pPr>
              <w:pStyle w:val="TAC"/>
              <w:rPr>
                <w:sz w:val="16"/>
                <w:szCs w:val="16"/>
                <w:lang w:eastAsia="en-GB"/>
              </w:rPr>
            </w:pPr>
          </w:p>
        </w:tc>
        <w:tc>
          <w:tcPr>
            <w:tcW w:w="236" w:type="dxa"/>
          </w:tcPr>
          <w:p w14:paraId="3634A9FC" w14:textId="77777777" w:rsidR="00753495" w:rsidRPr="00FC7496" w:rsidRDefault="00753495" w:rsidP="001D304D">
            <w:pPr>
              <w:pStyle w:val="TAC"/>
              <w:rPr>
                <w:sz w:val="16"/>
                <w:szCs w:val="16"/>
                <w:lang w:eastAsia="en-GB"/>
              </w:rPr>
            </w:pPr>
          </w:p>
        </w:tc>
        <w:tc>
          <w:tcPr>
            <w:tcW w:w="236" w:type="dxa"/>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tcPr>
          <w:p w14:paraId="689ED906" w14:textId="77777777" w:rsidR="00753495" w:rsidRPr="00FC7496" w:rsidRDefault="00753495" w:rsidP="001D304D">
            <w:pPr>
              <w:pStyle w:val="TAC"/>
              <w:rPr>
                <w:sz w:val="16"/>
                <w:szCs w:val="16"/>
                <w:lang w:eastAsia="en-GB"/>
              </w:rPr>
            </w:pPr>
          </w:p>
        </w:tc>
        <w:tc>
          <w:tcPr>
            <w:tcW w:w="236" w:type="dxa"/>
          </w:tcPr>
          <w:p w14:paraId="30F8B491" w14:textId="77777777" w:rsidR="00753495" w:rsidRPr="00FC7496" w:rsidRDefault="00753495" w:rsidP="001D304D">
            <w:pPr>
              <w:pStyle w:val="TAC"/>
              <w:rPr>
                <w:sz w:val="16"/>
                <w:szCs w:val="16"/>
                <w:lang w:eastAsia="en-GB"/>
              </w:rPr>
            </w:pPr>
          </w:p>
        </w:tc>
        <w:tc>
          <w:tcPr>
            <w:tcW w:w="236" w:type="dxa"/>
          </w:tcPr>
          <w:p w14:paraId="5033DC0B" w14:textId="77777777" w:rsidR="00753495" w:rsidRPr="00FC7496" w:rsidRDefault="00753495" w:rsidP="001D304D">
            <w:pPr>
              <w:pStyle w:val="TAC"/>
              <w:rPr>
                <w:sz w:val="16"/>
                <w:szCs w:val="16"/>
                <w:lang w:eastAsia="en-GB"/>
              </w:rPr>
            </w:pPr>
          </w:p>
        </w:tc>
        <w:tc>
          <w:tcPr>
            <w:tcW w:w="236" w:type="dxa"/>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tcPr>
          <w:p w14:paraId="0F7E927B" w14:textId="77777777" w:rsidR="00753495" w:rsidRPr="00FC7496" w:rsidRDefault="00753495" w:rsidP="001D304D">
            <w:pPr>
              <w:pStyle w:val="TAC"/>
              <w:rPr>
                <w:sz w:val="16"/>
                <w:szCs w:val="16"/>
                <w:lang w:eastAsia="en-GB"/>
              </w:rPr>
            </w:pPr>
          </w:p>
        </w:tc>
        <w:tc>
          <w:tcPr>
            <w:tcW w:w="236" w:type="dxa"/>
          </w:tcPr>
          <w:p w14:paraId="05C63E5F" w14:textId="77777777" w:rsidR="00753495" w:rsidRPr="00FC7496" w:rsidRDefault="00753495" w:rsidP="001D304D">
            <w:pPr>
              <w:pStyle w:val="TAC"/>
              <w:rPr>
                <w:sz w:val="16"/>
                <w:szCs w:val="16"/>
                <w:lang w:eastAsia="en-GB"/>
              </w:rPr>
            </w:pPr>
          </w:p>
        </w:tc>
        <w:tc>
          <w:tcPr>
            <w:tcW w:w="236" w:type="dxa"/>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tcPr>
          <w:p w14:paraId="4F2F49D6" w14:textId="77777777" w:rsidR="00753495" w:rsidRPr="00FC7496" w:rsidRDefault="00753495" w:rsidP="001D304D">
            <w:pPr>
              <w:pStyle w:val="TAC"/>
              <w:rPr>
                <w:sz w:val="16"/>
                <w:szCs w:val="16"/>
                <w:lang w:eastAsia="en-GB"/>
              </w:rPr>
            </w:pPr>
          </w:p>
        </w:tc>
        <w:tc>
          <w:tcPr>
            <w:tcW w:w="236" w:type="dxa"/>
          </w:tcPr>
          <w:p w14:paraId="6430753A" w14:textId="77777777" w:rsidR="00753495" w:rsidRPr="00FC7496" w:rsidRDefault="00753495" w:rsidP="001D304D">
            <w:pPr>
              <w:pStyle w:val="TAC"/>
              <w:rPr>
                <w:sz w:val="16"/>
                <w:szCs w:val="16"/>
                <w:lang w:eastAsia="en-GB"/>
              </w:rPr>
            </w:pPr>
          </w:p>
        </w:tc>
        <w:tc>
          <w:tcPr>
            <w:tcW w:w="236" w:type="dxa"/>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tcPr>
          <w:p w14:paraId="59405438" w14:textId="77777777" w:rsidR="00753495" w:rsidRPr="00FC7496" w:rsidRDefault="00753495" w:rsidP="001D304D">
            <w:pPr>
              <w:pStyle w:val="TAC"/>
              <w:rPr>
                <w:sz w:val="16"/>
                <w:szCs w:val="16"/>
                <w:lang w:eastAsia="en-GB"/>
              </w:rPr>
            </w:pPr>
          </w:p>
        </w:tc>
        <w:tc>
          <w:tcPr>
            <w:tcW w:w="236" w:type="dxa"/>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tcPr>
          <w:p w14:paraId="14A28C14" w14:textId="77777777" w:rsidR="00753495" w:rsidRPr="00FC7496" w:rsidRDefault="00753495" w:rsidP="001D304D">
            <w:pPr>
              <w:pStyle w:val="TAC"/>
              <w:rPr>
                <w:sz w:val="16"/>
                <w:szCs w:val="16"/>
                <w:lang w:eastAsia="en-GB"/>
              </w:rPr>
            </w:pPr>
          </w:p>
        </w:tc>
        <w:tc>
          <w:tcPr>
            <w:tcW w:w="236" w:type="dxa"/>
          </w:tcPr>
          <w:p w14:paraId="3AE48A8C" w14:textId="77777777" w:rsidR="00753495" w:rsidRPr="00FC7496" w:rsidRDefault="00753495" w:rsidP="001D304D">
            <w:pPr>
              <w:pStyle w:val="TAC"/>
              <w:rPr>
                <w:sz w:val="16"/>
                <w:szCs w:val="16"/>
                <w:lang w:eastAsia="en-GB"/>
              </w:rPr>
            </w:pPr>
          </w:p>
        </w:tc>
        <w:tc>
          <w:tcPr>
            <w:tcW w:w="236" w:type="dxa"/>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tcPr>
          <w:p w14:paraId="3DEF0D06" w14:textId="77777777" w:rsidR="00753495" w:rsidRPr="00FC7496" w:rsidRDefault="00753495" w:rsidP="001D304D">
            <w:pPr>
              <w:pStyle w:val="TAC"/>
              <w:rPr>
                <w:sz w:val="16"/>
                <w:szCs w:val="16"/>
                <w:lang w:eastAsia="en-GB"/>
              </w:rPr>
            </w:pPr>
          </w:p>
        </w:tc>
        <w:tc>
          <w:tcPr>
            <w:tcW w:w="236" w:type="dxa"/>
          </w:tcPr>
          <w:p w14:paraId="16D36A09" w14:textId="77777777" w:rsidR="00753495" w:rsidRPr="00FC7496" w:rsidRDefault="00753495" w:rsidP="001D304D">
            <w:pPr>
              <w:pStyle w:val="TAC"/>
              <w:rPr>
                <w:sz w:val="16"/>
                <w:szCs w:val="16"/>
                <w:lang w:eastAsia="en-GB"/>
              </w:rPr>
            </w:pPr>
          </w:p>
        </w:tc>
        <w:tc>
          <w:tcPr>
            <w:tcW w:w="236" w:type="dxa"/>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tcPr>
          <w:p w14:paraId="4622DCFB" w14:textId="77777777" w:rsidR="00753495" w:rsidRPr="00FC7496" w:rsidRDefault="00753495" w:rsidP="001D304D">
            <w:pPr>
              <w:pStyle w:val="TAC"/>
              <w:rPr>
                <w:sz w:val="16"/>
                <w:szCs w:val="16"/>
                <w:lang w:eastAsia="en-GB"/>
              </w:rPr>
            </w:pPr>
          </w:p>
        </w:tc>
        <w:tc>
          <w:tcPr>
            <w:tcW w:w="236" w:type="dxa"/>
          </w:tcPr>
          <w:p w14:paraId="42846558" w14:textId="77777777" w:rsidR="00753495" w:rsidRPr="00FC7496" w:rsidRDefault="00753495" w:rsidP="001D304D">
            <w:pPr>
              <w:pStyle w:val="TAC"/>
              <w:rPr>
                <w:sz w:val="16"/>
                <w:szCs w:val="16"/>
                <w:lang w:eastAsia="en-GB"/>
              </w:rPr>
            </w:pPr>
          </w:p>
        </w:tc>
        <w:tc>
          <w:tcPr>
            <w:tcW w:w="236" w:type="dxa"/>
          </w:tcPr>
          <w:p w14:paraId="6C30CAD7" w14:textId="77777777" w:rsidR="00753495" w:rsidRPr="00FC7496" w:rsidRDefault="00753495" w:rsidP="001D304D">
            <w:pPr>
              <w:pStyle w:val="TAC"/>
              <w:rPr>
                <w:sz w:val="16"/>
                <w:szCs w:val="16"/>
                <w:lang w:eastAsia="en-GB"/>
              </w:rPr>
            </w:pPr>
          </w:p>
        </w:tc>
        <w:tc>
          <w:tcPr>
            <w:tcW w:w="236" w:type="dxa"/>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tcPr>
          <w:p w14:paraId="760838BD" w14:textId="77777777" w:rsidR="00753495" w:rsidRPr="00FC7496" w:rsidRDefault="00753495" w:rsidP="001D304D">
            <w:pPr>
              <w:pStyle w:val="TAC"/>
              <w:rPr>
                <w:sz w:val="16"/>
                <w:szCs w:val="16"/>
                <w:lang w:eastAsia="en-GB"/>
              </w:rPr>
            </w:pPr>
          </w:p>
        </w:tc>
        <w:tc>
          <w:tcPr>
            <w:tcW w:w="236" w:type="dxa"/>
          </w:tcPr>
          <w:p w14:paraId="3475986E" w14:textId="77777777" w:rsidR="00753495" w:rsidRPr="00FC7496" w:rsidRDefault="00753495" w:rsidP="001D304D">
            <w:pPr>
              <w:pStyle w:val="TAC"/>
              <w:rPr>
                <w:sz w:val="16"/>
                <w:szCs w:val="16"/>
                <w:lang w:eastAsia="en-GB"/>
              </w:rPr>
            </w:pPr>
          </w:p>
        </w:tc>
        <w:tc>
          <w:tcPr>
            <w:tcW w:w="236" w:type="dxa"/>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28E03C9D" w:rsidR="00753495" w:rsidRPr="00FC7496" w:rsidRDefault="00753495" w:rsidP="00753495">
      <w:pPr>
        <w:pStyle w:val="Heading5"/>
      </w:pPr>
      <w:r w:rsidRPr="00FC7496">
        <w:t>7A.2.2.3.2</w:t>
      </w:r>
      <w:r w:rsidRPr="00FC7496">
        <w:tab/>
      </w:r>
      <w:r w:rsidR="003A7815" w:rsidRPr="003A7815">
        <w:t>Combinations scheduling 2, 3 or 4 SI messages</w:t>
      </w:r>
    </w:p>
    <w:p w14:paraId="6D780CAD" w14:textId="3D822070" w:rsidR="00753495" w:rsidRPr="00FC7496" w:rsidRDefault="00753495" w:rsidP="00753495">
      <w:r w:rsidRPr="00FC7496">
        <w:t>TS 36.508 [3] clause 8.1.4.3 specifies configuration of SI combination 2</w:t>
      </w:r>
      <w:r w:rsidR="003A7815" w:rsidRPr="003A7815">
        <w:t xml:space="preserve"> onwards </w:t>
      </w:r>
      <w:r w:rsidRPr="00FC7496">
        <w:t>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SIB1-NB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53EA50A7" w14:textId="73B2D727" w:rsidR="003A7815" w:rsidRDefault="00753495" w:rsidP="003A7815">
      <w:pPr>
        <w:pStyle w:val="B1"/>
        <w:rPr>
          <w:lang w:eastAsia="en-GB"/>
        </w:rPr>
      </w:pPr>
      <w:r w:rsidRPr="00FC7496">
        <w:rPr>
          <w:lang w:eastAsia="en-GB"/>
        </w:rPr>
        <w:t>-</w:t>
      </w:r>
      <w:r w:rsidRPr="00FC7496">
        <w:rPr>
          <w:lang w:eastAsia="en-GB"/>
        </w:rPr>
        <w:tab/>
      </w:r>
      <w:r w:rsidR="003A7815" w:rsidRPr="003A7815">
        <w:rPr>
          <w:lang w:eastAsia="en-GB"/>
        </w:rPr>
        <w:t xml:space="preserve">2, 3 or 4 </w:t>
      </w:r>
      <w:r w:rsidRPr="00FC7496">
        <w:rPr>
          <w:lang w:eastAsia="en-GB"/>
        </w:rPr>
        <w:t>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r>
      <w:r w:rsidR="0009789E" w:rsidRPr="001B4B46">
        <w:rPr>
          <w:lang w:eastAsia="en-GB"/>
        </w:rPr>
        <w:t>-</w:t>
      </w:r>
      <w:r w:rsidR="0009789E" w:rsidRPr="001B4B46">
        <w:rPr>
          <w:lang w:eastAsia="en-GB"/>
        </w:rPr>
        <w:tab/>
        <w:t>SI-Window 3</w:t>
      </w:r>
      <w:r w:rsidR="0009789E" w:rsidRPr="001B4B46">
        <w:rPr>
          <w:lang w:eastAsia="en-GB"/>
        </w:rPr>
        <w:br/>
      </w:r>
      <w:r w:rsidR="0009789E" w:rsidRPr="001B4B46">
        <w:rPr>
          <w:lang w:eastAsia="en-GB"/>
        </w:rPr>
        <w:tab/>
        <w:t>si-Periodicity-r13</w:t>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t>rf64</w:t>
      </w:r>
      <w:r w:rsidR="0009789E" w:rsidRPr="001B4B46">
        <w:rPr>
          <w:lang w:eastAsia="en-GB"/>
        </w:rPr>
        <w:br/>
      </w:r>
      <w:r w:rsidR="0009789E" w:rsidRPr="001B4B46">
        <w:rPr>
          <w:lang w:eastAsia="en-GB"/>
        </w:rPr>
        <w:tab/>
        <w:t>si-RepetitionPattern-r13</w:t>
      </w:r>
      <w:r w:rsidR="0009789E" w:rsidRPr="001B4B46">
        <w:rPr>
          <w:lang w:eastAsia="en-GB"/>
        </w:rPr>
        <w:tab/>
      </w:r>
      <w:r w:rsidR="0009789E" w:rsidRPr="001B4B46">
        <w:rPr>
          <w:lang w:eastAsia="en-GB"/>
        </w:rPr>
        <w:tab/>
        <w:t>every16thRF</w:t>
      </w:r>
      <w:r w:rsidR="0009789E" w:rsidRPr="001B4B46">
        <w:rPr>
          <w:lang w:eastAsia="en-GB"/>
        </w:rPr>
        <w:br/>
      </w:r>
      <w:r w:rsidR="0009789E" w:rsidRPr="001B4B46">
        <w:rPr>
          <w:lang w:eastAsia="en-GB"/>
        </w:rPr>
        <w:tab/>
        <w:t>si-TB-r13</w:t>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r>
      <w:r w:rsidR="0009789E" w:rsidRPr="001B4B46">
        <w:rPr>
          <w:lang w:eastAsia="en-GB"/>
        </w:rPr>
        <w:tab/>
        <w:t xml:space="preserve">256 </w:t>
      </w:r>
      <w:r w:rsidR="0009789E" w:rsidRPr="001B4B46">
        <w:rPr>
          <w:lang w:eastAsia="en-GB"/>
        </w:rPr>
        <w:sym w:font="Symbol" w:char="F0DE"/>
      </w:r>
      <w:r w:rsidR="0009789E" w:rsidRPr="001B4B46">
        <w:rPr>
          <w:lang w:eastAsia="en-GB"/>
        </w:rPr>
        <w:t xml:space="preserve"> N</w:t>
      </w:r>
      <w:r w:rsidR="0009789E" w:rsidRPr="001B4B46">
        <w:rPr>
          <w:vertAlign w:val="subscript"/>
          <w:lang w:eastAsia="en-GB"/>
        </w:rPr>
        <w:t>SF</w:t>
      </w:r>
      <w:r w:rsidR="0009789E" w:rsidRPr="001B4B46">
        <w:rPr>
          <w:lang w:eastAsia="en-GB"/>
        </w:rPr>
        <w:t xml:space="preserve"> = 8</w:t>
      </w:r>
      <w:r w:rsidR="0009789E" w:rsidRPr="001B4B46">
        <w:rPr>
          <w:lang w:eastAsia="en-GB"/>
        </w:rPr>
        <w:br/>
      </w:r>
      <w:r w:rsidRPr="00FC7496">
        <w:rPr>
          <w:lang w:eastAsia="en-GB"/>
        </w:rPr>
        <w:t>-</w:t>
      </w:r>
      <w:r w:rsidRPr="00FC7496">
        <w:rPr>
          <w:lang w:eastAsia="en-GB"/>
        </w:rPr>
        <w:tab/>
        <w:t xml:space="preserve">SI-Window </w:t>
      </w:r>
      <w:r w:rsidR="0009789E" w:rsidRPr="0009789E">
        <w:rPr>
          <w:lang w:eastAsia="en-GB"/>
        </w:rPr>
        <w:t>4</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34245098"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r w:rsidR="003A7815">
        <w:br/>
      </w:r>
      <w:r w:rsidR="003A7815" w:rsidRPr="003A7815">
        <w:tab/>
      </w:r>
      <w:r w:rsidR="003A7815" w:rsidRPr="003A7815">
        <w:tab/>
      </w:r>
      <w:r w:rsidR="003A7815" w:rsidRPr="003A7815">
        <w:tab/>
        <w:t>(H-SFN * 1024 + SFN) mod T</w:t>
      </w:r>
      <w:r w:rsidR="003A7815" w:rsidRPr="0009789E">
        <w:rPr>
          <w:vertAlign w:val="subscript"/>
        </w:rPr>
        <w:t>SI4</w:t>
      </w:r>
      <w:r w:rsidR="003A7815" w:rsidRPr="003A7815">
        <w:t xml:space="preserve"> = 48; </w:t>
      </w:r>
      <w:r w:rsidR="003A7815" w:rsidRPr="003A7815">
        <w:tab/>
      </w:r>
      <w:r w:rsidR="003A7815" w:rsidRPr="003A7815">
        <w:tab/>
        <w:t>with T</w:t>
      </w:r>
      <w:r w:rsidR="003A7815" w:rsidRPr="0009789E">
        <w:rPr>
          <w:vertAlign w:val="subscript"/>
        </w:rPr>
        <w:t>SI3</w:t>
      </w:r>
      <w:r w:rsidR="003A7815" w:rsidRPr="003A7815">
        <w:t xml:space="preserve"> = 64</w:t>
      </w:r>
    </w:p>
    <w:p w14:paraId="2F27219A" w14:textId="695080E1" w:rsidR="0009789E" w:rsidRPr="001B4B46" w:rsidRDefault="00753495" w:rsidP="009B20E8">
      <w:pPr>
        <w:rPr>
          <w:lang w:eastAsia="en-GB"/>
        </w:rPr>
      </w:pPr>
      <w:r w:rsidRPr="00FC7496">
        <w:t xml:space="preserve">Table 7A.2.2.3-2: </w:t>
      </w:r>
      <w:r w:rsidR="003A7815" w:rsidRPr="003A7815">
        <w:t>Combinations scheduling 2, 3 or 4 SI messages</w:t>
      </w:r>
      <w:r w:rsidR="009B20E8">
        <w:rPr>
          <w:lang w:eastAsia="en-GB"/>
        </w:rPr>
        <w:t>r</w:t>
      </w:r>
    </w:p>
    <w:p w14:paraId="216168AD" w14:textId="77777777" w:rsidR="00753495" w:rsidRPr="00FC7496" w:rsidRDefault="00753495" w:rsidP="00753495">
      <w:pPr>
        <w:rPr>
          <w:lang w:eastAsia="en-GB"/>
        </w:rPr>
      </w:pPr>
      <w:r w:rsidRPr="00FC7496">
        <w:rPr>
          <w:lang w:eastAsia="en-GB"/>
        </w:rPr>
        <w:t>With</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gridCol w:w="314"/>
        <w:gridCol w:w="1036"/>
      </w:tblGrid>
      <w:tr w:rsidR="00401863" w:rsidRPr="00FC7496" w14:paraId="3FBC147D" w14:textId="2421914A" w:rsidTr="00401863">
        <w:trPr>
          <w:jc w:val="center"/>
        </w:trPr>
        <w:tc>
          <w:tcPr>
            <w:tcW w:w="228" w:type="dxa"/>
            <w:shd w:val="clear" w:color="auto" w:fill="FFC000"/>
          </w:tcPr>
          <w:p w14:paraId="30F96E9E" w14:textId="77777777" w:rsidR="00401863" w:rsidRPr="00FC7496" w:rsidRDefault="00401863" w:rsidP="00401863">
            <w:pPr>
              <w:pStyle w:val="TAC"/>
              <w:rPr>
                <w:lang w:eastAsia="en-GB"/>
              </w:rPr>
            </w:pPr>
          </w:p>
        </w:tc>
        <w:tc>
          <w:tcPr>
            <w:tcW w:w="978" w:type="dxa"/>
          </w:tcPr>
          <w:p w14:paraId="6C157EF5" w14:textId="77777777" w:rsidR="00401863" w:rsidRPr="00FC7496" w:rsidRDefault="00401863" w:rsidP="00401863">
            <w:pPr>
              <w:pStyle w:val="TAC"/>
              <w:rPr>
                <w:lang w:eastAsia="en-GB"/>
              </w:rPr>
            </w:pPr>
            <w:r w:rsidRPr="00FC7496">
              <w:rPr>
                <w:sz w:val="16"/>
                <w:szCs w:val="16"/>
                <w:lang w:eastAsia="en-GB"/>
              </w:rPr>
              <w:t>NPBCH</w:t>
            </w:r>
          </w:p>
        </w:tc>
        <w:tc>
          <w:tcPr>
            <w:tcW w:w="227" w:type="dxa"/>
            <w:shd w:val="clear" w:color="auto" w:fill="92D050"/>
          </w:tcPr>
          <w:p w14:paraId="0FB47BDC" w14:textId="77777777" w:rsidR="00401863" w:rsidRPr="00FC7496" w:rsidRDefault="00401863" w:rsidP="00401863">
            <w:pPr>
              <w:pStyle w:val="TAC"/>
              <w:rPr>
                <w:lang w:eastAsia="en-GB"/>
              </w:rPr>
            </w:pPr>
          </w:p>
        </w:tc>
        <w:tc>
          <w:tcPr>
            <w:tcW w:w="974" w:type="dxa"/>
          </w:tcPr>
          <w:p w14:paraId="1A006E55" w14:textId="77777777" w:rsidR="00401863" w:rsidRPr="00FC7496" w:rsidRDefault="00401863" w:rsidP="00401863">
            <w:pPr>
              <w:pStyle w:val="TAC"/>
              <w:rPr>
                <w:lang w:eastAsia="en-GB"/>
              </w:rPr>
            </w:pPr>
            <w:r w:rsidRPr="00FC7496">
              <w:rPr>
                <w:sz w:val="16"/>
                <w:szCs w:val="16"/>
                <w:lang w:eastAsia="en-GB"/>
              </w:rPr>
              <w:t>NPSS</w:t>
            </w:r>
          </w:p>
        </w:tc>
        <w:tc>
          <w:tcPr>
            <w:tcW w:w="227" w:type="dxa"/>
            <w:shd w:val="clear" w:color="auto" w:fill="7030A0"/>
          </w:tcPr>
          <w:p w14:paraId="1D956A54" w14:textId="77777777" w:rsidR="00401863" w:rsidRPr="00FC7496" w:rsidRDefault="00401863" w:rsidP="00401863">
            <w:pPr>
              <w:pStyle w:val="TAC"/>
              <w:rPr>
                <w:lang w:eastAsia="en-GB"/>
              </w:rPr>
            </w:pPr>
          </w:p>
        </w:tc>
        <w:tc>
          <w:tcPr>
            <w:tcW w:w="974" w:type="dxa"/>
          </w:tcPr>
          <w:p w14:paraId="081CDBE1" w14:textId="77777777" w:rsidR="00401863" w:rsidRPr="00FC7496" w:rsidRDefault="00401863" w:rsidP="00401863">
            <w:pPr>
              <w:pStyle w:val="TAC"/>
              <w:rPr>
                <w:lang w:eastAsia="en-GB"/>
              </w:rPr>
            </w:pPr>
            <w:r w:rsidRPr="00FC7496">
              <w:rPr>
                <w:sz w:val="16"/>
                <w:szCs w:val="16"/>
                <w:lang w:eastAsia="en-GB"/>
              </w:rPr>
              <w:t>NSSS</w:t>
            </w:r>
          </w:p>
        </w:tc>
        <w:tc>
          <w:tcPr>
            <w:tcW w:w="227" w:type="dxa"/>
            <w:shd w:val="clear" w:color="auto" w:fill="00B050"/>
          </w:tcPr>
          <w:p w14:paraId="562C0587" w14:textId="77777777" w:rsidR="00401863" w:rsidRPr="00FC7496" w:rsidRDefault="00401863" w:rsidP="00401863">
            <w:pPr>
              <w:pStyle w:val="TAC"/>
              <w:rPr>
                <w:lang w:eastAsia="en-GB"/>
              </w:rPr>
            </w:pPr>
          </w:p>
        </w:tc>
        <w:tc>
          <w:tcPr>
            <w:tcW w:w="974" w:type="dxa"/>
          </w:tcPr>
          <w:p w14:paraId="71DCEE1F" w14:textId="77777777" w:rsidR="00401863" w:rsidRPr="00FC7496" w:rsidRDefault="00401863" w:rsidP="00401863">
            <w:pPr>
              <w:pStyle w:val="TAC"/>
              <w:rPr>
                <w:lang w:eastAsia="en-GB"/>
              </w:rPr>
            </w:pPr>
            <w:r w:rsidRPr="00FC7496">
              <w:rPr>
                <w:sz w:val="16"/>
                <w:szCs w:val="16"/>
              </w:rPr>
              <w:t>SIB1-NB</w:t>
            </w:r>
          </w:p>
        </w:tc>
        <w:tc>
          <w:tcPr>
            <w:tcW w:w="227" w:type="dxa"/>
            <w:shd w:val="clear" w:color="auto" w:fill="00B0F0"/>
          </w:tcPr>
          <w:p w14:paraId="43A8128C" w14:textId="77777777" w:rsidR="00401863" w:rsidRPr="00FC7496" w:rsidRDefault="00401863" w:rsidP="00401863">
            <w:pPr>
              <w:pStyle w:val="TAC"/>
              <w:rPr>
                <w:lang w:eastAsia="en-GB"/>
              </w:rPr>
            </w:pPr>
          </w:p>
        </w:tc>
        <w:tc>
          <w:tcPr>
            <w:tcW w:w="969" w:type="dxa"/>
          </w:tcPr>
          <w:p w14:paraId="21DC654B" w14:textId="77777777" w:rsidR="00401863" w:rsidRPr="00FC7496" w:rsidRDefault="00401863" w:rsidP="00401863">
            <w:pPr>
              <w:pStyle w:val="TAC"/>
              <w:rPr>
                <w:lang w:eastAsia="en-GB"/>
              </w:rPr>
            </w:pPr>
            <w:r w:rsidRPr="00FC7496">
              <w:rPr>
                <w:sz w:val="16"/>
                <w:szCs w:val="16"/>
              </w:rPr>
              <w:t>SI-1</w:t>
            </w:r>
          </w:p>
        </w:tc>
        <w:tc>
          <w:tcPr>
            <w:tcW w:w="227" w:type="dxa"/>
            <w:shd w:val="clear" w:color="auto" w:fill="8DB3E2"/>
          </w:tcPr>
          <w:p w14:paraId="1F26BF52" w14:textId="77777777" w:rsidR="00401863" w:rsidRPr="00FC7496" w:rsidRDefault="00401863" w:rsidP="00401863">
            <w:pPr>
              <w:pStyle w:val="TAC"/>
              <w:rPr>
                <w:sz w:val="16"/>
                <w:szCs w:val="16"/>
              </w:rPr>
            </w:pPr>
          </w:p>
        </w:tc>
        <w:tc>
          <w:tcPr>
            <w:tcW w:w="963" w:type="dxa"/>
          </w:tcPr>
          <w:p w14:paraId="2C8674CC" w14:textId="77777777" w:rsidR="00401863" w:rsidRPr="00FC7496" w:rsidRDefault="00401863" w:rsidP="00401863">
            <w:pPr>
              <w:pStyle w:val="TAC"/>
              <w:rPr>
                <w:sz w:val="16"/>
                <w:szCs w:val="16"/>
              </w:rPr>
            </w:pPr>
            <w:r w:rsidRPr="00FC7496">
              <w:rPr>
                <w:sz w:val="16"/>
                <w:szCs w:val="16"/>
              </w:rPr>
              <w:t>SI-2</w:t>
            </w:r>
          </w:p>
        </w:tc>
        <w:tc>
          <w:tcPr>
            <w:tcW w:w="227" w:type="dxa"/>
            <w:shd w:val="clear" w:color="auto" w:fill="CCC0D9"/>
          </w:tcPr>
          <w:p w14:paraId="3D3B7EF1" w14:textId="77777777" w:rsidR="00401863" w:rsidRPr="00FC7496" w:rsidRDefault="00401863" w:rsidP="00401863">
            <w:pPr>
              <w:pStyle w:val="TAC"/>
              <w:rPr>
                <w:sz w:val="16"/>
                <w:szCs w:val="16"/>
              </w:rPr>
            </w:pPr>
          </w:p>
        </w:tc>
        <w:tc>
          <w:tcPr>
            <w:tcW w:w="963" w:type="dxa"/>
          </w:tcPr>
          <w:p w14:paraId="2E81AC4F" w14:textId="77777777" w:rsidR="00401863" w:rsidRPr="00FC7496" w:rsidRDefault="00401863" w:rsidP="00401863">
            <w:pPr>
              <w:pStyle w:val="TAC"/>
              <w:rPr>
                <w:sz w:val="16"/>
                <w:szCs w:val="16"/>
              </w:rPr>
            </w:pPr>
            <w:r w:rsidRPr="00FC7496">
              <w:rPr>
                <w:sz w:val="16"/>
                <w:szCs w:val="16"/>
              </w:rPr>
              <w:t>SI-3</w:t>
            </w:r>
          </w:p>
        </w:tc>
        <w:tc>
          <w:tcPr>
            <w:tcW w:w="314" w:type="dxa"/>
            <w:shd w:val="clear" w:color="auto" w:fill="9CC2E5"/>
          </w:tcPr>
          <w:p w14:paraId="36CF8898" w14:textId="77777777" w:rsidR="00401863" w:rsidRPr="00FC7496" w:rsidRDefault="00401863" w:rsidP="00401863">
            <w:pPr>
              <w:pStyle w:val="TAC"/>
              <w:rPr>
                <w:sz w:val="16"/>
                <w:szCs w:val="16"/>
              </w:rPr>
            </w:pPr>
          </w:p>
        </w:tc>
        <w:tc>
          <w:tcPr>
            <w:tcW w:w="1036" w:type="dxa"/>
          </w:tcPr>
          <w:p w14:paraId="52B7F859" w14:textId="3F7858BF" w:rsidR="00401863" w:rsidRPr="00FC7496" w:rsidRDefault="00401863" w:rsidP="00401863">
            <w:pPr>
              <w:pStyle w:val="TAC"/>
              <w:rPr>
                <w:sz w:val="16"/>
                <w:szCs w:val="16"/>
              </w:rPr>
            </w:pPr>
            <w:r w:rsidRPr="00836E4B">
              <w:rPr>
                <w:sz w:val="16"/>
                <w:szCs w:val="16"/>
              </w:rPr>
              <w:t>SI-4</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r w:rsidRPr="00FC7496">
        <w:rPr>
          <w:rFonts w:eastAsia="SimSun"/>
          <w:kern w:val="2"/>
          <w:lang w:eastAsia="ko-KR"/>
        </w:rPr>
        <w:t>ModificationPeriod = modificationPeriodCoeff * defaultPagingCycle</w:t>
      </w:r>
    </w:p>
    <w:p w14:paraId="16DB83AB" w14:textId="77777777" w:rsidR="00753495" w:rsidRPr="00FC7496" w:rsidRDefault="00753495" w:rsidP="00753495">
      <w:pPr>
        <w:rPr>
          <w:rFonts w:eastAsia="SimSun"/>
          <w:kern w:val="2"/>
          <w:lang w:eastAsia="ko-KR"/>
        </w:rPr>
      </w:pPr>
      <w:r w:rsidRPr="00FC7496">
        <w:rPr>
          <w:rFonts w:eastAsia="SimSun"/>
          <w:kern w:val="2"/>
          <w:lang w:eastAsia="ko-KR"/>
        </w:rPr>
        <w:t xml:space="preserve">(modificationPeriodCoeff, defaultPagingCycle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With modificationPeriodCoeff=n32 and defaultPagingCycle=rf128 this means that TTCN needs to wait more than 40s to be sure that the UE has got the change.</w:t>
      </w:r>
    </w:p>
    <w:p w14:paraId="7515E97A" w14:textId="54BA0FE2" w:rsidR="00753495" w:rsidRPr="00FC7496" w:rsidRDefault="00F30A73" w:rsidP="00F30A73">
      <w:pPr>
        <w:rPr>
          <w:lang w:eastAsia="ko-KR"/>
        </w:rPr>
      </w:pPr>
      <w:r w:rsidRPr="00FC7496">
        <w:t>In case UE is configured in eDRX, the boundaries of the eDRX acquisition period are determined by H-SFN values for which H-SFN mod 1024 =0 and calculated by TTCN accordingly. Duration of one eDRX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The same working assumption is applied when UE is configured in eDRX.</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r w:rsidRPr="00FC7496">
              <w:t>R</w:t>
            </w:r>
            <w:r w:rsidRPr="00FC7496">
              <w:rPr>
                <w:vertAlign w:val="subscript"/>
              </w:rPr>
              <w:t>max</w:t>
            </w:r>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search space cycle: R</w:t>
            </w:r>
            <w:r w:rsidRPr="00FC7496">
              <w:rPr>
                <w:vertAlign w:val="subscript"/>
              </w:rPr>
              <w:t>max</w:t>
            </w:r>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depends on R</w:t>
            </w:r>
            <w:r w:rsidRPr="00FC7496">
              <w:rPr>
                <w:vertAlign w:val="subscript"/>
              </w:rPr>
              <w:t>max</w:t>
            </w:r>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r w:rsidRPr="00FC7496">
              <w:t>R</w:t>
            </w:r>
            <w:r w:rsidRPr="00FC7496">
              <w:rPr>
                <w:vertAlign w:val="subscript"/>
              </w:rPr>
              <w:t>max</w:t>
            </w:r>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r w:rsidRPr="00FC7496">
              <w:t>R</w:t>
            </w:r>
            <w:r w:rsidRPr="00FC7496">
              <w:rPr>
                <w:vertAlign w:val="subscript"/>
              </w:rPr>
              <w:t>max</w:t>
            </w:r>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tcPr>
          <w:p w14:paraId="4751E097" w14:textId="77777777" w:rsidR="00753495" w:rsidRPr="00FC7496" w:rsidRDefault="00753495" w:rsidP="001D304D">
            <w:pPr>
              <w:pStyle w:val="TAC"/>
              <w:rPr>
                <w:lang w:eastAsia="en-GB"/>
              </w:rPr>
            </w:pPr>
          </w:p>
        </w:tc>
        <w:tc>
          <w:tcPr>
            <w:tcW w:w="236" w:type="dxa"/>
          </w:tcPr>
          <w:p w14:paraId="2B21E483" w14:textId="77777777" w:rsidR="00753495" w:rsidRPr="00FC7496" w:rsidRDefault="00753495" w:rsidP="001D304D">
            <w:pPr>
              <w:pStyle w:val="TAC"/>
              <w:rPr>
                <w:lang w:eastAsia="en-GB"/>
              </w:rPr>
            </w:pPr>
            <w:r w:rsidRPr="00FC7496">
              <w:rPr>
                <w:lang w:eastAsia="en-GB"/>
              </w:rPr>
              <w:t>0</w:t>
            </w:r>
          </w:p>
        </w:tc>
        <w:tc>
          <w:tcPr>
            <w:tcW w:w="236" w:type="dxa"/>
          </w:tcPr>
          <w:p w14:paraId="4E483F65" w14:textId="77777777" w:rsidR="00753495" w:rsidRPr="00FC7496" w:rsidRDefault="00753495" w:rsidP="001D304D">
            <w:pPr>
              <w:pStyle w:val="TAC"/>
              <w:rPr>
                <w:lang w:eastAsia="en-GB"/>
              </w:rPr>
            </w:pPr>
            <w:r w:rsidRPr="00FC7496">
              <w:rPr>
                <w:lang w:eastAsia="en-GB"/>
              </w:rPr>
              <w:t>1</w:t>
            </w:r>
          </w:p>
        </w:tc>
        <w:tc>
          <w:tcPr>
            <w:tcW w:w="236" w:type="dxa"/>
          </w:tcPr>
          <w:p w14:paraId="44B4DC4F" w14:textId="77777777" w:rsidR="00753495" w:rsidRPr="00FC7496" w:rsidRDefault="00753495" w:rsidP="001D304D">
            <w:pPr>
              <w:pStyle w:val="TAC"/>
              <w:rPr>
                <w:lang w:eastAsia="en-GB"/>
              </w:rPr>
            </w:pPr>
            <w:r w:rsidRPr="00FC7496">
              <w:rPr>
                <w:lang w:eastAsia="en-GB"/>
              </w:rPr>
              <w:t>2</w:t>
            </w:r>
          </w:p>
        </w:tc>
        <w:tc>
          <w:tcPr>
            <w:tcW w:w="236" w:type="dxa"/>
          </w:tcPr>
          <w:p w14:paraId="69749BA3" w14:textId="77777777" w:rsidR="00753495" w:rsidRPr="00FC7496" w:rsidRDefault="00753495" w:rsidP="001D304D">
            <w:pPr>
              <w:pStyle w:val="TAC"/>
              <w:rPr>
                <w:lang w:eastAsia="en-GB"/>
              </w:rPr>
            </w:pPr>
            <w:r w:rsidRPr="00FC7496">
              <w:rPr>
                <w:lang w:eastAsia="en-GB"/>
              </w:rPr>
              <w:t>3</w:t>
            </w:r>
          </w:p>
        </w:tc>
        <w:tc>
          <w:tcPr>
            <w:tcW w:w="236" w:type="dxa"/>
          </w:tcPr>
          <w:p w14:paraId="3983AD5B" w14:textId="77777777" w:rsidR="00753495" w:rsidRPr="00FC7496" w:rsidRDefault="00753495" w:rsidP="001D304D">
            <w:pPr>
              <w:pStyle w:val="TAC"/>
              <w:rPr>
                <w:lang w:eastAsia="en-GB"/>
              </w:rPr>
            </w:pPr>
            <w:r w:rsidRPr="00FC7496">
              <w:rPr>
                <w:lang w:eastAsia="en-GB"/>
              </w:rPr>
              <w:t>4</w:t>
            </w:r>
          </w:p>
        </w:tc>
        <w:tc>
          <w:tcPr>
            <w:tcW w:w="236" w:type="dxa"/>
          </w:tcPr>
          <w:p w14:paraId="0B9E608A" w14:textId="77777777" w:rsidR="00753495" w:rsidRPr="00FC7496" w:rsidRDefault="00753495" w:rsidP="001D304D">
            <w:pPr>
              <w:pStyle w:val="TAC"/>
              <w:rPr>
                <w:lang w:eastAsia="en-GB"/>
              </w:rPr>
            </w:pPr>
            <w:r w:rsidRPr="00FC7496">
              <w:rPr>
                <w:lang w:eastAsia="en-GB"/>
              </w:rPr>
              <w:t>5</w:t>
            </w:r>
          </w:p>
        </w:tc>
        <w:tc>
          <w:tcPr>
            <w:tcW w:w="236" w:type="dxa"/>
          </w:tcPr>
          <w:p w14:paraId="55EA57DC" w14:textId="77777777" w:rsidR="00753495" w:rsidRPr="00FC7496" w:rsidRDefault="00753495" w:rsidP="001D304D">
            <w:pPr>
              <w:pStyle w:val="TAC"/>
              <w:rPr>
                <w:lang w:eastAsia="en-GB"/>
              </w:rPr>
            </w:pPr>
            <w:r w:rsidRPr="00FC7496">
              <w:rPr>
                <w:lang w:eastAsia="en-GB"/>
              </w:rPr>
              <w:t>6</w:t>
            </w:r>
          </w:p>
        </w:tc>
        <w:tc>
          <w:tcPr>
            <w:tcW w:w="236" w:type="dxa"/>
          </w:tcPr>
          <w:p w14:paraId="1A3988F0" w14:textId="77777777" w:rsidR="00753495" w:rsidRPr="00FC7496" w:rsidRDefault="00753495" w:rsidP="001D304D">
            <w:pPr>
              <w:pStyle w:val="TAC"/>
              <w:rPr>
                <w:lang w:eastAsia="en-GB"/>
              </w:rPr>
            </w:pPr>
            <w:r w:rsidRPr="00FC7496">
              <w:rPr>
                <w:lang w:eastAsia="en-GB"/>
              </w:rPr>
              <w:t>7</w:t>
            </w:r>
          </w:p>
        </w:tc>
        <w:tc>
          <w:tcPr>
            <w:tcW w:w="236" w:type="dxa"/>
          </w:tcPr>
          <w:p w14:paraId="2C4715E3" w14:textId="77777777" w:rsidR="00753495" w:rsidRPr="00FC7496" w:rsidRDefault="00753495" w:rsidP="001D304D">
            <w:pPr>
              <w:pStyle w:val="TAC"/>
              <w:rPr>
                <w:lang w:eastAsia="en-GB"/>
              </w:rPr>
            </w:pPr>
            <w:r w:rsidRPr="00FC7496">
              <w:rPr>
                <w:lang w:eastAsia="en-GB"/>
              </w:rPr>
              <w:t>8</w:t>
            </w:r>
          </w:p>
        </w:tc>
        <w:tc>
          <w:tcPr>
            <w:tcW w:w="236" w:type="dxa"/>
          </w:tcPr>
          <w:p w14:paraId="3E1F6FDE" w14:textId="77777777" w:rsidR="00753495" w:rsidRPr="00FC7496" w:rsidRDefault="00753495" w:rsidP="001D304D">
            <w:pPr>
              <w:pStyle w:val="TAC"/>
              <w:rPr>
                <w:lang w:eastAsia="en-GB"/>
              </w:rPr>
            </w:pPr>
            <w:r w:rsidRPr="00FC7496">
              <w:rPr>
                <w:lang w:eastAsia="en-GB"/>
              </w:rPr>
              <w:t>9</w:t>
            </w:r>
          </w:p>
        </w:tc>
        <w:tc>
          <w:tcPr>
            <w:tcW w:w="236" w:type="dxa"/>
          </w:tcPr>
          <w:p w14:paraId="57137FA6" w14:textId="77777777" w:rsidR="00753495" w:rsidRPr="00FC7496" w:rsidRDefault="00753495" w:rsidP="001D304D">
            <w:pPr>
              <w:pStyle w:val="TAC"/>
              <w:rPr>
                <w:lang w:eastAsia="en-GB"/>
              </w:rPr>
            </w:pPr>
            <w:r w:rsidRPr="00FC7496">
              <w:rPr>
                <w:lang w:eastAsia="en-GB"/>
              </w:rPr>
              <w:t>0</w:t>
            </w:r>
          </w:p>
        </w:tc>
        <w:tc>
          <w:tcPr>
            <w:tcW w:w="236" w:type="dxa"/>
          </w:tcPr>
          <w:p w14:paraId="2214E1A4" w14:textId="77777777" w:rsidR="00753495" w:rsidRPr="00FC7496" w:rsidRDefault="00753495" w:rsidP="001D304D">
            <w:pPr>
              <w:pStyle w:val="TAC"/>
              <w:rPr>
                <w:lang w:eastAsia="en-GB"/>
              </w:rPr>
            </w:pPr>
            <w:r w:rsidRPr="00FC7496">
              <w:rPr>
                <w:lang w:eastAsia="en-GB"/>
              </w:rPr>
              <w:t>1</w:t>
            </w:r>
          </w:p>
        </w:tc>
        <w:tc>
          <w:tcPr>
            <w:tcW w:w="236" w:type="dxa"/>
          </w:tcPr>
          <w:p w14:paraId="16211E5B" w14:textId="77777777" w:rsidR="00753495" w:rsidRPr="00FC7496" w:rsidRDefault="00753495" w:rsidP="001D304D">
            <w:pPr>
              <w:pStyle w:val="TAC"/>
              <w:rPr>
                <w:lang w:eastAsia="en-GB"/>
              </w:rPr>
            </w:pPr>
            <w:r w:rsidRPr="00FC7496">
              <w:rPr>
                <w:lang w:eastAsia="en-GB"/>
              </w:rPr>
              <w:t>2</w:t>
            </w:r>
          </w:p>
        </w:tc>
        <w:tc>
          <w:tcPr>
            <w:tcW w:w="236" w:type="dxa"/>
          </w:tcPr>
          <w:p w14:paraId="0F96515E" w14:textId="77777777" w:rsidR="00753495" w:rsidRPr="00FC7496" w:rsidRDefault="00753495" w:rsidP="001D304D">
            <w:pPr>
              <w:pStyle w:val="TAC"/>
              <w:rPr>
                <w:lang w:eastAsia="en-GB"/>
              </w:rPr>
            </w:pPr>
            <w:r w:rsidRPr="00FC7496">
              <w:rPr>
                <w:lang w:eastAsia="en-GB"/>
              </w:rPr>
              <w:t>3</w:t>
            </w:r>
          </w:p>
        </w:tc>
        <w:tc>
          <w:tcPr>
            <w:tcW w:w="236" w:type="dxa"/>
          </w:tcPr>
          <w:p w14:paraId="14BC417E" w14:textId="77777777" w:rsidR="00753495" w:rsidRPr="00FC7496" w:rsidRDefault="00753495" w:rsidP="001D304D">
            <w:pPr>
              <w:pStyle w:val="TAC"/>
              <w:rPr>
                <w:lang w:eastAsia="en-GB"/>
              </w:rPr>
            </w:pPr>
            <w:r w:rsidRPr="00FC7496">
              <w:rPr>
                <w:lang w:eastAsia="en-GB"/>
              </w:rPr>
              <w:t>4</w:t>
            </w:r>
          </w:p>
        </w:tc>
        <w:tc>
          <w:tcPr>
            <w:tcW w:w="236" w:type="dxa"/>
          </w:tcPr>
          <w:p w14:paraId="1529370C" w14:textId="77777777" w:rsidR="00753495" w:rsidRPr="00FC7496" w:rsidRDefault="00753495" w:rsidP="001D304D">
            <w:pPr>
              <w:pStyle w:val="TAC"/>
              <w:rPr>
                <w:lang w:eastAsia="en-GB"/>
              </w:rPr>
            </w:pPr>
            <w:r w:rsidRPr="00FC7496">
              <w:rPr>
                <w:lang w:eastAsia="en-GB"/>
              </w:rPr>
              <w:t>5</w:t>
            </w:r>
          </w:p>
        </w:tc>
        <w:tc>
          <w:tcPr>
            <w:tcW w:w="236" w:type="dxa"/>
          </w:tcPr>
          <w:p w14:paraId="69318AA5" w14:textId="77777777" w:rsidR="00753495" w:rsidRPr="00FC7496" w:rsidRDefault="00753495" w:rsidP="001D304D">
            <w:pPr>
              <w:pStyle w:val="TAC"/>
              <w:rPr>
                <w:lang w:eastAsia="en-GB"/>
              </w:rPr>
            </w:pPr>
            <w:r w:rsidRPr="00FC7496">
              <w:rPr>
                <w:lang w:eastAsia="en-GB"/>
              </w:rPr>
              <w:t>6</w:t>
            </w:r>
          </w:p>
        </w:tc>
        <w:tc>
          <w:tcPr>
            <w:tcW w:w="236" w:type="dxa"/>
          </w:tcPr>
          <w:p w14:paraId="2CA0BA21" w14:textId="77777777" w:rsidR="00753495" w:rsidRPr="00FC7496" w:rsidRDefault="00753495" w:rsidP="001D304D">
            <w:pPr>
              <w:pStyle w:val="TAC"/>
              <w:rPr>
                <w:lang w:eastAsia="en-GB"/>
              </w:rPr>
            </w:pPr>
            <w:r w:rsidRPr="00FC7496">
              <w:rPr>
                <w:lang w:eastAsia="en-GB"/>
              </w:rPr>
              <w:t>7</w:t>
            </w:r>
          </w:p>
        </w:tc>
        <w:tc>
          <w:tcPr>
            <w:tcW w:w="236" w:type="dxa"/>
          </w:tcPr>
          <w:p w14:paraId="2D1143D4" w14:textId="77777777" w:rsidR="00753495" w:rsidRPr="00FC7496" w:rsidRDefault="00753495" w:rsidP="001D304D">
            <w:pPr>
              <w:pStyle w:val="TAC"/>
              <w:rPr>
                <w:lang w:eastAsia="en-GB"/>
              </w:rPr>
            </w:pPr>
            <w:r w:rsidRPr="00FC7496">
              <w:rPr>
                <w:lang w:eastAsia="en-GB"/>
              </w:rPr>
              <w:t>8</w:t>
            </w:r>
          </w:p>
        </w:tc>
        <w:tc>
          <w:tcPr>
            <w:tcW w:w="236" w:type="dxa"/>
          </w:tcPr>
          <w:p w14:paraId="0A63EC91" w14:textId="77777777" w:rsidR="00753495" w:rsidRPr="00FC7496" w:rsidRDefault="00753495" w:rsidP="001D304D">
            <w:pPr>
              <w:pStyle w:val="TAC"/>
              <w:rPr>
                <w:lang w:eastAsia="en-GB"/>
              </w:rPr>
            </w:pPr>
            <w:r w:rsidRPr="00FC7496">
              <w:rPr>
                <w:lang w:eastAsia="en-GB"/>
              </w:rPr>
              <w:t>9</w:t>
            </w:r>
          </w:p>
        </w:tc>
        <w:tc>
          <w:tcPr>
            <w:tcW w:w="236" w:type="dxa"/>
          </w:tcPr>
          <w:p w14:paraId="36773445" w14:textId="77777777" w:rsidR="00753495" w:rsidRPr="00FC7496" w:rsidRDefault="00753495" w:rsidP="001D304D">
            <w:pPr>
              <w:pStyle w:val="TAC"/>
              <w:rPr>
                <w:lang w:eastAsia="en-GB"/>
              </w:rPr>
            </w:pPr>
            <w:r w:rsidRPr="00FC7496">
              <w:rPr>
                <w:lang w:eastAsia="en-GB"/>
              </w:rPr>
              <w:t>0</w:t>
            </w:r>
          </w:p>
        </w:tc>
        <w:tc>
          <w:tcPr>
            <w:tcW w:w="236" w:type="dxa"/>
          </w:tcPr>
          <w:p w14:paraId="161CFA62" w14:textId="77777777" w:rsidR="00753495" w:rsidRPr="00FC7496" w:rsidRDefault="00753495" w:rsidP="001D304D">
            <w:pPr>
              <w:pStyle w:val="TAC"/>
              <w:rPr>
                <w:lang w:eastAsia="en-GB"/>
              </w:rPr>
            </w:pPr>
            <w:r w:rsidRPr="00FC7496">
              <w:rPr>
                <w:lang w:eastAsia="en-GB"/>
              </w:rPr>
              <w:t>1</w:t>
            </w:r>
          </w:p>
        </w:tc>
        <w:tc>
          <w:tcPr>
            <w:tcW w:w="236" w:type="dxa"/>
          </w:tcPr>
          <w:p w14:paraId="70BE47BB" w14:textId="77777777" w:rsidR="00753495" w:rsidRPr="00FC7496" w:rsidRDefault="00753495" w:rsidP="001D304D">
            <w:pPr>
              <w:pStyle w:val="TAC"/>
              <w:rPr>
                <w:lang w:eastAsia="en-GB"/>
              </w:rPr>
            </w:pPr>
            <w:r w:rsidRPr="00FC7496">
              <w:rPr>
                <w:lang w:eastAsia="en-GB"/>
              </w:rPr>
              <w:t>2</w:t>
            </w:r>
          </w:p>
        </w:tc>
        <w:tc>
          <w:tcPr>
            <w:tcW w:w="236" w:type="dxa"/>
          </w:tcPr>
          <w:p w14:paraId="4ED2D1BC" w14:textId="77777777" w:rsidR="00753495" w:rsidRPr="00FC7496" w:rsidRDefault="00753495" w:rsidP="001D304D">
            <w:pPr>
              <w:pStyle w:val="TAC"/>
              <w:rPr>
                <w:lang w:eastAsia="en-GB"/>
              </w:rPr>
            </w:pPr>
            <w:r w:rsidRPr="00FC7496">
              <w:rPr>
                <w:lang w:eastAsia="en-GB"/>
              </w:rPr>
              <w:t>3</w:t>
            </w:r>
          </w:p>
        </w:tc>
        <w:tc>
          <w:tcPr>
            <w:tcW w:w="236" w:type="dxa"/>
          </w:tcPr>
          <w:p w14:paraId="08C4FC6E" w14:textId="77777777" w:rsidR="00753495" w:rsidRPr="00FC7496" w:rsidRDefault="00753495" w:rsidP="001D304D">
            <w:pPr>
              <w:pStyle w:val="TAC"/>
              <w:rPr>
                <w:lang w:eastAsia="en-GB"/>
              </w:rPr>
            </w:pPr>
            <w:r w:rsidRPr="00FC7496">
              <w:rPr>
                <w:lang w:eastAsia="en-GB"/>
              </w:rPr>
              <w:t>4</w:t>
            </w:r>
          </w:p>
        </w:tc>
        <w:tc>
          <w:tcPr>
            <w:tcW w:w="236" w:type="dxa"/>
          </w:tcPr>
          <w:p w14:paraId="0814C75B" w14:textId="77777777" w:rsidR="00753495" w:rsidRPr="00FC7496" w:rsidRDefault="00753495" w:rsidP="001D304D">
            <w:pPr>
              <w:pStyle w:val="TAC"/>
              <w:rPr>
                <w:lang w:eastAsia="en-GB"/>
              </w:rPr>
            </w:pPr>
            <w:r w:rsidRPr="00FC7496">
              <w:rPr>
                <w:lang w:eastAsia="en-GB"/>
              </w:rPr>
              <w:t>5</w:t>
            </w:r>
          </w:p>
        </w:tc>
        <w:tc>
          <w:tcPr>
            <w:tcW w:w="236" w:type="dxa"/>
          </w:tcPr>
          <w:p w14:paraId="203094CC" w14:textId="77777777" w:rsidR="00753495" w:rsidRPr="00FC7496" w:rsidRDefault="00753495" w:rsidP="001D304D">
            <w:pPr>
              <w:pStyle w:val="TAC"/>
              <w:rPr>
                <w:lang w:eastAsia="en-GB"/>
              </w:rPr>
            </w:pPr>
            <w:r w:rsidRPr="00FC7496">
              <w:rPr>
                <w:lang w:eastAsia="en-GB"/>
              </w:rPr>
              <w:t>6</w:t>
            </w:r>
          </w:p>
        </w:tc>
        <w:tc>
          <w:tcPr>
            <w:tcW w:w="236" w:type="dxa"/>
          </w:tcPr>
          <w:p w14:paraId="02C92C6E" w14:textId="77777777" w:rsidR="00753495" w:rsidRPr="00FC7496" w:rsidRDefault="00753495" w:rsidP="001D304D">
            <w:pPr>
              <w:pStyle w:val="TAC"/>
              <w:rPr>
                <w:lang w:eastAsia="en-GB"/>
              </w:rPr>
            </w:pPr>
            <w:r w:rsidRPr="00FC7496">
              <w:rPr>
                <w:lang w:eastAsia="en-GB"/>
              </w:rPr>
              <w:t>7</w:t>
            </w:r>
          </w:p>
        </w:tc>
        <w:tc>
          <w:tcPr>
            <w:tcW w:w="236" w:type="dxa"/>
          </w:tcPr>
          <w:p w14:paraId="7ABA3506" w14:textId="77777777" w:rsidR="00753495" w:rsidRPr="00FC7496" w:rsidRDefault="00753495" w:rsidP="001D304D">
            <w:pPr>
              <w:pStyle w:val="TAC"/>
              <w:rPr>
                <w:lang w:eastAsia="en-GB"/>
              </w:rPr>
            </w:pPr>
            <w:r w:rsidRPr="00FC7496">
              <w:rPr>
                <w:lang w:eastAsia="en-GB"/>
              </w:rPr>
              <w:t>8</w:t>
            </w:r>
          </w:p>
        </w:tc>
        <w:tc>
          <w:tcPr>
            <w:tcW w:w="236" w:type="dxa"/>
          </w:tcPr>
          <w:p w14:paraId="549128CF" w14:textId="77777777" w:rsidR="00753495" w:rsidRPr="00FC7496" w:rsidRDefault="00753495" w:rsidP="001D304D">
            <w:pPr>
              <w:pStyle w:val="TAC"/>
              <w:rPr>
                <w:lang w:eastAsia="en-GB"/>
              </w:rPr>
            </w:pPr>
            <w:r w:rsidRPr="00FC7496">
              <w:rPr>
                <w:lang w:eastAsia="en-GB"/>
              </w:rPr>
              <w:t>9</w:t>
            </w:r>
          </w:p>
        </w:tc>
        <w:tc>
          <w:tcPr>
            <w:tcW w:w="236" w:type="dxa"/>
          </w:tcPr>
          <w:p w14:paraId="5FD760E4" w14:textId="77777777" w:rsidR="00753495" w:rsidRPr="00FC7496" w:rsidRDefault="00753495" w:rsidP="001D304D">
            <w:pPr>
              <w:pStyle w:val="TAC"/>
              <w:rPr>
                <w:lang w:eastAsia="en-GB"/>
              </w:rPr>
            </w:pPr>
            <w:r w:rsidRPr="00FC7496">
              <w:rPr>
                <w:lang w:eastAsia="en-GB"/>
              </w:rPr>
              <w:t>0</w:t>
            </w:r>
          </w:p>
        </w:tc>
        <w:tc>
          <w:tcPr>
            <w:tcW w:w="236" w:type="dxa"/>
          </w:tcPr>
          <w:p w14:paraId="64AD06E8" w14:textId="77777777" w:rsidR="00753495" w:rsidRPr="00FC7496" w:rsidRDefault="00753495" w:rsidP="001D304D">
            <w:pPr>
              <w:pStyle w:val="TAC"/>
              <w:rPr>
                <w:lang w:eastAsia="en-GB"/>
              </w:rPr>
            </w:pPr>
            <w:r w:rsidRPr="00FC7496">
              <w:rPr>
                <w:lang w:eastAsia="en-GB"/>
              </w:rPr>
              <w:t>1</w:t>
            </w:r>
          </w:p>
        </w:tc>
        <w:tc>
          <w:tcPr>
            <w:tcW w:w="236" w:type="dxa"/>
          </w:tcPr>
          <w:p w14:paraId="5CEEEAB1" w14:textId="77777777" w:rsidR="00753495" w:rsidRPr="00FC7496" w:rsidRDefault="00753495" w:rsidP="001D304D">
            <w:pPr>
              <w:pStyle w:val="TAC"/>
              <w:rPr>
                <w:lang w:eastAsia="en-GB"/>
              </w:rPr>
            </w:pPr>
            <w:r w:rsidRPr="00FC7496">
              <w:rPr>
                <w:lang w:eastAsia="en-GB"/>
              </w:rPr>
              <w:t>2</w:t>
            </w:r>
          </w:p>
        </w:tc>
        <w:tc>
          <w:tcPr>
            <w:tcW w:w="236" w:type="dxa"/>
          </w:tcPr>
          <w:p w14:paraId="54AE5E2B" w14:textId="77777777" w:rsidR="00753495" w:rsidRPr="00FC7496" w:rsidRDefault="00753495" w:rsidP="001D304D">
            <w:pPr>
              <w:pStyle w:val="TAC"/>
              <w:rPr>
                <w:lang w:eastAsia="en-GB"/>
              </w:rPr>
            </w:pPr>
            <w:r w:rsidRPr="00FC7496">
              <w:rPr>
                <w:lang w:eastAsia="en-GB"/>
              </w:rPr>
              <w:t>3</w:t>
            </w:r>
          </w:p>
        </w:tc>
        <w:tc>
          <w:tcPr>
            <w:tcW w:w="236" w:type="dxa"/>
          </w:tcPr>
          <w:p w14:paraId="405F779B" w14:textId="77777777" w:rsidR="00753495" w:rsidRPr="00FC7496" w:rsidRDefault="00753495" w:rsidP="001D304D">
            <w:pPr>
              <w:pStyle w:val="TAC"/>
              <w:rPr>
                <w:lang w:eastAsia="en-GB"/>
              </w:rPr>
            </w:pPr>
            <w:r w:rsidRPr="00FC7496">
              <w:rPr>
                <w:lang w:eastAsia="en-GB"/>
              </w:rPr>
              <w:t>4</w:t>
            </w:r>
          </w:p>
        </w:tc>
        <w:tc>
          <w:tcPr>
            <w:tcW w:w="236" w:type="dxa"/>
          </w:tcPr>
          <w:p w14:paraId="297C42F0" w14:textId="77777777" w:rsidR="00753495" w:rsidRPr="00FC7496" w:rsidRDefault="00753495" w:rsidP="001D304D">
            <w:pPr>
              <w:pStyle w:val="TAC"/>
              <w:rPr>
                <w:lang w:eastAsia="en-GB"/>
              </w:rPr>
            </w:pPr>
            <w:r w:rsidRPr="00FC7496">
              <w:rPr>
                <w:lang w:eastAsia="en-GB"/>
              </w:rPr>
              <w:t>5</w:t>
            </w:r>
          </w:p>
        </w:tc>
        <w:tc>
          <w:tcPr>
            <w:tcW w:w="236" w:type="dxa"/>
          </w:tcPr>
          <w:p w14:paraId="1F20AB8F" w14:textId="77777777" w:rsidR="00753495" w:rsidRPr="00FC7496" w:rsidRDefault="00753495" w:rsidP="001D304D">
            <w:pPr>
              <w:pStyle w:val="TAC"/>
              <w:rPr>
                <w:lang w:eastAsia="en-GB"/>
              </w:rPr>
            </w:pPr>
            <w:r w:rsidRPr="00FC7496">
              <w:rPr>
                <w:lang w:eastAsia="en-GB"/>
              </w:rPr>
              <w:t>6</w:t>
            </w:r>
          </w:p>
        </w:tc>
        <w:tc>
          <w:tcPr>
            <w:tcW w:w="236" w:type="dxa"/>
          </w:tcPr>
          <w:p w14:paraId="43625388" w14:textId="77777777" w:rsidR="00753495" w:rsidRPr="00FC7496" w:rsidRDefault="00753495" w:rsidP="001D304D">
            <w:pPr>
              <w:pStyle w:val="TAC"/>
              <w:rPr>
                <w:lang w:eastAsia="en-GB"/>
              </w:rPr>
            </w:pPr>
            <w:r w:rsidRPr="00FC7496">
              <w:rPr>
                <w:lang w:eastAsia="en-GB"/>
              </w:rPr>
              <w:t>7</w:t>
            </w:r>
          </w:p>
        </w:tc>
        <w:tc>
          <w:tcPr>
            <w:tcW w:w="236" w:type="dxa"/>
          </w:tcPr>
          <w:p w14:paraId="2E2B664B" w14:textId="77777777" w:rsidR="00753495" w:rsidRPr="00FC7496" w:rsidRDefault="00753495" w:rsidP="001D304D">
            <w:pPr>
              <w:pStyle w:val="TAC"/>
              <w:rPr>
                <w:lang w:eastAsia="en-GB"/>
              </w:rPr>
            </w:pPr>
            <w:r w:rsidRPr="00FC7496">
              <w:rPr>
                <w:lang w:eastAsia="en-GB"/>
              </w:rPr>
              <w:t>8</w:t>
            </w:r>
          </w:p>
        </w:tc>
        <w:tc>
          <w:tcPr>
            <w:tcW w:w="236" w:type="dxa"/>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FE5647" w:rsidRPr="00FC7496" w14:paraId="35919D90" w14:textId="77777777" w:rsidTr="001D304D">
        <w:trPr>
          <w:trHeigh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tcPr>
          <w:p w14:paraId="6690D3D5" w14:textId="77777777" w:rsidR="00753495" w:rsidRPr="00FC7496" w:rsidRDefault="00753495" w:rsidP="001D304D">
            <w:pPr>
              <w:pStyle w:val="TAC"/>
              <w:rPr>
                <w:lang w:eastAsia="en-GB"/>
              </w:rPr>
            </w:pPr>
          </w:p>
        </w:tc>
        <w:tc>
          <w:tcPr>
            <w:tcW w:w="236" w:type="dxa"/>
          </w:tcPr>
          <w:p w14:paraId="5D1B6E04" w14:textId="77777777" w:rsidR="00753495" w:rsidRPr="00FC7496" w:rsidRDefault="00753495" w:rsidP="001D304D">
            <w:pPr>
              <w:pStyle w:val="TAC"/>
              <w:rPr>
                <w:lang w:eastAsia="en-GB"/>
              </w:rPr>
            </w:pPr>
          </w:p>
        </w:tc>
        <w:tc>
          <w:tcPr>
            <w:tcW w:w="236" w:type="dxa"/>
          </w:tcPr>
          <w:p w14:paraId="00586EEA" w14:textId="77777777" w:rsidR="00753495" w:rsidRPr="00FC7496" w:rsidRDefault="00753495" w:rsidP="001D304D">
            <w:pPr>
              <w:pStyle w:val="TAC"/>
              <w:rPr>
                <w:lang w:eastAsia="en-GB"/>
              </w:rPr>
            </w:pPr>
          </w:p>
        </w:tc>
        <w:tc>
          <w:tcPr>
            <w:tcW w:w="236" w:type="dxa"/>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tcPr>
          <w:p w14:paraId="2347886E" w14:textId="77777777" w:rsidR="00753495" w:rsidRPr="00FC7496" w:rsidRDefault="00753495" w:rsidP="001D304D">
            <w:pPr>
              <w:pStyle w:val="TAC"/>
              <w:rPr>
                <w:lang w:eastAsia="en-GB"/>
              </w:rPr>
            </w:pPr>
          </w:p>
        </w:tc>
        <w:tc>
          <w:tcPr>
            <w:tcW w:w="236" w:type="dxa"/>
          </w:tcPr>
          <w:p w14:paraId="0A49B317" w14:textId="77777777" w:rsidR="00753495" w:rsidRPr="00FC7496" w:rsidRDefault="00753495" w:rsidP="001D304D">
            <w:pPr>
              <w:pStyle w:val="TAC"/>
              <w:rPr>
                <w:lang w:eastAsia="en-GB"/>
              </w:rPr>
            </w:pPr>
          </w:p>
        </w:tc>
        <w:tc>
          <w:tcPr>
            <w:tcW w:w="236" w:type="dxa"/>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tcPr>
          <w:p w14:paraId="562D704B" w14:textId="77777777" w:rsidR="00753495" w:rsidRPr="00FC7496" w:rsidRDefault="00753495" w:rsidP="001D304D">
            <w:pPr>
              <w:pStyle w:val="TAC"/>
              <w:rPr>
                <w:lang w:eastAsia="en-GB"/>
              </w:rPr>
            </w:pPr>
          </w:p>
        </w:tc>
        <w:tc>
          <w:tcPr>
            <w:tcW w:w="236" w:type="dxa"/>
          </w:tcPr>
          <w:p w14:paraId="2839D82C" w14:textId="77777777" w:rsidR="00753495" w:rsidRPr="00FC7496" w:rsidRDefault="00753495" w:rsidP="001D304D">
            <w:pPr>
              <w:pStyle w:val="TAC"/>
              <w:rPr>
                <w:lang w:eastAsia="en-GB"/>
              </w:rPr>
            </w:pPr>
          </w:p>
        </w:tc>
        <w:tc>
          <w:tcPr>
            <w:tcW w:w="236" w:type="dxa"/>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tcPr>
          <w:p w14:paraId="1B9981CB" w14:textId="77777777" w:rsidR="00753495" w:rsidRPr="00FC7496" w:rsidRDefault="00753495" w:rsidP="001D304D">
            <w:pPr>
              <w:pStyle w:val="TAC"/>
              <w:rPr>
                <w:lang w:eastAsia="en-GB"/>
              </w:rPr>
            </w:pPr>
          </w:p>
        </w:tc>
        <w:tc>
          <w:tcPr>
            <w:tcW w:w="236" w:type="dxa"/>
          </w:tcPr>
          <w:p w14:paraId="6B15030A" w14:textId="77777777" w:rsidR="00753495" w:rsidRPr="00FC7496" w:rsidRDefault="00753495" w:rsidP="001D304D">
            <w:pPr>
              <w:pStyle w:val="TAC"/>
              <w:rPr>
                <w:lang w:eastAsia="en-GB"/>
              </w:rPr>
            </w:pPr>
          </w:p>
        </w:tc>
        <w:tc>
          <w:tcPr>
            <w:tcW w:w="236" w:type="dxa"/>
          </w:tcPr>
          <w:p w14:paraId="20227C9D" w14:textId="77777777" w:rsidR="00753495" w:rsidRPr="00FC7496" w:rsidRDefault="00753495" w:rsidP="001D304D">
            <w:pPr>
              <w:pStyle w:val="TAC"/>
              <w:rPr>
                <w:lang w:eastAsia="en-GB"/>
              </w:rPr>
            </w:pPr>
          </w:p>
        </w:tc>
        <w:tc>
          <w:tcPr>
            <w:tcW w:w="236" w:type="dxa"/>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tcPr>
          <w:p w14:paraId="430420B4" w14:textId="77777777" w:rsidR="00753495" w:rsidRPr="00FC7496" w:rsidRDefault="00753495" w:rsidP="001D304D">
            <w:pPr>
              <w:pStyle w:val="TAC"/>
              <w:rPr>
                <w:lang w:eastAsia="en-GB"/>
              </w:rPr>
            </w:pPr>
          </w:p>
        </w:tc>
        <w:tc>
          <w:tcPr>
            <w:tcW w:w="236" w:type="dxa"/>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tcPr>
          <w:p w14:paraId="2983B0B2" w14:textId="77777777" w:rsidR="00753495" w:rsidRPr="00FC7496" w:rsidRDefault="00753495" w:rsidP="001D304D">
            <w:pPr>
              <w:pStyle w:val="TAC"/>
              <w:rPr>
                <w:lang w:eastAsia="en-GB"/>
              </w:rPr>
            </w:pPr>
          </w:p>
        </w:tc>
        <w:tc>
          <w:tcPr>
            <w:tcW w:w="236" w:type="dxa"/>
          </w:tcPr>
          <w:p w14:paraId="3C1E6293" w14:textId="77777777" w:rsidR="00753495" w:rsidRPr="00FC7496" w:rsidRDefault="00753495" w:rsidP="001D304D">
            <w:pPr>
              <w:pStyle w:val="TAC"/>
              <w:rPr>
                <w:lang w:eastAsia="en-GB"/>
              </w:rPr>
            </w:pPr>
          </w:p>
        </w:tc>
        <w:tc>
          <w:tcPr>
            <w:tcW w:w="236" w:type="dxa"/>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FE5647"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tcPr>
          <w:p w14:paraId="178B70DF" w14:textId="77777777" w:rsidR="00753495" w:rsidRPr="00FC7496" w:rsidRDefault="00753495" w:rsidP="001D304D">
            <w:pPr>
              <w:pStyle w:val="TAC"/>
              <w:rPr>
                <w:lang w:eastAsia="en-GB"/>
              </w:rPr>
            </w:pPr>
          </w:p>
        </w:tc>
        <w:tc>
          <w:tcPr>
            <w:tcW w:w="236" w:type="dxa"/>
          </w:tcPr>
          <w:p w14:paraId="5B75C74B" w14:textId="77777777" w:rsidR="00753495" w:rsidRPr="00FC7496" w:rsidRDefault="00753495" w:rsidP="001D304D">
            <w:pPr>
              <w:pStyle w:val="TAC"/>
              <w:rPr>
                <w:lang w:eastAsia="en-GB"/>
              </w:rPr>
            </w:pPr>
          </w:p>
        </w:tc>
        <w:tc>
          <w:tcPr>
            <w:tcW w:w="236" w:type="dxa"/>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tcPr>
          <w:p w14:paraId="7B656A52" w14:textId="77777777" w:rsidR="00753495" w:rsidRPr="00FC7496" w:rsidRDefault="00753495" w:rsidP="001D304D">
            <w:pPr>
              <w:pStyle w:val="TAC"/>
              <w:rPr>
                <w:lang w:eastAsia="en-GB"/>
              </w:rPr>
            </w:pPr>
          </w:p>
        </w:tc>
        <w:tc>
          <w:tcPr>
            <w:tcW w:w="236" w:type="dxa"/>
          </w:tcPr>
          <w:p w14:paraId="7CACD3C8" w14:textId="77777777" w:rsidR="00753495" w:rsidRPr="00FC7496" w:rsidRDefault="00753495" w:rsidP="001D304D">
            <w:pPr>
              <w:pStyle w:val="TAC"/>
              <w:rPr>
                <w:lang w:eastAsia="en-GB"/>
              </w:rPr>
            </w:pPr>
          </w:p>
        </w:tc>
        <w:tc>
          <w:tcPr>
            <w:tcW w:w="236" w:type="dxa"/>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tcPr>
          <w:p w14:paraId="61244388" w14:textId="77777777" w:rsidR="00753495" w:rsidRPr="00FC7496" w:rsidRDefault="00753495" w:rsidP="001D304D">
            <w:pPr>
              <w:pStyle w:val="TAC"/>
              <w:rPr>
                <w:lang w:eastAsia="en-GB"/>
              </w:rPr>
            </w:pPr>
          </w:p>
        </w:tc>
        <w:tc>
          <w:tcPr>
            <w:tcW w:w="236" w:type="dxa"/>
          </w:tcPr>
          <w:p w14:paraId="473FACFF" w14:textId="77777777" w:rsidR="00753495" w:rsidRPr="00FC7496" w:rsidRDefault="00753495" w:rsidP="001D304D">
            <w:pPr>
              <w:pStyle w:val="TAC"/>
              <w:rPr>
                <w:lang w:eastAsia="en-GB"/>
              </w:rPr>
            </w:pPr>
          </w:p>
        </w:tc>
        <w:tc>
          <w:tcPr>
            <w:tcW w:w="236" w:type="dxa"/>
          </w:tcPr>
          <w:p w14:paraId="70DC7E63" w14:textId="77777777" w:rsidR="00753495" w:rsidRPr="00FC7496" w:rsidRDefault="00753495" w:rsidP="001D304D">
            <w:pPr>
              <w:pStyle w:val="TAC"/>
              <w:rPr>
                <w:lang w:eastAsia="en-GB"/>
              </w:rPr>
            </w:pPr>
          </w:p>
        </w:tc>
        <w:tc>
          <w:tcPr>
            <w:tcW w:w="236" w:type="dxa"/>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tcPr>
          <w:p w14:paraId="6CC4239A" w14:textId="77777777" w:rsidR="00753495" w:rsidRPr="00FC7496" w:rsidRDefault="00753495" w:rsidP="001D304D">
            <w:pPr>
              <w:pStyle w:val="TAC"/>
              <w:rPr>
                <w:lang w:eastAsia="en-GB"/>
              </w:rPr>
            </w:pPr>
          </w:p>
        </w:tc>
        <w:tc>
          <w:tcPr>
            <w:tcW w:w="236" w:type="dxa"/>
          </w:tcPr>
          <w:p w14:paraId="3B96BEDC" w14:textId="77777777" w:rsidR="00753495" w:rsidRPr="00FC7496" w:rsidRDefault="00753495" w:rsidP="001D304D">
            <w:pPr>
              <w:pStyle w:val="TAC"/>
              <w:rPr>
                <w:lang w:eastAsia="en-GB"/>
              </w:rPr>
            </w:pPr>
          </w:p>
        </w:tc>
        <w:tc>
          <w:tcPr>
            <w:tcW w:w="236" w:type="dxa"/>
          </w:tcPr>
          <w:p w14:paraId="2124D7C3" w14:textId="77777777" w:rsidR="00753495" w:rsidRPr="00FC7496" w:rsidRDefault="00753495" w:rsidP="001D304D">
            <w:pPr>
              <w:pStyle w:val="TAC"/>
              <w:rPr>
                <w:lang w:eastAsia="en-GB"/>
              </w:rPr>
            </w:pPr>
          </w:p>
        </w:tc>
        <w:tc>
          <w:tcPr>
            <w:tcW w:w="236" w:type="dxa"/>
          </w:tcPr>
          <w:p w14:paraId="1D762584" w14:textId="77777777" w:rsidR="00753495" w:rsidRPr="00FC7496" w:rsidRDefault="00753495" w:rsidP="001D304D">
            <w:pPr>
              <w:pStyle w:val="TAC"/>
              <w:rPr>
                <w:lang w:eastAsia="en-GB"/>
              </w:rPr>
            </w:pPr>
          </w:p>
        </w:tc>
      </w:tr>
      <w:tr w:rsidR="00FE5647"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tcPr>
          <w:p w14:paraId="4474E888" w14:textId="77777777" w:rsidR="00753495" w:rsidRPr="00FC7496" w:rsidRDefault="00753495" w:rsidP="001D304D">
            <w:pPr>
              <w:pStyle w:val="TAC"/>
              <w:rPr>
                <w:lang w:eastAsia="en-GB"/>
              </w:rPr>
            </w:pPr>
          </w:p>
        </w:tc>
        <w:tc>
          <w:tcPr>
            <w:tcW w:w="236" w:type="dxa"/>
          </w:tcPr>
          <w:p w14:paraId="54098A4A" w14:textId="77777777" w:rsidR="00753495" w:rsidRPr="00FC7496" w:rsidRDefault="00753495" w:rsidP="001D304D">
            <w:pPr>
              <w:pStyle w:val="TAC"/>
              <w:rPr>
                <w:lang w:eastAsia="en-GB"/>
              </w:rPr>
            </w:pPr>
          </w:p>
        </w:tc>
        <w:tc>
          <w:tcPr>
            <w:tcW w:w="236" w:type="dxa"/>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tcPr>
          <w:p w14:paraId="6E55E2F7" w14:textId="77777777" w:rsidR="00753495" w:rsidRPr="00FC7496" w:rsidRDefault="00753495" w:rsidP="001D304D">
            <w:pPr>
              <w:pStyle w:val="TAC"/>
              <w:rPr>
                <w:lang w:eastAsia="en-GB"/>
              </w:rPr>
            </w:pPr>
          </w:p>
        </w:tc>
        <w:tc>
          <w:tcPr>
            <w:tcW w:w="236" w:type="dxa"/>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tcPr>
          <w:p w14:paraId="4D6DC586" w14:textId="77777777" w:rsidR="00753495" w:rsidRPr="00FC7496" w:rsidRDefault="00753495" w:rsidP="001D304D">
            <w:pPr>
              <w:pStyle w:val="TAC"/>
              <w:rPr>
                <w:lang w:eastAsia="en-GB"/>
              </w:rPr>
            </w:pPr>
          </w:p>
        </w:tc>
        <w:tc>
          <w:tcPr>
            <w:tcW w:w="236" w:type="dxa"/>
          </w:tcPr>
          <w:p w14:paraId="073F7DF3" w14:textId="77777777" w:rsidR="00753495" w:rsidRPr="00FC7496" w:rsidRDefault="00753495" w:rsidP="001D304D">
            <w:pPr>
              <w:pStyle w:val="TAC"/>
              <w:rPr>
                <w:lang w:eastAsia="en-GB"/>
              </w:rPr>
            </w:pPr>
          </w:p>
        </w:tc>
        <w:tc>
          <w:tcPr>
            <w:tcW w:w="236" w:type="dxa"/>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tcPr>
          <w:p w14:paraId="27670CF1" w14:textId="77777777" w:rsidR="00753495" w:rsidRPr="00FC7496" w:rsidRDefault="00753495" w:rsidP="001D304D">
            <w:pPr>
              <w:pStyle w:val="TAC"/>
              <w:rPr>
                <w:lang w:eastAsia="en-GB"/>
              </w:rPr>
            </w:pPr>
          </w:p>
        </w:tc>
        <w:tc>
          <w:tcPr>
            <w:tcW w:w="236" w:type="dxa"/>
          </w:tcPr>
          <w:p w14:paraId="37684288" w14:textId="77777777" w:rsidR="00753495" w:rsidRPr="00FC7496" w:rsidRDefault="00753495" w:rsidP="001D304D">
            <w:pPr>
              <w:pStyle w:val="TAC"/>
              <w:rPr>
                <w:lang w:eastAsia="en-GB"/>
              </w:rPr>
            </w:pPr>
          </w:p>
        </w:tc>
        <w:tc>
          <w:tcPr>
            <w:tcW w:w="236" w:type="dxa"/>
          </w:tcPr>
          <w:p w14:paraId="35CD3219" w14:textId="77777777" w:rsidR="00753495" w:rsidRPr="00FC7496" w:rsidRDefault="00753495" w:rsidP="001D304D">
            <w:pPr>
              <w:pStyle w:val="TAC"/>
              <w:rPr>
                <w:lang w:eastAsia="en-GB"/>
              </w:rPr>
            </w:pPr>
          </w:p>
        </w:tc>
        <w:tc>
          <w:tcPr>
            <w:tcW w:w="236" w:type="dxa"/>
          </w:tcPr>
          <w:p w14:paraId="1C07C8FE" w14:textId="77777777" w:rsidR="00753495" w:rsidRPr="00FC7496" w:rsidRDefault="00753495" w:rsidP="001D304D">
            <w:pPr>
              <w:pStyle w:val="TAC"/>
              <w:rPr>
                <w:lang w:eastAsia="en-GB"/>
              </w:rPr>
            </w:pPr>
          </w:p>
        </w:tc>
      </w:tr>
      <w:tr w:rsidR="00FE5647"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tcPr>
          <w:p w14:paraId="40DCC76E" w14:textId="77777777" w:rsidR="00753495" w:rsidRPr="00FC7496" w:rsidRDefault="00753495" w:rsidP="001D304D">
            <w:pPr>
              <w:pStyle w:val="TAC"/>
              <w:rPr>
                <w:lang w:eastAsia="en-GB"/>
              </w:rPr>
            </w:pPr>
          </w:p>
        </w:tc>
        <w:tc>
          <w:tcPr>
            <w:tcW w:w="236" w:type="dxa"/>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tcPr>
          <w:p w14:paraId="3B7556A3" w14:textId="77777777" w:rsidR="00753495" w:rsidRPr="00FC7496" w:rsidRDefault="00753495" w:rsidP="001D304D">
            <w:pPr>
              <w:pStyle w:val="TAC"/>
              <w:rPr>
                <w:lang w:eastAsia="en-GB"/>
              </w:rPr>
            </w:pPr>
          </w:p>
        </w:tc>
        <w:tc>
          <w:tcPr>
            <w:tcW w:w="236" w:type="dxa"/>
          </w:tcPr>
          <w:p w14:paraId="1F89856E" w14:textId="77777777" w:rsidR="00753495" w:rsidRPr="00FC7496" w:rsidRDefault="00753495" w:rsidP="001D304D">
            <w:pPr>
              <w:pStyle w:val="TAC"/>
              <w:rPr>
                <w:lang w:eastAsia="en-GB"/>
              </w:rPr>
            </w:pPr>
          </w:p>
        </w:tc>
        <w:tc>
          <w:tcPr>
            <w:tcW w:w="236" w:type="dxa"/>
          </w:tcPr>
          <w:p w14:paraId="79D09B1C" w14:textId="77777777" w:rsidR="00753495" w:rsidRPr="00FC7496" w:rsidRDefault="00753495" w:rsidP="001D304D">
            <w:pPr>
              <w:pStyle w:val="TAC"/>
              <w:rPr>
                <w:lang w:eastAsia="en-GB"/>
              </w:rPr>
            </w:pPr>
          </w:p>
        </w:tc>
        <w:tc>
          <w:tcPr>
            <w:tcW w:w="236" w:type="dxa"/>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tcPr>
          <w:p w14:paraId="4E0C85B7" w14:textId="77777777" w:rsidR="00753495" w:rsidRPr="00FC7496" w:rsidRDefault="00753495" w:rsidP="001D304D">
            <w:pPr>
              <w:pStyle w:val="TAC"/>
              <w:rPr>
                <w:lang w:eastAsia="en-GB"/>
              </w:rPr>
            </w:pPr>
          </w:p>
        </w:tc>
        <w:tc>
          <w:tcPr>
            <w:tcW w:w="236" w:type="dxa"/>
          </w:tcPr>
          <w:p w14:paraId="51728D47" w14:textId="77777777" w:rsidR="00753495" w:rsidRPr="00FC7496" w:rsidRDefault="00753495" w:rsidP="001D304D">
            <w:pPr>
              <w:pStyle w:val="TAC"/>
              <w:rPr>
                <w:lang w:eastAsia="en-GB"/>
              </w:rPr>
            </w:pPr>
          </w:p>
        </w:tc>
        <w:tc>
          <w:tcPr>
            <w:tcW w:w="236" w:type="dxa"/>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tcPr>
          <w:p w14:paraId="04D31B34" w14:textId="77777777" w:rsidR="00753495" w:rsidRPr="00FC7496" w:rsidRDefault="00753495" w:rsidP="001D304D">
            <w:pPr>
              <w:pStyle w:val="TAC"/>
              <w:rPr>
                <w:lang w:eastAsia="en-GB"/>
              </w:rPr>
            </w:pPr>
          </w:p>
        </w:tc>
        <w:tc>
          <w:tcPr>
            <w:tcW w:w="236" w:type="dxa"/>
          </w:tcPr>
          <w:p w14:paraId="31C73E75" w14:textId="77777777" w:rsidR="00753495" w:rsidRPr="00FC7496" w:rsidRDefault="00753495" w:rsidP="001D304D">
            <w:pPr>
              <w:pStyle w:val="TAC"/>
              <w:rPr>
                <w:lang w:eastAsia="en-GB"/>
              </w:rPr>
            </w:pPr>
          </w:p>
        </w:tc>
        <w:tc>
          <w:tcPr>
            <w:tcW w:w="236" w:type="dxa"/>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tcPr>
          <w:p w14:paraId="1E9AA939" w14:textId="77777777" w:rsidR="00753495" w:rsidRPr="00FC7496" w:rsidRDefault="00753495" w:rsidP="001D304D">
            <w:pPr>
              <w:pStyle w:val="TAC"/>
              <w:rPr>
                <w:lang w:eastAsia="en-GB"/>
              </w:rPr>
            </w:pPr>
          </w:p>
        </w:tc>
        <w:tc>
          <w:tcPr>
            <w:tcW w:w="236" w:type="dxa"/>
          </w:tcPr>
          <w:p w14:paraId="2E5AB29F" w14:textId="77777777" w:rsidR="00753495" w:rsidRPr="00FC7496" w:rsidRDefault="00753495" w:rsidP="001D304D">
            <w:pPr>
              <w:pStyle w:val="TAC"/>
              <w:rPr>
                <w:lang w:eastAsia="en-GB"/>
              </w:rPr>
            </w:pPr>
          </w:p>
        </w:tc>
        <w:tc>
          <w:tcPr>
            <w:tcW w:w="236" w:type="dxa"/>
          </w:tcPr>
          <w:p w14:paraId="6883391A" w14:textId="77777777" w:rsidR="00753495" w:rsidRPr="00FC7496" w:rsidRDefault="00753495" w:rsidP="001D304D">
            <w:pPr>
              <w:pStyle w:val="TAC"/>
              <w:rPr>
                <w:lang w:eastAsia="en-GB"/>
              </w:rPr>
            </w:pPr>
          </w:p>
        </w:tc>
        <w:tc>
          <w:tcPr>
            <w:tcW w:w="236" w:type="dxa"/>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tcPr>
          <w:p w14:paraId="2AC8BF15" w14:textId="77777777" w:rsidR="00753495" w:rsidRPr="00FC7496" w:rsidRDefault="00753495" w:rsidP="001D304D">
            <w:pPr>
              <w:pStyle w:val="TAC"/>
              <w:rPr>
                <w:lang w:eastAsia="en-GB"/>
              </w:rPr>
            </w:pPr>
          </w:p>
        </w:tc>
        <w:tc>
          <w:tcPr>
            <w:tcW w:w="236" w:type="dxa"/>
          </w:tcPr>
          <w:p w14:paraId="7257623E" w14:textId="77777777" w:rsidR="00753495" w:rsidRPr="00FC7496" w:rsidRDefault="00753495" w:rsidP="001D304D">
            <w:pPr>
              <w:pStyle w:val="TAC"/>
              <w:rPr>
                <w:lang w:eastAsia="en-GB"/>
              </w:rPr>
            </w:pPr>
          </w:p>
        </w:tc>
        <w:tc>
          <w:tcPr>
            <w:tcW w:w="236" w:type="dxa"/>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tcPr>
          <w:p w14:paraId="47ADDE73" w14:textId="77777777" w:rsidR="00753495" w:rsidRPr="00FC7496" w:rsidRDefault="00753495" w:rsidP="001D304D">
            <w:pPr>
              <w:pStyle w:val="TAC"/>
              <w:rPr>
                <w:lang w:eastAsia="en-GB"/>
              </w:rPr>
            </w:pPr>
          </w:p>
        </w:tc>
        <w:tc>
          <w:tcPr>
            <w:tcW w:w="236" w:type="dxa"/>
          </w:tcPr>
          <w:p w14:paraId="743BC594" w14:textId="77777777" w:rsidR="00753495" w:rsidRPr="00FC7496" w:rsidRDefault="00753495" w:rsidP="001D304D">
            <w:pPr>
              <w:pStyle w:val="TAC"/>
              <w:rPr>
                <w:lang w:eastAsia="en-GB"/>
              </w:rPr>
            </w:pPr>
          </w:p>
        </w:tc>
        <w:tc>
          <w:tcPr>
            <w:tcW w:w="236" w:type="dxa"/>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tcPr>
          <w:p w14:paraId="002B5AA9" w14:textId="77777777" w:rsidR="00753495" w:rsidRPr="00FC7496" w:rsidRDefault="00753495" w:rsidP="001D304D">
            <w:pPr>
              <w:pStyle w:val="TAC"/>
              <w:rPr>
                <w:lang w:eastAsia="en-GB"/>
              </w:rPr>
            </w:pPr>
          </w:p>
        </w:tc>
        <w:tc>
          <w:tcPr>
            <w:tcW w:w="236" w:type="dxa"/>
          </w:tcPr>
          <w:p w14:paraId="1A41C10A" w14:textId="77777777" w:rsidR="00753495" w:rsidRPr="00FC7496" w:rsidRDefault="00753495" w:rsidP="001D304D">
            <w:pPr>
              <w:pStyle w:val="TAC"/>
              <w:rPr>
                <w:lang w:eastAsia="en-GB"/>
              </w:rPr>
            </w:pPr>
          </w:p>
        </w:tc>
        <w:tc>
          <w:tcPr>
            <w:tcW w:w="236" w:type="dxa"/>
          </w:tcPr>
          <w:p w14:paraId="67976696" w14:textId="77777777" w:rsidR="00753495" w:rsidRPr="00FC7496" w:rsidRDefault="00753495" w:rsidP="001D304D">
            <w:pPr>
              <w:pStyle w:val="TAC"/>
              <w:rPr>
                <w:lang w:eastAsia="en-GB"/>
              </w:rPr>
            </w:pPr>
          </w:p>
        </w:tc>
        <w:tc>
          <w:tcPr>
            <w:tcW w:w="236" w:type="dxa"/>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tcPr>
          <w:p w14:paraId="6078317A" w14:textId="77777777" w:rsidR="00753495" w:rsidRPr="00FC7496" w:rsidRDefault="00753495" w:rsidP="001D304D">
            <w:pPr>
              <w:pStyle w:val="TAC"/>
              <w:rPr>
                <w:lang w:eastAsia="en-GB"/>
              </w:rPr>
            </w:pPr>
          </w:p>
        </w:tc>
        <w:tc>
          <w:tcPr>
            <w:tcW w:w="236" w:type="dxa"/>
          </w:tcPr>
          <w:p w14:paraId="7E0F09AE" w14:textId="77777777" w:rsidR="00753495" w:rsidRPr="00FC7496" w:rsidRDefault="00753495" w:rsidP="001D304D">
            <w:pPr>
              <w:pStyle w:val="TAC"/>
              <w:rPr>
                <w:lang w:eastAsia="en-GB"/>
              </w:rPr>
            </w:pPr>
          </w:p>
        </w:tc>
        <w:tc>
          <w:tcPr>
            <w:tcW w:w="236" w:type="dxa"/>
          </w:tcPr>
          <w:p w14:paraId="21F35BCA" w14:textId="77777777" w:rsidR="00753495" w:rsidRPr="00FC7496" w:rsidRDefault="00753495" w:rsidP="001D304D">
            <w:pPr>
              <w:pStyle w:val="TAC"/>
              <w:rPr>
                <w:lang w:eastAsia="en-GB"/>
              </w:rPr>
            </w:pPr>
          </w:p>
        </w:tc>
        <w:tc>
          <w:tcPr>
            <w:tcW w:w="236" w:type="dxa"/>
          </w:tcPr>
          <w:p w14:paraId="1015065D" w14:textId="77777777" w:rsidR="00753495" w:rsidRPr="00FC7496" w:rsidRDefault="00753495" w:rsidP="001D304D">
            <w:pPr>
              <w:pStyle w:val="TAC"/>
              <w:rPr>
                <w:lang w:eastAsia="en-GB"/>
              </w:rPr>
            </w:pPr>
          </w:p>
        </w:tc>
      </w:tr>
      <w:tr w:rsidR="00FE5647"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tcPr>
          <w:p w14:paraId="3C9869EE" w14:textId="77777777" w:rsidR="00753495" w:rsidRPr="00FC7496" w:rsidRDefault="00753495" w:rsidP="001D304D">
            <w:pPr>
              <w:pStyle w:val="TAC"/>
              <w:rPr>
                <w:lang w:eastAsia="en-GB"/>
              </w:rPr>
            </w:pPr>
          </w:p>
        </w:tc>
        <w:tc>
          <w:tcPr>
            <w:tcW w:w="236" w:type="dxa"/>
          </w:tcPr>
          <w:p w14:paraId="3E24918C" w14:textId="77777777" w:rsidR="00753495" w:rsidRPr="00FC7496" w:rsidRDefault="00753495" w:rsidP="001D304D">
            <w:pPr>
              <w:pStyle w:val="TAC"/>
              <w:rPr>
                <w:lang w:eastAsia="en-GB"/>
              </w:rPr>
            </w:pPr>
          </w:p>
        </w:tc>
        <w:tc>
          <w:tcPr>
            <w:tcW w:w="236" w:type="dxa"/>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tcPr>
          <w:p w14:paraId="6F55D1A9" w14:textId="77777777" w:rsidR="00753495" w:rsidRPr="00FC7496" w:rsidRDefault="00753495" w:rsidP="001D304D">
            <w:pPr>
              <w:pStyle w:val="TAC"/>
              <w:rPr>
                <w:lang w:eastAsia="en-GB"/>
              </w:rPr>
            </w:pPr>
          </w:p>
        </w:tc>
        <w:tc>
          <w:tcPr>
            <w:tcW w:w="236" w:type="dxa"/>
          </w:tcPr>
          <w:p w14:paraId="4A5943D2" w14:textId="77777777" w:rsidR="00753495" w:rsidRPr="00FC7496" w:rsidRDefault="00753495" w:rsidP="001D304D">
            <w:pPr>
              <w:pStyle w:val="TAC"/>
              <w:rPr>
                <w:lang w:eastAsia="en-GB"/>
              </w:rPr>
            </w:pPr>
          </w:p>
        </w:tc>
        <w:tc>
          <w:tcPr>
            <w:tcW w:w="236" w:type="dxa"/>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tcPr>
          <w:p w14:paraId="176C67E2" w14:textId="77777777" w:rsidR="00753495" w:rsidRPr="00FC7496" w:rsidRDefault="00753495" w:rsidP="001D304D">
            <w:pPr>
              <w:pStyle w:val="TAC"/>
              <w:rPr>
                <w:lang w:eastAsia="en-GB"/>
              </w:rPr>
            </w:pPr>
          </w:p>
        </w:tc>
        <w:tc>
          <w:tcPr>
            <w:tcW w:w="236" w:type="dxa"/>
          </w:tcPr>
          <w:p w14:paraId="34DA0A5D" w14:textId="77777777" w:rsidR="00753495" w:rsidRPr="00FC7496" w:rsidRDefault="00753495" w:rsidP="001D304D">
            <w:pPr>
              <w:pStyle w:val="TAC"/>
              <w:rPr>
                <w:lang w:eastAsia="en-GB"/>
              </w:rPr>
            </w:pPr>
          </w:p>
        </w:tc>
        <w:tc>
          <w:tcPr>
            <w:tcW w:w="236" w:type="dxa"/>
          </w:tcPr>
          <w:p w14:paraId="2BCC73A5" w14:textId="77777777" w:rsidR="00753495" w:rsidRPr="00FC7496" w:rsidRDefault="00753495" w:rsidP="001D304D">
            <w:pPr>
              <w:pStyle w:val="TAC"/>
              <w:rPr>
                <w:lang w:eastAsia="en-GB"/>
              </w:rPr>
            </w:pPr>
          </w:p>
        </w:tc>
        <w:tc>
          <w:tcPr>
            <w:tcW w:w="236" w:type="dxa"/>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tcPr>
          <w:p w14:paraId="4F010430" w14:textId="77777777" w:rsidR="00753495" w:rsidRPr="00FC7496" w:rsidRDefault="00753495" w:rsidP="001D304D">
            <w:pPr>
              <w:pStyle w:val="TAC"/>
              <w:rPr>
                <w:lang w:eastAsia="en-GB"/>
              </w:rPr>
            </w:pPr>
          </w:p>
        </w:tc>
        <w:tc>
          <w:tcPr>
            <w:tcW w:w="236" w:type="dxa"/>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tcPr>
          <w:p w14:paraId="59335EF9" w14:textId="77777777" w:rsidR="00753495" w:rsidRPr="00FC7496" w:rsidRDefault="00753495" w:rsidP="001D304D">
            <w:pPr>
              <w:pStyle w:val="TAC"/>
              <w:rPr>
                <w:lang w:eastAsia="en-GB"/>
              </w:rPr>
            </w:pPr>
          </w:p>
        </w:tc>
        <w:tc>
          <w:tcPr>
            <w:tcW w:w="236" w:type="dxa"/>
          </w:tcPr>
          <w:p w14:paraId="22CF50BF" w14:textId="77777777" w:rsidR="00753495" w:rsidRPr="00FC7496" w:rsidRDefault="00753495" w:rsidP="001D304D">
            <w:pPr>
              <w:pStyle w:val="TAC"/>
              <w:rPr>
                <w:lang w:eastAsia="en-GB"/>
              </w:rPr>
            </w:pPr>
          </w:p>
        </w:tc>
        <w:tc>
          <w:tcPr>
            <w:tcW w:w="236" w:type="dxa"/>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tcPr>
          <w:p w14:paraId="6C287CF5" w14:textId="77777777" w:rsidR="00753495" w:rsidRPr="00FC7496" w:rsidRDefault="00753495" w:rsidP="001D304D">
            <w:pPr>
              <w:pStyle w:val="TAC"/>
              <w:rPr>
                <w:lang w:eastAsia="en-GB"/>
              </w:rPr>
            </w:pPr>
          </w:p>
        </w:tc>
        <w:tc>
          <w:tcPr>
            <w:tcW w:w="236" w:type="dxa"/>
          </w:tcPr>
          <w:p w14:paraId="684EACCD" w14:textId="77777777" w:rsidR="00753495" w:rsidRPr="00FC7496" w:rsidRDefault="00753495" w:rsidP="001D304D">
            <w:pPr>
              <w:pStyle w:val="TAC"/>
              <w:rPr>
                <w:lang w:eastAsia="en-GB"/>
              </w:rPr>
            </w:pPr>
          </w:p>
        </w:tc>
        <w:tc>
          <w:tcPr>
            <w:tcW w:w="236" w:type="dxa"/>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tcPr>
          <w:p w14:paraId="347074A4" w14:textId="77777777" w:rsidR="00753495" w:rsidRPr="00FC7496" w:rsidRDefault="00753495" w:rsidP="001D304D">
            <w:pPr>
              <w:pStyle w:val="TAC"/>
              <w:rPr>
                <w:lang w:eastAsia="en-GB"/>
              </w:rPr>
            </w:pPr>
          </w:p>
        </w:tc>
        <w:tc>
          <w:tcPr>
            <w:tcW w:w="236" w:type="dxa"/>
          </w:tcPr>
          <w:p w14:paraId="5937740B" w14:textId="77777777" w:rsidR="00753495" w:rsidRPr="00FC7496" w:rsidRDefault="00753495" w:rsidP="001D304D">
            <w:pPr>
              <w:pStyle w:val="TAC"/>
              <w:rPr>
                <w:lang w:eastAsia="en-GB"/>
              </w:rPr>
            </w:pPr>
          </w:p>
        </w:tc>
        <w:tc>
          <w:tcPr>
            <w:tcW w:w="236" w:type="dxa"/>
          </w:tcPr>
          <w:p w14:paraId="3F6BBA3D" w14:textId="77777777" w:rsidR="00753495" w:rsidRPr="00FC7496" w:rsidRDefault="00753495" w:rsidP="001D304D">
            <w:pPr>
              <w:pStyle w:val="TAC"/>
              <w:rPr>
                <w:lang w:eastAsia="en-GB"/>
              </w:rPr>
            </w:pPr>
          </w:p>
        </w:tc>
        <w:tc>
          <w:tcPr>
            <w:tcW w:w="236" w:type="dxa"/>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tcPr>
          <w:p w14:paraId="16CA4B69" w14:textId="77777777" w:rsidR="00753495" w:rsidRPr="00FC7496" w:rsidRDefault="00753495" w:rsidP="001D304D">
            <w:pPr>
              <w:pStyle w:val="TAC"/>
              <w:rPr>
                <w:lang w:eastAsia="en-GB"/>
              </w:rPr>
            </w:pPr>
          </w:p>
        </w:tc>
        <w:tc>
          <w:tcPr>
            <w:tcW w:w="236" w:type="dxa"/>
          </w:tcPr>
          <w:p w14:paraId="69BBB5BC" w14:textId="77777777" w:rsidR="00753495" w:rsidRPr="00FC7496" w:rsidRDefault="00753495" w:rsidP="001D304D">
            <w:pPr>
              <w:pStyle w:val="TAC"/>
              <w:rPr>
                <w:lang w:eastAsia="en-GB"/>
              </w:rPr>
            </w:pPr>
          </w:p>
        </w:tc>
        <w:tc>
          <w:tcPr>
            <w:tcW w:w="236" w:type="dxa"/>
          </w:tcPr>
          <w:p w14:paraId="6137EF25" w14:textId="77777777" w:rsidR="00753495" w:rsidRPr="00FC7496" w:rsidRDefault="00753495" w:rsidP="001D304D">
            <w:pPr>
              <w:pStyle w:val="TAC"/>
              <w:rPr>
                <w:lang w:eastAsia="en-GB"/>
              </w:rPr>
            </w:pPr>
          </w:p>
        </w:tc>
        <w:tc>
          <w:tcPr>
            <w:tcW w:w="236" w:type="dxa"/>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tcPr>
          <w:p w14:paraId="76DFC38F" w14:textId="77777777" w:rsidR="00753495" w:rsidRPr="00FC7496" w:rsidRDefault="00753495" w:rsidP="001D304D">
            <w:pPr>
              <w:pStyle w:val="TAC"/>
              <w:rPr>
                <w:lang w:eastAsia="en-GB"/>
              </w:rPr>
            </w:pPr>
          </w:p>
        </w:tc>
        <w:tc>
          <w:tcPr>
            <w:tcW w:w="236" w:type="dxa"/>
          </w:tcPr>
          <w:p w14:paraId="015E3652" w14:textId="77777777" w:rsidR="00753495" w:rsidRPr="00FC7496" w:rsidRDefault="00753495" w:rsidP="001D304D">
            <w:pPr>
              <w:pStyle w:val="TAC"/>
              <w:rPr>
                <w:lang w:eastAsia="en-GB"/>
              </w:rPr>
            </w:pPr>
          </w:p>
        </w:tc>
        <w:tc>
          <w:tcPr>
            <w:tcW w:w="236" w:type="dxa"/>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tcPr>
          <w:p w14:paraId="711C6DD3" w14:textId="77777777" w:rsidR="00753495" w:rsidRPr="00FC7496" w:rsidRDefault="00753495" w:rsidP="001D304D">
            <w:pPr>
              <w:pStyle w:val="TAC"/>
              <w:rPr>
                <w:lang w:eastAsia="en-GB"/>
              </w:rPr>
            </w:pPr>
          </w:p>
        </w:tc>
        <w:tc>
          <w:tcPr>
            <w:tcW w:w="236" w:type="dxa"/>
          </w:tcPr>
          <w:p w14:paraId="6AAE342E" w14:textId="77777777" w:rsidR="00753495" w:rsidRPr="00FC7496" w:rsidRDefault="00753495" w:rsidP="001D304D">
            <w:pPr>
              <w:pStyle w:val="TAC"/>
              <w:rPr>
                <w:lang w:eastAsia="en-GB"/>
              </w:rPr>
            </w:pPr>
          </w:p>
        </w:tc>
        <w:tc>
          <w:tcPr>
            <w:tcW w:w="236" w:type="dxa"/>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tcPr>
          <w:p w14:paraId="03B86CD2" w14:textId="77777777" w:rsidR="00753495" w:rsidRPr="00FC7496" w:rsidRDefault="00753495" w:rsidP="001D304D">
            <w:pPr>
              <w:pStyle w:val="TAC"/>
              <w:rPr>
                <w:lang w:eastAsia="en-GB"/>
              </w:rPr>
            </w:pPr>
          </w:p>
        </w:tc>
        <w:tc>
          <w:tcPr>
            <w:tcW w:w="236" w:type="dxa"/>
          </w:tcPr>
          <w:p w14:paraId="55335F12" w14:textId="77777777" w:rsidR="00753495" w:rsidRPr="00FC7496" w:rsidRDefault="00753495" w:rsidP="001D304D">
            <w:pPr>
              <w:pStyle w:val="TAC"/>
              <w:rPr>
                <w:lang w:eastAsia="en-GB"/>
              </w:rPr>
            </w:pPr>
          </w:p>
        </w:tc>
        <w:tc>
          <w:tcPr>
            <w:tcW w:w="236" w:type="dxa"/>
          </w:tcPr>
          <w:p w14:paraId="2ED32AE1" w14:textId="77777777" w:rsidR="00753495" w:rsidRPr="00FC7496" w:rsidRDefault="00753495" w:rsidP="001D304D">
            <w:pPr>
              <w:pStyle w:val="TAC"/>
              <w:rPr>
                <w:lang w:eastAsia="en-GB"/>
              </w:rPr>
            </w:pPr>
          </w:p>
        </w:tc>
        <w:tc>
          <w:tcPr>
            <w:tcW w:w="236" w:type="dxa"/>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tcPr>
          <w:p w14:paraId="17AA4AEA" w14:textId="77777777" w:rsidR="00753495" w:rsidRPr="00FC7496" w:rsidRDefault="00753495" w:rsidP="001D304D">
            <w:pPr>
              <w:pStyle w:val="TAC"/>
              <w:rPr>
                <w:lang w:eastAsia="en-GB"/>
              </w:rPr>
            </w:pPr>
          </w:p>
        </w:tc>
        <w:tc>
          <w:tcPr>
            <w:tcW w:w="236" w:type="dxa"/>
          </w:tcPr>
          <w:p w14:paraId="7B08A44F" w14:textId="77777777" w:rsidR="00753495" w:rsidRPr="00FC7496" w:rsidRDefault="00753495" w:rsidP="001D304D">
            <w:pPr>
              <w:pStyle w:val="TAC"/>
              <w:rPr>
                <w:lang w:eastAsia="en-GB"/>
              </w:rPr>
            </w:pPr>
          </w:p>
        </w:tc>
        <w:tc>
          <w:tcPr>
            <w:tcW w:w="236" w:type="dxa"/>
          </w:tcPr>
          <w:p w14:paraId="15945879" w14:textId="77777777" w:rsidR="00753495" w:rsidRPr="00FC7496" w:rsidRDefault="00753495" w:rsidP="001D304D">
            <w:pPr>
              <w:pStyle w:val="TAC"/>
              <w:rPr>
                <w:lang w:eastAsia="en-GB"/>
              </w:rPr>
            </w:pPr>
          </w:p>
        </w:tc>
        <w:tc>
          <w:tcPr>
            <w:tcW w:w="236" w:type="dxa"/>
          </w:tcPr>
          <w:p w14:paraId="7712D17A" w14:textId="77777777" w:rsidR="00753495" w:rsidRPr="00FC7496" w:rsidRDefault="00753495" w:rsidP="001D304D">
            <w:pPr>
              <w:pStyle w:val="TAC"/>
              <w:rPr>
                <w:lang w:eastAsia="en-GB"/>
              </w:rPr>
            </w:pPr>
          </w:p>
        </w:tc>
      </w:tr>
      <w:tr w:rsidR="00FE5647"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tcPr>
          <w:p w14:paraId="68628736" w14:textId="77777777" w:rsidR="00753495" w:rsidRPr="00FC7496" w:rsidRDefault="00753495" w:rsidP="001D304D">
            <w:pPr>
              <w:pStyle w:val="TAC"/>
              <w:rPr>
                <w:lang w:eastAsia="en-GB"/>
              </w:rPr>
            </w:pPr>
          </w:p>
        </w:tc>
        <w:tc>
          <w:tcPr>
            <w:tcW w:w="236" w:type="dxa"/>
          </w:tcPr>
          <w:p w14:paraId="26EA1782" w14:textId="77777777" w:rsidR="00753495" w:rsidRPr="00FC7496" w:rsidRDefault="00753495" w:rsidP="001D304D">
            <w:pPr>
              <w:pStyle w:val="TAC"/>
              <w:rPr>
                <w:lang w:eastAsia="en-GB"/>
              </w:rPr>
            </w:pPr>
          </w:p>
        </w:tc>
        <w:tc>
          <w:tcPr>
            <w:tcW w:w="236" w:type="dxa"/>
          </w:tcPr>
          <w:p w14:paraId="7D94977C" w14:textId="77777777" w:rsidR="00753495" w:rsidRPr="00FC7496" w:rsidRDefault="00753495" w:rsidP="001D304D">
            <w:pPr>
              <w:pStyle w:val="TAC"/>
              <w:rPr>
                <w:lang w:eastAsia="en-GB"/>
              </w:rPr>
            </w:pPr>
          </w:p>
        </w:tc>
        <w:tc>
          <w:tcPr>
            <w:tcW w:w="236" w:type="dxa"/>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tcPr>
          <w:p w14:paraId="117057D7" w14:textId="77777777" w:rsidR="00753495" w:rsidRPr="00FC7496" w:rsidRDefault="00753495" w:rsidP="001D304D">
            <w:pPr>
              <w:pStyle w:val="TAC"/>
              <w:rPr>
                <w:lang w:eastAsia="en-GB"/>
              </w:rPr>
            </w:pPr>
          </w:p>
        </w:tc>
        <w:tc>
          <w:tcPr>
            <w:tcW w:w="236" w:type="dxa"/>
          </w:tcPr>
          <w:p w14:paraId="1DE685FC" w14:textId="77777777" w:rsidR="00753495" w:rsidRPr="00FC7496" w:rsidRDefault="00753495" w:rsidP="001D304D">
            <w:pPr>
              <w:pStyle w:val="TAC"/>
              <w:rPr>
                <w:lang w:eastAsia="en-GB"/>
              </w:rPr>
            </w:pPr>
          </w:p>
        </w:tc>
        <w:tc>
          <w:tcPr>
            <w:tcW w:w="236" w:type="dxa"/>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tcPr>
          <w:p w14:paraId="29C76664" w14:textId="77777777" w:rsidR="00753495" w:rsidRPr="00FC7496" w:rsidRDefault="00753495" w:rsidP="001D304D">
            <w:pPr>
              <w:pStyle w:val="TAC"/>
              <w:rPr>
                <w:lang w:eastAsia="en-GB"/>
              </w:rPr>
            </w:pPr>
          </w:p>
        </w:tc>
        <w:tc>
          <w:tcPr>
            <w:tcW w:w="236" w:type="dxa"/>
          </w:tcPr>
          <w:p w14:paraId="61AFE1B1" w14:textId="77777777" w:rsidR="00753495" w:rsidRPr="00FC7496" w:rsidRDefault="00753495" w:rsidP="001D304D">
            <w:pPr>
              <w:pStyle w:val="TAC"/>
              <w:rPr>
                <w:lang w:eastAsia="en-GB"/>
              </w:rPr>
            </w:pPr>
          </w:p>
        </w:tc>
        <w:tc>
          <w:tcPr>
            <w:tcW w:w="236" w:type="dxa"/>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tcPr>
          <w:p w14:paraId="6DDF1FA0" w14:textId="77777777" w:rsidR="00753495" w:rsidRPr="00FC7496" w:rsidRDefault="00753495" w:rsidP="001D304D">
            <w:pPr>
              <w:pStyle w:val="TAC"/>
              <w:rPr>
                <w:lang w:eastAsia="en-GB"/>
              </w:rPr>
            </w:pPr>
          </w:p>
        </w:tc>
        <w:tc>
          <w:tcPr>
            <w:tcW w:w="236" w:type="dxa"/>
          </w:tcPr>
          <w:p w14:paraId="23CD24E7" w14:textId="77777777" w:rsidR="00753495" w:rsidRPr="00FC7496" w:rsidRDefault="00753495" w:rsidP="001D304D">
            <w:pPr>
              <w:pStyle w:val="TAC"/>
              <w:rPr>
                <w:lang w:eastAsia="en-GB"/>
              </w:rPr>
            </w:pPr>
          </w:p>
        </w:tc>
        <w:tc>
          <w:tcPr>
            <w:tcW w:w="236" w:type="dxa"/>
          </w:tcPr>
          <w:p w14:paraId="100D7B6D" w14:textId="77777777" w:rsidR="00753495" w:rsidRPr="00FC7496" w:rsidRDefault="00753495" w:rsidP="001D304D">
            <w:pPr>
              <w:pStyle w:val="TAC"/>
              <w:rPr>
                <w:lang w:eastAsia="en-GB"/>
              </w:rPr>
            </w:pPr>
          </w:p>
        </w:tc>
        <w:tc>
          <w:tcPr>
            <w:tcW w:w="236" w:type="dxa"/>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tcPr>
          <w:p w14:paraId="358A3A43" w14:textId="77777777" w:rsidR="00753495" w:rsidRPr="00FC7496" w:rsidRDefault="00753495" w:rsidP="001D304D">
            <w:pPr>
              <w:pStyle w:val="TAC"/>
              <w:rPr>
                <w:lang w:eastAsia="en-GB"/>
              </w:rPr>
            </w:pPr>
          </w:p>
        </w:tc>
        <w:tc>
          <w:tcPr>
            <w:tcW w:w="236" w:type="dxa"/>
          </w:tcPr>
          <w:p w14:paraId="12E9EF83" w14:textId="77777777" w:rsidR="00753495" w:rsidRPr="00FC7496" w:rsidRDefault="00753495" w:rsidP="001D304D">
            <w:pPr>
              <w:pStyle w:val="TAC"/>
              <w:rPr>
                <w:lang w:eastAsia="en-GB"/>
              </w:rPr>
            </w:pPr>
          </w:p>
        </w:tc>
        <w:tc>
          <w:tcPr>
            <w:tcW w:w="236" w:type="dxa"/>
          </w:tcPr>
          <w:p w14:paraId="33963FE5" w14:textId="77777777" w:rsidR="00753495" w:rsidRPr="00FC7496" w:rsidRDefault="00753495" w:rsidP="001D304D">
            <w:pPr>
              <w:pStyle w:val="TAC"/>
              <w:rPr>
                <w:lang w:eastAsia="en-GB"/>
              </w:rPr>
            </w:pPr>
          </w:p>
        </w:tc>
        <w:tc>
          <w:tcPr>
            <w:tcW w:w="236" w:type="dxa"/>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tcPr>
          <w:p w14:paraId="1237EC6A" w14:textId="77777777" w:rsidR="00753495" w:rsidRPr="00FC7496" w:rsidRDefault="00753495" w:rsidP="001D304D">
            <w:pPr>
              <w:pStyle w:val="TAC"/>
              <w:rPr>
                <w:lang w:eastAsia="en-GB"/>
              </w:rPr>
            </w:pPr>
          </w:p>
        </w:tc>
        <w:tc>
          <w:tcPr>
            <w:tcW w:w="236" w:type="dxa"/>
          </w:tcPr>
          <w:p w14:paraId="067562EC" w14:textId="77777777" w:rsidR="00753495" w:rsidRPr="00FC7496" w:rsidRDefault="00753495" w:rsidP="001D304D">
            <w:pPr>
              <w:pStyle w:val="TAC"/>
              <w:rPr>
                <w:lang w:eastAsia="en-GB"/>
              </w:rPr>
            </w:pPr>
          </w:p>
        </w:tc>
        <w:tc>
          <w:tcPr>
            <w:tcW w:w="236" w:type="dxa"/>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tcPr>
          <w:p w14:paraId="04BAAEF3" w14:textId="77777777" w:rsidR="00753495" w:rsidRPr="00FC7496" w:rsidRDefault="00753495" w:rsidP="001D304D">
            <w:pPr>
              <w:pStyle w:val="TAC"/>
              <w:rPr>
                <w:lang w:eastAsia="en-GB"/>
              </w:rPr>
            </w:pPr>
          </w:p>
        </w:tc>
        <w:tc>
          <w:tcPr>
            <w:tcW w:w="236" w:type="dxa"/>
          </w:tcPr>
          <w:p w14:paraId="08D640A6" w14:textId="77777777" w:rsidR="00753495" w:rsidRPr="00FC7496" w:rsidRDefault="00753495" w:rsidP="001D304D">
            <w:pPr>
              <w:pStyle w:val="TAC"/>
              <w:rPr>
                <w:lang w:eastAsia="en-GB"/>
              </w:rPr>
            </w:pPr>
          </w:p>
        </w:tc>
        <w:tc>
          <w:tcPr>
            <w:tcW w:w="236" w:type="dxa"/>
          </w:tcPr>
          <w:p w14:paraId="1E7AE5C4" w14:textId="77777777" w:rsidR="00753495" w:rsidRPr="00FC7496" w:rsidRDefault="00753495" w:rsidP="001D304D">
            <w:pPr>
              <w:pStyle w:val="TAC"/>
              <w:rPr>
                <w:lang w:eastAsia="en-GB"/>
              </w:rPr>
            </w:pPr>
          </w:p>
        </w:tc>
        <w:tc>
          <w:tcPr>
            <w:tcW w:w="236" w:type="dxa"/>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tcPr>
          <w:p w14:paraId="696ACF3E" w14:textId="77777777" w:rsidR="00753495" w:rsidRPr="00FC7496" w:rsidRDefault="00753495" w:rsidP="001D304D">
            <w:pPr>
              <w:pStyle w:val="TAC"/>
              <w:rPr>
                <w:lang w:eastAsia="en-GB"/>
              </w:rPr>
            </w:pPr>
          </w:p>
        </w:tc>
        <w:tc>
          <w:tcPr>
            <w:tcW w:w="236" w:type="dxa"/>
          </w:tcPr>
          <w:p w14:paraId="419D7569" w14:textId="77777777" w:rsidR="00753495" w:rsidRPr="00FC7496" w:rsidRDefault="00753495" w:rsidP="001D304D">
            <w:pPr>
              <w:pStyle w:val="TAC"/>
              <w:rPr>
                <w:lang w:eastAsia="en-GB"/>
              </w:rPr>
            </w:pPr>
          </w:p>
        </w:tc>
        <w:tc>
          <w:tcPr>
            <w:tcW w:w="236" w:type="dxa"/>
          </w:tcPr>
          <w:p w14:paraId="50AE0899" w14:textId="77777777" w:rsidR="00753495" w:rsidRPr="00FC7496" w:rsidRDefault="00753495" w:rsidP="001D304D">
            <w:pPr>
              <w:pStyle w:val="TAC"/>
              <w:rPr>
                <w:lang w:eastAsia="en-GB"/>
              </w:rPr>
            </w:pPr>
          </w:p>
        </w:tc>
        <w:tc>
          <w:tcPr>
            <w:tcW w:w="236" w:type="dxa"/>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tcPr>
          <w:p w14:paraId="34006798" w14:textId="77777777" w:rsidR="00753495" w:rsidRPr="00FC7496" w:rsidRDefault="00753495" w:rsidP="001D304D">
            <w:pPr>
              <w:pStyle w:val="TAC"/>
              <w:rPr>
                <w:lang w:eastAsia="en-GB"/>
              </w:rPr>
            </w:pPr>
          </w:p>
        </w:tc>
        <w:tc>
          <w:tcPr>
            <w:tcW w:w="236" w:type="dxa"/>
          </w:tcPr>
          <w:p w14:paraId="0E92EF97" w14:textId="77777777" w:rsidR="00753495" w:rsidRPr="00FC7496" w:rsidRDefault="00753495" w:rsidP="001D304D">
            <w:pPr>
              <w:pStyle w:val="TAC"/>
              <w:rPr>
                <w:lang w:eastAsia="en-GB"/>
              </w:rPr>
            </w:pPr>
          </w:p>
        </w:tc>
        <w:tc>
          <w:tcPr>
            <w:tcW w:w="236" w:type="dxa"/>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tcPr>
          <w:p w14:paraId="4ADB7FBA" w14:textId="77777777" w:rsidR="00753495" w:rsidRPr="00FC7496" w:rsidRDefault="00753495" w:rsidP="001D304D">
            <w:pPr>
              <w:pStyle w:val="TAC"/>
              <w:rPr>
                <w:lang w:eastAsia="en-GB"/>
              </w:rPr>
            </w:pPr>
          </w:p>
        </w:tc>
        <w:tc>
          <w:tcPr>
            <w:tcW w:w="236" w:type="dxa"/>
          </w:tcPr>
          <w:p w14:paraId="61BFD271" w14:textId="77777777" w:rsidR="00753495" w:rsidRPr="00FC7496" w:rsidRDefault="00753495" w:rsidP="001D304D">
            <w:pPr>
              <w:pStyle w:val="TAC"/>
              <w:rPr>
                <w:lang w:eastAsia="en-GB"/>
              </w:rPr>
            </w:pPr>
          </w:p>
        </w:tc>
        <w:tc>
          <w:tcPr>
            <w:tcW w:w="236" w:type="dxa"/>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tcPr>
          <w:p w14:paraId="47B59B6B" w14:textId="77777777" w:rsidR="00753495" w:rsidRPr="00FC7496" w:rsidRDefault="00753495" w:rsidP="001D304D">
            <w:pPr>
              <w:pStyle w:val="TAC"/>
              <w:rPr>
                <w:lang w:eastAsia="en-GB"/>
              </w:rPr>
            </w:pPr>
          </w:p>
        </w:tc>
        <w:tc>
          <w:tcPr>
            <w:tcW w:w="236" w:type="dxa"/>
          </w:tcPr>
          <w:p w14:paraId="1D183B88" w14:textId="77777777" w:rsidR="00753495" w:rsidRPr="00FC7496" w:rsidRDefault="00753495" w:rsidP="001D304D">
            <w:pPr>
              <w:pStyle w:val="TAC"/>
              <w:rPr>
                <w:lang w:eastAsia="en-GB"/>
              </w:rPr>
            </w:pPr>
          </w:p>
        </w:tc>
        <w:tc>
          <w:tcPr>
            <w:tcW w:w="236" w:type="dxa"/>
          </w:tcPr>
          <w:p w14:paraId="45B08ADA" w14:textId="77777777" w:rsidR="00753495" w:rsidRPr="00FC7496" w:rsidRDefault="00753495" w:rsidP="001D304D">
            <w:pPr>
              <w:pStyle w:val="TAC"/>
              <w:rPr>
                <w:lang w:eastAsia="en-GB"/>
              </w:rPr>
            </w:pPr>
          </w:p>
        </w:tc>
        <w:tc>
          <w:tcPr>
            <w:tcW w:w="236" w:type="dxa"/>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tcPr>
          <w:p w14:paraId="17A781E0" w14:textId="77777777" w:rsidR="00753495" w:rsidRPr="00FC7496" w:rsidRDefault="00753495" w:rsidP="001D304D">
            <w:pPr>
              <w:pStyle w:val="TAC"/>
              <w:rPr>
                <w:lang w:eastAsia="en-GB"/>
              </w:rPr>
            </w:pPr>
          </w:p>
        </w:tc>
        <w:tc>
          <w:tcPr>
            <w:tcW w:w="236" w:type="dxa"/>
          </w:tcPr>
          <w:p w14:paraId="102E2587" w14:textId="77777777" w:rsidR="00753495" w:rsidRPr="00FC7496" w:rsidRDefault="00753495" w:rsidP="001D304D">
            <w:pPr>
              <w:pStyle w:val="TAC"/>
              <w:rPr>
                <w:lang w:eastAsia="en-GB"/>
              </w:rPr>
            </w:pPr>
          </w:p>
        </w:tc>
        <w:tc>
          <w:tcPr>
            <w:tcW w:w="236" w:type="dxa"/>
          </w:tcPr>
          <w:p w14:paraId="55625387" w14:textId="77777777" w:rsidR="00753495" w:rsidRPr="00FC7496" w:rsidRDefault="00753495" w:rsidP="001D304D">
            <w:pPr>
              <w:pStyle w:val="TAC"/>
              <w:rPr>
                <w:lang w:eastAsia="en-GB"/>
              </w:rPr>
            </w:pPr>
          </w:p>
        </w:tc>
        <w:tc>
          <w:tcPr>
            <w:tcW w:w="236" w:type="dxa"/>
          </w:tcPr>
          <w:p w14:paraId="382B57AE" w14:textId="77777777" w:rsidR="00753495" w:rsidRPr="00FC7496" w:rsidRDefault="00753495" w:rsidP="001D304D">
            <w:pPr>
              <w:pStyle w:val="TAC"/>
              <w:rPr>
                <w:lang w:eastAsia="en-GB"/>
              </w:rPr>
            </w:pPr>
          </w:p>
        </w:tc>
      </w:tr>
      <w:tr w:rsidR="00FE5647"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tcPr>
          <w:p w14:paraId="19103E1B" w14:textId="77777777" w:rsidR="00753495" w:rsidRPr="00FC7496" w:rsidRDefault="00753495" w:rsidP="001D304D">
            <w:pPr>
              <w:pStyle w:val="TAC"/>
              <w:rPr>
                <w:lang w:eastAsia="en-GB"/>
              </w:rPr>
            </w:pPr>
          </w:p>
        </w:tc>
        <w:tc>
          <w:tcPr>
            <w:tcW w:w="236" w:type="dxa"/>
          </w:tcPr>
          <w:p w14:paraId="1F2B53AC" w14:textId="77777777" w:rsidR="00753495" w:rsidRPr="00FC7496" w:rsidRDefault="00753495" w:rsidP="001D304D">
            <w:pPr>
              <w:pStyle w:val="TAC"/>
              <w:rPr>
                <w:lang w:eastAsia="en-GB"/>
              </w:rPr>
            </w:pPr>
          </w:p>
        </w:tc>
        <w:tc>
          <w:tcPr>
            <w:tcW w:w="236" w:type="dxa"/>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tcPr>
          <w:p w14:paraId="19C9C525" w14:textId="77777777" w:rsidR="00753495" w:rsidRPr="00FC7496" w:rsidRDefault="00753495" w:rsidP="001D304D">
            <w:pPr>
              <w:pStyle w:val="TAC"/>
              <w:rPr>
                <w:lang w:eastAsia="en-GB"/>
              </w:rPr>
            </w:pPr>
          </w:p>
        </w:tc>
        <w:tc>
          <w:tcPr>
            <w:tcW w:w="236" w:type="dxa"/>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tcPr>
          <w:p w14:paraId="7F367958" w14:textId="77777777" w:rsidR="00753495" w:rsidRPr="00FC7496" w:rsidRDefault="00753495" w:rsidP="001D304D">
            <w:pPr>
              <w:pStyle w:val="TAC"/>
              <w:rPr>
                <w:lang w:eastAsia="en-GB"/>
              </w:rPr>
            </w:pPr>
          </w:p>
        </w:tc>
        <w:tc>
          <w:tcPr>
            <w:tcW w:w="236" w:type="dxa"/>
          </w:tcPr>
          <w:p w14:paraId="67DA2206" w14:textId="77777777" w:rsidR="00753495" w:rsidRPr="00FC7496" w:rsidRDefault="00753495" w:rsidP="001D304D">
            <w:pPr>
              <w:pStyle w:val="TAC"/>
              <w:rPr>
                <w:lang w:eastAsia="en-GB"/>
              </w:rPr>
            </w:pPr>
          </w:p>
        </w:tc>
        <w:tc>
          <w:tcPr>
            <w:tcW w:w="236" w:type="dxa"/>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tcPr>
          <w:p w14:paraId="617F96D5" w14:textId="77777777" w:rsidR="00753495" w:rsidRPr="00FC7496" w:rsidRDefault="00753495" w:rsidP="001D304D">
            <w:pPr>
              <w:pStyle w:val="TAC"/>
              <w:rPr>
                <w:lang w:eastAsia="en-GB"/>
              </w:rPr>
            </w:pPr>
          </w:p>
        </w:tc>
        <w:tc>
          <w:tcPr>
            <w:tcW w:w="236" w:type="dxa"/>
          </w:tcPr>
          <w:p w14:paraId="76CA5666" w14:textId="77777777" w:rsidR="00753495" w:rsidRPr="00FC7496" w:rsidRDefault="00753495" w:rsidP="001D304D">
            <w:pPr>
              <w:pStyle w:val="TAC"/>
              <w:rPr>
                <w:lang w:eastAsia="en-GB"/>
              </w:rPr>
            </w:pPr>
          </w:p>
        </w:tc>
        <w:tc>
          <w:tcPr>
            <w:tcW w:w="236" w:type="dxa"/>
          </w:tcPr>
          <w:p w14:paraId="4B616BE8" w14:textId="77777777" w:rsidR="00753495" w:rsidRPr="00FC7496" w:rsidRDefault="00753495" w:rsidP="001D304D">
            <w:pPr>
              <w:pStyle w:val="TAC"/>
              <w:rPr>
                <w:lang w:eastAsia="en-GB"/>
              </w:rPr>
            </w:pPr>
          </w:p>
        </w:tc>
        <w:tc>
          <w:tcPr>
            <w:tcW w:w="236" w:type="dxa"/>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tcPr>
          <w:p w14:paraId="26D7D12A" w14:textId="77777777" w:rsidR="00753495" w:rsidRPr="00FC7496" w:rsidRDefault="00753495" w:rsidP="001D304D">
            <w:pPr>
              <w:pStyle w:val="TAC"/>
              <w:rPr>
                <w:lang w:eastAsia="en-GB"/>
              </w:rPr>
            </w:pPr>
          </w:p>
        </w:tc>
        <w:tc>
          <w:tcPr>
            <w:tcW w:w="236" w:type="dxa"/>
          </w:tcPr>
          <w:p w14:paraId="407FF2B4" w14:textId="77777777" w:rsidR="00753495" w:rsidRPr="00FC7496" w:rsidRDefault="00753495" w:rsidP="001D304D">
            <w:pPr>
              <w:pStyle w:val="TAC"/>
              <w:rPr>
                <w:lang w:eastAsia="en-GB"/>
              </w:rPr>
            </w:pPr>
          </w:p>
        </w:tc>
        <w:tc>
          <w:tcPr>
            <w:tcW w:w="236" w:type="dxa"/>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tcPr>
          <w:p w14:paraId="1E8AA480" w14:textId="77777777" w:rsidR="00753495" w:rsidRPr="00FC7496" w:rsidRDefault="00753495" w:rsidP="001D304D">
            <w:pPr>
              <w:pStyle w:val="TAC"/>
              <w:rPr>
                <w:lang w:eastAsia="en-GB"/>
              </w:rPr>
            </w:pPr>
          </w:p>
        </w:tc>
        <w:tc>
          <w:tcPr>
            <w:tcW w:w="236" w:type="dxa"/>
          </w:tcPr>
          <w:p w14:paraId="47D5905A" w14:textId="77777777" w:rsidR="00753495" w:rsidRPr="00FC7496" w:rsidRDefault="00753495" w:rsidP="001D304D">
            <w:pPr>
              <w:pStyle w:val="TAC"/>
              <w:rPr>
                <w:lang w:eastAsia="en-GB"/>
              </w:rPr>
            </w:pPr>
          </w:p>
        </w:tc>
        <w:tc>
          <w:tcPr>
            <w:tcW w:w="236" w:type="dxa"/>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tcPr>
          <w:p w14:paraId="717957AF" w14:textId="77777777" w:rsidR="00753495" w:rsidRPr="00FC7496" w:rsidRDefault="00753495" w:rsidP="001D304D">
            <w:pPr>
              <w:pStyle w:val="TAC"/>
              <w:rPr>
                <w:lang w:eastAsia="en-GB"/>
              </w:rPr>
            </w:pPr>
          </w:p>
        </w:tc>
        <w:tc>
          <w:tcPr>
            <w:tcW w:w="236" w:type="dxa"/>
          </w:tcPr>
          <w:p w14:paraId="5725C497" w14:textId="77777777" w:rsidR="00753495" w:rsidRPr="00FC7496" w:rsidRDefault="00753495" w:rsidP="001D304D">
            <w:pPr>
              <w:pStyle w:val="TAC"/>
              <w:rPr>
                <w:lang w:eastAsia="en-GB"/>
              </w:rPr>
            </w:pPr>
          </w:p>
        </w:tc>
        <w:tc>
          <w:tcPr>
            <w:tcW w:w="236" w:type="dxa"/>
          </w:tcPr>
          <w:p w14:paraId="5EF3C3F9" w14:textId="77777777" w:rsidR="00753495" w:rsidRPr="00FC7496" w:rsidRDefault="00753495" w:rsidP="001D304D">
            <w:pPr>
              <w:pStyle w:val="TAC"/>
              <w:rPr>
                <w:lang w:eastAsia="en-GB"/>
              </w:rPr>
            </w:pPr>
          </w:p>
        </w:tc>
        <w:tc>
          <w:tcPr>
            <w:tcW w:w="236" w:type="dxa"/>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tcPr>
          <w:p w14:paraId="0EC9AEAA" w14:textId="77777777" w:rsidR="00753495" w:rsidRPr="00FC7496" w:rsidRDefault="00753495" w:rsidP="001D304D">
            <w:pPr>
              <w:pStyle w:val="TAC"/>
              <w:rPr>
                <w:lang w:eastAsia="en-GB"/>
              </w:rPr>
            </w:pPr>
          </w:p>
        </w:tc>
        <w:tc>
          <w:tcPr>
            <w:tcW w:w="236" w:type="dxa"/>
          </w:tcPr>
          <w:p w14:paraId="6A3E78D0" w14:textId="77777777" w:rsidR="00753495" w:rsidRPr="00FC7496" w:rsidRDefault="00753495" w:rsidP="001D304D">
            <w:pPr>
              <w:pStyle w:val="TAC"/>
              <w:rPr>
                <w:lang w:eastAsia="en-GB"/>
              </w:rPr>
            </w:pPr>
          </w:p>
        </w:tc>
        <w:tc>
          <w:tcPr>
            <w:tcW w:w="236" w:type="dxa"/>
          </w:tcPr>
          <w:p w14:paraId="79ADA138" w14:textId="77777777" w:rsidR="00753495" w:rsidRPr="00FC7496" w:rsidRDefault="00753495" w:rsidP="001D304D">
            <w:pPr>
              <w:pStyle w:val="TAC"/>
              <w:rPr>
                <w:lang w:eastAsia="en-GB"/>
              </w:rPr>
            </w:pPr>
          </w:p>
        </w:tc>
        <w:tc>
          <w:tcPr>
            <w:tcW w:w="236" w:type="dxa"/>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tcPr>
          <w:p w14:paraId="11A5A0D4" w14:textId="77777777" w:rsidR="00753495" w:rsidRPr="00FC7496" w:rsidRDefault="00753495" w:rsidP="001D304D">
            <w:pPr>
              <w:pStyle w:val="TAC"/>
              <w:rPr>
                <w:lang w:eastAsia="en-GB"/>
              </w:rPr>
            </w:pPr>
          </w:p>
        </w:tc>
        <w:tc>
          <w:tcPr>
            <w:tcW w:w="236" w:type="dxa"/>
          </w:tcPr>
          <w:p w14:paraId="1A179280" w14:textId="77777777" w:rsidR="00753495" w:rsidRPr="00FC7496" w:rsidRDefault="00753495" w:rsidP="001D304D">
            <w:pPr>
              <w:pStyle w:val="TAC"/>
              <w:rPr>
                <w:lang w:eastAsia="en-GB"/>
              </w:rPr>
            </w:pPr>
          </w:p>
        </w:tc>
        <w:tc>
          <w:tcPr>
            <w:tcW w:w="236" w:type="dxa"/>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tcPr>
          <w:p w14:paraId="786F320B" w14:textId="77777777" w:rsidR="00753495" w:rsidRPr="00FC7496" w:rsidRDefault="00753495" w:rsidP="001D304D">
            <w:pPr>
              <w:pStyle w:val="TAC"/>
              <w:rPr>
                <w:lang w:eastAsia="en-GB"/>
              </w:rPr>
            </w:pPr>
          </w:p>
        </w:tc>
        <w:tc>
          <w:tcPr>
            <w:tcW w:w="236" w:type="dxa"/>
          </w:tcPr>
          <w:p w14:paraId="5CDFC123" w14:textId="77777777" w:rsidR="00753495" w:rsidRPr="00FC7496" w:rsidRDefault="00753495" w:rsidP="001D304D">
            <w:pPr>
              <w:pStyle w:val="TAC"/>
              <w:rPr>
                <w:lang w:eastAsia="en-GB"/>
              </w:rPr>
            </w:pPr>
          </w:p>
        </w:tc>
        <w:tc>
          <w:tcPr>
            <w:tcW w:w="236" w:type="dxa"/>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tcPr>
          <w:p w14:paraId="39CF0ED6" w14:textId="77777777" w:rsidR="00753495" w:rsidRPr="00FC7496" w:rsidRDefault="00753495" w:rsidP="001D304D">
            <w:pPr>
              <w:pStyle w:val="TAC"/>
              <w:rPr>
                <w:lang w:eastAsia="en-GB"/>
              </w:rPr>
            </w:pPr>
          </w:p>
        </w:tc>
        <w:tc>
          <w:tcPr>
            <w:tcW w:w="236" w:type="dxa"/>
          </w:tcPr>
          <w:p w14:paraId="5778FE82" w14:textId="77777777" w:rsidR="00753495" w:rsidRPr="00FC7496" w:rsidRDefault="00753495" w:rsidP="001D304D">
            <w:pPr>
              <w:pStyle w:val="TAC"/>
              <w:rPr>
                <w:lang w:eastAsia="en-GB"/>
              </w:rPr>
            </w:pPr>
          </w:p>
        </w:tc>
        <w:tc>
          <w:tcPr>
            <w:tcW w:w="236" w:type="dxa"/>
          </w:tcPr>
          <w:p w14:paraId="57C8A81A" w14:textId="77777777" w:rsidR="00753495" w:rsidRPr="00FC7496" w:rsidRDefault="00753495" w:rsidP="001D304D">
            <w:pPr>
              <w:pStyle w:val="TAC"/>
              <w:rPr>
                <w:lang w:eastAsia="en-GB"/>
              </w:rPr>
            </w:pPr>
          </w:p>
        </w:tc>
        <w:tc>
          <w:tcPr>
            <w:tcW w:w="236" w:type="dxa"/>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tcPr>
          <w:p w14:paraId="1F1F0E37" w14:textId="77777777" w:rsidR="00753495" w:rsidRPr="00FC7496" w:rsidRDefault="00753495" w:rsidP="001D304D">
            <w:pPr>
              <w:pStyle w:val="TAC"/>
              <w:rPr>
                <w:lang w:eastAsia="en-GB"/>
              </w:rPr>
            </w:pPr>
          </w:p>
        </w:tc>
        <w:tc>
          <w:tcPr>
            <w:tcW w:w="236" w:type="dxa"/>
          </w:tcPr>
          <w:p w14:paraId="057120C9" w14:textId="77777777" w:rsidR="00753495" w:rsidRPr="00FC7496" w:rsidRDefault="00753495" w:rsidP="001D304D">
            <w:pPr>
              <w:pStyle w:val="TAC"/>
              <w:rPr>
                <w:lang w:eastAsia="en-GB"/>
              </w:rPr>
            </w:pPr>
          </w:p>
        </w:tc>
        <w:tc>
          <w:tcPr>
            <w:tcW w:w="236" w:type="dxa"/>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tcPr>
          <w:p w14:paraId="6D17D2F0" w14:textId="77777777" w:rsidR="00753495" w:rsidRPr="00FC7496" w:rsidRDefault="00753495" w:rsidP="001D304D">
            <w:pPr>
              <w:pStyle w:val="TAC"/>
              <w:rPr>
                <w:lang w:eastAsia="en-GB"/>
              </w:rPr>
            </w:pPr>
          </w:p>
        </w:tc>
        <w:tc>
          <w:tcPr>
            <w:tcW w:w="236" w:type="dxa"/>
          </w:tcPr>
          <w:p w14:paraId="46042D16" w14:textId="77777777" w:rsidR="00753495" w:rsidRPr="00FC7496" w:rsidRDefault="00753495" w:rsidP="001D304D">
            <w:pPr>
              <w:pStyle w:val="TAC"/>
              <w:rPr>
                <w:lang w:eastAsia="en-GB"/>
              </w:rPr>
            </w:pPr>
          </w:p>
        </w:tc>
        <w:tc>
          <w:tcPr>
            <w:tcW w:w="236" w:type="dxa"/>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tcPr>
          <w:p w14:paraId="3A58F06B" w14:textId="77777777" w:rsidR="00753495" w:rsidRPr="00FC7496" w:rsidRDefault="00753495" w:rsidP="001D304D">
            <w:pPr>
              <w:pStyle w:val="TAC"/>
              <w:rPr>
                <w:lang w:eastAsia="en-GB"/>
              </w:rPr>
            </w:pPr>
          </w:p>
        </w:tc>
        <w:tc>
          <w:tcPr>
            <w:tcW w:w="236" w:type="dxa"/>
          </w:tcPr>
          <w:p w14:paraId="010BFAD0" w14:textId="77777777" w:rsidR="00753495" w:rsidRPr="00FC7496" w:rsidRDefault="00753495" w:rsidP="001D304D">
            <w:pPr>
              <w:pStyle w:val="TAC"/>
              <w:rPr>
                <w:lang w:eastAsia="en-GB"/>
              </w:rPr>
            </w:pPr>
          </w:p>
        </w:tc>
        <w:tc>
          <w:tcPr>
            <w:tcW w:w="236" w:type="dxa"/>
          </w:tcPr>
          <w:p w14:paraId="43A1AB0B" w14:textId="77777777" w:rsidR="00753495" w:rsidRPr="00FC7496" w:rsidRDefault="00753495" w:rsidP="001D304D">
            <w:pPr>
              <w:pStyle w:val="TAC"/>
              <w:rPr>
                <w:lang w:eastAsia="en-GB"/>
              </w:rPr>
            </w:pPr>
          </w:p>
        </w:tc>
        <w:tc>
          <w:tcPr>
            <w:tcW w:w="236" w:type="dxa"/>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tcPr>
          <w:p w14:paraId="57C23CC9" w14:textId="77777777" w:rsidR="00753495" w:rsidRPr="00FC7496" w:rsidRDefault="00753495" w:rsidP="001D304D">
            <w:pPr>
              <w:pStyle w:val="TAC"/>
              <w:rPr>
                <w:lang w:eastAsia="en-GB"/>
              </w:rPr>
            </w:pPr>
          </w:p>
        </w:tc>
        <w:tc>
          <w:tcPr>
            <w:tcW w:w="236" w:type="dxa"/>
          </w:tcPr>
          <w:p w14:paraId="51A2D99D" w14:textId="77777777" w:rsidR="00753495" w:rsidRPr="00FC7496" w:rsidRDefault="00753495" w:rsidP="001D304D">
            <w:pPr>
              <w:pStyle w:val="TAC"/>
              <w:rPr>
                <w:lang w:eastAsia="en-GB"/>
              </w:rPr>
            </w:pPr>
          </w:p>
        </w:tc>
        <w:tc>
          <w:tcPr>
            <w:tcW w:w="236" w:type="dxa"/>
          </w:tcPr>
          <w:p w14:paraId="6F8339C5" w14:textId="77777777" w:rsidR="00753495" w:rsidRPr="00FC7496" w:rsidRDefault="00753495" w:rsidP="001D304D">
            <w:pPr>
              <w:pStyle w:val="TAC"/>
              <w:rPr>
                <w:lang w:eastAsia="en-GB"/>
              </w:rPr>
            </w:pPr>
          </w:p>
        </w:tc>
        <w:tc>
          <w:tcPr>
            <w:tcW w:w="236" w:type="dxa"/>
          </w:tcPr>
          <w:p w14:paraId="184C1D53" w14:textId="77777777" w:rsidR="00753495" w:rsidRPr="00FC7496" w:rsidRDefault="00753495" w:rsidP="001D304D">
            <w:pPr>
              <w:pStyle w:val="TAC"/>
              <w:rPr>
                <w:lang w:eastAsia="en-GB"/>
              </w:rPr>
            </w:pPr>
          </w:p>
        </w:tc>
      </w:tr>
      <w:tr w:rsidR="00FE5647"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tcPr>
          <w:p w14:paraId="69BFE3A0" w14:textId="77777777" w:rsidR="00753495" w:rsidRPr="00FC7496" w:rsidRDefault="00753495" w:rsidP="001D304D">
            <w:pPr>
              <w:pStyle w:val="TAC"/>
              <w:rPr>
                <w:lang w:eastAsia="en-GB"/>
              </w:rPr>
            </w:pPr>
          </w:p>
        </w:tc>
        <w:tc>
          <w:tcPr>
            <w:tcW w:w="236" w:type="dxa"/>
          </w:tcPr>
          <w:p w14:paraId="018C5A2E" w14:textId="77777777" w:rsidR="00753495" w:rsidRPr="00FC7496" w:rsidRDefault="00753495" w:rsidP="001D304D">
            <w:pPr>
              <w:pStyle w:val="TAC"/>
              <w:rPr>
                <w:lang w:eastAsia="en-GB"/>
              </w:rPr>
            </w:pPr>
          </w:p>
        </w:tc>
        <w:tc>
          <w:tcPr>
            <w:tcW w:w="236" w:type="dxa"/>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tcPr>
          <w:p w14:paraId="1446BF77" w14:textId="77777777" w:rsidR="00753495" w:rsidRPr="00FC7496" w:rsidRDefault="00753495" w:rsidP="001D304D">
            <w:pPr>
              <w:pStyle w:val="TAC"/>
              <w:rPr>
                <w:lang w:eastAsia="en-GB"/>
              </w:rPr>
            </w:pPr>
          </w:p>
        </w:tc>
        <w:tc>
          <w:tcPr>
            <w:tcW w:w="236" w:type="dxa"/>
          </w:tcPr>
          <w:p w14:paraId="792BFAFD" w14:textId="77777777" w:rsidR="00753495" w:rsidRPr="00FC7496" w:rsidRDefault="00753495" w:rsidP="001D304D">
            <w:pPr>
              <w:pStyle w:val="TAC"/>
              <w:rPr>
                <w:lang w:eastAsia="en-GB"/>
              </w:rPr>
            </w:pPr>
          </w:p>
        </w:tc>
        <w:tc>
          <w:tcPr>
            <w:tcW w:w="236" w:type="dxa"/>
          </w:tcPr>
          <w:p w14:paraId="2748B60C" w14:textId="77777777" w:rsidR="00753495" w:rsidRPr="00FC7496" w:rsidRDefault="00753495" w:rsidP="001D304D">
            <w:pPr>
              <w:pStyle w:val="TAC"/>
              <w:rPr>
                <w:lang w:eastAsia="en-GB"/>
              </w:rPr>
            </w:pPr>
          </w:p>
        </w:tc>
        <w:tc>
          <w:tcPr>
            <w:tcW w:w="236" w:type="dxa"/>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tcPr>
          <w:p w14:paraId="044C480A" w14:textId="77777777" w:rsidR="00753495" w:rsidRPr="00FC7496" w:rsidRDefault="00753495" w:rsidP="001D304D">
            <w:pPr>
              <w:pStyle w:val="TAC"/>
              <w:rPr>
                <w:lang w:eastAsia="en-GB"/>
              </w:rPr>
            </w:pPr>
          </w:p>
        </w:tc>
        <w:tc>
          <w:tcPr>
            <w:tcW w:w="236" w:type="dxa"/>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tcPr>
          <w:p w14:paraId="0C5173DB" w14:textId="77777777" w:rsidR="00753495" w:rsidRPr="00FC7496" w:rsidRDefault="00753495" w:rsidP="001D304D">
            <w:pPr>
              <w:pStyle w:val="TAC"/>
              <w:rPr>
                <w:lang w:eastAsia="en-GB"/>
              </w:rPr>
            </w:pPr>
          </w:p>
        </w:tc>
        <w:tc>
          <w:tcPr>
            <w:tcW w:w="236" w:type="dxa"/>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tcPr>
          <w:p w14:paraId="0E29C0DE" w14:textId="77777777" w:rsidR="00753495" w:rsidRPr="00FC7496" w:rsidRDefault="00753495" w:rsidP="001D304D">
            <w:pPr>
              <w:pStyle w:val="TAC"/>
              <w:rPr>
                <w:lang w:eastAsia="en-GB"/>
              </w:rPr>
            </w:pPr>
          </w:p>
        </w:tc>
        <w:tc>
          <w:tcPr>
            <w:tcW w:w="236" w:type="dxa"/>
          </w:tcPr>
          <w:p w14:paraId="72D8B3A0" w14:textId="77777777" w:rsidR="00753495" w:rsidRPr="00FC7496" w:rsidRDefault="00753495" w:rsidP="001D304D">
            <w:pPr>
              <w:pStyle w:val="TAC"/>
              <w:rPr>
                <w:lang w:eastAsia="en-GB"/>
              </w:rPr>
            </w:pPr>
          </w:p>
        </w:tc>
        <w:tc>
          <w:tcPr>
            <w:tcW w:w="236" w:type="dxa"/>
          </w:tcPr>
          <w:p w14:paraId="7E6FFD0E" w14:textId="77777777" w:rsidR="00753495" w:rsidRPr="00FC7496" w:rsidRDefault="00753495" w:rsidP="001D304D">
            <w:pPr>
              <w:pStyle w:val="TAC"/>
              <w:rPr>
                <w:lang w:eastAsia="en-GB"/>
              </w:rPr>
            </w:pPr>
          </w:p>
        </w:tc>
        <w:tc>
          <w:tcPr>
            <w:tcW w:w="236" w:type="dxa"/>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tcPr>
          <w:p w14:paraId="7834BA55" w14:textId="77777777" w:rsidR="00753495" w:rsidRPr="00FC7496" w:rsidRDefault="00753495" w:rsidP="001D304D">
            <w:pPr>
              <w:pStyle w:val="TAC"/>
              <w:rPr>
                <w:lang w:eastAsia="en-GB"/>
              </w:rPr>
            </w:pPr>
          </w:p>
        </w:tc>
        <w:tc>
          <w:tcPr>
            <w:tcW w:w="236" w:type="dxa"/>
          </w:tcPr>
          <w:p w14:paraId="19DD468B" w14:textId="77777777" w:rsidR="00753495" w:rsidRPr="00FC7496" w:rsidRDefault="00753495" w:rsidP="001D304D">
            <w:pPr>
              <w:pStyle w:val="TAC"/>
              <w:rPr>
                <w:lang w:eastAsia="en-GB"/>
              </w:rPr>
            </w:pPr>
          </w:p>
        </w:tc>
        <w:tc>
          <w:tcPr>
            <w:tcW w:w="236" w:type="dxa"/>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tcPr>
          <w:p w14:paraId="3D9FB9FB" w14:textId="77777777" w:rsidR="00753495" w:rsidRPr="00FC7496" w:rsidRDefault="00753495" w:rsidP="001D304D">
            <w:pPr>
              <w:pStyle w:val="TAC"/>
              <w:rPr>
                <w:lang w:eastAsia="en-GB"/>
              </w:rPr>
            </w:pPr>
          </w:p>
        </w:tc>
        <w:tc>
          <w:tcPr>
            <w:tcW w:w="236" w:type="dxa"/>
          </w:tcPr>
          <w:p w14:paraId="33AEA37B" w14:textId="77777777" w:rsidR="00753495" w:rsidRPr="00FC7496" w:rsidRDefault="00753495" w:rsidP="001D304D">
            <w:pPr>
              <w:pStyle w:val="TAC"/>
              <w:rPr>
                <w:lang w:eastAsia="en-GB"/>
              </w:rPr>
            </w:pPr>
          </w:p>
        </w:tc>
        <w:tc>
          <w:tcPr>
            <w:tcW w:w="236" w:type="dxa"/>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tcPr>
          <w:p w14:paraId="39454188" w14:textId="77777777" w:rsidR="00753495" w:rsidRPr="00FC7496" w:rsidRDefault="00753495" w:rsidP="001D304D">
            <w:pPr>
              <w:pStyle w:val="TAC"/>
              <w:rPr>
                <w:lang w:eastAsia="en-GB"/>
              </w:rPr>
            </w:pPr>
          </w:p>
        </w:tc>
        <w:tc>
          <w:tcPr>
            <w:tcW w:w="236" w:type="dxa"/>
          </w:tcPr>
          <w:p w14:paraId="30EFD33A" w14:textId="77777777" w:rsidR="00753495" w:rsidRPr="00FC7496" w:rsidRDefault="00753495" w:rsidP="001D304D">
            <w:pPr>
              <w:pStyle w:val="TAC"/>
              <w:rPr>
                <w:lang w:eastAsia="en-GB"/>
              </w:rPr>
            </w:pPr>
          </w:p>
        </w:tc>
        <w:tc>
          <w:tcPr>
            <w:tcW w:w="236" w:type="dxa"/>
          </w:tcPr>
          <w:p w14:paraId="7B872338" w14:textId="77777777" w:rsidR="00753495" w:rsidRPr="00FC7496" w:rsidRDefault="00753495" w:rsidP="001D304D">
            <w:pPr>
              <w:pStyle w:val="TAC"/>
              <w:rPr>
                <w:lang w:eastAsia="en-GB"/>
              </w:rPr>
            </w:pPr>
          </w:p>
        </w:tc>
        <w:tc>
          <w:tcPr>
            <w:tcW w:w="236" w:type="dxa"/>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tcPr>
          <w:p w14:paraId="67729526" w14:textId="77777777" w:rsidR="00753495" w:rsidRPr="00FC7496" w:rsidRDefault="00753495" w:rsidP="001D304D">
            <w:pPr>
              <w:pStyle w:val="TAC"/>
              <w:rPr>
                <w:lang w:eastAsia="en-GB"/>
              </w:rPr>
            </w:pPr>
          </w:p>
        </w:tc>
        <w:tc>
          <w:tcPr>
            <w:tcW w:w="236" w:type="dxa"/>
          </w:tcPr>
          <w:p w14:paraId="31D0BC88" w14:textId="77777777" w:rsidR="00753495" w:rsidRPr="00FC7496" w:rsidRDefault="00753495" w:rsidP="001D304D">
            <w:pPr>
              <w:pStyle w:val="TAC"/>
              <w:rPr>
                <w:lang w:eastAsia="en-GB"/>
              </w:rPr>
            </w:pPr>
          </w:p>
        </w:tc>
        <w:tc>
          <w:tcPr>
            <w:tcW w:w="236" w:type="dxa"/>
          </w:tcPr>
          <w:p w14:paraId="2FDD6C33" w14:textId="77777777" w:rsidR="00753495" w:rsidRPr="00FC7496" w:rsidRDefault="00753495" w:rsidP="001D304D">
            <w:pPr>
              <w:pStyle w:val="TAC"/>
              <w:rPr>
                <w:lang w:eastAsia="en-GB"/>
              </w:rPr>
            </w:pPr>
          </w:p>
        </w:tc>
        <w:tc>
          <w:tcPr>
            <w:tcW w:w="236" w:type="dxa"/>
          </w:tcPr>
          <w:p w14:paraId="5C8C9C3E" w14:textId="77777777" w:rsidR="00753495" w:rsidRPr="00FC7496" w:rsidRDefault="00753495" w:rsidP="001D304D">
            <w:pPr>
              <w:pStyle w:val="TAC"/>
              <w:rPr>
                <w:lang w:eastAsia="en-GB"/>
              </w:rPr>
            </w:pPr>
          </w:p>
        </w:tc>
      </w:tr>
      <w:tr w:rsidR="00FE5647"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tcPr>
          <w:p w14:paraId="130A916E" w14:textId="77777777" w:rsidR="00753495" w:rsidRPr="00FC7496" w:rsidRDefault="00753495" w:rsidP="001D304D">
            <w:pPr>
              <w:pStyle w:val="TAC"/>
              <w:rPr>
                <w:lang w:eastAsia="en-GB"/>
              </w:rPr>
            </w:pPr>
          </w:p>
        </w:tc>
        <w:tc>
          <w:tcPr>
            <w:tcW w:w="236" w:type="dxa"/>
          </w:tcPr>
          <w:p w14:paraId="1779EF19" w14:textId="77777777" w:rsidR="00753495" w:rsidRPr="00FC7496" w:rsidRDefault="00753495" w:rsidP="001D304D">
            <w:pPr>
              <w:pStyle w:val="TAC"/>
              <w:rPr>
                <w:lang w:eastAsia="en-GB"/>
              </w:rPr>
            </w:pPr>
          </w:p>
        </w:tc>
        <w:tc>
          <w:tcPr>
            <w:tcW w:w="236" w:type="dxa"/>
          </w:tcPr>
          <w:p w14:paraId="3BD64628" w14:textId="77777777" w:rsidR="00753495" w:rsidRPr="00FC7496" w:rsidRDefault="00753495" w:rsidP="001D304D">
            <w:pPr>
              <w:pStyle w:val="TAC"/>
              <w:rPr>
                <w:lang w:eastAsia="en-GB"/>
              </w:rPr>
            </w:pPr>
          </w:p>
        </w:tc>
        <w:tc>
          <w:tcPr>
            <w:tcW w:w="236" w:type="dxa"/>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tcPr>
          <w:p w14:paraId="773375A4" w14:textId="77777777" w:rsidR="00753495" w:rsidRPr="00FC7496" w:rsidRDefault="00753495" w:rsidP="001D304D">
            <w:pPr>
              <w:pStyle w:val="TAC"/>
              <w:rPr>
                <w:lang w:eastAsia="en-GB"/>
              </w:rPr>
            </w:pPr>
          </w:p>
        </w:tc>
        <w:tc>
          <w:tcPr>
            <w:tcW w:w="236" w:type="dxa"/>
          </w:tcPr>
          <w:p w14:paraId="0C350473" w14:textId="77777777" w:rsidR="00753495" w:rsidRPr="00FC7496" w:rsidRDefault="00753495" w:rsidP="001D304D">
            <w:pPr>
              <w:pStyle w:val="TAC"/>
              <w:rPr>
                <w:lang w:eastAsia="en-GB"/>
              </w:rPr>
            </w:pPr>
          </w:p>
        </w:tc>
        <w:tc>
          <w:tcPr>
            <w:tcW w:w="236" w:type="dxa"/>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tcPr>
          <w:p w14:paraId="0E5BA7BE" w14:textId="77777777" w:rsidR="00753495" w:rsidRPr="00FC7496" w:rsidRDefault="00753495" w:rsidP="001D304D">
            <w:pPr>
              <w:pStyle w:val="TAC"/>
              <w:rPr>
                <w:lang w:eastAsia="en-GB"/>
              </w:rPr>
            </w:pPr>
          </w:p>
        </w:tc>
        <w:tc>
          <w:tcPr>
            <w:tcW w:w="236" w:type="dxa"/>
          </w:tcPr>
          <w:p w14:paraId="6D3EEFEC" w14:textId="77777777" w:rsidR="00753495" w:rsidRPr="00FC7496" w:rsidRDefault="00753495" w:rsidP="001D304D">
            <w:pPr>
              <w:pStyle w:val="TAC"/>
              <w:rPr>
                <w:lang w:eastAsia="en-GB"/>
              </w:rPr>
            </w:pPr>
          </w:p>
        </w:tc>
        <w:tc>
          <w:tcPr>
            <w:tcW w:w="236" w:type="dxa"/>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tcPr>
          <w:p w14:paraId="3A29007E" w14:textId="77777777" w:rsidR="00753495" w:rsidRPr="00FC7496" w:rsidRDefault="00753495" w:rsidP="001D304D">
            <w:pPr>
              <w:pStyle w:val="TAC"/>
              <w:rPr>
                <w:lang w:eastAsia="en-GB"/>
              </w:rPr>
            </w:pPr>
          </w:p>
        </w:tc>
        <w:tc>
          <w:tcPr>
            <w:tcW w:w="236" w:type="dxa"/>
          </w:tcPr>
          <w:p w14:paraId="5204AA01" w14:textId="77777777" w:rsidR="00753495" w:rsidRPr="00FC7496" w:rsidRDefault="00753495" w:rsidP="001D304D">
            <w:pPr>
              <w:pStyle w:val="TAC"/>
              <w:rPr>
                <w:lang w:eastAsia="en-GB"/>
              </w:rPr>
            </w:pPr>
          </w:p>
        </w:tc>
        <w:tc>
          <w:tcPr>
            <w:tcW w:w="236" w:type="dxa"/>
          </w:tcPr>
          <w:p w14:paraId="17FAC61A" w14:textId="77777777" w:rsidR="00753495" w:rsidRPr="00FC7496" w:rsidRDefault="00753495" w:rsidP="001D304D">
            <w:pPr>
              <w:pStyle w:val="TAC"/>
              <w:rPr>
                <w:lang w:eastAsia="en-GB"/>
              </w:rPr>
            </w:pPr>
          </w:p>
        </w:tc>
        <w:tc>
          <w:tcPr>
            <w:tcW w:w="236" w:type="dxa"/>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tcPr>
          <w:p w14:paraId="6227F128" w14:textId="77777777" w:rsidR="00753495" w:rsidRPr="00FC7496" w:rsidRDefault="00753495" w:rsidP="001D304D">
            <w:pPr>
              <w:pStyle w:val="TAC"/>
              <w:rPr>
                <w:lang w:eastAsia="en-GB"/>
              </w:rPr>
            </w:pPr>
          </w:p>
        </w:tc>
        <w:tc>
          <w:tcPr>
            <w:tcW w:w="236" w:type="dxa"/>
          </w:tcPr>
          <w:p w14:paraId="315B8657" w14:textId="77777777" w:rsidR="00753495" w:rsidRPr="00FC7496" w:rsidRDefault="00753495" w:rsidP="001D304D">
            <w:pPr>
              <w:pStyle w:val="TAC"/>
              <w:rPr>
                <w:lang w:eastAsia="en-GB"/>
              </w:rPr>
            </w:pPr>
          </w:p>
        </w:tc>
        <w:tc>
          <w:tcPr>
            <w:tcW w:w="236" w:type="dxa"/>
          </w:tcPr>
          <w:p w14:paraId="1F3D8648" w14:textId="77777777" w:rsidR="00753495" w:rsidRPr="00FC7496" w:rsidRDefault="00753495" w:rsidP="001D304D">
            <w:pPr>
              <w:pStyle w:val="TAC"/>
              <w:rPr>
                <w:lang w:eastAsia="en-GB"/>
              </w:rPr>
            </w:pPr>
          </w:p>
        </w:tc>
        <w:tc>
          <w:tcPr>
            <w:tcW w:w="236" w:type="dxa"/>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tcPr>
          <w:p w14:paraId="598D749D" w14:textId="77777777" w:rsidR="00753495" w:rsidRPr="00FC7496" w:rsidRDefault="00753495" w:rsidP="001D304D">
            <w:pPr>
              <w:pStyle w:val="TAC"/>
              <w:rPr>
                <w:lang w:eastAsia="en-GB"/>
              </w:rPr>
            </w:pPr>
          </w:p>
        </w:tc>
        <w:tc>
          <w:tcPr>
            <w:tcW w:w="236" w:type="dxa"/>
          </w:tcPr>
          <w:p w14:paraId="22BF90CA" w14:textId="77777777" w:rsidR="00753495" w:rsidRPr="00FC7496" w:rsidRDefault="00753495" w:rsidP="001D304D">
            <w:pPr>
              <w:pStyle w:val="TAC"/>
              <w:rPr>
                <w:lang w:eastAsia="en-GB"/>
              </w:rPr>
            </w:pPr>
          </w:p>
        </w:tc>
        <w:tc>
          <w:tcPr>
            <w:tcW w:w="236" w:type="dxa"/>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FE5647"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tcPr>
          <w:p w14:paraId="4CCBD8AB" w14:textId="77777777" w:rsidR="00753495" w:rsidRPr="00FC7496" w:rsidRDefault="00753495" w:rsidP="001D304D">
            <w:pPr>
              <w:pStyle w:val="TAC"/>
              <w:rPr>
                <w:lang w:eastAsia="en-GB"/>
              </w:rPr>
            </w:pPr>
          </w:p>
        </w:tc>
        <w:tc>
          <w:tcPr>
            <w:tcW w:w="236" w:type="dxa"/>
          </w:tcPr>
          <w:p w14:paraId="4344061E" w14:textId="77777777" w:rsidR="00753495" w:rsidRPr="00FC7496" w:rsidRDefault="00753495" w:rsidP="001D304D">
            <w:pPr>
              <w:pStyle w:val="TAC"/>
              <w:rPr>
                <w:lang w:eastAsia="en-GB"/>
              </w:rPr>
            </w:pPr>
          </w:p>
        </w:tc>
        <w:tc>
          <w:tcPr>
            <w:tcW w:w="236" w:type="dxa"/>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tcPr>
          <w:p w14:paraId="21E920CC" w14:textId="77777777" w:rsidR="00753495" w:rsidRPr="00FC7496" w:rsidRDefault="00753495" w:rsidP="001D304D">
            <w:pPr>
              <w:pStyle w:val="TAC"/>
              <w:rPr>
                <w:lang w:eastAsia="en-GB"/>
              </w:rPr>
            </w:pPr>
          </w:p>
        </w:tc>
        <w:tc>
          <w:tcPr>
            <w:tcW w:w="236" w:type="dxa"/>
          </w:tcPr>
          <w:p w14:paraId="079BEB95" w14:textId="77777777" w:rsidR="00753495" w:rsidRPr="00FC7496" w:rsidRDefault="00753495" w:rsidP="001D304D">
            <w:pPr>
              <w:pStyle w:val="TAC"/>
              <w:rPr>
                <w:lang w:eastAsia="en-GB"/>
              </w:rPr>
            </w:pPr>
          </w:p>
        </w:tc>
        <w:tc>
          <w:tcPr>
            <w:tcW w:w="236" w:type="dxa"/>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tcPr>
          <w:p w14:paraId="2FFD65AE" w14:textId="77777777" w:rsidR="00753495" w:rsidRPr="00FC7496" w:rsidRDefault="00753495" w:rsidP="001D304D">
            <w:pPr>
              <w:pStyle w:val="TAC"/>
              <w:rPr>
                <w:lang w:eastAsia="en-GB"/>
              </w:rPr>
            </w:pPr>
          </w:p>
        </w:tc>
        <w:tc>
          <w:tcPr>
            <w:tcW w:w="236" w:type="dxa"/>
          </w:tcPr>
          <w:p w14:paraId="27329164" w14:textId="77777777" w:rsidR="00753495" w:rsidRPr="00FC7496" w:rsidRDefault="00753495" w:rsidP="001D304D">
            <w:pPr>
              <w:pStyle w:val="TAC"/>
              <w:rPr>
                <w:lang w:eastAsia="en-GB"/>
              </w:rPr>
            </w:pPr>
          </w:p>
        </w:tc>
        <w:tc>
          <w:tcPr>
            <w:tcW w:w="236" w:type="dxa"/>
          </w:tcPr>
          <w:p w14:paraId="5A006040" w14:textId="77777777" w:rsidR="00753495" w:rsidRPr="00FC7496" w:rsidRDefault="00753495" w:rsidP="001D304D">
            <w:pPr>
              <w:pStyle w:val="TAC"/>
              <w:rPr>
                <w:lang w:eastAsia="en-GB"/>
              </w:rPr>
            </w:pPr>
          </w:p>
        </w:tc>
        <w:tc>
          <w:tcPr>
            <w:tcW w:w="236" w:type="dxa"/>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tcPr>
          <w:p w14:paraId="1E3064F4" w14:textId="77777777" w:rsidR="00753495" w:rsidRPr="00FC7496" w:rsidRDefault="00753495" w:rsidP="001D304D">
            <w:pPr>
              <w:pStyle w:val="TAC"/>
              <w:rPr>
                <w:lang w:eastAsia="en-GB"/>
              </w:rPr>
            </w:pPr>
          </w:p>
        </w:tc>
        <w:tc>
          <w:tcPr>
            <w:tcW w:w="236" w:type="dxa"/>
          </w:tcPr>
          <w:p w14:paraId="419DA7DA" w14:textId="77777777" w:rsidR="00753495" w:rsidRPr="00FC7496" w:rsidRDefault="00753495" w:rsidP="001D304D">
            <w:pPr>
              <w:pStyle w:val="TAC"/>
              <w:rPr>
                <w:lang w:eastAsia="en-GB"/>
              </w:rPr>
            </w:pPr>
          </w:p>
        </w:tc>
        <w:tc>
          <w:tcPr>
            <w:tcW w:w="236" w:type="dxa"/>
          </w:tcPr>
          <w:p w14:paraId="583D2D69" w14:textId="77777777" w:rsidR="00753495" w:rsidRPr="00FC7496" w:rsidRDefault="00753495" w:rsidP="001D304D">
            <w:pPr>
              <w:pStyle w:val="TAC"/>
              <w:rPr>
                <w:lang w:eastAsia="en-GB"/>
              </w:rPr>
            </w:pPr>
          </w:p>
        </w:tc>
        <w:tc>
          <w:tcPr>
            <w:tcW w:w="236" w:type="dxa"/>
          </w:tcPr>
          <w:p w14:paraId="3E03FF78" w14:textId="77777777" w:rsidR="00753495" w:rsidRPr="00FC7496" w:rsidRDefault="00753495" w:rsidP="001D304D">
            <w:pPr>
              <w:pStyle w:val="TAC"/>
              <w:rPr>
                <w:lang w:eastAsia="en-GB"/>
              </w:rPr>
            </w:pPr>
          </w:p>
        </w:tc>
      </w:tr>
      <w:tr w:rsidR="00FE5647"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tcPr>
          <w:p w14:paraId="066AE39D" w14:textId="77777777" w:rsidR="00753495" w:rsidRPr="00FC7496" w:rsidRDefault="00753495" w:rsidP="001D304D">
            <w:pPr>
              <w:pStyle w:val="TAC"/>
              <w:rPr>
                <w:lang w:eastAsia="en-GB"/>
              </w:rPr>
            </w:pPr>
          </w:p>
        </w:tc>
        <w:tc>
          <w:tcPr>
            <w:tcW w:w="236" w:type="dxa"/>
          </w:tcPr>
          <w:p w14:paraId="4DAAC3B8" w14:textId="77777777" w:rsidR="00753495" w:rsidRPr="00FC7496" w:rsidRDefault="00753495" w:rsidP="001D304D">
            <w:pPr>
              <w:pStyle w:val="TAC"/>
              <w:rPr>
                <w:lang w:eastAsia="en-GB"/>
              </w:rPr>
            </w:pPr>
          </w:p>
        </w:tc>
        <w:tc>
          <w:tcPr>
            <w:tcW w:w="236" w:type="dxa"/>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tcPr>
          <w:p w14:paraId="3AA75E51" w14:textId="77777777" w:rsidR="00753495" w:rsidRPr="00FC7496" w:rsidRDefault="00753495" w:rsidP="001D304D">
            <w:pPr>
              <w:pStyle w:val="TAC"/>
              <w:rPr>
                <w:lang w:eastAsia="en-GB"/>
              </w:rPr>
            </w:pPr>
          </w:p>
        </w:tc>
        <w:tc>
          <w:tcPr>
            <w:tcW w:w="236" w:type="dxa"/>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tcPr>
          <w:p w14:paraId="2E5263D9" w14:textId="77777777" w:rsidR="00753495" w:rsidRPr="00FC7496" w:rsidRDefault="00753495" w:rsidP="001D304D">
            <w:pPr>
              <w:pStyle w:val="TAC"/>
              <w:rPr>
                <w:lang w:eastAsia="en-GB"/>
              </w:rPr>
            </w:pPr>
          </w:p>
        </w:tc>
        <w:tc>
          <w:tcPr>
            <w:tcW w:w="236" w:type="dxa"/>
          </w:tcPr>
          <w:p w14:paraId="29CD408B" w14:textId="77777777" w:rsidR="00753495" w:rsidRPr="00FC7496" w:rsidRDefault="00753495" w:rsidP="001D304D">
            <w:pPr>
              <w:pStyle w:val="TAC"/>
              <w:rPr>
                <w:lang w:eastAsia="en-GB"/>
              </w:rPr>
            </w:pPr>
          </w:p>
        </w:tc>
        <w:tc>
          <w:tcPr>
            <w:tcW w:w="236" w:type="dxa"/>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tcPr>
          <w:p w14:paraId="1CD1EEC8" w14:textId="77777777" w:rsidR="00753495" w:rsidRPr="00FC7496" w:rsidRDefault="00753495" w:rsidP="001D304D">
            <w:pPr>
              <w:pStyle w:val="TAC"/>
              <w:rPr>
                <w:lang w:eastAsia="en-GB"/>
              </w:rPr>
            </w:pPr>
          </w:p>
        </w:tc>
        <w:tc>
          <w:tcPr>
            <w:tcW w:w="236" w:type="dxa"/>
          </w:tcPr>
          <w:p w14:paraId="3CC23610" w14:textId="77777777" w:rsidR="00753495" w:rsidRPr="00FC7496" w:rsidRDefault="00753495" w:rsidP="001D304D">
            <w:pPr>
              <w:pStyle w:val="TAC"/>
              <w:rPr>
                <w:lang w:eastAsia="en-GB"/>
              </w:rPr>
            </w:pPr>
          </w:p>
        </w:tc>
        <w:tc>
          <w:tcPr>
            <w:tcW w:w="236" w:type="dxa"/>
          </w:tcPr>
          <w:p w14:paraId="01A0E1A0" w14:textId="77777777" w:rsidR="00753495" w:rsidRPr="00FC7496" w:rsidRDefault="00753495" w:rsidP="001D304D">
            <w:pPr>
              <w:pStyle w:val="TAC"/>
              <w:rPr>
                <w:lang w:eastAsia="en-GB"/>
              </w:rPr>
            </w:pPr>
          </w:p>
        </w:tc>
        <w:tc>
          <w:tcPr>
            <w:tcW w:w="236" w:type="dxa"/>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tcPr>
          <w:p w14:paraId="7A409BBC" w14:textId="77777777" w:rsidR="00753495" w:rsidRPr="00FC7496" w:rsidRDefault="00753495" w:rsidP="001D304D">
            <w:pPr>
              <w:pStyle w:val="TAC"/>
              <w:rPr>
                <w:lang w:eastAsia="en-GB"/>
              </w:rPr>
            </w:pPr>
          </w:p>
        </w:tc>
        <w:tc>
          <w:tcPr>
            <w:tcW w:w="680" w:type="dxa"/>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RAR</w:t>
            </w:r>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DCI</w:t>
            </w:r>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RAR</w:t>
            </w:r>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2" type="#_x0000_t75" style="width:36.75pt;height:17.25pt;mso-position-horizontal-relative:page;mso-position-vertical-relative:page" o:ole="">
            <v:imagedata r:id="rId50" o:title=""/>
          </v:shape>
          <o:OLEObject Type="Embed" ProgID="Equation.3" ShapeID="对象 1" DrawAspect="Content" ObjectID="_1829740753" r:id="rId51"/>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r w:rsidRPr="00FC7496">
        <w:t>t</w:t>
      </w:r>
      <w:r w:rsidRPr="00FC7496">
        <w:rPr>
          <w:vertAlign w:val="subscript"/>
        </w:rPr>
        <w:t>Data</w:t>
      </w:r>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w:t>
            </w:r>
            <w:r w:rsidRPr="00FC7496">
              <w:rPr>
                <w:sz w:val="12"/>
                <w:szCs w:val="12"/>
                <w:lang w:eastAsia="en-GB"/>
              </w:rPr>
              <w:sym w:font="Symbol" w:char="F0AE"/>
            </w:r>
          </w:p>
        </w:tc>
        <w:tc>
          <w:tcPr>
            <w:tcW w:w="1360" w:type="dxa"/>
            <w:gridSpan w:val="4"/>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Data</w:t>
            </w:r>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ACK/NACK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w:t>
            </w:r>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for R</w:t>
            </w:r>
            <w:r w:rsidRPr="00FC7496">
              <w:rPr>
                <w:vertAlign w:val="subscript"/>
                <w:lang w:eastAsia="en-GB"/>
              </w:rPr>
              <w:t>max</w:t>
            </w:r>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Data</w:t>
            </w:r>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ACK/NACK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NPUSCH-ConfigCommon-NB-r13, NPUSCH-ConfigDedicated-NB-r13; N</w:t>
            </w:r>
            <w:r w:rsidRPr="00FC7496">
              <w:rPr>
                <w:vertAlign w:val="subscript"/>
                <w:lang w:eastAsia="en-GB"/>
              </w:rPr>
              <w:t>Rep</w:t>
            </w:r>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r w:rsidR="0095670E" w:rsidRPr="00FC7496">
        <w:rPr>
          <w:i/>
        </w:rPr>
        <w:t>twoHARQ-ProcessesConfig</w:t>
      </w:r>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r w:rsidRPr="00FC7496">
              <w:rPr>
                <w:sz w:val="12"/>
                <w:szCs w:val="12"/>
                <w:lang w:eastAsia="en-GB"/>
              </w:rPr>
              <w:t>n+k</w:t>
            </w:r>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r w:rsidRPr="00FC7496">
        <w:rPr>
          <w:i/>
        </w:rPr>
        <w:t>twoHARQ-ProcessesConfig</w:t>
      </w:r>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SR-Prohi</w:t>
      </w:r>
      <w:r w:rsidR="003F0FBA" w:rsidRPr="003F0FBA">
        <w:rPr>
          <w:lang w:eastAsia="x-none"/>
        </w:rPr>
        <w:t>bi</w:t>
      </w:r>
      <w:r w:rsidRPr="00FC7496">
        <w:rPr>
          <w:lang w:eastAsia="x-none"/>
        </w:rPr>
        <w:t>tTimer is configured by RRC signalling.</w:t>
      </w:r>
    </w:p>
    <w:p w14:paraId="6F2984AE" w14:textId="1AE2A7E7" w:rsidR="00753495" w:rsidRPr="00FC7496" w:rsidRDefault="00753495" w:rsidP="00753495">
      <w:pPr>
        <w:pStyle w:val="NO"/>
      </w:pPr>
      <w:r w:rsidRPr="00FC7496">
        <w:t>NOTE 1:</w:t>
      </w:r>
      <w:r w:rsidRPr="00FC7496">
        <w:tab/>
        <w:t>It seems not to be reliable that, when no SR-Prohi</w:t>
      </w:r>
      <w:r w:rsidR="003F0FBA" w:rsidRPr="003F0FBA">
        <w:t>bi</w:t>
      </w:r>
      <w:r w:rsidRPr="00FC7496">
        <w:t>tTimer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SR-ProhibitTimer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SR-ProhibitTimer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t>-</w:t>
      </w:r>
      <w:r w:rsidRPr="00FC7496">
        <w:tab/>
        <w:t>configuration of the Type2 common search space (R</w:t>
      </w:r>
      <w:r w:rsidRPr="00FC7496">
        <w:rPr>
          <w:vertAlign w:val="subscript"/>
        </w:rPr>
        <w:t>max</w:t>
      </w:r>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amount of pending DL data (bits): N</w:t>
            </w:r>
            <w:r w:rsidRPr="00FC7496">
              <w:rPr>
                <w:vertAlign w:val="subscript"/>
              </w:rPr>
              <w:t>Data</w:t>
            </w:r>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r w:rsidRPr="00FC7496">
              <w:t>N</w:t>
            </w:r>
            <w:r w:rsidRPr="00FC7496">
              <w:rPr>
                <w:vertAlign w:val="subscript"/>
              </w:rPr>
              <w:t>Data</w:t>
            </w:r>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16 &lt; N</w:t>
            </w:r>
            <w:r w:rsidRPr="00FC7496">
              <w:rPr>
                <w:vertAlign w:val="subscript"/>
              </w:rPr>
              <w:t>Data</w:t>
            </w:r>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24 &lt; N</w:t>
            </w:r>
            <w:r w:rsidRPr="00FC7496">
              <w:rPr>
                <w:vertAlign w:val="subscript"/>
              </w:rPr>
              <w:t>Data</w:t>
            </w:r>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32 &lt; N</w:t>
            </w:r>
            <w:r w:rsidRPr="00FC7496">
              <w:rPr>
                <w:vertAlign w:val="subscript"/>
              </w:rPr>
              <w:t>Data</w:t>
            </w:r>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40 &lt; N</w:t>
            </w:r>
            <w:r w:rsidRPr="00FC7496">
              <w:rPr>
                <w:vertAlign w:val="subscript"/>
              </w:rPr>
              <w:t>Data</w:t>
            </w:r>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56 &lt; N</w:t>
            </w:r>
            <w:r w:rsidRPr="00FC7496">
              <w:rPr>
                <w:vertAlign w:val="subscript"/>
              </w:rPr>
              <w:t>Data</w:t>
            </w:r>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72 &lt; N</w:t>
            </w:r>
            <w:r w:rsidRPr="00FC7496">
              <w:rPr>
                <w:vertAlign w:val="subscript"/>
              </w:rPr>
              <w:t>Data</w:t>
            </w:r>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88 &lt; N</w:t>
            </w:r>
            <w:r w:rsidRPr="00FC7496">
              <w:rPr>
                <w:vertAlign w:val="subscript"/>
              </w:rPr>
              <w:t>Data</w:t>
            </w:r>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104 &lt; N</w:t>
            </w:r>
            <w:r w:rsidRPr="00FC7496">
              <w:rPr>
                <w:vertAlign w:val="subscript"/>
              </w:rPr>
              <w:t>Data</w:t>
            </w:r>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120 &lt; N</w:t>
            </w:r>
            <w:r w:rsidRPr="00FC7496">
              <w:rPr>
                <w:vertAlign w:val="subscript"/>
              </w:rPr>
              <w:t>Data</w:t>
            </w:r>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136 &lt; N</w:t>
            </w:r>
            <w:r w:rsidRPr="00FC7496">
              <w:rPr>
                <w:vertAlign w:val="subscript"/>
              </w:rPr>
              <w:t>Data</w:t>
            </w:r>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144 &lt; N</w:t>
            </w:r>
            <w:r w:rsidRPr="00FC7496">
              <w:rPr>
                <w:vertAlign w:val="subscript"/>
              </w:rPr>
              <w:t>Data</w:t>
            </w:r>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176 &lt; N</w:t>
            </w:r>
            <w:r w:rsidRPr="00FC7496">
              <w:rPr>
                <w:vertAlign w:val="subscript"/>
              </w:rPr>
              <w:t>Data</w:t>
            </w:r>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208 &lt; N</w:t>
            </w:r>
            <w:r w:rsidRPr="00FC7496">
              <w:rPr>
                <w:vertAlign w:val="subscript"/>
              </w:rPr>
              <w:t>Data</w:t>
            </w:r>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224 &lt; N</w:t>
            </w:r>
            <w:r w:rsidRPr="00FC7496">
              <w:rPr>
                <w:vertAlign w:val="subscript"/>
              </w:rPr>
              <w:t>Data</w:t>
            </w:r>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256 &lt; N</w:t>
            </w:r>
            <w:r w:rsidRPr="00FC7496">
              <w:rPr>
                <w:vertAlign w:val="subscript"/>
              </w:rPr>
              <w:t>Data</w:t>
            </w:r>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296 &lt; N</w:t>
            </w:r>
            <w:r w:rsidRPr="00FC7496">
              <w:rPr>
                <w:vertAlign w:val="subscript"/>
              </w:rPr>
              <w:t>Data</w:t>
            </w:r>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N</w:t>
            </w:r>
            <w:r w:rsidR="00753495" w:rsidRPr="00FC7496">
              <w:rPr>
                <w:vertAlign w:val="subscript"/>
              </w:rPr>
              <w:t>Data</w:t>
            </w:r>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N</w:t>
            </w:r>
            <w:r w:rsidR="00753495" w:rsidRPr="00FC7496">
              <w:rPr>
                <w:vertAlign w:val="subscript"/>
              </w:rPr>
              <w:t>Data</w:t>
            </w:r>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456 &lt; N</w:t>
            </w:r>
            <w:r w:rsidRPr="00FC7496">
              <w:rPr>
                <w:vertAlign w:val="subscript"/>
              </w:rPr>
              <w:t>Data</w:t>
            </w:r>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&lt; N</w:t>
            </w:r>
            <w:r w:rsidR="00753495" w:rsidRPr="00FC7496">
              <w:rPr>
                <w:vertAlign w:val="subscript"/>
              </w:rPr>
              <w:t>Data</w:t>
            </w:r>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504 &lt; N</w:t>
            </w:r>
            <w:r w:rsidRPr="00FC7496">
              <w:rPr>
                <w:vertAlign w:val="subscript"/>
              </w:rPr>
              <w:t>Data</w:t>
            </w:r>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N</w:t>
            </w:r>
            <w:r w:rsidRPr="00FC7496">
              <w:rPr>
                <w:vertAlign w:val="subscript"/>
              </w:rPr>
              <w:t>Data</w:t>
            </w:r>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&lt; N</w:t>
            </w:r>
            <w:r w:rsidR="00753495" w:rsidRPr="00FC7496">
              <w:rPr>
                <w:vertAlign w:val="subscript"/>
              </w:rPr>
              <w:t>Data</w:t>
            </w:r>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r w:rsidRPr="00FC7496">
              <w:rPr>
                <w:i/>
              </w:rPr>
              <w:t>operationModeInfo</w:t>
            </w:r>
            <w:r w:rsidRPr="00FC7496">
              <w:t xml:space="preserve"> set to ‘00’ or ‘01’ (Inband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r w:rsidRPr="00FC7496">
        <w:t>ProhibitTimer(s)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r w:rsidRPr="001F5DF7">
        <w:rPr>
          <w:bCs/>
        </w:rPr>
        <w:t>R</w:t>
      </w:r>
      <w:r w:rsidRPr="001F5DF7">
        <w:rPr>
          <w:bCs/>
          <w:vertAlign w:val="subscript"/>
        </w:rPr>
        <w:t>max</w:t>
      </w:r>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r w:rsidR="00753495" w:rsidRPr="0049137A">
        <w:rPr>
          <w:i/>
          <w:iCs/>
        </w:rPr>
        <w:t>RRCConnectionRelease</w:t>
      </w:r>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r w:rsidRPr="0049137A">
        <w:rPr>
          <w:i/>
          <w:iCs/>
        </w:rPr>
        <w:t>RRCConnectionRelease</w:t>
      </w:r>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r w:rsidRPr="0049137A">
        <w:rPr>
          <w:i/>
          <w:iCs/>
        </w:rPr>
        <w:t>RRCConnectionRelease</w:t>
      </w:r>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06DAF5BB" w:rsidR="005935C1" w:rsidRPr="00FC7496" w:rsidRDefault="005935C1" w:rsidP="005935C1">
      <w:r w:rsidRPr="00FC7496">
        <w:t>In this case the SS gets configured by TTCN with the PER encoded RRC message (PDCP SDU). Then the SS shall:</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2BB62CA1" w:rsidR="005E1C3A" w:rsidRPr="00FC7496" w:rsidRDefault="005E1C3A" w:rsidP="005E1C3A">
      <w:r w:rsidRPr="00FC7496">
        <w:t>Please refer to clause 7.4.2</w:t>
      </w:r>
      <w:r w:rsidR="006127E7">
        <w:t>.</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6127E7">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946C9BC" w:rsidR="005E1C3A" w:rsidRPr="00FC7496" w:rsidRDefault="005E1C3A" w:rsidP="006127E7">
      <w:r w:rsidRPr="00FC7496">
        <w:t>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cells with same frequency are marked with the same colour.</w:t>
      </w:r>
    </w:p>
    <w:p w14:paraId="20143464" w14:textId="68750D21" w:rsidR="005E1C3A" w:rsidRPr="00FC7496" w:rsidRDefault="005E1C3A" w:rsidP="005E1C3A">
      <w:pPr>
        <w:pStyle w:val="TH"/>
      </w:pPr>
      <w:r w:rsidRPr="00FC7496">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r w:rsidRPr="00FC7496">
              <w:t>Tcell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r w:rsidRPr="00FC7496">
              <w:t>Ncell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r w:rsidRPr="00FC7496">
              <w:t>Ncell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r w:rsidRPr="00FC7496">
              <w:t>Ncell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r w:rsidRPr="00FC7496">
              <w:t>Ncell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r w:rsidRPr="00FC7496">
              <w:t>Ncell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r w:rsidRPr="00FC7496">
              <w:t>Ncell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r w:rsidRPr="00FC7496">
              <w:t>Ncell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r w:rsidRPr="00FC7496">
              <w:t>Ncell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r w:rsidRPr="00FC7496">
              <w:t>Ncell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r w:rsidRPr="00FC7496">
              <w:t>Ncell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r w:rsidRPr="00FC7496">
              <w:rPr>
                <w:lang w:eastAsia="zh-CN"/>
              </w:rPr>
              <w:t>Ncell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r w:rsidRPr="00FC7496">
              <w:t>Tcell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r w:rsidRPr="00FC7496">
              <w:t>Ncell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r w:rsidRPr="00FC7496">
              <w:t>Ncell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r w:rsidRPr="00FC7496">
              <w:t>Ncell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r w:rsidRPr="00FC7496">
              <w:t>Ncell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r w:rsidRPr="00FC7496">
              <w:t>Ncell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r w:rsidRPr="00FC7496">
              <w:t>Tcell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r w:rsidRPr="00FC7496">
              <w:t>Ncell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r w:rsidRPr="00FC7496">
              <w:t>Ncell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r w:rsidRPr="00FC7496">
              <w:t>Ncell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r w:rsidRPr="00FC7496">
              <w:t>Ncell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r w:rsidRPr="00FC7496">
              <w:t>Ncell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r w:rsidRPr="00FC7496">
              <w:t>Ncell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r w:rsidRPr="00FC7496">
              <w:t>Ncell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r w:rsidRPr="00FC7496">
              <w:t>Ncell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r w:rsidRPr="00FC7496">
              <w:t>Ncell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r w:rsidRPr="00FC7496">
              <w:t>Ncell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r w:rsidRPr="00FC7496">
              <w:t>Ncell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r w:rsidRPr="00FC7496">
              <w:t>Ncell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r w:rsidRPr="00FC7496">
              <w:t>Ncell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r w:rsidRPr="00FC7496">
              <w:t>Ncell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"inconc"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"notBarred"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DL and UL are frame aligned at the UL time synchronization reference point (RP). To accommodate the long propagation delays in NTN, the timing relationships are defined using a Common Timing Advance (Common TA) and two offsets: K</w:t>
      </w:r>
      <w:r w:rsidRPr="00DC58A0">
        <w:rPr>
          <w:vertAlign w:val="subscript"/>
        </w:rPr>
        <w:t>offset</w:t>
      </w:r>
      <w:r w:rsidRPr="00DC58A0">
        <w:t xml:space="preserve"> and K</w:t>
      </w:r>
      <w:r w:rsidRPr="00DC58A0">
        <w:rPr>
          <w:vertAlign w:val="subscript"/>
        </w:rPr>
        <w:t>mac</w:t>
      </w:r>
      <w:r w:rsidRPr="00DC58A0">
        <w:t xml:space="preserve">, </w:t>
      </w:r>
      <w:r w:rsidR="00F17409">
        <w:t>with K</w:t>
      </w:r>
      <w:r w:rsidR="00F17409" w:rsidRPr="00F17409">
        <w:rPr>
          <w:vertAlign w:val="subscript"/>
        </w:rPr>
        <w:t>offset</w:t>
      </w:r>
      <w:r w:rsidR="00F17409">
        <w:t xml:space="preserve"> ≥ T</w:t>
      </w:r>
      <w:r w:rsidR="00F17409" w:rsidRPr="00D9781E">
        <w:rPr>
          <w:vertAlign w:val="subscript"/>
        </w:rPr>
        <w:t>TA</w:t>
      </w:r>
      <w:r w:rsidR="00F17409">
        <w:t>.</w:t>
      </w:r>
    </w:p>
    <w:p w14:paraId="0CE72263" w14:textId="77495FD7" w:rsidR="00140249" w:rsidRPr="00DC58A0" w:rsidRDefault="00F17409" w:rsidP="00140249">
      <w:r>
        <w:t>The various NTN timing relationships are</w:t>
      </w:r>
      <w:r w:rsidR="00140249" w:rsidRPr="00DC58A0">
        <w:t xml:space="preserve"> illustrated in Figure 7A.14.2.1-1.</w:t>
      </w:r>
    </w:p>
    <w:p w14:paraId="1A1ED5A8" w14:textId="2F1E3808" w:rsidR="00140249" w:rsidRPr="00DC58A0" w:rsidRDefault="00915956" w:rsidP="00140249">
      <w:pPr>
        <w:pStyle w:val="TH"/>
        <w:rPr>
          <w:szCs w:val="22"/>
          <w:lang w:eastAsia="zh-TW"/>
        </w:rPr>
      </w:pPr>
      <w:r w:rsidRPr="00AB43B1">
        <w:object w:dxaOrig="10350" w:dyaOrig="7245" w14:anchorId="72D43C51">
          <v:shape id="_x0000_i1063" type="#_x0000_t75" style="width:471.75pt;height:330pt" o:ole="">
            <v:imagedata r:id="rId52" o:title=""/>
          </v:shape>
          <o:OLEObject Type="Embed" ProgID="Visio.Drawing.15" ShapeID="_x0000_i1063" DrawAspect="Content" ObjectID="_1829740754" r:id="rId53"/>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t>T</w:t>
      </w:r>
      <w:r w:rsidRPr="00DC58A0">
        <w:rPr>
          <w:vertAlign w:val="subscript"/>
        </w:rPr>
        <w:t xml:space="preserve">TA,legacy </w:t>
      </w:r>
      <w:r w:rsidRPr="00DC58A0">
        <w:t>= (N</w:t>
      </w:r>
      <w:r w:rsidRPr="00DC58A0">
        <w:rPr>
          <w:vertAlign w:val="subscript"/>
        </w:rPr>
        <w:t>TA</w:t>
      </w:r>
      <w:r w:rsidRPr="00DC58A0">
        <w:t xml:space="preserve"> + N</w:t>
      </w:r>
      <w:r w:rsidRPr="00DC58A0">
        <w:rPr>
          <w:vertAlign w:val="subscript"/>
        </w:rPr>
        <w:t>TA,offset</w:t>
      </w:r>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t>T</w:t>
      </w:r>
      <w:r w:rsidRPr="00DC58A0">
        <w:rPr>
          <w:vertAlign w:val="subscript"/>
        </w:rPr>
        <w:t xml:space="preserve">TA,common </w:t>
      </w:r>
      <w:r w:rsidRPr="00DC58A0">
        <w:t xml:space="preserve">= </w:t>
      </w:r>
      <w:r w:rsidRPr="00140249">
        <w:fldChar w:fldCharType="begin"/>
      </w:r>
      <w:r w:rsidRPr="00140249">
        <w:instrText xml:space="preserve"> QUOTE </w:instrText>
      </w:r>
      <w:r w:rsidR="009A1BC0">
        <w:rPr>
          <w:position w:val="-8"/>
        </w:rPr>
        <w:pict w14:anchorId="481AEDE1">
          <v:shape id="_x0000_i1064"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140249">
        <w:instrText xml:space="preserve"> </w:instrText>
      </w:r>
      <w:r w:rsidRPr="00140249">
        <w:fldChar w:fldCharType="separate"/>
      </w:r>
      <w:r w:rsidR="009A1BC0">
        <w:rPr>
          <w:position w:val="-8"/>
        </w:rPr>
        <w:pict w14:anchorId="525E1BFD">
          <v:shape id="_x0000_i1065"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000000">
        <w:rPr>
          <w:position w:val="-8"/>
        </w:rPr>
        <w:pict w14:anchorId="680111F8">
          <v:shape id="_x0000_i106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40249">
        <w:instrText xml:space="preserve"> </w:instrText>
      </w:r>
      <w:r w:rsidRPr="00140249">
        <w:fldChar w:fldCharType="separate"/>
      </w:r>
      <w:r w:rsidR="00000000">
        <w:rPr>
          <w:position w:val="-8"/>
        </w:rPr>
        <w:pict w14:anchorId="2400FC9E">
          <v:shape id="_x0000_i106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140249">
        <w:fldChar w:fldCharType="end"/>
      </w:r>
      <w:r w:rsidRPr="00DC58A0">
        <w:t xml:space="preserve"> * Ts: the TA corresponding to the service link delay. </w:t>
      </w:r>
    </w:p>
    <w:p w14:paraId="36A4FA1E" w14:textId="642074AF" w:rsidR="00140249" w:rsidRPr="00DC58A0" w:rsidRDefault="00140249" w:rsidP="00140249">
      <w:r w:rsidRPr="00DC58A0">
        <w:t xml:space="preserve">The </w:t>
      </w:r>
      <w:r w:rsidR="00D9781E" w:rsidRPr="00D9781E">
        <w:t xml:space="preserve">NTN </w:t>
      </w:r>
      <w:r w:rsidRPr="00DC58A0">
        <w:t>test environment in TS 36.508 [3] specifies that both the serving satellite (NTN payload) and the UE under test have a static position during the lifetime of a test case execution. Therefore</w:t>
      </w:r>
      <w:r w:rsidR="00D9781E" w:rsidRPr="00D9781E">
        <w:t>,</w:t>
      </w:r>
      <w:r w:rsidRPr="00DC58A0">
        <w:t xml:space="preserv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r w:rsidRPr="00DC58A0">
              <w:t>T</w:t>
            </w:r>
            <w:r w:rsidRPr="00DC58A0">
              <w:rPr>
                <w:vertAlign w:val="subscript"/>
              </w:rPr>
              <w:t>TA,legacy</w:t>
            </w:r>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8" type="#_x0000_t75" style="width:21.75pt;height:14.25pt" o:ole="">
                  <v:imagedata r:id="rId56" o:title=""/>
                </v:shape>
                <o:OLEObject Type="Embed" ProgID="Equation.3" ShapeID="_x0000_i1068" DrawAspect="Content" ObjectID="_1829740755" r:id="rId57"/>
              </w:object>
            </w:r>
          </w:p>
        </w:tc>
        <w:tc>
          <w:tcPr>
            <w:tcW w:w="2410" w:type="dxa"/>
          </w:tcPr>
          <w:p w14:paraId="6903110A" w14:textId="77777777" w:rsidR="00140249" w:rsidRPr="00DC58A0" w:rsidRDefault="00140249" w:rsidP="00133F6F">
            <w:pPr>
              <w:pStyle w:val="TAL"/>
            </w:pPr>
            <w:r w:rsidRPr="00DC58A0">
              <w:t>InitialValue</w:t>
            </w:r>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InitialValue</w:t>
            </w:r>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r w:rsidRPr="00DC58A0">
              <w:t>T</w:t>
            </w:r>
            <w:r w:rsidRPr="00DC58A0">
              <w:rPr>
                <w:vertAlign w:val="subscript"/>
              </w:rPr>
              <w:t>TA,common</w:t>
            </w:r>
          </w:p>
        </w:tc>
        <w:tc>
          <w:tcPr>
            <w:tcW w:w="1940" w:type="dxa"/>
          </w:tcPr>
          <w:p w14:paraId="27C39423" w14:textId="51CA27D5" w:rsidR="00140249" w:rsidRPr="00DC58A0" w:rsidRDefault="009A1BC0" w:rsidP="00133F6F">
            <w:pPr>
              <w:pStyle w:val="TAC"/>
            </w:pPr>
            <w:r>
              <w:pict w14:anchorId="410AAE36">
                <v:shape id="_x0000_i1069"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tc>
        <w:tc>
          <w:tcPr>
            <w:tcW w:w="2410" w:type="dxa"/>
          </w:tcPr>
          <w:p w14:paraId="1516CEC5" w14:textId="77777777" w:rsidR="00140249" w:rsidRPr="00DC58A0" w:rsidRDefault="00140249" w:rsidP="00133F6F">
            <w:pPr>
              <w:pStyle w:val="TAL"/>
            </w:pPr>
            <w:r w:rsidRPr="00DC58A0">
              <w:t>NtnCommonTA</w:t>
            </w:r>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9A1BC0" w:rsidP="00133F6F">
            <w:pPr>
              <w:pStyle w:val="TAC"/>
            </w:pPr>
            <w:r>
              <w:pict w14:anchorId="56E153E0">
                <v:shape id="_x0000_i1070"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tc>
        <w:tc>
          <w:tcPr>
            <w:tcW w:w="2410" w:type="dxa"/>
          </w:tcPr>
          <w:p w14:paraId="151DD5D8" w14:textId="77777777" w:rsidR="00140249" w:rsidRPr="00DC58A0" w:rsidRDefault="00140249" w:rsidP="00133F6F">
            <w:pPr>
              <w:pStyle w:val="TAL"/>
            </w:pPr>
            <w:r w:rsidRPr="00DC58A0">
              <w:t>NtnUeSpecificTA</w:t>
            </w:r>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000000">
              <w:rPr>
                <w:position w:val="-8"/>
              </w:rPr>
              <w:pict w14:anchorId="0AB431AC">
                <v:shape id="_x0000_i1071"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00000">
              <w:rPr>
                <w:position w:val="-8"/>
              </w:rPr>
              <w:pict w14:anchorId="73DAF39C">
                <v:shape id="_x0000_i1072"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NtnUeSpecificTA</w:t>
            </w:r>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35E96B15"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w:t>
      </w:r>
      <w:r w:rsidR="00D9781E" w:rsidRPr="00D9781E">
        <w:t xml:space="preserve">and NGSO </w:t>
      </w:r>
      <w:r w:rsidRPr="00DC58A0">
        <w:t>scenario</w:t>
      </w:r>
      <w:r w:rsidR="00D9781E" w:rsidRPr="00D9781E">
        <w:t>s</w:t>
      </w:r>
      <w:r w:rsidRPr="00DC58A0">
        <w:t xml:space="preserve">. TTCN will forward this value to the SS as NtnCommonTA for the calculation by the SS of </w:t>
      </w:r>
      <w:r w:rsidRPr="00140249">
        <w:fldChar w:fldCharType="begin"/>
      </w:r>
      <w:r w:rsidRPr="00140249">
        <w:instrText xml:space="preserve"> QUOTE </w:instrText>
      </w:r>
      <w:r w:rsidR="009A1BC0">
        <w:rPr>
          <w:position w:val="-8"/>
        </w:rPr>
        <w:pict w14:anchorId="48DC99D6">
          <v:shape id="_x0000_i1073"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instrText xml:space="preserve"> </w:instrText>
      </w:r>
      <w:r w:rsidRPr="00140249">
        <w:fldChar w:fldCharType="separate"/>
      </w:r>
      <w:r w:rsidR="009A1BC0">
        <w:rPr>
          <w:position w:val="-8"/>
        </w:rPr>
        <w:pict w14:anchorId="19844402">
          <v:shape id="_x0000_i1074"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fldChar w:fldCharType="end"/>
      </w:r>
      <w:r w:rsidRPr="00DC58A0">
        <w:t xml:space="preserve"> according to the formula given in TS 36.213 [30] clause 16.1.2.</w:t>
      </w:r>
    </w:p>
    <w:p w14:paraId="0A9DBA78" w14:textId="4C2948CC" w:rsidR="00140249" w:rsidRPr="00DC58A0" w:rsidRDefault="00140249" w:rsidP="00140249">
      <w:pPr>
        <w:pStyle w:val="NO"/>
      </w:pPr>
      <w:r w:rsidRPr="00DC58A0">
        <w:t>NOTE:</w:t>
      </w:r>
      <w:r w:rsidRPr="00DC58A0">
        <w:tab/>
      </w:r>
      <w:r w:rsidR="00D9781E" w:rsidRPr="00D9781E">
        <w:t>It</w:t>
      </w:r>
      <w:r w:rsidRPr="00DC58A0">
        <w:t xml:space="preserve"> is assumed that the SS uses the calculation: </w:t>
      </w:r>
      <w:r w:rsidRPr="00140249">
        <w:fldChar w:fldCharType="begin"/>
      </w:r>
      <w:r w:rsidRPr="00140249">
        <w:instrText xml:space="preserve"> QUOTE </w:instrText>
      </w:r>
      <w:r w:rsidR="009A1BC0">
        <w:rPr>
          <w:position w:val="-8"/>
        </w:rPr>
        <w:pict w14:anchorId="6CE59390">
          <v:shape id="_x0000_i1075"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instrText xml:space="preserve"> </w:instrText>
      </w:r>
      <w:r w:rsidRPr="00140249">
        <w:fldChar w:fldCharType="separate"/>
      </w:r>
      <w:r w:rsidR="009A1BC0">
        <w:rPr>
          <w:position w:val="-8"/>
        </w:rPr>
        <w:pict w14:anchorId="39408599">
          <v:shape id="_x0000_i1076"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140249">
        <w:fldChar w:fldCharType="end"/>
      </w:r>
      <w:r w:rsidRPr="00DC58A0">
        <w:t xml:space="preserve"> = NtnCommonTA.</w:t>
      </w:r>
    </w:p>
    <w:p w14:paraId="60074DF5" w14:textId="66DA912D" w:rsidR="00140249" w:rsidRPr="00DC58A0" w:rsidRDefault="00140249" w:rsidP="00140249">
      <w:r w:rsidRPr="00140249">
        <w:fldChar w:fldCharType="begin"/>
      </w:r>
      <w:r w:rsidRPr="00140249">
        <w:instrText xml:space="preserve"> QUOTE </w:instrText>
      </w:r>
      <w:r w:rsidR="00000000">
        <w:rPr>
          <w:position w:val="-8"/>
        </w:rPr>
        <w:pict w14:anchorId="74DBCCDE">
          <v:shape id="_x0000_i107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instrText xml:space="preserve"> </w:instrText>
      </w:r>
      <w:r w:rsidRPr="00140249">
        <w:fldChar w:fldCharType="separate"/>
      </w:r>
      <w:r w:rsidR="00000000">
        <w:rPr>
          <w:position w:val="-8"/>
        </w:rPr>
        <w:pict w14:anchorId="317F12C0">
          <v:shape id="_x0000_i107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fldChar w:fldCharType="end"/>
      </w:r>
      <w:r w:rsidRPr="00DC58A0">
        <w:t xml:space="preserve"> is calculated using the </w:t>
      </w:r>
      <w:r w:rsidR="00D9781E" w:rsidRPr="00A1350C">
        <w:t>NTN</w:t>
      </w:r>
      <w:r w:rsidRPr="00DC58A0">
        <w:t xml:space="preserve"> serving satellite static position specified in TS 36.508 [3] SIB31-NB's ephemeris data and the UE static position specified in TS 36.508 [3] clause 4.13. The end result is provided to the SS by TTCN. The calculation is provided hereafter:</w:t>
      </w:r>
    </w:p>
    <w:p w14:paraId="13468AF8" w14:textId="6A0047BB" w:rsidR="00140249" w:rsidRPr="00DC58A0" w:rsidRDefault="00140249" w:rsidP="00140249">
      <w:r w:rsidRPr="00DC58A0">
        <w:t xml:space="preserve">The two-way propagation delay in sec between the </w:t>
      </w:r>
      <w:r w:rsidR="00D9781E" w:rsidRPr="00D9781E">
        <w:t xml:space="preserve">NTN </w:t>
      </w:r>
      <w:r w:rsidRPr="00DC58A0">
        <w:t>serving satellite and the non-moving UE is assumed to be constant at any time and is calculated according to the formula:</w:t>
      </w:r>
    </w:p>
    <w:p w14:paraId="144E1334" w14:textId="0057B467" w:rsidR="00140249" w:rsidRPr="00DC58A0" w:rsidRDefault="009A1BC0" w:rsidP="00140249">
      <w:r>
        <w:pict w14:anchorId="2033DAA5">
          <v:shape id="_x0000_i1079" type="#_x0000_t75" style="width:4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9A1BC0" w:rsidP="00140249">
      <w:r>
        <w:pict w14:anchorId="4EAA782B">
          <v:shape id="_x0000_i1080" type="#_x0000_t75" style="width:81.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81"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4FC38CA5">
          <v:shape id="_x0000_i1082"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000000">
        <w:rPr>
          <w:position w:val="-6"/>
        </w:rPr>
        <w:pict w14:anchorId="5F33DA8A">
          <v:shape id="_x0000_i1083"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40249">
        <w:instrText xml:space="preserve"> </w:instrText>
      </w:r>
      <w:r w:rsidRPr="00140249">
        <w:fldChar w:fldCharType="separate"/>
      </w:r>
      <w:r w:rsidR="00000000">
        <w:rPr>
          <w:position w:val="-6"/>
        </w:rPr>
        <w:pict w14:anchorId="7D6956A5">
          <v:shape id="_x0000_i1084"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5"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3838801B">
          <v:shape id="_x0000_i1086"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p>
    <w:p w14:paraId="133F2C3D" w14:textId="43B06FCC" w:rsidR="00140249" w:rsidRPr="00DC58A0" w:rsidRDefault="009A1BC0" w:rsidP="00140249">
      <w:pPr>
        <w:ind w:left="284" w:firstLine="284"/>
      </w:pPr>
      <w:r>
        <w:pict w14:anchorId="60A8B83A">
          <v:shape id="_x0000_i1087"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00000">
        <w:rPr>
          <w:position w:val="-5"/>
        </w:rPr>
        <w:pict w14:anchorId="6C552F9B">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90"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00000">
        <w:rPr>
          <w:position w:val="-5"/>
        </w:rPr>
        <w:pict w14:anchorId="53BE6EB3">
          <v:shape id="_x0000_i1091"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CA4024A">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000000">
        <w:rPr>
          <w:position w:val="-5"/>
        </w:rPr>
        <w:pict w14:anchorId="7791AC95">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000000">
        <w:rPr>
          <w:position w:val="-5"/>
        </w:rPr>
        <w:pict w14:anchorId="366E0B5E">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000000">
        <w:rPr>
          <w:position w:val="-5"/>
        </w:rPr>
        <w:pict w14:anchorId="5BD8A5E5">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588DC600">
          <v:shape id="_x0000_i1096"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000000">
        <w:rPr>
          <w:position w:val="-5"/>
        </w:rPr>
        <w:pict w14:anchorId="2B233FFB">
          <v:shape id="_x0000_i1097"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8"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instrText xml:space="preserve"> </w:instrText>
      </w:r>
      <w:r w:rsidRPr="00140249">
        <w:fldChar w:fldCharType="separate"/>
      </w:r>
      <w:r w:rsidR="00000000">
        <w:rPr>
          <w:position w:val="-5"/>
        </w:rPr>
        <w:pict w14:anchorId="45D85E1B">
          <v:shape id="_x0000_i1099"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9A1BC0">
        <w:rPr>
          <w:position w:val="-5"/>
        </w:rPr>
        <w:pict w14:anchorId="7C623F83">
          <v:shape id="_x0000_i1100"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instrText xml:space="preserve"> </w:instrText>
      </w:r>
      <w:r w:rsidRPr="00140249">
        <w:fldChar w:fldCharType="separate"/>
      </w:r>
      <w:r w:rsidR="009A1BC0">
        <w:rPr>
          <w:position w:val="-5"/>
        </w:rPr>
        <w:pict w14:anchorId="1389FF51">
          <v:shape id="_x0000_i1101"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000000">
        <w:rPr>
          <w:position w:val="-5"/>
        </w:rPr>
        <w:pict w14:anchorId="60826A56">
          <v:shape id="_x0000_i1102"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rPr>
          <w:lang w:eastAsia="zh-CN"/>
        </w:rPr>
        <w:instrText xml:space="preserve"> </w:instrText>
      </w:r>
      <w:r w:rsidRPr="00140249">
        <w:rPr>
          <w:lang w:eastAsia="zh-CN"/>
        </w:rPr>
        <w:fldChar w:fldCharType="separate"/>
      </w:r>
      <w:r w:rsidR="00000000">
        <w:rPr>
          <w:position w:val="-5"/>
        </w:rPr>
        <w:pict w14:anchorId="200B0663">
          <v:shape id="_x0000_i1103"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000000">
        <w:rPr>
          <w:position w:val="-5"/>
        </w:rPr>
        <w:pict w14:anchorId="44D0BF3B">
          <v:shape id="_x0000_i1104"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140249">
        <w:rPr>
          <w:rFonts w:ascii="Cambria Math" w:hAnsi="Cambria Math"/>
        </w:rPr>
        <w:instrText xml:space="preserve"> </w:instrText>
      </w:r>
      <w:r w:rsidRPr="00140249">
        <w:rPr>
          <w:rFonts w:ascii="Cambria Math" w:hAnsi="Cambria Math"/>
        </w:rPr>
        <w:fldChar w:fldCharType="separate"/>
      </w:r>
      <w:r w:rsidR="00000000">
        <w:rPr>
          <w:position w:val="-5"/>
        </w:rPr>
        <w:pict w14:anchorId="3F77FC85">
          <v:shape id="_x0000_i1105"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9A1BC0">
        <w:rPr>
          <w:position w:val="-5"/>
        </w:rPr>
        <w:pict w14:anchorId="08476E4D">
          <v:shape id="_x0000_i1106"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140249">
        <w:instrText xml:space="preserve"> </w:instrText>
      </w:r>
      <w:r w:rsidRPr="00140249">
        <w:fldChar w:fldCharType="separate"/>
      </w:r>
      <w:r w:rsidR="009A1BC0">
        <w:rPr>
          <w:position w:val="-5"/>
        </w:rPr>
        <w:pict w14:anchorId="43F57F36">
          <v:shape id="_x0000_i1107"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140249">
        <w:fldChar w:fldCharType="end"/>
      </w:r>
    </w:p>
    <w:p w14:paraId="1B78A9D2" w14:textId="77777777" w:rsidR="00D9781E" w:rsidRPr="00A1350C" w:rsidRDefault="00140249" w:rsidP="00D9781E">
      <w:r w:rsidRPr="00DC58A0">
        <w:t xml:space="preserve">Following the above calculations, the final value </w:t>
      </w:r>
      <w:r w:rsidRPr="00DC58A0">
        <w:rPr>
          <w:i/>
        </w:rPr>
        <w:t>t</w:t>
      </w:r>
      <w:r w:rsidRPr="00DC58A0">
        <w:t xml:space="preserve"> </w:t>
      </w:r>
      <w:r w:rsidR="00D9781E" w:rsidRPr="00D9781E">
        <w:t xml:space="preserve">for a GSO scenario </w:t>
      </w:r>
      <w:r w:rsidRPr="00DC58A0">
        <w:t xml:space="preserve">results in </w:t>
      </w:r>
      <w:r w:rsidR="004F1AD4" w:rsidRPr="004F1AD4">
        <w:t>0.24338972709427653</w:t>
      </w:r>
      <w:r w:rsidRPr="00DC58A0">
        <w:t xml:space="preserve"> sec that yields </w:t>
      </w:r>
      <w:r w:rsidRPr="00140249">
        <w:fldChar w:fldCharType="begin"/>
      </w:r>
      <w:r w:rsidRPr="00140249">
        <w:instrText xml:space="preserve"> QUOTE </w:instrText>
      </w:r>
      <w:r w:rsidR="00000000">
        <w:rPr>
          <w:position w:val="-8"/>
        </w:rPr>
        <w:pict w14:anchorId="1112F34A">
          <v:shape id="_x0000_i110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instrText xml:space="preserve"> </w:instrText>
      </w:r>
      <w:r w:rsidRPr="00140249">
        <w:fldChar w:fldCharType="separate"/>
      </w:r>
      <w:r w:rsidR="00000000">
        <w:rPr>
          <w:position w:val="-8"/>
        </w:rPr>
        <w:pict w14:anchorId="2EDFA865">
          <v:shape id="_x0000_i1109"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9776497" w14:textId="31948A3F" w:rsidR="00140249" w:rsidRPr="00DC58A0" w:rsidRDefault="00D9781E" w:rsidP="00D9781E">
      <w:r w:rsidRPr="00A1350C">
        <w:t xml:space="preserve">For a NGSO scenario, the calculated final value of </w:t>
      </w:r>
      <w:r w:rsidRPr="00A1350C">
        <w:rPr>
          <w:i/>
        </w:rPr>
        <w:t>t</w:t>
      </w:r>
      <w:r w:rsidRPr="00A1350C">
        <w:t xml:space="preserve"> results in 0.004062662259880647 sec and a corresponding </w:t>
      </w:r>
      <w:r w:rsidRPr="00D9781E">
        <w:fldChar w:fldCharType="begin"/>
      </w:r>
      <w:r w:rsidRPr="00D9781E">
        <w:instrText xml:space="preserve"> QUOTE </w:instrText>
      </w:r>
      <w:r w:rsidR="00000000">
        <w:rPr>
          <w:position w:val="-8"/>
        </w:rPr>
        <w:pict w14:anchorId="6105FB2E">
          <v:shape id="_x0000_i1110"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9781E">
        <w:instrText xml:space="preserve"> </w:instrText>
      </w:r>
      <w:r w:rsidRPr="00D9781E">
        <w:fldChar w:fldCharType="separate"/>
      </w:r>
      <w:r w:rsidR="00000000">
        <w:rPr>
          <w:position w:val="-8"/>
        </w:rPr>
        <w:pict w14:anchorId="034CBA52">
          <v:shape id="_x0000_i1111"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9781E">
        <w:fldChar w:fldCharType="end"/>
      </w:r>
      <w:r w:rsidRPr="00A1350C">
        <w:t xml:space="preserve"> has a value of 124804.98462353348. The last one is rounded to 124805.</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tcPr>
          <w:p w14:paraId="08C06D73" w14:textId="77777777" w:rsidR="00F17409" w:rsidRPr="00AB43B1" w:rsidRDefault="00F17409" w:rsidP="00FE3D8D">
            <w:pPr>
              <w:pStyle w:val="TAL"/>
            </w:pPr>
            <w:r w:rsidRPr="00AB43B1">
              <w:t>DLoffset</w:t>
            </w:r>
          </w:p>
        </w:tc>
        <w:tc>
          <w:tcPr>
            <w:tcW w:w="2977" w:type="dxa"/>
          </w:tcPr>
          <w:p w14:paraId="59338A5A" w14:textId="77777777" w:rsidR="00F17409" w:rsidRPr="00AB43B1" w:rsidRDefault="00F17409" w:rsidP="00FE3D8D">
            <w:pPr>
              <w:pStyle w:val="TAC"/>
            </w:pPr>
            <w:r w:rsidRPr="00AB43B1">
              <w:t>Koffset + Kmac</w:t>
            </w:r>
          </w:p>
        </w:tc>
        <w:tc>
          <w:tcPr>
            <w:tcW w:w="2672" w:type="dxa"/>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UE-eNB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Kmac</w:t>
            </w:r>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r w:rsidRPr="00AB43B1">
              <w:t>Kmac</w:t>
            </w:r>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r w:rsidRPr="00AB43B1">
              <w:rPr>
                <w:rFonts w:eastAsia="SimSun"/>
                <w:iCs/>
                <w:lang w:val="en-US" w:eastAsia="zh-CN"/>
              </w:rPr>
              <w:t>Koffset</w:t>
            </w:r>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Differential Koffset</w:t>
            </w:r>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r w:rsidRPr="00AB43B1">
              <w:t>RTToffset</w:t>
            </w:r>
          </w:p>
        </w:tc>
        <w:tc>
          <w:tcPr>
            <w:tcW w:w="2977" w:type="dxa"/>
          </w:tcPr>
          <w:p w14:paraId="0F05046C" w14:textId="77777777" w:rsidR="00F17409" w:rsidRPr="00AB43B1" w:rsidRDefault="00F17409" w:rsidP="00FE3D8D">
            <w:pPr>
              <w:pStyle w:val="TAC"/>
            </w:pPr>
            <w:r w:rsidRPr="00AB43B1">
              <w:t>UE-eNB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TTCN configures the NTN offsets K</w:t>
      </w:r>
      <w:r w:rsidRPr="00DC58A0">
        <w:rPr>
          <w:vertAlign w:val="subscript"/>
        </w:rPr>
        <w:t>offset</w:t>
      </w:r>
      <w:r w:rsidRPr="00DC58A0">
        <w:t xml:space="preserve"> and K</w:t>
      </w:r>
      <w:r w:rsidRPr="00DC58A0">
        <w:rPr>
          <w:vertAlign w:val="subscript"/>
        </w:rPr>
        <w:t>mac</w:t>
      </w:r>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r w:rsidRPr="00AB43B1">
              <w:rPr>
                <w:rFonts w:eastAsia="SimSun"/>
                <w:iCs/>
                <w:lang w:val="en-US" w:eastAsia="zh-CN"/>
              </w:rPr>
              <w:t>Koffset</w:t>
            </w:r>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UE-eNB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r w:rsidRPr="00AB43B1">
              <w:rPr>
                <w:rFonts w:eastAsia="SimSun"/>
                <w:iCs/>
                <w:lang w:val="en-US" w:eastAsia="zh-CN"/>
              </w:rPr>
              <w:t>Koffset</w:t>
            </w:r>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r w:rsidRPr="00AB43B1">
              <w:rPr>
                <w:rFonts w:eastAsia="SimSun"/>
                <w:iCs/>
                <w:lang w:val="en-US" w:eastAsia="zh-CN"/>
              </w:rPr>
              <w:t>Koffset</w:t>
            </w:r>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RTToffset</w:t>
            </w:r>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r w:rsidRPr="00AB43B1">
              <w:rPr>
                <w:rFonts w:eastAsia="SimSun"/>
                <w:iCs/>
                <w:lang w:val="en-US" w:eastAsia="zh-CN"/>
              </w:rPr>
              <w:t>Koffset</w:t>
            </w:r>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t>T</w:t>
      </w:r>
      <w:r w:rsidRPr="00AB43B1">
        <w:rPr>
          <w:vertAlign w:val="subscript"/>
        </w:rPr>
        <w:t>NTN,offset</w:t>
      </w:r>
      <w:r w:rsidRPr="00AB43B1">
        <w:t xml:space="preserve"> = DLoffset</w:t>
      </w:r>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CEIL(T</w:t>
      </w:r>
      <w:r w:rsidRPr="00AB43B1">
        <w:rPr>
          <w:vertAlign w:val="subscript"/>
        </w:rPr>
        <w:t>NTN,offset</w:t>
      </w:r>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00B50C68" w:rsidR="00F17409" w:rsidRPr="00AB43B1" w:rsidRDefault="0009789E" w:rsidP="00F17409">
      <w:r w:rsidRPr="0009789E">
        <w:t xml:space="preserve">For the GSO scenario, </w:t>
      </w:r>
      <w:r w:rsidR="00F17409" w:rsidRPr="00AB43B1">
        <w:t>TTCN schedules the RRC connection release sequence at time T being at least T</w:t>
      </w:r>
      <w:r w:rsidR="00F17409" w:rsidRPr="00AB43B1">
        <w:rPr>
          <w:vertAlign w:val="subscript"/>
        </w:rPr>
        <w:t>NTN,offset</w:t>
      </w:r>
      <w:r w:rsidR="00F17409"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4412EB67" w14:textId="77777777" w:rsidR="00D9781E" w:rsidRPr="00A1350C" w:rsidRDefault="00D9781E" w:rsidP="004A0287">
      <w:pPr>
        <w:pStyle w:val="Heading3"/>
      </w:pPr>
      <w:r w:rsidRPr="00A1350C">
        <w:t>7A.14.3</w:t>
      </w:r>
      <w:r w:rsidRPr="00A1350C">
        <w:tab/>
        <w:t>NTN frequency considerations</w:t>
      </w:r>
    </w:p>
    <w:p w14:paraId="24DDA350" w14:textId="77777777" w:rsidR="00D9781E" w:rsidRPr="00A1350C" w:rsidRDefault="00D9781E" w:rsidP="00D9781E">
      <w:r w:rsidRPr="00A1350C">
        <w:t>For the NGSO scenario, according to TS 36.508 [3] clause 6.3.5.2, for each configured NB-IoT NTN cell, a constant frequency Doppler shift is applied.</w:t>
      </w:r>
    </w:p>
    <w:p w14:paraId="65CF062F" w14:textId="77777777" w:rsidR="00D9781E" w:rsidRDefault="00D9781E" w:rsidP="004A0287">
      <w:r w:rsidRPr="00A1350C">
        <w:t>Once TTCN has configured in the SS an NB-IoT NTN cell with a constant frequency Doppler shift, the SS shall alter the operating carrier frequency of this cell (EARFCN) by the value of this shift.</w:t>
      </w:r>
    </w:p>
    <w:p w14:paraId="5AA78CEE" w14:textId="77777777" w:rsidR="005A43BB" w:rsidRDefault="005A43BB" w:rsidP="005A43BB">
      <w:pPr>
        <w:pStyle w:val="Heading3"/>
      </w:pPr>
      <w:bookmarkStart w:id="4" w:name="_Hlk219127732"/>
      <w:r w:rsidRPr="00FC7496">
        <w:t>7A.1</w:t>
      </w:r>
      <w:r>
        <w:t>4.4</w:t>
      </w:r>
      <w:r w:rsidRPr="00FC7496">
        <w:tab/>
        <w:t>Physical signals and channels</w:t>
      </w:r>
    </w:p>
    <w:bookmarkEnd w:id="4"/>
    <w:p w14:paraId="68D67F48" w14:textId="77777777" w:rsidR="005A43BB" w:rsidRDefault="005A43BB" w:rsidP="005A43BB">
      <w:r>
        <w:t>In addition to the common NB-IoT requirements specified in clause 7A.1, the following NTN-specific requirements apply:</w:t>
      </w:r>
    </w:p>
    <w:p w14:paraId="610C1B11" w14:textId="7021EFB6" w:rsidR="005A43BB" w:rsidRPr="00A624FB" w:rsidRDefault="005A43BB" w:rsidP="005A43BB">
      <w:pPr>
        <w:pStyle w:val="B1"/>
      </w:pPr>
      <w:r>
        <w:t>-</w:t>
      </w:r>
      <w:r>
        <w:tab/>
        <w:t>For the ‘in-band NR NTN’ operation mode, n</w:t>
      </w:r>
      <w:r w:rsidRPr="00C70D22">
        <w:t xml:space="preserve">o </w:t>
      </w:r>
      <w:r>
        <w:t>NR</w:t>
      </w:r>
      <w:r w:rsidRPr="00C70D22">
        <w:t xml:space="preserve"> signals and channels shall be transmitted by the SS</w:t>
      </w:r>
      <w:r>
        <w:t>.</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r w:rsidRPr="00FC7496">
              <w:t>UNALIGNED_PER_OctetAligned</w:t>
            </w:r>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r w:rsidRPr="00FC7496">
              <w:t xml:space="preserve">PER_Unaligned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r w:rsidRPr="00FC7496">
              <w:t>UNALIGNED_PER_OctetAligned</w:t>
            </w:r>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r w:rsidRPr="00FC7496">
              <w:t>GPRSPadding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r w:rsidRPr="00FC7496">
              <w:t>LowHigh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r w:rsidRPr="00FC7496">
              <w:t>SACCHSysInfo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r w:rsidRPr="00FC7496">
              <w:t>SACCHSysInfoSparePadding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5D6F4212" w14:textId="77777777" w:rsidR="00F51464" w:rsidRPr="00FC7496" w:rsidRDefault="00F51464" w:rsidP="00145A47">
            <w:pPr>
              <w:pStyle w:val="TAL"/>
              <w:rPr>
                <w:b/>
              </w:rPr>
            </w:pPr>
            <w:r w:rsidRPr="00FC7496">
              <w:rPr>
                <w:b/>
              </w:rPr>
              <w:t>fx_KeyDerivationFunction</w:t>
            </w:r>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tcPr>
          <w:p w14:paraId="0BA3499D" w14:textId="77777777" w:rsidR="00F51464" w:rsidRPr="00FC7496" w:rsidDel="008A0ED7" w:rsidRDefault="00F51464" w:rsidP="00145A47">
            <w:pPr>
              <w:pStyle w:val="TAL"/>
            </w:pPr>
            <w:r w:rsidRPr="00FC7496">
              <w:t>KDF</w:t>
            </w:r>
          </w:p>
        </w:tc>
        <w:tc>
          <w:tcPr>
            <w:tcW w:w="5173" w:type="dxa"/>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tcPr>
          <w:p w14:paraId="2E12EE65" w14:textId="77777777" w:rsidR="00F51464" w:rsidRPr="00FC7496" w:rsidDel="008A0ED7" w:rsidRDefault="00F51464" w:rsidP="00145A47">
            <w:pPr>
              <w:pStyle w:val="TAL"/>
            </w:pPr>
            <w:r w:rsidRPr="00FC7496">
              <w:t>Key</w:t>
            </w:r>
          </w:p>
        </w:tc>
        <w:tc>
          <w:tcPr>
            <w:tcW w:w="5173" w:type="dxa"/>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tcPr>
          <w:p w14:paraId="6285B298" w14:textId="77777777" w:rsidR="00F51464" w:rsidRPr="00FC7496" w:rsidDel="008A0ED7" w:rsidRDefault="00F51464" w:rsidP="00145A47">
            <w:pPr>
              <w:pStyle w:val="TAL"/>
            </w:pPr>
            <w:r w:rsidRPr="00FC7496">
              <w:t>String</w:t>
            </w:r>
          </w:p>
        </w:tc>
        <w:tc>
          <w:tcPr>
            <w:tcW w:w="5173" w:type="dxa"/>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5BF7DEAC" w14:textId="77777777" w:rsidR="00F51464" w:rsidRPr="00FC7496" w:rsidRDefault="00F51464" w:rsidP="00145A47">
            <w:pPr>
              <w:pStyle w:val="TAL"/>
              <w:rPr>
                <w:b/>
              </w:rPr>
            </w:pPr>
            <w:r w:rsidRPr="00FC7496">
              <w:rPr>
                <w:b/>
              </w:rPr>
              <w:t>fx_NasIntegrityAlgorithm</w:t>
            </w:r>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tcPr>
          <w:p w14:paraId="15F8CF9B" w14:textId="77777777" w:rsidR="00F51464" w:rsidRPr="00FC7496" w:rsidRDefault="00F51464" w:rsidP="00145A47">
            <w:pPr>
              <w:pStyle w:val="TAL"/>
            </w:pPr>
            <w:r w:rsidRPr="00FC7496">
              <w:t>Apply integrity protection algorithm on a given octetstring</w:t>
            </w:r>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tcPr>
          <w:p w14:paraId="4E3F1163" w14:textId="77777777" w:rsidR="00F51464" w:rsidRPr="00FC7496" w:rsidDel="008A0ED7" w:rsidRDefault="00F51464" w:rsidP="00145A47">
            <w:pPr>
              <w:pStyle w:val="TAL"/>
            </w:pPr>
            <w:r w:rsidRPr="00FC7496">
              <w:t>NAS PDU</w:t>
            </w:r>
          </w:p>
        </w:tc>
        <w:tc>
          <w:tcPr>
            <w:tcW w:w="5173" w:type="dxa"/>
          </w:tcPr>
          <w:p w14:paraId="648AD0E3" w14:textId="77777777" w:rsidR="00F51464" w:rsidRPr="00FC7496" w:rsidRDefault="00F51464" w:rsidP="00145A47">
            <w:pPr>
              <w:pStyle w:val="TAL"/>
            </w:pPr>
            <w:r w:rsidRPr="00FC7496">
              <w:t>octetstring</w:t>
            </w:r>
            <w:r w:rsidR="00414884" w:rsidRPr="00FC7496">
              <w:t xml:space="preserve"> according to TS 24.301 [21], clause 4.4.3.3 this shall include octet 6 to n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tcPr>
          <w:p w14:paraId="62C8AB62" w14:textId="77777777" w:rsidR="00F51464" w:rsidRPr="00FC7496" w:rsidDel="008A0ED7" w:rsidRDefault="00F51464" w:rsidP="00145A47">
            <w:pPr>
              <w:pStyle w:val="TAL"/>
            </w:pPr>
            <w:r w:rsidRPr="00FC7496">
              <w:t>Integrity Algorithm</w:t>
            </w:r>
          </w:p>
        </w:tc>
        <w:tc>
          <w:tcPr>
            <w:tcW w:w="5173" w:type="dxa"/>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tcPr>
          <w:p w14:paraId="39BB7588" w14:textId="77777777" w:rsidR="00F51464" w:rsidRPr="00FC7496" w:rsidDel="008A0ED7" w:rsidRDefault="00F51464" w:rsidP="00145A47">
            <w:pPr>
              <w:pStyle w:val="TAL"/>
            </w:pPr>
            <w:r w:rsidRPr="00FC7496">
              <w:t>KNAS</w:t>
            </w:r>
            <w:r w:rsidRPr="00FC7496">
              <w:rPr>
                <w:vertAlign w:val="subscript"/>
              </w:rPr>
              <w:t>int</w:t>
            </w:r>
          </w:p>
        </w:tc>
        <w:tc>
          <w:tcPr>
            <w:tcW w:w="5173" w:type="dxa"/>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tcPr>
          <w:p w14:paraId="15C1E5AE" w14:textId="77777777" w:rsidR="00F51464" w:rsidRPr="00FC7496" w:rsidRDefault="00F51464" w:rsidP="00145A47">
            <w:pPr>
              <w:pStyle w:val="TAL"/>
            </w:pPr>
            <w:r w:rsidRPr="00FC7496">
              <w:t>NAS COUNT</w:t>
            </w:r>
          </w:p>
        </w:tc>
        <w:tc>
          <w:tcPr>
            <w:tcW w:w="5173" w:type="dxa"/>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tcPr>
          <w:p w14:paraId="14FD3902" w14:textId="77777777" w:rsidR="00F51464" w:rsidRPr="00FC7496" w:rsidRDefault="00F51464" w:rsidP="00145A47">
            <w:pPr>
              <w:pStyle w:val="TAL"/>
            </w:pPr>
            <w:r w:rsidRPr="00FC7496">
              <w:t>BEARER Id</w:t>
            </w:r>
          </w:p>
        </w:tc>
        <w:tc>
          <w:tcPr>
            <w:tcW w:w="5173" w:type="dxa"/>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tcPr>
          <w:p w14:paraId="180639EF" w14:textId="77777777" w:rsidR="00F51464" w:rsidRPr="00FC7496" w:rsidRDefault="00F51464" w:rsidP="00145A47">
            <w:pPr>
              <w:pStyle w:val="TAL"/>
            </w:pPr>
            <w:r w:rsidRPr="00FC7496">
              <w:t>Direction</w:t>
            </w:r>
          </w:p>
        </w:tc>
        <w:tc>
          <w:tcPr>
            <w:tcW w:w="5173" w:type="dxa"/>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tcPr>
          <w:p w14:paraId="47C142EA" w14:textId="77777777" w:rsidR="00876991" w:rsidRPr="00FC7496" w:rsidRDefault="00876991" w:rsidP="00E37D15">
            <w:pPr>
              <w:pStyle w:val="TAL"/>
              <w:rPr>
                <w:b/>
              </w:rPr>
            </w:pPr>
            <w:r w:rsidRPr="00FC7496">
              <w:rPr>
                <w:b/>
              </w:rPr>
              <w:t>fx_NasIntegrityAlgorithmBitstring</w:t>
            </w:r>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tcPr>
          <w:p w14:paraId="401145B1" w14:textId="77777777" w:rsidR="00876991" w:rsidRPr="00FC7496" w:rsidDel="008A0ED7" w:rsidRDefault="00876991" w:rsidP="00E37D15">
            <w:pPr>
              <w:pStyle w:val="TAL"/>
            </w:pPr>
            <w:r w:rsidRPr="00FC7496">
              <w:t>Message</w:t>
            </w:r>
          </w:p>
        </w:tc>
        <w:tc>
          <w:tcPr>
            <w:tcW w:w="5173" w:type="dxa"/>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tcPr>
          <w:p w14:paraId="01577202" w14:textId="77777777" w:rsidR="00876991" w:rsidRPr="00FC7496" w:rsidDel="008A0ED7" w:rsidRDefault="00876991" w:rsidP="00E37D15">
            <w:pPr>
              <w:pStyle w:val="TAL"/>
            </w:pPr>
            <w:r w:rsidRPr="00FC7496">
              <w:t>Integrity Algorithm</w:t>
            </w:r>
          </w:p>
        </w:tc>
        <w:tc>
          <w:tcPr>
            <w:tcW w:w="5173" w:type="dxa"/>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tcPr>
          <w:p w14:paraId="0B1F2109" w14:textId="77777777" w:rsidR="00876991" w:rsidRPr="00FC7496" w:rsidDel="008A0ED7" w:rsidRDefault="00876991" w:rsidP="00E37D15">
            <w:pPr>
              <w:pStyle w:val="TAL"/>
            </w:pPr>
            <w:r w:rsidRPr="00FC7496">
              <w:t>KNAS</w:t>
            </w:r>
            <w:r w:rsidRPr="00FC7496">
              <w:rPr>
                <w:vertAlign w:val="subscript"/>
              </w:rPr>
              <w:t>int</w:t>
            </w:r>
          </w:p>
        </w:tc>
        <w:tc>
          <w:tcPr>
            <w:tcW w:w="5173" w:type="dxa"/>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tcPr>
          <w:p w14:paraId="5D46C99A" w14:textId="77777777" w:rsidR="00876991" w:rsidRPr="00FC7496" w:rsidRDefault="00876991" w:rsidP="00E37D15">
            <w:pPr>
              <w:pStyle w:val="TAL"/>
            </w:pPr>
            <w:r w:rsidRPr="00FC7496">
              <w:t>NAS COUNT</w:t>
            </w:r>
          </w:p>
        </w:tc>
        <w:tc>
          <w:tcPr>
            <w:tcW w:w="5173" w:type="dxa"/>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tcPr>
          <w:p w14:paraId="39897B13" w14:textId="77777777" w:rsidR="00876991" w:rsidRPr="00FC7496" w:rsidRDefault="00876991" w:rsidP="00E37D15">
            <w:pPr>
              <w:pStyle w:val="TAL"/>
            </w:pPr>
            <w:r w:rsidRPr="00FC7496">
              <w:t>BEARER Id</w:t>
            </w:r>
          </w:p>
        </w:tc>
        <w:tc>
          <w:tcPr>
            <w:tcW w:w="5173" w:type="dxa"/>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tcPr>
          <w:p w14:paraId="75973B34" w14:textId="77777777" w:rsidR="00876991" w:rsidRPr="00FC7496" w:rsidRDefault="00876991" w:rsidP="00E37D15">
            <w:pPr>
              <w:pStyle w:val="TAL"/>
            </w:pPr>
            <w:r w:rsidRPr="00FC7496">
              <w:t>Direction</w:t>
            </w:r>
          </w:p>
        </w:tc>
        <w:tc>
          <w:tcPr>
            <w:tcW w:w="5173" w:type="dxa"/>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07A32958" w14:textId="77777777" w:rsidR="00F51464" w:rsidRPr="00FC7496" w:rsidRDefault="00F51464" w:rsidP="00145A47">
            <w:pPr>
              <w:pStyle w:val="TAL"/>
              <w:rPr>
                <w:b/>
              </w:rPr>
            </w:pPr>
            <w:r w:rsidRPr="00FC7496">
              <w:rPr>
                <w:b/>
              </w:rPr>
              <w:t>fx_NasCiphering</w:t>
            </w:r>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tcPr>
          <w:p w14:paraId="52528B95" w14:textId="77777777" w:rsidR="00F51464" w:rsidRPr="00FC7496" w:rsidRDefault="00F51464" w:rsidP="00145A47">
            <w:pPr>
              <w:pStyle w:val="TAL"/>
            </w:pPr>
            <w:r w:rsidRPr="00FC7496">
              <w:t>Apply ciphering on a given octetstring</w:t>
            </w:r>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tcPr>
          <w:p w14:paraId="01B15E94" w14:textId="77777777" w:rsidR="00F51464" w:rsidRPr="00FC7496" w:rsidDel="008A0ED7" w:rsidRDefault="00F51464" w:rsidP="00145A47">
            <w:pPr>
              <w:pStyle w:val="TAL"/>
            </w:pPr>
            <w:r w:rsidRPr="00FC7496">
              <w:t>NAS PDU</w:t>
            </w:r>
          </w:p>
        </w:tc>
        <w:tc>
          <w:tcPr>
            <w:tcW w:w="5173" w:type="dxa"/>
          </w:tcPr>
          <w:p w14:paraId="0C85F9C2" w14:textId="77777777" w:rsidR="00F51464" w:rsidRPr="00FC7496" w:rsidRDefault="00F51464" w:rsidP="00145A47">
            <w:pPr>
              <w:pStyle w:val="TAL"/>
            </w:pPr>
            <w:r w:rsidRPr="00FC7496">
              <w:t>octetstring</w:t>
            </w:r>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tcPr>
          <w:p w14:paraId="5C5787A0" w14:textId="77777777" w:rsidR="00F51464" w:rsidRPr="00FC7496" w:rsidDel="008A0ED7" w:rsidRDefault="00F51464" w:rsidP="00145A47">
            <w:pPr>
              <w:pStyle w:val="TAL"/>
            </w:pPr>
            <w:r w:rsidRPr="00FC7496">
              <w:t>Ciphering Algorithm</w:t>
            </w:r>
          </w:p>
        </w:tc>
        <w:tc>
          <w:tcPr>
            <w:tcW w:w="5173" w:type="dxa"/>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tcPr>
          <w:p w14:paraId="7D244F45" w14:textId="77777777" w:rsidR="00F51464" w:rsidRPr="00FC7496" w:rsidDel="008A0ED7" w:rsidRDefault="00F51464" w:rsidP="00145A47">
            <w:pPr>
              <w:pStyle w:val="TAL"/>
            </w:pPr>
            <w:r w:rsidRPr="00FC7496">
              <w:t>KNAS</w:t>
            </w:r>
            <w:r w:rsidRPr="00FC7496">
              <w:rPr>
                <w:vertAlign w:val="subscript"/>
              </w:rPr>
              <w:t>enc</w:t>
            </w:r>
          </w:p>
        </w:tc>
        <w:tc>
          <w:tcPr>
            <w:tcW w:w="5173" w:type="dxa"/>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tcPr>
          <w:p w14:paraId="460767F9" w14:textId="77777777" w:rsidR="00F51464" w:rsidRPr="00FC7496" w:rsidDel="008A0ED7" w:rsidRDefault="00F51464" w:rsidP="00145A47">
            <w:pPr>
              <w:pStyle w:val="TAL"/>
            </w:pPr>
            <w:r w:rsidRPr="00FC7496">
              <w:t>NAS COUNT</w:t>
            </w:r>
          </w:p>
        </w:tc>
        <w:tc>
          <w:tcPr>
            <w:tcW w:w="5173" w:type="dxa"/>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tcPr>
          <w:p w14:paraId="41C8EA82" w14:textId="77777777" w:rsidR="00F51464" w:rsidRPr="00FC7496" w:rsidDel="008A0ED7" w:rsidRDefault="00F51464" w:rsidP="00145A47">
            <w:pPr>
              <w:pStyle w:val="TAL"/>
            </w:pPr>
            <w:r w:rsidRPr="00FC7496">
              <w:t>BEARER Id</w:t>
            </w:r>
          </w:p>
        </w:tc>
        <w:tc>
          <w:tcPr>
            <w:tcW w:w="5173" w:type="dxa"/>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tcPr>
          <w:p w14:paraId="65EEDC80" w14:textId="77777777" w:rsidR="00F51464" w:rsidRPr="00FC7496" w:rsidRDefault="00F51464" w:rsidP="00145A47">
            <w:pPr>
              <w:pStyle w:val="TAL"/>
              <w:rPr>
                <w:b/>
              </w:rPr>
            </w:pPr>
            <w:r w:rsidRPr="00FC7496">
              <w:rPr>
                <w:b/>
              </w:rPr>
              <w:t>fx_NasDeciphering</w:t>
            </w:r>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tcPr>
          <w:p w14:paraId="310BFAE9" w14:textId="77777777" w:rsidR="00F51464" w:rsidRPr="00FC7496" w:rsidRDefault="00F51464" w:rsidP="00145A47">
            <w:pPr>
              <w:pStyle w:val="TAL"/>
            </w:pPr>
            <w:r w:rsidRPr="00FC7496">
              <w:t>Apply deciphering on a given octetstring</w:t>
            </w:r>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tcPr>
          <w:p w14:paraId="447658C4" w14:textId="77777777" w:rsidR="00F51464" w:rsidRPr="00FC7496" w:rsidDel="008A0ED7" w:rsidRDefault="00F51464" w:rsidP="00145A47">
            <w:pPr>
              <w:pStyle w:val="TAL"/>
            </w:pPr>
            <w:r w:rsidRPr="00FC7496">
              <w:t>ciphered NAS PDU</w:t>
            </w:r>
          </w:p>
        </w:tc>
        <w:tc>
          <w:tcPr>
            <w:tcW w:w="5173" w:type="dxa"/>
          </w:tcPr>
          <w:p w14:paraId="0B382D26" w14:textId="77777777" w:rsidR="00F51464" w:rsidRPr="00FC7496" w:rsidRDefault="00F51464" w:rsidP="00145A47">
            <w:pPr>
              <w:pStyle w:val="TAL"/>
            </w:pPr>
            <w:r w:rsidRPr="00FC7496">
              <w:t>octetstring</w:t>
            </w:r>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tcPr>
          <w:p w14:paraId="39277E46" w14:textId="77777777" w:rsidR="00F51464" w:rsidRPr="00FC7496" w:rsidDel="008A0ED7" w:rsidRDefault="00F51464" w:rsidP="00145A47">
            <w:pPr>
              <w:pStyle w:val="TAL"/>
            </w:pPr>
            <w:r w:rsidRPr="00FC7496">
              <w:t>Ciphering Algorithm</w:t>
            </w:r>
          </w:p>
        </w:tc>
        <w:tc>
          <w:tcPr>
            <w:tcW w:w="5173" w:type="dxa"/>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tcPr>
          <w:p w14:paraId="25FF7862" w14:textId="77777777" w:rsidR="00F51464" w:rsidRPr="00FC7496" w:rsidDel="008A0ED7" w:rsidRDefault="00F51464" w:rsidP="00145A47">
            <w:pPr>
              <w:pStyle w:val="TAL"/>
            </w:pPr>
            <w:r w:rsidRPr="00FC7496">
              <w:t>KNAS</w:t>
            </w:r>
            <w:r w:rsidRPr="00FC7496">
              <w:rPr>
                <w:vertAlign w:val="subscript"/>
              </w:rPr>
              <w:t>enc</w:t>
            </w:r>
          </w:p>
        </w:tc>
        <w:tc>
          <w:tcPr>
            <w:tcW w:w="5173" w:type="dxa"/>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tcPr>
          <w:p w14:paraId="6C725DD0" w14:textId="77777777" w:rsidR="00F51464" w:rsidRPr="00FC7496" w:rsidDel="008A0ED7" w:rsidRDefault="00F51464" w:rsidP="00145A47">
            <w:pPr>
              <w:pStyle w:val="TAL"/>
            </w:pPr>
            <w:r w:rsidRPr="00FC7496">
              <w:t>NAS COUNT</w:t>
            </w:r>
          </w:p>
        </w:tc>
        <w:tc>
          <w:tcPr>
            <w:tcW w:w="5173" w:type="dxa"/>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tcPr>
          <w:p w14:paraId="0412AAC3" w14:textId="77777777" w:rsidR="00F51464" w:rsidRPr="00FC7496" w:rsidDel="008A0ED7" w:rsidRDefault="00F51464" w:rsidP="00145A47">
            <w:pPr>
              <w:pStyle w:val="TAL"/>
            </w:pPr>
            <w:r w:rsidRPr="00FC7496">
              <w:t>BEARER Id</w:t>
            </w:r>
          </w:p>
        </w:tc>
        <w:tc>
          <w:tcPr>
            <w:tcW w:w="5173" w:type="dxa"/>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74A7F67C" w14:textId="77777777" w:rsidR="00414884" w:rsidRPr="00FC7496" w:rsidRDefault="00414884" w:rsidP="00904638">
            <w:pPr>
              <w:pStyle w:val="TAL"/>
              <w:rPr>
                <w:b/>
              </w:rPr>
            </w:pPr>
            <w:r w:rsidRPr="00FC7496">
              <w:rPr>
                <w:b/>
              </w:rPr>
              <w:t>fx_AsIntegrityAlgorithm</w:t>
            </w:r>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tcPr>
          <w:p w14:paraId="3D4F3404" w14:textId="77777777" w:rsidR="00414884" w:rsidRPr="00FC7496" w:rsidRDefault="00414884" w:rsidP="00904638">
            <w:pPr>
              <w:pStyle w:val="TAL"/>
            </w:pPr>
            <w:r w:rsidRPr="00FC7496">
              <w:t>Apply integrity protection algorithm on a given octetstring</w:t>
            </w:r>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tcPr>
          <w:p w14:paraId="4F616A29" w14:textId="77777777" w:rsidR="00414884" w:rsidRPr="00FC7496" w:rsidDel="008A0ED7" w:rsidRDefault="00414884" w:rsidP="00904638">
            <w:pPr>
              <w:pStyle w:val="TAL"/>
            </w:pPr>
            <w:r w:rsidRPr="00FC7496">
              <w:t>PDCP PDU</w:t>
            </w:r>
          </w:p>
        </w:tc>
        <w:tc>
          <w:tcPr>
            <w:tcW w:w="5173" w:type="dxa"/>
          </w:tcPr>
          <w:p w14:paraId="673289A6" w14:textId="77777777" w:rsidR="00414884" w:rsidRPr="00FC7496" w:rsidRDefault="00414884" w:rsidP="00904638">
            <w:pPr>
              <w:pStyle w:val="TAL"/>
            </w:pPr>
            <w:r w:rsidRPr="00FC7496">
              <w:t>octetstring</w:t>
            </w:r>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tcPr>
          <w:p w14:paraId="4229E767" w14:textId="77777777" w:rsidR="00414884" w:rsidRPr="00FC7496" w:rsidDel="008A0ED7" w:rsidRDefault="00414884" w:rsidP="00904638">
            <w:pPr>
              <w:pStyle w:val="TAL"/>
            </w:pPr>
            <w:r w:rsidRPr="00FC7496">
              <w:t>Integrity Algorithm</w:t>
            </w:r>
          </w:p>
        </w:tc>
        <w:tc>
          <w:tcPr>
            <w:tcW w:w="5173" w:type="dxa"/>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tcPr>
          <w:p w14:paraId="451822AD" w14:textId="77777777" w:rsidR="00414884" w:rsidRPr="00FC7496" w:rsidDel="008A0ED7" w:rsidRDefault="00414884" w:rsidP="00904638">
            <w:pPr>
              <w:pStyle w:val="TAL"/>
            </w:pPr>
            <w:r w:rsidRPr="00FC7496">
              <w:t>KRRC</w:t>
            </w:r>
            <w:r w:rsidRPr="00FC7496">
              <w:rPr>
                <w:vertAlign w:val="subscript"/>
              </w:rPr>
              <w:t>int</w:t>
            </w:r>
          </w:p>
        </w:tc>
        <w:tc>
          <w:tcPr>
            <w:tcW w:w="5173" w:type="dxa"/>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tcPr>
          <w:p w14:paraId="17002F48" w14:textId="77777777" w:rsidR="00414884" w:rsidRPr="00FC7496" w:rsidRDefault="00414884" w:rsidP="00904638">
            <w:pPr>
              <w:pStyle w:val="TAL"/>
            </w:pPr>
            <w:r w:rsidRPr="00FC7496">
              <w:t>PDCP COUNT</w:t>
            </w:r>
          </w:p>
        </w:tc>
        <w:tc>
          <w:tcPr>
            <w:tcW w:w="5173" w:type="dxa"/>
          </w:tcPr>
          <w:p w14:paraId="7D22920D" w14:textId="77777777" w:rsidR="00414884" w:rsidRPr="00FC7496" w:rsidRDefault="00414884" w:rsidP="00904638">
            <w:pPr>
              <w:pStyle w:val="TAL"/>
            </w:pPr>
            <w:r w:rsidRPr="00FC7496">
              <w:t>octetstring,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tcPr>
          <w:p w14:paraId="550B727D" w14:textId="77777777" w:rsidR="00414884" w:rsidRPr="00FC7496" w:rsidRDefault="00414884" w:rsidP="00904638">
            <w:pPr>
              <w:pStyle w:val="TAL"/>
            </w:pPr>
            <w:r w:rsidRPr="00FC7496">
              <w:t>BEARER Id</w:t>
            </w:r>
          </w:p>
        </w:tc>
        <w:tc>
          <w:tcPr>
            <w:tcW w:w="5173" w:type="dxa"/>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tcPr>
          <w:p w14:paraId="65F82137" w14:textId="77777777" w:rsidR="00414884" w:rsidRPr="00FC7496" w:rsidRDefault="00414884" w:rsidP="00904638">
            <w:pPr>
              <w:pStyle w:val="TAL"/>
            </w:pPr>
            <w:r w:rsidRPr="00FC7496">
              <w:t>Direction</w:t>
            </w:r>
          </w:p>
        </w:tc>
        <w:tc>
          <w:tcPr>
            <w:tcW w:w="5173" w:type="dxa"/>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2864BF97" w14:textId="77777777" w:rsidR="00414884" w:rsidRPr="00FC7496" w:rsidRDefault="00414884" w:rsidP="00904638">
            <w:pPr>
              <w:pStyle w:val="TAL"/>
              <w:rPr>
                <w:b/>
              </w:rPr>
            </w:pPr>
            <w:r w:rsidRPr="00FC7496">
              <w:rPr>
                <w:b/>
              </w:rPr>
              <w:t>fx_AsCiphering</w:t>
            </w:r>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tcPr>
          <w:p w14:paraId="41EBB2C3" w14:textId="77777777" w:rsidR="00414884" w:rsidRPr="00FC7496" w:rsidRDefault="00414884" w:rsidP="00904638">
            <w:pPr>
              <w:pStyle w:val="TAL"/>
            </w:pPr>
            <w:r w:rsidRPr="00FC7496">
              <w:t>Apply ciphering on a given octetstring</w:t>
            </w:r>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tcPr>
          <w:p w14:paraId="7948BA24" w14:textId="77777777" w:rsidR="00414884" w:rsidRPr="00FC7496" w:rsidDel="008A0ED7" w:rsidRDefault="00414884" w:rsidP="00904638">
            <w:pPr>
              <w:pStyle w:val="TAL"/>
            </w:pPr>
            <w:r w:rsidRPr="00FC7496">
              <w:t>SDU</w:t>
            </w:r>
          </w:p>
        </w:tc>
        <w:tc>
          <w:tcPr>
            <w:tcW w:w="5173" w:type="dxa"/>
          </w:tcPr>
          <w:p w14:paraId="7619DFD3" w14:textId="77777777" w:rsidR="00414884" w:rsidRPr="00FC7496" w:rsidRDefault="00414884" w:rsidP="00904638">
            <w:pPr>
              <w:pStyle w:val="TAL"/>
            </w:pPr>
            <w:r w:rsidRPr="00FC7496">
              <w:t>octetstring</w:t>
            </w:r>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tcPr>
          <w:p w14:paraId="7278F431" w14:textId="77777777" w:rsidR="00414884" w:rsidRPr="00FC7496" w:rsidDel="008A0ED7" w:rsidRDefault="00414884" w:rsidP="00904638">
            <w:pPr>
              <w:pStyle w:val="TAL"/>
            </w:pPr>
            <w:r w:rsidRPr="00FC7496">
              <w:t>Ciphering Algorithm</w:t>
            </w:r>
          </w:p>
        </w:tc>
        <w:tc>
          <w:tcPr>
            <w:tcW w:w="5173" w:type="dxa"/>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tcPr>
          <w:p w14:paraId="200C6E7D" w14:textId="77777777" w:rsidR="00414884" w:rsidRPr="00FC7496" w:rsidDel="008A0ED7" w:rsidRDefault="00414884" w:rsidP="00904638">
            <w:pPr>
              <w:pStyle w:val="TAL"/>
            </w:pPr>
            <w:r w:rsidRPr="00FC7496">
              <w:t>KRRC</w:t>
            </w:r>
            <w:r w:rsidRPr="00FC7496">
              <w:rPr>
                <w:vertAlign w:val="subscript"/>
              </w:rPr>
              <w:t>enc</w:t>
            </w:r>
          </w:p>
        </w:tc>
        <w:tc>
          <w:tcPr>
            <w:tcW w:w="5173" w:type="dxa"/>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tcPr>
          <w:p w14:paraId="61A1FB18" w14:textId="77777777" w:rsidR="00414884" w:rsidRPr="00FC7496" w:rsidDel="008A0ED7" w:rsidRDefault="00414884" w:rsidP="00904638">
            <w:pPr>
              <w:pStyle w:val="TAL"/>
            </w:pPr>
            <w:r w:rsidRPr="00FC7496">
              <w:t>PDCP COUNT</w:t>
            </w:r>
          </w:p>
        </w:tc>
        <w:tc>
          <w:tcPr>
            <w:tcW w:w="5173" w:type="dxa"/>
          </w:tcPr>
          <w:p w14:paraId="1E2AA4DB" w14:textId="77777777" w:rsidR="00414884" w:rsidRPr="00FC7496" w:rsidRDefault="00414884" w:rsidP="00904638">
            <w:pPr>
              <w:pStyle w:val="TAL"/>
            </w:pPr>
            <w:r w:rsidRPr="00FC7496">
              <w:t>octetstring,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tcPr>
          <w:p w14:paraId="2934E451" w14:textId="77777777" w:rsidR="00414884" w:rsidRPr="00FC7496" w:rsidDel="008A0ED7" w:rsidRDefault="00414884" w:rsidP="00904638">
            <w:pPr>
              <w:pStyle w:val="TAL"/>
            </w:pPr>
            <w:r w:rsidRPr="00FC7496">
              <w:t>BEARER Id</w:t>
            </w:r>
          </w:p>
        </w:tc>
        <w:tc>
          <w:tcPr>
            <w:tcW w:w="5173" w:type="dxa"/>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tcPr>
          <w:p w14:paraId="274519D7" w14:textId="77777777" w:rsidR="00414884" w:rsidRPr="00FC7496" w:rsidRDefault="00414884" w:rsidP="00904638">
            <w:pPr>
              <w:pStyle w:val="TAL"/>
              <w:rPr>
                <w:b/>
              </w:rPr>
            </w:pPr>
            <w:r w:rsidRPr="00FC7496">
              <w:rPr>
                <w:b/>
              </w:rPr>
              <w:t>fx_AsDeciphering</w:t>
            </w:r>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tcPr>
          <w:p w14:paraId="3F99D432" w14:textId="77777777" w:rsidR="00414884" w:rsidRPr="00FC7496" w:rsidRDefault="00414884" w:rsidP="00904638">
            <w:pPr>
              <w:pStyle w:val="TAL"/>
            </w:pPr>
            <w:r w:rsidRPr="00FC7496">
              <w:t>Apply deciphering on a given octetstring</w:t>
            </w:r>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tcPr>
          <w:p w14:paraId="5603982A" w14:textId="77777777" w:rsidR="00414884" w:rsidRPr="00FC7496" w:rsidDel="008A0ED7" w:rsidRDefault="00414884" w:rsidP="00904638">
            <w:pPr>
              <w:pStyle w:val="TAL"/>
            </w:pPr>
            <w:r w:rsidRPr="00FC7496">
              <w:t>ciphered SDU</w:t>
            </w:r>
          </w:p>
        </w:tc>
        <w:tc>
          <w:tcPr>
            <w:tcW w:w="5173" w:type="dxa"/>
          </w:tcPr>
          <w:p w14:paraId="62F17406" w14:textId="77777777" w:rsidR="00414884" w:rsidRPr="00FC7496" w:rsidRDefault="00414884" w:rsidP="00904638">
            <w:pPr>
              <w:pStyle w:val="TAL"/>
            </w:pPr>
            <w:r w:rsidRPr="00FC7496">
              <w:t>octetstring</w:t>
            </w:r>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tcPr>
          <w:p w14:paraId="2E727323" w14:textId="77777777" w:rsidR="00414884" w:rsidRPr="00FC7496" w:rsidDel="008A0ED7" w:rsidRDefault="00414884" w:rsidP="00904638">
            <w:pPr>
              <w:pStyle w:val="TAL"/>
            </w:pPr>
            <w:r w:rsidRPr="00FC7496">
              <w:t>Ciphering Algorithm</w:t>
            </w:r>
          </w:p>
        </w:tc>
        <w:tc>
          <w:tcPr>
            <w:tcW w:w="5173" w:type="dxa"/>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tcPr>
          <w:p w14:paraId="40529A13" w14:textId="77777777" w:rsidR="00414884" w:rsidRPr="00FC7496" w:rsidDel="008A0ED7" w:rsidRDefault="00414884" w:rsidP="00904638">
            <w:pPr>
              <w:pStyle w:val="TAL"/>
            </w:pPr>
            <w:r w:rsidRPr="00FC7496">
              <w:t>KRRC</w:t>
            </w:r>
            <w:r w:rsidRPr="00FC7496">
              <w:rPr>
                <w:vertAlign w:val="subscript"/>
              </w:rPr>
              <w:t>enc</w:t>
            </w:r>
          </w:p>
        </w:tc>
        <w:tc>
          <w:tcPr>
            <w:tcW w:w="5173" w:type="dxa"/>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tcPr>
          <w:p w14:paraId="799A25B4" w14:textId="77777777" w:rsidR="00414884" w:rsidRPr="00FC7496" w:rsidDel="008A0ED7" w:rsidRDefault="00414884" w:rsidP="00904638">
            <w:pPr>
              <w:pStyle w:val="TAL"/>
            </w:pPr>
            <w:r w:rsidRPr="00FC7496">
              <w:t>PDCP COUNT</w:t>
            </w:r>
          </w:p>
        </w:tc>
        <w:tc>
          <w:tcPr>
            <w:tcW w:w="5173" w:type="dxa"/>
          </w:tcPr>
          <w:p w14:paraId="29A56BF1" w14:textId="77777777" w:rsidR="00414884" w:rsidRPr="00FC7496" w:rsidRDefault="00414884" w:rsidP="00904638">
            <w:pPr>
              <w:pStyle w:val="TAL"/>
            </w:pPr>
            <w:r w:rsidRPr="00FC7496">
              <w:t>octetstring,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tcPr>
          <w:p w14:paraId="069B1E1D" w14:textId="77777777" w:rsidR="00414884" w:rsidRPr="00FC7496" w:rsidDel="008A0ED7" w:rsidRDefault="00414884" w:rsidP="00904638">
            <w:pPr>
              <w:pStyle w:val="TAL"/>
            </w:pPr>
            <w:r w:rsidRPr="00FC7496">
              <w:t>BEARER Id</w:t>
            </w:r>
          </w:p>
        </w:tc>
        <w:tc>
          <w:tcPr>
            <w:tcW w:w="5173" w:type="dxa"/>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tcPr>
          <w:p w14:paraId="45C249C3" w14:textId="77777777" w:rsidR="007B2E86" w:rsidRPr="00FC7496" w:rsidRDefault="007B2E86" w:rsidP="002B4B59">
            <w:pPr>
              <w:pStyle w:val="TAL"/>
              <w:rPr>
                <w:b/>
              </w:rPr>
            </w:pPr>
            <w:r w:rsidRPr="00FC7496">
              <w:rPr>
                <w:b/>
              </w:rPr>
              <w:t>fx_GetSystemTime</w:t>
            </w:r>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tcPr>
          <w:p w14:paraId="69B071B4" w14:textId="77777777" w:rsidR="007B2E86" w:rsidRPr="00FC7496" w:rsidRDefault="007B2E86" w:rsidP="002B4B59">
            <w:pPr>
              <w:pStyle w:val="TAL"/>
            </w:pPr>
            <w:r w:rsidRPr="00FC7496">
              <w:t>Function to get the system time: Implementation is based on C standard library (time.h)</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tcPr>
          <w:p w14:paraId="2B72312C" w14:textId="77777777" w:rsidR="007B2E86" w:rsidRPr="00FC7496" w:rsidDel="008A0ED7" w:rsidRDefault="007B2E86" w:rsidP="002B4B59">
            <w:pPr>
              <w:pStyle w:val="TAL"/>
            </w:pPr>
            <w:r w:rsidRPr="00FC7496">
              <w:t>p_Struct_tm (out)</w:t>
            </w:r>
          </w:p>
        </w:tc>
        <w:tc>
          <w:tcPr>
            <w:tcW w:w="5171" w:type="dxa"/>
          </w:tcPr>
          <w:p w14:paraId="56D51E27" w14:textId="77777777" w:rsidR="007B2E86" w:rsidRPr="00FC7496" w:rsidRDefault="007B2E86" w:rsidP="002B4B59">
            <w:pPr>
              <w:pStyle w:val="TAL"/>
            </w:pPr>
            <w:r w:rsidRPr="00FC7496">
              <w:t>p_Struct_tm returns local system time equivalent to "struct tm" as defined for C standard library (time.h or ctime):</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type record Struct_tm_Type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tm_sec,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tm_min,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tm_hour,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tm_mday,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tm_mon,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tm_year,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tm_wday,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tm_yday,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tm_isdst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NOTE: tm_sec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time_t v_Now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*v_Tm = localtime(&amp;v_Now);</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tcPr>
          <w:p w14:paraId="38C2024A" w14:textId="77777777" w:rsidR="007B2E86" w:rsidRPr="00FC7496" w:rsidDel="008A0ED7" w:rsidRDefault="007B2E86" w:rsidP="002B4B59">
            <w:pPr>
              <w:pStyle w:val="TAL"/>
            </w:pPr>
            <w:r w:rsidRPr="00FC7496">
              <w:t>p_TimezoneInfo (out)</w:t>
            </w:r>
          </w:p>
        </w:tc>
        <w:tc>
          <w:tcPr>
            <w:tcW w:w="5171" w:type="dxa"/>
          </w:tcPr>
          <w:p w14:paraId="05DEAA47" w14:textId="77777777" w:rsidR="007B2E86" w:rsidRPr="00FC7496" w:rsidRDefault="007B2E86" w:rsidP="002B4B59">
            <w:pPr>
              <w:pStyle w:val="TAL"/>
            </w:pPr>
            <w:r w:rsidRPr="00FC7496">
              <w:t>p_TimezoneInfo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timezone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(int)difftime(mktime(gmtime(&amp;v_Now)), v_Now);</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r w:rsidRPr="00FC7496">
              <w:t>p_TimezoneInfo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tcPr>
          <w:p w14:paraId="3DAF44B3" w14:textId="77777777" w:rsidR="009E4155" w:rsidRPr="00FC7496" w:rsidDel="008A0ED7" w:rsidRDefault="009E4155" w:rsidP="00E22E17">
            <w:pPr>
              <w:pStyle w:val="TAL"/>
            </w:pPr>
            <w:r w:rsidRPr="00FC7496">
              <w:t>Data</w:t>
            </w:r>
          </w:p>
        </w:tc>
        <w:tc>
          <w:tcPr>
            <w:tcW w:w="5173" w:type="dxa"/>
          </w:tcPr>
          <w:p w14:paraId="07EB4EF6" w14:textId="77777777" w:rsidR="009E4155" w:rsidRPr="00FC7496" w:rsidRDefault="009E4155" w:rsidP="00E22E17">
            <w:pPr>
              <w:pStyle w:val="TAL"/>
            </w:pPr>
            <w:r w:rsidRPr="00FC7496">
              <w:t>octetstring</w:t>
            </w:r>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tcPr>
          <w:p w14:paraId="0C2EAF7A" w14:textId="77777777" w:rsidR="009E4155" w:rsidRPr="00FC7496" w:rsidRDefault="009E4155" w:rsidP="00E22E17">
            <w:pPr>
              <w:pStyle w:val="TAL"/>
            </w:pPr>
            <w:r w:rsidRPr="00FC7496">
              <w:t>octetstring</w:t>
            </w:r>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tcPr>
          <w:p w14:paraId="09AE17F6" w14:textId="77777777" w:rsidR="009B100F" w:rsidRPr="00FC7496" w:rsidDel="008A0ED7" w:rsidRDefault="009B100F" w:rsidP="00F0225E">
            <w:pPr>
              <w:pStyle w:val="TAL"/>
            </w:pPr>
            <w:r w:rsidRPr="00FC7496">
              <w:t>p_Input</w:t>
            </w:r>
          </w:p>
        </w:tc>
        <w:tc>
          <w:tcPr>
            <w:tcW w:w="5173" w:type="dxa"/>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tcPr>
          <w:p w14:paraId="071B3D0F" w14:textId="77777777" w:rsidR="00F56F87" w:rsidRPr="00FC7496" w:rsidRDefault="00F56F87" w:rsidP="001248C4">
            <w:pPr>
              <w:pStyle w:val="TAL"/>
              <w:rPr>
                <w:b/>
                <w:lang w:eastAsia="zh-CN"/>
              </w:rPr>
            </w:pPr>
            <w:r w:rsidRPr="00FC7496">
              <w:rPr>
                <w:b/>
              </w:rPr>
              <w:t>fx_</w:t>
            </w:r>
            <w:r w:rsidRPr="00FC7496">
              <w:rPr>
                <w:b/>
                <w:lang w:eastAsia="zh-CN"/>
              </w:rPr>
              <w:t xml:space="preserve"> UDC</w:t>
            </w:r>
            <w:r w:rsidRPr="00FC7496">
              <w:rPr>
                <w:b/>
              </w:rPr>
              <w:t>_</w:t>
            </w:r>
            <w:r w:rsidRPr="00FC7496">
              <w:rPr>
                <w:b/>
                <w:lang w:eastAsia="zh-CN"/>
              </w:rPr>
              <w:t>Initialise</w:t>
            </w:r>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tcPr>
          <w:p w14:paraId="0EB5F7D3" w14:textId="77777777" w:rsidR="00F56F87" w:rsidRPr="00FC7496" w:rsidRDefault="00F56F87" w:rsidP="001248C4">
            <w:pPr>
              <w:pStyle w:val="TAL"/>
              <w:rPr>
                <w:lang w:eastAsia="zh-CN"/>
              </w:rPr>
            </w:pPr>
            <w:r w:rsidRPr="00FC7496">
              <w:rPr>
                <w:lang w:eastAsia="zh-CN"/>
              </w:rPr>
              <w:t>error_indicator: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tcPr>
          <w:p w14:paraId="6BBC7D4F" w14:textId="77777777" w:rsidR="00F56F87" w:rsidRPr="00FC7496" w:rsidRDefault="00F56F87" w:rsidP="001248C4">
            <w:pPr>
              <w:pStyle w:val="TAL"/>
              <w:rPr>
                <w:b/>
                <w:lang w:eastAsia="zh-CN"/>
              </w:rPr>
            </w:pPr>
            <w:r w:rsidRPr="00FC7496">
              <w:rPr>
                <w:b/>
              </w:rPr>
              <w:t>fx_</w:t>
            </w:r>
            <w:r w:rsidRPr="00FC7496">
              <w:rPr>
                <w:b/>
                <w:lang w:eastAsia="zh-CN"/>
              </w:rPr>
              <w:t>UDC_Decompress</w:t>
            </w:r>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tcPr>
          <w:p w14:paraId="121BCB4B" w14:textId="77777777" w:rsidR="00F56F87" w:rsidRPr="00FC7496" w:rsidRDefault="00F56F87" w:rsidP="001248C4">
            <w:pPr>
              <w:pStyle w:val="TAL"/>
              <w:rPr>
                <w:rFonts w:ascii="Courier New" w:hAnsi="Courier New" w:cs="Courier New"/>
                <w:sz w:val="16"/>
                <w:szCs w:val="16"/>
              </w:rPr>
            </w:pPr>
            <w:r w:rsidRPr="00FC7496">
              <w:rPr>
                <w:lang w:eastAsia="zh-CN"/>
              </w:rPr>
              <w:t>octetstring</w:t>
            </w:r>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error_indicator(1 bit) + checksum(4 bits) + decompressed SDU(octetstring), error_indicator: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decompressed SDU : octetstring</w:t>
            </w:r>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r w:rsidRPr="00FC7496">
              <w:rPr>
                <w:lang w:eastAsia="zh-CN"/>
              </w:rPr>
              <w:t>error_indicator</w:t>
            </w:r>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noWrap/>
            <w:vAlign w:val="center"/>
          </w:tcPr>
          <w:p w14:paraId="3F056410" w14:textId="77777777" w:rsidR="00F51464" w:rsidRPr="00FC7496" w:rsidRDefault="00F51464" w:rsidP="00C701EC">
            <w:pPr>
              <w:pStyle w:val="TAH"/>
            </w:pPr>
            <w:r w:rsidRPr="00FC7496">
              <w:t>Parameter Name</w:t>
            </w:r>
          </w:p>
        </w:tc>
        <w:tc>
          <w:tcPr>
            <w:tcW w:w="1509" w:type="dxa"/>
            <w:vAlign w:val="center"/>
          </w:tcPr>
          <w:p w14:paraId="4CDC8078" w14:textId="77777777" w:rsidR="00F51464" w:rsidRPr="00FC7496" w:rsidRDefault="00F51464" w:rsidP="00C701EC">
            <w:pPr>
              <w:pStyle w:val="TAH"/>
            </w:pPr>
            <w:r w:rsidRPr="00FC7496">
              <w:t>Parameter Type</w:t>
            </w:r>
          </w:p>
        </w:tc>
        <w:tc>
          <w:tcPr>
            <w:tcW w:w="1695" w:type="dxa"/>
            <w:vAlign w:val="center"/>
          </w:tcPr>
          <w:p w14:paraId="42396073" w14:textId="77777777" w:rsidR="00F51464" w:rsidRPr="00FC7496" w:rsidRDefault="00F51464" w:rsidP="00C701EC">
            <w:pPr>
              <w:pStyle w:val="TAH"/>
            </w:pPr>
            <w:r w:rsidRPr="00FC7496">
              <w:t>Default Value</w:t>
            </w:r>
          </w:p>
        </w:tc>
        <w:tc>
          <w:tcPr>
            <w:tcW w:w="1130" w:type="dxa"/>
            <w:vAlign w:val="center"/>
          </w:tcPr>
          <w:p w14:paraId="2E35E1FD" w14:textId="77777777" w:rsidR="00F51464" w:rsidRPr="00FC7496" w:rsidRDefault="00F51464" w:rsidP="00C701EC">
            <w:pPr>
              <w:pStyle w:val="TAH"/>
            </w:pPr>
            <w:r w:rsidRPr="00FC7496">
              <w:t>Supported Values</w:t>
            </w:r>
          </w:p>
        </w:tc>
        <w:tc>
          <w:tcPr>
            <w:tcW w:w="2824" w:type="dxa"/>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noWrap/>
            <w:vAlign w:val="center"/>
          </w:tcPr>
          <w:p w14:paraId="5E3E628F" w14:textId="77777777" w:rsidR="00904638" w:rsidRPr="00FC7496" w:rsidRDefault="00904638" w:rsidP="00904638">
            <w:pPr>
              <w:pStyle w:val="TAL"/>
            </w:pPr>
            <w:r w:rsidRPr="00FC7496">
              <w:t>px_AccessPointName</w:t>
            </w:r>
          </w:p>
        </w:tc>
        <w:tc>
          <w:tcPr>
            <w:tcW w:w="1509" w:type="dxa"/>
            <w:vAlign w:val="center"/>
          </w:tcPr>
          <w:p w14:paraId="1A57FC2A" w14:textId="77777777" w:rsidR="00904638" w:rsidRPr="00FC7496" w:rsidRDefault="00904638" w:rsidP="00904638">
            <w:pPr>
              <w:pStyle w:val="TAL"/>
            </w:pPr>
            <w:r w:rsidRPr="00FC7496">
              <w:t>octetstring</w:t>
            </w:r>
          </w:p>
        </w:tc>
        <w:tc>
          <w:tcPr>
            <w:tcW w:w="1695" w:type="dxa"/>
            <w:vAlign w:val="center"/>
          </w:tcPr>
          <w:p w14:paraId="3C71A688" w14:textId="77777777" w:rsidR="00904638" w:rsidRPr="00FC7496" w:rsidRDefault="00904638" w:rsidP="00904638">
            <w:pPr>
              <w:pStyle w:val="TAL"/>
            </w:pPr>
          </w:p>
        </w:tc>
        <w:tc>
          <w:tcPr>
            <w:tcW w:w="1130" w:type="dxa"/>
            <w:vAlign w:val="center"/>
          </w:tcPr>
          <w:p w14:paraId="6F0E8FFC" w14:textId="77777777" w:rsidR="00904638" w:rsidRPr="00FC7496" w:rsidRDefault="00904638" w:rsidP="00904638">
            <w:pPr>
              <w:pStyle w:val="TAL"/>
            </w:pPr>
          </w:p>
        </w:tc>
        <w:tc>
          <w:tcPr>
            <w:tcW w:w="2824" w:type="dxa"/>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noWrap/>
            <w:vAlign w:val="center"/>
          </w:tcPr>
          <w:p w14:paraId="18705415" w14:textId="77777777" w:rsidR="004C4D6C" w:rsidRPr="00FC7496" w:rsidRDefault="004C4D6C" w:rsidP="002B4B59">
            <w:pPr>
              <w:pStyle w:val="TAL"/>
              <w:rPr>
                <w:rFonts w:cs="Arial"/>
              </w:rPr>
            </w:pPr>
            <w:r w:rsidRPr="00FC7496">
              <w:t>px_AttachTypeTested</w:t>
            </w:r>
          </w:p>
        </w:tc>
        <w:tc>
          <w:tcPr>
            <w:tcW w:w="1509" w:type="dxa"/>
            <w:vAlign w:val="center"/>
          </w:tcPr>
          <w:p w14:paraId="28566B58" w14:textId="77777777" w:rsidR="004C4D6C" w:rsidRPr="00FC7496" w:rsidRDefault="004C4D6C" w:rsidP="002B4B59">
            <w:pPr>
              <w:pStyle w:val="TAL"/>
            </w:pPr>
            <w:r w:rsidRPr="00FC7496">
              <w:t>EUTRA_ATTACH_TESTED_Type</w:t>
            </w:r>
          </w:p>
        </w:tc>
        <w:tc>
          <w:tcPr>
            <w:tcW w:w="1695" w:type="dxa"/>
            <w:vAlign w:val="center"/>
          </w:tcPr>
          <w:p w14:paraId="1660CDE9" w14:textId="77777777" w:rsidR="004C4D6C" w:rsidRPr="00FC7496" w:rsidRDefault="004C4D6C" w:rsidP="002B4B59">
            <w:pPr>
              <w:pStyle w:val="TAL"/>
            </w:pPr>
            <w:r w:rsidRPr="00FC7496">
              <w:t>EPS_ATTACH_ONLY</w:t>
            </w:r>
          </w:p>
        </w:tc>
        <w:tc>
          <w:tcPr>
            <w:tcW w:w="1130" w:type="dxa"/>
            <w:vAlign w:val="center"/>
          </w:tcPr>
          <w:p w14:paraId="1AC82D4D" w14:textId="77777777" w:rsidR="004C4D6C" w:rsidRPr="00FC7496" w:rsidRDefault="004C4D6C" w:rsidP="002B4B59">
            <w:pPr>
              <w:pStyle w:val="TAL"/>
            </w:pPr>
            <w:r w:rsidRPr="00FC7496">
              <w:t>EPS_ATTACH_ONLY, COMBINED_ATTACH</w:t>
            </w:r>
          </w:p>
        </w:tc>
        <w:tc>
          <w:tcPr>
            <w:tcW w:w="2824" w:type="dxa"/>
            <w:vAlign w:val="center"/>
          </w:tcPr>
          <w:p w14:paraId="0C7EABA8" w14:textId="77777777" w:rsidR="004C4D6C" w:rsidRPr="00FC7496" w:rsidRDefault="004C4D6C" w:rsidP="002B4B59">
            <w:pPr>
              <w:pStyle w:val="TAL"/>
            </w:pPr>
            <w:r w:rsidRPr="00FC7496">
              <w:t>Attach Type to be tested, if UE supports both pc_Attach and pc_Combined_Attach</w:t>
            </w:r>
          </w:p>
        </w:tc>
      </w:tr>
      <w:tr w:rsidR="00F51464" w:rsidRPr="00FC7496" w14:paraId="27E928A3" w14:textId="77777777">
        <w:trPr>
          <w:jc w:val="center"/>
        </w:trPr>
        <w:tc>
          <w:tcPr>
            <w:tcW w:w="2728" w:type="dxa"/>
            <w:noWrap/>
            <w:vAlign w:val="center"/>
          </w:tcPr>
          <w:p w14:paraId="00EFA33B" w14:textId="77777777" w:rsidR="00F51464" w:rsidRPr="00FC7496" w:rsidRDefault="00F51464" w:rsidP="00CF7212">
            <w:pPr>
              <w:pStyle w:val="TAL"/>
            </w:pPr>
            <w:r w:rsidRPr="00FC7496">
              <w:t>px_eAuthRAND</w:t>
            </w:r>
          </w:p>
        </w:tc>
        <w:tc>
          <w:tcPr>
            <w:tcW w:w="1509" w:type="dxa"/>
            <w:vAlign w:val="center"/>
          </w:tcPr>
          <w:p w14:paraId="0455AD3C" w14:textId="77777777" w:rsidR="00F51464" w:rsidRPr="00FC7496" w:rsidRDefault="00F51464" w:rsidP="00CF7212">
            <w:pPr>
              <w:pStyle w:val="TAL"/>
            </w:pPr>
            <w:r w:rsidRPr="00FC7496">
              <w:t>B128_Type</w:t>
            </w:r>
          </w:p>
        </w:tc>
        <w:tc>
          <w:tcPr>
            <w:tcW w:w="1695" w:type="dxa"/>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vAlign w:val="center"/>
          </w:tcPr>
          <w:p w14:paraId="633FB37D" w14:textId="77777777" w:rsidR="00F51464" w:rsidRPr="00FC7496" w:rsidRDefault="00F51464" w:rsidP="00CF7212">
            <w:pPr>
              <w:pStyle w:val="TAL"/>
            </w:pPr>
          </w:p>
        </w:tc>
        <w:tc>
          <w:tcPr>
            <w:tcW w:w="2824" w:type="dxa"/>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noWrap/>
            <w:vAlign w:val="center"/>
          </w:tcPr>
          <w:p w14:paraId="36C8C6BD" w14:textId="77777777" w:rsidR="0084498C" w:rsidRPr="00FC7496" w:rsidRDefault="0084498C" w:rsidP="00072F9E">
            <w:pPr>
              <w:pStyle w:val="TAL"/>
            </w:pPr>
            <w:r w:rsidRPr="00FC7496">
              <w:t>px_EllipsoidPointWithAltitude</w:t>
            </w:r>
          </w:p>
        </w:tc>
        <w:tc>
          <w:tcPr>
            <w:tcW w:w="1509" w:type="dxa"/>
            <w:vAlign w:val="center"/>
          </w:tcPr>
          <w:p w14:paraId="4F7D0C1D" w14:textId="77777777" w:rsidR="0084498C" w:rsidRPr="00FC7496" w:rsidRDefault="0084498C" w:rsidP="00072F9E">
            <w:pPr>
              <w:pStyle w:val="TAL"/>
            </w:pPr>
            <w:r w:rsidRPr="00FC7496">
              <w:t>O8_Type</w:t>
            </w:r>
          </w:p>
        </w:tc>
        <w:tc>
          <w:tcPr>
            <w:tcW w:w="1695" w:type="dxa"/>
            <w:vAlign w:val="center"/>
          </w:tcPr>
          <w:p w14:paraId="0B468B02" w14:textId="77777777" w:rsidR="0084498C" w:rsidRPr="00FC7496" w:rsidRDefault="0084498C" w:rsidP="00072F9E">
            <w:pPr>
              <w:pStyle w:val="TAL"/>
            </w:pPr>
          </w:p>
        </w:tc>
        <w:tc>
          <w:tcPr>
            <w:tcW w:w="1130" w:type="dxa"/>
            <w:vAlign w:val="center"/>
          </w:tcPr>
          <w:p w14:paraId="2C4F705E" w14:textId="77777777" w:rsidR="0084498C" w:rsidRPr="00FC7496" w:rsidRDefault="0084498C" w:rsidP="00072F9E">
            <w:pPr>
              <w:pStyle w:val="TAL"/>
            </w:pPr>
          </w:p>
        </w:tc>
        <w:tc>
          <w:tcPr>
            <w:tcW w:w="2824" w:type="dxa"/>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noWrap/>
            <w:vAlign w:val="center"/>
          </w:tcPr>
          <w:p w14:paraId="09F14F8C" w14:textId="77777777" w:rsidR="0084498C" w:rsidRPr="00FC7496" w:rsidRDefault="0084498C" w:rsidP="00072F9E">
            <w:pPr>
              <w:pStyle w:val="TAL"/>
            </w:pPr>
            <w:r w:rsidRPr="00FC7496">
              <w:t>px_HorizontalVelocity</w:t>
            </w:r>
          </w:p>
        </w:tc>
        <w:tc>
          <w:tcPr>
            <w:tcW w:w="1509" w:type="dxa"/>
            <w:vAlign w:val="center"/>
          </w:tcPr>
          <w:p w14:paraId="0985610A" w14:textId="77777777" w:rsidR="0084498C" w:rsidRPr="00FC7496" w:rsidRDefault="0084498C" w:rsidP="00072F9E">
            <w:pPr>
              <w:pStyle w:val="TAL"/>
            </w:pPr>
            <w:r w:rsidRPr="00FC7496">
              <w:t>O3_Type</w:t>
            </w:r>
          </w:p>
        </w:tc>
        <w:tc>
          <w:tcPr>
            <w:tcW w:w="1695" w:type="dxa"/>
            <w:vAlign w:val="center"/>
          </w:tcPr>
          <w:p w14:paraId="5CE8726E" w14:textId="77777777" w:rsidR="0084498C" w:rsidRPr="00FC7496" w:rsidRDefault="0084498C" w:rsidP="00072F9E">
            <w:pPr>
              <w:pStyle w:val="TAL"/>
            </w:pPr>
          </w:p>
        </w:tc>
        <w:tc>
          <w:tcPr>
            <w:tcW w:w="1130" w:type="dxa"/>
            <w:vAlign w:val="center"/>
          </w:tcPr>
          <w:p w14:paraId="5C7ACFD5" w14:textId="77777777" w:rsidR="0084498C" w:rsidRPr="00FC7496" w:rsidRDefault="0084498C" w:rsidP="00072F9E">
            <w:pPr>
              <w:pStyle w:val="TAL"/>
            </w:pPr>
          </w:p>
        </w:tc>
        <w:tc>
          <w:tcPr>
            <w:tcW w:w="2824" w:type="dxa"/>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noWrap/>
            <w:vAlign w:val="center"/>
          </w:tcPr>
          <w:p w14:paraId="7E2D2E11" w14:textId="77777777" w:rsidR="00F51464" w:rsidRPr="00FC7496" w:rsidRDefault="00F51464" w:rsidP="00CF7212">
            <w:pPr>
              <w:pStyle w:val="TAL"/>
            </w:pPr>
            <w:r w:rsidRPr="00FC7496">
              <w:t>px_eJapanMCC_Band6</w:t>
            </w:r>
          </w:p>
        </w:tc>
        <w:tc>
          <w:tcPr>
            <w:tcW w:w="1509" w:type="dxa"/>
            <w:vAlign w:val="center"/>
          </w:tcPr>
          <w:p w14:paraId="264D48E6" w14:textId="77777777" w:rsidR="00F51464" w:rsidRPr="00FC7496" w:rsidRDefault="00F51464" w:rsidP="00CF7212">
            <w:pPr>
              <w:pStyle w:val="TAL"/>
            </w:pPr>
            <w:r w:rsidRPr="00FC7496">
              <w:t>NAS_Mcc</w:t>
            </w:r>
          </w:p>
        </w:tc>
        <w:tc>
          <w:tcPr>
            <w:tcW w:w="1695" w:type="dxa"/>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vAlign w:val="center"/>
          </w:tcPr>
          <w:p w14:paraId="57D20443" w14:textId="77777777" w:rsidR="00F51464" w:rsidRPr="00FC7496" w:rsidRDefault="00F51464" w:rsidP="00CF7212">
            <w:pPr>
              <w:pStyle w:val="TAL"/>
            </w:pPr>
          </w:p>
        </w:tc>
        <w:tc>
          <w:tcPr>
            <w:tcW w:w="2824" w:type="dxa"/>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vAlign w:val="center"/>
          </w:tcPr>
          <w:p w14:paraId="6324C75F" w14:textId="77777777" w:rsidR="00970C30" w:rsidRPr="00FC7496" w:rsidRDefault="00970C30" w:rsidP="005F0339">
            <w:pPr>
              <w:pStyle w:val="TAL"/>
            </w:pPr>
            <w:r w:rsidRPr="00FC7496">
              <w:t>charstring</w:t>
            </w:r>
          </w:p>
        </w:tc>
        <w:tc>
          <w:tcPr>
            <w:tcW w:w="1695" w:type="dxa"/>
            <w:vAlign w:val="center"/>
          </w:tcPr>
          <w:p w14:paraId="150181B9" w14:textId="77777777" w:rsidR="00970C30" w:rsidRPr="00FC7496" w:rsidRDefault="00970C30" w:rsidP="005F0339">
            <w:pPr>
              <w:pStyle w:val="TAL"/>
            </w:pPr>
          </w:p>
        </w:tc>
        <w:tc>
          <w:tcPr>
            <w:tcW w:w="1130" w:type="dxa"/>
            <w:vAlign w:val="center"/>
          </w:tcPr>
          <w:p w14:paraId="75DA537F" w14:textId="77777777" w:rsidR="00970C30" w:rsidRPr="00FC7496" w:rsidRDefault="00970C30" w:rsidP="005F0339">
            <w:pPr>
              <w:pStyle w:val="TAL"/>
            </w:pPr>
          </w:p>
        </w:tc>
        <w:tc>
          <w:tcPr>
            <w:tcW w:w="2824" w:type="dxa"/>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vAlign w:val="center"/>
          </w:tcPr>
          <w:p w14:paraId="73247ECC" w14:textId="77777777" w:rsidR="00970C30" w:rsidRPr="00FC7496" w:rsidRDefault="00970C30" w:rsidP="005F0339">
            <w:pPr>
              <w:pStyle w:val="TAL"/>
            </w:pPr>
            <w:r w:rsidRPr="00FC7496">
              <w:t>charstring</w:t>
            </w:r>
          </w:p>
        </w:tc>
        <w:tc>
          <w:tcPr>
            <w:tcW w:w="1695" w:type="dxa"/>
            <w:vAlign w:val="center"/>
          </w:tcPr>
          <w:p w14:paraId="5A213CF6" w14:textId="77777777" w:rsidR="00970C30" w:rsidRPr="00FC7496" w:rsidRDefault="00970C30" w:rsidP="005F0339">
            <w:pPr>
              <w:pStyle w:val="TAL"/>
            </w:pPr>
          </w:p>
        </w:tc>
        <w:tc>
          <w:tcPr>
            <w:tcW w:w="1130" w:type="dxa"/>
            <w:vAlign w:val="center"/>
          </w:tcPr>
          <w:p w14:paraId="482C9617" w14:textId="77777777" w:rsidR="00970C30" w:rsidRPr="00FC7496" w:rsidRDefault="00970C30" w:rsidP="005F0339">
            <w:pPr>
              <w:pStyle w:val="TAL"/>
            </w:pPr>
          </w:p>
        </w:tc>
        <w:tc>
          <w:tcPr>
            <w:tcW w:w="2824" w:type="dxa"/>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noWrap/>
            <w:vAlign w:val="center"/>
          </w:tcPr>
          <w:p w14:paraId="655B26CE" w14:textId="77777777" w:rsidR="001012E5" w:rsidRPr="00FC7496" w:rsidRDefault="001012E5" w:rsidP="001012E5">
            <w:pPr>
              <w:pStyle w:val="TAL"/>
            </w:pPr>
            <w:r w:rsidRPr="00FC7496">
              <w:t>px_PWS_CB_DataPage3</w:t>
            </w:r>
          </w:p>
        </w:tc>
        <w:tc>
          <w:tcPr>
            <w:tcW w:w="1509" w:type="dxa"/>
            <w:vAlign w:val="center"/>
          </w:tcPr>
          <w:p w14:paraId="74ECA0D2" w14:textId="77777777" w:rsidR="001012E5" w:rsidRPr="00FC7496" w:rsidRDefault="001012E5" w:rsidP="001012E5">
            <w:pPr>
              <w:pStyle w:val="TAL"/>
            </w:pPr>
            <w:r w:rsidRPr="00FC7496">
              <w:t>charstring</w:t>
            </w:r>
          </w:p>
        </w:tc>
        <w:tc>
          <w:tcPr>
            <w:tcW w:w="1695" w:type="dxa"/>
            <w:vAlign w:val="center"/>
          </w:tcPr>
          <w:p w14:paraId="34E29F63" w14:textId="77777777" w:rsidR="001012E5" w:rsidRPr="00FC7496" w:rsidRDefault="001012E5" w:rsidP="001012E5">
            <w:pPr>
              <w:pStyle w:val="TAL"/>
            </w:pPr>
          </w:p>
        </w:tc>
        <w:tc>
          <w:tcPr>
            <w:tcW w:w="1130" w:type="dxa"/>
            <w:vAlign w:val="center"/>
          </w:tcPr>
          <w:p w14:paraId="75095F9F" w14:textId="77777777" w:rsidR="001012E5" w:rsidRPr="00FC7496" w:rsidRDefault="001012E5" w:rsidP="001012E5">
            <w:pPr>
              <w:pStyle w:val="TAL"/>
            </w:pPr>
          </w:p>
        </w:tc>
        <w:tc>
          <w:tcPr>
            <w:tcW w:w="2824" w:type="dxa"/>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noWrap/>
            <w:vAlign w:val="center"/>
          </w:tcPr>
          <w:p w14:paraId="7C8CF574" w14:textId="77777777" w:rsidR="001012E5" w:rsidRPr="00FC7496" w:rsidRDefault="001012E5" w:rsidP="001012E5">
            <w:pPr>
              <w:pStyle w:val="TAL"/>
            </w:pPr>
            <w:r w:rsidRPr="00FC7496">
              <w:t>px_PWS_CB_DataPage4</w:t>
            </w:r>
          </w:p>
        </w:tc>
        <w:tc>
          <w:tcPr>
            <w:tcW w:w="1509" w:type="dxa"/>
            <w:vAlign w:val="center"/>
          </w:tcPr>
          <w:p w14:paraId="46B16032" w14:textId="77777777" w:rsidR="001012E5" w:rsidRPr="00FC7496" w:rsidRDefault="001012E5" w:rsidP="001012E5">
            <w:pPr>
              <w:pStyle w:val="TAL"/>
            </w:pPr>
            <w:r w:rsidRPr="00FC7496">
              <w:t>charstring</w:t>
            </w:r>
          </w:p>
        </w:tc>
        <w:tc>
          <w:tcPr>
            <w:tcW w:w="1695" w:type="dxa"/>
            <w:vAlign w:val="center"/>
          </w:tcPr>
          <w:p w14:paraId="1DC43E26" w14:textId="77777777" w:rsidR="001012E5" w:rsidRPr="00FC7496" w:rsidRDefault="001012E5" w:rsidP="001012E5">
            <w:pPr>
              <w:pStyle w:val="TAL"/>
            </w:pPr>
          </w:p>
        </w:tc>
        <w:tc>
          <w:tcPr>
            <w:tcW w:w="1130" w:type="dxa"/>
            <w:vAlign w:val="center"/>
          </w:tcPr>
          <w:p w14:paraId="0C91056F" w14:textId="77777777" w:rsidR="001012E5" w:rsidRPr="00FC7496" w:rsidRDefault="001012E5" w:rsidP="001012E5">
            <w:pPr>
              <w:pStyle w:val="TAL"/>
            </w:pPr>
          </w:p>
        </w:tc>
        <w:tc>
          <w:tcPr>
            <w:tcW w:w="2824" w:type="dxa"/>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noWrap/>
            <w:vAlign w:val="center"/>
          </w:tcPr>
          <w:p w14:paraId="18336AC6" w14:textId="77777777" w:rsidR="00A81A7D" w:rsidRPr="00FC7496" w:rsidRDefault="00A81A7D" w:rsidP="003B065B">
            <w:pPr>
              <w:pStyle w:val="TAL"/>
            </w:pPr>
            <w:r w:rsidRPr="00FC7496">
              <w:t>px_PWS_CB_DataCodingScheme</w:t>
            </w:r>
          </w:p>
        </w:tc>
        <w:tc>
          <w:tcPr>
            <w:tcW w:w="1509" w:type="dxa"/>
            <w:vAlign w:val="center"/>
          </w:tcPr>
          <w:p w14:paraId="0793F856" w14:textId="77777777" w:rsidR="00A81A7D" w:rsidRPr="00FC7496" w:rsidRDefault="00A81A7D" w:rsidP="003B065B">
            <w:pPr>
              <w:pStyle w:val="TAL"/>
            </w:pPr>
            <w:r w:rsidRPr="00FC7496">
              <w:t>bitstring</w:t>
            </w:r>
          </w:p>
        </w:tc>
        <w:tc>
          <w:tcPr>
            <w:tcW w:w="1695" w:type="dxa"/>
            <w:vAlign w:val="center"/>
          </w:tcPr>
          <w:p w14:paraId="52AABCE1" w14:textId="77777777" w:rsidR="00A81A7D" w:rsidRPr="00FC7496" w:rsidRDefault="00A81A7D" w:rsidP="003B065B">
            <w:pPr>
              <w:pStyle w:val="TAL"/>
            </w:pPr>
          </w:p>
        </w:tc>
        <w:tc>
          <w:tcPr>
            <w:tcW w:w="1130" w:type="dxa"/>
            <w:vAlign w:val="center"/>
          </w:tcPr>
          <w:p w14:paraId="7B1CE212" w14:textId="77777777" w:rsidR="00A81A7D" w:rsidRPr="00FC7496" w:rsidRDefault="00A81A7D" w:rsidP="003B065B">
            <w:pPr>
              <w:pStyle w:val="TAL"/>
            </w:pPr>
          </w:p>
        </w:tc>
        <w:tc>
          <w:tcPr>
            <w:tcW w:w="2824" w:type="dxa"/>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vAlign w:val="center"/>
          </w:tcPr>
          <w:p w14:paraId="06CB0E73" w14:textId="77777777" w:rsidR="00904638" w:rsidRPr="00FC7496" w:rsidRDefault="00904638" w:rsidP="00904638">
            <w:pPr>
              <w:pStyle w:val="TAL"/>
            </w:pPr>
            <w:r w:rsidRPr="00FC7496">
              <w:t>charstring</w:t>
            </w:r>
          </w:p>
        </w:tc>
        <w:tc>
          <w:tcPr>
            <w:tcW w:w="1695" w:type="dxa"/>
            <w:vAlign w:val="center"/>
          </w:tcPr>
          <w:p w14:paraId="36F615D0" w14:textId="77777777" w:rsidR="00904638" w:rsidRPr="00FC7496" w:rsidRDefault="00904638" w:rsidP="00904638">
            <w:pPr>
              <w:pStyle w:val="TAL"/>
            </w:pPr>
          </w:p>
        </w:tc>
        <w:tc>
          <w:tcPr>
            <w:tcW w:w="1130" w:type="dxa"/>
            <w:vAlign w:val="center"/>
          </w:tcPr>
          <w:p w14:paraId="19AFA3B5" w14:textId="77777777" w:rsidR="00904638" w:rsidRPr="00FC7496" w:rsidRDefault="00904638" w:rsidP="00904638">
            <w:pPr>
              <w:pStyle w:val="TAL"/>
            </w:pPr>
          </w:p>
        </w:tc>
        <w:tc>
          <w:tcPr>
            <w:tcW w:w="2824" w:type="dxa"/>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vAlign w:val="center"/>
          </w:tcPr>
          <w:p w14:paraId="7E706781" w14:textId="77777777" w:rsidR="00641CEE" w:rsidRPr="00FC7496" w:rsidRDefault="00641CEE" w:rsidP="00CA39BB">
            <w:pPr>
              <w:pStyle w:val="TAL"/>
            </w:pPr>
            <w:r w:rsidRPr="00FC7496">
              <w:t>charstring</w:t>
            </w:r>
          </w:p>
        </w:tc>
        <w:tc>
          <w:tcPr>
            <w:tcW w:w="1695" w:type="dxa"/>
            <w:vAlign w:val="center"/>
          </w:tcPr>
          <w:p w14:paraId="393FB607" w14:textId="77777777" w:rsidR="00641CEE" w:rsidRPr="00FC7496" w:rsidRDefault="00641CEE" w:rsidP="00CA39BB">
            <w:pPr>
              <w:pStyle w:val="TAL"/>
            </w:pPr>
          </w:p>
        </w:tc>
        <w:tc>
          <w:tcPr>
            <w:tcW w:w="1130" w:type="dxa"/>
            <w:vAlign w:val="center"/>
          </w:tcPr>
          <w:p w14:paraId="5C36EF40" w14:textId="77777777" w:rsidR="00641CEE" w:rsidRPr="00FC7496" w:rsidRDefault="00641CEE" w:rsidP="00CA39BB">
            <w:pPr>
              <w:pStyle w:val="TAL"/>
            </w:pPr>
          </w:p>
        </w:tc>
        <w:tc>
          <w:tcPr>
            <w:tcW w:w="2824" w:type="dxa"/>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noWrap/>
            <w:vAlign w:val="center"/>
          </w:tcPr>
          <w:p w14:paraId="31628856" w14:textId="77777777" w:rsidR="002D7362" w:rsidRPr="00FC7496" w:rsidRDefault="002D7362" w:rsidP="00DF79A1">
            <w:pPr>
              <w:pStyle w:val="TAL"/>
            </w:pPr>
            <w:r w:rsidRPr="00FC7496">
              <w:t>px_IPv4_Address2a_UE</w:t>
            </w:r>
          </w:p>
        </w:tc>
        <w:tc>
          <w:tcPr>
            <w:tcW w:w="1509" w:type="dxa"/>
            <w:vAlign w:val="center"/>
          </w:tcPr>
          <w:p w14:paraId="2C1512A7" w14:textId="77777777" w:rsidR="002D7362" w:rsidRPr="00FC7496" w:rsidRDefault="002D7362" w:rsidP="00DF79A1">
            <w:pPr>
              <w:pStyle w:val="TAL"/>
            </w:pPr>
            <w:r w:rsidRPr="00FC7496">
              <w:t>charstring</w:t>
            </w:r>
          </w:p>
        </w:tc>
        <w:tc>
          <w:tcPr>
            <w:tcW w:w="1695" w:type="dxa"/>
            <w:vAlign w:val="center"/>
          </w:tcPr>
          <w:p w14:paraId="3F79481E" w14:textId="77777777" w:rsidR="002D7362" w:rsidRPr="00FC7496" w:rsidRDefault="002D7362" w:rsidP="00DF79A1">
            <w:pPr>
              <w:pStyle w:val="TAL"/>
            </w:pPr>
          </w:p>
        </w:tc>
        <w:tc>
          <w:tcPr>
            <w:tcW w:w="1130" w:type="dxa"/>
            <w:vAlign w:val="center"/>
          </w:tcPr>
          <w:p w14:paraId="2AD06A43" w14:textId="77777777" w:rsidR="002D7362" w:rsidRPr="00FC7496" w:rsidRDefault="002D7362" w:rsidP="00DF79A1">
            <w:pPr>
              <w:pStyle w:val="TAL"/>
            </w:pPr>
          </w:p>
        </w:tc>
        <w:tc>
          <w:tcPr>
            <w:tcW w:w="2824" w:type="dxa"/>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vAlign w:val="center"/>
          </w:tcPr>
          <w:p w14:paraId="61FD114C" w14:textId="77777777" w:rsidR="00BA22D4" w:rsidRPr="00FC7496" w:rsidRDefault="00BA22D4" w:rsidP="00042C41">
            <w:pPr>
              <w:pStyle w:val="TAL"/>
            </w:pPr>
            <w:r w:rsidRPr="00E87D68">
              <w:rPr>
                <w:lang w:eastAsia="ja-JP"/>
              </w:rPr>
              <w:t>charstring</w:t>
            </w:r>
          </w:p>
        </w:tc>
        <w:tc>
          <w:tcPr>
            <w:tcW w:w="1695" w:type="dxa"/>
            <w:vAlign w:val="center"/>
          </w:tcPr>
          <w:p w14:paraId="448D880C" w14:textId="77777777" w:rsidR="00BA22D4" w:rsidRPr="00FC7496" w:rsidRDefault="00BA22D4" w:rsidP="00042C41">
            <w:pPr>
              <w:pStyle w:val="TAL"/>
            </w:pPr>
          </w:p>
        </w:tc>
        <w:tc>
          <w:tcPr>
            <w:tcW w:w="1130" w:type="dxa"/>
            <w:vAlign w:val="center"/>
          </w:tcPr>
          <w:p w14:paraId="04A8FC5F" w14:textId="77777777" w:rsidR="00BA22D4" w:rsidRPr="00FC7496" w:rsidRDefault="00BA22D4" w:rsidP="00042C41">
            <w:pPr>
              <w:pStyle w:val="TAL"/>
            </w:pPr>
          </w:p>
        </w:tc>
        <w:tc>
          <w:tcPr>
            <w:tcW w:w="2824" w:type="dxa"/>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vAlign w:val="center"/>
          </w:tcPr>
          <w:p w14:paraId="71673183" w14:textId="77777777" w:rsidR="00945896" w:rsidRPr="00FC7496" w:rsidRDefault="00945896" w:rsidP="002B4B59">
            <w:pPr>
              <w:pStyle w:val="TAL"/>
            </w:pPr>
            <w:r w:rsidRPr="00FC7496">
              <w:t>charstring</w:t>
            </w:r>
          </w:p>
        </w:tc>
        <w:tc>
          <w:tcPr>
            <w:tcW w:w="1695" w:type="dxa"/>
            <w:vAlign w:val="center"/>
          </w:tcPr>
          <w:p w14:paraId="1EE35A7D" w14:textId="77777777" w:rsidR="00945896" w:rsidRPr="00FC7496" w:rsidRDefault="00945896" w:rsidP="002B4B59">
            <w:pPr>
              <w:pStyle w:val="TAL"/>
            </w:pPr>
          </w:p>
        </w:tc>
        <w:tc>
          <w:tcPr>
            <w:tcW w:w="1130" w:type="dxa"/>
            <w:vAlign w:val="center"/>
          </w:tcPr>
          <w:p w14:paraId="13133678" w14:textId="77777777" w:rsidR="00945896" w:rsidRPr="00FC7496" w:rsidRDefault="00945896" w:rsidP="002B4B59">
            <w:pPr>
              <w:pStyle w:val="TAL"/>
            </w:pPr>
          </w:p>
        </w:tc>
        <w:tc>
          <w:tcPr>
            <w:tcW w:w="2824" w:type="dxa"/>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vAlign w:val="center"/>
          </w:tcPr>
          <w:p w14:paraId="2FFFC74B" w14:textId="77777777" w:rsidR="00970C30" w:rsidRPr="00FC7496" w:rsidRDefault="00970C30" w:rsidP="005F0339">
            <w:pPr>
              <w:pStyle w:val="TAL"/>
            </w:pPr>
            <w:r w:rsidRPr="00FC7496">
              <w:t>charstring</w:t>
            </w:r>
          </w:p>
        </w:tc>
        <w:tc>
          <w:tcPr>
            <w:tcW w:w="1695" w:type="dxa"/>
            <w:vAlign w:val="center"/>
          </w:tcPr>
          <w:p w14:paraId="028D6037" w14:textId="77777777" w:rsidR="00970C30" w:rsidRPr="00FC7496" w:rsidRDefault="00970C30" w:rsidP="005F0339">
            <w:pPr>
              <w:pStyle w:val="TAL"/>
            </w:pPr>
          </w:p>
        </w:tc>
        <w:tc>
          <w:tcPr>
            <w:tcW w:w="1130" w:type="dxa"/>
            <w:vAlign w:val="center"/>
          </w:tcPr>
          <w:p w14:paraId="04B0DAE7" w14:textId="77777777" w:rsidR="00970C30" w:rsidRPr="00FC7496" w:rsidRDefault="00970C30" w:rsidP="005F0339">
            <w:pPr>
              <w:pStyle w:val="TAL"/>
            </w:pPr>
          </w:p>
        </w:tc>
        <w:tc>
          <w:tcPr>
            <w:tcW w:w="2824" w:type="dxa"/>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vAlign w:val="center"/>
          </w:tcPr>
          <w:p w14:paraId="6DE7EDDA" w14:textId="77777777" w:rsidR="00BA22D4" w:rsidRPr="00FC7496" w:rsidRDefault="00BA22D4" w:rsidP="00042C41">
            <w:pPr>
              <w:pStyle w:val="TAL"/>
            </w:pPr>
            <w:r w:rsidRPr="00E87D68">
              <w:rPr>
                <w:lang w:eastAsia="ja-JP"/>
              </w:rPr>
              <w:t>charstring</w:t>
            </w:r>
          </w:p>
        </w:tc>
        <w:tc>
          <w:tcPr>
            <w:tcW w:w="1695" w:type="dxa"/>
            <w:vAlign w:val="center"/>
          </w:tcPr>
          <w:p w14:paraId="759CBA0E" w14:textId="77777777" w:rsidR="00BA22D4" w:rsidRPr="00FC7496" w:rsidRDefault="00BA22D4" w:rsidP="00042C41">
            <w:pPr>
              <w:pStyle w:val="TAL"/>
            </w:pPr>
          </w:p>
        </w:tc>
        <w:tc>
          <w:tcPr>
            <w:tcW w:w="1130" w:type="dxa"/>
            <w:vAlign w:val="center"/>
          </w:tcPr>
          <w:p w14:paraId="189AA0A7" w14:textId="77777777" w:rsidR="00BA22D4" w:rsidRPr="00FC7496" w:rsidRDefault="00BA22D4" w:rsidP="00042C41">
            <w:pPr>
              <w:pStyle w:val="TAL"/>
            </w:pPr>
          </w:p>
        </w:tc>
        <w:tc>
          <w:tcPr>
            <w:tcW w:w="2824" w:type="dxa"/>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noWrap/>
            <w:vAlign w:val="center"/>
          </w:tcPr>
          <w:p w14:paraId="66F45124" w14:textId="77777777" w:rsidR="009C1781" w:rsidRPr="00FC7496" w:rsidRDefault="009C1781" w:rsidP="009C1781">
            <w:pPr>
              <w:pStyle w:val="TAL"/>
            </w:pPr>
            <w:r w:rsidRPr="00FC7496">
              <w:t>px_IPv4_Address1_RemoteUE</w:t>
            </w:r>
          </w:p>
        </w:tc>
        <w:tc>
          <w:tcPr>
            <w:tcW w:w="1509" w:type="dxa"/>
            <w:vAlign w:val="center"/>
          </w:tcPr>
          <w:p w14:paraId="45D9C5FE" w14:textId="77777777" w:rsidR="009C1781" w:rsidRPr="00FC7496" w:rsidRDefault="009C1781" w:rsidP="009C1781">
            <w:pPr>
              <w:pStyle w:val="TAL"/>
            </w:pPr>
            <w:r w:rsidRPr="00FC7496">
              <w:t>charstring</w:t>
            </w:r>
          </w:p>
        </w:tc>
        <w:tc>
          <w:tcPr>
            <w:tcW w:w="1695" w:type="dxa"/>
            <w:vAlign w:val="center"/>
          </w:tcPr>
          <w:p w14:paraId="4E8D7B09" w14:textId="77777777" w:rsidR="009C1781" w:rsidRPr="00FC7496" w:rsidRDefault="009C1781" w:rsidP="009C1781">
            <w:pPr>
              <w:pStyle w:val="TAL"/>
            </w:pPr>
          </w:p>
        </w:tc>
        <w:tc>
          <w:tcPr>
            <w:tcW w:w="1130" w:type="dxa"/>
            <w:vAlign w:val="center"/>
          </w:tcPr>
          <w:p w14:paraId="24B5F957" w14:textId="77777777" w:rsidR="009C1781" w:rsidRPr="00FC7496" w:rsidRDefault="009C1781" w:rsidP="009C1781">
            <w:pPr>
              <w:pStyle w:val="TAL"/>
            </w:pPr>
          </w:p>
        </w:tc>
        <w:tc>
          <w:tcPr>
            <w:tcW w:w="2824" w:type="dxa"/>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noWrap/>
            <w:vAlign w:val="center"/>
          </w:tcPr>
          <w:p w14:paraId="51DDA514" w14:textId="77777777" w:rsidR="009C1781" w:rsidRPr="00FC7496" w:rsidRDefault="009C1781" w:rsidP="009C1781">
            <w:pPr>
              <w:pStyle w:val="TAL"/>
            </w:pPr>
            <w:r w:rsidRPr="00FC7496">
              <w:t>px_IPv4_Address2_RemoteUE</w:t>
            </w:r>
          </w:p>
        </w:tc>
        <w:tc>
          <w:tcPr>
            <w:tcW w:w="1509" w:type="dxa"/>
            <w:vAlign w:val="center"/>
          </w:tcPr>
          <w:p w14:paraId="3F12D7D1" w14:textId="77777777" w:rsidR="009C1781" w:rsidRPr="00FC7496" w:rsidRDefault="009C1781" w:rsidP="009C1781">
            <w:pPr>
              <w:pStyle w:val="TAL"/>
            </w:pPr>
            <w:r w:rsidRPr="00FC7496">
              <w:t>charstring</w:t>
            </w:r>
          </w:p>
        </w:tc>
        <w:tc>
          <w:tcPr>
            <w:tcW w:w="1695" w:type="dxa"/>
            <w:vAlign w:val="center"/>
          </w:tcPr>
          <w:p w14:paraId="50EE47D0" w14:textId="77777777" w:rsidR="009C1781" w:rsidRPr="00FC7496" w:rsidRDefault="009C1781" w:rsidP="009C1781">
            <w:pPr>
              <w:pStyle w:val="TAL"/>
            </w:pPr>
          </w:p>
        </w:tc>
        <w:tc>
          <w:tcPr>
            <w:tcW w:w="1130" w:type="dxa"/>
            <w:vAlign w:val="center"/>
          </w:tcPr>
          <w:p w14:paraId="6045DD10" w14:textId="77777777" w:rsidR="009C1781" w:rsidRPr="00FC7496" w:rsidRDefault="009C1781" w:rsidP="009C1781">
            <w:pPr>
              <w:pStyle w:val="TAL"/>
            </w:pPr>
          </w:p>
        </w:tc>
        <w:tc>
          <w:tcPr>
            <w:tcW w:w="2824" w:type="dxa"/>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vAlign w:val="center"/>
          </w:tcPr>
          <w:p w14:paraId="18C0D0E4" w14:textId="77777777" w:rsidR="00BA22D4" w:rsidRPr="00FC7496" w:rsidRDefault="00BA22D4" w:rsidP="00042C41">
            <w:pPr>
              <w:pStyle w:val="TAL"/>
            </w:pPr>
            <w:r w:rsidRPr="00E87D68">
              <w:rPr>
                <w:lang w:eastAsia="ja-JP"/>
              </w:rPr>
              <w:t>charstring</w:t>
            </w:r>
          </w:p>
        </w:tc>
        <w:tc>
          <w:tcPr>
            <w:tcW w:w="1695" w:type="dxa"/>
            <w:vAlign w:val="center"/>
          </w:tcPr>
          <w:p w14:paraId="381A8755" w14:textId="77777777" w:rsidR="00BA22D4" w:rsidRPr="00FC7496" w:rsidRDefault="00BA22D4" w:rsidP="00042C41">
            <w:pPr>
              <w:pStyle w:val="TAL"/>
            </w:pPr>
          </w:p>
        </w:tc>
        <w:tc>
          <w:tcPr>
            <w:tcW w:w="1130" w:type="dxa"/>
            <w:vAlign w:val="center"/>
          </w:tcPr>
          <w:p w14:paraId="6CC68CCF" w14:textId="77777777" w:rsidR="00BA22D4" w:rsidRPr="00FC7496" w:rsidRDefault="00BA22D4" w:rsidP="00042C41">
            <w:pPr>
              <w:pStyle w:val="TAL"/>
            </w:pPr>
          </w:p>
        </w:tc>
        <w:tc>
          <w:tcPr>
            <w:tcW w:w="2824" w:type="dxa"/>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noWrap/>
            <w:vAlign w:val="center"/>
          </w:tcPr>
          <w:p w14:paraId="76E59B7D" w14:textId="77777777" w:rsidR="00970C30" w:rsidRPr="00FC7496" w:rsidRDefault="00970C30" w:rsidP="005F0339">
            <w:pPr>
              <w:pStyle w:val="TAL"/>
            </w:pPr>
            <w:r w:rsidRPr="00FC7496">
              <w:t>px_I</w:t>
            </w:r>
            <w:r w:rsidR="002C0377" w:rsidRPr="00FC7496">
              <w:t>P</w:t>
            </w:r>
            <w:r w:rsidRPr="00FC7496">
              <w:t>v4_Address_HomeAgent</w:t>
            </w:r>
          </w:p>
        </w:tc>
        <w:tc>
          <w:tcPr>
            <w:tcW w:w="1509" w:type="dxa"/>
            <w:vAlign w:val="center"/>
          </w:tcPr>
          <w:p w14:paraId="618B1001" w14:textId="77777777" w:rsidR="00970C30" w:rsidRPr="00FC7496" w:rsidRDefault="00970C30" w:rsidP="005F0339">
            <w:pPr>
              <w:pStyle w:val="TAL"/>
            </w:pPr>
            <w:r w:rsidRPr="00FC7496">
              <w:t>charstring</w:t>
            </w:r>
          </w:p>
        </w:tc>
        <w:tc>
          <w:tcPr>
            <w:tcW w:w="1695" w:type="dxa"/>
            <w:vAlign w:val="center"/>
          </w:tcPr>
          <w:p w14:paraId="2EF1F179" w14:textId="77777777" w:rsidR="00970C30" w:rsidRPr="00FC7496" w:rsidRDefault="00970C30" w:rsidP="005F0339">
            <w:pPr>
              <w:pStyle w:val="TAL"/>
            </w:pPr>
          </w:p>
        </w:tc>
        <w:tc>
          <w:tcPr>
            <w:tcW w:w="1130" w:type="dxa"/>
            <w:vAlign w:val="center"/>
          </w:tcPr>
          <w:p w14:paraId="12C97325" w14:textId="77777777" w:rsidR="00970C30" w:rsidRPr="00FC7496" w:rsidRDefault="00970C30" w:rsidP="005F0339">
            <w:pPr>
              <w:pStyle w:val="TAL"/>
            </w:pPr>
          </w:p>
        </w:tc>
        <w:tc>
          <w:tcPr>
            <w:tcW w:w="2824" w:type="dxa"/>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vAlign w:val="center"/>
          </w:tcPr>
          <w:p w14:paraId="30D3EFAE" w14:textId="77777777" w:rsidR="00904638" w:rsidRPr="00FC7496" w:rsidRDefault="00904638" w:rsidP="00904638">
            <w:pPr>
              <w:pStyle w:val="TAL"/>
            </w:pPr>
            <w:r w:rsidRPr="00FC7496">
              <w:t>charstring</w:t>
            </w:r>
          </w:p>
        </w:tc>
        <w:tc>
          <w:tcPr>
            <w:tcW w:w="1695" w:type="dxa"/>
            <w:vAlign w:val="center"/>
          </w:tcPr>
          <w:p w14:paraId="4D9EC1C6" w14:textId="77777777" w:rsidR="00904638" w:rsidRPr="00FC7496" w:rsidRDefault="00904638" w:rsidP="00904638">
            <w:pPr>
              <w:pStyle w:val="TAL"/>
            </w:pPr>
          </w:p>
        </w:tc>
        <w:tc>
          <w:tcPr>
            <w:tcW w:w="1130" w:type="dxa"/>
            <w:vAlign w:val="center"/>
          </w:tcPr>
          <w:p w14:paraId="5E7CA16B" w14:textId="77777777" w:rsidR="00904638" w:rsidRPr="00FC7496" w:rsidRDefault="00904638" w:rsidP="00904638">
            <w:pPr>
              <w:pStyle w:val="TAL"/>
            </w:pPr>
          </w:p>
        </w:tc>
        <w:tc>
          <w:tcPr>
            <w:tcW w:w="2824" w:type="dxa"/>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vAlign w:val="center"/>
          </w:tcPr>
          <w:p w14:paraId="25662FC3" w14:textId="77777777" w:rsidR="00641CEE" w:rsidRPr="00FC7496" w:rsidRDefault="00641CEE" w:rsidP="00CA39BB">
            <w:pPr>
              <w:pStyle w:val="TAL"/>
            </w:pPr>
            <w:r w:rsidRPr="00FC7496">
              <w:t>charstring</w:t>
            </w:r>
          </w:p>
        </w:tc>
        <w:tc>
          <w:tcPr>
            <w:tcW w:w="1695" w:type="dxa"/>
            <w:vAlign w:val="center"/>
          </w:tcPr>
          <w:p w14:paraId="5C4306F5" w14:textId="77777777" w:rsidR="00641CEE" w:rsidRPr="00FC7496" w:rsidRDefault="00641CEE" w:rsidP="00CA39BB">
            <w:pPr>
              <w:pStyle w:val="TAL"/>
            </w:pPr>
          </w:p>
        </w:tc>
        <w:tc>
          <w:tcPr>
            <w:tcW w:w="1130" w:type="dxa"/>
            <w:vAlign w:val="center"/>
          </w:tcPr>
          <w:p w14:paraId="126ECAE9" w14:textId="77777777" w:rsidR="00641CEE" w:rsidRPr="00FC7496" w:rsidRDefault="00641CEE" w:rsidP="00CA39BB">
            <w:pPr>
              <w:pStyle w:val="TAL"/>
            </w:pPr>
          </w:p>
        </w:tc>
        <w:tc>
          <w:tcPr>
            <w:tcW w:w="2824" w:type="dxa"/>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noWrap/>
            <w:vAlign w:val="center"/>
          </w:tcPr>
          <w:p w14:paraId="36762677" w14:textId="77777777" w:rsidR="002D7362" w:rsidRPr="00FC7496" w:rsidRDefault="002D7362" w:rsidP="00DF79A1">
            <w:pPr>
              <w:pStyle w:val="TAL"/>
            </w:pPr>
            <w:r w:rsidRPr="00FC7496">
              <w:t>px_IPv6_Address2a_UE</w:t>
            </w:r>
          </w:p>
        </w:tc>
        <w:tc>
          <w:tcPr>
            <w:tcW w:w="1509" w:type="dxa"/>
            <w:vAlign w:val="center"/>
          </w:tcPr>
          <w:p w14:paraId="6DAE7773" w14:textId="77777777" w:rsidR="002D7362" w:rsidRPr="00FC7496" w:rsidRDefault="002D7362" w:rsidP="00DF79A1">
            <w:pPr>
              <w:pStyle w:val="TAL"/>
            </w:pPr>
            <w:r w:rsidRPr="00FC7496">
              <w:t>charstring</w:t>
            </w:r>
          </w:p>
        </w:tc>
        <w:tc>
          <w:tcPr>
            <w:tcW w:w="1695" w:type="dxa"/>
            <w:vAlign w:val="center"/>
          </w:tcPr>
          <w:p w14:paraId="592956E9" w14:textId="77777777" w:rsidR="002D7362" w:rsidRPr="00FC7496" w:rsidRDefault="002D7362" w:rsidP="00DF79A1">
            <w:pPr>
              <w:pStyle w:val="TAL"/>
            </w:pPr>
          </w:p>
        </w:tc>
        <w:tc>
          <w:tcPr>
            <w:tcW w:w="1130" w:type="dxa"/>
            <w:vAlign w:val="center"/>
          </w:tcPr>
          <w:p w14:paraId="21F80449" w14:textId="77777777" w:rsidR="002D7362" w:rsidRPr="00FC7496" w:rsidRDefault="002D7362" w:rsidP="00DF79A1">
            <w:pPr>
              <w:pStyle w:val="TAL"/>
            </w:pPr>
          </w:p>
        </w:tc>
        <w:tc>
          <w:tcPr>
            <w:tcW w:w="2824" w:type="dxa"/>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vAlign w:val="center"/>
          </w:tcPr>
          <w:p w14:paraId="71626AC9" w14:textId="77777777" w:rsidR="00BA22D4" w:rsidRPr="00FC7496" w:rsidRDefault="00BA22D4" w:rsidP="00042C41">
            <w:pPr>
              <w:pStyle w:val="TAL"/>
            </w:pPr>
            <w:r w:rsidRPr="00E87D68">
              <w:rPr>
                <w:lang w:eastAsia="ja-JP"/>
              </w:rPr>
              <w:t>charstring</w:t>
            </w:r>
          </w:p>
        </w:tc>
        <w:tc>
          <w:tcPr>
            <w:tcW w:w="1695" w:type="dxa"/>
            <w:vAlign w:val="center"/>
          </w:tcPr>
          <w:p w14:paraId="67A797A1" w14:textId="77777777" w:rsidR="00BA22D4" w:rsidRPr="00FC7496" w:rsidRDefault="00BA22D4" w:rsidP="00042C41">
            <w:pPr>
              <w:pStyle w:val="TAL"/>
            </w:pPr>
          </w:p>
        </w:tc>
        <w:tc>
          <w:tcPr>
            <w:tcW w:w="1130" w:type="dxa"/>
            <w:vAlign w:val="center"/>
          </w:tcPr>
          <w:p w14:paraId="2370EA02" w14:textId="77777777" w:rsidR="00BA22D4" w:rsidRPr="00FC7496" w:rsidRDefault="00BA22D4" w:rsidP="00042C41">
            <w:pPr>
              <w:pStyle w:val="TAL"/>
            </w:pPr>
          </w:p>
        </w:tc>
        <w:tc>
          <w:tcPr>
            <w:tcW w:w="2824" w:type="dxa"/>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vAlign w:val="center"/>
          </w:tcPr>
          <w:p w14:paraId="4F2F761E" w14:textId="77777777" w:rsidR="00945896" w:rsidRPr="00FC7496" w:rsidRDefault="00945896" w:rsidP="002B4B59">
            <w:pPr>
              <w:pStyle w:val="TAL"/>
            </w:pPr>
            <w:r w:rsidRPr="00FC7496">
              <w:t>charstring</w:t>
            </w:r>
          </w:p>
        </w:tc>
        <w:tc>
          <w:tcPr>
            <w:tcW w:w="1695" w:type="dxa"/>
            <w:vAlign w:val="center"/>
          </w:tcPr>
          <w:p w14:paraId="6AD345F2" w14:textId="77777777" w:rsidR="00945896" w:rsidRPr="00FC7496" w:rsidRDefault="00945896" w:rsidP="002B4B59">
            <w:pPr>
              <w:pStyle w:val="TAL"/>
            </w:pPr>
          </w:p>
        </w:tc>
        <w:tc>
          <w:tcPr>
            <w:tcW w:w="1130" w:type="dxa"/>
            <w:vAlign w:val="center"/>
          </w:tcPr>
          <w:p w14:paraId="462F538B" w14:textId="77777777" w:rsidR="00945896" w:rsidRPr="00FC7496" w:rsidRDefault="00945896" w:rsidP="002B4B59">
            <w:pPr>
              <w:pStyle w:val="TAL"/>
            </w:pPr>
          </w:p>
        </w:tc>
        <w:tc>
          <w:tcPr>
            <w:tcW w:w="2824" w:type="dxa"/>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vAlign w:val="center"/>
          </w:tcPr>
          <w:p w14:paraId="765ED3EB" w14:textId="77777777" w:rsidR="00970C30" w:rsidRPr="00FC7496" w:rsidRDefault="00970C30" w:rsidP="005F0339">
            <w:pPr>
              <w:pStyle w:val="TAL"/>
            </w:pPr>
            <w:r w:rsidRPr="00FC7496">
              <w:t>charstring</w:t>
            </w:r>
          </w:p>
        </w:tc>
        <w:tc>
          <w:tcPr>
            <w:tcW w:w="1695" w:type="dxa"/>
            <w:vAlign w:val="center"/>
          </w:tcPr>
          <w:p w14:paraId="2EF4DB5A" w14:textId="77777777" w:rsidR="00970C30" w:rsidRPr="00FC7496" w:rsidRDefault="00970C30" w:rsidP="005F0339">
            <w:pPr>
              <w:pStyle w:val="TAL"/>
            </w:pPr>
          </w:p>
        </w:tc>
        <w:tc>
          <w:tcPr>
            <w:tcW w:w="1130" w:type="dxa"/>
            <w:vAlign w:val="center"/>
          </w:tcPr>
          <w:p w14:paraId="028FE4A4" w14:textId="77777777" w:rsidR="00970C30" w:rsidRPr="00FC7496" w:rsidRDefault="00970C30" w:rsidP="005F0339">
            <w:pPr>
              <w:pStyle w:val="TAL"/>
            </w:pPr>
          </w:p>
        </w:tc>
        <w:tc>
          <w:tcPr>
            <w:tcW w:w="2824" w:type="dxa"/>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vAlign w:val="center"/>
          </w:tcPr>
          <w:p w14:paraId="1EB1326B" w14:textId="77777777" w:rsidR="00BA22D4" w:rsidRPr="00FC7496" w:rsidRDefault="00BA22D4" w:rsidP="00042C41">
            <w:pPr>
              <w:pStyle w:val="TAL"/>
            </w:pPr>
            <w:r w:rsidRPr="00E87D68">
              <w:rPr>
                <w:lang w:eastAsia="ja-JP"/>
              </w:rPr>
              <w:t>charstring</w:t>
            </w:r>
          </w:p>
        </w:tc>
        <w:tc>
          <w:tcPr>
            <w:tcW w:w="1695" w:type="dxa"/>
            <w:vAlign w:val="center"/>
          </w:tcPr>
          <w:p w14:paraId="0EE7EA65" w14:textId="77777777" w:rsidR="00BA22D4" w:rsidRPr="00FC7496" w:rsidRDefault="00BA22D4" w:rsidP="00042C41">
            <w:pPr>
              <w:pStyle w:val="TAL"/>
            </w:pPr>
          </w:p>
        </w:tc>
        <w:tc>
          <w:tcPr>
            <w:tcW w:w="1130" w:type="dxa"/>
            <w:vAlign w:val="center"/>
          </w:tcPr>
          <w:p w14:paraId="7217EF04" w14:textId="77777777" w:rsidR="00BA22D4" w:rsidRPr="00FC7496" w:rsidRDefault="00BA22D4" w:rsidP="00042C41">
            <w:pPr>
              <w:pStyle w:val="TAL"/>
            </w:pPr>
          </w:p>
        </w:tc>
        <w:tc>
          <w:tcPr>
            <w:tcW w:w="2824" w:type="dxa"/>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noWrap/>
            <w:vAlign w:val="center"/>
          </w:tcPr>
          <w:p w14:paraId="4EE57A27" w14:textId="77777777" w:rsidR="009C1781" w:rsidRPr="00FC7496" w:rsidRDefault="009C1781" w:rsidP="009C1781">
            <w:pPr>
              <w:pStyle w:val="TAL"/>
            </w:pPr>
            <w:r w:rsidRPr="00FC7496">
              <w:t>px_IPv6_Address1_RemoteUE</w:t>
            </w:r>
          </w:p>
        </w:tc>
        <w:tc>
          <w:tcPr>
            <w:tcW w:w="1509" w:type="dxa"/>
            <w:vAlign w:val="center"/>
          </w:tcPr>
          <w:p w14:paraId="548C183D" w14:textId="77777777" w:rsidR="009C1781" w:rsidRPr="00FC7496" w:rsidRDefault="009C1781" w:rsidP="009C1781">
            <w:pPr>
              <w:pStyle w:val="TAL"/>
            </w:pPr>
            <w:r w:rsidRPr="00FC7496">
              <w:t>charstring</w:t>
            </w:r>
          </w:p>
        </w:tc>
        <w:tc>
          <w:tcPr>
            <w:tcW w:w="1695" w:type="dxa"/>
            <w:vAlign w:val="center"/>
          </w:tcPr>
          <w:p w14:paraId="1D8AAF7C" w14:textId="77777777" w:rsidR="009C1781" w:rsidRPr="00FC7496" w:rsidRDefault="009C1781" w:rsidP="009C1781">
            <w:pPr>
              <w:pStyle w:val="TAL"/>
            </w:pPr>
          </w:p>
        </w:tc>
        <w:tc>
          <w:tcPr>
            <w:tcW w:w="1130" w:type="dxa"/>
            <w:vAlign w:val="center"/>
          </w:tcPr>
          <w:p w14:paraId="6C7ADAEC" w14:textId="77777777" w:rsidR="009C1781" w:rsidRPr="00FC7496" w:rsidRDefault="009C1781" w:rsidP="009C1781">
            <w:pPr>
              <w:pStyle w:val="TAL"/>
            </w:pPr>
          </w:p>
        </w:tc>
        <w:tc>
          <w:tcPr>
            <w:tcW w:w="2824" w:type="dxa"/>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noWrap/>
            <w:vAlign w:val="center"/>
          </w:tcPr>
          <w:p w14:paraId="0D297357" w14:textId="77777777" w:rsidR="009C1781" w:rsidRPr="00FC7496" w:rsidRDefault="009C1781" w:rsidP="009C1781">
            <w:pPr>
              <w:pStyle w:val="TAL"/>
            </w:pPr>
            <w:r w:rsidRPr="00FC7496">
              <w:t>px_IPv6_Address2_RemoteUE</w:t>
            </w:r>
          </w:p>
        </w:tc>
        <w:tc>
          <w:tcPr>
            <w:tcW w:w="1509" w:type="dxa"/>
            <w:vAlign w:val="center"/>
          </w:tcPr>
          <w:p w14:paraId="0A3A89EE" w14:textId="77777777" w:rsidR="009C1781" w:rsidRPr="00FC7496" w:rsidRDefault="009C1781" w:rsidP="009C1781">
            <w:pPr>
              <w:pStyle w:val="TAL"/>
            </w:pPr>
            <w:r w:rsidRPr="00FC7496">
              <w:t>charstring</w:t>
            </w:r>
          </w:p>
        </w:tc>
        <w:tc>
          <w:tcPr>
            <w:tcW w:w="1695" w:type="dxa"/>
            <w:vAlign w:val="center"/>
          </w:tcPr>
          <w:p w14:paraId="02CA2138" w14:textId="77777777" w:rsidR="009C1781" w:rsidRPr="00FC7496" w:rsidRDefault="009C1781" w:rsidP="009C1781">
            <w:pPr>
              <w:pStyle w:val="TAL"/>
            </w:pPr>
          </w:p>
        </w:tc>
        <w:tc>
          <w:tcPr>
            <w:tcW w:w="1130" w:type="dxa"/>
            <w:vAlign w:val="center"/>
          </w:tcPr>
          <w:p w14:paraId="1F6905D6" w14:textId="77777777" w:rsidR="009C1781" w:rsidRPr="00FC7496" w:rsidRDefault="009C1781" w:rsidP="009C1781">
            <w:pPr>
              <w:pStyle w:val="TAL"/>
            </w:pPr>
          </w:p>
        </w:tc>
        <w:tc>
          <w:tcPr>
            <w:tcW w:w="2824" w:type="dxa"/>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vAlign w:val="center"/>
          </w:tcPr>
          <w:p w14:paraId="508786C7" w14:textId="77777777" w:rsidR="00BA22D4" w:rsidRPr="00FC7496" w:rsidRDefault="00BA22D4" w:rsidP="00042C41">
            <w:pPr>
              <w:pStyle w:val="TAL"/>
            </w:pPr>
            <w:r w:rsidRPr="00E87D68">
              <w:rPr>
                <w:lang w:eastAsia="ja-JP"/>
              </w:rPr>
              <w:t>charstring</w:t>
            </w:r>
          </w:p>
        </w:tc>
        <w:tc>
          <w:tcPr>
            <w:tcW w:w="1695" w:type="dxa"/>
            <w:vAlign w:val="center"/>
          </w:tcPr>
          <w:p w14:paraId="7A4A5C87" w14:textId="77777777" w:rsidR="00BA22D4" w:rsidRPr="00FC7496" w:rsidRDefault="00BA22D4" w:rsidP="00042C41">
            <w:pPr>
              <w:pStyle w:val="TAL"/>
            </w:pPr>
          </w:p>
        </w:tc>
        <w:tc>
          <w:tcPr>
            <w:tcW w:w="1130" w:type="dxa"/>
            <w:vAlign w:val="center"/>
          </w:tcPr>
          <w:p w14:paraId="11CC97E3" w14:textId="77777777" w:rsidR="00BA22D4" w:rsidRPr="00FC7496" w:rsidRDefault="00BA22D4" w:rsidP="00042C41">
            <w:pPr>
              <w:pStyle w:val="TAL"/>
            </w:pPr>
          </w:p>
        </w:tc>
        <w:tc>
          <w:tcPr>
            <w:tcW w:w="2824" w:type="dxa"/>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vAlign w:val="center"/>
          </w:tcPr>
          <w:p w14:paraId="26E51BA3" w14:textId="77777777" w:rsidR="00970C30" w:rsidRPr="00FC7496" w:rsidRDefault="00970C30" w:rsidP="005F0339">
            <w:pPr>
              <w:pStyle w:val="TAL"/>
            </w:pPr>
            <w:r w:rsidRPr="00FC7496">
              <w:t>charstring</w:t>
            </w:r>
          </w:p>
        </w:tc>
        <w:tc>
          <w:tcPr>
            <w:tcW w:w="1695" w:type="dxa"/>
            <w:vAlign w:val="center"/>
          </w:tcPr>
          <w:p w14:paraId="3E61FD07" w14:textId="77777777" w:rsidR="00970C30" w:rsidRPr="00FC7496" w:rsidRDefault="00970C30" w:rsidP="005F0339">
            <w:pPr>
              <w:pStyle w:val="TAL"/>
            </w:pPr>
          </w:p>
        </w:tc>
        <w:tc>
          <w:tcPr>
            <w:tcW w:w="1130" w:type="dxa"/>
            <w:vAlign w:val="center"/>
          </w:tcPr>
          <w:p w14:paraId="5034D3F4" w14:textId="77777777" w:rsidR="00970C30" w:rsidRPr="00FC7496" w:rsidRDefault="00970C30" w:rsidP="005F0339">
            <w:pPr>
              <w:pStyle w:val="TAL"/>
            </w:pPr>
          </w:p>
        </w:tc>
        <w:tc>
          <w:tcPr>
            <w:tcW w:w="2824" w:type="dxa"/>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noWrap/>
            <w:vAlign w:val="center"/>
          </w:tcPr>
          <w:p w14:paraId="782EF4E1" w14:textId="77777777" w:rsidR="00982DBD" w:rsidRPr="00FC7496" w:rsidRDefault="00982DBD" w:rsidP="00827A9D">
            <w:pPr>
              <w:pStyle w:val="TAL"/>
            </w:pPr>
            <w:r w:rsidRPr="00FC7496">
              <w:t>px_ePrimaryFrequencyBand</w:t>
            </w:r>
          </w:p>
        </w:tc>
        <w:tc>
          <w:tcPr>
            <w:tcW w:w="1509" w:type="dxa"/>
            <w:vAlign w:val="center"/>
          </w:tcPr>
          <w:p w14:paraId="3C755D37" w14:textId="77777777" w:rsidR="00982DBD" w:rsidRPr="00FC7496" w:rsidRDefault="00982DBD" w:rsidP="00827A9D">
            <w:pPr>
              <w:pStyle w:val="TAL"/>
            </w:pPr>
            <w:r w:rsidRPr="00FC7496">
              <w:t>integer</w:t>
            </w:r>
          </w:p>
        </w:tc>
        <w:tc>
          <w:tcPr>
            <w:tcW w:w="1695" w:type="dxa"/>
            <w:vAlign w:val="center"/>
          </w:tcPr>
          <w:p w14:paraId="7D85DC05" w14:textId="77777777" w:rsidR="00982DBD" w:rsidRPr="00FC7496" w:rsidRDefault="00982DBD" w:rsidP="00827A9D">
            <w:pPr>
              <w:pStyle w:val="TAL"/>
            </w:pPr>
            <w:r w:rsidRPr="00FC7496">
              <w:t>1</w:t>
            </w:r>
          </w:p>
        </w:tc>
        <w:tc>
          <w:tcPr>
            <w:tcW w:w="1130" w:type="dxa"/>
            <w:vAlign w:val="center"/>
          </w:tcPr>
          <w:p w14:paraId="1356B23E" w14:textId="77777777" w:rsidR="00982DBD" w:rsidRPr="00FC7496" w:rsidRDefault="00982DBD" w:rsidP="00827A9D">
            <w:pPr>
              <w:pStyle w:val="TAL"/>
            </w:pPr>
          </w:p>
        </w:tc>
        <w:tc>
          <w:tcPr>
            <w:tcW w:w="2824" w:type="dxa"/>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noWrap/>
            <w:vAlign w:val="center"/>
          </w:tcPr>
          <w:p w14:paraId="5FAC544F" w14:textId="77777777" w:rsidR="00063667" w:rsidRPr="00FC7496" w:rsidDel="00E07893" w:rsidRDefault="00063667" w:rsidP="00074679">
            <w:pPr>
              <w:pStyle w:val="TAL"/>
            </w:pPr>
            <w:r w:rsidRPr="00FC7496">
              <w:rPr>
                <w:rFonts w:cs="Arial"/>
              </w:rPr>
              <w:t>px_SMS_ChkMsgReceived</w:t>
            </w:r>
          </w:p>
        </w:tc>
        <w:tc>
          <w:tcPr>
            <w:tcW w:w="1509" w:type="dxa"/>
            <w:vAlign w:val="center"/>
          </w:tcPr>
          <w:p w14:paraId="712B4399" w14:textId="77777777" w:rsidR="00063667" w:rsidRPr="00FC7496" w:rsidDel="00E07893" w:rsidRDefault="00063667" w:rsidP="00074679">
            <w:pPr>
              <w:pStyle w:val="TAL"/>
              <w:rPr>
                <w:rFonts w:cs="Arial"/>
              </w:rPr>
            </w:pPr>
            <w:r w:rsidRPr="00FC7496">
              <w:rPr>
                <w:rFonts w:cs="Arial"/>
              </w:rPr>
              <w:t>boolean</w:t>
            </w:r>
          </w:p>
        </w:tc>
        <w:tc>
          <w:tcPr>
            <w:tcW w:w="1695" w:type="dxa"/>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vAlign w:val="center"/>
          </w:tcPr>
          <w:p w14:paraId="10C9D354" w14:textId="77777777" w:rsidR="00063667" w:rsidRPr="00FC7496" w:rsidRDefault="00063667" w:rsidP="00074679">
            <w:pPr>
              <w:pStyle w:val="TAL"/>
            </w:pPr>
          </w:p>
        </w:tc>
        <w:tc>
          <w:tcPr>
            <w:tcW w:w="2824" w:type="dxa"/>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853C928" w14:textId="77777777" w:rsidR="004704DE" w:rsidRPr="00FC7496" w:rsidRDefault="004704DE" w:rsidP="00F01EDA">
            <w:pPr>
              <w:pStyle w:val="TAL"/>
            </w:pPr>
            <w:r w:rsidRPr="00FC7496">
              <w:t>px_RATComb_Tested</w:t>
            </w:r>
          </w:p>
        </w:tc>
        <w:tc>
          <w:tcPr>
            <w:tcW w:w="1509" w:type="dxa"/>
            <w:tcBorders>
              <w:top w:val="single" w:sz="4" w:space="0" w:color="auto"/>
              <w:left w:val="single" w:sz="4" w:space="0" w:color="auto"/>
              <w:bottom w:val="single" w:sz="4" w:space="0" w:color="auto"/>
              <w:right w:val="single" w:sz="4" w:space="0" w:color="auto"/>
            </w:tcBorders>
            <w:vAlign w:val="center"/>
          </w:tcPr>
          <w:p w14:paraId="41590023" w14:textId="77777777" w:rsidR="004704DE" w:rsidRPr="00FC7496" w:rsidRDefault="004704DE" w:rsidP="00F01EDA">
            <w:pPr>
              <w:pStyle w:val="TAL"/>
              <w:rPr>
                <w:rFonts w:cs="Arial"/>
              </w:rPr>
            </w:pPr>
            <w:r w:rsidRPr="00FC7496">
              <w:rPr>
                <w:rFonts w:cs="Arial"/>
              </w:rPr>
              <w:t>RATComb_Tested_Type</w:t>
            </w:r>
          </w:p>
        </w:tc>
        <w:tc>
          <w:tcPr>
            <w:tcW w:w="1695" w:type="dxa"/>
            <w:tcBorders>
              <w:top w:val="single" w:sz="4" w:space="0" w:color="auto"/>
              <w:left w:val="single" w:sz="4" w:space="0" w:color="auto"/>
              <w:bottom w:val="single" w:sz="4" w:space="0" w:color="auto"/>
              <w:right w:val="single" w:sz="4" w:space="0" w:color="auto"/>
            </w:tcBorders>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vAlign w:val="center"/>
          </w:tcPr>
          <w:p w14:paraId="248D4C9B" w14:textId="77777777" w:rsidR="004704DE" w:rsidRPr="00FC7496" w:rsidRDefault="004704DE" w:rsidP="00F01EDA">
            <w:pPr>
              <w:pStyle w:val="TAL"/>
            </w:pPr>
            <w:r w:rsidRPr="00FC7496">
              <w:t>EUTRA_UTRA, EUTRA_GERAN</w:t>
            </w:r>
            <w:r w:rsidR="00970C30" w:rsidRPr="00FC7496">
              <w:t>, EUTRA_Only</w:t>
            </w:r>
          </w:p>
        </w:tc>
        <w:tc>
          <w:tcPr>
            <w:tcW w:w="2824" w:type="dxa"/>
            <w:tcBorders>
              <w:top w:val="single" w:sz="4" w:space="0" w:color="auto"/>
              <w:left w:val="single" w:sz="4" w:space="0" w:color="auto"/>
              <w:bottom w:val="single" w:sz="4" w:space="0" w:color="auto"/>
              <w:right w:val="single" w:sz="4" w:space="0" w:color="auto"/>
            </w:tcBorders>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4BEC5E9" w14:textId="77777777" w:rsidR="00970C30" w:rsidRPr="00FC7496" w:rsidRDefault="00B3186B" w:rsidP="005F0339">
            <w:pPr>
              <w:pStyle w:val="TAL"/>
            </w:pPr>
            <w:r w:rsidRPr="00FC7496">
              <w:t>p</w:t>
            </w:r>
            <w:r w:rsidR="00970C30" w:rsidRPr="00FC7496">
              <w:t>x_SinglePLMN_Tested</w:t>
            </w:r>
          </w:p>
        </w:tc>
        <w:tc>
          <w:tcPr>
            <w:tcW w:w="1509" w:type="dxa"/>
            <w:tcBorders>
              <w:top w:val="single" w:sz="4" w:space="0" w:color="auto"/>
              <w:left w:val="single" w:sz="4" w:space="0" w:color="auto"/>
              <w:bottom w:val="single" w:sz="4" w:space="0" w:color="auto"/>
              <w:right w:val="single" w:sz="4" w:space="0" w:color="auto"/>
            </w:tcBorders>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vAlign w:val="center"/>
          </w:tcPr>
          <w:p w14:paraId="1088D3D4" w14:textId="77777777" w:rsidR="00970C30" w:rsidRPr="00FC7496" w:rsidRDefault="00970C30" w:rsidP="005F0339">
            <w:pPr>
              <w:pStyle w:val="TAL"/>
            </w:pPr>
            <w:r w:rsidRPr="00FC7496">
              <w:t>MultiPLMN</w:t>
            </w:r>
          </w:p>
        </w:tc>
        <w:tc>
          <w:tcPr>
            <w:tcW w:w="1130" w:type="dxa"/>
            <w:tcBorders>
              <w:top w:val="single" w:sz="4" w:space="0" w:color="auto"/>
              <w:left w:val="single" w:sz="4" w:space="0" w:color="auto"/>
              <w:bottom w:val="single" w:sz="4" w:space="0" w:color="auto"/>
              <w:right w:val="single" w:sz="4" w:space="0" w:color="auto"/>
            </w:tcBorders>
            <w:vAlign w:val="center"/>
          </w:tcPr>
          <w:p w14:paraId="6C331406" w14:textId="77777777" w:rsidR="00970C30" w:rsidRPr="00FC7496" w:rsidRDefault="00970C30" w:rsidP="00987D09">
            <w:pPr>
              <w:pStyle w:val="TAL"/>
            </w:pPr>
            <w:r w:rsidRPr="00FC7496">
              <w:t>SinglePLMN,</w:t>
            </w:r>
            <w:r w:rsidR="00987D09" w:rsidRPr="00FC7496">
              <w:t xml:space="preserve"> </w:t>
            </w:r>
            <w:r w:rsidRPr="00FC7496">
              <w:t>MultiPLMN</w:t>
            </w:r>
            <w:r w:rsidR="0072247E" w:rsidRPr="00FC7496">
              <w:t>, MultiPLMNinPrimaryBand, MultiPLMNinSecondaryBand</w:t>
            </w:r>
          </w:p>
        </w:tc>
        <w:tc>
          <w:tcPr>
            <w:tcW w:w="2824" w:type="dxa"/>
            <w:tcBorders>
              <w:top w:val="single" w:sz="4" w:space="0" w:color="auto"/>
              <w:left w:val="single" w:sz="4" w:space="0" w:color="auto"/>
              <w:bottom w:val="single" w:sz="4" w:space="0" w:color="auto"/>
              <w:right w:val="single" w:sz="4" w:space="0" w:color="auto"/>
            </w:tcBorders>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SinglePLMN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80839FC" w14:textId="77777777" w:rsidR="00B3186B" w:rsidRPr="00FC7496" w:rsidRDefault="00B3186B" w:rsidP="00074679">
            <w:pPr>
              <w:pStyle w:val="TAL"/>
            </w:pPr>
            <w:r w:rsidRPr="00FC7496">
              <w:t>px_UE_</w:t>
            </w:r>
            <w:r w:rsidR="00475050" w:rsidRPr="00FC7496">
              <w:t>CS_PS_</w:t>
            </w:r>
            <w:r w:rsidRPr="00FC7496">
              <w:t>UsageSetting_Tested</w:t>
            </w:r>
          </w:p>
        </w:tc>
        <w:tc>
          <w:tcPr>
            <w:tcW w:w="1509" w:type="dxa"/>
            <w:tcBorders>
              <w:top w:val="single" w:sz="4" w:space="0" w:color="auto"/>
              <w:left w:val="single" w:sz="4" w:space="0" w:color="auto"/>
              <w:bottom w:val="single" w:sz="4" w:space="0" w:color="auto"/>
              <w:right w:val="single" w:sz="4" w:space="0" w:color="auto"/>
            </w:tcBorders>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FC50DBE" w14:textId="77777777" w:rsidR="00475050" w:rsidRPr="00FC7496" w:rsidRDefault="00475050" w:rsidP="00A471D2">
            <w:pPr>
              <w:pStyle w:val="TAL"/>
            </w:pPr>
            <w:r w:rsidRPr="00FC7496">
              <w:t>px_UE_PS_UsageSetting_Tested</w:t>
            </w:r>
          </w:p>
        </w:tc>
        <w:tc>
          <w:tcPr>
            <w:tcW w:w="1509" w:type="dxa"/>
            <w:tcBorders>
              <w:top w:val="single" w:sz="4" w:space="0" w:color="auto"/>
              <w:left w:val="single" w:sz="4" w:space="0" w:color="auto"/>
              <w:bottom w:val="single" w:sz="4" w:space="0" w:color="auto"/>
              <w:right w:val="single" w:sz="4" w:space="0" w:color="auto"/>
            </w:tcBorders>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A1D99D8" w14:textId="77777777" w:rsidR="00B3186B" w:rsidRPr="00FC7496" w:rsidRDefault="00B3186B" w:rsidP="00931DA3">
            <w:pPr>
              <w:pStyle w:val="TAL"/>
            </w:pPr>
            <w:r w:rsidRPr="00FC7496">
              <w:t>px_UTRAN_ModeUnderTest</w:t>
            </w:r>
          </w:p>
        </w:tc>
        <w:tc>
          <w:tcPr>
            <w:tcW w:w="1509" w:type="dxa"/>
            <w:tcBorders>
              <w:top w:val="single" w:sz="4" w:space="0" w:color="auto"/>
              <w:left w:val="single" w:sz="4" w:space="0" w:color="auto"/>
              <w:bottom w:val="single" w:sz="4" w:space="0" w:color="auto"/>
              <w:right w:val="single" w:sz="4" w:space="0" w:color="auto"/>
            </w:tcBorders>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5D35799" w14:textId="77777777" w:rsidR="00946D17" w:rsidRPr="00FC7496" w:rsidRDefault="00946D17" w:rsidP="00946D17">
            <w:pPr>
              <w:pStyle w:val="TAL"/>
            </w:pPr>
            <w:r w:rsidRPr="00FC7496">
              <w:t>px_TestLoopModeB_Delay</w:t>
            </w:r>
          </w:p>
        </w:tc>
        <w:tc>
          <w:tcPr>
            <w:tcW w:w="1509" w:type="dxa"/>
            <w:tcBorders>
              <w:top w:val="single" w:sz="4" w:space="0" w:color="auto"/>
              <w:left w:val="single" w:sz="4" w:space="0" w:color="auto"/>
              <w:bottom w:val="single" w:sz="4" w:space="0" w:color="auto"/>
              <w:right w:val="single" w:sz="4" w:space="0" w:color="auto"/>
            </w:tcBorders>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IP_PDU_delay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8801974" w14:textId="77777777" w:rsidR="009C1781" w:rsidRPr="00FC7496" w:rsidRDefault="009C1781" w:rsidP="009C1781">
            <w:pPr>
              <w:pStyle w:val="TAL"/>
            </w:pPr>
            <w:r w:rsidRPr="00FC7496">
              <w:t>px_IP_MTU_Size</w:t>
            </w:r>
          </w:p>
        </w:tc>
        <w:tc>
          <w:tcPr>
            <w:tcW w:w="1509" w:type="dxa"/>
            <w:tcBorders>
              <w:top w:val="single" w:sz="4" w:space="0" w:color="auto"/>
              <w:left w:val="single" w:sz="4" w:space="0" w:color="auto"/>
              <w:bottom w:val="single" w:sz="4" w:space="0" w:color="auto"/>
              <w:right w:val="single" w:sz="4" w:space="0" w:color="auto"/>
            </w:tcBorders>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CB2C2EE" w14:textId="77777777" w:rsidR="002D7362" w:rsidRPr="00FC7496" w:rsidRDefault="002D7362" w:rsidP="00DF79A1">
            <w:pPr>
              <w:pStyle w:val="TAL"/>
            </w:pPr>
            <w:r w:rsidRPr="00FC7496">
              <w:rPr>
                <w:rFonts w:cs="Arial"/>
                <w:szCs w:val="18"/>
                <w:lang w:eastAsia="en-GB"/>
              </w:rPr>
              <w:t>px_UTRAN_OverlappingNotSupportedFrequencyBandMFBI</w:t>
            </w:r>
          </w:p>
        </w:tc>
        <w:tc>
          <w:tcPr>
            <w:tcW w:w="1509" w:type="dxa"/>
            <w:tcBorders>
              <w:top w:val="single" w:sz="4" w:space="0" w:color="auto"/>
              <w:left w:val="single" w:sz="4" w:space="0" w:color="auto"/>
              <w:bottom w:val="single" w:sz="4" w:space="0" w:color="auto"/>
              <w:right w:val="single" w:sz="4" w:space="0" w:color="auto"/>
            </w:tcBorders>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058BAB3" w14:textId="77777777" w:rsidR="002D7362" w:rsidRPr="00FC7496" w:rsidRDefault="002D7362" w:rsidP="00DF79A1">
            <w:pPr>
              <w:pStyle w:val="TAL"/>
              <w:rPr>
                <w:rFonts w:cs="Arial"/>
              </w:rPr>
            </w:pPr>
            <w:r w:rsidRPr="00FC7496">
              <w:rPr>
                <w:lang w:eastAsia="en-GB"/>
              </w:rPr>
              <w:t xml:space="preserve">A not supported UTRAN frequency band that is overlapping with a supported band (px_MFBI_UTRAN_FrequencyBand).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px_UARFCN_D_High, px_UARFCN_D_Mid,px_UARFCN_L_Mid.</w:t>
            </w:r>
            <w:r w:rsidR="00930A5A" w:rsidRPr="00FC7496">
              <w:rPr>
                <w:lang w:eastAsia="en-GB"/>
              </w:rPr>
              <w:t xml:space="preserve"> Applied to MFBI test 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280D687B" w14:textId="77777777" w:rsidR="00930A5A" w:rsidRPr="00FC7496" w:rsidRDefault="00930A5A" w:rsidP="00205790">
            <w:pPr>
              <w:pStyle w:val="TAL"/>
              <w:rPr>
                <w:rFonts w:cs="Arial"/>
                <w:szCs w:val="18"/>
                <w:lang w:eastAsia="en-GB"/>
              </w:rPr>
            </w:pPr>
            <w:r w:rsidRPr="00FC7496">
              <w:rPr>
                <w:rFonts w:cs="Arial"/>
                <w:szCs w:val="18"/>
                <w:lang w:eastAsia="en-GB"/>
              </w:rPr>
              <w:t>px_MFBI_UTRAN_FrequencyBand</w:t>
            </w:r>
          </w:p>
        </w:tc>
        <w:tc>
          <w:tcPr>
            <w:tcW w:w="1509" w:type="dxa"/>
            <w:tcBorders>
              <w:top w:val="single" w:sz="4" w:space="0" w:color="auto"/>
              <w:left w:val="single" w:sz="4" w:space="0" w:color="auto"/>
              <w:bottom w:val="single" w:sz="4" w:space="0" w:color="auto"/>
              <w:right w:val="single" w:sz="4" w:space="0" w:color="auto"/>
            </w:tcBorders>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6D2B9F52" w14:textId="77777777" w:rsidR="00930A5A" w:rsidRPr="00FC7496" w:rsidRDefault="00930A5A" w:rsidP="00205790">
            <w:pPr>
              <w:pStyle w:val="TAL"/>
              <w:rPr>
                <w:lang w:eastAsia="en-GB"/>
              </w:rPr>
            </w:pPr>
            <w:r w:rsidRPr="00FC7496">
              <w:rPr>
                <w:lang w:eastAsia="en-GB"/>
              </w:rPr>
              <w:t>A supported UTRAN frequency band overlapping with px_UTRAN_OverlappingNotSupportedFrequencyBandMFBI.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vAlign w:val="center"/>
          </w:tcPr>
          <w:p w14:paraId="1CB11CEB"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9C7E064" w14:textId="77777777" w:rsidR="000C6AD3" w:rsidRPr="00FC7496" w:rsidRDefault="000C6AD3" w:rsidP="00EC4643">
            <w:pPr>
              <w:pStyle w:val="TAL"/>
              <w:rPr>
                <w:rFonts w:cs="Arial"/>
                <w:szCs w:val="18"/>
                <w:lang w:eastAsia="en-GB"/>
              </w:rPr>
            </w:pPr>
            <w:r w:rsidRPr="00FC7496">
              <w:rPr>
                <w:rFonts w:cs="Arial"/>
                <w:szCs w:val="18"/>
                <w:lang w:eastAsia="en-GB"/>
              </w:rPr>
              <w:t>px_AquireGNSS_MaxTime</w:t>
            </w:r>
          </w:p>
        </w:tc>
        <w:tc>
          <w:tcPr>
            <w:tcW w:w="1509" w:type="dxa"/>
            <w:tcBorders>
              <w:top w:val="single" w:sz="4" w:space="0" w:color="auto"/>
              <w:left w:val="single" w:sz="4" w:space="0" w:color="auto"/>
              <w:bottom w:val="single" w:sz="4" w:space="0" w:color="auto"/>
              <w:right w:val="single" w:sz="4" w:space="0" w:color="auto"/>
            </w:tcBorders>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8A8F513" w14:textId="77777777" w:rsidR="000C6AD3" w:rsidRPr="00FC7496" w:rsidRDefault="000C6AD3" w:rsidP="00EC4643">
            <w:pPr>
              <w:pStyle w:val="TAL"/>
              <w:rPr>
                <w:lang w:eastAsia="en-GB"/>
              </w:rPr>
            </w:pPr>
            <w:r w:rsidRPr="00FC7496">
              <w:rPr>
                <w:lang w:eastAsia="en-GB"/>
              </w:rPr>
              <w:t>The maximum time (in seconds) taken for the UE to aquire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B59149A" w14:textId="77777777" w:rsidR="00F56F87" w:rsidRPr="00FC7496" w:rsidRDefault="00F56F87" w:rsidP="001248C4">
            <w:pPr>
              <w:pStyle w:val="TAL"/>
              <w:rPr>
                <w:rFonts w:cs="Arial"/>
                <w:szCs w:val="18"/>
                <w:lang w:eastAsia="en-GB"/>
              </w:rPr>
            </w:pPr>
            <w:r w:rsidRPr="00FC7496">
              <w:rPr>
                <w:rFonts w:cs="Arial"/>
                <w:szCs w:val="18"/>
                <w:lang w:eastAsia="en-GB"/>
              </w:rPr>
              <w:t>px_MobileDataOn</w:t>
            </w:r>
          </w:p>
        </w:tc>
        <w:tc>
          <w:tcPr>
            <w:tcW w:w="1509" w:type="dxa"/>
            <w:tcBorders>
              <w:top w:val="single" w:sz="4" w:space="0" w:color="auto"/>
              <w:left w:val="single" w:sz="4" w:space="0" w:color="auto"/>
              <w:bottom w:val="single" w:sz="4" w:space="0" w:color="auto"/>
              <w:right w:val="single" w:sz="4" w:space="0" w:color="auto"/>
            </w:tcBorders>
            <w:vAlign w:val="center"/>
          </w:tcPr>
          <w:p w14:paraId="73780473" w14:textId="77777777" w:rsidR="00F56F87" w:rsidRPr="00FC7496" w:rsidRDefault="00F56F87" w:rsidP="001248C4">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7BF91BA" w14:textId="77777777" w:rsidR="00F56F87" w:rsidRPr="00FC7496" w:rsidRDefault="00F56F87" w:rsidP="001248C4">
            <w:pPr>
              <w:pStyle w:val="TAL"/>
              <w:rPr>
                <w:lang w:eastAsia="en-GB"/>
              </w:rPr>
            </w:pPr>
            <w:r w:rsidRPr="00FC7496">
              <w:rPr>
                <w:lang w:eastAsia="en-GB"/>
              </w:rPr>
              <w:t>Specifes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noWrap/>
            <w:vAlign w:val="center"/>
          </w:tcPr>
          <w:p w14:paraId="6409A210" w14:textId="77777777" w:rsidR="00946DC2" w:rsidRPr="00FC7496" w:rsidRDefault="00946DC2" w:rsidP="00992404">
            <w:pPr>
              <w:pStyle w:val="TAH"/>
            </w:pPr>
            <w:r w:rsidRPr="00FC7496">
              <w:t>Parameter Name</w:t>
            </w:r>
          </w:p>
        </w:tc>
        <w:tc>
          <w:tcPr>
            <w:tcW w:w="1509" w:type="dxa"/>
            <w:vAlign w:val="center"/>
          </w:tcPr>
          <w:p w14:paraId="609B2C15" w14:textId="77777777" w:rsidR="00946DC2" w:rsidRPr="00FC7496" w:rsidRDefault="00946DC2" w:rsidP="00992404">
            <w:pPr>
              <w:pStyle w:val="TAH"/>
            </w:pPr>
            <w:r w:rsidRPr="00FC7496">
              <w:t>Parameter Type</w:t>
            </w:r>
          </w:p>
        </w:tc>
        <w:tc>
          <w:tcPr>
            <w:tcW w:w="1695" w:type="dxa"/>
            <w:vAlign w:val="center"/>
          </w:tcPr>
          <w:p w14:paraId="3BF70D87" w14:textId="77777777" w:rsidR="00946DC2" w:rsidRPr="00FC7496" w:rsidRDefault="00946DC2" w:rsidP="00992404">
            <w:pPr>
              <w:pStyle w:val="TAH"/>
            </w:pPr>
            <w:r w:rsidRPr="00FC7496">
              <w:t>Default Value</w:t>
            </w:r>
          </w:p>
        </w:tc>
        <w:tc>
          <w:tcPr>
            <w:tcW w:w="1130" w:type="dxa"/>
            <w:vAlign w:val="center"/>
          </w:tcPr>
          <w:p w14:paraId="0FCEBD1A" w14:textId="77777777" w:rsidR="00946DC2" w:rsidRPr="00FC7496" w:rsidRDefault="00946DC2" w:rsidP="00992404">
            <w:pPr>
              <w:pStyle w:val="TAH"/>
            </w:pPr>
            <w:r w:rsidRPr="00FC7496">
              <w:t>Supported Values</w:t>
            </w:r>
          </w:p>
        </w:tc>
        <w:tc>
          <w:tcPr>
            <w:tcW w:w="2824" w:type="dxa"/>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noWrap/>
            <w:vAlign w:val="center"/>
          </w:tcPr>
          <w:p w14:paraId="1C8FA399" w14:textId="77777777" w:rsidR="00946DC2" w:rsidRPr="00FC7496" w:rsidRDefault="00946DC2" w:rsidP="00992404">
            <w:pPr>
              <w:pStyle w:val="TAL"/>
              <w:rPr>
                <w:szCs w:val="18"/>
              </w:rPr>
            </w:pPr>
            <w:r w:rsidRPr="00FC7496">
              <w:rPr>
                <w:rFonts w:cs="Arial"/>
                <w:szCs w:val="18"/>
              </w:rPr>
              <w:t>px_eTDDsubframeConfig</w:t>
            </w:r>
          </w:p>
        </w:tc>
        <w:tc>
          <w:tcPr>
            <w:tcW w:w="1509" w:type="dxa"/>
            <w:vAlign w:val="center"/>
          </w:tcPr>
          <w:p w14:paraId="4D83DF8D" w14:textId="77777777" w:rsidR="00946DC2" w:rsidRPr="00FC7496" w:rsidRDefault="00946DC2" w:rsidP="00992404">
            <w:pPr>
              <w:pStyle w:val="TAL"/>
            </w:pPr>
            <w:r w:rsidRPr="00FC7496">
              <w:t>TDD_SubframeAssignment_Type</w:t>
            </w:r>
          </w:p>
        </w:tc>
        <w:tc>
          <w:tcPr>
            <w:tcW w:w="1695" w:type="dxa"/>
            <w:vAlign w:val="center"/>
          </w:tcPr>
          <w:p w14:paraId="5723FC30" w14:textId="77777777" w:rsidR="00946DC2" w:rsidRPr="00FC7496" w:rsidRDefault="00946DC2" w:rsidP="00992404">
            <w:pPr>
              <w:pStyle w:val="TAL"/>
            </w:pPr>
            <w:r w:rsidRPr="00FC7496">
              <w:t>1</w:t>
            </w:r>
          </w:p>
        </w:tc>
        <w:tc>
          <w:tcPr>
            <w:tcW w:w="1130" w:type="dxa"/>
            <w:vAlign w:val="center"/>
          </w:tcPr>
          <w:p w14:paraId="1A8EA0B8" w14:textId="77777777" w:rsidR="00946DC2" w:rsidRPr="00FC7496" w:rsidRDefault="00946DC2" w:rsidP="00992404">
            <w:pPr>
              <w:pStyle w:val="TAL"/>
            </w:pPr>
          </w:p>
        </w:tc>
        <w:tc>
          <w:tcPr>
            <w:tcW w:w="2824" w:type="dxa"/>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noWrap/>
            <w:vAlign w:val="center"/>
          </w:tcPr>
          <w:p w14:paraId="643A219C" w14:textId="77777777" w:rsidR="001012E5" w:rsidRPr="00FC7496" w:rsidRDefault="001012E5" w:rsidP="001012E5">
            <w:pPr>
              <w:pStyle w:val="TAL"/>
            </w:pPr>
            <w:r w:rsidRPr="00FC7496">
              <w:t>px_ePrimaryBandChannelBandwidth</w:t>
            </w:r>
          </w:p>
        </w:tc>
        <w:tc>
          <w:tcPr>
            <w:tcW w:w="1509" w:type="dxa"/>
            <w:vAlign w:val="center"/>
          </w:tcPr>
          <w:p w14:paraId="2528411B" w14:textId="77777777" w:rsidR="001012E5" w:rsidRPr="00FC7496" w:rsidRDefault="001012E5" w:rsidP="001012E5">
            <w:pPr>
              <w:pStyle w:val="TAL"/>
            </w:pPr>
            <w:r w:rsidRPr="00FC7496">
              <w:t>Dl_Bandwidth_Type</w:t>
            </w:r>
          </w:p>
        </w:tc>
        <w:tc>
          <w:tcPr>
            <w:tcW w:w="1695" w:type="dxa"/>
            <w:vAlign w:val="center"/>
          </w:tcPr>
          <w:p w14:paraId="14565DB6" w14:textId="77777777" w:rsidR="001012E5" w:rsidRPr="00FC7496" w:rsidRDefault="001012E5" w:rsidP="001012E5">
            <w:pPr>
              <w:pStyle w:val="TAL"/>
            </w:pPr>
            <w:r w:rsidRPr="00FC7496">
              <w:t>n25</w:t>
            </w:r>
          </w:p>
        </w:tc>
        <w:tc>
          <w:tcPr>
            <w:tcW w:w="1130" w:type="dxa"/>
            <w:vAlign w:val="center"/>
          </w:tcPr>
          <w:p w14:paraId="5055CBBC" w14:textId="77777777" w:rsidR="001012E5" w:rsidRPr="00FC7496" w:rsidRDefault="001012E5" w:rsidP="001012E5">
            <w:pPr>
              <w:pStyle w:val="TAL"/>
            </w:pPr>
          </w:p>
        </w:tc>
        <w:tc>
          <w:tcPr>
            <w:tcW w:w="2824" w:type="dxa"/>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px_ePrimaryFrequencyBand</w:t>
            </w:r>
          </w:p>
        </w:tc>
      </w:tr>
      <w:tr w:rsidR="00946DC2" w:rsidRPr="00FC7496" w14:paraId="0BD5E85F" w14:textId="77777777" w:rsidTr="00325E2D">
        <w:trPr>
          <w:jc w:val="center"/>
        </w:trPr>
        <w:tc>
          <w:tcPr>
            <w:tcW w:w="2728" w:type="dxa"/>
            <w:noWrap/>
            <w:vAlign w:val="center"/>
          </w:tcPr>
          <w:p w14:paraId="7D87014E" w14:textId="77777777" w:rsidR="00946DC2" w:rsidRPr="00FC7496" w:rsidRDefault="00946DC2" w:rsidP="00992404">
            <w:pPr>
              <w:pStyle w:val="TAL"/>
            </w:pPr>
            <w:r w:rsidRPr="00FC7496">
              <w:t>px_eSecondaryBandChannelBandwidth</w:t>
            </w:r>
          </w:p>
        </w:tc>
        <w:tc>
          <w:tcPr>
            <w:tcW w:w="1509" w:type="dxa"/>
            <w:vAlign w:val="center"/>
          </w:tcPr>
          <w:p w14:paraId="3F49F7F6" w14:textId="77777777" w:rsidR="00946DC2" w:rsidRPr="00FC7496" w:rsidRDefault="00946DC2" w:rsidP="00992404">
            <w:pPr>
              <w:pStyle w:val="TAL"/>
            </w:pPr>
            <w:r w:rsidRPr="00FC7496">
              <w:t>Dl_Bandwidth_Type</w:t>
            </w:r>
          </w:p>
        </w:tc>
        <w:tc>
          <w:tcPr>
            <w:tcW w:w="1695" w:type="dxa"/>
            <w:vAlign w:val="center"/>
          </w:tcPr>
          <w:p w14:paraId="13BA5E21" w14:textId="77777777" w:rsidR="00946DC2" w:rsidRPr="00FC7496" w:rsidRDefault="00946DC2" w:rsidP="00992404">
            <w:pPr>
              <w:pStyle w:val="TAL"/>
            </w:pPr>
            <w:r w:rsidRPr="00FC7496">
              <w:t>n25</w:t>
            </w:r>
          </w:p>
        </w:tc>
        <w:tc>
          <w:tcPr>
            <w:tcW w:w="1130" w:type="dxa"/>
            <w:vAlign w:val="center"/>
          </w:tcPr>
          <w:p w14:paraId="6FB9CF95" w14:textId="77777777" w:rsidR="00946DC2" w:rsidRPr="00FC7496" w:rsidRDefault="00946DC2" w:rsidP="00992404">
            <w:pPr>
              <w:pStyle w:val="TAL"/>
            </w:pPr>
          </w:p>
        </w:tc>
        <w:tc>
          <w:tcPr>
            <w:tcW w:w="2824" w:type="dxa"/>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px_eSecondaryFrequencyBand</w:t>
            </w:r>
          </w:p>
        </w:tc>
      </w:tr>
      <w:tr w:rsidR="00930A5A" w:rsidRPr="00FC7496" w14:paraId="51F9414C" w14:textId="77777777" w:rsidTr="00325E2D">
        <w:trPr>
          <w:jc w:val="center"/>
        </w:trPr>
        <w:tc>
          <w:tcPr>
            <w:tcW w:w="2728" w:type="dxa"/>
            <w:noWrap/>
            <w:vAlign w:val="center"/>
          </w:tcPr>
          <w:p w14:paraId="284047F3" w14:textId="77777777" w:rsidR="00930A5A" w:rsidRPr="00FC7496" w:rsidRDefault="00930A5A" w:rsidP="00205790">
            <w:pPr>
              <w:pStyle w:val="TAL"/>
            </w:pPr>
            <w:r w:rsidRPr="00FC7496">
              <w:t>px_EUTRA_CA_BandCombination</w:t>
            </w:r>
          </w:p>
        </w:tc>
        <w:tc>
          <w:tcPr>
            <w:tcW w:w="1509" w:type="dxa"/>
            <w:vAlign w:val="center"/>
          </w:tcPr>
          <w:p w14:paraId="4514FB09" w14:textId="77777777" w:rsidR="00930A5A" w:rsidRPr="00FC7496" w:rsidRDefault="00930A5A" w:rsidP="00205790">
            <w:pPr>
              <w:pStyle w:val="TAL"/>
            </w:pPr>
            <w:r w:rsidRPr="00FC7496">
              <w:t>CA_BandCombination_Type</w:t>
            </w:r>
          </w:p>
        </w:tc>
        <w:tc>
          <w:tcPr>
            <w:tcW w:w="1695" w:type="dxa"/>
            <w:vAlign w:val="center"/>
          </w:tcPr>
          <w:p w14:paraId="50EF663B" w14:textId="77777777" w:rsidR="00930A5A" w:rsidRPr="00FC7496" w:rsidRDefault="00930A5A" w:rsidP="00205790">
            <w:pPr>
              <w:pStyle w:val="TAL"/>
            </w:pPr>
            <w:r w:rsidRPr="00FC7496">
              <w:t>CA_1C</w:t>
            </w:r>
          </w:p>
        </w:tc>
        <w:tc>
          <w:tcPr>
            <w:tcW w:w="1130" w:type="dxa"/>
            <w:vAlign w:val="center"/>
          </w:tcPr>
          <w:p w14:paraId="0B31B6BC" w14:textId="77777777" w:rsidR="00930A5A" w:rsidRPr="00FC7496" w:rsidRDefault="00930A5A" w:rsidP="00205790">
            <w:pPr>
              <w:pStyle w:val="TAL"/>
            </w:pPr>
          </w:p>
        </w:tc>
        <w:tc>
          <w:tcPr>
            <w:tcW w:w="2824" w:type="dxa"/>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noWrap/>
            <w:vAlign w:val="center"/>
          </w:tcPr>
          <w:p w14:paraId="624AF0DA" w14:textId="77777777" w:rsidR="00F02A63" w:rsidRPr="00FC7496" w:rsidRDefault="00F02A63" w:rsidP="000A3F15">
            <w:pPr>
              <w:pStyle w:val="TAL"/>
            </w:pPr>
            <w:r w:rsidRPr="00FC7496">
              <w:t>px_EUTRA_DC_BandCombination</w:t>
            </w:r>
          </w:p>
        </w:tc>
        <w:tc>
          <w:tcPr>
            <w:tcW w:w="1509" w:type="dxa"/>
            <w:vAlign w:val="center"/>
          </w:tcPr>
          <w:p w14:paraId="7006B8C7" w14:textId="77777777" w:rsidR="00F02A63" w:rsidRPr="00FC7496" w:rsidRDefault="00F02A63" w:rsidP="000A3F15">
            <w:pPr>
              <w:pStyle w:val="TAL"/>
            </w:pPr>
            <w:r w:rsidRPr="00FC7496">
              <w:t>DC_BandCombination_Type</w:t>
            </w:r>
          </w:p>
        </w:tc>
        <w:tc>
          <w:tcPr>
            <w:tcW w:w="1695" w:type="dxa"/>
            <w:vAlign w:val="center"/>
          </w:tcPr>
          <w:p w14:paraId="4CEBA57A" w14:textId="77777777" w:rsidR="00F02A63" w:rsidRPr="00FC7496" w:rsidRDefault="00F02A63" w:rsidP="000A3F15">
            <w:pPr>
              <w:pStyle w:val="TAL"/>
            </w:pPr>
            <w:r w:rsidRPr="00FC7496">
              <w:t>DC_1A-3A</w:t>
            </w:r>
          </w:p>
        </w:tc>
        <w:tc>
          <w:tcPr>
            <w:tcW w:w="1130" w:type="dxa"/>
            <w:vAlign w:val="center"/>
          </w:tcPr>
          <w:p w14:paraId="0738047A" w14:textId="77777777" w:rsidR="00F02A63" w:rsidRPr="00FC7496" w:rsidRDefault="00F02A63" w:rsidP="000A3F15">
            <w:pPr>
              <w:pStyle w:val="TAL"/>
            </w:pPr>
          </w:p>
        </w:tc>
        <w:tc>
          <w:tcPr>
            <w:tcW w:w="2824" w:type="dxa"/>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noWrap/>
            <w:vAlign w:val="center"/>
          </w:tcPr>
          <w:p w14:paraId="799B3BA8" w14:textId="77777777" w:rsidR="00946DC2" w:rsidRPr="00FC7496" w:rsidRDefault="00946DC2" w:rsidP="00992404">
            <w:pPr>
              <w:pStyle w:val="TAL"/>
            </w:pPr>
            <w:r w:rsidRPr="00FC7496">
              <w:t>px_</w:t>
            </w:r>
            <w:r w:rsidR="001012E5" w:rsidRPr="00FC7496">
              <w:t>e</w:t>
            </w:r>
            <w:r w:rsidRPr="00FC7496">
              <w:t>MaxNumberROHC_ContextSessions</w:t>
            </w:r>
          </w:p>
        </w:tc>
        <w:tc>
          <w:tcPr>
            <w:tcW w:w="1509" w:type="dxa"/>
            <w:vAlign w:val="center"/>
          </w:tcPr>
          <w:p w14:paraId="534C8DD9" w14:textId="77777777" w:rsidR="00946DC2" w:rsidRPr="00FC7496" w:rsidRDefault="00946DC2" w:rsidP="00992404">
            <w:pPr>
              <w:pStyle w:val="TAL"/>
            </w:pPr>
            <w:r w:rsidRPr="00FC7496">
              <w:t>MaxNumberROHC_ContextSessions_Type</w:t>
            </w:r>
          </w:p>
        </w:tc>
        <w:tc>
          <w:tcPr>
            <w:tcW w:w="1695" w:type="dxa"/>
            <w:vAlign w:val="center"/>
          </w:tcPr>
          <w:p w14:paraId="3AEA9460" w14:textId="77777777" w:rsidR="00946DC2" w:rsidRPr="00FC7496" w:rsidRDefault="00946DC2" w:rsidP="00992404">
            <w:pPr>
              <w:pStyle w:val="TAL"/>
            </w:pPr>
            <w:r w:rsidRPr="00FC7496">
              <w:t>Cs16</w:t>
            </w:r>
          </w:p>
        </w:tc>
        <w:tc>
          <w:tcPr>
            <w:tcW w:w="1130" w:type="dxa"/>
            <w:vAlign w:val="center"/>
          </w:tcPr>
          <w:p w14:paraId="544AF8D8" w14:textId="77777777" w:rsidR="00946DC2" w:rsidRPr="00FC7496" w:rsidRDefault="00946DC2" w:rsidP="00992404">
            <w:pPr>
              <w:pStyle w:val="TAL"/>
            </w:pPr>
          </w:p>
        </w:tc>
        <w:tc>
          <w:tcPr>
            <w:tcW w:w="2824" w:type="dxa"/>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noWrap/>
            <w:vAlign w:val="center"/>
          </w:tcPr>
          <w:p w14:paraId="64BB51E2" w14:textId="77777777" w:rsidR="00245001" w:rsidRPr="00FC7496" w:rsidRDefault="00245001" w:rsidP="00261837">
            <w:pPr>
              <w:pStyle w:val="TAL"/>
            </w:pPr>
            <w:r w:rsidRPr="00FC7496">
              <w:t>px_MFBI_FrequencyBand</w:t>
            </w:r>
          </w:p>
        </w:tc>
        <w:tc>
          <w:tcPr>
            <w:tcW w:w="1509" w:type="dxa"/>
            <w:vAlign w:val="center"/>
          </w:tcPr>
          <w:p w14:paraId="01412F5C" w14:textId="77777777" w:rsidR="00245001" w:rsidRPr="00FC7496" w:rsidRDefault="001B4070" w:rsidP="00261837">
            <w:pPr>
              <w:pStyle w:val="TAL"/>
            </w:pPr>
            <w:r w:rsidRPr="00FC7496">
              <w:t>integer</w:t>
            </w:r>
          </w:p>
        </w:tc>
        <w:tc>
          <w:tcPr>
            <w:tcW w:w="1695" w:type="dxa"/>
            <w:vAlign w:val="center"/>
          </w:tcPr>
          <w:p w14:paraId="3CC2913F" w14:textId="77777777" w:rsidR="00245001" w:rsidRPr="00FC7496" w:rsidRDefault="00245001" w:rsidP="00261837">
            <w:pPr>
              <w:pStyle w:val="TAL"/>
            </w:pPr>
            <w:r w:rsidRPr="00FC7496">
              <w:t>26</w:t>
            </w:r>
          </w:p>
        </w:tc>
        <w:tc>
          <w:tcPr>
            <w:tcW w:w="1130" w:type="dxa"/>
            <w:vAlign w:val="center"/>
          </w:tcPr>
          <w:p w14:paraId="0F4AF9E7" w14:textId="77777777" w:rsidR="00245001" w:rsidRPr="00FC7496" w:rsidRDefault="00245001" w:rsidP="00261837">
            <w:pPr>
              <w:pStyle w:val="TAL"/>
            </w:pPr>
          </w:p>
        </w:tc>
        <w:tc>
          <w:tcPr>
            <w:tcW w:w="2824" w:type="dxa"/>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px_OverlappingNotSupportedFrequencyBand_MFBI. Applied to MFBI test case scenario.</w:t>
            </w:r>
          </w:p>
        </w:tc>
      </w:tr>
      <w:tr w:rsidR="009E4155" w:rsidRPr="00FC7496" w14:paraId="11C3E1C7" w14:textId="77777777" w:rsidTr="00325E2D">
        <w:trPr>
          <w:jc w:val="center"/>
        </w:trPr>
        <w:tc>
          <w:tcPr>
            <w:tcW w:w="2728" w:type="dxa"/>
            <w:noWrap/>
            <w:vAlign w:val="center"/>
          </w:tcPr>
          <w:p w14:paraId="6235C162" w14:textId="77777777" w:rsidR="009E4155" w:rsidRPr="00FC7496" w:rsidRDefault="009E4155" w:rsidP="00E22E17">
            <w:pPr>
              <w:pStyle w:val="TAL"/>
            </w:pPr>
            <w:r w:rsidRPr="00FC7496">
              <w:t>px_MFBI_BandChannelBandwidth</w:t>
            </w:r>
          </w:p>
        </w:tc>
        <w:tc>
          <w:tcPr>
            <w:tcW w:w="1509" w:type="dxa"/>
            <w:vAlign w:val="center"/>
          </w:tcPr>
          <w:p w14:paraId="4348B846" w14:textId="77777777" w:rsidR="009E4155" w:rsidRPr="00FC7496" w:rsidRDefault="009E4155" w:rsidP="00E22E17">
            <w:pPr>
              <w:pStyle w:val="TAL"/>
            </w:pPr>
            <w:r w:rsidRPr="00FC7496">
              <w:t>Dl_Bandwidth_Type</w:t>
            </w:r>
          </w:p>
        </w:tc>
        <w:tc>
          <w:tcPr>
            <w:tcW w:w="1695" w:type="dxa"/>
            <w:vAlign w:val="center"/>
          </w:tcPr>
          <w:p w14:paraId="57D22FF1" w14:textId="77777777" w:rsidR="009E4155" w:rsidRPr="00FC7496" w:rsidRDefault="009E4155" w:rsidP="00E22E17">
            <w:pPr>
              <w:pStyle w:val="TAL"/>
            </w:pPr>
            <w:r w:rsidRPr="00FC7496">
              <w:t>n25</w:t>
            </w:r>
          </w:p>
        </w:tc>
        <w:tc>
          <w:tcPr>
            <w:tcW w:w="1130" w:type="dxa"/>
            <w:vAlign w:val="center"/>
          </w:tcPr>
          <w:p w14:paraId="35861A93" w14:textId="77777777" w:rsidR="009E4155" w:rsidRPr="00FC7496" w:rsidRDefault="009E4155" w:rsidP="00E22E17">
            <w:pPr>
              <w:pStyle w:val="TAL"/>
            </w:pPr>
          </w:p>
        </w:tc>
        <w:tc>
          <w:tcPr>
            <w:tcW w:w="2824" w:type="dxa"/>
            <w:vAlign w:val="center"/>
          </w:tcPr>
          <w:p w14:paraId="74B65410" w14:textId="77777777" w:rsidR="009E4155" w:rsidRPr="00FC7496" w:rsidRDefault="009E4155" w:rsidP="00E22E17">
            <w:pPr>
              <w:pStyle w:val="TAL"/>
            </w:pPr>
            <w:r w:rsidRPr="00FC7496">
              <w:t>E-UTRAN channel bandwidth</w:t>
            </w:r>
            <w:r w:rsidR="00930A5A" w:rsidRPr="00FC7496">
              <w:t xml:space="preserve"> used on px_MFBI_FrequencyBand. Applied to MFBI test case scenario.</w:t>
            </w:r>
          </w:p>
        </w:tc>
      </w:tr>
      <w:tr w:rsidR="00245001" w:rsidRPr="00FC7496" w14:paraId="3FA7D48D" w14:textId="77777777" w:rsidTr="00325E2D">
        <w:trPr>
          <w:jc w:val="center"/>
        </w:trPr>
        <w:tc>
          <w:tcPr>
            <w:tcW w:w="2728" w:type="dxa"/>
            <w:noWrap/>
            <w:vAlign w:val="center"/>
          </w:tcPr>
          <w:p w14:paraId="22B93B6E" w14:textId="77777777" w:rsidR="00245001" w:rsidRPr="00FC7496" w:rsidRDefault="00245001" w:rsidP="00261837">
            <w:pPr>
              <w:pStyle w:val="TAL"/>
            </w:pPr>
            <w:r w:rsidRPr="00FC7496">
              <w:t>px_OverlappingNotSupportedFrequencyBand</w:t>
            </w:r>
            <w:r w:rsidR="002D7362" w:rsidRPr="00FC7496">
              <w:t>_</w:t>
            </w:r>
            <w:r w:rsidRPr="00FC7496">
              <w:t>MFBI</w:t>
            </w:r>
          </w:p>
        </w:tc>
        <w:tc>
          <w:tcPr>
            <w:tcW w:w="1509" w:type="dxa"/>
            <w:vAlign w:val="center"/>
          </w:tcPr>
          <w:p w14:paraId="37299DEA" w14:textId="77777777" w:rsidR="00245001" w:rsidRPr="00FC7496" w:rsidRDefault="001B4070" w:rsidP="00261837">
            <w:pPr>
              <w:pStyle w:val="TAL"/>
            </w:pPr>
            <w:r w:rsidRPr="00FC7496">
              <w:t>integer</w:t>
            </w:r>
          </w:p>
        </w:tc>
        <w:tc>
          <w:tcPr>
            <w:tcW w:w="1695" w:type="dxa"/>
            <w:vAlign w:val="center"/>
          </w:tcPr>
          <w:p w14:paraId="529BE144" w14:textId="77777777" w:rsidR="00245001" w:rsidRPr="00FC7496" w:rsidRDefault="00245001" w:rsidP="00261837">
            <w:pPr>
              <w:pStyle w:val="TAL"/>
            </w:pPr>
            <w:r w:rsidRPr="00FC7496">
              <w:t>27</w:t>
            </w:r>
          </w:p>
        </w:tc>
        <w:tc>
          <w:tcPr>
            <w:tcW w:w="1130" w:type="dxa"/>
            <w:vAlign w:val="center"/>
          </w:tcPr>
          <w:p w14:paraId="411DBD94" w14:textId="77777777" w:rsidR="00245001" w:rsidRPr="00FC7496" w:rsidRDefault="00245001" w:rsidP="00261837">
            <w:pPr>
              <w:pStyle w:val="TAL"/>
            </w:pPr>
          </w:p>
        </w:tc>
        <w:tc>
          <w:tcPr>
            <w:tcW w:w="2824" w:type="dxa"/>
            <w:vAlign w:val="center"/>
          </w:tcPr>
          <w:p w14:paraId="2CFEA25F" w14:textId="77777777" w:rsidR="00245001" w:rsidRPr="00FC7496" w:rsidRDefault="00245001" w:rsidP="00261837">
            <w:pPr>
              <w:pStyle w:val="TAL"/>
            </w:pPr>
            <w:r w:rsidRPr="00FC7496">
              <w:t>A not supported E-UTRA frequency band that is overlapping with a supported band (px_MFBI_FrequencyBand)</w:t>
            </w:r>
            <w:r w:rsidR="00930A5A" w:rsidRPr="00FC7496">
              <w:t>. Applied to MFBI test case scenario.</w:t>
            </w:r>
          </w:p>
        </w:tc>
      </w:tr>
      <w:tr w:rsidR="00325E2D" w:rsidRPr="00FC7496" w14:paraId="0E3227BC" w14:textId="77777777" w:rsidTr="00325E2D">
        <w:trPr>
          <w:jc w:val="center"/>
        </w:trPr>
        <w:tc>
          <w:tcPr>
            <w:tcW w:w="2728" w:type="dxa"/>
            <w:noWrap/>
            <w:vAlign w:val="center"/>
          </w:tcPr>
          <w:p w14:paraId="24920E59" w14:textId="77777777" w:rsidR="00325E2D" w:rsidRPr="00FC7496" w:rsidRDefault="00325E2D" w:rsidP="00261837">
            <w:pPr>
              <w:pStyle w:val="TAL"/>
            </w:pPr>
            <w:r w:rsidRPr="00FC7496">
              <w:rPr>
                <w:rFonts w:eastAsia="SimSun"/>
                <w:lang w:eastAsia="zh-CN"/>
              </w:rPr>
              <w:t>px_OverlappingSupportedFrequencyBand_MFBI</w:t>
            </w:r>
          </w:p>
        </w:tc>
        <w:tc>
          <w:tcPr>
            <w:tcW w:w="1509" w:type="dxa"/>
            <w:vAlign w:val="center"/>
          </w:tcPr>
          <w:p w14:paraId="123D401B" w14:textId="77777777" w:rsidR="00325E2D" w:rsidRPr="00FC7496" w:rsidRDefault="00325E2D" w:rsidP="00261837">
            <w:pPr>
              <w:pStyle w:val="TAL"/>
            </w:pPr>
            <w:r w:rsidRPr="00FC7496">
              <w:t>integer</w:t>
            </w:r>
          </w:p>
        </w:tc>
        <w:tc>
          <w:tcPr>
            <w:tcW w:w="1695" w:type="dxa"/>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vAlign w:val="center"/>
          </w:tcPr>
          <w:p w14:paraId="374BA047" w14:textId="77777777" w:rsidR="00325E2D" w:rsidRPr="00FC7496" w:rsidRDefault="00325E2D" w:rsidP="00261837">
            <w:pPr>
              <w:pStyle w:val="TAL"/>
            </w:pPr>
          </w:p>
        </w:tc>
        <w:tc>
          <w:tcPr>
            <w:tcW w:w="2824" w:type="dxa"/>
            <w:vAlign w:val="center"/>
          </w:tcPr>
          <w:p w14:paraId="6B509A08" w14:textId="77777777" w:rsidR="00325E2D" w:rsidRPr="00FC7496" w:rsidRDefault="00325E2D" w:rsidP="00261837">
            <w:pPr>
              <w:pStyle w:val="TAL"/>
            </w:pPr>
            <w:r w:rsidRPr="00FC7496">
              <w:t xml:space="preserve">A supported E-UTRA frequency band overlapping with px_OverlappingNotSupportedFrequencyBand_MFBI.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52B1078" w14:textId="77777777" w:rsidR="00982DBD" w:rsidRPr="00FC7496" w:rsidRDefault="00982DBD" w:rsidP="00827A9D">
            <w:pPr>
              <w:pStyle w:val="TAL"/>
            </w:pPr>
            <w:r w:rsidRPr="00FC7496">
              <w:t>px_NoTDD_LCR_onLTE</w:t>
            </w:r>
          </w:p>
        </w:tc>
        <w:tc>
          <w:tcPr>
            <w:tcW w:w="1509" w:type="dxa"/>
            <w:tcBorders>
              <w:top w:val="single" w:sz="4" w:space="0" w:color="auto"/>
              <w:left w:val="single" w:sz="4" w:space="0" w:color="auto"/>
              <w:bottom w:val="single" w:sz="4" w:space="0" w:color="auto"/>
              <w:right w:val="single" w:sz="4" w:space="0" w:color="auto"/>
            </w:tcBorders>
            <w:vAlign w:val="center"/>
          </w:tcPr>
          <w:p w14:paraId="502395C6" w14:textId="77777777" w:rsidR="00982DBD" w:rsidRPr="00FC7496" w:rsidRDefault="00982DBD" w:rsidP="00827A9D">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If set to true, the UE is configured not to report support of LCR TDD (IE utraTDD128 in UECapabilityInformation)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noWrap/>
            <w:vAlign w:val="center"/>
          </w:tcPr>
          <w:p w14:paraId="716C6255" w14:textId="77777777" w:rsidR="00982DBD" w:rsidRPr="00FC7496" w:rsidRDefault="00982DBD" w:rsidP="00827A9D">
            <w:pPr>
              <w:pStyle w:val="TAH"/>
            </w:pPr>
            <w:r w:rsidRPr="00FC7496">
              <w:t>Parameter Name</w:t>
            </w:r>
          </w:p>
        </w:tc>
        <w:tc>
          <w:tcPr>
            <w:tcW w:w="1509" w:type="dxa"/>
            <w:vAlign w:val="center"/>
          </w:tcPr>
          <w:p w14:paraId="6605428D" w14:textId="77777777" w:rsidR="00982DBD" w:rsidRPr="00FC7496" w:rsidRDefault="00982DBD" w:rsidP="00827A9D">
            <w:pPr>
              <w:pStyle w:val="TAH"/>
            </w:pPr>
            <w:r w:rsidRPr="00FC7496">
              <w:t>Parameter Type</w:t>
            </w:r>
          </w:p>
        </w:tc>
        <w:tc>
          <w:tcPr>
            <w:tcW w:w="1695" w:type="dxa"/>
            <w:vAlign w:val="center"/>
          </w:tcPr>
          <w:p w14:paraId="72D6F5CF" w14:textId="77777777" w:rsidR="00982DBD" w:rsidRPr="00FC7496" w:rsidRDefault="00982DBD" w:rsidP="00827A9D">
            <w:pPr>
              <w:pStyle w:val="TAH"/>
            </w:pPr>
            <w:r w:rsidRPr="00FC7496">
              <w:t>Default Value</w:t>
            </w:r>
          </w:p>
        </w:tc>
        <w:tc>
          <w:tcPr>
            <w:tcW w:w="1130" w:type="dxa"/>
            <w:vAlign w:val="center"/>
          </w:tcPr>
          <w:p w14:paraId="3BA0F731" w14:textId="77777777" w:rsidR="00982DBD" w:rsidRPr="00FC7496" w:rsidRDefault="00982DBD" w:rsidP="00827A9D">
            <w:pPr>
              <w:pStyle w:val="TAH"/>
            </w:pPr>
            <w:r w:rsidRPr="00FC7496">
              <w:t>Supported Values</w:t>
            </w:r>
          </w:p>
        </w:tc>
        <w:tc>
          <w:tcPr>
            <w:tcW w:w="2824" w:type="dxa"/>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noWrap/>
            <w:vAlign w:val="center"/>
          </w:tcPr>
          <w:p w14:paraId="4AB43A73" w14:textId="77777777" w:rsidR="00982DBD" w:rsidRPr="00FC7496" w:rsidRDefault="00982DBD" w:rsidP="00827A9D">
            <w:pPr>
              <w:pStyle w:val="TAL"/>
            </w:pPr>
            <w:r w:rsidRPr="00FC7496">
              <w:t>px_EllipsoidPointWithAltitude_ProSe_Area1</w:t>
            </w:r>
          </w:p>
        </w:tc>
        <w:tc>
          <w:tcPr>
            <w:tcW w:w="1509" w:type="dxa"/>
            <w:vAlign w:val="center"/>
          </w:tcPr>
          <w:p w14:paraId="7F3331E1" w14:textId="77777777" w:rsidR="00982DBD" w:rsidRPr="00FC7496" w:rsidRDefault="00982DBD" w:rsidP="00827A9D">
            <w:pPr>
              <w:pStyle w:val="TAL"/>
            </w:pPr>
            <w:r w:rsidRPr="00FC7496">
              <w:t>O8_Type</w:t>
            </w:r>
          </w:p>
        </w:tc>
        <w:tc>
          <w:tcPr>
            <w:tcW w:w="1695" w:type="dxa"/>
            <w:vAlign w:val="center"/>
          </w:tcPr>
          <w:p w14:paraId="6A0D785A" w14:textId="77777777" w:rsidR="00982DBD" w:rsidRPr="00FC7496" w:rsidRDefault="00982DBD" w:rsidP="00827A9D">
            <w:pPr>
              <w:pStyle w:val="TAL"/>
            </w:pPr>
          </w:p>
        </w:tc>
        <w:tc>
          <w:tcPr>
            <w:tcW w:w="1130" w:type="dxa"/>
            <w:vAlign w:val="center"/>
          </w:tcPr>
          <w:p w14:paraId="21CEF907" w14:textId="77777777" w:rsidR="00982DBD" w:rsidRPr="00FC7496" w:rsidRDefault="00982DBD" w:rsidP="00827A9D">
            <w:pPr>
              <w:pStyle w:val="TAL"/>
            </w:pPr>
          </w:p>
        </w:tc>
        <w:tc>
          <w:tcPr>
            <w:tcW w:w="2824" w:type="dxa"/>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noWrap/>
            <w:vAlign w:val="center"/>
          </w:tcPr>
          <w:p w14:paraId="7E39C8A9" w14:textId="77777777" w:rsidR="00982DBD" w:rsidRPr="00FC7496" w:rsidRDefault="00982DBD" w:rsidP="00827A9D">
            <w:pPr>
              <w:pStyle w:val="TAL"/>
            </w:pPr>
            <w:r w:rsidRPr="00FC7496">
              <w:t>px_EllipsoidPointWithAltitude_ProSe_Area2</w:t>
            </w:r>
          </w:p>
        </w:tc>
        <w:tc>
          <w:tcPr>
            <w:tcW w:w="1509" w:type="dxa"/>
            <w:vAlign w:val="center"/>
          </w:tcPr>
          <w:p w14:paraId="09D3F335" w14:textId="77777777" w:rsidR="00982DBD" w:rsidRPr="00FC7496" w:rsidRDefault="00982DBD" w:rsidP="00827A9D">
            <w:pPr>
              <w:pStyle w:val="TAL"/>
            </w:pPr>
            <w:r w:rsidRPr="00FC7496">
              <w:t>O8_Type</w:t>
            </w:r>
          </w:p>
        </w:tc>
        <w:tc>
          <w:tcPr>
            <w:tcW w:w="1695" w:type="dxa"/>
            <w:vAlign w:val="center"/>
          </w:tcPr>
          <w:p w14:paraId="2325FCD1" w14:textId="77777777" w:rsidR="00982DBD" w:rsidRPr="00FC7496" w:rsidRDefault="00982DBD" w:rsidP="00827A9D">
            <w:pPr>
              <w:pStyle w:val="TAL"/>
            </w:pPr>
          </w:p>
        </w:tc>
        <w:tc>
          <w:tcPr>
            <w:tcW w:w="1130" w:type="dxa"/>
            <w:vAlign w:val="center"/>
          </w:tcPr>
          <w:p w14:paraId="03609920" w14:textId="77777777" w:rsidR="00982DBD" w:rsidRPr="00FC7496" w:rsidRDefault="00982DBD" w:rsidP="00827A9D">
            <w:pPr>
              <w:pStyle w:val="TAL"/>
            </w:pPr>
          </w:p>
        </w:tc>
        <w:tc>
          <w:tcPr>
            <w:tcW w:w="2824" w:type="dxa"/>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noWrap/>
            <w:vAlign w:val="center"/>
          </w:tcPr>
          <w:p w14:paraId="5841CF7F" w14:textId="77777777" w:rsidR="00982DBD" w:rsidRPr="00FC7496" w:rsidRDefault="00982DBD" w:rsidP="00827A9D">
            <w:pPr>
              <w:pStyle w:val="TAL"/>
            </w:pPr>
            <w:r w:rsidRPr="00FC7496">
              <w:t>px_EllipsoidPointWithAltitude_NotProSe</w:t>
            </w:r>
          </w:p>
        </w:tc>
        <w:tc>
          <w:tcPr>
            <w:tcW w:w="1509" w:type="dxa"/>
            <w:vAlign w:val="center"/>
          </w:tcPr>
          <w:p w14:paraId="6FC21BCB" w14:textId="77777777" w:rsidR="00982DBD" w:rsidRPr="00FC7496" w:rsidRDefault="00982DBD" w:rsidP="00827A9D">
            <w:pPr>
              <w:pStyle w:val="TAL"/>
            </w:pPr>
            <w:r w:rsidRPr="00FC7496">
              <w:t>O8_Type</w:t>
            </w:r>
          </w:p>
        </w:tc>
        <w:tc>
          <w:tcPr>
            <w:tcW w:w="1695" w:type="dxa"/>
            <w:vAlign w:val="center"/>
          </w:tcPr>
          <w:p w14:paraId="04B120BA" w14:textId="77777777" w:rsidR="00982DBD" w:rsidRPr="00FC7496" w:rsidRDefault="00982DBD" w:rsidP="00827A9D">
            <w:pPr>
              <w:pStyle w:val="TAL"/>
            </w:pPr>
          </w:p>
        </w:tc>
        <w:tc>
          <w:tcPr>
            <w:tcW w:w="1130" w:type="dxa"/>
            <w:vAlign w:val="center"/>
          </w:tcPr>
          <w:p w14:paraId="1A413B4A" w14:textId="77777777" w:rsidR="00982DBD" w:rsidRPr="00FC7496" w:rsidRDefault="00982DBD" w:rsidP="00827A9D">
            <w:pPr>
              <w:pStyle w:val="TAL"/>
            </w:pPr>
          </w:p>
        </w:tc>
        <w:tc>
          <w:tcPr>
            <w:tcW w:w="2824" w:type="dxa"/>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vAlign w:val="center"/>
          </w:tcPr>
          <w:p w14:paraId="2BB55A16"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52C65EEE" w14:textId="77777777" w:rsidR="00982DBD" w:rsidRPr="00FC7496" w:rsidRDefault="00982DBD" w:rsidP="00827A9D">
            <w:pPr>
              <w:pStyle w:val="TAL"/>
            </w:pPr>
            <w:r w:rsidRPr="00FC7496">
              <w:t>A ProSe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vAlign w:val="center"/>
          </w:tcPr>
          <w:p w14:paraId="4005DD6F" w14:textId="77777777" w:rsidR="000C6AD3" w:rsidRPr="00FC7496" w:rsidRDefault="000C6AD3" w:rsidP="00FC7496">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DC87546" w14:textId="77777777" w:rsidR="000C6AD3" w:rsidRPr="00FC7496" w:rsidRDefault="000C6AD3" w:rsidP="00FC7496">
            <w:pPr>
              <w:pStyle w:val="TAL"/>
            </w:pPr>
            <w:r w:rsidRPr="00FC7496">
              <w:t>An MCPTT relevant ProSe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vAlign w:val="center"/>
          </w:tcPr>
          <w:p w14:paraId="6EE4A91D"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5538B139" w14:textId="77777777" w:rsidR="00982DBD" w:rsidRPr="00FC7496" w:rsidRDefault="00982DBD" w:rsidP="00827A9D">
            <w:pPr>
              <w:pStyle w:val="TAL"/>
            </w:pPr>
            <w:r w:rsidRPr="00FC7496">
              <w:t>mcc300.mnc165.ProSeApp.*.Sports.Surfing</w:t>
            </w:r>
          </w:p>
        </w:tc>
        <w:tc>
          <w:tcPr>
            <w:tcW w:w="1130" w:type="dxa"/>
            <w:tcBorders>
              <w:top w:val="single" w:sz="4" w:space="0" w:color="auto"/>
              <w:left w:val="single" w:sz="4" w:space="0" w:color="auto"/>
              <w:bottom w:val="single" w:sz="4" w:space="0" w:color="auto"/>
              <w:right w:val="single" w:sz="4" w:space="0" w:color="auto"/>
            </w:tcBorders>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489FB86" w14:textId="77777777" w:rsidR="00982DBD" w:rsidRPr="00FC7496" w:rsidRDefault="00982DBD" w:rsidP="00827A9D">
            <w:pPr>
              <w:pStyle w:val="TAL"/>
            </w:pPr>
            <w:r w:rsidRPr="00FC7496">
              <w:t>A ProSe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vAlign w:val="center"/>
          </w:tcPr>
          <w:p w14:paraId="038A7755" w14:textId="77777777" w:rsidR="00982DBD" w:rsidRPr="00FC7496" w:rsidRDefault="00982DBD" w:rsidP="00827A9D">
            <w:pPr>
              <w:pStyle w:val="TAL"/>
            </w:pPr>
            <w:r w:rsidRPr="00FC7496">
              <w:t>charstring</w:t>
            </w:r>
          </w:p>
        </w:tc>
        <w:tc>
          <w:tcPr>
            <w:tcW w:w="1695" w:type="dxa"/>
            <w:tcBorders>
              <w:top w:val="single" w:sz="4" w:space="0" w:color="auto"/>
              <w:left w:val="single" w:sz="4" w:space="0" w:color="auto"/>
              <w:bottom w:val="single" w:sz="4" w:space="0" w:color="auto"/>
              <w:right w:val="single" w:sz="4" w:space="0" w:color="auto"/>
            </w:tcBorders>
            <w:vAlign w:val="center"/>
          </w:tcPr>
          <w:p w14:paraId="7210B013" w14:textId="77777777" w:rsidR="00982DBD" w:rsidRPr="00FC7496" w:rsidRDefault="00982DBD" w:rsidP="00827A9D">
            <w:pPr>
              <w:pStyle w:val="TAL"/>
            </w:pPr>
            <w:r w:rsidRPr="00FC7496">
              <w:t>mcc208.mnc*.ProSeApp.Shops.Food.Wine</w:t>
            </w:r>
          </w:p>
        </w:tc>
        <w:tc>
          <w:tcPr>
            <w:tcW w:w="1130" w:type="dxa"/>
            <w:tcBorders>
              <w:top w:val="single" w:sz="4" w:space="0" w:color="auto"/>
              <w:left w:val="single" w:sz="4" w:space="0" w:color="auto"/>
              <w:bottom w:val="single" w:sz="4" w:space="0" w:color="auto"/>
              <w:right w:val="single" w:sz="4" w:space="0" w:color="auto"/>
            </w:tcBorders>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A1871DE" w14:textId="77777777" w:rsidR="00982DBD" w:rsidRPr="00FC7496" w:rsidRDefault="00982DBD" w:rsidP="00827A9D">
            <w:pPr>
              <w:pStyle w:val="TAL"/>
            </w:pPr>
            <w:r w:rsidRPr="00FC7496">
              <w:t>A ProSe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EA3E18A" w14:textId="77777777" w:rsidR="00982DBD" w:rsidRPr="00FC7496" w:rsidRDefault="00982DBD" w:rsidP="00827A9D">
            <w:pPr>
              <w:pStyle w:val="TAL"/>
            </w:pPr>
            <w:r w:rsidRPr="00FC7496">
              <w:t>px_ProSe_TLS_CipherSuite</w:t>
            </w:r>
          </w:p>
        </w:tc>
        <w:tc>
          <w:tcPr>
            <w:tcW w:w="1509" w:type="dxa"/>
            <w:tcBorders>
              <w:top w:val="single" w:sz="4" w:space="0" w:color="auto"/>
              <w:left w:val="single" w:sz="4" w:space="0" w:color="auto"/>
              <w:bottom w:val="single" w:sz="4" w:space="0" w:color="auto"/>
              <w:right w:val="single" w:sz="4" w:space="0" w:color="auto"/>
            </w:tcBorders>
            <w:vAlign w:val="center"/>
          </w:tcPr>
          <w:p w14:paraId="4010110C" w14:textId="77777777" w:rsidR="00982DBD" w:rsidRPr="00FC7496" w:rsidRDefault="00982DBD" w:rsidP="00827A9D">
            <w:pPr>
              <w:pStyle w:val="TAL"/>
            </w:pPr>
            <w:r w:rsidRPr="00FC7496">
              <w:t>TLS_CIPHER_Type</w:t>
            </w:r>
          </w:p>
        </w:tc>
        <w:tc>
          <w:tcPr>
            <w:tcW w:w="1695" w:type="dxa"/>
            <w:tcBorders>
              <w:top w:val="single" w:sz="4" w:space="0" w:color="auto"/>
              <w:left w:val="single" w:sz="4" w:space="0" w:color="auto"/>
              <w:bottom w:val="single" w:sz="4" w:space="0" w:color="auto"/>
              <w:right w:val="single" w:sz="4" w:space="0" w:color="auto"/>
            </w:tcBorders>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6406FFF2" w14:textId="77777777" w:rsidR="00982DBD" w:rsidRPr="00FC7496" w:rsidRDefault="00982DBD" w:rsidP="00827A9D">
            <w:pPr>
              <w:pStyle w:val="TAL"/>
            </w:pPr>
            <w:r w:rsidRPr="00FC7496">
              <w:t>TLS cipher suite to be used for ProSe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C806D3B" w14:textId="77777777" w:rsidR="00982DBD" w:rsidRPr="00FC7496" w:rsidRDefault="00982DBD" w:rsidP="00827A9D">
            <w:pPr>
              <w:pStyle w:val="TAL"/>
            </w:pPr>
            <w:r w:rsidRPr="00FC7496">
              <w:t>px_SL_AdditionalSupportedBandwidth</w:t>
            </w:r>
          </w:p>
        </w:tc>
        <w:tc>
          <w:tcPr>
            <w:tcW w:w="1509" w:type="dxa"/>
            <w:tcBorders>
              <w:top w:val="single" w:sz="4" w:space="0" w:color="auto"/>
              <w:left w:val="single" w:sz="4" w:space="0" w:color="auto"/>
              <w:bottom w:val="single" w:sz="4" w:space="0" w:color="auto"/>
              <w:right w:val="single" w:sz="4" w:space="0" w:color="auto"/>
            </w:tcBorders>
            <w:vAlign w:val="center"/>
          </w:tcPr>
          <w:p w14:paraId="25EB5391" w14:textId="77777777" w:rsidR="00982DBD" w:rsidRPr="00FC7496" w:rsidRDefault="00982DBD" w:rsidP="00827A9D">
            <w:pPr>
              <w:pStyle w:val="TAL"/>
            </w:pPr>
            <w:r w:rsidRPr="00FC7496">
              <w:t>Ul_Bandwidth_Type</w:t>
            </w:r>
          </w:p>
        </w:tc>
        <w:tc>
          <w:tcPr>
            <w:tcW w:w="1695" w:type="dxa"/>
            <w:tcBorders>
              <w:top w:val="single" w:sz="4" w:space="0" w:color="auto"/>
              <w:left w:val="single" w:sz="4" w:space="0" w:color="auto"/>
              <w:bottom w:val="single" w:sz="4" w:space="0" w:color="auto"/>
              <w:right w:val="single" w:sz="4" w:space="0" w:color="auto"/>
            </w:tcBorders>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E75381B" w14:textId="77777777" w:rsidR="00982DBD" w:rsidRPr="00FC7496" w:rsidRDefault="00982DBD" w:rsidP="00827A9D">
            <w:pPr>
              <w:pStyle w:val="TAL"/>
            </w:pPr>
            <w:r w:rsidRPr="00FC7496">
              <w:t>Supported sidelink bandwidth different from px_ePrimaryBandChannelBandwidth</w:t>
            </w:r>
          </w:p>
        </w:tc>
      </w:tr>
    </w:tbl>
    <w:p w14:paraId="15D78849" w14:textId="77777777" w:rsidR="00982DBD" w:rsidRPr="00FC7496" w:rsidRDefault="00982DBD" w:rsidP="00982DBD"/>
    <w:p w14:paraId="08941C2F" w14:textId="77777777" w:rsidR="00982DBD" w:rsidRPr="00FC7496" w:rsidRDefault="00982DBD" w:rsidP="00982DBD">
      <w:pPr>
        <w:pStyle w:val="TH"/>
      </w:pPr>
      <w:r w:rsidRPr="00FC7496">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noWrap/>
            <w:vAlign w:val="center"/>
          </w:tcPr>
          <w:p w14:paraId="3509EB60" w14:textId="77777777" w:rsidR="00982DBD" w:rsidRPr="00FC7496" w:rsidRDefault="00982DBD" w:rsidP="00827A9D">
            <w:pPr>
              <w:pStyle w:val="TAH"/>
            </w:pPr>
            <w:r w:rsidRPr="00FC7496">
              <w:t>Parameter Name</w:t>
            </w:r>
          </w:p>
        </w:tc>
        <w:tc>
          <w:tcPr>
            <w:tcW w:w="1509" w:type="dxa"/>
            <w:vAlign w:val="center"/>
          </w:tcPr>
          <w:p w14:paraId="58979379" w14:textId="77777777" w:rsidR="00982DBD" w:rsidRPr="00FC7496" w:rsidRDefault="00982DBD" w:rsidP="00827A9D">
            <w:pPr>
              <w:pStyle w:val="TAH"/>
            </w:pPr>
            <w:r w:rsidRPr="00FC7496">
              <w:t>Parameter Type</w:t>
            </w:r>
          </w:p>
        </w:tc>
        <w:tc>
          <w:tcPr>
            <w:tcW w:w="1695" w:type="dxa"/>
            <w:vAlign w:val="center"/>
          </w:tcPr>
          <w:p w14:paraId="4A015B61" w14:textId="77777777" w:rsidR="00982DBD" w:rsidRPr="00FC7496" w:rsidRDefault="00982DBD" w:rsidP="00827A9D">
            <w:pPr>
              <w:pStyle w:val="TAH"/>
            </w:pPr>
            <w:r w:rsidRPr="00FC7496">
              <w:t>Default Value</w:t>
            </w:r>
          </w:p>
        </w:tc>
        <w:tc>
          <w:tcPr>
            <w:tcW w:w="1130" w:type="dxa"/>
            <w:vAlign w:val="center"/>
          </w:tcPr>
          <w:p w14:paraId="311B6A96" w14:textId="77777777" w:rsidR="00982DBD" w:rsidRPr="00FC7496" w:rsidRDefault="00982DBD" w:rsidP="00827A9D">
            <w:pPr>
              <w:pStyle w:val="TAH"/>
            </w:pPr>
            <w:r w:rsidRPr="00FC7496">
              <w:t>Supported Values</w:t>
            </w:r>
          </w:p>
        </w:tc>
        <w:tc>
          <w:tcPr>
            <w:tcW w:w="2824" w:type="dxa"/>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noWrap/>
            <w:vAlign w:val="center"/>
          </w:tcPr>
          <w:p w14:paraId="6982C1B6" w14:textId="77777777" w:rsidR="00982DBD" w:rsidRPr="00FC7496" w:rsidRDefault="00982DBD" w:rsidP="00827A9D">
            <w:pPr>
              <w:pStyle w:val="TAL"/>
            </w:pPr>
            <w:r w:rsidRPr="00FC7496">
              <w:t>px_eSecondaryFrequencyBand</w:t>
            </w:r>
          </w:p>
        </w:tc>
        <w:tc>
          <w:tcPr>
            <w:tcW w:w="1509" w:type="dxa"/>
            <w:vAlign w:val="center"/>
          </w:tcPr>
          <w:p w14:paraId="584E5C20" w14:textId="77777777" w:rsidR="00982DBD" w:rsidRPr="00FC7496" w:rsidRDefault="00982DBD" w:rsidP="00827A9D">
            <w:pPr>
              <w:pStyle w:val="TAL"/>
            </w:pPr>
            <w:r w:rsidRPr="00FC7496">
              <w:t>integer</w:t>
            </w:r>
          </w:p>
        </w:tc>
        <w:tc>
          <w:tcPr>
            <w:tcW w:w="1695" w:type="dxa"/>
            <w:vAlign w:val="center"/>
          </w:tcPr>
          <w:p w14:paraId="51311EE0" w14:textId="77777777" w:rsidR="00982DBD" w:rsidRPr="00FC7496" w:rsidRDefault="00982DBD" w:rsidP="00827A9D">
            <w:pPr>
              <w:pStyle w:val="TAL"/>
            </w:pPr>
            <w:r w:rsidRPr="00FC7496">
              <w:t>2</w:t>
            </w:r>
          </w:p>
        </w:tc>
        <w:tc>
          <w:tcPr>
            <w:tcW w:w="1130" w:type="dxa"/>
            <w:vAlign w:val="center"/>
          </w:tcPr>
          <w:p w14:paraId="647A5CC0" w14:textId="77777777" w:rsidR="00982DBD" w:rsidRPr="00FC7496" w:rsidRDefault="00982DBD" w:rsidP="00827A9D">
            <w:pPr>
              <w:pStyle w:val="TAL"/>
            </w:pPr>
          </w:p>
        </w:tc>
        <w:tc>
          <w:tcPr>
            <w:tcW w:w="2824" w:type="dxa"/>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noWrap/>
            <w:vAlign w:val="center"/>
          </w:tcPr>
          <w:p w14:paraId="5C4108E6" w14:textId="77777777" w:rsidR="00982DBD" w:rsidRPr="00FC7496" w:rsidRDefault="00982DBD" w:rsidP="00827A9D">
            <w:pPr>
              <w:pStyle w:val="TAL"/>
            </w:pPr>
            <w:r w:rsidRPr="00FC7496">
              <w:t>px_NAS_CipheringAlgorithm</w:t>
            </w:r>
          </w:p>
        </w:tc>
        <w:tc>
          <w:tcPr>
            <w:tcW w:w="1509" w:type="dxa"/>
            <w:vAlign w:val="center"/>
          </w:tcPr>
          <w:p w14:paraId="45FF4C6D" w14:textId="77777777" w:rsidR="00982DBD" w:rsidRPr="00FC7496" w:rsidRDefault="00982DBD" w:rsidP="00827A9D">
            <w:pPr>
              <w:pStyle w:val="TAL"/>
            </w:pPr>
            <w:r w:rsidRPr="00FC7496">
              <w:t>B3_Type</w:t>
            </w:r>
          </w:p>
        </w:tc>
        <w:tc>
          <w:tcPr>
            <w:tcW w:w="1695" w:type="dxa"/>
            <w:vAlign w:val="center"/>
          </w:tcPr>
          <w:p w14:paraId="6E23C883" w14:textId="77777777" w:rsidR="00982DBD" w:rsidRPr="00FC7496" w:rsidRDefault="00982DBD" w:rsidP="00827A9D">
            <w:pPr>
              <w:pStyle w:val="TAL"/>
            </w:pPr>
            <w:r w:rsidRPr="00FC7496">
              <w:t>001’B</w:t>
            </w:r>
          </w:p>
        </w:tc>
        <w:tc>
          <w:tcPr>
            <w:tcW w:w="1130" w:type="dxa"/>
            <w:vAlign w:val="center"/>
          </w:tcPr>
          <w:p w14:paraId="6DD03E67" w14:textId="77777777" w:rsidR="00982DBD" w:rsidRPr="00FC7496" w:rsidRDefault="00982DBD" w:rsidP="00827A9D">
            <w:pPr>
              <w:pStyle w:val="TAL"/>
            </w:pPr>
          </w:p>
        </w:tc>
        <w:tc>
          <w:tcPr>
            <w:tcW w:w="2824" w:type="dxa"/>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noWrap/>
            <w:vAlign w:val="center"/>
          </w:tcPr>
          <w:p w14:paraId="042FEF83" w14:textId="77777777" w:rsidR="00982DBD" w:rsidRPr="00FC7496" w:rsidRDefault="00982DBD" w:rsidP="00827A9D">
            <w:pPr>
              <w:pStyle w:val="TAL"/>
            </w:pPr>
            <w:r w:rsidRPr="00FC7496">
              <w:t>px_NAS_IntegrityProtAlgorithm</w:t>
            </w:r>
          </w:p>
        </w:tc>
        <w:tc>
          <w:tcPr>
            <w:tcW w:w="1509" w:type="dxa"/>
            <w:vAlign w:val="center"/>
          </w:tcPr>
          <w:p w14:paraId="3E04146F" w14:textId="77777777" w:rsidR="00982DBD" w:rsidRPr="00FC7496" w:rsidRDefault="00982DBD" w:rsidP="00827A9D">
            <w:pPr>
              <w:pStyle w:val="TAL"/>
            </w:pPr>
            <w:r w:rsidRPr="00FC7496">
              <w:t>B3_Type</w:t>
            </w:r>
          </w:p>
        </w:tc>
        <w:tc>
          <w:tcPr>
            <w:tcW w:w="1695" w:type="dxa"/>
            <w:vAlign w:val="center"/>
          </w:tcPr>
          <w:p w14:paraId="3D90C7BB" w14:textId="77777777" w:rsidR="00982DBD" w:rsidRPr="00FC7496" w:rsidRDefault="00982DBD" w:rsidP="00827A9D">
            <w:pPr>
              <w:pStyle w:val="TAL"/>
            </w:pPr>
            <w:r w:rsidRPr="00FC7496">
              <w:t>001’B</w:t>
            </w:r>
          </w:p>
        </w:tc>
        <w:tc>
          <w:tcPr>
            <w:tcW w:w="1130" w:type="dxa"/>
            <w:vAlign w:val="center"/>
          </w:tcPr>
          <w:p w14:paraId="764B2FDD" w14:textId="77777777" w:rsidR="00982DBD" w:rsidRPr="00FC7496" w:rsidRDefault="00982DBD" w:rsidP="00827A9D">
            <w:pPr>
              <w:pStyle w:val="TAL"/>
            </w:pPr>
          </w:p>
        </w:tc>
        <w:tc>
          <w:tcPr>
            <w:tcW w:w="2824" w:type="dxa"/>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noWrap/>
            <w:vAlign w:val="center"/>
          </w:tcPr>
          <w:p w14:paraId="488CCEFF" w14:textId="77777777" w:rsidR="00982DBD" w:rsidRPr="00FC7496" w:rsidRDefault="00982DBD" w:rsidP="00827A9D">
            <w:pPr>
              <w:pStyle w:val="TAL"/>
            </w:pPr>
            <w:r w:rsidRPr="00FC7496">
              <w:t>px_RRC_CipheringAlgorithm</w:t>
            </w:r>
          </w:p>
        </w:tc>
        <w:tc>
          <w:tcPr>
            <w:tcW w:w="1509" w:type="dxa"/>
            <w:vAlign w:val="center"/>
          </w:tcPr>
          <w:p w14:paraId="5CEDED38" w14:textId="77777777" w:rsidR="00982DBD" w:rsidRPr="00FC7496" w:rsidRDefault="00982DBD" w:rsidP="00827A9D">
            <w:pPr>
              <w:pStyle w:val="TAL"/>
            </w:pPr>
            <w:r w:rsidRPr="00FC7496">
              <w:t>CipheringAlgorithm_r12</w:t>
            </w:r>
          </w:p>
        </w:tc>
        <w:tc>
          <w:tcPr>
            <w:tcW w:w="1695" w:type="dxa"/>
            <w:vAlign w:val="center"/>
          </w:tcPr>
          <w:p w14:paraId="2EB25C5B" w14:textId="77777777" w:rsidR="00982DBD" w:rsidRPr="00FC7496" w:rsidRDefault="00982DBD" w:rsidP="00827A9D">
            <w:pPr>
              <w:pStyle w:val="TAL"/>
            </w:pPr>
            <w:r w:rsidRPr="00FC7496">
              <w:t>eea1</w:t>
            </w:r>
          </w:p>
        </w:tc>
        <w:tc>
          <w:tcPr>
            <w:tcW w:w="1130" w:type="dxa"/>
            <w:vAlign w:val="center"/>
          </w:tcPr>
          <w:p w14:paraId="0B8DCED3" w14:textId="77777777" w:rsidR="00982DBD" w:rsidRPr="00FC7496" w:rsidRDefault="00982DBD" w:rsidP="00827A9D">
            <w:pPr>
              <w:pStyle w:val="TAL"/>
            </w:pPr>
          </w:p>
        </w:tc>
        <w:tc>
          <w:tcPr>
            <w:tcW w:w="2824" w:type="dxa"/>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noWrap/>
            <w:vAlign w:val="center"/>
          </w:tcPr>
          <w:p w14:paraId="2FBB7188" w14:textId="77777777" w:rsidR="00982DBD" w:rsidRPr="00FC7496" w:rsidRDefault="00982DBD" w:rsidP="00827A9D">
            <w:pPr>
              <w:pStyle w:val="TAL"/>
            </w:pPr>
            <w:r w:rsidRPr="00FC7496">
              <w:t>px_RRC_IntegrityProtAlgorithm</w:t>
            </w:r>
          </w:p>
        </w:tc>
        <w:tc>
          <w:tcPr>
            <w:tcW w:w="1509" w:type="dxa"/>
            <w:vAlign w:val="center"/>
          </w:tcPr>
          <w:p w14:paraId="44FF3810" w14:textId="77777777" w:rsidR="00982DBD" w:rsidRPr="00FC7496" w:rsidRDefault="00982DBD" w:rsidP="00827A9D">
            <w:pPr>
              <w:pStyle w:val="TAL"/>
            </w:pPr>
            <w:r w:rsidRPr="00FC7496">
              <w:t>IntegrityProtAlgorithm</w:t>
            </w:r>
          </w:p>
        </w:tc>
        <w:tc>
          <w:tcPr>
            <w:tcW w:w="1695" w:type="dxa"/>
            <w:vAlign w:val="center"/>
          </w:tcPr>
          <w:p w14:paraId="0E16867F" w14:textId="77777777" w:rsidR="00982DBD" w:rsidRPr="00FC7496" w:rsidRDefault="00982DBD" w:rsidP="00827A9D">
            <w:pPr>
              <w:pStyle w:val="TAL"/>
            </w:pPr>
            <w:r w:rsidRPr="00FC7496">
              <w:t>eia1</w:t>
            </w:r>
          </w:p>
        </w:tc>
        <w:tc>
          <w:tcPr>
            <w:tcW w:w="1130" w:type="dxa"/>
            <w:vAlign w:val="center"/>
          </w:tcPr>
          <w:p w14:paraId="113270F5" w14:textId="77777777" w:rsidR="00982DBD" w:rsidRPr="00FC7496" w:rsidRDefault="00982DBD" w:rsidP="00827A9D">
            <w:pPr>
              <w:pStyle w:val="TAL"/>
            </w:pPr>
          </w:p>
        </w:tc>
        <w:tc>
          <w:tcPr>
            <w:tcW w:w="2824" w:type="dxa"/>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noWrap/>
            <w:vAlign w:val="center"/>
          </w:tcPr>
          <w:p w14:paraId="3A49A78A" w14:textId="77777777" w:rsidR="00982DBD" w:rsidRPr="00FC7496" w:rsidRDefault="00982DBD" w:rsidP="00827A9D">
            <w:pPr>
              <w:pStyle w:val="TAL"/>
            </w:pPr>
            <w:r w:rsidRPr="00FC7496">
              <w:t>px_SMSTransport_CP_CIoT</w:t>
            </w:r>
          </w:p>
        </w:tc>
        <w:tc>
          <w:tcPr>
            <w:tcW w:w="1509" w:type="dxa"/>
            <w:vAlign w:val="center"/>
          </w:tcPr>
          <w:p w14:paraId="36AD2509" w14:textId="77777777" w:rsidR="00982DBD" w:rsidRPr="00FC7496" w:rsidRDefault="00982DBD" w:rsidP="00827A9D">
            <w:pPr>
              <w:pStyle w:val="TAL"/>
            </w:pPr>
            <w:r w:rsidRPr="00FC7496">
              <w:t>boolean</w:t>
            </w:r>
          </w:p>
        </w:tc>
        <w:tc>
          <w:tcPr>
            <w:tcW w:w="1695" w:type="dxa"/>
            <w:vAlign w:val="center"/>
          </w:tcPr>
          <w:p w14:paraId="2B72A42F" w14:textId="77777777" w:rsidR="00982DBD" w:rsidRPr="00FC7496" w:rsidRDefault="00982DBD" w:rsidP="00827A9D">
            <w:pPr>
              <w:pStyle w:val="TAL"/>
            </w:pPr>
            <w:r w:rsidRPr="00FC7496">
              <w:t>false</w:t>
            </w:r>
          </w:p>
        </w:tc>
        <w:tc>
          <w:tcPr>
            <w:tcW w:w="1130" w:type="dxa"/>
            <w:vAlign w:val="center"/>
          </w:tcPr>
          <w:p w14:paraId="681177B6" w14:textId="77777777" w:rsidR="00982DBD" w:rsidRPr="00FC7496" w:rsidRDefault="00982DBD" w:rsidP="00827A9D">
            <w:pPr>
              <w:pStyle w:val="TAL"/>
            </w:pPr>
          </w:p>
        </w:tc>
        <w:tc>
          <w:tcPr>
            <w:tcW w:w="2824" w:type="dxa"/>
            <w:vAlign w:val="center"/>
          </w:tcPr>
          <w:p w14:paraId="012A7CC1" w14:textId="77777777" w:rsidR="00982DBD" w:rsidRPr="00FC7496" w:rsidRDefault="00982DBD" w:rsidP="00827A9D">
            <w:pPr>
              <w:pStyle w:val="TAL"/>
            </w:pPr>
            <w:r w:rsidRPr="00FC7496">
              <w:t>UE configured to utilise the SMS service as transport mechanism for user data for Control Plane CIoT Optimisation</w:t>
            </w:r>
          </w:p>
        </w:tc>
      </w:tr>
      <w:tr w:rsidR="00982DBD" w:rsidRPr="00FC7496" w14:paraId="6EB99A47" w14:textId="77777777" w:rsidTr="00827A9D">
        <w:trPr>
          <w:jc w:val="center"/>
        </w:trPr>
        <w:tc>
          <w:tcPr>
            <w:tcW w:w="2728" w:type="dxa"/>
            <w:noWrap/>
            <w:vAlign w:val="center"/>
          </w:tcPr>
          <w:p w14:paraId="711464ED" w14:textId="77777777" w:rsidR="00982DBD" w:rsidRPr="00FC7496" w:rsidRDefault="00982DBD" w:rsidP="00827A9D">
            <w:pPr>
              <w:pStyle w:val="TAL"/>
            </w:pPr>
            <w:r w:rsidRPr="00FC7496">
              <w:t>px_nonSMSTransport_CP_CIoT</w:t>
            </w:r>
          </w:p>
        </w:tc>
        <w:tc>
          <w:tcPr>
            <w:tcW w:w="1509" w:type="dxa"/>
            <w:vAlign w:val="center"/>
          </w:tcPr>
          <w:p w14:paraId="3670C14C" w14:textId="77777777" w:rsidR="00982DBD" w:rsidRPr="00FC7496" w:rsidRDefault="00982DBD" w:rsidP="00827A9D">
            <w:pPr>
              <w:pStyle w:val="TAL"/>
            </w:pPr>
            <w:r w:rsidRPr="00FC7496">
              <w:t>boolean</w:t>
            </w:r>
          </w:p>
        </w:tc>
        <w:tc>
          <w:tcPr>
            <w:tcW w:w="1695" w:type="dxa"/>
            <w:vAlign w:val="center"/>
          </w:tcPr>
          <w:p w14:paraId="1EB45B5A" w14:textId="77777777" w:rsidR="00982DBD" w:rsidRPr="00FC7496" w:rsidRDefault="00982DBD" w:rsidP="00827A9D">
            <w:pPr>
              <w:pStyle w:val="TAL"/>
            </w:pPr>
            <w:r w:rsidRPr="00FC7496">
              <w:t>false</w:t>
            </w:r>
          </w:p>
        </w:tc>
        <w:tc>
          <w:tcPr>
            <w:tcW w:w="1130" w:type="dxa"/>
            <w:vAlign w:val="center"/>
          </w:tcPr>
          <w:p w14:paraId="08213DE7" w14:textId="77777777" w:rsidR="00982DBD" w:rsidRPr="00FC7496" w:rsidRDefault="00982DBD" w:rsidP="00827A9D">
            <w:pPr>
              <w:pStyle w:val="TAL"/>
            </w:pPr>
          </w:p>
        </w:tc>
        <w:tc>
          <w:tcPr>
            <w:tcW w:w="2824" w:type="dxa"/>
            <w:vAlign w:val="center"/>
          </w:tcPr>
          <w:p w14:paraId="7E506EDA" w14:textId="77777777" w:rsidR="00982DBD" w:rsidRPr="00FC7496" w:rsidRDefault="00982DBD" w:rsidP="00827A9D">
            <w:pPr>
              <w:pStyle w:val="TAL"/>
            </w:pPr>
            <w:r w:rsidRPr="00FC7496">
              <w:t>UE configured to utilise non-SMS services as transport mechanism for user data for Control Plane CIoT Optimisation</w:t>
            </w:r>
          </w:p>
        </w:tc>
      </w:tr>
      <w:tr w:rsidR="004F1AD4" w:rsidRPr="00FC7496" w14:paraId="77FBAB5C" w14:textId="77777777" w:rsidTr="00827A9D">
        <w:trPr>
          <w:jc w:val="center"/>
        </w:trPr>
        <w:tc>
          <w:tcPr>
            <w:tcW w:w="2728" w:type="dxa"/>
            <w:noWrap/>
            <w:vAlign w:val="center"/>
          </w:tcPr>
          <w:p w14:paraId="58FCE0F5" w14:textId="60F5D714" w:rsidR="004F1AD4" w:rsidRPr="00FC7496" w:rsidRDefault="004F1AD4" w:rsidP="004F1AD4">
            <w:pPr>
              <w:pStyle w:val="TAL"/>
            </w:pPr>
            <w:r w:rsidRPr="0076464D">
              <w:t>px_NTN_ScenarioUnderTest</w:t>
            </w:r>
          </w:p>
        </w:tc>
        <w:tc>
          <w:tcPr>
            <w:tcW w:w="1509" w:type="dxa"/>
            <w:vAlign w:val="center"/>
          </w:tcPr>
          <w:p w14:paraId="784EFFC0" w14:textId="52490197" w:rsidR="004F1AD4" w:rsidRPr="00FC7496" w:rsidRDefault="004F1AD4" w:rsidP="004F1AD4">
            <w:pPr>
              <w:pStyle w:val="TAL"/>
            </w:pPr>
            <w:r w:rsidRPr="0076464D">
              <w:t>NTN_ScenarioUnderTest</w:t>
            </w:r>
          </w:p>
        </w:tc>
        <w:tc>
          <w:tcPr>
            <w:tcW w:w="1695" w:type="dxa"/>
            <w:vAlign w:val="center"/>
          </w:tcPr>
          <w:p w14:paraId="09B66669" w14:textId="55CEEA33" w:rsidR="004F1AD4" w:rsidRPr="00FC7496" w:rsidRDefault="004F1AD4" w:rsidP="004F1AD4">
            <w:pPr>
              <w:pStyle w:val="TAL"/>
            </w:pPr>
            <w:r w:rsidRPr="0076464D">
              <w:t>GSO</w:t>
            </w:r>
          </w:p>
        </w:tc>
        <w:tc>
          <w:tcPr>
            <w:tcW w:w="1130" w:type="dxa"/>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t>MultiRAT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noWrap/>
            <w:vAlign w:val="center"/>
          </w:tcPr>
          <w:p w14:paraId="4B0233E7" w14:textId="77777777" w:rsidR="00946DC2" w:rsidRPr="00FC7496" w:rsidRDefault="00946DC2" w:rsidP="00992404">
            <w:pPr>
              <w:pStyle w:val="TAH"/>
            </w:pPr>
            <w:r w:rsidRPr="00FC7496">
              <w:t>Parameter Name</w:t>
            </w:r>
          </w:p>
        </w:tc>
        <w:tc>
          <w:tcPr>
            <w:tcW w:w="1509" w:type="dxa"/>
            <w:vAlign w:val="center"/>
          </w:tcPr>
          <w:p w14:paraId="2E8DFC10" w14:textId="77777777" w:rsidR="00946DC2" w:rsidRPr="00FC7496" w:rsidRDefault="00946DC2" w:rsidP="00992404">
            <w:pPr>
              <w:pStyle w:val="TAH"/>
            </w:pPr>
            <w:r w:rsidRPr="00FC7496">
              <w:t>Parameter Type</w:t>
            </w:r>
          </w:p>
        </w:tc>
        <w:tc>
          <w:tcPr>
            <w:tcW w:w="1695" w:type="dxa"/>
            <w:vAlign w:val="center"/>
          </w:tcPr>
          <w:p w14:paraId="180BAECF" w14:textId="77777777" w:rsidR="00946DC2" w:rsidRPr="00FC7496" w:rsidRDefault="00946DC2" w:rsidP="00992404">
            <w:pPr>
              <w:pStyle w:val="TAH"/>
            </w:pPr>
            <w:r w:rsidRPr="00FC7496">
              <w:t>Default Value</w:t>
            </w:r>
          </w:p>
        </w:tc>
        <w:tc>
          <w:tcPr>
            <w:tcW w:w="1130" w:type="dxa"/>
            <w:vAlign w:val="center"/>
          </w:tcPr>
          <w:p w14:paraId="133DE922" w14:textId="77777777" w:rsidR="00946DC2" w:rsidRPr="00FC7496" w:rsidRDefault="00946DC2" w:rsidP="00992404">
            <w:pPr>
              <w:pStyle w:val="TAH"/>
            </w:pPr>
            <w:r w:rsidRPr="00FC7496">
              <w:t>Supported Values</w:t>
            </w:r>
          </w:p>
        </w:tc>
        <w:tc>
          <w:tcPr>
            <w:tcW w:w="2824" w:type="dxa"/>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noWrap/>
            <w:vAlign w:val="center"/>
          </w:tcPr>
          <w:p w14:paraId="7961DDF9" w14:textId="77777777" w:rsidR="00946DC2" w:rsidRPr="00FC7496" w:rsidRDefault="00946DC2" w:rsidP="00992404">
            <w:pPr>
              <w:pStyle w:val="TAL"/>
              <w:rPr>
                <w:szCs w:val="18"/>
              </w:rPr>
            </w:pPr>
            <w:r w:rsidRPr="00FC7496">
              <w:rPr>
                <w:rFonts w:cs="Arial"/>
                <w:szCs w:val="18"/>
              </w:rPr>
              <w:t>px_GERAN_BandUnderTest</w:t>
            </w:r>
          </w:p>
        </w:tc>
        <w:tc>
          <w:tcPr>
            <w:tcW w:w="1509" w:type="dxa"/>
            <w:vAlign w:val="center"/>
          </w:tcPr>
          <w:p w14:paraId="3A8D83A2" w14:textId="77777777" w:rsidR="00946DC2" w:rsidRPr="00FC7496" w:rsidRDefault="00946DC2" w:rsidP="00992404">
            <w:pPr>
              <w:pStyle w:val="TAL"/>
            </w:pPr>
            <w:r w:rsidRPr="00FC7496">
              <w:t>GERAN_BandUnderTestType</w:t>
            </w:r>
          </w:p>
        </w:tc>
        <w:tc>
          <w:tcPr>
            <w:tcW w:w="1695" w:type="dxa"/>
            <w:vAlign w:val="center"/>
          </w:tcPr>
          <w:p w14:paraId="61FFA029" w14:textId="77777777" w:rsidR="00946DC2" w:rsidRPr="00FC7496" w:rsidRDefault="00946DC2" w:rsidP="00992404">
            <w:pPr>
              <w:pStyle w:val="TAL"/>
            </w:pPr>
            <w:r w:rsidRPr="00FC7496">
              <w:t>GSM_P900</w:t>
            </w:r>
          </w:p>
        </w:tc>
        <w:tc>
          <w:tcPr>
            <w:tcW w:w="1130" w:type="dxa"/>
            <w:vAlign w:val="center"/>
          </w:tcPr>
          <w:p w14:paraId="26B03B95" w14:textId="77777777" w:rsidR="00946DC2" w:rsidRPr="00FC7496" w:rsidRDefault="00946DC2" w:rsidP="00992404">
            <w:pPr>
              <w:pStyle w:val="TAL"/>
            </w:pPr>
          </w:p>
        </w:tc>
        <w:tc>
          <w:tcPr>
            <w:tcW w:w="2824" w:type="dxa"/>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noWrap/>
            <w:vAlign w:val="center"/>
          </w:tcPr>
          <w:p w14:paraId="068D1809" w14:textId="77777777" w:rsidR="00946DC2" w:rsidRPr="00FC7496" w:rsidRDefault="00946DC2" w:rsidP="00992404">
            <w:pPr>
              <w:pStyle w:val="TAH"/>
            </w:pPr>
            <w:r w:rsidRPr="00FC7496">
              <w:t>Parameter Name</w:t>
            </w:r>
          </w:p>
        </w:tc>
        <w:tc>
          <w:tcPr>
            <w:tcW w:w="1509" w:type="dxa"/>
            <w:vAlign w:val="center"/>
          </w:tcPr>
          <w:p w14:paraId="6DDFC412" w14:textId="77777777" w:rsidR="00946DC2" w:rsidRPr="00FC7496" w:rsidRDefault="00946DC2" w:rsidP="00992404">
            <w:pPr>
              <w:pStyle w:val="TAH"/>
            </w:pPr>
            <w:r w:rsidRPr="00FC7496">
              <w:t>Parameter Type</w:t>
            </w:r>
          </w:p>
        </w:tc>
        <w:tc>
          <w:tcPr>
            <w:tcW w:w="848" w:type="dxa"/>
            <w:vAlign w:val="center"/>
          </w:tcPr>
          <w:p w14:paraId="3C71C639" w14:textId="77777777" w:rsidR="00946DC2" w:rsidRPr="00FC7496" w:rsidRDefault="00946DC2" w:rsidP="00992404">
            <w:pPr>
              <w:pStyle w:val="TAH"/>
            </w:pPr>
            <w:r w:rsidRPr="00FC7496">
              <w:t>Default Value</w:t>
            </w:r>
          </w:p>
        </w:tc>
        <w:tc>
          <w:tcPr>
            <w:tcW w:w="1977" w:type="dxa"/>
            <w:vAlign w:val="center"/>
          </w:tcPr>
          <w:p w14:paraId="73CE50E5" w14:textId="77777777" w:rsidR="00946DC2" w:rsidRPr="00FC7496" w:rsidRDefault="00946DC2" w:rsidP="00992404">
            <w:pPr>
              <w:pStyle w:val="TAH"/>
            </w:pPr>
            <w:r w:rsidRPr="00FC7496">
              <w:t>Supported Values</w:t>
            </w:r>
          </w:p>
        </w:tc>
        <w:tc>
          <w:tcPr>
            <w:tcW w:w="2824" w:type="dxa"/>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noWrap/>
            <w:vAlign w:val="center"/>
          </w:tcPr>
          <w:p w14:paraId="1A8753E0" w14:textId="77777777" w:rsidR="00946DC2" w:rsidRPr="00FC7496" w:rsidRDefault="00946DC2" w:rsidP="0072247E">
            <w:pPr>
              <w:pStyle w:val="TAL"/>
            </w:pPr>
            <w:r w:rsidRPr="00FC7496">
              <w:t>px_UTRAN_CipheringAlgorithm</w:t>
            </w:r>
          </w:p>
        </w:tc>
        <w:tc>
          <w:tcPr>
            <w:tcW w:w="1509" w:type="dxa"/>
            <w:vAlign w:val="center"/>
          </w:tcPr>
          <w:p w14:paraId="54A98507" w14:textId="77777777" w:rsidR="00946DC2" w:rsidRPr="00FC7496" w:rsidRDefault="00946DC2" w:rsidP="0072247E">
            <w:pPr>
              <w:pStyle w:val="TAC"/>
            </w:pPr>
            <w:r w:rsidRPr="00FC7496">
              <w:t>CipheringAlgorithm_r7</w:t>
            </w:r>
          </w:p>
        </w:tc>
        <w:tc>
          <w:tcPr>
            <w:tcW w:w="848" w:type="dxa"/>
            <w:vAlign w:val="center"/>
          </w:tcPr>
          <w:p w14:paraId="0661306B" w14:textId="77777777" w:rsidR="00946DC2" w:rsidRPr="00FC7496" w:rsidRDefault="00946DC2" w:rsidP="0072247E">
            <w:pPr>
              <w:pStyle w:val="TAC"/>
            </w:pPr>
            <w:r w:rsidRPr="00FC7496">
              <w:t>uea2</w:t>
            </w:r>
          </w:p>
        </w:tc>
        <w:tc>
          <w:tcPr>
            <w:tcW w:w="1977" w:type="dxa"/>
            <w:vAlign w:val="center"/>
          </w:tcPr>
          <w:p w14:paraId="598B284D" w14:textId="77777777" w:rsidR="00946DC2" w:rsidRPr="00FC7496" w:rsidRDefault="00946DC2" w:rsidP="0072247E">
            <w:pPr>
              <w:pStyle w:val="TAC"/>
            </w:pPr>
            <w:r w:rsidRPr="00FC7496">
              <w:t>uea0, uea1, uea2</w:t>
            </w:r>
          </w:p>
        </w:tc>
        <w:tc>
          <w:tcPr>
            <w:tcW w:w="2824" w:type="dxa"/>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noWrap/>
            <w:vAlign w:val="center"/>
          </w:tcPr>
          <w:p w14:paraId="57CCB663" w14:textId="77777777" w:rsidR="009D2901" w:rsidRPr="00FC7496" w:rsidRDefault="002D5713" w:rsidP="0072247E">
            <w:pPr>
              <w:pStyle w:val="TAL"/>
            </w:pPr>
            <w:r w:rsidRPr="00FC7496">
              <w:t>px_UARFCN_Low_TDD</w:t>
            </w:r>
          </w:p>
        </w:tc>
        <w:tc>
          <w:tcPr>
            <w:tcW w:w="1509" w:type="dxa"/>
            <w:vAlign w:val="center"/>
          </w:tcPr>
          <w:p w14:paraId="637DE495" w14:textId="77777777" w:rsidR="009D2901" w:rsidRPr="00FC7496" w:rsidRDefault="009D2901" w:rsidP="0072247E">
            <w:pPr>
              <w:pStyle w:val="TAC"/>
            </w:pPr>
            <w:r w:rsidRPr="00FC7496">
              <w:t>integer</w:t>
            </w:r>
          </w:p>
        </w:tc>
        <w:tc>
          <w:tcPr>
            <w:tcW w:w="848" w:type="dxa"/>
            <w:vAlign w:val="center"/>
          </w:tcPr>
          <w:p w14:paraId="6FB70231" w14:textId="77777777" w:rsidR="009D2901" w:rsidRPr="00FC7496" w:rsidRDefault="009D2901" w:rsidP="0072247E">
            <w:pPr>
              <w:pStyle w:val="TAC"/>
            </w:pPr>
          </w:p>
        </w:tc>
        <w:tc>
          <w:tcPr>
            <w:tcW w:w="1977" w:type="dxa"/>
            <w:vAlign w:val="center"/>
          </w:tcPr>
          <w:p w14:paraId="5ADBF860" w14:textId="77777777" w:rsidR="009D2901" w:rsidRPr="00FC7496" w:rsidRDefault="009D2901" w:rsidP="0072247E">
            <w:pPr>
              <w:pStyle w:val="TAC"/>
            </w:pPr>
          </w:p>
        </w:tc>
        <w:tc>
          <w:tcPr>
            <w:tcW w:w="2824" w:type="dxa"/>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noWrap/>
            <w:vAlign w:val="center"/>
          </w:tcPr>
          <w:p w14:paraId="73B0A229" w14:textId="77777777" w:rsidR="009D2901" w:rsidRPr="00FC7496" w:rsidRDefault="002D5713" w:rsidP="0072247E">
            <w:pPr>
              <w:pStyle w:val="TAL"/>
            </w:pPr>
            <w:r w:rsidRPr="00FC7496">
              <w:t>px_UARFCN_Mid_TDD</w:t>
            </w:r>
          </w:p>
        </w:tc>
        <w:tc>
          <w:tcPr>
            <w:tcW w:w="1509" w:type="dxa"/>
            <w:vAlign w:val="center"/>
          </w:tcPr>
          <w:p w14:paraId="5A4A0085" w14:textId="77777777" w:rsidR="009D2901" w:rsidRPr="00FC7496" w:rsidRDefault="009D2901" w:rsidP="0072247E">
            <w:pPr>
              <w:pStyle w:val="TAC"/>
            </w:pPr>
            <w:r w:rsidRPr="00FC7496">
              <w:t>integer</w:t>
            </w:r>
          </w:p>
        </w:tc>
        <w:tc>
          <w:tcPr>
            <w:tcW w:w="848" w:type="dxa"/>
            <w:vAlign w:val="center"/>
          </w:tcPr>
          <w:p w14:paraId="6402D172" w14:textId="77777777" w:rsidR="009D2901" w:rsidRPr="00FC7496" w:rsidRDefault="009D2901" w:rsidP="0072247E">
            <w:pPr>
              <w:pStyle w:val="TAC"/>
            </w:pPr>
          </w:p>
        </w:tc>
        <w:tc>
          <w:tcPr>
            <w:tcW w:w="1977" w:type="dxa"/>
            <w:vAlign w:val="center"/>
          </w:tcPr>
          <w:p w14:paraId="5B29E82A" w14:textId="77777777" w:rsidR="009D2901" w:rsidRPr="00FC7496" w:rsidRDefault="009D2901" w:rsidP="0072247E">
            <w:pPr>
              <w:pStyle w:val="TAC"/>
            </w:pPr>
          </w:p>
        </w:tc>
        <w:tc>
          <w:tcPr>
            <w:tcW w:w="2824" w:type="dxa"/>
            <w:vAlign w:val="center"/>
          </w:tcPr>
          <w:p w14:paraId="71BC86B8" w14:textId="77777777" w:rsidR="009D2901" w:rsidRPr="00FC7496" w:rsidRDefault="009D2901" w:rsidP="005F0339">
            <w:pPr>
              <w:pStyle w:val="TAL"/>
            </w:pPr>
            <w:r w:rsidRPr="00FC7496">
              <w:t>Mid Range downlink UARFCN value for LCR TDD</w:t>
            </w:r>
          </w:p>
        </w:tc>
      </w:tr>
      <w:tr w:rsidR="009D2901" w:rsidRPr="00FC7496" w14:paraId="2F197B91" w14:textId="77777777" w:rsidTr="00C36B54">
        <w:trPr>
          <w:jc w:val="center"/>
        </w:trPr>
        <w:tc>
          <w:tcPr>
            <w:tcW w:w="2728" w:type="dxa"/>
            <w:noWrap/>
            <w:vAlign w:val="center"/>
          </w:tcPr>
          <w:p w14:paraId="740A211B" w14:textId="77777777" w:rsidR="009D2901" w:rsidRPr="00FC7496" w:rsidRDefault="002D5713" w:rsidP="0072247E">
            <w:pPr>
              <w:pStyle w:val="TAL"/>
            </w:pPr>
            <w:r w:rsidRPr="00FC7496">
              <w:t>px_UARFCN_High_TDD</w:t>
            </w:r>
          </w:p>
        </w:tc>
        <w:tc>
          <w:tcPr>
            <w:tcW w:w="1509" w:type="dxa"/>
            <w:vAlign w:val="center"/>
          </w:tcPr>
          <w:p w14:paraId="43A50A6F" w14:textId="77777777" w:rsidR="009D2901" w:rsidRPr="00FC7496" w:rsidRDefault="009D2901" w:rsidP="0072247E">
            <w:pPr>
              <w:pStyle w:val="TAC"/>
            </w:pPr>
            <w:r w:rsidRPr="00FC7496">
              <w:t>integer</w:t>
            </w:r>
          </w:p>
        </w:tc>
        <w:tc>
          <w:tcPr>
            <w:tcW w:w="848" w:type="dxa"/>
            <w:vAlign w:val="center"/>
          </w:tcPr>
          <w:p w14:paraId="2D8E2775" w14:textId="77777777" w:rsidR="009D2901" w:rsidRPr="00FC7496" w:rsidRDefault="009D2901" w:rsidP="0072247E">
            <w:pPr>
              <w:pStyle w:val="TAC"/>
            </w:pPr>
          </w:p>
        </w:tc>
        <w:tc>
          <w:tcPr>
            <w:tcW w:w="1977" w:type="dxa"/>
            <w:vAlign w:val="center"/>
          </w:tcPr>
          <w:p w14:paraId="418C72E5" w14:textId="77777777" w:rsidR="009D2901" w:rsidRPr="00FC7496" w:rsidRDefault="009D2901" w:rsidP="0072247E">
            <w:pPr>
              <w:pStyle w:val="TAC"/>
            </w:pPr>
          </w:p>
        </w:tc>
        <w:tc>
          <w:tcPr>
            <w:tcW w:w="2824" w:type="dxa"/>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noWrap/>
            <w:vAlign w:val="center"/>
          </w:tcPr>
          <w:p w14:paraId="7FA626BD" w14:textId="77777777" w:rsidR="009D2901" w:rsidRPr="00FC7496" w:rsidRDefault="009D2901" w:rsidP="0072247E">
            <w:pPr>
              <w:pStyle w:val="TAL"/>
            </w:pPr>
            <w:r w:rsidRPr="00FC7496">
              <w:t>px_TDD_OperationBand</w:t>
            </w:r>
            <w:r w:rsidR="00CB593E" w:rsidRPr="00FC7496">
              <w:t>Charstring</w:t>
            </w:r>
          </w:p>
        </w:tc>
        <w:tc>
          <w:tcPr>
            <w:tcW w:w="1509" w:type="dxa"/>
            <w:vAlign w:val="center"/>
          </w:tcPr>
          <w:p w14:paraId="2429224A" w14:textId="77777777" w:rsidR="009D2901" w:rsidRPr="00FC7496" w:rsidRDefault="009D2901" w:rsidP="0072247E">
            <w:pPr>
              <w:pStyle w:val="TAC"/>
            </w:pPr>
            <w:r w:rsidRPr="00FC7496">
              <w:t>charstring</w:t>
            </w:r>
          </w:p>
        </w:tc>
        <w:tc>
          <w:tcPr>
            <w:tcW w:w="848" w:type="dxa"/>
            <w:vAlign w:val="center"/>
          </w:tcPr>
          <w:p w14:paraId="59152DA6" w14:textId="77777777" w:rsidR="009D2901" w:rsidRPr="00FC7496" w:rsidRDefault="00CB593E" w:rsidP="0072247E">
            <w:pPr>
              <w:pStyle w:val="TAC"/>
            </w:pPr>
            <w:r w:rsidRPr="00FC7496">
              <w:t>a</w:t>
            </w:r>
          </w:p>
        </w:tc>
        <w:tc>
          <w:tcPr>
            <w:tcW w:w="1977" w:type="dxa"/>
            <w:vAlign w:val="center"/>
          </w:tcPr>
          <w:p w14:paraId="1C851F0F" w14:textId="77777777" w:rsidR="009D2901" w:rsidRPr="00FC7496" w:rsidRDefault="00CB593E" w:rsidP="0072247E">
            <w:pPr>
              <w:pStyle w:val="TAC"/>
            </w:pPr>
            <w:r w:rsidRPr="00FC7496">
              <w:t>px_UARFCN_Mid</w:t>
            </w:r>
            <w:r w:rsidR="002D5713" w:rsidRPr="00FC7496">
              <w:t>_TDD</w:t>
            </w:r>
            <w:r w:rsidRPr="00FC7496">
              <w:t>, px_UARFCN_Low</w:t>
            </w:r>
            <w:r w:rsidR="002D5713" w:rsidRPr="00FC7496">
              <w:t>_TDD</w:t>
            </w:r>
            <w:r w:rsidRPr="00FC7496">
              <w:t xml:space="preserve"> and px_UARFCN_High</w:t>
            </w:r>
            <w:r w:rsidR="002D5713" w:rsidRPr="00FC7496">
              <w:t>_TDD</w:t>
            </w:r>
            <w:r w:rsidRPr="00FC7496">
              <w:t xml:space="preserve"> shall take the values according to the value of px_TDD_OperationBandCharstring</w:t>
            </w:r>
          </w:p>
        </w:tc>
        <w:tc>
          <w:tcPr>
            <w:tcW w:w="2824" w:type="dxa"/>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noWrap/>
            <w:vAlign w:val="center"/>
          </w:tcPr>
          <w:p w14:paraId="00B296A7" w14:textId="77777777" w:rsidR="009A0B15" w:rsidRPr="00FC7496" w:rsidRDefault="009A0B15" w:rsidP="003B6597">
            <w:pPr>
              <w:pStyle w:val="TAL"/>
            </w:pPr>
            <w:r w:rsidRPr="00FC7496">
              <w:t>px_ReportUTRA_RAT</w:t>
            </w:r>
          </w:p>
        </w:tc>
        <w:tc>
          <w:tcPr>
            <w:tcW w:w="1509" w:type="dxa"/>
            <w:vAlign w:val="center"/>
          </w:tcPr>
          <w:p w14:paraId="5E4A4854" w14:textId="77777777" w:rsidR="009A0B15" w:rsidRPr="00FC7496" w:rsidRDefault="009A0B15" w:rsidP="003B6597">
            <w:pPr>
              <w:pStyle w:val="TAC"/>
            </w:pPr>
            <w:r w:rsidRPr="00FC7496">
              <w:t>UTRA_ToReport_Type</w:t>
            </w:r>
          </w:p>
        </w:tc>
        <w:tc>
          <w:tcPr>
            <w:tcW w:w="848" w:type="dxa"/>
            <w:vAlign w:val="center"/>
          </w:tcPr>
          <w:p w14:paraId="62C5992E" w14:textId="77777777" w:rsidR="009A0B15" w:rsidRPr="00FC7496" w:rsidRDefault="009A0B15" w:rsidP="003B6597">
            <w:pPr>
              <w:pStyle w:val="TAC"/>
            </w:pPr>
            <w:r w:rsidRPr="00FC7496">
              <w:t>Both</w:t>
            </w:r>
          </w:p>
        </w:tc>
        <w:tc>
          <w:tcPr>
            <w:tcW w:w="1977" w:type="dxa"/>
            <w:vAlign w:val="center"/>
          </w:tcPr>
          <w:p w14:paraId="519256C5" w14:textId="77777777" w:rsidR="009A0B15" w:rsidRPr="00FC7496" w:rsidRDefault="009A0B15" w:rsidP="003B6597">
            <w:pPr>
              <w:pStyle w:val="TAC"/>
            </w:pPr>
            <w:r w:rsidRPr="00FC7496">
              <w:t>FDD, TDD, Both</w:t>
            </w:r>
          </w:p>
        </w:tc>
        <w:tc>
          <w:tcPr>
            <w:tcW w:w="2824" w:type="dxa"/>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noWrap/>
            <w:vAlign w:val="center"/>
          </w:tcPr>
          <w:p w14:paraId="682FE17B" w14:textId="77777777" w:rsidR="00F22CEA" w:rsidRPr="00FC7496" w:rsidRDefault="00F22CEA" w:rsidP="002B4B59">
            <w:pPr>
              <w:pStyle w:val="TAH"/>
            </w:pPr>
            <w:r w:rsidRPr="00FC7496">
              <w:t>Parameter Name</w:t>
            </w:r>
          </w:p>
        </w:tc>
        <w:tc>
          <w:tcPr>
            <w:tcW w:w="1509" w:type="dxa"/>
            <w:vAlign w:val="center"/>
          </w:tcPr>
          <w:p w14:paraId="0FEA10D7" w14:textId="77777777" w:rsidR="00F22CEA" w:rsidRPr="00FC7496" w:rsidRDefault="00F22CEA" w:rsidP="002B4B59">
            <w:pPr>
              <w:pStyle w:val="TAH"/>
            </w:pPr>
            <w:r w:rsidRPr="00FC7496">
              <w:t>Parameter Type</w:t>
            </w:r>
          </w:p>
        </w:tc>
        <w:tc>
          <w:tcPr>
            <w:tcW w:w="1695" w:type="dxa"/>
            <w:vAlign w:val="center"/>
          </w:tcPr>
          <w:p w14:paraId="2194C3D3" w14:textId="77777777" w:rsidR="00F22CEA" w:rsidRPr="00FC7496" w:rsidRDefault="00F22CEA" w:rsidP="002B4B59">
            <w:pPr>
              <w:pStyle w:val="TAH"/>
            </w:pPr>
            <w:r w:rsidRPr="00FC7496">
              <w:t>Default Value</w:t>
            </w:r>
          </w:p>
        </w:tc>
        <w:tc>
          <w:tcPr>
            <w:tcW w:w="1130" w:type="dxa"/>
            <w:vAlign w:val="center"/>
          </w:tcPr>
          <w:p w14:paraId="63294693" w14:textId="77777777" w:rsidR="00F22CEA" w:rsidRPr="00FC7496" w:rsidRDefault="00F22CEA" w:rsidP="002B4B59">
            <w:pPr>
              <w:pStyle w:val="TAH"/>
            </w:pPr>
            <w:r w:rsidRPr="00FC7496">
              <w:t>Supported Values</w:t>
            </w:r>
          </w:p>
        </w:tc>
        <w:tc>
          <w:tcPr>
            <w:tcW w:w="2824" w:type="dxa"/>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noWrap/>
            <w:vAlign w:val="center"/>
          </w:tcPr>
          <w:p w14:paraId="7076F0EE" w14:textId="77777777" w:rsidR="00F22CEA" w:rsidRPr="00FC7496" w:rsidRDefault="00F22CEA" w:rsidP="002B4B59">
            <w:pPr>
              <w:pStyle w:val="TAL"/>
            </w:pPr>
            <w:r w:rsidRPr="00FC7496">
              <w:t>px_HRPD_BandClass</w:t>
            </w:r>
          </w:p>
        </w:tc>
        <w:tc>
          <w:tcPr>
            <w:tcW w:w="1509" w:type="dxa"/>
            <w:vAlign w:val="center"/>
          </w:tcPr>
          <w:p w14:paraId="1E05C9A8" w14:textId="77777777" w:rsidR="00F22CEA" w:rsidRPr="00FC7496" w:rsidRDefault="00F22CEA" w:rsidP="002B4B59">
            <w:pPr>
              <w:pStyle w:val="TAL"/>
            </w:pPr>
            <w:r w:rsidRPr="00FC7496">
              <w:t>BandclassCDMA2000_Type</w:t>
            </w:r>
          </w:p>
        </w:tc>
        <w:tc>
          <w:tcPr>
            <w:tcW w:w="1695" w:type="dxa"/>
            <w:vAlign w:val="center"/>
          </w:tcPr>
          <w:p w14:paraId="5F15FAC9" w14:textId="77777777" w:rsidR="00F22CEA" w:rsidRPr="00FC7496" w:rsidRDefault="00F22CEA" w:rsidP="002B4B59">
            <w:pPr>
              <w:pStyle w:val="TAL"/>
            </w:pPr>
            <w:r w:rsidRPr="00FC7496">
              <w:t>1</w:t>
            </w:r>
          </w:p>
        </w:tc>
        <w:tc>
          <w:tcPr>
            <w:tcW w:w="1130" w:type="dxa"/>
            <w:vAlign w:val="center"/>
          </w:tcPr>
          <w:p w14:paraId="6942D92B" w14:textId="77777777" w:rsidR="00F22CEA" w:rsidRPr="00FC7496" w:rsidRDefault="00F22CEA" w:rsidP="002B4B59">
            <w:pPr>
              <w:pStyle w:val="TAL"/>
            </w:pPr>
          </w:p>
        </w:tc>
        <w:tc>
          <w:tcPr>
            <w:tcW w:w="2824" w:type="dxa"/>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noWrap/>
            <w:vAlign w:val="center"/>
          </w:tcPr>
          <w:p w14:paraId="1EFF3DCF" w14:textId="77777777" w:rsidR="00F22CEA" w:rsidRPr="00FC7496" w:rsidRDefault="00F22CEA" w:rsidP="002B4B59">
            <w:pPr>
              <w:pStyle w:val="TAL"/>
            </w:pPr>
            <w:r w:rsidRPr="00FC7496">
              <w:t>px_HRPD_SectorID_Cell15</w:t>
            </w:r>
          </w:p>
        </w:tc>
        <w:tc>
          <w:tcPr>
            <w:tcW w:w="1509" w:type="dxa"/>
            <w:vAlign w:val="center"/>
          </w:tcPr>
          <w:p w14:paraId="40F2F53B" w14:textId="77777777" w:rsidR="00F22CEA" w:rsidRPr="00FC7496" w:rsidRDefault="00F22CEA" w:rsidP="002B4B59">
            <w:pPr>
              <w:pStyle w:val="TAL"/>
            </w:pPr>
            <w:r w:rsidRPr="00FC7496">
              <w:t>SectorID_HRPD_Type</w:t>
            </w:r>
          </w:p>
        </w:tc>
        <w:tc>
          <w:tcPr>
            <w:tcW w:w="1695" w:type="dxa"/>
            <w:vAlign w:val="center"/>
          </w:tcPr>
          <w:p w14:paraId="43B6B9C4" w14:textId="77777777" w:rsidR="00F22CEA" w:rsidRPr="00FC7496" w:rsidRDefault="00F22CEA" w:rsidP="002B4B59">
            <w:pPr>
              <w:pStyle w:val="TAL"/>
            </w:pPr>
            <w:r w:rsidRPr="00FC7496">
              <w:t>oct2bit('FEA00000000000000000000000000001'O)</w:t>
            </w:r>
          </w:p>
        </w:tc>
        <w:tc>
          <w:tcPr>
            <w:tcW w:w="1130" w:type="dxa"/>
            <w:vAlign w:val="center"/>
          </w:tcPr>
          <w:p w14:paraId="54016C2B" w14:textId="77777777" w:rsidR="00F22CEA" w:rsidRPr="00FC7496" w:rsidRDefault="00F22CEA" w:rsidP="002B4B59">
            <w:pPr>
              <w:pStyle w:val="TAL"/>
            </w:pPr>
          </w:p>
        </w:tc>
        <w:tc>
          <w:tcPr>
            <w:tcW w:w="2824" w:type="dxa"/>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noWrap/>
            <w:vAlign w:val="center"/>
          </w:tcPr>
          <w:p w14:paraId="71F08A73" w14:textId="77777777" w:rsidR="00F22CEA" w:rsidRPr="00FC7496" w:rsidRDefault="00F22CEA" w:rsidP="002B4B59">
            <w:pPr>
              <w:pStyle w:val="TAL"/>
            </w:pPr>
            <w:r w:rsidRPr="00FC7496">
              <w:t>px_HRPD_SectorID_Cell16</w:t>
            </w:r>
          </w:p>
        </w:tc>
        <w:tc>
          <w:tcPr>
            <w:tcW w:w="1509" w:type="dxa"/>
            <w:vAlign w:val="center"/>
          </w:tcPr>
          <w:p w14:paraId="33FC60AE" w14:textId="77777777" w:rsidR="00F22CEA" w:rsidRPr="00FC7496" w:rsidRDefault="00F22CEA" w:rsidP="002B4B59">
            <w:pPr>
              <w:pStyle w:val="TAL"/>
            </w:pPr>
            <w:r w:rsidRPr="00FC7496">
              <w:t>SectorID_HRPD_Type</w:t>
            </w:r>
          </w:p>
        </w:tc>
        <w:tc>
          <w:tcPr>
            <w:tcW w:w="1695" w:type="dxa"/>
            <w:vAlign w:val="center"/>
          </w:tcPr>
          <w:p w14:paraId="7415B346" w14:textId="77777777" w:rsidR="00F22CEA" w:rsidRPr="00FC7496" w:rsidRDefault="00F22CEA" w:rsidP="002B4B59">
            <w:pPr>
              <w:pStyle w:val="TAL"/>
            </w:pPr>
            <w:r w:rsidRPr="00FC7496">
              <w:t>oct2bit('FEA00000000000000000000000000002'O)</w:t>
            </w:r>
          </w:p>
        </w:tc>
        <w:tc>
          <w:tcPr>
            <w:tcW w:w="1130" w:type="dxa"/>
            <w:vAlign w:val="center"/>
          </w:tcPr>
          <w:p w14:paraId="7F8B69E1" w14:textId="77777777" w:rsidR="00F22CEA" w:rsidRPr="00FC7496" w:rsidRDefault="00F22CEA" w:rsidP="002B4B59">
            <w:pPr>
              <w:pStyle w:val="TAL"/>
            </w:pPr>
          </w:p>
        </w:tc>
        <w:tc>
          <w:tcPr>
            <w:tcW w:w="2824" w:type="dxa"/>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noWrap/>
            <w:vAlign w:val="center"/>
          </w:tcPr>
          <w:p w14:paraId="2F6B7886" w14:textId="77777777" w:rsidR="00F22CEA" w:rsidRPr="00FC7496" w:rsidRDefault="00F22CEA" w:rsidP="002B4B59">
            <w:pPr>
              <w:pStyle w:val="TAL"/>
            </w:pPr>
            <w:r w:rsidRPr="00FC7496">
              <w:t>px_HRPD_SectorID_Cell17</w:t>
            </w:r>
          </w:p>
        </w:tc>
        <w:tc>
          <w:tcPr>
            <w:tcW w:w="1509" w:type="dxa"/>
            <w:vAlign w:val="center"/>
          </w:tcPr>
          <w:p w14:paraId="48FB6853" w14:textId="77777777" w:rsidR="00F22CEA" w:rsidRPr="00FC7496" w:rsidRDefault="00F22CEA" w:rsidP="002B4B59">
            <w:pPr>
              <w:pStyle w:val="TAL"/>
            </w:pPr>
            <w:r w:rsidRPr="00FC7496">
              <w:t>SectorID_HRPD_Type</w:t>
            </w:r>
          </w:p>
        </w:tc>
        <w:tc>
          <w:tcPr>
            <w:tcW w:w="1695" w:type="dxa"/>
            <w:vAlign w:val="center"/>
          </w:tcPr>
          <w:p w14:paraId="6FDE107D" w14:textId="77777777" w:rsidR="00F22CEA" w:rsidRPr="00FC7496" w:rsidRDefault="00F22CEA" w:rsidP="002B4B59">
            <w:pPr>
              <w:pStyle w:val="TAL"/>
            </w:pPr>
            <w:r w:rsidRPr="00FC7496">
              <w:t>oct2bit('FEA00000000000000000000000000003'O)</w:t>
            </w:r>
          </w:p>
        </w:tc>
        <w:tc>
          <w:tcPr>
            <w:tcW w:w="1130" w:type="dxa"/>
            <w:vAlign w:val="center"/>
          </w:tcPr>
          <w:p w14:paraId="352B9188" w14:textId="77777777" w:rsidR="00F22CEA" w:rsidRPr="00FC7496" w:rsidRDefault="00F22CEA" w:rsidP="002B4B59">
            <w:pPr>
              <w:pStyle w:val="TAL"/>
            </w:pPr>
          </w:p>
        </w:tc>
        <w:tc>
          <w:tcPr>
            <w:tcW w:w="2824" w:type="dxa"/>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noWrap/>
            <w:vAlign w:val="center"/>
          </w:tcPr>
          <w:p w14:paraId="1A688B82" w14:textId="77777777" w:rsidR="00F22CEA" w:rsidRPr="00FC7496" w:rsidRDefault="00F22CEA" w:rsidP="002B4B59">
            <w:pPr>
              <w:pStyle w:val="TAL"/>
            </w:pPr>
            <w:r w:rsidRPr="00FC7496">
              <w:t>px_HRPD_SectorID_Cell18</w:t>
            </w:r>
          </w:p>
        </w:tc>
        <w:tc>
          <w:tcPr>
            <w:tcW w:w="1509" w:type="dxa"/>
            <w:vAlign w:val="center"/>
          </w:tcPr>
          <w:p w14:paraId="37BCB592" w14:textId="77777777" w:rsidR="00F22CEA" w:rsidRPr="00FC7496" w:rsidRDefault="00F22CEA" w:rsidP="002B4B59">
            <w:pPr>
              <w:pStyle w:val="TAL"/>
            </w:pPr>
            <w:r w:rsidRPr="00FC7496">
              <w:t>SectorID_HRPD_Type</w:t>
            </w:r>
          </w:p>
        </w:tc>
        <w:tc>
          <w:tcPr>
            <w:tcW w:w="1695" w:type="dxa"/>
            <w:vAlign w:val="center"/>
          </w:tcPr>
          <w:p w14:paraId="5D8E767B" w14:textId="77777777" w:rsidR="00F22CEA" w:rsidRPr="00FC7496" w:rsidRDefault="00F22CEA" w:rsidP="002B4B59">
            <w:pPr>
              <w:pStyle w:val="TAL"/>
            </w:pPr>
            <w:r w:rsidRPr="00FC7496">
              <w:t>oct2bit('FEA00000000000000000000000000004'O)</w:t>
            </w:r>
          </w:p>
        </w:tc>
        <w:tc>
          <w:tcPr>
            <w:tcW w:w="1130" w:type="dxa"/>
            <w:vAlign w:val="center"/>
          </w:tcPr>
          <w:p w14:paraId="3D6441B9" w14:textId="77777777" w:rsidR="00F22CEA" w:rsidRPr="00FC7496" w:rsidRDefault="00F22CEA" w:rsidP="002B4B59">
            <w:pPr>
              <w:pStyle w:val="TAL"/>
            </w:pPr>
          </w:p>
        </w:tc>
        <w:tc>
          <w:tcPr>
            <w:tcW w:w="2824" w:type="dxa"/>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noWrap/>
            <w:vAlign w:val="center"/>
          </w:tcPr>
          <w:p w14:paraId="14690F0B" w14:textId="77777777" w:rsidR="00F22CEA" w:rsidRPr="00FC7496" w:rsidRDefault="00F22CEA" w:rsidP="002B4B59">
            <w:pPr>
              <w:pStyle w:val="TAL"/>
            </w:pPr>
            <w:r w:rsidRPr="00FC7496">
              <w:t>px_ColorCode</w:t>
            </w:r>
          </w:p>
        </w:tc>
        <w:tc>
          <w:tcPr>
            <w:tcW w:w="1509" w:type="dxa"/>
            <w:vAlign w:val="center"/>
          </w:tcPr>
          <w:p w14:paraId="1D72E640" w14:textId="77777777" w:rsidR="00F22CEA" w:rsidRPr="00FC7496" w:rsidRDefault="00F22CEA" w:rsidP="002B4B59">
            <w:pPr>
              <w:pStyle w:val="TAL"/>
            </w:pPr>
            <w:r w:rsidRPr="00FC7496">
              <w:t>ColorCode_Type</w:t>
            </w:r>
          </w:p>
        </w:tc>
        <w:tc>
          <w:tcPr>
            <w:tcW w:w="1695" w:type="dxa"/>
            <w:vAlign w:val="center"/>
          </w:tcPr>
          <w:p w14:paraId="5BF7E324" w14:textId="77777777" w:rsidR="00F22CEA" w:rsidRPr="00FC7496" w:rsidRDefault="00F22CEA" w:rsidP="002B4B59">
            <w:pPr>
              <w:pStyle w:val="TAL"/>
            </w:pPr>
            <w:r w:rsidRPr="00FC7496">
              <w:t>64</w:t>
            </w:r>
          </w:p>
        </w:tc>
        <w:tc>
          <w:tcPr>
            <w:tcW w:w="1130" w:type="dxa"/>
            <w:vAlign w:val="center"/>
          </w:tcPr>
          <w:p w14:paraId="4FD1B744" w14:textId="77777777" w:rsidR="00F22CEA" w:rsidRPr="00FC7496" w:rsidRDefault="00F22CEA" w:rsidP="002B4B59">
            <w:pPr>
              <w:pStyle w:val="TAL"/>
            </w:pPr>
          </w:p>
        </w:tc>
        <w:tc>
          <w:tcPr>
            <w:tcW w:w="2824" w:type="dxa"/>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noWrap/>
            <w:vAlign w:val="center"/>
          </w:tcPr>
          <w:p w14:paraId="5CEA8532" w14:textId="77777777" w:rsidR="00475050" w:rsidRPr="00FC7496" w:rsidRDefault="00475050" w:rsidP="00A471D2">
            <w:pPr>
              <w:pStyle w:val="TAL"/>
            </w:pPr>
            <w:r w:rsidRPr="00FC7496">
              <w:t>px_ColorCodeDiff</w:t>
            </w:r>
          </w:p>
        </w:tc>
        <w:tc>
          <w:tcPr>
            <w:tcW w:w="1509" w:type="dxa"/>
            <w:vAlign w:val="center"/>
          </w:tcPr>
          <w:p w14:paraId="2C04A7F5" w14:textId="77777777" w:rsidR="00475050" w:rsidRPr="00FC7496" w:rsidRDefault="00475050" w:rsidP="00A471D2">
            <w:pPr>
              <w:pStyle w:val="TAL"/>
            </w:pPr>
            <w:r w:rsidRPr="00FC7496">
              <w:t>B32_Type</w:t>
            </w:r>
          </w:p>
        </w:tc>
        <w:tc>
          <w:tcPr>
            <w:tcW w:w="1695" w:type="dxa"/>
            <w:vAlign w:val="center"/>
          </w:tcPr>
          <w:p w14:paraId="49AC1ED8" w14:textId="77777777" w:rsidR="00475050" w:rsidRPr="00FC7496" w:rsidRDefault="00475050" w:rsidP="00A471D2">
            <w:pPr>
              <w:pStyle w:val="TAL"/>
            </w:pPr>
            <w:r w:rsidRPr="00FC7496">
              <w:t>128</w:t>
            </w:r>
          </w:p>
        </w:tc>
        <w:tc>
          <w:tcPr>
            <w:tcW w:w="1130" w:type="dxa"/>
            <w:vAlign w:val="center"/>
          </w:tcPr>
          <w:p w14:paraId="6B283130" w14:textId="77777777" w:rsidR="00475050" w:rsidRPr="00FC7496" w:rsidRDefault="00475050" w:rsidP="00A471D2">
            <w:pPr>
              <w:pStyle w:val="TAL"/>
            </w:pPr>
          </w:p>
        </w:tc>
        <w:tc>
          <w:tcPr>
            <w:tcW w:w="2824" w:type="dxa"/>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r w:rsidRPr="00FC7496">
              <w:rPr>
                <w:bCs/>
                <w:szCs w:val="18"/>
              </w:rPr>
              <w:t>Adifferent colour code than default</w:t>
            </w:r>
          </w:p>
        </w:tc>
      </w:tr>
      <w:tr w:rsidR="00F22CEA" w:rsidRPr="00FC7496" w14:paraId="5336BB42" w14:textId="77777777">
        <w:trPr>
          <w:jc w:val="center"/>
        </w:trPr>
        <w:tc>
          <w:tcPr>
            <w:tcW w:w="2728" w:type="dxa"/>
            <w:noWrap/>
            <w:vAlign w:val="center"/>
          </w:tcPr>
          <w:p w14:paraId="7C8A8AD4" w14:textId="77777777" w:rsidR="00F22CEA" w:rsidRPr="00FC7496" w:rsidRDefault="00F22CEA" w:rsidP="002B4B59">
            <w:pPr>
              <w:pStyle w:val="TAL"/>
            </w:pPr>
            <w:r w:rsidRPr="00FC7496">
              <w:t>px_OpenLoopAdjust</w:t>
            </w:r>
          </w:p>
        </w:tc>
        <w:tc>
          <w:tcPr>
            <w:tcW w:w="1509" w:type="dxa"/>
            <w:vAlign w:val="center"/>
          </w:tcPr>
          <w:p w14:paraId="69FCEEDC" w14:textId="77777777" w:rsidR="00F22CEA" w:rsidRPr="00FC7496" w:rsidRDefault="00F22CEA" w:rsidP="002B4B59">
            <w:pPr>
              <w:pStyle w:val="TAL"/>
            </w:pPr>
            <w:r w:rsidRPr="00FC7496">
              <w:t>OpenLoopAdjust_Type</w:t>
            </w:r>
          </w:p>
        </w:tc>
        <w:tc>
          <w:tcPr>
            <w:tcW w:w="1695" w:type="dxa"/>
            <w:vAlign w:val="center"/>
          </w:tcPr>
          <w:p w14:paraId="276453E7" w14:textId="77777777" w:rsidR="00F22CEA" w:rsidRPr="00FC7496" w:rsidRDefault="00F22CEA" w:rsidP="002B4B59">
            <w:pPr>
              <w:pStyle w:val="TAL"/>
            </w:pPr>
            <w:r w:rsidRPr="00FC7496">
              <w:t>10</w:t>
            </w:r>
          </w:p>
        </w:tc>
        <w:tc>
          <w:tcPr>
            <w:tcW w:w="1130" w:type="dxa"/>
            <w:vAlign w:val="center"/>
          </w:tcPr>
          <w:p w14:paraId="4EF3808F" w14:textId="77777777" w:rsidR="00F22CEA" w:rsidRPr="00FC7496" w:rsidRDefault="00F22CEA" w:rsidP="002B4B59">
            <w:pPr>
              <w:pStyle w:val="TAL"/>
            </w:pPr>
          </w:p>
        </w:tc>
        <w:tc>
          <w:tcPr>
            <w:tcW w:w="2824" w:type="dxa"/>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6720F0FF" w14:textId="77777777" w:rsidR="00D43E53" w:rsidRPr="00FC7496" w:rsidRDefault="00D43E53" w:rsidP="00931DA3">
            <w:pPr>
              <w:pStyle w:val="TAL"/>
            </w:pPr>
            <w:r w:rsidRPr="00FC7496">
              <w:t>px_MACIndex</w:t>
            </w:r>
          </w:p>
        </w:tc>
        <w:tc>
          <w:tcPr>
            <w:tcW w:w="1509" w:type="dxa"/>
            <w:tcBorders>
              <w:top w:val="single" w:sz="4" w:space="0" w:color="auto"/>
              <w:left w:val="single" w:sz="4" w:space="0" w:color="auto"/>
              <w:bottom w:val="single" w:sz="4" w:space="0" w:color="auto"/>
              <w:right w:val="single" w:sz="4" w:space="0" w:color="auto"/>
            </w:tcBorders>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tcPr>
          <w:p w14:paraId="78CED518" w14:textId="77777777" w:rsidR="00D43E53" w:rsidRPr="00FC7496" w:rsidRDefault="00D43E53" w:rsidP="00931DA3">
            <w:pPr>
              <w:pStyle w:val="TAL"/>
              <w:rPr>
                <w:bCs/>
                <w:szCs w:val="18"/>
              </w:rPr>
            </w:pPr>
            <w:r w:rsidRPr="00FC7496">
              <w:rPr>
                <w:bCs/>
                <w:szCs w:val="18"/>
              </w:rPr>
              <w:t>ReverseLinkMACIndex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noWrap/>
            <w:vAlign w:val="center"/>
          </w:tcPr>
          <w:p w14:paraId="369B9F9C" w14:textId="77777777" w:rsidR="00F14597" w:rsidRPr="00FC7496" w:rsidRDefault="00F14597" w:rsidP="00992404">
            <w:pPr>
              <w:pStyle w:val="TAH"/>
            </w:pPr>
            <w:r w:rsidRPr="00FC7496">
              <w:t>Parameter Name</w:t>
            </w:r>
          </w:p>
        </w:tc>
        <w:tc>
          <w:tcPr>
            <w:tcW w:w="1509" w:type="dxa"/>
            <w:vAlign w:val="center"/>
          </w:tcPr>
          <w:p w14:paraId="0B46F57F" w14:textId="77777777" w:rsidR="00F14597" w:rsidRPr="00FC7496" w:rsidRDefault="00F14597" w:rsidP="00992404">
            <w:pPr>
              <w:pStyle w:val="TAH"/>
            </w:pPr>
            <w:r w:rsidRPr="00FC7496">
              <w:t>Parameter Type</w:t>
            </w:r>
          </w:p>
        </w:tc>
        <w:tc>
          <w:tcPr>
            <w:tcW w:w="1695" w:type="dxa"/>
            <w:vAlign w:val="center"/>
          </w:tcPr>
          <w:p w14:paraId="3C44CA1A" w14:textId="77777777" w:rsidR="00F14597" w:rsidRPr="00FC7496" w:rsidRDefault="00F14597" w:rsidP="00992404">
            <w:pPr>
              <w:pStyle w:val="TAH"/>
            </w:pPr>
            <w:r w:rsidRPr="00FC7496">
              <w:t>Default Value</w:t>
            </w:r>
          </w:p>
        </w:tc>
        <w:tc>
          <w:tcPr>
            <w:tcW w:w="1130" w:type="dxa"/>
            <w:vAlign w:val="center"/>
          </w:tcPr>
          <w:p w14:paraId="360A0D6E" w14:textId="77777777" w:rsidR="00F14597" w:rsidRPr="00FC7496" w:rsidRDefault="00F14597" w:rsidP="00992404">
            <w:pPr>
              <w:pStyle w:val="TAH"/>
            </w:pPr>
            <w:r w:rsidRPr="00FC7496">
              <w:t>Supported Values</w:t>
            </w:r>
          </w:p>
        </w:tc>
        <w:tc>
          <w:tcPr>
            <w:tcW w:w="2824" w:type="dxa"/>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noWrap/>
            <w:vAlign w:val="center"/>
          </w:tcPr>
          <w:p w14:paraId="3F8CE44B" w14:textId="77777777" w:rsidR="00F14597" w:rsidRPr="00FC7496" w:rsidRDefault="00F14597" w:rsidP="00992404">
            <w:pPr>
              <w:pStyle w:val="TAL"/>
            </w:pPr>
            <w:r w:rsidRPr="00FC7496">
              <w:t>px_1XRTT_BaseId_Cell19</w:t>
            </w:r>
          </w:p>
        </w:tc>
        <w:tc>
          <w:tcPr>
            <w:tcW w:w="1509" w:type="dxa"/>
            <w:vAlign w:val="center"/>
          </w:tcPr>
          <w:p w14:paraId="1B1EE984" w14:textId="77777777" w:rsidR="00F14597" w:rsidRPr="00FC7496" w:rsidRDefault="00F14597" w:rsidP="00992404">
            <w:pPr>
              <w:pStyle w:val="TAL"/>
            </w:pPr>
            <w:r w:rsidRPr="00FC7496">
              <w:t>B16_Type</w:t>
            </w:r>
          </w:p>
        </w:tc>
        <w:tc>
          <w:tcPr>
            <w:tcW w:w="1695" w:type="dxa"/>
            <w:vAlign w:val="center"/>
          </w:tcPr>
          <w:p w14:paraId="0BF11F62" w14:textId="77777777" w:rsidR="00F14597" w:rsidRPr="00FC7496" w:rsidRDefault="00F14597" w:rsidP="00992404">
            <w:pPr>
              <w:pStyle w:val="TAL"/>
            </w:pPr>
            <w:r w:rsidRPr="00FC7496">
              <w:t>int2bit (39,16)</w:t>
            </w:r>
          </w:p>
        </w:tc>
        <w:tc>
          <w:tcPr>
            <w:tcW w:w="1130" w:type="dxa"/>
            <w:vAlign w:val="center"/>
          </w:tcPr>
          <w:p w14:paraId="3C4DAF72" w14:textId="77777777" w:rsidR="00F14597" w:rsidRPr="00FC7496" w:rsidRDefault="00F14597" w:rsidP="00992404">
            <w:pPr>
              <w:pStyle w:val="TAL"/>
            </w:pPr>
          </w:p>
        </w:tc>
        <w:tc>
          <w:tcPr>
            <w:tcW w:w="2824" w:type="dxa"/>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noWrap/>
            <w:vAlign w:val="center"/>
          </w:tcPr>
          <w:p w14:paraId="1C304357" w14:textId="77777777" w:rsidR="00F14597" w:rsidRPr="00FC7496" w:rsidRDefault="00F14597" w:rsidP="00992404">
            <w:pPr>
              <w:pStyle w:val="TAL"/>
            </w:pPr>
            <w:r w:rsidRPr="00FC7496">
              <w:t>px_1XRTT_BaseId_Cell20</w:t>
            </w:r>
          </w:p>
        </w:tc>
        <w:tc>
          <w:tcPr>
            <w:tcW w:w="1509" w:type="dxa"/>
            <w:vAlign w:val="center"/>
          </w:tcPr>
          <w:p w14:paraId="02941A28" w14:textId="77777777" w:rsidR="00F14597" w:rsidRPr="00FC7496" w:rsidRDefault="00F14597" w:rsidP="00992404">
            <w:pPr>
              <w:pStyle w:val="TAL"/>
            </w:pPr>
            <w:r w:rsidRPr="00FC7496">
              <w:t>B16_Type</w:t>
            </w:r>
          </w:p>
        </w:tc>
        <w:tc>
          <w:tcPr>
            <w:tcW w:w="1695" w:type="dxa"/>
          </w:tcPr>
          <w:p w14:paraId="06BC10D4" w14:textId="77777777" w:rsidR="00F14597" w:rsidRPr="00FC7496" w:rsidRDefault="00F14597" w:rsidP="00992404">
            <w:pPr>
              <w:pStyle w:val="TAL"/>
            </w:pPr>
            <w:r w:rsidRPr="00FC7496">
              <w:t>int2bit (40,16)</w:t>
            </w:r>
          </w:p>
        </w:tc>
        <w:tc>
          <w:tcPr>
            <w:tcW w:w="1130" w:type="dxa"/>
            <w:vAlign w:val="center"/>
          </w:tcPr>
          <w:p w14:paraId="77DE5381" w14:textId="77777777" w:rsidR="00F14597" w:rsidRPr="00FC7496" w:rsidRDefault="00F14597" w:rsidP="00992404">
            <w:pPr>
              <w:pStyle w:val="TAL"/>
            </w:pPr>
          </w:p>
        </w:tc>
        <w:tc>
          <w:tcPr>
            <w:tcW w:w="2824" w:type="dxa"/>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noWrap/>
            <w:vAlign w:val="center"/>
          </w:tcPr>
          <w:p w14:paraId="137FFEDC" w14:textId="77777777" w:rsidR="00F14597" w:rsidRPr="00FC7496" w:rsidRDefault="00F14597" w:rsidP="00992404">
            <w:pPr>
              <w:pStyle w:val="TAL"/>
            </w:pPr>
            <w:r w:rsidRPr="00FC7496">
              <w:t>px_1XRTT_BaseId_Cell21</w:t>
            </w:r>
          </w:p>
        </w:tc>
        <w:tc>
          <w:tcPr>
            <w:tcW w:w="1509" w:type="dxa"/>
            <w:vAlign w:val="center"/>
          </w:tcPr>
          <w:p w14:paraId="3060EB1B" w14:textId="77777777" w:rsidR="00F14597" w:rsidRPr="00FC7496" w:rsidRDefault="00F14597" w:rsidP="00992404">
            <w:pPr>
              <w:pStyle w:val="TAL"/>
            </w:pPr>
            <w:r w:rsidRPr="00FC7496">
              <w:t>B16_Type</w:t>
            </w:r>
          </w:p>
        </w:tc>
        <w:tc>
          <w:tcPr>
            <w:tcW w:w="1695" w:type="dxa"/>
          </w:tcPr>
          <w:p w14:paraId="11283298" w14:textId="77777777" w:rsidR="00F14597" w:rsidRPr="00FC7496" w:rsidRDefault="00F14597" w:rsidP="00992404">
            <w:pPr>
              <w:pStyle w:val="TAL"/>
            </w:pPr>
            <w:r w:rsidRPr="00FC7496">
              <w:t>int2bit (41,16)</w:t>
            </w:r>
          </w:p>
        </w:tc>
        <w:tc>
          <w:tcPr>
            <w:tcW w:w="1130" w:type="dxa"/>
            <w:vAlign w:val="center"/>
          </w:tcPr>
          <w:p w14:paraId="4E29A525" w14:textId="77777777" w:rsidR="00F14597" w:rsidRPr="00FC7496" w:rsidRDefault="00F14597" w:rsidP="00992404">
            <w:pPr>
              <w:pStyle w:val="TAL"/>
            </w:pPr>
          </w:p>
        </w:tc>
        <w:tc>
          <w:tcPr>
            <w:tcW w:w="2824" w:type="dxa"/>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noWrap/>
            <w:vAlign w:val="center"/>
          </w:tcPr>
          <w:p w14:paraId="1028644C" w14:textId="77777777" w:rsidR="00F14597" w:rsidRPr="00FC7496" w:rsidRDefault="00F14597" w:rsidP="00992404">
            <w:pPr>
              <w:pStyle w:val="TAL"/>
            </w:pPr>
            <w:r w:rsidRPr="00FC7496">
              <w:t>px_1XRTT_BaseId_Cell22</w:t>
            </w:r>
          </w:p>
        </w:tc>
        <w:tc>
          <w:tcPr>
            <w:tcW w:w="1509" w:type="dxa"/>
            <w:vAlign w:val="center"/>
          </w:tcPr>
          <w:p w14:paraId="789C6E3B" w14:textId="77777777" w:rsidR="00F14597" w:rsidRPr="00FC7496" w:rsidRDefault="00F14597" w:rsidP="00992404">
            <w:pPr>
              <w:pStyle w:val="TAL"/>
            </w:pPr>
            <w:r w:rsidRPr="00FC7496">
              <w:t>B16_Type</w:t>
            </w:r>
          </w:p>
        </w:tc>
        <w:tc>
          <w:tcPr>
            <w:tcW w:w="1695" w:type="dxa"/>
          </w:tcPr>
          <w:p w14:paraId="243DB73C" w14:textId="77777777" w:rsidR="00F14597" w:rsidRPr="00FC7496" w:rsidRDefault="00F14597" w:rsidP="00992404">
            <w:pPr>
              <w:pStyle w:val="TAL"/>
            </w:pPr>
            <w:r w:rsidRPr="00FC7496">
              <w:t>int2bit (42,16)</w:t>
            </w:r>
          </w:p>
        </w:tc>
        <w:tc>
          <w:tcPr>
            <w:tcW w:w="1130" w:type="dxa"/>
            <w:vAlign w:val="center"/>
          </w:tcPr>
          <w:p w14:paraId="6EAB3E8D" w14:textId="77777777" w:rsidR="00F14597" w:rsidRPr="00FC7496" w:rsidRDefault="00F14597" w:rsidP="00992404">
            <w:pPr>
              <w:pStyle w:val="TAL"/>
            </w:pPr>
          </w:p>
        </w:tc>
        <w:tc>
          <w:tcPr>
            <w:tcW w:w="2824" w:type="dxa"/>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noWrap/>
            <w:vAlign w:val="center"/>
          </w:tcPr>
          <w:p w14:paraId="248FFA30" w14:textId="77777777" w:rsidR="00F14597" w:rsidRPr="00FC7496" w:rsidRDefault="00F14597" w:rsidP="00992404">
            <w:pPr>
              <w:pStyle w:val="TAL"/>
            </w:pPr>
            <w:r w:rsidRPr="00FC7496">
              <w:t>px_1XRTT_NID</w:t>
            </w:r>
          </w:p>
        </w:tc>
        <w:tc>
          <w:tcPr>
            <w:tcW w:w="1509" w:type="dxa"/>
            <w:vAlign w:val="center"/>
          </w:tcPr>
          <w:p w14:paraId="427DB7AA" w14:textId="77777777" w:rsidR="00F14597" w:rsidRPr="00FC7496" w:rsidRDefault="00F14597" w:rsidP="00992404">
            <w:pPr>
              <w:pStyle w:val="TAL"/>
            </w:pPr>
            <w:r w:rsidRPr="00FC7496">
              <w:t>B16_Type</w:t>
            </w:r>
          </w:p>
        </w:tc>
        <w:tc>
          <w:tcPr>
            <w:tcW w:w="1695" w:type="dxa"/>
            <w:vAlign w:val="center"/>
          </w:tcPr>
          <w:p w14:paraId="6BFBBF62" w14:textId="77777777" w:rsidR="00F14597" w:rsidRPr="00FC7496" w:rsidRDefault="00F14597" w:rsidP="00992404">
            <w:pPr>
              <w:pStyle w:val="TAL"/>
            </w:pPr>
            <w:r w:rsidRPr="00FC7496">
              <w:t>int2bit (100,16)</w:t>
            </w:r>
          </w:p>
        </w:tc>
        <w:tc>
          <w:tcPr>
            <w:tcW w:w="1130" w:type="dxa"/>
            <w:vAlign w:val="center"/>
          </w:tcPr>
          <w:p w14:paraId="33EA0F82" w14:textId="77777777" w:rsidR="00F14597" w:rsidRPr="00FC7496" w:rsidRDefault="00F14597" w:rsidP="00992404">
            <w:pPr>
              <w:pStyle w:val="TAL"/>
            </w:pPr>
          </w:p>
        </w:tc>
        <w:tc>
          <w:tcPr>
            <w:tcW w:w="2824" w:type="dxa"/>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noWrap/>
            <w:vAlign w:val="center"/>
          </w:tcPr>
          <w:p w14:paraId="3D632A98" w14:textId="77777777" w:rsidR="009C1781" w:rsidRPr="00FC7496" w:rsidRDefault="009C1781" w:rsidP="009C1781">
            <w:pPr>
              <w:pStyle w:val="TAL"/>
            </w:pPr>
            <w:r w:rsidRPr="00FC7496">
              <w:t>px_1XRTT_SID</w:t>
            </w:r>
          </w:p>
        </w:tc>
        <w:tc>
          <w:tcPr>
            <w:tcW w:w="1509" w:type="dxa"/>
            <w:vAlign w:val="center"/>
          </w:tcPr>
          <w:p w14:paraId="2065D6D9" w14:textId="77777777" w:rsidR="009C1781" w:rsidRPr="00FC7496" w:rsidRDefault="009C1781" w:rsidP="009C1781">
            <w:pPr>
              <w:pStyle w:val="TAL"/>
            </w:pPr>
            <w:r w:rsidRPr="00FC7496">
              <w:t>B15_Type</w:t>
            </w:r>
          </w:p>
        </w:tc>
        <w:tc>
          <w:tcPr>
            <w:tcW w:w="1695" w:type="dxa"/>
            <w:vAlign w:val="center"/>
          </w:tcPr>
          <w:p w14:paraId="7DF01433" w14:textId="77777777" w:rsidR="009C1781" w:rsidRPr="00FC7496" w:rsidRDefault="009C1781" w:rsidP="009C1781">
            <w:pPr>
              <w:pStyle w:val="TAL"/>
            </w:pPr>
            <w:r w:rsidRPr="00FC7496">
              <w:t>int2bit (200,15)</w:t>
            </w:r>
          </w:p>
        </w:tc>
        <w:tc>
          <w:tcPr>
            <w:tcW w:w="1130" w:type="dxa"/>
            <w:vAlign w:val="center"/>
          </w:tcPr>
          <w:p w14:paraId="7E43F2C4" w14:textId="77777777" w:rsidR="009C1781" w:rsidRPr="00FC7496" w:rsidRDefault="009C1781" w:rsidP="009C1781">
            <w:pPr>
              <w:pStyle w:val="TAL"/>
            </w:pPr>
          </w:p>
        </w:tc>
        <w:tc>
          <w:tcPr>
            <w:tcW w:w="2824" w:type="dxa"/>
          </w:tcPr>
          <w:p w14:paraId="0FC54E5B" w14:textId="77777777" w:rsidR="009C1781" w:rsidRPr="00FC7496" w:rsidRDefault="009C1781" w:rsidP="009C1781">
            <w:pPr>
              <w:pStyle w:val="TAL"/>
              <w:rPr>
                <w:szCs w:val="18"/>
              </w:rPr>
            </w:pPr>
            <w:r w:rsidRPr="00FC7496">
              <w:rPr>
                <w:szCs w:val="18"/>
              </w:rPr>
              <w:t>default SystemID of 1xRTT Cells</w:t>
            </w:r>
          </w:p>
        </w:tc>
      </w:tr>
      <w:tr w:rsidR="00F14597" w:rsidRPr="00FC7496" w14:paraId="147273CD" w14:textId="77777777">
        <w:trPr>
          <w:jc w:val="center"/>
        </w:trPr>
        <w:tc>
          <w:tcPr>
            <w:tcW w:w="2728" w:type="dxa"/>
            <w:noWrap/>
            <w:vAlign w:val="center"/>
          </w:tcPr>
          <w:p w14:paraId="19AF2430" w14:textId="77777777" w:rsidR="00F14597" w:rsidRPr="00FC7496" w:rsidRDefault="00F14597" w:rsidP="00992404">
            <w:pPr>
              <w:pStyle w:val="TAL"/>
            </w:pPr>
            <w:r w:rsidRPr="00FC7496">
              <w:t>px_1XRTT_TMSI_Def</w:t>
            </w:r>
          </w:p>
        </w:tc>
        <w:tc>
          <w:tcPr>
            <w:tcW w:w="1509" w:type="dxa"/>
            <w:vAlign w:val="center"/>
          </w:tcPr>
          <w:p w14:paraId="6F0C01E7" w14:textId="77777777" w:rsidR="00F14597" w:rsidRPr="00FC7496" w:rsidRDefault="00F14597" w:rsidP="00992404">
            <w:pPr>
              <w:pStyle w:val="TAL"/>
            </w:pPr>
            <w:r w:rsidRPr="00FC7496">
              <w:t>O4_Type</w:t>
            </w:r>
          </w:p>
        </w:tc>
        <w:tc>
          <w:tcPr>
            <w:tcW w:w="1695" w:type="dxa"/>
            <w:vAlign w:val="center"/>
          </w:tcPr>
          <w:p w14:paraId="3AB1EB29" w14:textId="77777777" w:rsidR="00F14597" w:rsidRPr="00FC7496" w:rsidRDefault="00F14597" w:rsidP="00992404">
            <w:pPr>
              <w:pStyle w:val="TAL"/>
            </w:pPr>
            <w:r w:rsidRPr="00FC7496">
              <w:t>'1234ABCD'O</w:t>
            </w:r>
          </w:p>
        </w:tc>
        <w:tc>
          <w:tcPr>
            <w:tcW w:w="1130" w:type="dxa"/>
            <w:vAlign w:val="center"/>
          </w:tcPr>
          <w:p w14:paraId="569761A1" w14:textId="77777777" w:rsidR="00F14597" w:rsidRPr="00FC7496" w:rsidRDefault="00F14597" w:rsidP="00992404">
            <w:pPr>
              <w:pStyle w:val="TAL"/>
            </w:pPr>
          </w:p>
        </w:tc>
        <w:tc>
          <w:tcPr>
            <w:tcW w:w="2824" w:type="dxa"/>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noWrap/>
            <w:vAlign w:val="center"/>
          </w:tcPr>
          <w:p w14:paraId="05D13AD2" w14:textId="77777777" w:rsidR="00F14597" w:rsidRPr="00FC7496" w:rsidRDefault="00F14597" w:rsidP="00992404">
            <w:pPr>
              <w:pStyle w:val="TAL"/>
            </w:pPr>
            <w:r w:rsidRPr="00FC7496">
              <w:t>px_1XRTT_MinProtRev</w:t>
            </w:r>
          </w:p>
        </w:tc>
        <w:tc>
          <w:tcPr>
            <w:tcW w:w="1509" w:type="dxa"/>
            <w:vAlign w:val="center"/>
          </w:tcPr>
          <w:p w14:paraId="46CA385F" w14:textId="77777777" w:rsidR="00F14597" w:rsidRPr="00FC7496" w:rsidRDefault="00F14597" w:rsidP="00992404">
            <w:pPr>
              <w:pStyle w:val="TAL"/>
            </w:pPr>
            <w:r w:rsidRPr="00FC7496">
              <w:t>ProtRev_Type</w:t>
            </w:r>
          </w:p>
        </w:tc>
        <w:tc>
          <w:tcPr>
            <w:tcW w:w="1695" w:type="dxa"/>
            <w:vAlign w:val="center"/>
          </w:tcPr>
          <w:p w14:paraId="56E1632F" w14:textId="77777777" w:rsidR="00F14597" w:rsidRPr="00FC7496" w:rsidRDefault="00F14597" w:rsidP="00992404">
            <w:pPr>
              <w:pStyle w:val="TAL"/>
            </w:pPr>
            <w:r w:rsidRPr="00FC7496">
              <w:t>0</w:t>
            </w:r>
          </w:p>
        </w:tc>
        <w:tc>
          <w:tcPr>
            <w:tcW w:w="1130" w:type="dxa"/>
            <w:vAlign w:val="center"/>
          </w:tcPr>
          <w:p w14:paraId="1FA6F7A4" w14:textId="77777777" w:rsidR="00F14597" w:rsidRPr="00FC7496" w:rsidRDefault="00F14597" w:rsidP="00992404">
            <w:pPr>
              <w:pStyle w:val="TAL"/>
            </w:pPr>
          </w:p>
        </w:tc>
        <w:tc>
          <w:tcPr>
            <w:tcW w:w="2824" w:type="dxa"/>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noWrap/>
            <w:vAlign w:val="center"/>
          </w:tcPr>
          <w:p w14:paraId="4E684232" w14:textId="77777777" w:rsidR="00F14597" w:rsidRPr="00FC7496" w:rsidRDefault="00F14597" w:rsidP="00992404">
            <w:pPr>
              <w:pStyle w:val="TAL"/>
            </w:pPr>
            <w:r w:rsidRPr="00FC7496">
              <w:t>px_1XRTT_UserInfo_EncMode</w:t>
            </w:r>
          </w:p>
        </w:tc>
        <w:tc>
          <w:tcPr>
            <w:tcW w:w="1509" w:type="dxa"/>
          </w:tcPr>
          <w:p w14:paraId="10C04545" w14:textId="77777777" w:rsidR="00F14597" w:rsidRPr="00FC7496" w:rsidRDefault="00F14597" w:rsidP="00992404">
            <w:pPr>
              <w:pStyle w:val="TAL"/>
            </w:pPr>
            <w:r w:rsidRPr="00FC7496">
              <w:t>EncryptionMode_Type</w:t>
            </w:r>
          </w:p>
        </w:tc>
        <w:tc>
          <w:tcPr>
            <w:tcW w:w="1695" w:type="dxa"/>
            <w:vAlign w:val="center"/>
          </w:tcPr>
          <w:p w14:paraId="3B2E1805" w14:textId="77777777" w:rsidR="00F14597" w:rsidRPr="00FC7496" w:rsidRDefault="00F14597" w:rsidP="00992404">
            <w:pPr>
              <w:pStyle w:val="TAL"/>
            </w:pPr>
            <w:r w:rsidRPr="00FC7496">
              <w:t>2</w:t>
            </w:r>
          </w:p>
        </w:tc>
        <w:tc>
          <w:tcPr>
            <w:tcW w:w="1130" w:type="dxa"/>
            <w:vAlign w:val="center"/>
          </w:tcPr>
          <w:p w14:paraId="725C5B3E" w14:textId="77777777" w:rsidR="00F14597" w:rsidRPr="00FC7496" w:rsidRDefault="00F14597" w:rsidP="00992404">
            <w:pPr>
              <w:pStyle w:val="TAL"/>
            </w:pPr>
          </w:p>
        </w:tc>
        <w:tc>
          <w:tcPr>
            <w:tcW w:w="2824" w:type="dxa"/>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noWrap/>
            <w:vAlign w:val="center"/>
          </w:tcPr>
          <w:p w14:paraId="188613DF" w14:textId="77777777" w:rsidR="00F14597" w:rsidRPr="00FC7496" w:rsidRDefault="00F14597" w:rsidP="00992404">
            <w:pPr>
              <w:pStyle w:val="TAL"/>
            </w:pPr>
            <w:r w:rsidRPr="00FC7496">
              <w:t>px_1XRTT_Sig_EncMode</w:t>
            </w:r>
          </w:p>
        </w:tc>
        <w:tc>
          <w:tcPr>
            <w:tcW w:w="1509" w:type="dxa"/>
          </w:tcPr>
          <w:p w14:paraId="6AB501F7" w14:textId="77777777" w:rsidR="00F14597" w:rsidRPr="00FC7496" w:rsidRDefault="00F14597" w:rsidP="00992404">
            <w:pPr>
              <w:pStyle w:val="TAL"/>
            </w:pPr>
            <w:r w:rsidRPr="00FC7496">
              <w:t>EncryptionMode_Type</w:t>
            </w:r>
          </w:p>
        </w:tc>
        <w:tc>
          <w:tcPr>
            <w:tcW w:w="1695" w:type="dxa"/>
            <w:vAlign w:val="center"/>
          </w:tcPr>
          <w:p w14:paraId="3D194429" w14:textId="77777777" w:rsidR="00F14597" w:rsidRPr="00FC7496" w:rsidRDefault="00F14597" w:rsidP="00992404">
            <w:pPr>
              <w:pStyle w:val="TAL"/>
            </w:pPr>
            <w:r w:rsidRPr="00FC7496">
              <w:t>2</w:t>
            </w:r>
          </w:p>
        </w:tc>
        <w:tc>
          <w:tcPr>
            <w:tcW w:w="1130" w:type="dxa"/>
            <w:vAlign w:val="center"/>
          </w:tcPr>
          <w:p w14:paraId="0D58B429" w14:textId="77777777" w:rsidR="00F14597" w:rsidRPr="00FC7496" w:rsidRDefault="00F14597" w:rsidP="00992404">
            <w:pPr>
              <w:pStyle w:val="TAL"/>
            </w:pPr>
          </w:p>
        </w:tc>
        <w:tc>
          <w:tcPr>
            <w:tcW w:w="2824" w:type="dxa"/>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noWrap/>
            <w:vAlign w:val="center"/>
          </w:tcPr>
          <w:p w14:paraId="0917DA33" w14:textId="77777777" w:rsidR="00F14597" w:rsidRPr="00FC7496" w:rsidRDefault="00F14597" w:rsidP="00992404">
            <w:pPr>
              <w:pStyle w:val="TAL"/>
            </w:pPr>
            <w:r w:rsidRPr="00FC7496">
              <w:t>px_1XRTT_BandClass</w:t>
            </w:r>
          </w:p>
        </w:tc>
        <w:tc>
          <w:tcPr>
            <w:tcW w:w="1509" w:type="dxa"/>
            <w:vAlign w:val="center"/>
          </w:tcPr>
          <w:p w14:paraId="731A8B46" w14:textId="77777777" w:rsidR="00F14597" w:rsidRPr="00FC7496" w:rsidRDefault="00F14597" w:rsidP="00992404">
            <w:pPr>
              <w:pStyle w:val="TAL"/>
            </w:pPr>
            <w:r w:rsidRPr="00FC7496">
              <w:t>BandclassCDMA2000_Type</w:t>
            </w:r>
          </w:p>
        </w:tc>
        <w:tc>
          <w:tcPr>
            <w:tcW w:w="1695" w:type="dxa"/>
            <w:vAlign w:val="center"/>
          </w:tcPr>
          <w:p w14:paraId="5C5DF7D6" w14:textId="77777777" w:rsidR="00F14597" w:rsidRPr="00FC7496" w:rsidRDefault="00F14597" w:rsidP="00992404">
            <w:pPr>
              <w:pStyle w:val="TAL"/>
            </w:pPr>
            <w:r w:rsidRPr="00FC7496">
              <w:t>1</w:t>
            </w:r>
          </w:p>
        </w:tc>
        <w:tc>
          <w:tcPr>
            <w:tcW w:w="1130" w:type="dxa"/>
            <w:vAlign w:val="center"/>
          </w:tcPr>
          <w:p w14:paraId="1BF9ACE1" w14:textId="77777777" w:rsidR="00F14597" w:rsidRPr="00FC7496" w:rsidRDefault="00F14597" w:rsidP="00992404">
            <w:pPr>
              <w:pStyle w:val="TAL"/>
            </w:pPr>
          </w:p>
        </w:tc>
        <w:tc>
          <w:tcPr>
            <w:tcW w:w="2824" w:type="dxa"/>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4A0B358B" w14:textId="77777777" w:rsidR="00641CEE" w:rsidRPr="00FC7496" w:rsidRDefault="00641CEE" w:rsidP="00074679">
            <w:pPr>
              <w:pStyle w:val="TAL"/>
            </w:pPr>
            <w:r w:rsidRPr="00FC7496">
              <w:t>px_PowerDownRegEnabled</w:t>
            </w:r>
          </w:p>
        </w:tc>
        <w:tc>
          <w:tcPr>
            <w:tcW w:w="1509" w:type="dxa"/>
            <w:tcBorders>
              <w:top w:val="single" w:sz="4" w:space="0" w:color="auto"/>
              <w:left w:val="single" w:sz="4" w:space="0" w:color="auto"/>
              <w:bottom w:val="single" w:sz="4" w:space="0" w:color="auto"/>
              <w:right w:val="single" w:sz="4" w:space="0" w:color="auto"/>
            </w:tcBorders>
            <w:vAlign w:val="center"/>
          </w:tcPr>
          <w:p w14:paraId="2B11EC57" w14:textId="77777777" w:rsidR="00641CEE" w:rsidRPr="00FC7496" w:rsidRDefault="00641CEE" w:rsidP="00074679">
            <w:pPr>
              <w:pStyle w:val="TAL"/>
            </w:pPr>
            <w:r w:rsidRPr="00FC7496">
              <w:t>boolean</w:t>
            </w:r>
          </w:p>
        </w:tc>
        <w:tc>
          <w:tcPr>
            <w:tcW w:w="1695" w:type="dxa"/>
            <w:tcBorders>
              <w:top w:val="single" w:sz="4" w:space="0" w:color="auto"/>
              <w:left w:val="single" w:sz="4" w:space="0" w:color="auto"/>
              <w:bottom w:val="single" w:sz="4" w:space="0" w:color="auto"/>
              <w:right w:val="single" w:sz="4" w:space="0" w:color="auto"/>
            </w:tcBorders>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525581E" w14:textId="77777777" w:rsidR="000F664D" w:rsidRPr="00FC7496" w:rsidRDefault="000F664D" w:rsidP="00074679">
            <w:pPr>
              <w:pStyle w:val="TAL"/>
            </w:pPr>
            <w:r w:rsidRPr="00FC7496">
              <w:t>px_RAND</w:t>
            </w:r>
          </w:p>
        </w:tc>
        <w:tc>
          <w:tcPr>
            <w:tcW w:w="1509" w:type="dxa"/>
            <w:tcBorders>
              <w:top w:val="single" w:sz="4" w:space="0" w:color="auto"/>
              <w:left w:val="single" w:sz="4" w:space="0" w:color="auto"/>
              <w:bottom w:val="single" w:sz="4" w:space="0" w:color="auto"/>
              <w:right w:val="single" w:sz="4" w:space="0" w:color="auto"/>
            </w:tcBorders>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to be included along with mobility parameters in CSFBParametersResponseCDMA2000 or HandoverFromEUTRAPreparationRequest</w:t>
            </w:r>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noWrap/>
            <w:vAlign w:val="center"/>
          </w:tcPr>
          <w:p w14:paraId="7E98F5FA" w14:textId="77777777" w:rsidR="00930A5A" w:rsidRPr="00FC7496" w:rsidRDefault="00930A5A" w:rsidP="00205790">
            <w:pPr>
              <w:pStyle w:val="TAH"/>
            </w:pPr>
            <w:r w:rsidRPr="00FC7496">
              <w:t>Parameter Name</w:t>
            </w:r>
          </w:p>
        </w:tc>
        <w:tc>
          <w:tcPr>
            <w:tcW w:w="1509" w:type="dxa"/>
            <w:vAlign w:val="center"/>
          </w:tcPr>
          <w:p w14:paraId="4D216823" w14:textId="77777777" w:rsidR="00930A5A" w:rsidRPr="00FC7496" w:rsidRDefault="00930A5A" w:rsidP="00205790">
            <w:pPr>
              <w:pStyle w:val="TAH"/>
            </w:pPr>
            <w:r w:rsidRPr="00FC7496">
              <w:t>Parameter Type</w:t>
            </w:r>
          </w:p>
        </w:tc>
        <w:tc>
          <w:tcPr>
            <w:tcW w:w="848" w:type="dxa"/>
            <w:vAlign w:val="center"/>
          </w:tcPr>
          <w:p w14:paraId="15A4EB59" w14:textId="77777777" w:rsidR="00930A5A" w:rsidRPr="00FC7496" w:rsidRDefault="00930A5A" w:rsidP="00205790">
            <w:pPr>
              <w:pStyle w:val="TAH"/>
            </w:pPr>
            <w:r w:rsidRPr="00FC7496">
              <w:t>Default Value</w:t>
            </w:r>
          </w:p>
        </w:tc>
        <w:tc>
          <w:tcPr>
            <w:tcW w:w="1977" w:type="dxa"/>
            <w:vAlign w:val="center"/>
          </w:tcPr>
          <w:p w14:paraId="72E566A2" w14:textId="77777777" w:rsidR="00930A5A" w:rsidRPr="00FC7496" w:rsidRDefault="00930A5A" w:rsidP="00205790">
            <w:pPr>
              <w:pStyle w:val="TAH"/>
            </w:pPr>
            <w:r w:rsidRPr="00FC7496">
              <w:t>Supported Values</w:t>
            </w:r>
          </w:p>
        </w:tc>
        <w:tc>
          <w:tcPr>
            <w:tcW w:w="2824" w:type="dxa"/>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noWrap/>
            <w:vAlign w:val="center"/>
          </w:tcPr>
          <w:p w14:paraId="0584C9A3"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px_ePDG_Ipsec_CipheringAlgorithm</w:t>
            </w:r>
          </w:p>
        </w:tc>
        <w:tc>
          <w:tcPr>
            <w:tcW w:w="1509" w:type="dxa"/>
            <w:vAlign w:val="center"/>
          </w:tcPr>
          <w:p w14:paraId="52382CE2" w14:textId="77777777" w:rsidR="00930A5A" w:rsidRPr="00FC7496" w:rsidRDefault="00930A5A" w:rsidP="00205790">
            <w:pPr>
              <w:pStyle w:val="TAL"/>
              <w:rPr>
                <w:szCs w:val="18"/>
              </w:rPr>
            </w:pPr>
            <w:r w:rsidRPr="00FC7496">
              <w:rPr>
                <w:szCs w:val="18"/>
              </w:rPr>
              <w:t>IPsec_CipheringAlgorithm_Type</w:t>
            </w:r>
          </w:p>
        </w:tc>
        <w:tc>
          <w:tcPr>
            <w:tcW w:w="848" w:type="dxa"/>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r w:rsidRPr="00FC7496">
              <w:rPr>
                <w:szCs w:val="18"/>
              </w:rPr>
              <w:t>aes_cbc,</w:t>
            </w:r>
          </w:p>
          <w:p w14:paraId="7A460E9F" w14:textId="77777777" w:rsidR="00930A5A" w:rsidRPr="00FC7496" w:rsidRDefault="00930A5A" w:rsidP="00205790">
            <w:pPr>
              <w:pStyle w:val="TAL"/>
              <w:rPr>
                <w:szCs w:val="18"/>
              </w:rPr>
            </w:pPr>
            <w:r w:rsidRPr="00FC7496">
              <w:rPr>
                <w:szCs w:val="18"/>
              </w:rPr>
              <w:t>nociph</w:t>
            </w:r>
          </w:p>
        </w:tc>
        <w:tc>
          <w:tcPr>
            <w:tcW w:w="2824" w:type="dxa"/>
            <w:vAlign w:val="center"/>
          </w:tcPr>
          <w:p w14:paraId="6CABECE2" w14:textId="77777777" w:rsidR="005935C1" w:rsidRPr="00FC7496" w:rsidRDefault="00930A5A" w:rsidP="005935C1">
            <w:pPr>
              <w:pStyle w:val="TAL"/>
              <w:rPr>
                <w:szCs w:val="18"/>
              </w:rPr>
            </w:pPr>
            <w:r w:rsidRPr="00FC7496">
              <w:rPr>
                <w:szCs w:val="18"/>
              </w:rPr>
              <w:t>Ipsec Ciphering Algorithm used in ePDG</w:t>
            </w:r>
          </w:p>
          <w:p w14:paraId="1AAB9583" w14:textId="77777777" w:rsidR="00930A5A" w:rsidRPr="00FC7496" w:rsidRDefault="005935C1" w:rsidP="005935C1">
            <w:pPr>
              <w:pStyle w:val="TAL"/>
              <w:rPr>
                <w:szCs w:val="18"/>
              </w:rPr>
            </w:pPr>
            <w:r w:rsidRPr="00FC7496">
              <w:rPr>
                <w:szCs w:val="18"/>
              </w:rPr>
              <w:t>NOTE: Unless specified otherwise in the test prose „nociph“ shall not be used for verification</w:t>
            </w:r>
          </w:p>
        </w:tc>
      </w:tr>
      <w:tr w:rsidR="00930A5A" w:rsidRPr="00FC7496" w14:paraId="491CD957" w14:textId="77777777" w:rsidTr="00205790">
        <w:trPr>
          <w:jc w:val="center"/>
        </w:trPr>
        <w:tc>
          <w:tcPr>
            <w:tcW w:w="2728" w:type="dxa"/>
            <w:noWrap/>
            <w:vAlign w:val="center"/>
          </w:tcPr>
          <w:p w14:paraId="0C16B0FD" w14:textId="77777777" w:rsidR="00930A5A" w:rsidRPr="00FC7496" w:rsidRDefault="00930A5A" w:rsidP="00205790">
            <w:pPr>
              <w:rPr>
                <w:rFonts w:ascii="Arial" w:hAnsi="Arial" w:cs="Arial"/>
                <w:sz w:val="18"/>
                <w:szCs w:val="18"/>
              </w:rPr>
            </w:pPr>
            <w:r w:rsidRPr="00FC7496">
              <w:rPr>
                <w:rFonts w:ascii="Arial" w:hAnsi="Arial" w:cs="Arial"/>
                <w:sz w:val="18"/>
                <w:szCs w:val="18"/>
              </w:rPr>
              <w:t>px_ePDG_Ipsec_IntegrityAlgorithm</w:t>
            </w:r>
          </w:p>
        </w:tc>
        <w:tc>
          <w:tcPr>
            <w:tcW w:w="1509" w:type="dxa"/>
            <w:vAlign w:val="center"/>
          </w:tcPr>
          <w:p w14:paraId="5D908C09" w14:textId="77777777" w:rsidR="00930A5A" w:rsidRPr="00FC7496" w:rsidRDefault="00930A5A" w:rsidP="00205790">
            <w:pPr>
              <w:pStyle w:val="TAL"/>
              <w:rPr>
                <w:szCs w:val="18"/>
              </w:rPr>
            </w:pPr>
            <w:r w:rsidRPr="00FC7496">
              <w:rPr>
                <w:szCs w:val="18"/>
              </w:rPr>
              <w:t>IPsec_IntegrityAlgorithm_Type</w:t>
            </w:r>
          </w:p>
        </w:tc>
        <w:tc>
          <w:tcPr>
            <w:tcW w:w="848" w:type="dxa"/>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vAlign w:val="center"/>
          </w:tcPr>
          <w:p w14:paraId="5ACB6CE1" w14:textId="77777777" w:rsidR="00930A5A" w:rsidRPr="00FC7496" w:rsidRDefault="00930A5A" w:rsidP="00205790">
            <w:pPr>
              <w:pStyle w:val="TAL"/>
              <w:rPr>
                <w:szCs w:val="18"/>
              </w:rPr>
            </w:pPr>
            <w:r w:rsidRPr="00FC7496">
              <w:rPr>
                <w:szCs w:val="18"/>
              </w:rPr>
              <w:t>Ipsec Integrity Algorithm used in ePDG</w:t>
            </w:r>
          </w:p>
        </w:tc>
      </w:tr>
      <w:tr w:rsidR="00930A5A" w:rsidRPr="00FC7496" w14:paraId="76E1D45A" w14:textId="77777777" w:rsidTr="00205790">
        <w:trPr>
          <w:jc w:val="center"/>
        </w:trPr>
        <w:tc>
          <w:tcPr>
            <w:tcW w:w="2728" w:type="dxa"/>
            <w:noWrap/>
            <w:vAlign w:val="center"/>
          </w:tcPr>
          <w:p w14:paraId="72CAC421" w14:textId="77777777" w:rsidR="00930A5A" w:rsidRPr="00FC7496" w:rsidRDefault="00930A5A" w:rsidP="00205790">
            <w:pPr>
              <w:rPr>
                <w:rFonts w:ascii="Arial" w:hAnsi="Arial" w:cs="Arial"/>
              </w:rPr>
            </w:pPr>
            <w:r w:rsidRPr="00FC7496">
              <w:rPr>
                <w:rFonts w:ascii="Arial" w:hAnsi="Arial" w:cs="Arial"/>
                <w:sz w:val="18"/>
                <w:szCs w:val="18"/>
              </w:rPr>
              <w:t>px_WLANBand</w:t>
            </w:r>
          </w:p>
        </w:tc>
        <w:tc>
          <w:tcPr>
            <w:tcW w:w="1509" w:type="dxa"/>
            <w:vAlign w:val="center"/>
          </w:tcPr>
          <w:p w14:paraId="67D32AE9" w14:textId="77777777" w:rsidR="00930A5A" w:rsidRPr="00FC7496" w:rsidRDefault="00930A5A" w:rsidP="00205790">
            <w:pPr>
              <w:pStyle w:val="TAL"/>
            </w:pPr>
            <w:r w:rsidRPr="00FC7496">
              <w:t>WLAN_Band_Type</w:t>
            </w:r>
          </w:p>
        </w:tc>
        <w:tc>
          <w:tcPr>
            <w:tcW w:w="848" w:type="dxa"/>
            <w:vAlign w:val="center"/>
          </w:tcPr>
          <w:p w14:paraId="2B220F7A" w14:textId="77777777" w:rsidR="00930A5A" w:rsidRPr="00FC7496" w:rsidRDefault="00930A5A" w:rsidP="00205790">
            <w:pPr>
              <w:pStyle w:val="TAL"/>
            </w:pPr>
            <w:r w:rsidRPr="00FC7496">
              <w:t>Band2_4Ghz</w:t>
            </w:r>
          </w:p>
        </w:tc>
        <w:tc>
          <w:tcPr>
            <w:tcW w:w="1977" w:type="dxa"/>
            <w:vAlign w:val="center"/>
          </w:tcPr>
          <w:p w14:paraId="54B88533" w14:textId="77777777" w:rsidR="00930A5A" w:rsidRPr="00FC7496" w:rsidRDefault="00930A5A" w:rsidP="00205790">
            <w:pPr>
              <w:pStyle w:val="TAL"/>
            </w:pPr>
            <w:r w:rsidRPr="00FC7496">
              <w:t>Band2_4Ghz, Band5Ghz, Band3_6Ghz</w:t>
            </w:r>
          </w:p>
        </w:tc>
        <w:tc>
          <w:tcPr>
            <w:tcW w:w="2824" w:type="dxa"/>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509C7236" w14:textId="77777777" w:rsidR="00024502" w:rsidRPr="00FC7496" w:rsidRDefault="00024502" w:rsidP="00791539">
            <w:pPr>
              <w:rPr>
                <w:rFonts w:ascii="Arial" w:hAnsi="Arial" w:cs="Arial"/>
                <w:sz w:val="18"/>
                <w:szCs w:val="18"/>
              </w:rPr>
            </w:pPr>
            <w:r w:rsidRPr="00FC7496">
              <w:rPr>
                <w:rFonts w:ascii="Arial" w:hAnsi="Arial" w:cs="Arial"/>
                <w:sz w:val="18"/>
                <w:szCs w:val="18"/>
              </w:rPr>
              <w:t>px_WLAN_RulesToBeTested</w:t>
            </w:r>
          </w:p>
        </w:tc>
        <w:tc>
          <w:tcPr>
            <w:tcW w:w="1509" w:type="dxa"/>
            <w:tcBorders>
              <w:top w:val="single" w:sz="4" w:space="0" w:color="auto"/>
              <w:left w:val="single" w:sz="4" w:space="0" w:color="auto"/>
              <w:bottom w:val="single" w:sz="4" w:space="0" w:color="auto"/>
              <w:right w:val="single" w:sz="4" w:space="0" w:color="auto"/>
            </w:tcBorders>
            <w:vAlign w:val="center"/>
          </w:tcPr>
          <w:p w14:paraId="1CD662A7" w14:textId="77777777" w:rsidR="00024502" w:rsidRPr="00FC7496" w:rsidRDefault="00024502" w:rsidP="00024502">
            <w:pPr>
              <w:pStyle w:val="TAL"/>
            </w:pPr>
            <w:r w:rsidRPr="00FC7496">
              <w:t>WLAN_RulesToBeTested</w:t>
            </w:r>
          </w:p>
        </w:tc>
        <w:tc>
          <w:tcPr>
            <w:tcW w:w="848" w:type="dxa"/>
            <w:tcBorders>
              <w:top w:val="single" w:sz="4" w:space="0" w:color="auto"/>
              <w:left w:val="single" w:sz="4" w:space="0" w:color="auto"/>
              <w:bottom w:val="single" w:sz="4" w:space="0" w:color="auto"/>
              <w:right w:val="single" w:sz="4" w:space="0" w:color="auto"/>
            </w:tcBorders>
            <w:vAlign w:val="center"/>
          </w:tcPr>
          <w:p w14:paraId="67935CC2" w14:textId="77777777" w:rsidR="00024502" w:rsidRPr="00FC7496" w:rsidRDefault="00024502" w:rsidP="00024502">
            <w:pPr>
              <w:pStyle w:val="TAL"/>
            </w:pPr>
            <w:r w:rsidRPr="00FC7496">
              <w:t>"ANDSF_Rules"</w:t>
            </w:r>
          </w:p>
        </w:tc>
        <w:tc>
          <w:tcPr>
            <w:tcW w:w="1977" w:type="dxa"/>
            <w:tcBorders>
              <w:top w:val="single" w:sz="4" w:space="0" w:color="auto"/>
              <w:left w:val="single" w:sz="4" w:space="0" w:color="auto"/>
              <w:bottom w:val="single" w:sz="4" w:space="0" w:color="auto"/>
              <w:right w:val="single" w:sz="4" w:space="0" w:color="auto"/>
            </w:tcBorders>
            <w:vAlign w:val="center"/>
          </w:tcPr>
          <w:p w14:paraId="1B5A723E" w14:textId="77777777" w:rsidR="00024502" w:rsidRPr="00FC7496" w:rsidRDefault="00024502" w:rsidP="00024502">
            <w:pPr>
              <w:pStyle w:val="TAL"/>
            </w:pPr>
            <w:r w:rsidRPr="00FC7496">
              <w:t>"ANDSF_Rules",</w:t>
            </w:r>
          </w:p>
          <w:p w14:paraId="77DD8059" w14:textId="77777777" w:rsidR="00024502" w:rsidRPr="00FC7496" w:rsidRDefault="00024502" w:rsidP="00024502">
            <w:pPr>
              <w:pStyle w:val="TAL"/>
            </w:pPr>
            <w:r w:rsidRPr="00FC7496">
              <w:t>"RAN_Rules"</w:t>
            </w:r>
          </w:p>
        </w:tc>
        <w:tc>
          <w:tcPr>
            <w:tcW w:w="2824" w:type="dxa"/>
            <w:tcBorders>
              <w:top w:val="single" w:sz="4" w:space="0" w:color="auto"/>
              <w:left w:val="single" w:sz="4" w:space="0" w:color="auto"/>
              <w:bottom w:val="single" w:sz="4" w:space="0" w:color="auto"/>
              <w:right w:val="single" w:sz="4" w:space="0" w:color="auto"/>
            </w:tcBorders>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vAlign w:val="center"/>
          </w:tcPr>
          <w:p w14:paraId="69660BA9"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vAlign w:val="center"/>
          </w:tcPr>
          <w:p w14:paraId="42E157F1"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vAlign w:val="center"/>
          </w:tcPr>
          <w:p w14:paraId="1530EC2F"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px_WLAN_NetworkAddrIPv6</w:t>
            </w:r>
          </w:p>
        </w:tc>
        <w:tc>
          <w:tcPr>
            <w:tcW w:w="1509" w:type="dxa"/>
            <w:tcBorders>
              <w:top w:val="single" w:sz="4" w:space="0" w:color="auto"/>
              <w:left w:val="single" w:sz="4" w:space="0" w:color="auto"/>
              <w:bottom w:val="single" w:sz="4" w:space="0" w:color="auto"/>
              <w:right w:val="single" w:sz="4" w:space="0" w:color="auto"/>
            </w:tcBorders>
            <w:vAlign w:val="center"/>
          </w:tcPr>
          <w:p w14:paraId="118EBA7B" w14:textId="77777777" w:rsidR="002664A4" w:rsidRPr="00FC7496" w:rsidRDefault="002664A4" w:rsidP="002E7B8A">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35C1D3B5" w14:textId="77777777" w:rsidR="002C0377" w:rsidRPr="00FC7496" w:rsidRDefault="002C0377" w:rsidP="00227D33">
            <w:pPr>
              <w:rPr>
                <w:rFonts w:ascii="Arial" w:hAnsi="Arial" w:cs="Arial"/>
                <w:color w:val="000000"/>
                <w:sz w:val="18"/>
                <w:szCs w:val="18"/>
              </w:rPr>
            </w:pPr>
            <w:r w:rsidRPr="00FC7496">
              <w:rPr>
                <w:rFonts w:ascii="Arial" w:hAnsi="Arial" w:cs="Arial"/>
                <w:color w:val="000000"/>
                <w:sz w:val="18"/>
                <w:szCs w:val="18"/>
              </w:rPr>
              <w:t>px_ePDG_OperatorProvisionedFQDN</w:t>
            </w:r>
          </w:p>
        </w:tc>
        <w:tc>
          <w:tcPr>
            <w:tcW w:w="1509" w:type="dxa"/>
            <w:tcBorders>
              <w:top w:val="single" w:sz="4" w:space="0" w:color="auto"/>
              <w:left w:val="single" w:sz="4" w:space="0" w:color="auto"/>
              <w:bottom w:val="single" w:sz="4" w:space="0" w:color="auto"/>
              <w:right w:val="single" w:sz="4" w:space="0" w:color="auto"/>
            </w:tcBorders>
            <w:vAlign w:val="center"/>
          </w:tcPr>
          <w:p w14:paraId="67E3A610" w14:textId="77777777" w:rsidR="002C0377" w:rsidRPr="00FC7496" w:rsidRDefault="002C0377" w:rsidP="00227D33">
            <w:pPr>
              <w:pStyle w:val="TAL"/>
            </w:pPr>
            <w:r w:rsidRPr="00FC7496">
              <w:t>charstring</w:t>
            </w:r>
          </w:p>
        </w:tc>
        <w:tc>
          <w:tcPr>
            <w:tcW w:w="848" w:type="dxa"/>
            <w:tcBorders>
              <w:top w:val="single" w:sz="4" w:space="0" w:color="auto"/>
              <w:left w:val="single" w:sz="4" w:space="0" w:color="auto"/>
              <w:bottom w:val="single" w:sz="4" w:space="0" w:color="auto"/>
              <w:right w:val="single" w:sz="4" w:space="0" w:color="auto"/>
            </w:tcBorders>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domain name of the ePDG to be considered to assign the IP addresses of the ePDG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noWrap/>
            <w:vAlign w:val="center"/>
          </w:tcPr>
          <w:p w14:paraId="198055E5" w14:textId="77777777" w:rsidR="002C0377" w:rsidRPr="00FC7496" w:rsidRDefault="002C0377" w:rsidP="00227D33">
            <w:pPr>
              <w:rPr>
                <w:rFonts w:ascii="Arial" w:hAnsi="Arial" w:cs="Arial"/>
                <w:color w:val="000000"/>
                <w:sz w:val="18"/>
                <w:szCs w:val="18"/>
              </w:rPr>
            </w:pPr>
            <w:r w:rsidRPr="00FC7496">
              <w:rPr>
                <w:rFonts w:ascii="Arial" w:hAnsi="Arial"/>
                <w:sz w:val="18"/>
              </w:rPr>
              <w:t>px_WLAN_BeaconRSSI</w:t>
            </w:r>
          </w:p>
        </w:tc>
        <w:tc>
          <w:tcPr>
            <w:tcW w:w="1509" w:type="dxa"/>
            <w:tcBorders>
              <w:top w:val="single" w:sz="4" w:space="0" w:color="auto"/>
              <w:left w:val="single" w:sz="4" w:space="0" w:color="auto"/>
              <w:bottom w:val="single" w:sz="4" w:space="0" w:color="auto"/>
              <w:right w:val="single" w:sz="4" w:space="0" w:color="auto"/>
            </w:tcBorders>
            <w:vAlign w:val="center"/>
          </w:tcPr>
          <w:p w14:paraId="6B6C025D" w14:textId="77777777" w:rsidR="002C0377" w:rsidRPr="00FC7496" w:rsidRDefault="002C0377" w:rsidP="00227D33">
            <w:pPr>
              <w:pStyle w:val="TAL"/>
            </w:pPr>
            <w:r w:rsidRPr="00FC7496">
              <w:rPr>
                <w:szCs w:val="18"/>
              </w:rPr>
              <w:t>WLAN_BeaconRSSI_Type</w:t>
            </w:r>
          </w:p>
        </w:tc>
        <w:tc>
          <w:tcPr>
            <w:tcW w:w="848" w:type="dxa"/>
            <w:tcBorders>
              <w:top w:val="single" w:sz="4" w:space="0" w:color="auto"/>
              <w:left w:val="single" w:sz="4" w:space="0" w:color="auto"/>
              <w:bottom w:val="single" w:sz="4" w:space="0" w:color="auto"/>
              <w:right w:val="single" w:sz="4" w:space="0" w:color="auto"/>
            </w:tcBorders>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noWrap/>
            <w:vAlign w:val="center"/>
          </w:tcPr>
          <w:p w14:paraId="76B637F0" w14:textId="77777777" w:rsidR="000C5265" w:rsidRPr="00FC7496" w:rsidRDefault="000C5265" w:rsidP="009E2215">
            <w:pPr>
              <w:pStyle w:val="TAH"/>
            </w:pPr>
            <w:r w:rsidRPr="00FC7496">
              <w:t>Parameter Name</w:t>
            </w:r>
          </w:p>
        </w:tc>
        <w:tc>
          <w:tcPr>
            <w:tcW w:w="1509" w:type="dxa"/>
            <w:vAlign w:val="center"/>
          </w:tcPr>
          <w:p w14:paraId="478CDE76" w14:textId="77777777" w:rsidR="000C5265" w:rsidRPr="00FC7496" w:rsidRDefault="000C5265" w:rsidP="009E2215">
            <w:pPr>
              <w:pStyle w:val="TAH"/>
            </w:pPr>
            <w:r w:rsidRPr="00FC7496">
              <w:t>Parameter Type</w:t>
            </w:r>
          </w:p>
        </w:tc>
        <w:tc>
          <w:tcPr>
            <w:tcW w:w="848" w:type="dxa"/>
            <w:vAlign w:val="center"/>
          </w:tcPr>
          <w:p w14:paraId="023F2605" w14:textId="77777777" w:rsidR="000C5265" w:rsidRPr="00FC7496" w:rsidRDefault="000C5265" w:rsidP="009E2215">
            <w:pPr>
              <w:pStyle w:val="TAH"/>
            </w:pPr>
            <w:r w:rsidRPr="00FC7496">
              <w:t>Default Value</w:t>
            </w:r>
          </w:p>
        </w:tc>
        <w:tc>
          <w:tcPr>
            <w:tcW w:w="1977" w:type="dxa"/>
            <w:vAlign w:val="center"/>
          </w:tcPr>
          <w:p w14:paraId="4BA2366D" w14:textId="77777777" w:rsidR="000C5265" w:rsidRPr="00FC7496" w:rsidRDefault="000C5265" w:rsidP="009E2215">
            <w:pPr>
              <w:pStyle w:val="TAH"/>
            </w:pPr>
            <w:r w:rsidRPr="00FC7496">
              <w:t>Supported Values</w:t>
            </w:r>
          </w:p>
        </w:tc>
        <w:tc>
          <w:tcPr>
            <w:tcW w:w="2824" w:type="dxa"/>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noWrap/>
            <w:vAlign w:val="center"/>
          </w:tcPr>
          <w:p w14:paraId="0D6524F7" w14:textId="77777777" w:rsidR="000C5265" w:rsidRPr="00FC7496" w:rsidRDefault="000C5265" w:rsidP="009E2215">
            <w:pPr>
              <w:pStyle w:val="TAL"/>
            </w:pPr>
            <w:r w:rsidRPr="00FC7496">
              <w:t>px_NB_OperationMode</w:t>
            </w:r>
          </w:p>
        </w:tc>
        <w:tc>
          <w:tcPr>
            <w:tcW w:w="1509" w:type="dxa"/>
            <w:vAlign w:val="center"/>
          </w:tcPr>
          <w:p w14:paraId="7C47C9DB" w14:textId="77777777" w:rsidR="000C5265" w:rsidRPr="00FC7496" w:rsidRDefault="000C5265" w:rsidP="009E2215">
            <w:pPr>
              <w:pStyle w:val="TAL"/>
              <w:rPr>
                <w:szCs w:val="18"/>
              </w:rPr>
            </w:pPr>
            <w:r w:rsidRPr="00FC7496">
              <w:rPr>
                <w:szCs w:val="18"/>
              </w:rPr>
              <w:t>NB_OperationMode_Type</w:t>
            </w:r>
          </w:p>
        </w:tc>
        <w:tc>
          <w:tcPr>
            <w:tcW w:w="848" w:type="dxa"/>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vAlign w:val="center"/>
          </w:tcPr>
          <w:p w14:paraId="4FD0C874" w14:textId="506D2030" w:rsidR="000C5265" w:rsidRPr="00FC7496" w:rsidRDefault="000C5265" w:rsidP="0040389E">
            <w:pPr>
              <w:pStyle w:val="TAL"/>
              <w:rPr>
                <w:szCs w:val="18"/>
              </w:rPr>
            </w:pPr>
            <w:r w:rsidRPr="00FC7496">
              <w:rPr>
                <w:szCs w:val="18"/>
              </w:rPr>
              <w:t xml:space="preserve">inband_samePCI, inband_differentPCI, </w:t>
            </w:r>
            <w:r w:rsidR="003307DD" w:rsidRPr="003307DD">
              <w:rPr>
                <w:szCs w:val="18"/>
              </w:rPr>
              <w:t xml:space="preserve">inband_nrNTN, </w:t>
            </w:r>
            <w:r w:rsidRPr="00FC7496">
              <w:rPr>
                <w:szCs w:val="18"/>
              </w:rPr>
              <w:t>guardband, standalone</w:t>
            </w:r>
            <w:r w:rsidR="0040389E" w:rsidRPr="0040389E">
              <w:rPr>
                <w:szCs w:val="18"/>
              </w:rPr>
              <w:t>,</w:t>
            </w:r>
            <w:r w:rsidR="003307DD">
              <w:rPr>
                <w:szCs w:val="18"/>
              </w:rPr>
              <w:t xml:space="preserve"> </w:t>
            </w:r>
            <w:r w:rsidR="0040389E" w:rsidRPr="0040389E">
              <w:rPr>
                <w:szCs w:val="18"/>
              </w:rPr>
              <w:t>standalone_flexibleTxRx</w:t>
            </w:r>
          </w:p>
        </w:tc>
        <w:tc>
          <w:tcPr>
            <w:tcW w:w="2824" w:type="dxa"/>
            <w:vAlign w:val="center"/>
          </w:tcPr>
          <w:p w14:paraId="17A6F7FD" w14:textId="487F982F" w:rsidR="000C5265" w:rsidRPr="00FC7496" w:rsidRDefault="000C5265" w:rsidP="009E2215">
            <w:pPr>
              <w:pStyle w:val="TAL"/>
              <w:rPr>
                <w:szCs w:val="18"/>
              </w:rPr>
            </w:pPr>
            <w:r w:rsidRPr="00FC7496">
              <w:rPr>
                <w:szCs w:val="18"/>
              </w:rPr>
              <w:t>NB-IoT Operation Mode</w:t>
            </w:r>
            <w:r w:rsidR="0040389E" w:rsidRPr="0040389E">
              <w:rPr>
                <w:szCs w:val="18"/>
              </w:rPr>
              <w:t xml:space="preserve"> being emulated for the test environment</w:t>
            </w:r>
          </w:p>
        </w:tc>
      </w:tr>
      <w:tr w:rsidR="000C5265" w:rsidRPr="00FC7496" w14:paraId="44D4B077" w14:textId="77777777" w:rsidTr="009E2215">
        <w:trPr>
          <w:jc w:val="center"/>
        </w:trPr>
        <w:tc>
          <w:tcPr>
            <w:tcW w:w="2728" w:type="dxa"/>
            <w:noWrap/>
            <w:vAlign w:val="center"/>
          </w:tcPr>
          <w:p w14:paraId="20E34CC2" w14:textId="77777777" w:rsidR="000C5265" w:rsidRPr="00FC7496" w:rsidRDefault="000C5265" w:rsidP="009E2215">
            <w:pPr>
              <w:pStyle w:val="TAL"/>
            </w:pPr>
            <w:r w:rsidRPr="00FC7496">
              <w:t>px_DoAttachWithoutPDN</w:t>
            </w:r>
          </w:p>
        </w:tc>
        <w:tc>
          <w:tcPr>
            <w:tcW w:w="1509" w:type="dxa"/>
            <w:vAlign w:val="center"/>
          </w:tcPr>
          <w:p w14:paraId="4B046DA4" w14:textId="77777777" w:rsidR="000C5265" w:rsidRPr="00FC7496" w:rsidRDefault="000C5265" w:rsidP="009E2215">
            <w:pPr>
              <w:pStyle w:val="TAL"/>
              <w:rPr>
                <w:szCs w:val="18"/>
              </w:rPr>
            </w:pPr>
            <w:r w:rsidRPr="00FC7496">
              <w:t>boolean</w:t>
            </w:r>
          </w:p>
        </w:tc>
        <w:tc>
          <w:tcPr>
            <w:tcW w:w="848" w:type="dxa"/>
            <w:vAlign w:val="center"/>
          </w:tcPr>
          <w:p w14:paraId="03EF0B24" w14:textId="77777777" w:rsidR="000C5265" w:rsidRPr="00FC7496" w:rsidRDefault="000C5265" w:rsidP="009E2215">
            <w:pPr>
              <w:pStyle w:val="TAL"/>
              <w:rPr>
                <w:szCs w:val="18"/>
              </w:rPr>
            </w:pPr>
            <w:r w:rsidRPr="00FC7496">
              <w:t>false</w:t>
            </w:r>
          </w:p>
        </w:tc>
        <w:tc>
          <w:tcPr>
            <w:tcW w:w="1977" w:type="dxa"/>
            <w:vAlign w:val="center"/>
          </w:tcPr>
          <w:p w14:paraId="048B2066" w14:textId="77777777" w:rsidR="000C5265" w:rsidRPr="00FC7496" w:rsidRDefault="000C5265" w:rsidP="009E2215">
            <w:pPr>
              <w:pStyle w:val="TAL"/>
              <w:rPr>
                <w:szCs w:val="18"/>
              </w:rPr>
            </w:pPr>
          </w:p>
        </w:tc>
        <w:tc>
          <w:tcPr>
            <w:tcW w:w="2824" w:type="dxa"/>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noWrap/>
            <w:vAlign w:val="center"/>
          </w:tcPr>
          <w:p w14:paraId="2E82994D" w14:textId="77777777" w:rsidR="000C5265" w:rsidRPr="00FC7496" w:rsidRDefault="000C5265" w:rsidP="009E2215">
            <w:pPr>
              <w:pStyle w:val="TAL"/>
            </w:pPr>
            <w:r w:rsidRPr="00FC7496">
              <w:t>px_ModifyBearerResources</w:t>
            </w:r>
          </w:p>
        </w:tc>
        <w:tc>
          <w:tcPr>
            <w:tcW w:w="1509" w:type="dxa"/>
            <w:vAlign w:val="center"/>
          </w:tcPr>
          <w:p w14:paraId="633FF12B" w14:textId="77777777" w:rsidR="000C5265" w:rsidRPr="00FC7496" w:rsidRDefault="000C5265" w:rsidP="009E2215">
            <w:pPr>
              <w:pStyle w:val="TAL"/>
              <w:rPr>
                <w:szCs w:val="18"/>
              </w:rPr>
            </w:pPr>
            <w:r w:rsidRPr="00FC7496">
              <w:t>boolean</w:t>
            </w:r>
          </w:p>
        </w:tc>
        <w:tc>
          <w:tcPr>
            <w:tcW w:w="848" w:type="dxa"/>
            <w:vAlign w:val="center"/>
          </w:tcPr>
          <w:p w14:paraId="2713E26D" w14:textId="77777777" w:rsidR="000C5265" w:rsidRPr="00FC7496" w:rsidRDefault="000C5265" w:rsidP="009E2215">
            <w:pPr>
              <w:pStyle w:val="TAL"/>
              <w:rPr>
                <w:szCs w:val="18"/>
              </w:rPr>
            </w:pPr>
            <w:r w:rsidRPr="00FC7496">
              <w:t>false</w:t>
            </w:r>
          </w:p>
        </w:tc>
        <w:tc>
          <w:tcPr>
            <w:tcW w:w="1977" w:type="dxa"/>
            <w:vAlign w:val="center"/>
          </w:tcPr>
          <w:p w14:paraId="40E24757" w14:textId="77777777" w:rsidR="000C5265" w:rsidRPr="00FC7496" w:rsidRDefault="000C5265" w:rsidP="009E2215">
            <w:pPr>
              <w:pStyle w:val="TAL"/>
              <w:rPr>
                <w:szCs w:val="18"/>
              </w:rPr>
            </w:pPr>
          </w:p>
        </w:tc>
        <w:tc>
          <w:tcPr>
            <w:tcW w:w="2824" w:type="dxa"/>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noWrap/>
            <w:vAlign w:val="center"/>
          </w:tcPr>
          <w:p w14:paraId="5ED0CC43" w14:textId="77777777" w:rsidR="00F33C91" w:rsidRPr="00FC7496" w:rsidRDefault="00F33C91" w:rsidP="00D51305">
            <w:pPr>
              <w:pStyle w:val="TAL"/>
            </w:pPr>
            <w:r>
              <w:t>px_NS_Value</w:t>
            </w:r>
          </w:p>
        </w:tc>
        <w:tc>
          <w:tcPr>
            <w:tcW w:w="1509" w:type="dxa"/>
            <w:vAlign w:val="center"/>
          </w:tcPr>
          <w:p w14:paraId="0B38FCE3" w14:textId="77777777" w:rsidR="00F33C91" w:rsidRPr="00FC7496" w:rsidRDefault="00F33C91" w:rsidP="00D51305">
            <w:pPr>
              <w:pStyle w:val="TAL"/>
            </w:pPr>
            <w:r w:rsidRPr="00FC7496">
              <w:t>integer</w:t>
            </w:r>
          </w:p>
        </w:tc>
        <w:tc>
          <w:tcPr>
            <w:tcW w:w="848" w:type="dxa"/>
            <w:vAlign w:val="center"/>
          </w:tcPr>
          <w:p w14:paraId="244A3C13" w14:textId="77777777" w:rsidR="00F33C91" w:rsidRPr="00FC7496" w:rsidRDefault="00F33C91" w:rsidP="00D51305">
            <w:pPr>
              <w:pStyle w:val="TAL"/>
            </w:pPr>
            <w:r>
              <w:t>1</w:t>
            </w:r>
          </w:p>
        </w:tc>
        <w:tc>
          <w:tcPr>
            <w:tcW w:w="1977" w:type="dxa"/>
            <w:vAlign w:val="center"/>
          </w:tcPr>
          <w:p w14:paraId="4EEF73CD" w14:textId="77777777" w:rsidR="00F33C91" w:rsidRPr="00FC7496" w:rsidRDefault="00F33C91" w:rsidP="00D51305">
            <w:pPr>
              <w:pStyle w:val="TAL"/>
              <w:rPr>
                <w:szCs w:val="18"/>
              </w:rPr>
            </w:pPr>
          </w:p>
        </w:tc>
        <w:tc>
          <w:tcPr>
            <w:tcW w:w="2824" w:type="dxa"/>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t>Postambles</w:t>
      </w:r>
    </w:p>
    <w:p w14:paraId="0BB8E051" w14:textId="77777777" w:rsidR="00472CA0" w:rsidRPr="00FC7496" w:rsidRDefault="00472CA0" w:rsidP="00472CA0">
      <w:r w:rsidRPr="00FC7496">
        <w:t>The purpose of this clause is to</w:t>
      </w:r>
      <w:r w:rsidR="00D1031D" w:rsidRPr="00FC7496">
        <w:t xml:space="preserve"> specify postambles to</w:t>
      </w:r>
      <w:r w:rsidRPr="00FC7496">
        <w:t xml:space="preserve"> bring the UE to a </w:t>
      </w:r>
      <w:r w:rsidR="00D1031D" w:rsidRPr="00FC7496">
        <w:t xml:space="preserve">well defined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t>Postambles for E-UTRA to UTRA tests</w:t>
      </w:r>
    </w:p>
    <w:p w14:paraId="7372D9BE" w14:textId="77777777" w:rsidR="00472CA0" w:rsidRPr="00FC7496" w:rsidRDefault="00472CA0" w:rsidP="00472CA0">
      <w:r w:rsidRPr="00FC7496">
        <w:t xml:space="preserve">This clause describes UE postamble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r w:rsidR="00D1031D" w:rsidRPr="00FC7496">
        <w:t>postamble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r w:rsidR="00D1031D" w:rsidRPr="00FC7496">
        <w:t>postamble</w:t>
      </w:r>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r w:rsidRPr="00FC7496">
              <w:t>Postamble</w:t>
            </w:r>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r w:rsidRPr="00FC7496">
              <w:t>pc_CS AND pc_PS</w:t>
            </w:r>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r w:rsidRPr="00FC7496">
              <w:t>pc_PS AND NOT (pc_CS)</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r w:rsidRPr="00FC7496">
              <w:t>combined_attach</w:t>
            </w:r>
          </w:p>
        </w:tc>
        <w:tc>
          <w:tcPr>
            <w:tcW w:w="2552" w:type="dxa"/>
          </w:tcPr>
          <w:p w14:paraId="1C85479E" w14:textId="77777777" w:rsidR="00472CA0" w:rsidRPr="00FC7496" w:rsidRDefault="00472CA0" w:rsidP="00472CA0">
            <w:pPr>
              <w:pStyle w:val="TAL"/>
            </w:pPr>
            <w:r w:rsidRPr="00FC7496">
              <w:t>pc_CS AND pc_PS</w:t>
            </w:r>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r w:rsidRPr="00FC7496">
              <w:t>pc_CS AND NOT (pc_PS)</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t>10.1.1</w:t>
      </w:r>
      <w:r w:rsidRPr="00FC7496">
        <w:tab/>
      </w:r>
      <w:r w:rsidR="00472CA0" w:rsidRPr="00FC7496">
        <w:t>UE postamble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12" type="#_x0000_t75" style="width:278.25pt;height:239.25pt" o:ole="">
            <v:imagedata r:id="rId79" o:title="" croptop="-659f" cropbottom="11199f" cropleft="-749f" cropright="-1311f"/>
          </v:shape>
          <o:OLEObject Type="Embed" ProgID="Word.Picture.8" ShapeID="_x0000_i1112" DrawAspect="Content" ObjectID="_1829740756" r:id="rId80"/>
        </w:object>
      </w:r>
    </w:p>
    <w:p w14:paraId="1F7E87F8" w14:textId="77777777" w:rsidR="00472CA0" w:rsidRPr="00FC7496" w:rsidRDefault="00472CA0" w:rsidP="007A53B6">
      <w:pPr>
        <w:pStyle w:val="TF"/>
      </w:pPr>
      <w:r w:rsidRPr="00FC7496">
        <w:t>Figure 10.1.1</w:t>
      </w:r>
      <w:r w:rsidRPr="00FC7496">
        <w:rPr>
          <w:lang w:eastAsia="ja-JP"/>
        </w:rPr>
        <w:t>-1</w:t>
      </w:r>
      <w:r w:rsidRPr="00FC7496">
        <w:t>: UE postamble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pc_SwitchOnOff.</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The SS transmits a SECURITY MODE COMMAND message for the ps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t>Postambles for E-UTRAN to GERAN tests</w:t>
      </w:r>
    </w:p>
    <w:p w14:paraId="12CF040C" w14:textId="77777777" w:rsidR="00472CA0" w:rsidRPr="00FC7496" w:rsidRDefault="00472CA0" w:rsidP="000F4015">
      <w:pPr>
        <w:keepNext/>
        <w:keepLines/>
      </w:pPr>
      <w:r w:rsidRPr="00FC7496">
        <w:t xml:space="preserve">This clause describes UE postamble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r w:rsidR="00F657B0" w:rsidRPr="00FC7496">
        <w:t>postamble</w:t>
      </w:r>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r w:rsidR="00F657B0" w:rsidRPr="00FC7496">
        <w:t xml:space="preserve">postamble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r w:rsidRPr="00FC7496">
              <w:t>Postamble</w:t>
            </w:r>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r w:rsidRPr="00FC7496">
              <w:t>pc_</w:t>
            </w:r>
            <w:r w:rsidR="00F657B0" w:rsidRPr="00FC7496">
              <w:t>GPRS</w:t>
            </w:r>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r w:rsidRPr="00FC7496">
              <w:t>pc_GPRS</w:t>
            </w:r>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NOT pc_GPRS</w:t>
            </w:r>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UE postamble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pict w14:anchorId="12793F26">
          <v:shape id="_x0000_i1113" type="#_x0000_t75" style="width:397.5pt;height:344.25pt">
            <v:imagedata r:id="rId81"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UE postamble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specify the behaviour if UE supports pc_SwitchOnOff.</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r w:rsidRPr="00FC7496">
              <w:rPr>
                <w:i/>
                <w:iCs/>
              </w:rPr>
              <w:t xml:space="preserve">Classmark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the 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r w:rsidRPr="00FC7496">
              <w:rPr>
                <w:i/>
                <w:iCs/>
              </w:rPr>
              <w:t xml:space="preserve">Classmark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pc_UTRA THEN the UE transmits a </w:t>
            </w:r>
            <w:r w:rsidRPr="00FC7496">
              <w:rPr>
                <w:i/>
              </w:rPr>
              <w:t>Utran</w:t>
            </w:r>
            <w:r w:rsidRPr="00FC7496">
              <w:t xml:space="preserve"> </w:t>
            </w:r>
            <w:r w:rsidRPr="00FC7496">
              <w:rPr>
                <w:i/>
                <w:iCs/>
              </w:rPr>
              <w:t xml:space="preserve">Classmark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t>Postambles for E-UTRA test cases</w:t>
      </w:r>
    </w:p>
    <w:p w14:paraId="2F08A196" w14:textId="77777777" w:rsidR="00472CA0" w:rsidRPr="00FC7496" w:rsidRDefault="00472CA0" w:rsidP="00472CA0">
      <w:r w:rsidRPr="00FC7496">
        <w:t xml:space="preserve">This clause describes UE postamble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E postamble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5" w:name="_MON_1508913185"/>
    <w:bookmarkEnd w:id="5"/>
    <w:p w14:paraId="7EC695E4" w14:textId="77777777" w:rsidR="00472CA0" w:rsidRPr="00FC7496" w:rsidRDefault="00152039" w:rsidP="00733970">
      <w:pPr>
        <w:pStyle w:val="TH"/>
      </w:pPr>
      <w:r w:rsidRPr="00FC7496">
        <w:object w:dxaOrig="9720" w:dyaOrig="4140" w14:anchorId="50785C96">
          <v:shape id="_x0000_i1114" type="#_x0000_t75" style="width:403.5pt;height:139.5pt" o:ole="">
            <v:imagedata r:id="rId82" o:title="" croptop="-617f" cropbottom="11209f" cropleft="-734f" cropright="-1330f"/>
          </v:shape>
          <o:OLEObject Type="Embed" ProgID="Word.Picture.8" ShapeID="_x0000_i1114" DrawAspect="Content" ObjectID="_1829740757" r:id="rId83"/>
        </w:object>
      </w:r>
    </w:p>
    <w:p w14:paraId="237134E1" w14:textId="77777777" w:rsidR="00472CA0" w:rsidRPr="00FC7496" w:rsidRDefault="00472CA0" w:rsidP="007A53B6">
      <w:pPr>
        <w:pStyle w:val="TF"/>
      </w:pPr>
      <w:r w:rsidRPr="00FC7496">
        <w:t>Figure 10.3.1</w:t>
      </w:r>
      <w:r w:rsidRPr="00FC7496">
        <w:rPr>
          <w:lang w:eastAsia="ja-JP"/>
        </w:rPr>
        <w:t>-1</w:t>
      </w:r>
      <w:r w:rsidRPr="00FC7496">
        <w:t>: UE postamble states and procedures for E-UTRA</w:t>
      </w:r>
    </w:p>
    <w:p w14:paraId="490668B0" w14:textId="77777777" w:rsidR="00472CA0" w:rsidRPr="00FC7496" w:rsidRDefault="00472CA0" w:rsidP="00273022">
      <w:pPr>
        <w:pStyle w:val="Heading3"/>
      </w:pPr>
      <w:r w:rsidRPr="00FC7496">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r w:rsidRPr="00FC7496">
              <w:rPr>
                <w:i/>
              </w:rPr>
              <w:t>RRCConnectionSetup</w:t>
            </w:r>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r w:rsidR="002D7362" w:rsidRPr="00FC7496">
              <w:rPr>
                <w:lang w:eastAsia="zh-CN"/>
              </w:rPr>
              <w:t>pc_eMBMS_SC</w:t>
            </w:r>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r w:rsidRPr="00FC7496">
              <w:t>pc_discSupportedBands and SIB19 is broadcasted in the cell or if UE supports</w:t>
            </w:r>
            <w:r w:rsidRPr="00FC7496">
              <w:rPr>
                <w:sz w:val="16"/>
                <w:szCs w:val="16"/>
              </w:rPr>
              <w:t xml:space="preserve"> </w:t>
            </w:r>
            <w:r w:rsidRPr="00FC7496">
              <w:t>pc_commSupportedBands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pc_SwitchOnOff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The SS transmits an RRC</w:t>
            </w:r>
            <w:r w:rsidR="005935C1" w:rsidRPr="00FC7496">
              <w:rPr>
                <w:i/>
              </w:rPr>
              <w:t>ConnectionRelease</w:t>
            </w:r>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r w:rsidR="005935C1" w:rsidRPr="00FC7496">
              <w:rPr>
                <w:i/>
              </w:rPr>
              <w:t>RRCConnectionRelease</w:t>
            </w:r>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r w:rsidRPr="00FC7496">
              <w:rPr>
                <w:i/>
                <w:iCs/>
              </w:rPr>
              <w:t>MBMSInterestIndication</w:t>
            </w:r>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r w:rsidRPr="00FC7496">
              <w:rPr>
                <w:i/>
              </w:rPr>
              <w:t>MBMSInterestIndication</w:t>
            </w:r>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r w:rsidRPr="00FC7496">
              <w:rPr>
                <w:i/>
                <w:iCs/>
              </w:rPr>
              <w:t>SidelinkUEInformation</w:t>
            </w:r>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r w:rsidRPr="00FC7496">
              <w:rPr>
                <w:i/>
                <w:iCs/>
              </w:rPr>
              <w:t>SidelinkUEInformation</w:t>
            </w:r>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pc_SwitchOnOff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r w:rsidRPr="00FC7496">
              <w:rPr>
                <w:i/>
              </w:rPr>
              <w:t>RRCConnectionRequest</w:t>
            </w:r>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r w:rsidRPr="00FC7496">
              <w:rPr>
                <w:i/>
              </w:rPr>
              <w:t>RRCConnectionSetup</w:t>
            </w:r>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r w:rsidRPr="00FC7496">
              <w:rPr>
                <w:i/>
              </w:rPr>
              <w:t>SecurityModeCommand</w:t>
            </w:r>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SecurityModeCommand</w:t>
            </w:r>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r w:rsidRPr="00FC7496">
              <w:rPr>
                <w:i/>
              </w:rPr>
              <w:t>SecurityModeComplete</w:t>
            </w:r>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SecurityModeComplete</w:t>
            </w:r>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r w:rsidRPr="00FC7496">
              <w:rPr>
                <w:i/>
              </w:rPr>
              <w:t>RRCConnectionSetupComplete</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r w:rsidRPr="00FC7496">
              <w:rPr>
                <w:i/>
              </w:rPr>
              <w:t>RRC</w:t>
            </w:r>
            <w:r w:rsidR="005935C1" w:rsidRPr="00FC7496">
              <w:rPr>
                <w:i/>
              </w:rPr>
              <w:t>ConnectionRelease</w:t>
            </w:r>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r w:rsidR="005935C1" w:rsidRPr="00FC7496">
              <w:rPr>
                <w:i/>
              </w:rPr>
              <w:t>RRCConnectionRelease</w:t>
            </w:r>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t>Postambles for E-UTRA to HRPD test cases</w:t>
      </w:r>
    </w:p>
    <w:p w14:paraId="4F407EC0" w14:textId="77777777" w:rsidR="00DE3E57" w:rsidRPr="00FC7496" w:rsidRDefault="00DE3E57" w:rsidP="00273022">
      <w:r w:rsidRPr="00FC7496">
        <w:t xml:space="preserve">This clause describes UE postamble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E postamble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r w:rsidRPr="00FC7496">
              <w:rPr>
                <w:i/>
              </w:rPr>
              <w:t xml:space="preserve">UATIRequest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r w:rsidRPr="00FC7496">
              <w:rPr>
                <w:i/>
              </w:rPr>
              <w:t>UATIRequest</w:t>
            </w:r>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r w:rsidRPr="00FC7496">
              <w:rPr>
                <w:i/>
              </w:rPr>
              <w:t>UATIAssignment</w:t>
            </w:r>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r w:rsidRPr="00FC7496">
              <w:rPr>
                <w:i/>
              </w:rPr>
              <w:t>UATIAssignment</w:t>
            </w:r>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r w:rsidRPr="00FC7496">
              <w:rPr>
                <w:i/>
              </w:rPr>
              <w:t xml:space="preserve">UATIComplete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r w:rsidRPr="00FC7496">
              <w:rPr>
                <w:i/>
              </w:rPr>
              <w:t>UATIComplete</w:t>
            </w:r>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r w:rsidRPr="00FC7496">
              <w:rPr>
                <w:i/>
              </w:rPr>
              <w:t>ConnectionRequest</w:t>
            </w:r>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r w:rsidRPr="00FC7496">
              <w:rPr>
                <w:i/>
              </w:rPr>
              <w:t>ConnectionRequest</w:t>
            </w:r>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r w:rsidRPr="00FC7496">
              <w:rPr>
                <w:i/>
              </w:rPr>
              <w:t>TrafficChannelAssignment</w:t>
            </w:r>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r w:rsidRPr="00FC7496">
              <w:rPr>
                <w:i/>
              </w:rPr>
              <w:t>TrafficChannelAssignment</w:t>
            </w:r>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r w:rsidRPr="00FC7496">
              <w:rPr>
                <w:i/>
              </w:rPr>
              <w:t>TrafficChannelcomplete</w:t>
            </w:r>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r w:rsidRPr="00FC7496">
              <w:rPr>
                <w:i/>
              </w:rPr>
              <w:t>TrafficChannelcomplete</w:t>
            </w:r>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r w:rsidRPr="00FC7496">
              <w:rPr>
                <w:i/>
              </w:rPr>
              <w:t>ConfigurationRequest</w:t>
            </w:r>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r w:rsidRPr="00FC7496">
              <w:rPr>
                <w:i/>
              </w:rPr>
              <w:t>SCP:ConfigurationRequest</w:t>
            </w:r>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00440493" w:rsidRPr="00FC7496">
              <w:t xml:space="preserve"> 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t>&lt;--</w:t>
            </w:r>
          </w:p>
        </w:tc>
        <w:tc>
          <w:tcPr>
            <w:tcW w:w="3620" w:type="dxa"/>
          </w:tcPr>
          <w:p w14:paraId="17CC5A05" w14:textId="77777777" w:rsidR="00DE3E57" w:rsidRPr="00FC7496" w:rsidRDefault="00DE3E57" w:rsidP="00273022">
            <w:pPr>
              <w:pStyle w:val="TAL"/>
              <w:keepNext w:val="0"/>
              <w:keepLines w:val="0"/>
            </w:pPr>
            <w:r w:rsidRPr="00FC7496">
              <w:rPr>
                <w:i/>
              </w:rPr>
              <w:t>SCP:ConfigurationResponse</w:t>
            </w:r>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r w:rsidRPr="00FC7496">
              <w:rPr>
                <w:i/>
              </w:rPr>
              <w:t>ConfigurationReques</w:t>
            </w:r>
            <w:r w:rsidRPr="00FC7496">
              <w:t>t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r w:rsidRPr="00FC7496">
              <w:rPr>
                <w:i/>
              </w:rPr>
              <w:t>Stream:ConfigurationReques</w:t>
            </w:r>
            <w:r w:rsidRPr="00FC7496">
              <w:t>t</w:t>
            </w:r>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r w:rsidRPr="00FC7496">
              <w:rPr>
                <w:i/>
              </w:rPr>
              <w:t>ConfigurationResponse</w:t>
            </w:r>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Stream: ConfigurationResponse</w:t>
            </w:r>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EMPA ConfigurationRequest</w:t>
            </w:r>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r w:rsidRPr="00FC7496">
              <w:rPr>
                <w:i/>
              </w:rPr>
              <w:t>EMPA:ConfigurationReques</w:t>
            </w:r>
            <w:r w:rsidRPr="00FC7496">
              <w:t>t</w:t>
            </w:r>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ConfigurationResponse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EMPA: ConfigurationResponse</w:t>
            </w:r>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r w:rsidRPr="00FC7496">
              <w:rPr>
                <w:i/>
              </w:rPr>
              <w:t>ConfigurationComplete</w:t>
            </w:r>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r w:rsidRPr="00FC7496">
              <w:rPr>
                <w:i/>
              </w:rPr>
              <w:t>ConfigurationComplete</w:t>
            </w:r>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r w:rsidRPr="00FC7496">
              <w:t>LCP:Terminate-Request</w:t>
            </w:r>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r w:rsidRPr="00FC7496">
              <w:t>LCP:Terminate-Ack</w:t>
            </w:r>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t>Postambles for NB-IoT test cases</w:t>
      </w:r>
    </w:p>
    <w:p w14:paraId="41B9F6C2" w14:textId="77777777" w:rsidR="000C5265" w:rsidRPr="00FC7496" w:rsidRDefault="000C5265" w:rsidP="000C5265">
      <w:r w:rsidRPr="00FC7496">
        <w:t>This clause describes UE postamble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E postamble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5" type="#_x0000_t75" style="width:403.5pt;height:139.5pt" o:ole="">
            <v:imagedata r:id="rId84" o:title="" croptop="-617f" cropbottom="11209f" cropleft="-734f" cropright="-1330f"/>
          </v:shape>
          <o:OLEObject Type="Embed" ProgID="Word.Picture.8" ShapeID="_x0000_i1115" DrawAspect="Content" ObjectID="_1829740758" r:id="rId85"/>
        </w:object>
      </w:r>
    </w:p>
    <w:p w14:paraId="275F622C" w14:textId="77777777" w:rsidR="000C5265" w:rsidRPr="00FC7496" w:rsidRDefault="000C5265" w:rsidP="000C5265">
      <w:pPr>
        <w:pStyle w:val="TF"/>
      </w:pPr>
      <w:r w:rsidRPr="00FC7496">
        <w:t>Figure 10.5.1</w:t>
      </w:r>
      <w:r w:rsidRPr="00FC7496">
        <w:rPr>
          <w:lang w:eastAsia="ja-JP"/>
        </w:rPr>
        <w:t>-1</w:t>
      </w:r>
      <w:r w:rsidRPr="00FC7496">
        <w:t>: UE postamble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the UE supports pc_SwitchOnOff</w:t>
            </w:r>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r w:rsidRPr="00FC7496">
              <w:rPr>
                <w:i/>
              </w:rPr>
              <w:t>RRCConnectionRequest</w:t>
            </w:r>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RRCConnectionRequest</w:t>
            </w:r>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r w:rsidRPr="00FC7496">
              <w:rPr>
                <w:i/>
              </w:rPr>
              <w:t>RRCConnectionSetup</w:t>
            </w:r>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r w:rsidRPr="00FC7496">
              <w:rPr>
                <w:i/>
              </w:rPr>
              <w:t>RRCConnectionSetup</w:t>
            </w:r>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r w:rsidRPr="00FC7496">
              <w:rPr>
                <w:i/>
              </w:rPr>
              <w:t>RRCConnectionSetupComplete-NB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RRCConnectionSetupComplete</w:t>
            </w:r>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r w:rsidRPr="00FC7496">
              <w:rPr>
                <w:i/>
              </w:rPr>
              <w:t>RRCConnectionRelease-NB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r w:rsidRPr="00FC7496">
              <w:rPr>
                <w:i/>
              </w:rPr>
              <w:t>RRCConnectionRelease-NB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RRCConnectionRelease-NB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r w:rsidRPr="00FC7496">
              <w:rPr>
                <w:i/>
              </w:rPr>
              <w:t>RRCConnectionRelease-NB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t>Postambles for WLAN test cases</w:t>
      </w:r>
    </w:p>
    <w:p w14:paraId="3BD995D0" w14:textId="77777777" w:rsidR="002C0377" w:rsidRPr="00FC7496" w:rsidRDefault="002C0377" w:rsidP="002C0377">
      <w:r w:rsidRPr="00FC7496">
        <w:t>This clause describes UE postamble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E postamble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6" w:name="_MON_1562163989"/>
    <w:bookmarkEnd w:id="6"/>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6" type="#_x0000_t75" style="width:269.25pt;height:342.75pt" o:ole="">
            <v:imagedata r:id="rId86" o:title=""/>
          </v:shape>
          <o:OLEObject Type="Embed" ProgID="Word.Document.12" ShapeID="_x0000_i1116" DrawAspect="Content" ObjectID="_1829740759" r:id="rId87">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UE postamble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B65F4C" w14:textId="77777777" w:rsidR="00DC7ADF" w:rsidRDefault="0028634C" w:rsidP="00DC7ADF">
      <w:pPr>
        <w:pStyle w:val="B1"/>
      </w:pPr>
      <w:r>
        <w:t>Band 88</w:t>
      </w:r>
      <w:r w:rsidR="00DC7ADF">
        <w:t>,</w:t>
      </w:r>
    </w:p>
    <w:p w14:paraId="21DDE2C4" w14:textId="6C72A7B8" w:rsidR="00325059" w:rsidRPr="00FC7496" w:rsidRDefault="00DC7ADF" w:rsidP="00DC7ADF">
      <w:pPr>
        <w:pStyle w:val="B1"/>
      </w:pPr>
      <w:r>
        <w:t>Band 106</w:t>
      </w:r>
      <w:r w:rsidR="0028634C">
        <w:t>.</w:t>
      </w:r>
    </w:p>
    <w:p w14:paraId="58514328" w14:textId="77777777" w:rsidR="006E6C2B" w:rsidRPr="00FC7496" w:rsidRDefault="006E6C2B" w:rsidP="006E6C2B">
      <w:r w:rsidRPr="00FC7496">
        <w:t>The list containing such test cases is given below:</w:t>
      </w:r>
    </w:p>
    <w:p w14:paraId="408A3A16" w14:textId="083A1543" w:rsidR="00CE592D" w:rsidRPr="00FC7496" w:rsidRDefault="006E6C2B" w:rsidP="00CE592D">
      <w:pPr>
        <w:pStyle w:val="B1"/>
      </w:pPr>
      <w:r w:rsidRPr="00FC7496">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586A856C"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UTRA interRAT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UTRA interRAT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6200B70A"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5A43BB" w:rsidRPr="005A43BB">
        <w:t xml:space="preserve">6.2.3.36,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1A82DFDD" w:rsidR="002C0B43" w:rsidRPr="00FC7496" w:rsidRDefault="002C0B43" w:rsidP="00407AA9">
      <w:pPr>
        <w:pStyle w:val="B1"/>
      </w:pPr>
      <w:r w:rsidRPr="00FC7496">
        <w:t xml:space="preserve">8.1.3.6, </w:t>
      </w:r>
      <w:r w:rsidR="005E0F02" w:rsidRPr="00FC7496">
        <w:t xml:space="preserve">8.1.3.6a, </w:t>
      </w:r>
      <w:r w:rsidR="008453BC" w:rsidRPr="008453BC">
        <w:t xml:space="preserve">8.1.3.6b,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60339DA8" w:rsidR="009C1781" w:rsidRPr="00FC7496" w:rsidRDefault="002C0B43" w:rsidP="00C6385C">
      <w:pPr>
        <w:pStyle w:val="B1"/>
      </w:pPr>
      <w:r w:rsidRPr="00FC7496">
        <w:t>6.2.1.2, 6.2.1.3,</w:t>
      </w:r>
      <w:r w:rsidR="005A43BB" w:rsidRPr="005A43BB">
        <w:t xml:space="preserve"> 6.2.3.36,</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0541B475" w14:textId="77777777" w:rsidR="00DC7ADF" w:rsidRDefault="0028634C" w:rsidP="00DC7ADF">
      <w:pPr>
        <w:pStyle w:val="B1"/>
      </w:pPr>
      <w:r>
        <w:t>Band 88</w:t>
      </w:r>
      <w:r w:rsidR="00DC7ADF">
        <w:t>,</w:t>
      </w:r>
    </w:p>
    <w:p w14:paraId="23D77A5F" w14:textId="44B4A0E1" w:rsidR="00C468AE" w:rsidRPr="00FC7496" w:rsidRDefault="00DC7ADF" w:rsidP="00DC7ADF">
      <w:pPr>
        <w:pStyle w:val="B1"/>
      </w:pPr>
      <w:r>
        <w:t>Band 106</w:t>
      </w:r>
      <w:r w:rsidR="0028634C">
        <w:t>.</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75D8F655" w14:textId="77777777" w:rsidR="00DC7ADF" w:rsidRDefault="0028634C" w:rsidP="00DC7ADF">
      <w:pPr>
        <w:pStyle w:val="B1"/>
      </w:pPr>
      <w:r>
        <w:t>Band 88</w:t>
      </w:r>
      <w:r w:rsidR="00DC7ADF">
        <w:t>,</w:t>
      </w:r>
    </w:p>
    <w:p w14:paraId="2FBEA159" w14:textId="1F6F2486" w:rsidR="00BE673E" w:rsidRPr="00FC7496" w:rsidRDefault="00DC7ADF" w:rsidP="00DC7ADF">
      <w:pPr>
        <w:pStyle w:val="B1"/>
      </w:pPr>
      <w:r>
        <w:t>Band 106</w:t>
      </w:r>
      <w:r w:rsidR="0028634C">
        <w:t>.</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Certain EMM test cases can be executed as EUTRA_Only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326C8205" w14:textId="77777777" w:rsidR="00DC7ADF" w:rsidRDefault="0028634C" w:rsidP="00DC7ADF">
      <w:pPr>
        <w:pStyle w:val="B1"/>
      </w:pPr>
      <w:r>
        <w:t>Band 88</w:t>
      </w:r>
      <w:r w:rsidR="00DC7ADF">
        <w:t>,</w:t>
      </w:r>
    </w:p>
    <w:p w14:paraId="68DA4B47" w14:textId="07C4CF3D" w:rsidR="00BE673E" w:rsidRPr="00FC7496" w:rsidRDefault="00DC7ADF" w:rsidP="00DC7ADF">
      <w:pPr>
        <w:pStyle w:val="B1"/>
      </w:pPr>
      <w:r>
        <w:t>Band 106</w:t>
      </w:r>
      <w:r w:rsidR="0028634C">
        <w:t>.</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55A6B4C2" w14:textId="77777777" w:rsidR="00DC7ADF" w:rsidRDefault="0028634C" w:rsidP="00DC7ADF">
      <w:pPr>
        <w:pStyle w:val="B1"/>
      </w:pPr>
      <w:r>
        <w:t>Band 88</w:t>
      </w:r>
      <w:r w:rsidR="00DC7ADF">
        <w:t>,</w:t>
      </w:r>
    </w:p>
    <w:p w14:paraId="79296AB3" w14:textId="7771508A" w:rsidR="00BE673E" w:rsidRPr="00FC7496" w:rsidRDefault="00DC7ADF" w:rsidP="00DC7ADF">
      <w:pPr>
        <w:pStyle w:val="B1"/>
      </w:pPr>
      <w:r>
        <w:t>Band 106</w:t>
      </w:r>
      <w:r w:rsidR="0028634C">
        <w:t>.</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Table 11.2.5-1: Replacement of interRAT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1F301A8E" w14:textId="77777777" w:rsidR="00DC7ADF" w:rsidRDefault="0028634C" w:rsidP="00DC7ADF">
      <w:pPr>
        <w:pStyle w:val="B1"/>
      </w:pPr>
      <w:r>
        <w:t>Band 88</w:t>
      </w:r>
      <w:r w:rsidR="00DC7ADF">
        <w:t xml:space="preserve">, </w:t>
      </w:r>
    </w:p>
    <w:p w14:paraId="3E8280AE" w14:textId="137771B6" w:rsidR="00BE673E" w:rsidRPr="00FC7496" w:rsidRDefault="00DC7ADF" w:rsidP="00DC7ADF">
      <w:pPr>
        <w:pStyle w:val="B1"/>
      </w:pPr>
      <w:r>
        <w:t>Band 106</w:t>
      </w:r>
      <w:r w:rsidR="0028634C">
        <w:t>.</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3078DED0" w14:textId="77777777" w:rsidR="00DC7ADF" w:rsidRDefault="0028634C" w:rsidP="00DC7ADF">
      <w:pPr>
        <w:pStyle w:val="B1"/>
      </w:pPr>
      <w:r>
        <w:t>Band 88</w:t>
      </w:r>
      <w:r w:rsidR="00DC7ADF">
        <w:t>,</w:t>
      </w:r>
    </w:p>
    <w:p w14:paraId="7AF7A34E" w14:textId="28088C15" w:rsidR="00BE673E" w:rsidRPr="00FC7496" w:rsidRDefault="00DC7ADF" w:rsidP="00DC7ADF">
      <w:pPr>
        <w:pStyle w:val="B1"/>
      </w:pPr>
      <w:r>
        <w:t>Band 106</w:t>
      </w:r>
      <w:r w:rsidR="0028634C">
        <w:t>.</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52BC4183" w14:textId="77777777" w:rsidR="008453BC" w:rsidRDefault="002664A4" w:rsidP="008453BC">
      <w:pPr>
        <w:pStyle w:val="B1"/>
      </w:pPr>
      <w:r w:rsidRPr="00FC7496">
        <w:t>CA_21A-42C,</w:t>
      </w:r>
    </w:p>
    <w:p w14:paraId="115558A9" w14:textId="1B2A10CA" w:rsidR="005935C1" w:rsidRPr="00FC7496" w:rsidRDefault="008453BC" w:rsidP="008453BC">
      <w:pPr>
        <w:pStyle w:val="B1"/>
      </w:pPr>
      <w:r>
        <w:t>CA_30A-48A,</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PCell and SCell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PCell and SCell </w:t>
      </w:r>
      <w:r w:rsidR="00644926" w:rsidRPr="00FC7496">
        <w:t xml:space="preserve">or with UL transmission on SCell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r w:rsidR="009E4155" w:rsidRPr="00FC7496">
        <w:t>px_OverlappingNotSupportedFrequencyBand</w:t>
      </w:r>
      <w:r w:rsidR="000E45F2" w:rsidRPr="00FC7496">
        <w:t>_</w:t>
      </w:r>
      <w:r w:rsidR="009E4155" w:rsidRPr="00FC7496">
        <w:t>MFBI</w:t>
      </w:r>
      <w:r w:rsidR="002D7362" w:rsidRPr="00FC7496">
        <w:t xml:space="preserve"> </w:t>
      </w:r>
      <w:r w:rsidRPr="00FC7496">
        <w:t xml:space="preserve">and </w:t>
      </w:r>
      <w:r w:rsidR="009E4155" w:rsidRPr="00FC7496">
        <w:t>px_MFBI_FrequencyBand</w:t>
      </w:r>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r w:rsidRPr="00FC7496">
              <w:t>px_OverlappingNotSupportedFrequencyBand_MFBI</w:t>
            </w:r>
          </w:p>
        </w:tc>
        <w:tc>
          <w:tcPr>
            <w:tcW w:w="4261" w:type="dxa"/>
          </w:tcPr>
          <w:p w14:paraId="58581B7E" w14:textId="77777777" w:rsidR="00EE0C7D" w:rsidRPr="00FC7496" w:rsidRDefault="009E4155" w:rsidP="003A6F6C">
            <w:pPr>
              <w:pStyle w:val="TAH"/>
            </w:pPr>
            <w:r w:rsidRPr="00FC7496">
              <w:t>px_MFBI_FrequencyBand</w:t>
            </w:r>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DC7ADF" w:rsidRPr="00FC7496" w14:paraId="7F0DEF09" w14:textId="77777777" w:rsidTr="0036324A">
        <w:trPr>
          <w:jc w:val="center"/>
        </w:trPr>
        <w:tc>
          <w:tcPr>
            <w:tcW w:w="1971" w:type="dxa"/>
          </w:tcPr>
          <w:p w14:paraId="62F023CB" w14:textId="7FFFCD2C" w:rsidR="00DC7ADF" w:rsidRPr="00FC7496" w:rsidRDefault="00DC7ADF" w:rsidP="00DC7ADF">
            <w:pPr>
              <w:pStyle w:val="TAL"/>
              <w:jc w:val="center"/>
            </w:pPr>
            <w:r>
              <w:t>106</w:t>
            </w:r>
          </w:p>
        </w:tc>
        <w:tc>
          <w:tcPr>
            <w:tcW w:w="4261" w:type="dxa"/>
          </w:tcPr>
          <w:p w14:paraId="319A146A" w14:textId="136F20DA" w:rsidR="00DC7ADF" w:rsidRPr="00FC7496" w:rsidRDefault="00DC7ADF" w:rsidP="00DC7ADF">
            <w:pPr>
              <w:pStyle w:val="TAC"/>
            </w:pPr>
            <w:r>
              <w:t>8</w:t>
            </w:r>
          </w:p>
        </w:tc>
      </w:tr>
      <w:tr w:rsidR="00EE0C7D" w:rsidRPr="00FC7496" w14:paraId="023D280A" w14:textId="77777777" w:rsidTr="003A6F6C">
        <w:trPr>
          <w:jc w:val="center"/>
        </w:trPr>
        <w:tc>
          <w:tcPr>
            <w:tcW w:w="6232" w:type="dxa"/>
            <w:gridSpan w:val="2"/>
          </w:tcPr>
          <w:p w14:paraId="527F8C7B" w14:textId="236154C0" w:rsidR="00EE0C7D" w:rsidRPr="00FC7496" w:rsidRDefault="00EE0C7D" w:rsidP="00097155">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For test case 6.2.3.34 additionally the UTRA band combinations specified in Table 11.5-2 for px_UTRAN_OverlappingNotSupportedFrequencyBandMFBI and px_MFBI_UTRAN_FrequencyBand shall also be applicable</w:t>
      </w:r>
    </w:p>
    <w:p w14:paraId="5A9D339C" w14:textId="77777777" w:rsidR="00A47937" w:rsidRPr="00FC7496" w:rsidRDefault="00A47937" w:rsidP="00A47937">
      <w:pPr>
        <w:pStyle w:val="TH"/>
      </w:pPr>
      <w:r w:rsidRPr="00FC7496">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r w:rsidRPr="00FC7496">
              <w:t>px_UTRAN_OverlappingNotSupportedFrequencyBandMFBI</w:t>
            </w:r>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r w:rsidRPr="00FC7496">
              <w:t>px_MFBI_UTRAN_FrequencyBand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The MFBI test case 6.1.2.23 shall be executed using the combinations specified in Table 11.5-3 for px_ePrimaryFrequencyBand, px_MFBI_FrequencyBand and px_OverlappingSupportedFrequencyBand</w:t>
      </w:r>
      <w:r w:rsidR="00B9017D" w:rsidRPr="00FC7496">
        <w:t>_</w:t>
      </w:r>
      <w:r w:rsidRPr="00FC7496">
        <w:t>MFBI</w:t>
      </w:r>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r w:rsidRPr="00FC7496">
              <w:t>px_ePrimaryFrequencyBand</w:t>
            </w:r>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r w:rsidRPr="00FC7496">
              <w:t>px_MFBI_FrequencyBand</w:t>
            </w:r>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r w:rsidRPr="00FC7496">
              <w:t>px_OverlappingSupportedFrequencyBand</w:t>
            </w:r>
            <w:r w:rsidR="00B9017D" w:rsidRPr="00FC7496">
              <w:t>_</w:t>
            </w:r>
            <w:r w:rsidRPr="00FC7496">
              <w:t>MFBI</w:t>
            </w:r>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The following NB-IoT MFBI test cases shall be executed using the combinations specified in Table 11.5-4 for px_OverlappingNotSupportedFrequencyBand_MFBI and px_MFBI_FrequencyBand:</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r w:rsidRPr="00FC7496">
              <w:t>px_OverlappingNotSupportedFrequencyBand_MFBI</w:t>
            </w:r>
          </w:p>
        </w:tc>
        <w:tc>
          <w:tcPr>
            <w:tcW w:w="4261" w:type="dxa"/>
          </w:tcPr>
          <w:p w14:paraId="0C047B58" w14:textId="77777777" w:rsidR="009A0B15" w:rsidRPr="00FC7496" w:rsidRDefault="009A0B15" w:rsidP="003B6597">
            <w:pPr>
              <w:pStyle w:val="TAH"/>
            </w:pPr>
            <w:r w:rsidRPr="00FC7496">
              <w:t>px_MFBI_FrequencyBand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0D2BB4" w:rsidRPr="00FC7496" w14:paraId="1E865458" w14:textId="77777777" w:rsidTr="003B6597">
        <w:trPr>
          <w:jc w:val="center"/>
        </w:trPr>
        <w:tc>
          <w:tcPr>
            <w:tcW w:w="1971" w:type="dxa"/>
          </w:tcPr>
          <w:p w14:paraId="4CFEA920" w14:textId="02C01965" w:rsidR="000D2BB4" w:rsidRPr="00FC7496" w:rsidRDefault="000D2BB4" w:rsidP="000D2BB4">
            <w:pPr>
              <w:pStyle w:val="TAL"/>
              <w:jc w:val="center"/>
            </w:pPr>
            <w:r>
              <w:t>8</w:t>
            </w:r>
          </w:p>
        </w:tc>
        <w:tc>
          <w:tcPr>
            <w:tcW w:w="4261" w:type="dxa"/>
          </w:tcPr>
          <w:p w14:paraId="60AB1660" w14:textId="1E9AE699" w:rsidR="000D2BB4" w:rsidRPr="00FC7496" w:rsidRDefault="000D2BB4" w:rsidP="000D2BB4">
            <w:pPr>
              <w:pStyle w:val="TAC"/>
            </w:pPr>
            <w:r>
              <w:t>106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0D2BB4" w:rsidRPr="00FC7496" w14:paraId="66D36722" w14:textId="77777777" w:rsidTr="0036324A">
        <w:trPr>
          <w:jc w:val="center"/>
        </w:trPr>
        <w:tc>
          <w:tcPr>
            <w:tcW w:w="1971" w:type="dxa"/>
          </w:tcPr>
          <w:p w14:paraId="7BC1942E" w14:textId="3D44C92C" w:rsidR="000D2BB4" w:rsidRPr="00FC7496" w:rsidRDefault="000D2BB4" w:rsidP="000D2BB4">
            <w:pPr>
              <w:pStyle w:val="TAL"/>
              <w:jc w:val="center"/>
            </w:pPr>
            <w:r>
              <w:t>106</w:t>
            </w:r>
          </w:p>
        </w:tc>
        <w:tc>
          <w:tcPr>
            <w:tcW w:w="4261" w:type="dxa"/>
          </w:tcPr>
          <w:p w14:paraId="4C5EAB03" w14:textId="12E66119" w:rsidR="000D2BB4" w:rsidRPr="00FC7496" w:rsidRDefault="000D2BB4" w:rsidP="000D2BB4">
            <w:pPr>
              <w:pStyle w:val="TAC"/>
            </w:pPr>
            <w:r>
              <w:t>8</w:t>
            </w:r>
          </w:p>
        </w:tc>
      </w:tr>
      <w:tr w:rsidR="009A0B15" w:rsidRPr="00FC7496" w14:paraId="495F0B9C" w14:textId="77777777" w:rsidTr="003B6597">
        <w:trPr>
          <w:jc w:val="center"/>
        </w:trPr>
        <w:tc>
          <w:tcPr>
            <w:tcW w:w="6232" w:type="dxa"/>
            <w:gridSpan w:val="2"/>
          </w:tcPr>
          <w:p w14:paraId="7A91E083" w14:textId="683ECA5F" w:rsidR="009A0B15" w:rsidRPr="00FC7496" w:rsidRDefault="009A0B15" w:rsidP="00097155">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38E7EF1D" w:rsidR="0072247E" w:rsidRPr="00FC7496" w:rsidRDefault="00F02A63" w:rsidP="0072247E">
      <w:pPr>
        <w:pStyle w:val="B1"/>
      </w:pPr>
      <w:r w:rsidRPr="00FC7496">
        <w:t>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9F3E4F">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10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888BBA" w14:textId="77777777" w:rsidR="00CD4B1D" w:rsidRDefault="00CD4B1D">
      <w:r>
        <w:separator/>
      </w:r>
    </w:p>
  </w:endnote>
  <w:endnote w:type="continuationSeparator" w:id="0">
    <w:p w14:paraId="7C952902" w14:textId="77777777" w:rsidR="00CD4B1D" w:rsidRDefault="00CD4B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4EFF29" w14:textId="77777777" w:rsidR="00CD4B1D" w:rsidRDefault="00CD4B1D">
      <w:r>
        <w:separator/>
      </w:r>
    </w:p>
  </w:footnote>
  <w:footnote w:type="continuationSeparator" w:id="0">
    <w:p w14:paraId="77004D71" w14:textId="77777777" w:rsidR="00CD4B1D" w:rsidRDefault="00CD4B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634AF056"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D9237C">
      <w:rPr>
        <w:rFonts w:cs="Arial"/>
        <w:szCs w:val="18"/>
      </w:rPr>
      <w:t>10</w:t>
    </w:r>
    <w:r w:rsidR="00157CF9">
      <w:rPr>
        <w:rFonts w:cs="Arial"/>
        <w:szCs w:val="18"/>
      </w:rPr>
      <w:t>.0</w:t>
    </w:r>
    <w:r w:rsidR="00043718">
      <w:rPr>
        <w:rFonts w:cs="Arial"/>
        <w:szCs w:val="18"/>
      </w:rPr>
      <w:t xml:space="preserve"> (20</w:t>
    </w:r>
    <w:r w:rsidR="00157CF9">
      <w:rPr>
        <w:rFonts w:cs="Arial"/>
        <w:szCs w:val="18"/>
      </w:rPr>
      <w:t>2</w:t>
    </w:r>
    <w:r w:rsidR="00F05AE6">
      <w:rPr>
        <w:rFonts w:cs="Arial"/>
        <w:szCs w:val="18"/>
      </w:rPr>
      <w:t>5</w:t>
    </w:r>
    <w:r w:rsidR="00043718">
      <w:rPr>
        <w:rFonts w:cs="Arial"/>
        <w:szCs w:val="18"/>
      </w:rPr>
      <w:t>-</w:t>
    </w:r>
    <w:r w:rsidR="00D9237C">
      <w:rPr>
        <w:rFonts w:cs="Arial"/>
        <w:szCs w:val="18"/>
      </w:rPr>
      <w:t>12</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1"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25403836">
    <w:abstractNumId w:val="0"/>
  </w:num>
  <w:num w:numId="2" w16cid:durableId="35890004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97155"/>
    <w:rsid w:val="0009789E"/>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2BB4"/>
    <w:rsid w:val="000D3474"/>
    <w:rsid w:val="000D543C"/>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3668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0D36"/>
    <w:rsid w:val="001A1D60"/>
    <w:rsid w:val="001A20FA"/>
    <w:rsid w:val="001A693F"/>
    <w:rsid w:val="001A6EA7"/>
    <w:rsid w:val="001B114E"/>
    <w:rsid w:val="001B16A2"/>
    <w:rsid w:val="001B3300"/>
    <w:rsid w:val="001B3761"/>
    <w:rsid w:val="001B4070"/>
    <w:rsid w:val="001B6F65"/>
    <w:rsid w:val="001C0192"/>
    <w:rsid w:val="001C1F72"/>
    <w:rsid w:val="001C5542"/>
    <w:rsid w:val="001C7C38"/>
    <w:rsid w:val="001D07F7"/>
    <w:rsid w:val="001D0DEA"/>
    <w:rsid w:val="001D304D"/>
    <w:rsid w:val="001D5779"/>
    <w:rsid w:val="001D6B11"/>
    <w:rsid w:val="001D6BF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5CE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4"/>
    <w:rsid w:val="00287E38"/>
    <w:rsid w:val="00291759"/>
    <w:rsid w:val="00295990"/>
    <w:rsid w:val="00297DDF"/>
    <w:rsid w:val="002A0B80"/>
    <w:rsid w:val="002A0C01"/>
    <w:rsid w:val="002B00D1"/>
    <w:rsid w:val="002B460C"/>
    <w:rsid w:val="002B4B59"/>
    <w:rsid w:val="002B6B30"/>
    <w:rsid w:val="002B6CE6"/>
    <w:rsid w:val="002C0377"/>
    <w:rsid w:val="002C0973"/>
    <w:rsid w:val="002C0B43"/>
    <w:rsid w:val="002C18FE"/>
    <w:rsid w:val="002C2721"/>
    <w:rsid w:val="002C2F1A"/>
    <w:rsid w:val="002C325B"/>
    <w:rsid w:val="002C362F"/>
    <w:rsid w:val="002D06A2"/>
    <w:rsid w:val="002D0DDE"/>
    <w:rsid w:val="002D1059"/>
    <w:rsid w:val="002D178F"/>
    <w:rsid w:val="002D3EEC"/>
    <w:rsid w:val="002D424A"/>
    <w:rsid w:val="002D51FA"/>
    <w:rsid w:val="002D5713"/>
    <w:rsid w:val="002D6297"/>
    <w:rsid w:val="002D6E8A"/>
    <w:rsid w:val="002D7362"/>
    <w:rsid w:val="002E0145"/>
    <w:rsid w:val="002E5106"/>
    <w:rsid w:val="002E6045"/>
    <w:rsid w:val="002E6B05"/>
    <w:rsid w:val="002E7B8A"/>
    <w:rsid w:val="002F45C4"/>
    <w:rsid w:val="002F46DC"/>
    <w:rsid w:val="003004A0"/>
    <w:rsid w:val="00300D13"/>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07DD"/>
    <w:rsid w:val="0033202C"/>
    <w:rsid w:val="00334EBC"/>
    <w:rsid w:val="003427A1"/>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3554"/>
    <w:rsid w:val="003971E4"/>
    <w:rsid w:val="003A3D48"/>
    <w:rsid w:val="003A6859"/>
    <w:rsid w:val="003A6F6C"/>
    <w:rsid w:val="003A7815"/>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E3D46"/>
    <w:rsid w:val="003F0FBA"/>
    <w:rsid w:val="003F2D56"/>
    <w:rsid w:val="003F460A"/>
    <w:rsid w:val="00401863"/>
    <w:rsid w:val="0040389E"/>
    <w:rsid w:val="00404069"/>
    <w:rsid w:val="0040433F"/>
    <w:rsid w:val="004049D8"/>
    <w:rsid w:val="00407AA9"/>
    <w:rsid w:val="00411008"/>
    <w:rsid w:val="00411E4D"/>
    <w:rsid w:val="00412082"/>
    <w:rsid w:val="00414884"/>
    <w:rsid w:val="00414D34"/>
    <w:rsid w:val="004224BE"/>
    <w:rsid w:val="004254EC"/>
    <w:rsid w:val="00433CF5"/>
    <w:rsid w:val="00435AAB"/>
    <w:rsid w:val="0043776D"/>
    <w:rsid w:val="00440493"/>
    <w:rsid w:val="0044419C"/>
    <w:rsid w:val="00446337"/>
    <w:rsid w:val="0044640D"/>
    <w:rsid w:val="0044663A"/>
    <w:rsid w:val="004506A1"/>
    <w:rsid w:val="004518C4"/>
    <w:rsid w:val="004656B9"/>
    <w:rsid w:val="004665F3"/>
    <w:rsid w:val="00467492"/>
    <w:rsid w:val="00467A45"/>
    <w:rsid w:val="004704DE"/>
    <w:rsid w:val="004709C8"/>
    <w:rsid w:val="00471718"/>
    <w:rsid w:val="00472CA0"/>
    <w:rsid w:val="00474F72"/>
    <w:rsid w:val="00475050"/>
    <w:rsid w:val="00477DCA"/>
    <w:rsid w:val="00480B0D"/>
    <w:rsid w:val="004810E4"/>
    <w:rsid w:val="004821F5"/>
    <w:rsid w:val="00482AE2"/>
    <w:rsid w:val="00483E74"/>
    <w:rsid w:val="0048421C"/>
    <w:rsid w:val="004847B1"/>
    <w:rsid w:val="0048603B"/>
    <w:rsid w:val="004901B2"/>
    <w:rsid w:val="00490412"/>
    <w:rsid w:val="0049137A"/>
    <w:rsid w:val="00492069"/>
    <w:rsid w:val="00492D1F"/>
    <w:rsid w:val="004952CD"/>
    <w:rsid w:val="004A0287"/>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30DFA"/>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A43BB"/>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27E7"/>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8100E"/>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55B9"/>
    <w:rsid w:val="006F7A66"/>
    <w:rsid w:val="0070058C"/>
    <w:rsid w:val="00702237"/>
    <w:rsid w:val="007023D5"/>
    <w:rsid w:val="007037CE"/>
    <w:rsid w:val="00703EA7"/>
    <w:rsid w:val="0070509A"/>
    <w:rsid w:val="00706B8C"/>
    <w:rsid w:val="00711A39"/>
    <w:rsid w:val="00717F85"/>
    <w:rsid w:val="00720C32"/>
    <w:rsid w:val="007211AF"/>
    <w:rsid w:val="00721EE9"/>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3DCE"/>
    <w:rsid w:val="007646B9"/>
    <w:rsid w:val="007705E8"/>
    <w:rsid w:val="00771CA6"/>
    <w:rsid w:val="00776F7D"/>
    <w:rsid w:val="007801F3"/>
    <w:rsid w:val="007813A2"/>
    <w:rsid w:val="00785648"/>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40A4"/>
    <w:rsid w:val="007C5B11"/>
    <w:rsid w:val="007C6681"/>
    <w:rsid w:val="007C741E"/>
    <w:rsid w:val="007D0F15"/>
    <w:rsid w:val="007D104A"/>
    <w:rsid w:val="007D169D"/>
    <w:rsid w:val="007D342B"/>
    <w:rsid w:val="007D3473"/>
    <w:rsid w:val="007D36F3"/>
    <w:rsid w:val="007D5208"/>
    <w:rsid w:val="007D692F"/>
    <w:rsid w:val="007D7DDC"/>
    <w:rsid w:val="007E0ED8"/>
    <w:rsid w:val="007E3FAF"/>
    <w:rsid w:val="007E6777"/>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53BC"/>
    <w:rsid w:val="008473C7"/>
    <w:rsid w:val="008479B8"/>
    <w:rsid w:val="00851B98"/>
    <w:rsid w:val="00853A61"/>
    <w:rsid w:val="0085607F"/>
    <w:rsid w:val="0085760E"/>
    <w:rsid w:val="0086140D"/>
    <w:rsid w:val="00861660"/>
    <w:rsid w:val="00861BC2"/>
    <w:rsid w:val="00862C1B"/>
    <w:rsid w:val="00863A32"/>
    <w:rsid w:val="00863F0B"/>
    <w:rsid w:val="008660C6"/>
    <w:rsid w:val="008663A9"/>
    <w:rsid w:val="00866A9F"/>
    <w:rsid w:val="00874774"/>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6A18"/>
    <w:rsid w:val="008F76CB"/>
    <w:rsid w:val="00900B41"/>
    <w:rsid w:val="00904638"/>
    <w:rsid w:val="00907400"/>
    <w:rsid w:val="009076AF"/>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58BE"/>
    <w:rsid w:val="009667DF"/>
    <w:rsid w:val="00970C30"/>
    <w:rsid w:val="00974C3C"/>
    <w:rsid w:val="009776C4"/>
    <w:rsid w:val="00982DBD"/>
    <w:rsid w:val="0098456C"/>
    <w:rsid w:val="00987D09"/>
    <w:rsid w:val="009917D7"/>
    <w:rsid w:val="00992404"/>
    <w:rsid w:val="00992C7B"/>
    <w:rsid w:val="009937E0"/>
    <w:rsid w:val="0099513E"/>
    <w:rsid w:val="0099705A"/>
    <w:rsid w:val="009975B4"/>
    <w:rsid w:val="009A0B15"/>
    <w:rsid w:val="009A1BC0"/>
    <w:rsid w:val="009A51A0"/>
    <w:rsid w:val="009A761C"/>
    <w:rsid w:val="009A76D5"/>
    <w:rsid w:val="009B0016"/>
    <w:rsid w:val="009B0C44"/>
    <w:rsid w:val="009B100F"/>
    <w:rsid w:val="009B1266"/>
    <w:rsid w:val="009B20E8"/>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3E4F"/>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9F1"/>
    <w:rsid w:val="00A36E2A"/>
    <w:rsid w:val="00A4213A"/>
    <w:rsid w:val="00A4385C"/>
    <w:rsid w:val="00A4534E"/>
    <w:rsid w:val="00A471D2"/>
    <w:rsid w:val="00A47937"/>
    <w:rsid w:val="00A53724"/>
    <w:rsid w:val="00A54289"/>
    <w:rsid w:val="00A543AA"/>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95E"/>
    <w:rsid w:val="00AF0D93"/>
    <w:rsid w:val="00AF593B"/>
    <w:rsid w:val="00AF6FBB"/>
    <w:rsid w:val="00B016B8"/>
    <w:rsid w:val="00B03B96"/>
    <w:rsid w:val="00B10C9A"/>
    <w:rsid w:val="00B12BFE"/>
    <w:rsid w:val="00B15FFE"/>
    <w:rsid w:val="00B17533"/>
    <w:rsid w:val="00B206C2"/>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5671A"/>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0BC3"/>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212"/>
    <w:rsid w:val="00C0081C"/>
    <w:rsid w:val="00C00A5C"/>
    <w:rsid w:val="00C0188E"/>
    <w:rsid w:val="00C02493"/>
    <w:rsid w:val="00C04358"/>
    <w:rsid w:val="00C13F45"/>
    <w:rsid w:val="00C154DB"/>
    <w:rsid w:val="00C15E48"/>
    <w:rsid w:val="00C16F32"/>
    <w:rsid w:val="00C17F9D"/>
    <w:rsid w:val="00C20268"/>
    <w:rsid w:val="00C21E07"/>
    <w:rsid w:val="00C24582"/>
    <w:rsid w:val="00C260DC"/>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D4B1D"/>
    <w:rsid w:val="00CD5B3B"/>
    <w:rsid w:val="00CE2107"/>
    <w:rsid w:val="00CE384C"/>
    <w:rsid w:val="00CE4C9D"/>
    <w:rsid w:val="00CE592D"/>
    <w:rsid w:val="00CE738A"/>
    <w:rsid w:val="00CF0E59"/>
    <w:rsid w:val="00CF4B83"/>
    <w:rsid w:val="00CF7212"/>
    <w:rsid w:val="00D1031D"/>
    <w:rsid w:val="00D14E4C"/>
    <w:rsid w:val="00D16DB5"/>
    <w:rsid w:val="00D16F01"/>
    <w:rsid w:val="00D21391"/>
    <w:rsid w:val="00D2179B"/>
    <w:rsid w:val="00D21A97"/>
    <w:rsid w:val="00D224FE"/>
    <w:rsid w:val="00D22AD0"/>
    <w:rsid w:val="00D27451"/>
    <w:rsid w:val="00D30943"/>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42B"/>
    <w:rsid w:val="00D81684"/>
    <w:rsid w:val="00D83490"/>
    <w:rsid w:val="00D834EE"/>
    <w:rsid w:val="00D8370D"/>
    <w:rsid w:val="00D86AC4"/>
    <w:rsid w:val="00D9237C"/>
    <w:rsid w:val="00D92ACC"/>
    <w:rsid w:val="00D9781E"/>
    <w:rsid w:val="00DA20A1"/>
    <w:rsid w:val="00DA376B"/>
    <w:rsid w:val="00DA459E"/>
    <w:rsid w:val="00DA4BD5"/>
    <w:rsid w:val="00DA5032"/>
    <w:rsid w:val="00DA6D4C"/>
    <w:rsid w:val="00DB07C3"/>
    <w:rsid w:val="00DB1099"/>
    <w:rsid w:val="00DB1EED"/>
    <w:rsid w:val="00DB340A"/>
    <w:rsid w:val="00DB4A92"/>
    <w:rsid w:val="00DC04E4"/>
    <w:rsid w:val="00DC28AA"/>
    <w:rsid w:val="00DC309B"/>
    <w:rsid w:val="00DC3CA2"/>
    <w:rsid w:val="00DC44B3"/>
    <w:rsid w:val="00DC4DA2"/>
    <w:rsid w:val="00DC4DDA"/>
    <w:rsid w:val="00DC5A63"/>
    <w:rsid w:val="00DC7ADF"/>
    <w:rsid w:val="00DD3FB1"/>
    <w:rsid w:val="00DD7A1E"/>
    <w:rsid w:val="00DE079A"/>
    <w:rsid w:val="00DE2EF5"/>
    <w:rsid w:val="00DE3E57"/>
    <w:rsid w:val="00DF0540"/>
    <w:rsid w:val="00DF10F7"/>
    <w:rsid w:val="00DF1C7C"/>
    <w:rsid w:val="00DF7123"/>
    <w:rsid w:val="00DF79A1"/>
    <w:rsid w:val="00E00240"/>
    <w:rsid w:val="00E00242"/>
    <w:rsid w:val="00E020EE"/>
    <w:rsid w:val="00E0210D"/>
    <w:rsid w:val="00E04DB1"/>
    <w:rsid w:val="00E1112B"/>
    <w:rsid w:val="00E12271"/>
    <w:rsid w:val="00E1757C"/>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2D9D"/>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6AF0"/>
    <w:rsid w:val="00ED7143"/>
    <w:rsid w:val="00EE0C7D"/>
    <w:rsid w:val="00EE1C8F"/>
    <w:rsid w:val="00EE37A0"/>
    <w:rsid w:val="00EE3E81"/>
    <w:rsid w:val="00EE45AA"/>
    <w:rsid w:val="00EF1A87"/>
    <w:rsid w:val="00EF2B0D"/>
    <w:rsid w:val="00EF425C"/>
    <w:rsid w:val="00EF5E3B"/>
    <w:rsid w:val="00F00B66"/>
    <w:rsid w:val="00F01EDA"/>
    <w:rsid w:val="00F0225E"/>
    <w:rsid w:val="00F02A63"/>
    <w:rsid w:val="00F05AE6"/>
    <w:rsid w:val="00F06521"/>
    <w:rsid w:val="00F10DB4"/>
    <w:rsid w:val="00F10DB9"/>
    <w:rsid w:val="00F11142"/>
    <w:rsid w:val="00F12296"/>
    <w:rsid w:val="00F12539"/>
    <w:rsid w:val="00F13A84"/>
    <w:rsid w:val="00F14597"/>
    <w:rsid w:val="00F1594D"/>
    <w:rsid w:val="00F1628F"/>
    <w:rsid w:val="00F17409"/>
    <w:rsid w:val="00F22CEA"/>
    <w:rsid w:val="00F2334F"/>
    <w:rsid w:val="00F24A50"/>
    <w:rsid w:val="00F27D5E"/>
    <w:rsid w:val="00F309A4"/>
    <w:rsid w:val="00F30A73"/>
    <w:rsid w:val="00F33C91"/>
    <w:rsid w:val="00F429C1"/>
    <w:rsid w:val="00F43029"/>
    <w:rsid w:val="00F43FBA"/>
    <w:rsid w:val="00F44280"/>
    <w:rsid w:val="00F45CBB"/>
    <w:rsid w:val="00F47952"/>
    <w:rsid w:val="00F51464"/>
    <w:rsid w:val="00F53679"/>
    <w:rsid w:val="00F53902"/>
    <w:rsid w:val="00F5501C"/>
    <w:rsid w:val="00F5504A"/>
    <w:rsid w:val="00F55A2E"/>
    <w:rsid w:val="00F5665F"/>
    <w:rsid w:val="00F56F87"/>
    <w:rsid w:val="00F63CB8"/>
    <w:rsid w:val="00F650A6"/>
    <w:rsid w:val="00F657B0"/>
    <w:rsid w:val="00F67312"/>
    <w:rsid w:val="00F704B3"/>
    <w:rsid w:val="00F70BC1"/>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5841"/>
    <w:rsid w:val="00FC7496"/>
    <w:rsid w:val="00FC7D8D"/>
    <w:rsid w:val="00FD1147"/>
    <w:rsid w:val="00FD4E5A"/>
    <w:rsid w:val="00FD5474"/>
    <w:rsid w:val="00FD6054"/>
    <w:rsid w:val="00FE0425"/>
    <w:rsid w:val="00FE04D2"/>
    <w:rsid w:val="00FE502F"/>
    <w:rsid w:val="00FE5647"/>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ockticker"/>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qFormat/>
    <w:rsid w:val="00630027"/>
    <w:pPr>
      <w:jc w:val="center"/>
    </w:pPr>
  </w:style>
  <w:style w:type="character" w:customStyle="1" w:styleId="TACCar">
    <w:name w:val="TAC Car"/>
    <w:link w:val="TAC"/>
    <w:qFormat/>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qFormat/>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qFormat/>
    <w:rsid w:val="00630027"/>
    <w:pPr>
      <w:keepNext/>
      <w:keepLines/>
      <w:spacing w:before="60"/>
      <w:jc w:val="center"/>
    </w:pPr>
    <w:rPr>
      <w:rFonts w:ascii="Arial" w:hAnsi="Arial"/>
      <w:b/>
    </w:rPr>
  </w:style>
  <w:style w:type="character" w:customStyle="1" w:styleId="THChar">
    <w:name w:val="TH Char"/>
    <w:link w:val="TH"/>
    <w:qFormat/>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19.png"/><Relationship Id="rId21" Type="http://schemas.openxmlformats.org/officeDocument/2006/relationships/oleObject" Target="embeddings/oleObject6.bin"/><Relationship Id="rId34" Type="http://schemas.openxmlformats.org/officeDocument/2006/relationships/image" Target="media/image14.wmf"/><Relationship Id="rId42" Type="http://schemas.openxmlformats.org/officeDocument/2006/relationships/oleObject" Target="embeddings/oleObject14.bin"/><Relationship Id="rId47" Type="http://schemas.openxmlformats.org/officeDocument/2006/relationships/image" Target="media/image24.png"/><Relationship Id="rId50" Type="http://schemas.openxmlformats.org/officeDocument/2006/relationships/image" Target="media/image25.wmf"/><Relationship Id="rId55" Type="http://schemas.openxmlformats.org/officeDocument/2006/relationships/image" Target="media/image28.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image" Target="media/image48.png"/><Relationship Id="rId84" Type="http://schemas.openxmlformats.org/officeDocument/2006/relationships/image" Target="media/image54.wmf"/><Relationship Id="rId89" Type="http://schemas.openxmlformats.org/officeDocument/2006/relationships/footer" Target="footer1.xml"/><Relationship Id="rId7" Type="http://schemas.openxmlformats.org/officeDocument/2006/relationships/image" Target="media/image1.emf"/><Relationship Id="rId71" Type="http://schemas.openxmlformats.org/officeDocument/2006/relationships/image" Target="media/image43.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oleObject" Target="embeddings/oleObject13.bin"/><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2.wmf"/><Relationship Id="rId37" Type="http://schemas.openxmlformats.org/officeDocument/2006/relationships/image" Target="media/image17.wmf"/><Relationship Id="rId40" Type="http://schemas.openxmlformats.org/officeDocument/2006/relationships/image" Target="media/image20.png"/><Relationship Id="rId45" Type="http://schemas.openxmlformats.org/officeDocument/2006/relationships/image" Target="media/image23.png"/><Relationship Id="rId53" Type="http://schemas.openxmlformats.org/officeDocument/2006/relationships/package" Target="embeddings/Microsoft_Visio_Drawing.vsdx"/><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image" Target="media/image51.wmf"/><Relationship Id="rId87" Type="http://schemas.openxmlformats.org/officeDocument/2006/relationships/package" Target="embeddings/Microsoft_Word_Document.docx"/><Relationship Id="rId5" Type="http://schemas.openxmlformats.org/officeDocument/2006/relationships/footnotes" Target="footnotes.xml"/><Relationship Id="rId61" Type="http://schemas.openxmlformats.org/officeDocument/2006/relationships/image" Target="media/image33.png"/><Relationship Id="rId82" Type="http://schemas.openxmlformats.org/officeDocument/2006/relationships/image" Target="media/image53.wmf"/><Relationship Id="rId90" Type="http://schemas.openxmlformats.org/officeDocument/2006/relationships/footer" Target="footer2.xml"/><Relationship Id="rId19" Type="http://schemas.openxmlformats.org/officeDocument/2006/relationships/oleObject" Target="embeddings/oleObject5.bin"/><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wmf"/><Relationship Id="rId48" Type="http://schemas.openxmlformats.org/officeDocument/2006/relationships/image" Target="cid:image002.png@01D84446.B6F5A120" TargetMode="External"/><Relationship Id="rId56" Type="http://schemas.openxmlformats.org/officeDocument/2006/relationships/image" Target="media/image29.wmf"/><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8" Type="http://schemas.openxmlformats.org/officeDocument/2006/relationships/oleObject" Target="embeddings/Microsoft_PowerPoint_97-2003_Presentation.ppt"/><Relationship Id="rId51" Type="http://schemas.openxmlformats.org/officeDocument/2006/relationships/oleObject" Target="embeddings/oleObject17.bin"/><Relationship Id="rId72" Type="http://schemas.openxmlformats.org/officeDocument/2006/relationships/image" Target="media/image44.png"/><Relationship Id="rId80" Type="http://schemas.openxmlformats.org/officeDocument/2006/relationships/oleObject" Target="embeddings/oleObject19.bin"/><Relationship Id="rId85" Type="http://schemas.openxmlformats.org/officeDocument/2006/relationships/oleObject" Target="embeddings/oleObject21.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3.wmf"/><Relationship Id="rId38" Type="http://schemas.openxmlformats.org/officeDocument/2006/relationships/image" Target="media/image18.wmf"/><Relationship Id="rId46" Type="http://schemas.openxmlformats.org/officeDocument/2006/relationships/image" Target="cid:image001.png@01D84446.B6F5A120" TargetMode="External"/><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image" Target="media/image8.wmf"/><Relationship Id="rId41" Type="http://schemas.openxmlformats.org/officeDocument/2006/relationships/image" Target="media/image21.wmf"/><Relationship Id="rId54" Type="http://schemas.openxmlformats.org/officeDocument/2006/relationships/image" Target="media/image27.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oleObject" Target="embeddings/oleObject20.bin"/><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oleObject" Target="embeddings/oleObject12.bin"/><Relationship Id="rId36" Type="http://schemas.openxmlformats.org/officeDocument/2006/relationships/image" Target="media/image16.wmf"/><Relationship Id="rId49" Type="http://schemas.openxmlformats.org/officeDocument/2006/relationships/oleObject" Target="embeddings/oleObject16.bin"/><Relationship Id="rId57" Type="http://schemas.openxmlformats.org/officeDocument/2006/relationships/oleObject" Target="embeddings/oleObject18.bin"/><Relationship Id="rId10" Type="http://schemas.openxmlformats.org/officeDocument/2006/relationships/oleObject" Target="embeddings/oleObject1.bin"/><Relationship Id="rId31" Type="http://schemas.openxmlformats.org/officeDocument/2006/relationships/image" Target="media/image11.wmf"/><Relationship Id="rId44" Type="http://schemas.openxmlformats.org/officeDocument/2006/relationships/oleObject" Target="embeddings/oleObject15.bin"/><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2.wmf"/><Relationship Id="rId86" Type="http://schemas.openxmlformats.org/officeDocument/2006/relationships/image" Target="media/image55.emf"/><Relationship Id="rId4" Type="http://schemas.openxmlformats.org/officeDocument/2006/relationships/webSettings" Target="webSettings.xml"/><Relationship Id="rId9"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1410</TotalTime>
  <Pages>52</Pages>
  <Words>49219</Words>
  <Characters>280553</Characters>
  <Application>Microsoft Office Word</Application>
  <DocSecurity>0</DocSecurity>
  <Lines>2337</Lines>
  <Paragraphs>658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329114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5765</cp:lastModifiedBy>
  <cp:revision>122</cp:revision>
  <dcterms:created xsi:type="dcterms:W3CDTF">2021-04-15T14:14:00Z</dcterms:created>
  <dcterms:modified xsi:type="dcterms:W3CDTF">2026-01-12T15:29:00Z</dcterms:modified>
</cp:coreProperties>
</file>