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23BC6A56"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09676D">
              <w:rPr>
                <w:rFonts w:eastAsiaTheme="minorEastAsia" w:hint="eastAsia"/>
                <w:lang w:val="nn-NO" w:eastAsia="zh-CN"/>
              </w:rPr>
              <w:t>8</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266D25">
              <w:rPr>
                <w:rFonts w:eastAsiaTheme="minorEastAsia" w:hint="eastAsia"/>
                <w:sz w:val="32"/>
                <w:lang w:val="nn-NO" w:eastAsia="zh-CN"/>
              </w:rPr>
              <w:t>12</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0.6pt" o:ole="">
                  <v:imagedata r:id="rId9" o:title=""/>
                </v:shape>
                <o:OLEObject Type="Embed" ProgID="Word.Picture.8" ShapeID="_x0000_i1025" DrawAspect="Content" ObjectID="_1826970345"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2pt;height:76.2pt" o:ole="">
                  <v:imagedata r:id="rId11" o:title=""/>
                </v:shape>
                <o:OLEObject Type="Embed" ProgID="Word.Picture.8" ShapeID="_x0000_i1026" DrawAspect="Content" ObjectID="_1826970346"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4.7.3</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ETC1: Contiguous spectrum operation</w:t>
      </w:r>
      <w:r w:rsidRPr="00ED6B01">
        <w:rPr>
          <w:lang w:val="fr-FR"/>
        </w:rPr>
        <w:tab/>
      </w:r>
      <w:r>
        <w:fldChar w:fldCharType="begin" w:fldLock="1"/>
      </w:r>
      <w:r w:rsidRPr="00ED6B01">
        <w:rPr>
          <w:lang w:val="fr-FR"/>
        </w:rPr>
        <w:instrText xml:space="preserve"> PAGEREF _Toc210409879 \h </w:instrText>
      </w:r>
      <w:r>
        <w:fldChar w:fldCharType="separate"/>
      </w:r>
      <w:r w:rsidRPr="00ED6B01">
        <w:rPr>
          <w:lang w:val="fr-FR"/>
        </w:rPr>
        <w:t>41</w:t>
      </w:r>
      <w:r>
        <w:fldChar w:fldCharType="end"/>
      </w:r>
    </w:p>
    <w:p w14:paraId="18305E69" w14:textId="133FEF71"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generation</w:t>
      </w:r>
      <w:r w:rsidRPr="00ED6B01">
        <w:rPr>
          <w:lang w:val="fr-FR"/>
        </w:rPr>
        <w:tab/>
      </w:r>
      <w:r>
        <w:fldChar w:fldCharType="begin" w:fldLock="1"/>
      </w:r>
      <w:r w:rsidRPr="00ED6B01">
        <w:rPr>
          <w:lang w:val="fr-FR"/>
        </w:rPr>
        <w:instrText xml:space="preserve"> PAGEREF _Toc210409880 \h </w:instrText>
      </w:r>
      <w:r>
        <w:fldChar w:fldCharType="separate"/>
      </w:r>
      <w:r w:rsidRPr="00ED6B01">
        <w:rPr>
          <w:lang w:val="fr-FR"/>
        </w:rPr>
        <w:t>41</w:t>
      </w:r>
      <w:r>
        <w:fldChar w:fldCharType="end"/>
      </w:r>
    </w:p>
    <w:p w14:paraId="12A2AD27" w14:textId="42CC68CA"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2</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power allocation</w:t>
      </w:r>
      <w:r w:rsidRPr="00ED6B01">
        <w:rPr>
          <w:lang w:val="fr-FR"/>
        </w:rPr>
        <w:tab/>
      </w:r>
      <w:r>
        <w:fldChar w:fldCharType="begin" w:fldLock="1"/>
      </w:r>
      <w:r w:rsidRPr="00ED6B01">
        <w:rPr>
          <w:lang w:val="fr-FR"/>
        </w:rPr>
        <w:instrText xml:space="preserve"> PAGEREF _Toc210409881 \h </w:instrText>
      </w:r>
      <w:r>
        <w:fldChar w:fldCharType="separate"/>
      </w:r>
      <w:r w:rsidRPr="00ED6B01">
        <w:rPr>
          <w:lang w:val="fr-FR"/>
        </w:rPr>
        <w:t>42</w:t>
      </w:r>
      <w:r>
        <w:fldChar w:fldCharType="end"/>
      </w:r>
    </w:p>
    <w:p w14:paraId="05D95DD4" w14:textId="24CC6A2F"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4.7.4</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ETC6: Contiguous spectrum operation.</w:t>
      </w:r>
      <w:r w:rsidRPr="00ED6B01">
        <w:rPr>
          <w:lang w:val="fr-FR"/>
        </w:rPr>
        <w:tab/>
      </w:r>
      <w:r>
        <w:fldChar w:fldCharType="begin" w:fldLock="1"/>
      </w:r>
      <w:r w:rsidRPr="00ED6B01">
        <w:rPr>
          <w:lang w:val="fr-FR"/>
        </w:rPr>
        <w:instrText xml:space="preserve"> PAGEREF _Toc210409882 \h </w:instrText>
      </w:r>
      <w:r>
        <w:fldChar w:fldCharType="separate"/>
      </w:r>
      <w:r w:rsidRPr="00ED6B01">
        <w:rPr>
          <w:lang w:val="fr-FR"/>
        </w:rPr>
        <w:t>42</w:t>
      </w:r>
      <w:r>
        <w:fldChar w:fldCharType="end"/>
      </w:r>
    </w:p>
    <w:p w14:paraId="7EF14B61" w14:textId="5850BE5D"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w:t>
      </w:r>
      <w:r w:rsidRPr="00ED6B01">
        <w:rPr>
          <w:rFonts w:eastAsia="SimSun"/>
          <w:lang w:val="fr-FR" w:eastAsia="zh-CN"/>
        </w:rPr>
        <w:t>4</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rFonts w:eastAsia="SimSun"/>
          <w:lang w:val="fr-FR" w:eastAsia="zh-CN"/>
        </w:rPr>
        <w:t>E</w:t>
      </w:r>
      <w:r w:rsidRPr="00ED6B01">
        <w:rPr>
          <w:lang w:val="fr-FR"/>
        </w:rPr>
        <w:t>TC</w:t>
      </w:r>
      <w:r w:rsidRPr="00ED6B01">
        <w:rPr>
          <w:rFonts w:eastAsia="SimSun"/>
          <w:lang w:val="fr-FR" w:eastAsia="zh-CN"/>
        </w:rPr>
        <w:t>6</w:t>
      </w:r>
      <w:r w:rsidRPr="00ED6B01">
        <w:rPr>
          <w:lang w:val="fr-FR"/>
        </w:rPr>
        <w:t xml:space="preserve"> generation</w:t>
      </w:r>
      <w:r w:rsidRPr="00ED6B01">
        <w:rPr>
          <w:lang w:val="fr-FR"/>
        </w:rPr>
        <w:tab/>
      </w:r>
      <w:r>
        <w:fldChar w:fldCharType="begin" w:fldLock="1"/>
      </w:r>
      <w:r w:rsidRPr="00ED6B01">
        <w:rPr>
          <w:lang w:val="fr-FR"/>
        </w:rPr>
        <w:instrText xml:space="preserve"> PAGEREF _Toc210409883 \h </w:instrText>
      </w:r>
      <w:r>
        <w:fldChar w:fldCharType="separate"/>
      </w:r>
      <w:r w:rsidRPr="00ED6B01">
        <w:rPr>
          <w:lang w:val="fr-FR"/>
        </w:rP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lastRenderedPageBreak/>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Pr="007D47B7" w:rsidRDefault="00F8046F" w:rsidP="00F8046F">
      <w:pPr>
        <w:pStyle w:val="TOC8"/>
        <w:rPr>
          <w:rFonts w:asciiTheme="minorHAnsi" w:eastAsiaTheme="minorEastAsia" w:hAnsiTheme="minorHAnsi" w:cstheme="minorBidi"/>
          <w:b w:val="0"/>
          <w:kern w:val="2"/>
          <w:sz w:val="24"/>
          <w:szCs w:val="24"/>
          <w:lang w:val="fr-FR" w:eastAsia="zh-CN"/>
          <w14:ligatures w14:val="standardContextual"/>
        </w:rPr>
      </w:pPr>
      <w:r w:rsidRPr="007D47B7">
        <w:rPr>
          <w:lang w:val="fr-FR"/>
        </w:rPr>
        <w:t>Annex F (normative):</w:t>
      </w:r>
      <w:r w:rsidRPr="007D47B7">
        <w:rPr>
          <w:lang w:val="fr-FR"/>
        </w:rPr>
        <w:tab/>
        <w:t>Propagation conditions</w:t>
      </w:r>
      <w:r w:rsidRPr="007D47B7">
        <w:rPr>
          <w:lang w:val="fr-FR"/>
        </w:rPr>
        <w:tab/>
      </w:r>
      <w:r>
        <w:fldChar w:fldCharType="begin" w:fldLock="1"/>
      </w:r>
      <w:r w:rsidRPr="007D47B7">
        <w:rPr>
          <w:lang w:val="fr-FR"/>
        </w:rPr>
        <w:instrText xml:space="preserve"> PAGEREF _Toc210410335 \h </w:instrText>
      </w:r>
      <w:r>
        <w:fldChar w:fldCharType="separate"/>
      </w:r>
      <w:r w:rsidRPr="007D47B7">
        <w:rPr>
          <w:lang w:val="fr-FR"/>
        </w:rP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210409848"/>
      <w:bookmarkEnd w:id="17"/>
      <w:r w:rsidRPr="001D22D3">
        <w:lastRenderedPageBreak/>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210409849"/>
      <w:bookmarkEnd w:id="31"/>
      <w:r w:rsidRPr="001D22D3">
        <w:lastRenderedPageBreak/>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210409850"/>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lastRenderedPageBreak/>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210409851"/>
      <w:r w:rsidRPr="001D22D3">
        <w:lastRenderedPageBreak/>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210409852"/>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210409853"/>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2pt;height:14.4pt" o:ole="">
            <v:imagedata r:id="rId13" o:title=""/>
          </v:shape>
          <o:OLEObject Type="Embed" ProgID="Equation.3" ShapeID="_x0000_i1027" DrawAspect="Content" ObjectID="_1826970347"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210409854"/>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210409855"/>
      <w:r w:rsidRPr="001D22D3">
        <w:lastRenderedPageBreak/>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210409856"/>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210409857"/>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210409858"/>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210409859"/>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210409860"/>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210409861"/>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210409862"/>
      <w:r>
        <w:rPr>
          <w:rFonts w:eastAsia="SimSun"/>
        </w:rPr>
        <w:lastRenderedPageBreak/>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210409863"/>
      <w:r w:rsidRPr="001D22D3">
        <w:rPr>
          <w:rFonts w:eastAsia="DengXian"/>
        </w:rPr>
        <w:lastRenderedPageBreak/>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210409864"/>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lastRenderedPageBreak/>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210409866"/>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76"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210409868"/>
      <w:r w:rsidRPr="001D22D3">
        <w:rPr>
          <w:rFonts w:hint="eastAsia"/>
          <w:lang w:eastAsia="zh-CN"/>
        </w:rPr>
        <w:lastRenderedPageBreak/>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210409869"/>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210409870"/>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59pt;height:210pt" o:ole="">
            <v:imagedata r:id="rId17" o:title=""/>
          </v:shape>
          <o:OLEObject Type="Embed" ProgID="Word.Picture.8" ShapeID="_x0000_i1028" DrawAspect="Content" ObjectID="_1826970348"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210409871"/>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59pt;height:210pt" o:ole="">
            <v:imagedata r:id="rId19" o:title=""/>
          </v:shape>
          <o:OLEObject Type="Embed" ProgID="Word.Picture.8" ShapeID="_x0000_i1029" DrawAspect="Content" ObjectID="_1826970349"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210409874"/>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210409876"/>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210409877"/>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210409878"/>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210409880"/>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210409881"/>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210409885"/>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210409886"/>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210409887"/>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210409889"/>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210409890"/>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210409891"/>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210409892"/>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210409893"/>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210409900"/>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6pt;height:22.2pt" o:ole="">
            <v:imagedata r:id="rId25" o:title=""/>
          </v:shape>
          <o:OLEObject Type="Embed" ProgID="Equation.3" ShapeID="_x0000_i1030" DrawAspect="Content" ObjectID="_1826970350"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4pt;height:14.4pt" o:ole="">
            <v:imagedata r:id="rId27" o:title=""/>
          </v:shape>
          <o:OLEObject Type="Embed" ProgID="Equation.3" ShapeID="_x0000_i1031" DrawAspect="Content" ObjectID="_1826970351"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4pt;height:22.2pt" o:ole="">
            <v:imagedata r:id="rId29" o:title=""/>
          </v:shape>
          <o:OLEObject Type="Embed" ProgID="Equation.3" ShapeID="_x0000_i1032" DrawAspect="Content" ObjectID="_1826970352"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6pt;height:22.2pt" o:ole="">
            <v:imagedata r:id="rId25" o:title=""/>
          </v:shape>
          <o:OLEObject Type="Embed" ProgID="Equation.3" ShapeID="_x0000_i1033" DrawAspect="Content" ObjectID="_1826970353"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6pt;height:22.2pt" o:ole="">
            <v:imagedata r:id="rId25" o:title=""/>
          </v:shape>
          <o:OLEObject Type="Embed" ProgID="Equation.3" ShapeID="_x0000_i1034" DrawAspect="Content" ObjectID="_1826970354"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6pt;height:22.2pt" o:ole="">
            <v:imagedata r:id="rId25" o:title=""/>
          </v:shape>
          <o:OLEObject Type="Embed" ProgID="Equation.3" ShapeID="_x0000_i1035" DrawAspect="Content" ObjectID="_1826970355"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210409902"/>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210409903"/>
      <w:r w:rsidRPr="001D22D3">
        <w:rPr>
          <w:rFonts w:eastAsia="SimSun" w:hint="eastAsia"/>
          <w:lang w:val="en-US" w:eastAsia="zh-CN"/>
        </w:rPr>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210409904"/>
      <w:r w:rsidRPr="001D22D3">
        <w:rPr>
          <w:rFonts w:eastAsia="SimSun" w:hint="eastAsia"/>
          <w:lang w:val="en-US" w:eastAsia="zh-CN"/>
        </w:rPr>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4pt;height:14.4pt" o:ole="">
            <v:imagedata r:id="rId27" o:title=""/>
          </v:shape>
          <o:OLEObject Type="Embed" ProgID="Equation.3" ShapeID="_x0000_i1036" DrawAspect="Content" ObjectID="_1826970356"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210409905"/>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210409906"/>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4pt;height:22.2pt" o:ole="">
            <v:imagedata r:id="rId35" o:title=""/>
          </v:shape>
          <o:OLEObject Type="Embed" ProgID="Equation.3" ShapeID="_x0000_i1037" DrawAspect="Content" ObjectID="_1826970357"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4pt;height:22.2pt" o:ole="">
            <v:imagedata r:id="rId35" o:title=""/>
          </v:shape>
          <o:OLEObject Type="Embed" ProgID="Equation.3" ShapeID="_x0000_i1038" DrawAspect="Content" ObjectID="_1826970358"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210409907"/>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210409908"/>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210409909"/>
      <w:r w:rsidRPr="001D22D3">
        <w:rPr>
          <w:rFonts w:hint="eastAsia"/>
          <w:lang w:eastAsia="zh-CN"/>
        </w:rPr>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210409910"/>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210409911"/>
      <w:r w:rsidRPr="001D22D3">
        <w:rPr>
          <w:rFonts w:hint="eastAsia"/>
          <w:lang w:eastAsia="zh-CN"/>
        </w:rPr>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210409912"/>
      <w:r w:rsidRPr="001D22D3">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210409913"/>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210409915"/>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210409916"/>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210409917"/>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210409918"/>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210409919"/>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210409920"/>
      <w:r w:rsidRPr="001D22D3">
        <w:rPr>
          <w:rFonts w:eastAsia="DengXian"/>
        </w:rPr>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210409921"/>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210409922"/>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210409923"/>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210409924"/>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210409925"/>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210409926"/>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210409927"/>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210409928"/>
      <w:r w:rsidRPr="001D22D3">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210409929"/>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210409930"/>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210409931"/>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210409932"/>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210409933"/>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210409934"/>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210409935"/>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210409936"/>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210409937"/>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210409938"/>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210409939"/>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210409940"/>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210409941"/>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210409942"/>
      <w:r w:rsidRPr="001D22D3">
        <w:rPr>
          <w:lang w:eastAsia="sv-SE"/>
        </w:rPr>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210409943"/>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210409944"/>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210409945"/>
      <w:r w:rsidRPr="001D22D3">
        <w:t>6.5.3</w:t>
      </w:r>
      <w:r w:rsidRPr="001D22D3">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1D22D3"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210409946"/>
      <w:r w:rsidRPr="001D22D3">
        <w:rPr>
          <w:lang w:eastAsia="sv-SE"/>
        </w:rPr>
        <w:t>6.5.3.1</w:t>
      </w:r>
      <w:r w:rsidRPr="001D22D3">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210409947"/>
      <w:r w:rsidRPr="001D22D3">
        <w:rPr>
          <w:lang w:eastAsia="sv-SE"/>
        </w:rPr>
        <w:t>6.5.3.2</w:t>
      </w:r>
      <w:r w:rsidRPr="001D22D3">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210409948"/>
      <w:r w:rsidRPr="001D22D3">
        <w:rPr>
          <w:lang w:eastAsia="sv-SE"/>
        </w:rPr>
        <w:t>6.5.3.3</w:t>
      </w:r>
      <w:r w:rsidRPr="001D22D3">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210409949"/>
      <w:r w:rsidRPr="001D22D3">
        <w:rPr>
          <w:lang w:eastAsia="sv-SE"/>
        </w:rPr>
        <w:t>6.5.3.4</w:t>
      </w:r>
      <w:r w:rsidRPr="001D22D3">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1D22D3"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210409950"/>
      <w:r w:rsidRPr="001D22D3">
        <w:t>6.5.3.4.1</w:t>
      </w:r>
      <w:r w:rsidRPr="001D22D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210409951"/>
      <w:r w:rsidRPr="001D22D3">
        <w:t>6.5.3.4.2</w:t>
      </w:r>
      <w:r w:rsidRPr="001D22D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210409952"/>
      <w:r w:rsidRPr="001D22D3">
        <w:rPr>
          <w:lang w:eastAsia="sv-SE"/>
        </w:rPr>
        <w:t>6.5.3.5</w:t>
      </w:r>
      <w:r w:rsidRPr="001D22D3">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4pt;height:20.4pt" o:ole="">
            <v:imagedata r:id="rId39" o:title=""/>
          </v:shape>
          <o:OLEObject Type="Embed" ProgID="Equation.3" ShapeID="_x0000_i1039" DrawAspect="Content" ObjectID="_1826970359"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210409953"/>
      <w:bookmarkStart w:id="5818" w:name="_Toc5084"/>
      <w:r w:rsidRPr="001D22D3">
        <w:rPr>
          <w:lang w:eastAsia="zh-CN"/>
        </w:rPr>
        <w:t>6.5.4</w:t>
      </w:r>
      <w:r w:rsidRPr="001D22D3">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210409954"/>
      <w:bookmarkEnd w:id="5818"/>
      <w:r w:rsidRPr="001D22D3">
        <w:rPr>
          <w:lang w:eastAsia="zh-CN"/>
        </w:rPr>
        <w:t>6.5.5</w:t>
      </w:r>
      <w:r w:rsidRPr="001D22D3">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1D22D3"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210409955"/>
      <w:r w:rsidRPr="001D22D3">
        <w:rPr>
          <w:lang w:eastAsia="sv-SE"/>
        </w:rPr>
        <w:t>6.5.5.1</w:t>
      </w:r>
      <w:r w:rsidRPr="001D22D3">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210409956"/>
      <w:r w:rsidRPr="001D22D3">
        <w:rPr>
          <w:lang w:eastAsia="sv-SE"/>
        </w:rPr>
        <w:t>6.5.5.2</w:t>
      </w:r>
      <w:r w:rsidRPr="001D22D3">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210409957"/>
      <w:r w:rsidRPr="001D22D3">
        <w:rPr>
          <w:lang w:eastAsia="sv-SE"/>
        </w:rPr>
        <w:t>6.5.5.3</w:t>
      </w:r>
      <w:r w:rsidRPr="001D22D3">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210409958"/>
      <w:r w:rsidRPr="001D22D3">
        <w:rPr>
          <w:lang w:eastAsia="sv-SE"/>
        </w:rPr>
        <w:t>6.5.5.4</w:t>
      </w:r>
      <w:r w:rsidRPr="001D22D3">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1D22D3"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210409959"/>
      <w:r w:rsidRPr="001D22D3">
        <w:t>6.5.5.4.1</w:t>
      </w:r>
      <w:r w:rsidRPr="001D22D3">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210409960"/>
      <w:r w:rsidRPr="001D22D3">
        <w:t>6.5.5.4.2</w:t>
      </w:r>
      <w:r w:rsidRPr="001D22D3">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210409961"/>
      <w:r w:rsidRPr="001D22D3">
        <w:rPr>
          <w:lang w:eastAsia="sv-SE"/>
        </w:rPr>
        <w:t>6.5.5.5</w:t>
      </w:r>
      <w:r w:rsidRPr="001D22D3">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210409962"/>
      <w:r w:rsidRPr="001D22D3">
        <w:rPr>
          <w:rFonts w:hint="eastAsia"/>
          <w:lang w:eastAsia="zh-CN"/>
        </w:rPr>
        <w:t>6.6</w:t>
      </w:r>
      <w:r w:rsidRPr="001D22D3">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1D22D3"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210409963"/>
      <w:r w:rsidRPr="001D22D3">
        <w:t>6.6.1</w:t>
      </w:r>
      <w:r w:rsidRPr="001D22D3">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6" w:name="_Hlk497217795"/>
      <w:r>
        <w:rPr>
          <w:rFonts w:cs="v5.0.0"/>
        </w:rPr>
        <w:t xml:space="preserve">Adjacent Channel Leakage power Ratio </w:t>
      </w:r>
      <w:bookmarkEnd w:id="611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210409964"/>
      <w:r w:rsidRPr="001D22D3">
        <w:t>6.6.2</w:t>
      </w:r>
      <w:r w:rsidRPr="001D22D3">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1D22D3"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210409965"/>
      <w:r w:rsidRPr="001D22D3">
        <w:rPr>
          <w:lang w:eastAsia="sv-SE"/>
        </w:rPr>
        <w:t>6.6.2.1</w:t>
      </w:r>
      <w:r w:rsidRPr="001D22D3">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210409966"/>
      <w:r w:rsidRPr="001D22D3">
        <w:rPr>
          <w:lang w:eastAsia="sv-SE"/>
        </w:rPr>
        <w:t>6.6.2.2</w:t>
      </w:r>
      <w:r w:rsidRPr="001D22D3">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210409967"/>
      <w:r w:rsidRPr="001D22D3">
        <w:rPr>
          <w:lang w:eastAsia="sv-SE"/>
        </w:rPr>
        <w:t>6.6.2.3</w:t>
      </w:r>
      <w:r w:rsidRPr="001D22D3">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210409968"/>
      <w:r w:rsidRPr="001D22D3">
        <w:rPr>
          <w:lang w:eastAsia="sv-SE"/>
        </w:rPr>
        <w:t>6.6.2.4</w:t>
      </w:r>
      <w:r w:rsidRPr="001D22D3">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1D22D3"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210409969"/>
      <w:r w:rsidRPr="001D22D3">
        <w:t>6.6.2.4.1</w:t>
      </w:r>
      <w:r w:rsidRPr="001D22D3">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210409970"/>
      <w:r w:rsidRPr="001D22D3">
        <w:t>6.6.2.4.2</w:t>
      </w:r>
      <w:r w:rsidRPr="001D22D3">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1D22D3"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210409971"/>
      <w:r w:rsidRPr="001D22D3">
        <w:rPr>
          <w:lang w:eastAsia="sv-SE"/>
        </w:rPr>
        <w:t>6.6.2.5</w:t>
      </w:r>
      <w:r w:rsidRPr="001D22D3">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210409972"/>
      <w:r w:rsidRPr="001D22D3">
        <w:t>6.6.3</w:t>
      </w:r>
      <w:r w:rsidRPr="001D22D3">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1D22D3"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210409973"/>
      <w:r w:rsidRPr="001D22D3">
        <w:rPr>
          <w:lang w:eastAsia="sv-SE"/>
        </w:rPr>
        <w:t>6.6.3.1</w:t>
      </w:r>
      <w:r w:rsidRPr="001D22D3">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210409974"/>
      <w:r w:rsidRPr="001D22D3">
        <w:rPr>
          <w:lang w:eastAsia="sv-SE"/>
        </w:rPr>
        <w:t>6.6.3.2</w:t>
      </w:r>
      <w:r w:rsidRPr="001D22D3">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210409975"/>
      <w:r w:rsidRPr="001D22D3">
        <w:rPr>
          <w:lang w:eastAsia="sv-SE"/>
        </w:rPr>
        <w:t>6.6.3.3</w:t>
      </w:r>
      <w:r w:rsidRPr="001D22D3">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210409976"/>
      <w:r w:rsidRPr="001D22D3">
        <w:rPr>
          <w:lang w:eastAsia="sv-SE"/>
        </w:rPr>
        <w:t>6.6.3.4</w:t>
      </w:r>
      <w:r w:rsidRPr="001D22D3">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1D22D3"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210409977"/>
      <w:r w:rsidRPr="001D22D3">
        <w:t>6.6.3.4.1</w:t>
      </w:r>
      <w:r w:rsidRPr="001D22D3">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210409978"/>
      <w:r w:rsidRPr="001D22D3">
        <w:t>6.6.3.4.2</w:t>
      </w:r>
      <w:r w:rsidRPr="001D22D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210409979"/>
      <w:r w:rsidRPr="001D22D3">
        <w:rPr>
          <w:lang w:eastAsia="sv-SE"/>
        </w:rPr>
        <w:t>6.6.3.5</w:t>
      </w:r>
      <w:r w:rsidRPr="001D22D3">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210409980"/>
      <w:r>
        <w:t>6.6.4</w:t>
      </w:r>
      <w:r>
        <w:tab/>
      </w:r>
      <w:r>
        <w:rPr>
          <w:rFonts w:eastAsia="SimSun" w:hint="eastAsia"/>
          <w:lang w:val="en-US" w:eastAsia="zh-CN"/>
        </w:rPr>
        <w:t>Out-of-band</w:t>
      </w:r>
      <w:r>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1D22D3"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210409981"/>
      <w:r w:rsidRPr="001D22D3">
        <w:rPr>
          <w:lang w:eastAsia="sv-SE"/>
        </w:rPr>
        <w:t>6.6.4.1</w:t>
      </w:r>
      <w:r w:rsidRPr="001D22D3">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1D22D3" w:rsidRDefault="00B20D25" w:rsidP="005430EC">
      <w:r>
        <w:t>Unless otherwise stated, the</w:t>
      </w:r>
      <w:bookmarkStart w:id="7344" w:name="_Hlk142298836"/>
      <w:r>
        <w:t xml:space="preserve"> out-of-band emissions (OOBE)</w:t>
      </w:r>
      <w:bookmarkEnd w:id="734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210409982"/>
      <w:r w:rsidRPr="001D22D3">
        <w:rPr>
          <w:lang w:eastAsia="sv-SE"/>
        </w:rPr>
        <w:t>6.6.4.2</w:t>
      </w:r>
      <w:r w:rsidRPr="001D22D3">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210409983"/>
      <w:r w:rsidRPr="001D22D3">
        <w:rPr>
          <w:lang w:eastAsia="sv-SE"/>
        </w:rPr>
        <w:t>6.6.4.3</w:t>
      </w:r>
      <w:r w:rsidRPr="001D22D3">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210409984"/>
      <w:r w:rsidRPr="001D22D3">
        <w:rPr>
          <w:lang w:eastAsia="sv-SE"/>
        </w:rPr>
        <w:t>6.6.4.4</w:t>
      </w:r>
      <w:r w:rsidRPr="001D22D3">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1D22D3"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210409985"/>
      <w:r w:rsidRPr="001D22D3">
        <w:t>6.6.4.4.1</w:t>
      </w:r>
      <w:r w:rsidRPr="001D22D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210409986"/>
      <w:r w:rsidRPr="001D22D3">
        <w:t>6.6.4.4.2</w:t>
      </w:r>
      <w:r w:rsidRPr="001D22D3">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210409987"/>
      <w:r w:rsidRPr="001D22D3">
        <w:rPr>
          <w:lang w:eastAsia="sv-SE"/>
        </w:rPr>
        <w:t>6.6.4.5</w:t>
      </w:r>
      <w:r w:rsidRPr="001D22D3">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1D22D3"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210409988"/>
      <w:r w:rsidRPr="001D22D3">
        <w:t>6.6.5</w:t>
      </w:r>
      <w:r w:rsidRPr="001D22D3">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1D22D3"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210409989"/>
      <w:r w:rsidRPr="001D22D3">
        <w:rPr>
          <w:lang w:eastAsia="sv-SE"/>
        </w:rPr>
        <w:t>6.6.5.1</w:t>
      </w:r>
      <w:r w:rsidRPr="001D22D3">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210409990"/>
      <w:r w:rsidRPr="001D22D3">
        <w:rPr>
          <w:lang w:eastAsia="sv-SE"/>
        </w:rPr>
        <w:t>6.6.5.2</w:t>
      </w:r>
      <w:r w:rsidRPr="001D22D3">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210409991"/>
      <w:r w:rsidRPr="001D22D3">
        <w:rPr>
          <w:lang w:eastAsia="sv-SE"/>
        </w:rPr>
        <w:t>6.6.5.3</w:t>
      </w:r>
      <w:r w:rsidRPr="001D22D3">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210409992"/>
      <w:r w:rsidRPr="001D22D3">
        <w:rPr>
          <w:lang w:eastAsia="sv-SE"/>
        </w:rPr>
        <w:t>6.6.5.4</w:t>
      </w:r>
      <w:r w:rsidRPr="001D22D3">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1D22D3"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210409993"/>
      <w:r w:rsidRPr="001D22D3">
        <w:t>6.6.5.4.1</w:t>
      </w:r>
      <w:r w:rsidRPr="001D22D3">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210409994"/>
      <w:r w:rsidRPr="001D22D3">
        <w:t>6.6.5.4.2</w:t>
      </w:r>
      <w:r w:rsidRPr="001D22D3">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210409995"/>
      <w:r w:rsidRPr="001D22D3">
        <w:rPr>
          <w:lang w:eastAsia="sv-SE"/>
        </w:rPr>
        <w:t>6.6.5.5</w:t>
      </w:r>
      <w:r w:rsidRPr="001D22D3">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210409998"/>
      <w:r w:rsidRPr="001D22D3">
        <w:rPr>
          <w:rFonts w:hint="eastAsia"/>
          <w:lang w:eastAsia="zh-CN"/>
        </w:rPr>
        <w:t>6.7</w:t>
      </w:r>
      <w:r w:rsidRPr="001D22D3">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1D22D3">
        <w:rPr>
          <w:lang w:eastAsia="zh-CN"/>
        </w:rPr>
        <w:br w:type="page"/>
      </w:r>
    </w:p>
    <w:p w14:paraId="62677587" w14:textId="5B1B3DE7" w:rsidR="00104CCA" w:rsidRPr="001D22D3"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210409999"/>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1D22D3"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210410000"/>
      <w:r w:rsidRPr="001D22D3">
        <w:rPr>
          <w:rFonts w:hint="eastAsia"/>
          <w:lang w:eastAsia="zh-CN"/>
        </w:rPr>
        <w:t>7.1</w:t>
      </w:r>
      <w:r w:rsidRPr="001D22D3">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210410001"/>
      <w:r w:rsidRPr="001D22D3">
        <w:rPr>
          <w:rFonts w:hint="eastAsia"/>
          <w:lang w:eastAsia="zh-CN"/>
        </w:rPr>
        <w:t>7.2</w:t>
      </w:r>
      <w:r w:rsidRPr="001D22D3">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1D22D3"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210410002"/>
      <w:r w:rsidRPr="001D22D3">
        <w:rPr>
          <w:rFonts w:eastAsia="DengXian"/>
        </w:rPr>
        <w:t>7.2.1</w:t>
      </w:r>
      <w:r w:rsidRPr="001D22D3">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210410003"/>
      <w:r w:rsidRPr="001D22D3">
        <w:rPr>
          <w:rFonts w:eastAsia="DengXian"/>
        </w:rPr>
        <w:t>7.2.2</w:t>
      </w:r>
      <w:r w:rsidRPr="001D22D3">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210410004"/>
      <w:r w:rsidRPr="001D22D3">
        <w:rPr>
          <w:rFonts w:eastAsia="DengXian"/>
        </w:rPr>
        <w:t>7.2.3</w:t>
      </w:r>
      <w:r w:rsidRPr="001D22D3">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210410005"/>
      <w:r w:rsidRPr="001D22D3">
        <w:rPr>
          <w:rFonts w:eastAsia="DengXian"/>
        </w:rPr>
        <w:t>7.2.4</w:t>
      </w:r>
      <w:r w:rsidRPr="001D22D3">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1D22D3"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210410006"/>
      <w:r w:rsidRPr="001D22D3">
        <w:t>7.2.4.1</w:t>
      </w:r>
      <w:r w:rsidRPr="001D22D3">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210410007"/>
      <w:r w:rsidRPr="001D22D3">
        <w:t>7.2.4.2</w:t>
      </w:r>
      <w:r w:rsidRPr="001D22D3">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210410008"/>
      <w:r w:rsidRPr="001D22D3">
        <w:rPr>
          <w:rFonts w:eastAsia="DengXian"/>
        </w:rPr>
        <w:t>7.2.5</w:t>
      </w:r>
      <w:r w:rsidRPr="001D22D3">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210410009"/>
      <w:r w:rsidRPr="001D22D3">
        <w:rPr>
          <w:rFonts w:hint="eastAsia"/>
          <w:lang w:eastAsia="zh-CN"/>
        </w:rPr>
        <w:t>7.3</w:t>
      </w:r>
      <w:r w:rsidRPr="001D22D3">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1D22D3"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210410010"/>
      <w:r w:rsidRPr="001D22D3">
        <w:t>7.3.1</w:t>
      </w:r>
      <w:r w:rsidRPr="001D22D3">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210410011"/>
      <w:r w:rsidRPr="001D22D3">
        <w:t>7.3.2</w:t>
      </w:r>
      <w:r w:rsidRPr="001D22D3">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210410012"/>
      <w:r w:rsidRPr="001D22D3">
        <w:t>7.3.3</w:t>
      </w:r>
      <w:r w:rsidRPr="001D22D3">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bookmarkStart w:id="9374" w:name="_Toc210410013"/>
      <w:r w:rsidRPr="001D22D3">
        <w:t>7.3.4</w:t>
      </w:r>
      <w:r w:rsidRPr="001D22D3">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1D22D3"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210410014"/>
      <w:r w:rsidRPr="001D22D3">
        <w:t>7.3.4.1</w:t>
      </w:r>
      <w:r w:rsidRPr="001D22D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210410015"/>
      <w:r w:rsidRPr="001D22D3">
        <w:t>7.3.4.2</w:t>
      </w:r>
      <w:r w:rsidRPr="001D22D3">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210410016"/>
      <w:r w:rsidRPr="001D22D3">
        <w:t>7.3.5</w:t>
      </w:r>
      <w:r w:rsidRPr="001D22D3">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210410017"/>
      <w:r w:rsidRPr="001D22D3">
        <w:rPr>
          <w:rFonts w:hint="eastAsia"/>
          <w:lang w:eastAsia="zh-CN"/>
        </w:rPr>
        <w:t>7.4</w:t>
      </w:r>
      <w:r w:rsidRPr="001D22D3">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1D22D3"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210410018"/>
      <w:r w:rsidRPr="001D22D3">
        <w:t>7.4.1</w:t>
      </w:r>
      <w:r w:rsidRPr="001D22D3">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1D22D3"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210410019"/>
      <w:r w:rsidRPr="001D22D3">
        <w:t>7.4.1.1</w:t>
      </w:r>
      <w:r w:rsidRPr="001D22D3">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210410020"/>
      <w:r w:rsidRPr="001D22D3">
        <w:t>7.4.1.2</w:t>
      </w:r>
      <w:r w:rsidRPr="001D22D3">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210410021"/>
      <w:r w:rsidRPr="001D22D3">
        <w:t>7.4.1.3</w:t>
      </w:r>
      <w:r w:rsidRPr="001D22D3">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210410022"/>
      <w:r w:rsidRPr="001D22D3">
        <w:t>7.4.1.4</w:t>
      </w:r>
      <w:r w:rsidRPr="001D22D3">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1D22D3"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210410023"/>
      <w:r w:rsidRPr="001D22D3">
        <w:t>7.4.1.4.1</w:t>
      </w:r>
      <w:r w:rsidRPr="001D22D3">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210410024"/>
      <w:r w:rsidRPr="001D22D3">
        <w:t>7.4.1.4.2</w:t>
      </w:r>
      <w:r w:rsidRPr="001D22D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210410025"/>
      <w:r w:rsidRPr="001D22D3">
        <w:t>7.4.1.5</w:t>
      </w:r>
      <w:r w:rsidRPr="001D22D3">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210410026"/>
      <w:r w:rsidRPr="001D22D3">
        <w:t>7.4.2</w:t>
      </w:r>
      <w:r w:rsidRPr="001D22D3">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210410027"/>
      <w:r w:rsidRPr="001D22D3">
        <w:rPr>
          <w:rFonts w:hint="eastAsia"/>
          <w:lang w:eastAsia="zh-CN"/>
        </w:rPr>
        <w:t>7.5</w:t>
      </w:r>
      <w:r w:rsidRPr="001D22D3">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1D22D3"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210410028"/>
      <w:r w:rsidRPr="001D22D3">
        <w:t>7.5.1</w:t>
      </w:r>
      <w:r w:rsidRPr="001D22D3">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210410029"/>
      <w:r w:rsidRPr="001D22D3">
        <w:t>7.5.2</w:t>
      </w:r>
      <w:r w:rsidRPr="001D22D3">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210410030"/>
      <w:r w:rsidRPr="001D22D3">
        <w:t>7.5.3</w:t>
      </w:r>
      <w:r w:rsidRPr="001D22D3">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210410031"/>
      <w:r w:rsidRPr="001D22D3">
        <w:t>7.5.4</w:t>
      </w:r>
      <w:r w:rsidRPr="001D22D3">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1D22D3"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210410032"/>
      <w:r w:rsidRPr="001D22D3">
        <w:t>7.5.4.1</w:t>
      </w:r>
      <w:r w:rsidRPr="001D22D3">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210410033"/>
      <w:r w:rsidRPr="001D22D3">
        <w:t>7.5.4.2</w:t>
      </w:r>
      <w:r w:rsidRPr="001D22D3">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210410034"/>
      <w:r w:rsidRPr="001D22D3">
        <w:t>7.5.5</w:t>
      </w:r>
      <w:r w:rsidRPr="001D22D3">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210410035"/>
      <w:r w:rsidRPr="001D22D3">
        <w:rPr>
          <w:rFonts w:hint="eastAsia"/>
          <w:lang w:eastAsia="zh-CN"/>
        </w:rPr>
        <w:t>7.6</w:t>
      </w:r>
      <w:r w:rsidRPr="001D22D3">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210410036"/>
      <w:r w:rsidRPr="001D22D3">
        <w:rPr>
          <w:rFonts w:hint="eastAsia"/>
          <w:lang w:eastAsia="zh-CN"/>
        </w:rPr>
        <w:t>7.7</w:t>
      </w:r>
      <w:r w:rsidRPr="001D22D3">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210410037"/>
      <w:r w:rsidRPr="001D22D3">
        <w:rPr>
          <w:rFonts w:hint="eastAsia"/>
          <w:lang w:eastAsia="zh-CN"/>
        </w:rPr>
        <w:t>7.8</w:t>
      </w:r>
      <w:r w:rsidRPr="001D22D3">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1D22D3"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210410038"/>
      <w:r w:rsidRPr="001D22D3">
        <w:rPr>
          <w:rFonts w:eastAsia="DengXian"/>
        </w:rPr>
        <w:t>7.8.1</w:t>
      </w:r>
      <w:r w:rsidRPr="001D22D3">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210410039"/>
      <w:r w:rsidRPr="001D22D3">
        <w:rPr>
          <w:rFonts w:eastAsia="DengXian"/>
        </w:rPr>
        <w:t>7.8.2</w:t>
      </w:r>
      <w:r w:rsidRPr="001D22D3">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210410040"/>
      <w:r w:rsidRPr="001D22D3">
        <w:rPr>
          <w:rFonts w:eastAsia="DengXian"/>
        </w:rPr>
        <w:t>7.8.3</w:t>
      </w:r>
      <w:r w:rsidRPr="001D22D3">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210410041"/>
      <w:r w:rsidRPr="001D22D3">
        <w:rPr>
          <w:rFonts w:eastAsia="DengXian"/>
        </w:rPr>
        <w:t>7.8.4</w:t>
      </w:r>
      <w:r w:rsidRPr="001D22D3">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1D22D3"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210410042"/>
      <w:r w:rsidRPr="001D22D3">
        <w:rPr>
          <w:rFonts w:eastAsia="DengXian"/>
        </w:rPr>
        <w:t>7.8.4.1</w:t>
      </w:r>
      <w:r w:rsidRPr="001D22D3">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210410043"/>
      <w:r w:rsidRPr="001D22D3">
        <w:rPr>
          <w:rFonts w:eastAsia="DengXian"/>
        </w:rPr>
        <w:t>7.8.4.2</w:t>
      </w:r>
      <w:r w:rsidRPr="001D22D3">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210410044"/>
      <w:r w:rsidRPr="001D22D3">
        <w:rPr>
          <w:rFonts w:eastAsia="DengXian"/>
        </w:rPr>
        <w:t>7.8.5</w:t>
      </w:r>
      <w:r w:rsidRPr="001D22D3">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524C8A"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524C8A"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210410045"/>
      <w:r w:rsidRPr="001D22D3">
        <w:rPr>
          <w:rFonts w:hint="eastAsia"/>
          <w:lang w:eastAsia="zh-CN"/>
        </w:rPr>
        <w:t>8</w:t>
      </w:r>
      <w:r w:rsidRPr="001D22D3">
        <w:rPr>
          <w:rFonts w:hint="eastAsia"/>
          <w:lang w:eastAsia="zh-CN"/>
        </w:rPr>
        <w:tab/>
      </w:r>
      <w:r w:rsidRPr="001D22D3">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8E21F4"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210410046"/>
      <w:r w:rsidRPr="008E21F4">
        <w:t>8.1</w:t>
      </w:r>
      <w:r w:rsidRPr="008E21F4">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Default="00BA7960" w:rsidP="00BA7960">
      <w:pPr>
        <w:rPr>
          <w:rFonts w:eastAsiaTheme="minorEastAsia" w:cs="v4.2.0"/>
          <w:lang w:eastAsia="zh-CN"/>
        </w:rPr>
      </w:pPr>
      <w:r w:rsidRPr="008E21F4">
        <w:rPr>
          <w:rFonts w:cs="v4.2.0"/>
        </w:rPr>
        <w:t xml:space="preserve">For tests in clause 8 the transmitter may be </w:t>
      </w:r>
      <w:r>
        <w:rPr>
          <w:rFonts w:cs="v4.2.0"/>
        </w:rPr>
        <w:t>OFF</w:t>
      </w:r>
      <w:r w:rsidRPr="008E21F4">
        <w:rPr>
          <w:rFonts w:cs="v4.2.0"/>
        </w:rPr>
        <w:t>.</w:t>
      </w:r>
    </w:p>
    <w:p w14:paraId="426733B2" w14:textId="5D9A65D7" w:rsidR="004C0317" w:rsidRPr="00B72306" w:rsidRDefault="004C0317" w:rsidP="00BA7960">
      <w:pPr>
        <w:rPr>
          <w:rFonts w:eastAsiaTheme="minorEastAsia"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210410047"/>
      <w:r w:rsidRPr="0037242B">
        <w:t>8.2</w:t>
      </w:r>
      <w:r w:rsidRPr="0037242B">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37242B"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37242B">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37242B"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210410049"/>
      <w:r w:rsidRPr="0037242B">
        <w:t>8.2.1.1</w:t>
      </w:r>
      <w:r w:rsidRPr="0037242B">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210410050"/>
      <w:r w:rsidRPr="0037242B">
        <w:t>8.2.1.2</w:t>
      </w:r>
      <w:r w:rsidRPr="0037242B">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210410051"/>
      <w:r w:rsidRPr="0037242B">
        <w:t>8.2.1.3</w:t>
      </w:r>
      <w:r w:rsidRPr="0037242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210410052"/>
      <w:r w:rsidRPr="0037242B">
        <w:t>8.2.1.4</w:t>
      </w:r>
      <w:r w:rsidRPr="0037242B">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37242B"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210410053"/>
      <w:r w:rsidRPr="0037242B">
        <w:t>8.2.1.4.1</w:t>
      </w:r>
      <w:r w:rsidRPr="0037242B">
        <w:tab/>
        <w:t xml:space="preserve">Initial </w:t>
      </w:r>
      <w:r>
        <w:t>c</w:t>
      </w:r>
      <w:r w:rsidRPr="0037242B">
        <w:t>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210410054"/>
      <w:r w:rsidRPr="0037242B">
        <w:t>8.2.1.4.2</w:t>
      </w:r>
      <w:r w:rsidRPr="0037242B">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210410055"/>
      <w:r w:rsidRPr="0037242B">
        <w:t>8.2.1.5</w:t>
      </w:r>
      <w:r w:rsidRPr="0037242B">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210410056"/>
      <w:bookmarkStart w:id="11749" w:name="_Toc21018116"/>
      <w:bookmarkStart w:id="11750" w:name="_Toc29486579"/>
      <w:bookmarkStart w:id="11751" w:name="_Toc29757269"/>
      <w:bookmarkStart w:id="11752" w:name="_Toc29758382"/>
      <w:bookmarkStart w:id="11753" w:name="_Toc35952947"/>
      <w:bookmarkStart w:id="11754" w:name="_Toc37174947"/>
      <w:bookmarkStart w:id="11755" w:name="_Toc37176828"/>
      <w:bookmarkStart w:id="11756" w:name="_Toc45831903"/>
      <w:bookmarkStart w:id="11757" w:name="_Toc45832628"/>
      <w:bookmarkStart w:id="11758" w:name="_Toc52547556"/>
      <w:bookmarkStart w:id="11759" w:name="_Toc61111308"/>
      <w:bookmarkStart w:id="11760" w:name="_Toc67911338"/>
      <w:bookmarkStart w:id="11761" w:name="_Toc75185515"/>
      <w:bookmarkStart w:id="11762" w:name="_Toc76501273"/>
      <w:bookmarkStart w:id="11763" w:name="_Toc82895327"/>
      <w:bookmarkStart w:id="11764" w:name="_Toc98570099"/>
      <w:bookmarkStart w:id="11765" w:name="_Toc115094073"/>
      <w:bookmarkStart w:id="11766" w:name="_Toc123218096"/>
      <w:bookmarkStart w:id="11767" w:name="_Toc123219939"/>
      <w:bookmarkStart w:id="11768" w:name="_Toc124186641"/>
      <w:bookmarkStart w:id="11769" w:name="_Toc21018117"/>
      <w:bookmarkStart w:id="11770" w:name="_Toc29486580"/>
      <w:bookmarkStart w:id="11771" w:name="_Toc29757270"/>
      <w:bookmarkStart w:id="11772" w:name="_Toc29758383"/>
      <w:bookmarkStart w:id="11773" w:name="_Toc35952948"/>
      <w:bookmarkStart w:id="11774" w:name="_Toc37174948"/>
      <w:bookmarkStart w:id="11775" w:name="_Toc37176829"/>
      <w:bookmarkStart w:id="11776" w:name="_Toc45831904"/>
      <w:bookmarkStart w:id="11777" w:name="_Toc45832629"/>
      <w:bookmarkStart w:id="11778" w:name="_Toc52547557"/>
      <w:bookmarkStart w:id="11779" w:name="_Toc61111309"/>
      <w:bookmarkStart w:id="11780" w:name="_Toc67911339"/>
      <w:bookmarkStart w:id="11781" w:name="_Toc75185516"/>
      <w:bookmarkStart w:id="11782" w:name="_Toc76501274"/>
      <w:bookmarkStart w:id="11783" w:name="_Toc82895328"/>
      <w:bookmarkStart w:id="11784" w:name="_Toc98570100"/>
      <w:bookmarkStart w:id="11785" w:name="_Toc115094074"/>
      <w:bookmarkStart w:id="11786" w:name="_Toc123218097"/>
      <w:bookmarkStart w:id="11787" w:name="_Toc123219940"/>
      <w:bookmarkStart w:id="11788" w:name="_Toc124186642"/>
      <w:r w:rsidRPr="008E21F4">
        <w:t>8.3</w:t>
      </w:r>
      <w:r w:rsidRPr="008E21F4">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60D3DA1" w14:textId="77777777" w:rsidR="00BA7960" w:rsidRPr="008E21F4"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8E21F4"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210410058"/>
      <w:r w:rsidRPr="008E21F4">
        <w:t>8.3.</w:t>
      </w:r>
      <w:r>
        <w:t>1</w:t>
      </w:r>
      <w:r w:rsidRPr="008E21F4">
        <w:t>.1</w:t>
      </w:r>
      <w:r w:rsidRPr="008E21F4">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210410059"/>
      <w:r w:rsidRPr="008E21F4">
        <w:t>8.3.</w:t>
      </w:r>
      <w:r>
        <w:t>1</w:t>
      </w:r>
      <w:r w:rsidRPr="008E21F4">
        <w:t>.2</w:t>
      </w:r>
      <w:r w:rsidRPr="008E21F4">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210410060"/>
      <w:r w:rsidRPr="008E21F4">
        <w:t>8.3.</w:t>
      </w:r>
      <w:r>
        <w:t>1</w:t>
      </w:r>
      <w:r w:rsidRPr="008E21F4">
        <w:t>.3</w:t>
      </w:r>
      <w:r w:rsidRPr="008E21F4">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210410061"/>
      <w:r w:rsidRPr="008E21F4">
        <w:t>8.3.</w:t>
      </w:r>
      <w:r>
        <w:t>1</w:t>
      </w:r>
      <w:r w:rsidRPr="008E21F4">
        <w:t>.4</w:t>
      </w:r>
      <w:r w:rsidRPr="008E21F4">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8E21F4"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210410062"/>
      <w:r w:rsidRPr="008E21F4">
        <w:t>8.3.</w:t>
      </w:r>
      <w:r>
        <w:t>1</w:t>
      </w:r>
      <w:r w:rsidRPr="008E21F4">
        <w:t>.4.1</w:t>
      </w:r>
      <w:r w:rsidRPr="008E21F4">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210410063"/>
      <w:r w:rsidRPr="008E21F4">
        <w:t>8.3.</w:t>
      </w:r>
      <w:r>
        <w:t>1</w:t>
      </w:r>
      <w:r w:rsidRPr="008E21F4">
        <w:t>.4.2</w:t>
      </w:r>
      <w:r w:rsidRPr="008E21F4">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210410064"/>
      <w:r w:rsidRPr="008E21F4">
        <w:t>8.3.</w:t>
      </w:r>
      <w:r>
        <w:t>1</w:t>
      </w:r>
      <w:r w:rsidRPr="008E21F4">
        <w:t>.5</w:t>
      </w:r>
      <w:r w:rsidRPr="008E21F4">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210410065"/>
      <w:r w:rsidRPr="00E62E6F">
        <w:t>8.4</w:t>
      </w:r>
      <w:r w:rsidRPr="00E62E6F">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E62E6F"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210410066"/>
      <w:r w:rsidRPr="00E62E6F">
        <w:t>8.4.1</w:t>
      </w:r>
      <w:r w:rsidRPr="00E62E6F">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E62E6F"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210410067"/>
      <w:r w:rsidRPr="00E62E6F">
        <w:t>8.4.1.1</w:t>
      </w:r>
      <w:r w:rsidRPr="00E62E6F">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210410068"/>
      <w:r w:rsidRPr="00E62E6F">
        <w:t>8.4.1.2</w:t>
      </w:r>
      <w:r w:rsidRPr="00E62E6F">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210410069"/>
      <w:r w:rsidRPr="00E62E6F">
        <w:t>8.4.1.3</w:t>
      </w:r>
      <w:r w:rsidRPr="00E62E6F">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210410070"/>
      <w:r w:rsidRPr="00E62E6F">
        <w:t>8.4.1.4</w:t>
      </w:r>
      <w:r w:rsidRPr="00E62E6F">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E62E6F"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210410071"/>
      <w:r w:rsidRPr="00E62E6F">
        <w:t>8.4.1.4.1</w:t>
      </w:r>
      <w:r w:rsidRPr="00E62E6F">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210410072"/>
      <w:r w:rsidRPr="00E62E6F">
        <w:t>8.4.1.4.2</w:t>
      </w:r>
      <w:r w:rsidRPr="00E62E6F">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5" w:name="_MON_1266106786"/>
    <w:bookmarkEnd w:id="12225"/>
    <w:p w14:paraId="387E5F30" w14:textId="77777777" w:rsidR="00BA7960" w:rsidRPr="00E62E6F" w:rsidRDefault="00BA7960" w:rsidP="00BA7960">
      <w:pPr>
        <w:jc w:val="center"/>
      </w:pPr>
      <w:r w:rsidRPr="00E62E6F">
        <w:object w:dxaOrig="8641" w:dyaOrig="541" w14:anchorId="7D28CD37">
          <v:shape id="_x0000_i1040" type="#_x0000_t75" style="width:6in;height:30.6pt" o:ole="" fillcolor="window">
            <v:imagedata r:id="rId42" o:title=""/>
          </v:shape>
          <o:OLEObject Type="Embed" ProgID="Word.Picture.8" ShapeID="_x0000_i1040" DrawAspect="Content" ObjectID="_1826970360"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210410073"/>
      <w:r w:rsidRPr="00E62E6F">
        <w:t>8.4.1.5</w:t>
      </w:r>
      <w:r w:rsidRPr="00E62E6F">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DB2086"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210410076"/>
      <w:r>
        <w:rPr>
          <w:rFonts w:eastAsia="DengXian"/>
        </w:rPr>
        <w:t>8.5</w:t>
      </w:r>
      <w:r w:rsidR="006D4F70" w:rsidRPr="00DB2086">
        <w:rPr>
          <w:rFonts w:eastAsia="DengXian"/>
        </w:rPr>
        <w:t>.2.2</w:t>
      </w:r>
      <w:r w:rsidR="006D4F70" w:rsidRPr="00DB2086">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210410077"/>
      <w:r>
        <w:rPr>
          <w:rFonts w:eastAsia="DengXian"/>
        </w:rPr>
        <w:t>8.5</w:t>
      </w:r>
      <w:r w:rsidR="006D4F70" w:rsidRPr="00DB2086">
        <w:rPr>
          <w:rFonts w:eastAsia="DengXian"/>
        </w:rPr>
        <w:t>.2.3</w:t>
      </w:r>
      <w:r w:rsidR="006D4F70" w:rsidRPr="00DB2086">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210410078"/>
      <w:r>
        <w:rPr>
          <w:rFonts w:eastAsia="DengXian"/>
        </w:rPr>
        <w:t>8.5</w:t>
      </w:r>
      <w:r w:rsidR="006D4F70" w:rsidRPr="00DB2086">
        <w:rPr>
          <w:rFonts w:eastAsia="DengXian"/>
        </w:rPr>
        <w:t>.2.4</w:t>
      </w:r>
      <w:r w:rsidR="006D4F70" w:rsidRPr="00DB2086">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DB2086"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210410079"/>
      <w:r>
        <w:rPr>
          <w:rFonts w:eastAsia="DengXian"/>
        </w:rPr>
        <w:t>8.5</w:t>
      </w:r>
      <w:r w:rsidR="006D4F70" w:rsidRPr="00DB2086">
        <w:rPr>
          <w:rFonts w:eastAsia="DengXian"/>
        </w:rPr>
        <w:t>.2.4.1</w:t>
      </w:r>
      <w:r w:rsidR="006D4F70" w:rsidRPr="00DB2086">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210410080"/>
      <w:r>
        <w:rPr>
          <w:rFonts w:eastAsia="DengXian"/>
        </w:rPr>
        <w:t>8.5</w:t>
      </w:r>
      <w:r w:rsidR="006D4F70" w:rsidRPr="00DB2086">
        <w:rPr>
          <w:rFonts w:eastAsia="DengXian"/>
        </w:rPr>
        <w:t>.2.4.2</w:t>
      </w:r>
      <w:r w:rsidR="006D4F70" w:rsidRPr="00DB2086">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210410081"/>
      <w:r>
        <w:rPr>
          <w:rFonts w:eastAsia="DengXian"/>
        </w:rPr>
        <w:t>8.5</w:t>
      </w:r>
      <w:r w:rsidR="006D4F70" w:rsidRPr="00DB2086">
        <w:rPr>
          <w:rFonts w:eastAsia="DengXian"/>
        </w:rPr>
        <w:t>.2.5</w:t>
      </w:r>
      <w:r w:rsidR="006D4F70" w:rsidRPr="00DB2086">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DB2086"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B5765A" w:rsidRPr="00DB2086" w14:paraId="0AAC8E9B" w14:textId="77777777" w:rsidTr="00333345">
        <w:trPr>
          <w:jc w:val="center"/>
        </w:trPr>
        <w:tc>
          <w:tcPr>
            <w:tcW w:w="3138" w:type="dxa"/>
          </w:tcPr>
          <w:p w14:paraId="07B81D03" w14:textId="77777777" w:rsidR="00B5765A" w:rsidRPr="00DB2086" w:rsidRDefault="00B5765A" w:rsidP="00B5765A">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1B256EFF" w:rsidR="00B5765A" w:rsidRPr="00DB2086" w:rsidRDefault="00B5765A" w:rsidP="00B5765A">
            <w:pPr>
              <w:keepNext/>
              <w:keepLines/>
              <w:spacing w:after="0"/>
              <w:jc w:val="center"/>
              <w:rPr>
                <w:rFonts w:ascii="Arial" w:hAnsi="Arial" w:cs="Arial"/>
                <w:sz w:val="18"/>
              </w:rPr>
            </w:pPr>
            <w:r w:rsidRPr="00DB2086">
              <w:rPr>
                <w:rFonts w:ascii="Arial" w:hAnsi="Arial" w:cs="Arial"/>
                <w:sz w:val="18"/>
              </w:rPr>
              <w:t>0</w:t>
            </w:r>
          </w:p>
        </w:tc>
      </w:tr>
      <w:tr w:rsidR="00B5765A" w:rsidRPr="00DB2086" w14:paraId="7EBE19D3" w14:textId="77777777" w:rsidTr="00333345">
        <w:trPr>
          <w:jc w:val="center"/>
        </w:trPr>
        <w:tc>
          <w:tcPr>
            <w:tcW w:w="3138" w:type="dxa"/>
          </w:tcPr>
          <w:p w14:paraId="18E796BE"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53276AA7"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160</w:t>
            </w:r>
          </w:p>
        </w:tc>
      </w:tr>
      <w:tr w:rsidR="00B5765A" w:rsidRPr="00DB2086" w14:paraId="1A96E971" w14:textId="77777777" w:rsidTr="00333345">
        <w:trPr>
          <w:jc w:val="center"/>
        </w:trPr>
        <w:tc>
          <w:tcPr>
            <w:tcW w:w="3138" w:type="dxa"/>
          </w:tcPr>
          <w:p w14:paraId="5DF19D26"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36220F94"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B5765A" w:rsidRPr="00DB2086" w14:paraId="518327F3" w14:textId="77777777" w:rsidTr="00333345">
        <w:trPr>
          <w:jc w:val="center"/>
        </w:trPr>
        <w:tc>
          <w:tcPr>
            <w:tcW w:w="3138" w:type="dxa"/>
          </w:tcPr>
          <w:p w14:paraId="2A8658C3"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F344F70"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B5765A" w:rsidRPr="00DB2086" w14:paraId="2389385E" w14:textId="77777777" w:rsidTr="00333345">
        <w:trPr>
          <w:jc w:val="center"/>
        </w:trPr>
        <w:tc>
          <w:tcPr>
            <w:tcW w:w="3138" w:type="dxa"/>
          </w:tcPr>
          <w:p w14:paraId="2FA063BB"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2A336FEC"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210410084"/>
      <w:r>
        <w:rPr>
          <w:rFonts w:eastAsia="DengXian"/>
        </w:rPr>
        <w:t>8.5</w:t>
      </w:r>
      <w:r w:rsidR="006D4F70" w:rsidRPr="00DB2086">
        <w:rPr>
          <w:rFonts w:eastAsia="DengXian"/>
        </w:rPr>
        <w:t>.3.2</w:t>
      </w:r>
      <w:r w:rsidR="006D4F70" w:rsidRPr="00DB2086">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210410085"/>
      <w:r>
        <w:rPr>
          <w:rFonts w:eastAsia="DengXian"/>
        </w:rPr>
        <w:t>8.5</w:t>
      </w:r>
      <w:r w:rsidR="006D4F70" w:rsidRPr="00DB2086">
        <w:rPr>
          <w:rFonts w:eastAsia="DengXian"/>
        </w:rPr>
        <w:t>.3.3</w:t>
      </w:r>
      <w:r w:rsidR="006D4F70" w:rsidRPr="00DB2086">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210410086"/>
      <w:r>
        <w:rPr>
          <w:rFonts w:eastAsia="DengXian"/>
        </w:rPr>
        <w:t>8.5</w:t>
      </w:r>
      <w:r w:rsidR="006D4F70" w:rsidRPr="00DB2086">
        <w:rPr>
          <w:rFonts w:eastAsia="DengXian"/>
        </w:rPr>
        <w:t>.3.4</w:t>
      </w:r>
      <w:r w:rsidR="006D4F70" w:rsidRPr="00DB2086">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DB2086"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210410087"/>
      <w:r>
        <w:rPr>
          <w:rFonts w:eastAsia="DengXian"/>
        </w:rPr>
        <w:t>8.5</w:t>
      </w:r>
      <w:r w:rsidR="006D4F70" w:rsidRPr="00DB2086">
        <w:rPr>
          <w:rFonts w:eastAsia="DengXian"/>
        </w:rPr>
        <w:t>.3.4.1</w:t>
      </w:r>
      <w:r w:rsidR="006D4F70" w:rsidRPr="00DB2086">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210410088"/>
      <w:r>
        <w:rPr>
          <w:rFonts w:eastAsia="DengXian"/>
        </w:rPr>
        <w:t>8.5</w:t>
      </w:r>
      <w:r w:rsidR="006D4F70" w:rsidRPr="00DB2086">
        <w:rPr>
          <w:rFonts w:eastAsia="DengXian"/>
        </w:rPr>
        <w:t>.3.4.2</w:t>
      </w:r>
      <w:r w:rsidR="006D4F70" w:rsidRPr="00DB2086">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4pt" o:ole="" fillcolor="window">
            <v:imagedata r:id="rId42" o:title=""/>
          </v:shape>
          <o:OLEObject Type="Embed" ProgID="Word.Picture.8" ShapeID="_x0000_i1041" DrawAspect="Content" ObjectID="_1826970361"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210410089"/>
      <w:r>
        <w:rPr>
          <w:rFonts w:eastAsia="DengXian"/>
        </w:rPr>
        <w:t>8.5</w:t>
      </w:r>
      <w:r w:rsidR="006D4F70" w:rsidRPr="00DB2086">
        <w:rPr>
          <w:rFonts w:eastAsia="DengXian"/>
        </w:rPr>
        <w:t>.3.5</w:t>
      </w:r>
      <w:r w:rsidR="006D4F70" w:rsidRPr="00DB2086">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210410090"/>
      <w:r w:rsidRPr="001D22D3">
        <w:rPr>
          <w:rFonts w:hint="eastAsia"/>
          <w:lang w:eastAsia="zh-CN"/>
        </w:rPr>
        <w:t>9</w:t>
      </w:r>
      <w:r w:rsidRPr="001D22D3">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1D22D3"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210410091"/>
      <w:r w:rsidRPr="001D22D3">
        <w:rPr>
          <w:rFonts w:hint="eastAsia"/>
          <w:lang w:eastAsia="zh-CN"/>
        </w:rPr>
        <w:t>9.1</w:t>
      </w:r>
      <w:r w:rsidRPr="001D22D3">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210410092"/>
      <w:r w:rsidRPr="001D22D3">
        <w:rPr>
          <w:rFonts w:hint="eastAsia"/>
          <w:lang w:eastAsia="zh-CN"/>
        </w:rPr>
        <w:t>9.2</w:t>
      </w:r>
      <w:r w:rsidRPr="001D22D3">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1D22D3"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210410093"/>
      <w:r w:rsidRPr="001D22D3">
        <w:rPr>
          <w:rFonts w:cs="Arial"/>
          <w:lang w:eastAsia="sv-SE"/>
        </w:rPr>
        <w:t>9.2.1</w:t>
      </w:r>
      <w:r w:rsidRPr="001D22D3">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210410094"/>
      <w:r w:rsidRPr="001D22D3">
        <w:rPr>
          <w:rFonts w:cs="Arial"/>
          <w:lang w:eastAsia="sv-SE"/>
        </w:rPr>
        <w:t>9.2.2</w:t>
      </w:r>
      <w:r w:rsidRPr="001D22D3">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210410095"/>
      <w:r w:rsidRPr="001D22D3">
        <w:rPr>
          <w:rFonts w:cs="Arial"/>
          <w:lang w:eastAsia="sv-SE"/>
        </w:rPr>
        <w:t>9.2.3</w:t>
      </w:r>
      <w:r w:rsidRPr="001D22D3">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210410096"/>
      <w:r w:rsidRPr="001D22D3">
        <w:rPr>
          <w:rFonts w:cs="Arial"/>
          <w:lang w:eastAsia="sv-SE"/>
        </w:rPr>
        <w:t>9.2.4</w:t>
      </w:r>
      <w:r w:rsidRPr="001D22D3">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1D22D3"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210410097"/>
      <w:r w:rsidRPr="001D22D3">
        <w:rPr>
          <w:rFonts w:cs="Arial"/>
          <w:lang w:eastAsia="sv-SE"/>
        </w:rPr>
        <w:t>9.2.4.1</w:t>
      </w:r>
      <w:r w:rsidRPr="001D22D3">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210410098"/>
      <w:r w:rsidRPr="001D22D3">
        <w:rPr>
          <w:rFonts w:cs="Arial"/>
          <w:lang w:eastAsia="sv-SE"/>
        </w:rPr>
        <w:t>9.2.4.2</w:t>
      </w:r>
      <w:r w:rsidRPr="001D22D3">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210410099"/>
      <w:r w:rsidRPr="001D22D3">
        <w:rPr>
          <w:rFonts w:cs="Arial"/>
          <w:lang w:eastAsia="sv-SE"/>
        </w:rPr>
        <w:t>9.2.5</w:t>
      </w:r>
      <w:r w:rsidRPr="001D22D3">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1D22D3"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210410100"/>
      <w:r w:rsidRPr="001D22D3">
        <w:rPr>
          <w:rFonts w:hint="eastAsia"/>
          <w:lang w:eastAsia="zh-CN"/>
        </w:rPr>
        <w:t>9.3</w:t>
      </w:r>
      <w:r w:rsidRPr="001D22D3">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1D22D3"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210410101"/>
      <w:r w:rsidRPr="001D22D3">
        <w:rPr>
          <w:rFonts w:cs="Arial"/>
          <w:lang w:eastAsia="sv-SE"/>
        </w:rPr>
        <w:t>9.3.1</w:t>
      </w:r>
      <w:r w:rsidRPr="001D22D3">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210410102"/>
      <w:r w:rsidRPr="001D22D3">
        <w:rPr>
          <w:rFonts w:cs="Arial"/>
          <w:lang w:eastAsia="sv-SE"/>
        </w:rPr>
        <w:t>9.3.2</w:t>
      </w:r>
      <w:r w:rsidRPr="001D22D3">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210410103"/>
      <w:r w:rsidRPr="001D22D3">
        <w:rPr>
          <w:rFonts w:cs="Arial"/>
          <w:lang w:eastAsia="sv-SE"/>
        </w:rPr>
        <w:t>9.3.3</w:t>
      </w:r>
      <w:r w:rsidRPr="001D22D3">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210410104"/>
      <w:r w:rsidRPr="001D22D3">
        <w:rPr>
          <w:rFonts w:cs="Arial"/>
          <w:lang w:eastAsia="sv-SE"/>
        </w:rPr>
        <w:t>9.3.4</w:t>
      </w:r>
      <w:r w:rsidRPr="001D22D3">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1D22D3"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210410106"/>
      <w:r w:rsidRPr="001D22D3">
        <w:rPr>
          <w:rFonts w:cs="Arial"/>
          <w:lang w:eastAsia="sv-SE"/>
        </w:rPr>
        <w:t>9.3.4.2</w:t>
      </w:r>
      <w:r w:rsidRPr="001D22D3">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21041010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210410109"/>
      <w:r w:rsidRPr="001D22D3">
        <w:rPr>
          <w:rFonts w:hint="eastAsia"/>
          <w:lang w:val="en-US" w:eastAsia="zh-CN"/>
        </w:rPr>
        <w:t>9</w:t>
      </w:r>
      <w:r w:rsidRPr="001D22D3">
        <w:t>.4.1</w:t>
      </w:r>
      <w:r w:rsidRPr="001D22D3">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210410110"/>
      <w:r w:rsidRPr="001D22D3">
        <w:rPr>
          <w:rFonts w:hint="eastAsia"/>
          <w:lang w:val="en-US" w:eastAsia="zh-CN"/>
        </w:rPr>
        <w:t>9</w:t>
      </w:r>
      <w:r w:rsidRPr="001D22D3">
        <w:t>.4.2</w:t>
      </w:r>
      <w:r w:rsidRPr="001D22D3">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210410112"/>
      <w:r w:rsidRPr="001D22D3">
        <w:rPr>
          <w:rFonts w:hint="eastAsia"/>
          <w:lang w:val="en-US" w:eastAsia="zh-CN"/>
        </w:rPr>
        <w:t>9</w:t>
      </w:r>
      <w:r w:rsidRPr="001D22D3">
        <w:rPr>
          <w:lang w:eastAsia="sv-SE"/>
        </w:rPr>
        <w:t>.4.2.2</w:t>
      </w:r>
      <w:r w:rsidRPr="001D22D3">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210410114"/>
      <w:r w:rsidRPr="001D22D3">
        <w:rPr>
          <w:rFonts w:hint="eastAsia"/>
          <w:lang w:val="en-US" w:eastAsia="zh-CN"/>
        </w:rPr>
        <w:t>9</w:t>
      </w:r>
      <w:r w:rsidRPr="001D22D3">
        <w:t>.4.3</w:t>
      </w:r>
      <w:r w:rsidRPr="001D22D3">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1D22D3"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210410116"/>
      <w:r w:rsidRPr="001D22D3">
        <w:rPr>
          <w:rFonts w:hint="eastAsia"/>
          <w:lang w:val="en-US" w:eastAsia="zh-CN"/>
        </w:rPr>
        <w:t>9</w:t>
      </w:r>
      <w:r w:rsidRPr="001D22D3">
        <w:rPr>
          <w:lang w:eastAsia="sv-SE"/>
        </w:rPr>
        <w:t>.4.3.2</w:t>
      </w:r>
      <w:r w:rsidRPr="001D22D3">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210410117"/>
      <w:r w:rsidRPr="001D22D3">
        <w:rPr>
          <w:rFonts w:hint="eastAsia"/>
          <w:lang w:val="en-US" w:eastAsia="zh-CN"/>
        </w:rPr>
        <w:t>9</w:t>
      </w:r>
      <w:r w:rsidRPr="001D22D3">
        <w:rPr>
          <w:lang w:eastAsia="sv-SE"/>
        </w:rPr>
        <w:t>.4.3.3</w:t>
      </w:r>
      <w:r w:rsidRPr="001D22D3">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1D22D3"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210410119"/>
      <w:r w:rsidRPr="001D22D3">
        <w:rPr>
          <w:rFonts w:hint="eastAsia"/>
          <w:lang w:val="en-US" w:eastAsia="zh-CN"/>
        </w:rPr>
        <w:t>9</w:t>
      </w:r>
      <w:r w:rsidRPr="001D22D3">
        <w:rPr>
          <w:lang w:eastAsia="sv-SE"/>
        </w:rPr>
        <w:t>.4.3.4.1</w:t>
      </w:r>
      <w:r w:rsidRPr="001D22D3">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210410120"/>
      <w:r w:rsidRPr="001D22D3">
        <w:rPr>
          <w:rFonts w:hint="eastAsia"/>
          <w:lang w:val="en-US" w:eastAsia="zh-CN"/>
        </w:rPr>
        <w:t>9</w:t>
      </w:r>
      <w:r w:rsidRPr="001D22D3">
        <w:rPr>
          <w:lang w:eastAsia="sv-SE"/>
        </w:rPr>
        <w:t>.4.3.4.2</w:t>
      </w:r>
      <w:r w:rsidRPr="001D22D3">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210410122"/>
      <w:r w:rsidRPr="001D22D3">
        <w:rPr>
          <w:rFonts w:hint="eastAsia"/>
          <w:lang w:eastAsia="zh-CN"/>
        </w:rPr>
        <w:t>9.5</w:t>
      </w:r>
      <w:r w:rsidRPr="001D22D3">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210410123"/>
      <w:r w:rsidRPr="001D22D3">
        <w:rPr>
          <w:rFonts w:hint="eastAsia"/>
          <w:lang w:eastAsia="zh-CN"/>
        </w:rPr>
        <w:t>9.6</w:t>
      </w:r>
      <w:r w:rsidRPr="001D22D3">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1D22D3"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210410124"/>
      <w:r w:rsidRPr="001D22D3">
        <w:t>9.6.1</w:t>
      </w:r>
      <w:r w:rsidRPr="001D22D3">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210410125"/>
      <w:r w:rsidRPr="001D22D3">
        <w:t>9.6.2</w:t>
      </w:r>
      <w:r w:rsidRPr="001D22D3">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1D22D3"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210410126"/>
      <w:r w:rsidRPr="001D22D3">
        <w:t>9.6.2.1</w:t>
      </w:r>
      <w:r w:rsidRPr="001D22D3">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210410127"/>
      <w:r w:rsidRPr="001D22D3">
        <w:t>9.6.2.2</w:t>
      </w:r>
      <w:r w:rsidRPr="001D22D3">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210410128"/>
      <w:r w:rsidRPr="001D22D3">
        <w:t>9.6.2.3</w:t>
      </w:r>
      <w:r w:rsidRPr="001D22D3">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210410129"/>
      <w:r w:rsidRPr="001D22D3">
        <w:t>9.6.2.4</w:t>
      </w:r>
      <w:r w:rsidRPr="001D22D3">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1D22D3"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210410130"/>
      <w:r w:rsidRPr="001D22D3">
        <w:t>9.6.2.4.1</w:t>
      </w:r>
      <w:r w:rsidRPr="001D22D3">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210410131"/>
      <w:r w:rsidRPr="001D22D3">
        <w:t>9.6.2.4.</w:t>
      </w:r>
      <w:r w:rsidR="00A33009" w:rsidRPr="001D22D3">
        <w:t>2</w:t>
      </w:r>
      <w:r w:rsidRPr="001D22D3">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210410132"/>
      <w:r w:rsidRPr="001D22D3">
        <w:t>9.6.2.5</w:t>
      </w:r>
      <w:r w:rsidRPr="001D22D3">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210410133"/>
      <w:r w:rsidRPr="001D22D3">
        <w:t>9.6.3</w:t>
      </w:r>
      <w:r w:rsidRPr="001D22D3">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1D22D3"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210410134"/>
      <w:r w:rsidRPr="001D22D3">
        <w:t>9.6.3.1</w:t>
      </w:r>
      <w:r w:rsidRPr="001D22D3">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210410135"/>
      <w:r w:rsidRPr="001D22D3">
        <w:t>9.6.3.2</w:t>
      </w:r>
      <w:r w:rsidRPr="001D22D3">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210410136"/>
      <w:r w:rsidRPr="001D22D3">
        <w:t>9.6.3.3</w:t>
      </w:r>
      <w:r w:rsidRPr="001D22D3">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210410137"/>
      <w:r w:rsidRPr="001D22D3">
        <w:t>9.6.3.4</w:t>
      </w:r>
      <w:r w:rsidRPr="001D22D3">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1D22D3"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210410138"/>
      <w:r w:rsidRPr="001D22D3">
        <w:t>9.6.3.4.1</w:t>
      </w:r>
      <w:r w:rsidRPr="001D22D3">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210410139"/>
      <w:r w:rsidRPr="001D22D3">
        <w:t>9.6.3.4.2</w:t>
      </w:r>
      <w:r w:rsidRPr="001D22D3">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210410140"/>
      <w:r w:rsidRPr="001D22D3">
        <w:t>9.6.3.5</w:t>
      </w:r>
      <w:r w:rsidRPr="001D22D3">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210410141"/>
      <w:r w:rsidRPr="001D22D3">
        <w:rPr>
          <w:rFonts w:eastAsia="DengXian"/>
          <w:lang w:val="en-US"/>
        </w:rPr>
        <w:t>9.6.4</w:t>
      </w:r>
      <w:r w:rsidRPr="001D22D3">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210410142"/>
      <w:r w:rsidRPr="001D22D3">
        <w:rPr>
          <w:rFonts w:eastAsia="DengXian"/>
          <w:lang w:val="en-US"/>
        </w:rPr>
        <w:t>9.6.5</w:t>
      </w:r>
      <w:r w:rsidRPr="001D22D3">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1D22D3"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210410143"/>
      <w:r w:rsidRPr="001D22D3">
        <w:t>9.6.5.1</w:t>
      </w:r>
      <w:r w:rsidRPr="001D22D3">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210410144"/>
      <w:r w:rsidRPr="001D22D3">
        <w:t>9.6.5.2</w:t>
      </w:r>
      <w:r w:rsidRPr="001D22D3">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210410145"/>
      <w:r w:rsidRPr="001D22D3">
        <w:t>9.6.5.3</w:t>
      </w:r>
      <w:r w:rsidRPr="001D22D3">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210410146"/>
      <w:r w:rsidRPr="001D22D3">
        <w:t>9.6.5.4</w:t>
      </w:r>
      <w:r w:rsidRPr="001D22D3">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1D22D3"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210410147"/>
      <w:r w:rsidRPr="001D22D3">
        <w:t>9.6.5.4.1</w:t>
      </w:r>
      <w:r w:rsidRPr="001D22D3">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210410148"/>
      <w:r w:rsidRPr="001D22D3">
        <w:t>9.6.5.4.2</w:t>
      </w:r>
      <w:r w:rsidRPr="001D22D3">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210410149"/>
      <w:r w:rsidRPr="001D22D3">
        <w:t>9.6.5.5</w:t>
      </w:r>
      <w:r w:rsidRPr="001D22D3">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210410150"/>
      <w:r w:rsidRPr="001D22D3">
        <w:rPr>
          <w:rFonts w:hint="eastAsia"/>
          <w:lang w:eastAsia="zh-CN"/>
        </w:rPr>
        <w:t>9.7</w:t>
      </w:r>
      <w:r w:rsidRPr="001D22D3">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1D22D3"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210410151"/>
      <w:r w:rsidRPr="001D22D3">
        <w:t>9.7.1</w:t>
      </w:r>
      <w:r w:rsidRPr="001D22D3">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1D22D3" w:rsidRDefault="00C125A1" w:rsidP="00C125A1">
      <w:pPr>
        <w:rPr>
          <w:color w:val="000000" w:themeColor="text1"/>
        </w:rPr>
      </w:pPr>
      <w:bookmarkStart w:id="1528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5" w:name="_Hlk142301575"/>
      <w:r>
        <w:t>out-of-band emissions</w:t>
      </w:r>
      <w:bookmarkEnd w:id="1528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210410152"/>
      <w:r w:rsidRPr="001D22D3">
        <w:rPr>
          <w:color w:val="000000" w:themeColor="text1"/>
        </w:rPr>
        <w:t>9.7.2</w:t>
      </w:r>
      <w:r w:rsidRPr="001D22D3">
        <w:rPr>
          <w:color w:val="000000" w:themeColor="text1"/>
        </w:rPr>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1D22D3"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210410153"/>
      <w:r w:rsidRPr="001D22D3">
        <w:t>9.7.2.1</w:t>
      </w:r>
      <w:r w:rsidRPr="001D22D3">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210410154"/>
      <w:r w:rsidRPr="001D22D3">
        <w:t>9.7.2.2</w:t>
      </w:r>
      <w:r w:rsidRPr="001D22D3">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210410155"/>
      <w:r w:rsidRPr="001D22D3">
        <w:t>9.7.2.3</w:t>
      </w:r>
      <w:r w:rsidRPr="001D22D3">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210410156"/>
      <w:r w:rsidRPr="001D22D3">
        <w:t>9.7.2.4</w:t>
      </w:r>
      <w:r w:rsidRPr="001D22D3">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1D22D3"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210410157"/>
      <w:r w:rsidRPr="001D22D3">
        <w:t>9.7.2.4.1</w:t>
      </w:r>
      <w:r w:rsidRPr="001D22D3">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210410158"/>
      <w:r w:rsidRPr="001D22D3">
        <w:t>9.7.2.4.2</w:t>
      </w:r>
      <w:r w:rsidRPr="001D22D3">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210410159"/>
      <w:r w:rsidRPr="001D22D3">
        <w:t>9.7.2.5</w:t>
      </w:r>
      <w:r w:rsidRPr="001D22D3">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210410160"/>
      <w:r w:rsidRPr="001D22D3">
        <w:t>9.7.3</w:t>
      </w:r>
      <w:r w:rsidRPr="001D22D3">
        <w:tab/>
        <w:t xml:space="preserve">OTA Adjacent </w:t>
      </w:r>
      <w:r w:rsidRPr="001D22D3">
        <w:rPr>
          <w:color w:val="000000" w:themeColor="text1"/>
        </w:rPr>
        <w:t>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1D22D3"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210410161"/>
      <w:r w:rsidRPr="001D22D3">
        <w:t>9.7.3.1</w:t>
      </w:r>
      <w:r w:rsidRPr="001D22D3">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210410162"/>
      <w:r w:rsidRPr="001D22D3">
        <w:t>9.7.3.2</w:t>
      </w:r>
      <w:r w:rsidRPr="001D22D3">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210410163"/>
      <w:r w:rsidRPr="001D22D3">
        <w:t>9.7.3.3</w:t>
      </w:r>
      <w:r w:rsidRPr="001D22D3">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210410164"/>
      <w:r w:rsidRPr="001D22D3">
        <w:t>9.7.3.4</w:t>
      </w:r>
      <w:r w:rsidRPr="001D22D3">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1D22D3"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210410165"/>
      <w:r w:rsidRPr="001D22D3">
        <w:t>9.7.3.4.1</w:t>
      </w:r>
      <w:r w:rsidRPr="001D22D3">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210410166"/>
      <w:r w:rsidRPr="001D22D3">
        <w:t>9.7.3.4.2</w:t>
      </w:r>
      <w:r w:rsidRPr="001D22D3">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1D22D3" w:rsidRDefault="000F0849" w:rsidP="000F0849">
      <w:pPr>
        <w:rPr>
          <w:color w:val="000000" w:themeColor="text1"/>
          <w:lang w:eastAsia="zh-CN"/>
        </w:rPr>
      </w:pPr>
      <w:bookmarkStart w:id="1545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210410167"/>
      <w:r w:rsidRPr="001D22D3">
        <w:t>9.7.3.5</w:t>
      </w:r>
      <w:r w:rsidRPr="001D22D3">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210410168"/>
      <w:r>
        <w:t>9.7.4</w:t>
      </w:r>
      <w:r>
        <w:tab/>
        <w:t xml:space="preserve">OTA </w:t>
      </w:r>
      <w:r>
        <w:rPr>
          <w:rFonts w:eastAsia="SimSun" w:hint="eastAsia"/>
          <w:lang w:val="en-US" w:eastAsia="zh-CN"/>
        </w:rPr>
        <w:t>out-of-band</w:t>
      </w:r>
      <w:r>
        <w:rPr>
          <w:color w:val="000000" w:themeColor="text1"/>
        </w:rPr>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1D22D3"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210410169"/>
      <w:r w:rsidRPr="001D22D3">
        <w:t>9.7.4.1</w:t>
      </w:r>
      <w:r w:rsidRPr="001D22D3">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84" w:name="_Hlk142309688"/>
      <w:r>
        <w:t>SAN transponder bandwidth</w:t>
      </w:r>
      <w:bookmarkEnd w:id="1548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210410170"/>
      <w:r w:rsidRPr="001D22D3">
        <w:rPr>
          <w:lang w:eastAsia="zh-CN"/>
        </w:rPr>
        <w:t>9.7.4.2</w:t>
      </w:r>
      <w:r w:rsidRPr="001D22D3">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210410171"/>
      <w:r w:rsidRPr="001D22D3">
        <w:rPr>
          <w:lang w:eastAsia="zh-CN"/>
        </w:rPr>
        <w:t>9.7.4.3</w:t>
      </w:r>
      <w:r w:rsidRPr="001D22D3">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210410172"/>
      <w:r w:rsidRPr="001D22D3">
        <w:rPr>
          <w:lang w:eastAsia="zh-CN"/>
        </w:rPr>
        <w:t>9.7.4.4</w:t>
      </w:r>
      <w:r w:rsidRPr="001D22D3">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1D22D3"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210410173"/>
      <w:r w:rsidRPr="001D22D3">
        <w:rPr>
          <w:lang w:eastAsia="zh-CN"/>
        </w:rPr>
        <w:t>9.7.4.4.1</w:t>
      </w:r>
      <w:r w:rsidRPr="001D22D3">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210410174"/>
      <w:r w:rsidRPr="001D22D3">
        <w:rPr>
          <w:lang w:eastAsia="zh-CN"/>
        </w:rPr>
        <w:t>9.7.4.4.2</w:t>
      </w:r>
      <w:r w:rsidRPr="001D22D3">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210410175"/>
      <w:r w:rsidRPr="001D22D3">
        <w:rPr>
          <w:lang w:eastAsia="zh-CN"/>
        </w:rPr>
        <w:t>9.7.4.5</w:t>
      </w:r>
      <w:r w:rsidRPr="001D22D3">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210410176"/>
      <w:r w:rsidRPr="001D22D3">
        <w:rPr>
          <w:color w:val="000000" w:themeColor="text1"/>
        </w:rPr>
        <w:t>9.7.5</w:t>
      </w:r>
      <w:r w:rsidRPr="001D22D3">
        <w:rPr>
          <w:color w:val="000000" w:themeColor="text1"/>
        </w:rPr>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1D22D3"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210410177"/>
      <w:r w:rsidRPr="001D22D3">
        <w:t>9.7.5.1</w:t>
      </w:r>
      <w:r w:rsidRPr="001D22D3">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210410178"/>
      <w:r w:rsidRPr="001D22D3">
        <w:t>9.7.5.2</w:t>
      </w:r>
      <w:r w:rsidRPr="001D22D3">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210410179"/>
      <w:r w:rsidRPr="001D22D3">
        <w:t>9.7.5.3</w:t>
      </w:r>
      <w:r w:rsidRPr="001D22D3">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210410180"/>
      <w:r w:rsidRPr="001D22D3">
        <w:t>9.7.5.4</w:t>
      </w:r>
      <w:r w:rsidRPr="001D22D3">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1D22D3"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210410181"/>
      <w:r w:rsidRPr="001D22D3">
        <w:t>9.7.5.4.1</w:t>
      </w:r>
      <w:r w:rsidRPr="001D22D3">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210410182"/>
      <w:r w:rsidRPr="001D22D3">
        <w:t>9.7.5.4.2</w:t>
      </w:r>
      <w:r w:rsidRPr="001D22D3">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210410183"/>
      <w:r w:rsidRPr="001D22D3">
        <w:t>9.7.5.5</w:t>
      </w:r>
      <w:r w:rsidRPr="001D22D3">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210410185"/>
      <w:r w:rsidRPr="001D22D3">
        <w:rPr>
          <w:lang w:eastAsia="zh-CN"/>
        </w:rPr>
        <w:t>9.7.5.7</w:t>
      </w:r>
      <w:r w:rsidR="00623BD7" w:rsidRPr="001D22D3">
        <w:rPr>
          <w:lang w:eastAsia="zh-CN"/>
        </w:rPr>
        <w:tab/>
      </w:r>
      <w:r w:rsidR="00623BD7" w:rsidRPr="001D22D3">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210410186"/>
      <w:r w:rsidRPr="001D22D3">
        <w:rPr>
          <w:rFonts w:hint="eastAsia"/>
          <w:lang w:eastAsia="zh-CN"/>
        </w:rPr>
        <w:t>9.8</w:t>
      </w:r>
      <w:r w:rsidRPr="001D22D3">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210410187"/>
      <w:r w:rsidRPr="001D22D3">
        <w:rPr>
          <w:rFonts w:hint="eastAsia"/>
          <w:lang w:eastAsia="zh-CN"/>
        </w:rPr>
        <w:t>10</w:t>
      </w:r>
      <w:r w:rsidRPr="001D22D3">
        <w:rPr>
          <w:rFonts w:hint="eastAsia"/>
          <w:lang w:eastAsia="zh-CN"/>
        </w:rPr>
        <w:tab/>
        <w:t>Radiated receiver characteristic</w:t>
      </w:r>
      <w:bookmarkEnd w:id="15672"/>
      <w:bookmarkEnd w:id="15673"/>
      <w:bookmarkEnd w:id="15674"/>
      <w:bookmarkEnd w:id="15675"/>
      <w:bookmarkEnd w:id="15676"/>
      <w:bookmarkEnd w:id="15677"/>
      <w:bookmarkEnd w:id="15678"/>
      <w:bookmarkEnd w:id="15679"/>
      <w:bookmarkEnd w:id="15680"/>
      <w:bookmarkEnd w:id="15681"/>
      <w:bookmarkEnd w:id="15682"/>
    </w:p>
    <w:p w14:paraId="1015A87A" w14:textId="77777777" w:rsidR="00571C4F" w:rsidRPr="001D22D3"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210410188"/>
      <w:r w:rsidRPr="001D22D3">
        <w:rPr>
          <w:rFonts w:hint="eastAsia"/>
          <w:lang w:eastAsia="zh-CN"/>
        </w:rPr>
        <w:t>10.1</w:t>
      </w:r>
      <w:r w:rsidRPr="001D22D3">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210410189"/>
      <w:r w:rsidRPr="001D22D3">
        <w:rPr>
          <w:rFonts w:hint="eastAsia"/>
          <w:lang w:eastAsia="zh-CN"/>
        </w:rPr>
        <w:t>10.2</w:t>
      </w:r>
      <w:r w:rsidRPr="001D22D3">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1D22D3"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1D22D3" w:rsidRDefault="00B76045" w:rsidP="00B76045">
      <w:pPr>
        <w:rPr>
          <w:lang w:val="en-US"/>
        </w:rPr>
      </w:pPr>
      <w:r w:rsidRPr="001D22D3">
        <w:rPr>
          <w:lang w:val="en-US"/>
        </w:rPr>
        <w:t xml:space="preserve">The OTA sensitivity requirement is </w:t>
      </w:r>
      <w:bookmarkStart w:id="15716" w:name="_Hlk500328880"/>
      <w:r w:rsidRPr="001D22D3">
        <w:rPr>
          <w:lang w:val="en-US"/>
        </w:rPr>
        <w:t xml:space="preserve">a </w:t>
      </w:r>
      <w:r w:rsidRPr="001D22D3">
        <w:rPr>
          <w:i/>
          <w:lang w:val="en-US"/>
        </w:rPr>
        <w:t>directional requirement</w:t>
      </w:r>
      <w:bookmarkEnd w:id="1571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1D22D3"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210410197"/>
      <w:r w:rsidRPr="001D22D3">
        <w:rPr>
          <w:rFonts w:hint="eastAsia"/>
          <w:lang w:eastAsia="zh-CN"/>
        </w:rPr>
        <w:t>10.3</w:t>
      </w:r>
      <w:r w:rsidRPr="001D22D3">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1D22D3"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210410198"/>
      <w:r w:rsidRPr="001D22D3">
        <w:t>10.3.1</w:t>
      </w:r>
      <w:r w:rsidRPr="001D22D3">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210410199"/>
      <w:r w:rsidRPr="001D22D3">
        <w:t>10.3.2</w:t>
      </w:r>
      <w:r w:rsidRPr="001D22D3">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210410200"/>
      <w:r w:rsidRPr="001D22D3">
        <w:t>10.3.3</w:t>
      </w:r>
      <w:r w:rsidRPr="001D22D3">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210410201"/>
      <w:r w:rsidRPr="001D22D3">
        <w:t>10.3.4</w:t>
      </w:r>
      <w:r w:rsidRPr="001D22D3">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1D22D3"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210410202"/>
      <w:r w:rsidRPr="001D22D3">
        <w:t>10.3.4.1</w:t>
      </w:r>
      <w:r w:rsidRPr="001D22D3">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210410203"/>
      <w:r w:rsidRPr="001D22D3">
        <w:t>10.3.4.2</w:t>
      </w:r>
      <w:r w:rsidRPr="001D22D3">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210410204"/>
      <w:r w:rsidRPr="001D22D3">
        <w:t>10.3.5</w:t>
      </w:r>
      <w:r w:rsidRPr="001D22D3">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210410205"/>
      <w:r w:rsidRPr="001D22D3">
        <w:rPr>
          <w:rFonts w:hint="eastAsia"/>
          <w:lang w:eastAsia="zh-CN"/>
        </w:rPr>
        <w:t>10.4</w:t>
      </w:r>
      <w:r w:rsidRPr="001D22D3">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1D22D3"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1D22D3"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21041021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1D22D3"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210410215"/>
      <w:r w:rsidRPr="001D22D3">
        <w:rPr>
          <w:rFonts w:hint="eastAsia"/>
          <w:lang w:eastAsia="zh-CN"/>
        </w:rPr>
        <w:t>10.5</w:t>
      </w:r>
      <w:r w:rsidRPr="001D22D3">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1D22D3"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210410216"/>
      <w:r w:rsidRPr="001D22D3">
        <w:t>10.5.1</w:t>
      </w:r>
      <w:r w:rsidRPr="001D22D3">
        <w:tab/>
      </w:r>
      <w:r w:rsidRPr="001D22D3">
        <w:rPr>
          <w:rFonts w:eastAsia="SimSun"/>
          <w:lang w:eastAsia="ja-JP"/>
        </w:rPr>
        <w:t xml:space="preserve">OTA </w:t>
      </w:r>
      <w:r w:rsidRPr="001D22D3">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1D22D3"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210410217"/>
      <w:r w:rsidRPr="001D22D3">
        <w:rPr>
          <w:lang w:eastAsia="sv-SE"/>
        </w:rPr>
        <w:t>10.5.1.1</w:t>
      </w:r>
      <w:r w:rsidRPr="001D22D3">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210410218"/>
      <w:r w:rsidRPr="001D22D3">
        <w:rPr>
          <w:lang w:eastAsia="sv-SE"/>
        </w:rPr>
        <w:t>10.5.1.2</w:t>
      </w:r>
      <w:r w:rsidRPr="001D22D3">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210410219"/>
      <w:r w:rsidRPr="001D22D3">
        <w:rPr>
          <w:lang w:eastAsia="sv-SE"/>
        </w:rPr>
        <w:t>10.5.1.3</w:t>
      </w:r>
      <w:r w:rsidRPr="001D22D3">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210410220"/>
      <w:r w:rsidRPr="001D22D3">
        <w:rPr>
          <w:lang w:eastAsia="sv-SE"/>
        </w:rPr>
        <w:t>10.5.1.4</w:t>
      </w:r>
      <w:r w:rsidRPr="001D22D3">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1D22D3"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210410221"/>
      <w:r w:rsidRPr="001D22D3">
        <w:t>10.5.1.4.1</w:t>
      </w:r>
      <w:r w:rsidRPr="001D22D3">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210410222"/>
      <w:r w:rsidRPr="001D22D3">
        <w:t>10.5.1.4.2</w:t>
      </w:r>
      <w:r w:rsidRPr="001D22D3">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210410223"/>
      <w:r w:rsidRPr="001D22D3">
        <w:rPr>
          <w:lang w:eastAsia="sv-SE"/>
        </w:rPr>
        <w:t>10.5.1.5</w:t>
      </w:r>
      <w:r w:rsidRPr="001D22D3">
        <w:rPr>
          <w:lang w:eastAsia="sv-SE"/>
        </w:rPr>
        <w:tab/>
      </w:r>
      <w:bookmarkStart w:id="17220" w:name="_Hlk513649853"/>
      <w:r w:rsidRPr="001D22D3">
        <w:rPr>
          <w:lang w:eastAsia="sv-SE"/>
        </w:rPr>
        <w:t xml:space="preserve">Test </w:t>
      </w:r>
      <w:bookmarkEnd w:id="17220"/>
      <w:r w:rsidRPr="001D22D3">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210410224"/>
      <w:r w:rsidRPr="001D22D3">
        <w:t>10.5.2</w:t>
      </w:r>
      <w:r w:rsidRPr="001D22D3">
        <w:tab/>
      </w:r>
      <w:r w:rsidRPr="001D22D3">
        <w:rPr>
          <w:rFonts w:eastAsia="SimSun"/>
          <w:lang w:eastAsia="ja-JP"/>
        </w:rPr>
        <w:t xml:space="preserve">OTA </w:t>
      </w:r>
      <w:r w:rsidRPr="001D22D3">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210410225"/>
      <w:r w:rsidRPr="001D22D3">
        <w:rPr>
          <w:rFonts w:hint="eastAsia"/>
          <w:lang w:eastAsia="zh-CN"/>
        </w:rPr>
        <w:t>10.6</w:t>
      </w:r>
      <w:r w:rsidRPr="001D22D3">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1D22D3" w:rsidRDefault="002D0CD8" w:rsidP="002D0CD8">
      <w:pPr>
        <w:pStyle w:val="Heading3"/>
        <w:rPr>
          <w:color w:val="000000" w:themeColor="text1"/>
        </w:rPr>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210410226"/>
      <w:r w:rsidRPr="001D22D3">
        <w:rPr>
          <w:color w:val="000000" w:themeColor="text1"/>
        </w:rPr>
        <w:t>10.6.1</w:t>
      </w:r>
      <w:r w:rsidRPr="001D22D3">
        <w:rPr>
          <w:color w:val="000000" w:themeColor="text1"/>
        </w:rPr>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210410228"/>
      <w:r w:rsidRPr="001D22D3">
        <w:rPr>
          <w:color w:val="000000" w:themeColor="text1"/>
        </w:rPr>
        <w:t>10.6.3</w:t>
      </w:r>
      <w:r w:rsidRPr="001D22D3">
        <w:rPr>
          <w:color w:val="000000" w:themeColor="text1"/>
        </w:rPr>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210410229"/>
      <w:r w:rsidRPr="001D22D3">
        <w:rPr>
          <w:color w:val="000000" w:themeColor="text1"/>
        </w:rPr>
        <w:t>10.6.4</w:t>
      </w:r>
      <w:r w:rsidRPr="001D22D3">
        <w:rPr>
          <w:color w:val="000000" w:themeColor="text1"/>
        </w:rPr>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1D22D3"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210410230"/>
      <w:r w:rsidRPr="001D22D3">
        <w:rPr>
          <w:lang w:eastAsia="sv-SE"/>
        </w:rPr>
        <w:t>10.6.4.1</w:t>
      </w:r>
      <w:r w:rsidRPr="001D22D3">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210410231"/>
      <w:r w:rsidRPr="001D22D3">
        <w:rPr>
          <w:lang w:eastAsia="sv-SE"/>
        </w:rPr>
        <w:t>10.6.4.2</w:t>
      </w:r>
      <w:r w:rsidRPr="001D22D3">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6pt" o:ole="">
                  <v:imagedata r:id="rId47" o:title=""/>
                </v:shape>
                <o:OLEObject Type="Embed" ProgID="Equation.3" ShapeID="_x0000_i1042" DrawAspect="Content" ObjectID="_1826970362"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210410233"/>
      <w:bookmarkStart w:id="17920" w:name="_Toc120628641"/>
      <w:bookmarkStart w:id="17921" w:name="_Toc120629226"/>
      <w:bookmarkStart w:id="17922" w:name="_Toc120629814"/>
      <w:bookmarkStart w:id="17923" w:name="_Toc120631315"/>
      <w:bookmarkStart w:id="17924" w:name="_Toc120631966"/>
      <w:bookmarkStart w:id="17925" w:name="_Toc120632616"/>
      <w:bookmarkStart w:id="17926" w:name="_Toc120633266"/>
      <w:bookmarkStart w:id="17927" w:name="_Toc120633916"/>
      <w:bookmarkStart w:id="17928" w:name="_Toc120634567"/>
      <w:bookmarkStart w:id="17929" w:name="_Toc120635218"/>
      <w:bookmarkStart w:id="17930" w:name="_Toc121754342"/>
      <w:bookmarkStart w:id="17931" w:name="_Toc121755012"/>
      <w:bookmarkStart w:id="17932" w:name="_Toc121822968"/>
      <w:r w:rsidRPr="001D22D3">
        <w:rPr>
          <w:rFonts w:hint="eastAsia"/>
          <w:lang w:eastAsia="zh-CN"/>
        </w:rPr>
        <w:t>10.7</w:t>
      </w:r>
      <w:r w:rsidRPr="001D22D3">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210410234"/>
      <w:r w:rsidRPr="001D22D3">
        <w:rPr>
          <w:rFonts w:hint="eastAsia"/>
          <w:lang w:eastAsia="zh-CN"/>
        </w:rPr>
        <w:t>10.8</w:t>
      </w:r>
      <w:r w:rsidRPr="001D22D3">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21041023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1D22D3"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1D22D3"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BF0FBA"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BF0FBA"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1D22D3">
        <w:rPr>
          <w:lang w:val="nn-NO" w:eastAsia="zh-CN"/>
        </w:rPr>
        <w:br w:type="page"/>
      </w:r>
    </w:p>
    <w:p w14:paraId="4CE383B6" w14:textId="78EA4E4D" w:rsidR="002D1754"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21041024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E62E6F"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210410244"/>
      <w:r w:rsidRPr="00E62E6F">
        <w:t>11.1</w:t>
      </w:r>
      <w:r w:rsidRPr="00E62E6F">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E62E6F"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1CCE0436" w14:textId="77777777" w:rsidR="00BF0FBA" w:rsidRDefault="00BF0FBA" w:rsidP="00BF0FBA">
      <w:pPr>
        <w:rPr>
          <w:lang w:eastAsia="zh-CN"/>
        </w:rPr>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bookmarkStart w:id="18441" w:name="_Toc210410246"/>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26843B6C" w14:textId="77777777" w:rsidR="00BF0FBA" w:rsidRPr="00656B5B" w:rsidRDefault="00BF0FBA" w:rsidP="00BF0FBA">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210410247"/>
      <w:r w:rsidRPr="00E62E6F">
        <w:t>11.2</w:t>
      </w:r>
      <w:r w:rsidRPr="00E62E6F">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E62E6F"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E62E6F"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210410249"/>
      <w:r w:rsidRPr="00E62E6F">
        <w:t>11.2.1.1</w:t>
      </w:r>
      <w:r w:rsidRPr="00E62E6F">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210410250"/>
      <w:r w:rsidRPr="00E62E6F">
        <w:t>11.2.1.2</w:t>
      </w:r>
      <w:r w:rsidRPr="00E62E6F">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210410251"/>
      <w:r w:rsidRPr="00E62E6F">
        <w:t>11.2.1.3</w:t>
      </w:r>
      <w:r w:rsidRPr="00E62E6F">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210410252"/>
      <w:r w:rsidRPr="00E62E6F">
        <w:t>11.2.1.4</w:t>
      </w:r>
      <w:r w:rsidRPr="00E62E6F">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E62E6F"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210410253"/>
      <w:r w:rsidRPr="00E62E6F">
        <w:t>11.2.1.4.1</w:t>
      </w:r>
      <w:r w:rsidRPr="00E62E6F">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210410254"/>
      <w:r w:rsidRPr="00E62E6F">
        <w:t>11.2.1.4.2</w:t>
      </w:r>
      <w:r w:rsidRPr="00E62E6F">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210410255"/>
      <w:r w:rsidRPr="00E62E6F">
        <w:t>11.2.1.5</w:t>
      </w:r>
      <w:r w:rsidRPr="00E62E6F">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D47B7" w:rsidRPr="0037242B" w14:paraId="14D84112" w14:textId="77777777" w:rsidTr="007E4B3F">
        <w:trPr>
          <w:trHeight w:val="153"/>
          <w:jc w:val="center"/>
        </w:trPr>
        <w:tc>
          <w:tcPr>
            <w:tcW w:w="0" w:type="auto"/>
          </w:tcPr>
          <w:p w14:paraId="07DDD5AE"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45B37B8" w14:textId="77777777" w:rsidR="007D47B7" w:rsidRPr="0037242B" w:rsidRDefault="007D47B7" w:rsidP="007D47B7">
            <w:pPr>
              <w:pStyle w:val="TAC"/>
              <w:rPr>
                <w:rFonts w:cs="Arial"/>
              </w:rPr>
            </w:pPr>
            <w:r w:rsidRPr="0037242B">
              <w:rPr>
                <w:rFonts w:cs="Arial"/>
              </w:rPr>
              <w:t>1</w:t>
            </w:r>
          </w:p>
        </w:tc>
        <w:tc>
          <w:tcPr>
            <w:tcW w:w="0" w:type="auto"/>
          </w:tcPr>
          <w:p w14:paraId="1A7580F0"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8E02AAA" w14:textId="77777777" w:rsidR="007D47B7" w:rsidRPr="0037242B" w:rsidRDefault="007D47B7" w:rsidP="007D47B7">
            <w:pPr>
              <w:pStyle w:val="TAC"/>
              <w:rPr>
                <w:rFonts w:cs="Arial"/>
              </w:rPr>
            </w:pPr>
            <w:r w:rsidRPr="005C3B10">
              <w:rPr>
                <w:bCs/>
                <w:lang w:eastAsia="ko-KR"/>
              </w:rPr>
              <w:t>NTN-TDLA100-5</w:t>
            </w:r>
          </w:p>
        </w:tc>
        <w:tc>
          <w:tcPr>
            <w:tcW w:w="0" w:type="auto"/>
          </w:tcPr>
          <w:p w14:paraId="3AD18D6E"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142B8E5A" w14:textId="77777777" w:rsidR="007D47B7" w:rsidRPr="0037242B" w:rsidRDefault="007D47B7" w:rsidP="007D47B7">
            <w:pPr>
              <w:pStyle w:val="TAC"/>
              <w:rPr>
                <w:rFonts w:cs="Arial"/>
              </w:rPr>
            </w:pPr>
            <w:r w:rsidRPr="0037242B">
              <w:rPr>
                <w:rFonts w:cs="Arial"/>
              </w:rPr>
              <w:t>70%</w:t>
            </w:r>
          </w:p>
        </w:tc>
        <w:tc>
          <w:tcPr>
            <w:tcW w:w="0" w:type="auto"/>
          </w:tcPr>
          <w:p w14:paraId="6600E0EB" w14:textId="6C6031EE" w:rsidR="007D47B7" w:rsidRPr="0037242B" w:rsidRDefault="007D47B7" w:rsidP="007D47B7">
            <w:pPr>
              <w:pStyle w:val="TAC"/>
              <w:rPr>
                <w:rFonts w:cs="Arial"/>
                <w:lang w:eastAsia="zh-CN"/>
              </w:rPr>
            </w:pPr>
            <w:r>
              <w:rPr>
                <w:rFonts w:cs="Arial"/>
                <w:lang w:eastAsia="zh-CN"/>
              </w:rPr>
              <w:t>-2.5</w:t>
            </w:r>
          </w:p>
        </w:tc>
      </w:tr>
      <w:tr w:rsidR="007D47B7" w:rsidRPr="0037242B" w14:paraId="1982450B" w14:textId="77777777" w:rsidTr="007E4B3F">
        <w:trPr>
          <w:trHeight w:val="153"/>
          <w:jc w:val="center"/>
        </w:trPr>
        <w:tc>
          <w:tcPr>
            <w:tcW w:w="0" w:type="auto"/>
          </w:tcPr>
          <w:p w14:paraId="7DC44C62"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EB352D8" w14:textId="77777777" w:rsidR="007D47B7" w:rsidRPr="0037242B" w:rsidRDefault="007D47B7" w:rsidP="007D47B7">
            <w:pPr>
              <w:pStyle w:val="TAC"/>
              <w:rPr>
                <w:rFonts w:cs="Arial"/>
              </w:rPr>
            </w:pPr>
            <w:r w:rsidRPr="0037242B">
              <w:rPr>
                <w:rFonts w:cs="Arial"/>
              </w:rPr>
              <w:t>1</w:t>
            </w:r>
          </w:p>
        </w:tc>
        <w:tc>
          <w:tcPr>
            <w:tcW w:w="0" w:type="auto"/>
          </w:tcPr>
          <w:p w14:paraId="707E236C"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3221E949" w14:textId="77777777" w:rsidR="007D47B7" w:rsidRPr="0037242B" w:rsidRDefault="007D47B7" w:rsidP="007D47B7">
            <w:pPr>
              <w:pStyle w:val="TAC"/>
              <w:rPr>
                <w:bCs/>
                <w:lang w:eastAsia="ko-KR"/>
              </w:rPr>
            </w:pPr>
            <w:r w:rsidRPr="0037242B">
              <w:rPr>
                <w:bCs/>
                <w:lang w:eastAsia="ko-KR"/>
              </w:rPr>
              <w:t>NTN-TDLC5-5</w:t>
            </w:r>
          </w:p>
        </w:tc>
        <w:tc>
          <w:tcPr>
            <w:tcW w:w="0" w:type="auto"/>
          </w:tcPr>
          <w:p w14:paraId="59FF6385" w14:textId="77777777" w:rsidR="007D47B7" w:rsidRPr="0037242B" w:rsidRDefault="007D47B7" w:rsidP="007D47B7">
            <w:pPr>
              <w:pStyle w:val="TAC"/>
              <w:rPr>
                <w:rFonts w:cs="Arial"/>
              </w:rPr>
            </w:pPr>
            <w:r w:rsidRPr="0037242B">
              <w:rPr>
                <w:rFonts w:cs="Arial"/>
              </w:rPr>
              <w:t>A5-2</w:t>
            </w:r>
          </w:p>
        </w:tc>
        <w:tc>
          <w:tcPr>
            <w:tcW w:w="0" w:type="auto"/>
          </w:tcPr>
          <w:p w14:paraId="3599C287" w14:textId="77777777" w:rsidR="007D47B7" w:rsidRPr="0037242B" w:rsidRDefault="007D47B7" w:rsidP="007D47B7">
            <w:pPr>
              <w:pStyle w:val="TAC"/>
              <w:rPr>
                <w:rFonts w:cs="Arial"/>
              </w:rPr>
            </w:pPr>
            <w:r w:rsidRPr="0037242B">
              <w:rPr>
                <w:rFonts w:cs="Arial"/>
              </w:rPr>
              <w:t>70%</w:t>
            </w:r>
          </w:p>
        </w:tc>
        <w:tc>
          <w:tcPr>
            <w:tcW w:w="0" w:type="auto"/>
          </w:tcPr>
          <w:p w14:paraId="66C88D62" w14:textId="41685C04" w:rsidR="007D47B7" w:rsidRPr="0037242B" w:rsidRDefault="007D47B7" w:rsidP="007D47B7">
            <w:pPr>
              <w:pStyle w:val="TAC"/>
              <w:rPr>
                <w:rFonts w:cs="Arial"/>
                <w:lang w:eastAsia="zh-CN"/>
              </w:rPr>
            </w:pPr>
            <w:r>
              <w:rPr>
                <w:rFonts w:cs="Arial"/>
                <w:lang w:eastAsia="zh-CN"/>
              </w:rPr>
              <w:t>-2.8</w:t>
            </w:r>
          </w:p>
        </w:tc>
      </w:tr>
      <w:tr w:rsidR="007D47B7" w:rsidRPr="0037242B" w14:paraId="37CE95CD" w14:textId="77777777" w:rsidTr="008F379F">
        <w:trPr>
          <w:trHeight w:val="153"/>
          <w:jc w:val="center"/>
        </w:trPr>
        <w:tc>
          <w:tcPr>
            <w:tcW w:w="0" w:type="auto"/>
          </w:tcPr>
          <w:p w14:paraId="01E75083"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220851F6" w14:textId="77777777" w:rsidR="007D47B7" w:rsidRPr="0037242B" w:rsidRDefault="007D47B7" w:rsidP="007D47B7">
            <w:pPr>
              <w:pStyle w:val="TAC"/>
              <w:rPr>
                <w:rFonts w:cs="Arial"/>
              </w:rPr>
            </w:pPr>
            <w:r w:rsidRPr="0037242B">
              <w:rPr>
                <w:rFonts w:cs="Arial"/>
              </w:rPr>
              <w:t>2</w:t>
            </w:r>
          </w:p>
        </w:tc>
        <w:tc>
          <w:tcPr>
            <w:tcW w:w="0" w:type="auto"/>
          </w:tcPr>
          <w:p w14:paraId="343D0FD4"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595111B" w14:textId="77777777" w:rsidR="007D47B7" w:rsidRPr="0037242B" w:rsidRDefault="007D47B7" w:rsidP="007D47B7">
            <w:pPr>
              <w:pStyle w:val="TAC"/>
              <w:rPr>
                <w:rFonts w:cs="Arial"/>
              </w:rPr>
            </w:pPr>
            <w:r w:rsidRPr="005C3B10">
              <w:rPr>
                <w:bCs/>
                <w:lang w:eastAsia="ko-KR"/>
              </w:rPr>
              <w:t>NTN-TDLA100-5</w:t>
            </w:r>
          </w:p>
        </w:tc>
        <w:tc>
          <w:tcPr>
            <w:tcW w:w="0" w:type="auto"/>
          </w:tcPr>
          <w:p w14:paraId="62BE1186"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30B31DEB" w14:textId="77777777" w:rsidR="007D47B7" w:rsidRPr="0037242B" w:rsidRDefault="007D47B7" w:rsidP="007D47B7">
            <w:pPr>
              <w:pStyle w:val="TAC"/>
              <w:rPr>
                <w:rFonts w:cs="Arial"/>
              </w:rPr>
            </w:pPr>
            <w:r w:rsidRPr="0037242B">
              <w:rPr>
                <w:rFonts w:cs="Arial"/>
              </w:rPr>
              <w:t>70%</w:t>
            </w:r>
          </w:p>
        </w:tc>
        <w:tc>
          <w:tcPr>
            <w:tcW w:w="0" w:type="auto"/>
          </w:tcPr>
          <w:p w14:paraId="628F8AD9" w14:textId="5B9ED64D" w:rsidR="007D47B7" w:rsidRPr="0037242B" w:rsidRDefault="007D47B7" w:rsidP="007D47B7">
            <w:pPr>
              <w:pStyle w:val="TAC"/>
              <w:rPr>
                <w:rFonts w:cs="Arial"/>
                <w:lang w:eastAsia="zh-CN"/>
              </w:rPr>
            </w:pPr>
            <w:r>
              <w:rPr>
                <w:rFonts w:cs="Arial"/>
                <w:lang w:eastAsia="zh-CN"/>
              </w:rPr>
              <w:t>-6.7</w:t>
            </w:r>
          </w:p>
        </w:tc>
      </w:tr>
      <w:tr w:rsidR="007D47B7" w:rsidRPr="0037242B" w14:paraId="0B0D49A5" w14:textId="77777777" w:rsidTr="007E4B3F">
        <w:trPr>
          <w:trHeight w:val="153"/>
          <w:jc w:val="center"/>
        </w:trPr>
        <w:tc>
          <w:tcPr>
            <w:tcW w:w="0" w:type="auto"/>
          </w:tcPr>
          <w:p w14:paraId="0B55B3B1"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71DB3516" w14:textId="77777777" w:rsidR="007D47B7" w:rsidRPr="0037242B" w:rsidRDefault="007D47B7" w:rsidP="007D47B7">
            <w:pPr>
              <w:pStyle w:val="TAC"/>
              <w:rPr>
                <w:rFonts w:cs="Arial"/>
              </w:rPr>
            </w:pPr>
            <w:r w:rsidRPr="0037242B">
              <w:rPr>
                <w:rFonts w:cs="Arial"/>
              </w:rPr>
              <w:t>2</w:t>
            </w:r>
          </w:p>
        </w:tc>
        <w:tc>
          <w:tcPr>
            <w:tcW w:w="0" w:type="auto"/>
          </w:tcPr>
          <w:p w14:paraId="01907825"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1E5DCD54" w14:textId="77777777" w:rsidR="007D47B7" w:rsidRPr="0037242B" w:rsidRDefault="007D47B7" w:rsidP="007D47B7">
            <w:pPr>
              <w:pStyle w:val="TAC"/>
              <w:rPr>
                <w:bCs/>
                <w:lang w:eastAsia="ko-KR"/>
              </w:rPr>
            </w:pPr>
            <w:r w:rsidRPr="0037242B">
              <w:rPr>
                <w:bCs/>
                <w:lang w:eastAsia="ko-KR"/>
              </w:rPr>
              <w:t>NTN-TDLC5-5</w:t>
            </w:r>
          </w:p>
        </w:tc>
        <w:tc>
          <w:tcPr>
            <w:tcW w:w="0" w:type="auto"/>
          </w:tcPr>
          <w:p w14:paraId="0F9AD79A" w14:textId="77777777" w:rsidR="007D47B7" w:rsidRPr="0037242B" w:rsidRDefault="007D47B7" w:rsidP="007D47B7">
            <w:pPr>
              <w:pStyle w:val="TAC"/>
              <w:rPr>
                <w:rFonts w:cs="Arial"/>
              </w:rPr>
            </w:pPr>
            <w:r w:rsidRPr="0037242B">
              <w:rPr>
                <w:rFonts w:cs="Arial"/>
              </w:rPr>
              <w:t>A5-2</w:t>
            </w:r>
          </w:p>
        </w:tc>
        <w:tc>
          <w:tcPr>
            <w:tcW w:w="0" w:type="auto"/>
          </w:tcPr>
          <w:p w14:paraId="424DE3E2" w14:textId="77777777" w:rsidR="007D47B7" w:rsidRPr="0037242B" w:rsidRDefault="007D47B7" w:rsidP="007D47B7">
            <w:pPr>
              <w:pStyle w:val="TAC"/>
              <w:rPr>
                <w:rFonts w:cs="Arial"/>
              </w:rPr>
            </w:pPr>
            <w:r w:rsidRPr="0037242B">
              <w:rPr>
                <w:rFonts w:cs="Arial"/>
              </w:rPr>
              <w:t>70%</w:t>
            </w:r>
          </w:p>
        </w:tc>
        <w:tc>
          <w:tcPr>
            <w:tcW w:w="0" w:type="auto"/>
          </w:tcPr>
          <w:p w14:paraId="412C2862" w14:textId="7790216F" w:rsidR="007D47B7" w:rsidRPr="0037242B" w:rsidRDefault="007D47B7" w:rsidP="007D47B7">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524C8A" w:rsidRPr="0037242B" w14:paraId="28969729" w14:textId="77777777" w:rsidTr="004A4605">
        <w:trPr>
          <w:trHeight w:val="153"/>
          <w:jc w:val="center"/>
        </w:trPr>
        <w:tc>
          <w:tcPr>
            <w:tcW w:w="1180" w:type="dxa"/>
          </w:tcPr>
          <w:p w14:paraId="11EFCF45"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37EF5751" w14:textId="77777777" w:rsidR="00524C8A" w:rsidRPr="0037242B" w:rsidRDefault="00524C8A" w:rsidP="00524C8A">
            <w:pPr>
              <w:pStyle w:val="TAC"/>
              <w:rPr>
                <w:rFonts w:cs="Arial"/>
              </w:rPr>
            </w:pPr>
            <w:r w:rsidRPr="0037242B">
              <w:rPr>
                <w:rFonts w:cs="Arial"/>
              </w:rPr>
              <w:t>1</w:t>
            </w:r>
          </w:p>
        </w:tc>
        <w:tc>
          <w:tcPr>
            <w:tcW w:w="936" w:type="dxa"/>
          </w:tcPr>
          <w:p w14:paraId="73F5A2AD" w14:textId="77777777" w:rsidR="00524C8A" w:rsidRPr="0037242B" w:rsidRDefault="00524C8A" w:rsidP="00524C8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020ACD25" w14:textId="77777777" w:rsidR="00524C8A" w:rsidRPr="0037242B" w:rsidRDefault="00524C8A" w:rsidP="00524C8A">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524C8A" w:rsidRPr="0037242B" w:rsidRDefault="00524C8A" w:rsidP="00524C8A">
            <w:pPr>
              <w:pStyle w:val="TAC"/>
              <w:rPr>
                <w:rFonts w:cs="Arial"/>
              </w:rPr>
            </w:pPr>
            <w:r w:rsidRPr="0037242B">
              <w:rPr>
                <w:rFonts w:cs="Arial"/>
              </w:rPr>
              <w:t>70%</w:t>
            </w:r>
          </w:p>
        </w:tc>
        <w:tc>
          <w:tcPr>
            <w:tcW w:w="838" w:type="dxa"/>
          </w:tcPr>
          <w:p w14:paraId="2E345466" w14:textId="6F5F9AE1" w:rsidR="00524C8A" w:rsidRPr="0037242B" w:rsidRDefault="00524C8A" w:rsidP="00524C8A">
            <w:pPr>
              <w:pStyle w:val="TAC"/>
              <w:rPr>
                <w:rFonts w:cs="Arial"/>
              </w:rPr>
            </w:pPr>
            <w:r>
              <w:rPr>
                <w:rFonts w:cs="Arial"/>
                <w:lang w:eastAsia="zh-CN"/>
              </w:rPr>
              <w:t>-11.0</w:t>
            </w:r>
          </w:p>
        </w:tc>
      </w:tr>
      <w:tr w:rsidR="00524C8A" w:rsidRPr="0037242B" w14:paraId="63451FA3" w14:textId="77777777" w:rsidTr="004A4605">
        <w:trPr>
          <w:trHeight w:val="109"/>
          <w:jc w:val="center"/>
        </w:trPr>
        <w:tc>
          <w:tcPr>
            <w:tcW w:w="1180" w:type="dxa"/>
          </w:tcPr>
          <w:p w14:paraId="3431CC06"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756CCAA2" w14:textId="77777777" w:rsidR="00524C8A" w:rsidRPr="0037242B" w:rsidRDefault="00524C8A" w:rsidP="00524C8A">
            <w:pPr>
              <w:pStyle w:val="TAC"/>
              <w:rPr>
                <w:rFonts w:cs="Arial"/>
              </w:rPr>
            </w:pPr>
            <w:r w:rsidRPr="0037242B">
              <w:rPr>
                <w:rFonts w:cs="Arial"/>
              </w:rPr>
              <w:t>1</w:t>
            </w:r>
          </w:p>
        </w:tc>
        <w:tc>
          <w:tcPr>
            <w:tcW w:w="936" w:type="dxa"/>
          </w:tcPr>
          <w:p w14:paraId="69A69B7D"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442D8066"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20A397F5" w14:textId="77777777" w:rsidR="00524C8A" w:rsidRPr="0037242B" w:rsidRDefault="00524C8A" w:rsidP="00524C8A">
            <w:pPr>
              <w:pStyle w:val="TAC"/>
              <w:rPr>
                <w:rFonts w:cs="Arial"/>
              </w:rPr>
            </w:pPr>
            <w:r w:rsidRPr="0037242B">
              <w:rPr>
                <w:rFonts w:cs="Arial"/>
              </w:rPr>
              <w:t>70%</w:t>
            </w:r>
          </w:p>
        </w:tc>
        <w:tc>
          <w:tcPr>
            <w:tcW w:w="838" w:type="dxa"/>
          </w:tcPr>
          <w:p w14:paraId="3F094FBF" w14:textId="545DB398" w:rsidR="00524C8A" w:rsidRPr="0037242B" w:rsidRDefault="00524C8A" w:rsidP="00524C8A">
            <w:pPr>
              <w:pStyle w:val="TAC"/>
              <w:rPr>
                <w:rFonts w:cs="Arial"/>
                <w:lang w:eastAsia="zh-CN"/>
              </w:rPr>
            </w:pPr>
            <w:r>
              <w:rPr>
                <w:rFonts w:cs="Arial"/>
                <w:lang w:eastAsia="zh-CN"/>
              </w:rPr>
              <w:t>-12.7</w:t>
            </w:r>
          </w:p>
        </w:tc>
      </w:tr>
      <w:tr w:rsidR="00524C8A" w:rsidRPr="0037242B" w14:paraId="6B75F9C5" w14:textId="77777777" w:rsidTr="004A4605">
        <w:trPr>
          <w:trHeight w:val="109"/>
          <w:jc w:val="center"/>
        </w:trPr>
        <w:tc>
          <w:tcPr>
            <w:tcW w:w="1180" w:type="dxa"/>
          </w:tcPr>
          <w:p w14:paraId="6DDB9477"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1BDB9AC9" w14:textId="77777777" w:rsidR="00524C8A" w:rsidRPr="0037242B" w:rsidRDefault="00524C8A" w:rsidP="00524C8A">
            <w:pPr>
              <w:pStyle w:val="TAC"/>
              <w:rPr>
                <w:rFonts w:cs="Arial"/>
              </w:rPr>
            </w:pPr>
            <w:r w:rsidRPr="0037242B">
              <w:rPr>
                <w:rFonts w:cs="Arial"/>
              </w:rPr>
              <w:t>2</w:t>
            </w:r>
          </w:p>
        </w:tc>
        <w:tc>
          <w:tcPr>
            <w:tcW w:w="936" w:type="dxa"/>
          </w:tcPr>
          <w:p w14:paraId="52CDC6BE" w14:textId="77777777" w:rsidR="00524C8A" w:rsidRPr="0037242B" w:rsidRDefault="00524C8A" w:rsidP="00524C8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4577004F" w14:textId="77777777" w:rsidR="00524C8A" w:rsidRPr="0037242B" w:rsidRDefault="00524C8A" w:rsidP="00524C8A">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524C8A" w:rsidRPr="0037242B" w:rsidRDefault="00524C8A" w:rsidP="00524C8A">
            <w:pPr>
              <w:pStyle w:val="TAC"/>
              <w:rPr>
                <w:rFonts w:cs="Arial"/>
              </w:rPr>
            </w:pPr>
            <w:r w:rsidRPr="0037242B">
              <w:rPr>
                <w:rFonts w:cs="Arial"/>
              </w:rPr>
              <w:t>70%</w:t>
            </w:r>
          </w:p>
        </w:tc>
        <w:tc>
          <w:tcPr>
            <w:tcW w:w="838" w:type="dxa"/>
          </w:tcPr>
          <w:p w14:paraId="029A1075" w14:textId="39936E21" w:rsidR="00524C8A" w:rsidRPr="0037242B" w:rsidRDefault="00524C8A" w:rsidP="00524C8A">
            <w:pPr>
              <w:pStyle w:val="TAC"/>
              <w:rPr>
                <w:rFonts w:cs="Arial"/>
                <w:lang w:eastAsia="zh-CN"/>
              </w:rPr>
            </w:pPr>
            <w:r>
              <w:rPr>
                <w:rFonts w:cs="Arial"/>
                <w:lang w:eastAsia="zh-CN"/>
              </w:rPr>
              <w:t>-13.9</w:t>
            </w:r>
          </w:p>
        </w:tc>
      </w:tr>
      <w:tr w:rsidR="00524C8A" w:rsidRPr="0037242B" w14:paraId="7209F4B5" w14:textId="77777777" w:rsidTr="004A4605">
        <w:trPr>
          <w:trHeight w:val="109"/>
          <w:jc w:val="center"/>
        </w:trPr>
        <w:tc>
          <w:tcPr>
            <w:tcW w:w="1180" w:type="dxa"/>
          </w:tcPr>
          <w:p w14:paraId="27FBF8C8"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0883E5B4" w14:textId="77777777" w:rsidR="00524C8A" w:rsidRPr="0037242B" w:rsidRDefault="00524C8A" w:rsidP="00524C8A">
            <w:pPr>
              <w:pStyle w:val="TAC"/>
              <w:rPr>
                <w:rFonts w:cs="Arial"/>
              </w:rPr>
            </w:pPr>
            <w:r w:rsidRPr="0037242B">
              <w:rPr>
                <w:rFonts w:cs="Arial"/>
              </w:rPr>
              <w:t>2</w:t>
            </w:r>
          </w:p>
        </w:tc>
        <w:tc>
          <w:tcPr>
            <w:tcW w:w="936" w:type="dxa"/>
          </w:tcPr>
          <w:p w14:paraId="470FE416"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778CFB1A"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768A01C3" w14:textId="77777777" w:rsidR="00524C8A" w:rsidRPr="0037242B" w:rsidRDefault="00524C8A" w:rsidP="00524C8A">
            <w:pPr>
              <w:pStyle w:val="TAC"/>
              <w:rPr>
                <w:rFonts w:cs="Arial"/>
              </w:rPr>
            </w:pPr>
            <w:r w:rsidRPr="0037242B">
              <w:rPr>
                <w:rFonts w:cs="Arial"/>
              </w:rPr>
              <w:t>70%</w:t>
            </w:r>
          </w:p>
        </w:tc>
        <w:tc>
          <w:tcPr>
            <w:tcW w:w="838" w:type="dxa"/>
          </w:tcPr>
          <w:p w14:paraId="277296A5" w14:textId="32EADD21" w:rsidR="00524C8A" w:rsidRPr="0037242B" w:rsidRDefault="00524C8A" w:rsidP="00524C8A">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210410256"/>
      <w:r w:rsidRPr="00E62E6F">
        <w:rPr>
          <w:rFonts w:hint="eastAsia"/>
          <w:lang w:eastAsia="zh-CN"/>
        </w:rPr>
        <w:t>11.3</w:t>
      </w:r>
      <w:r w:rsidRPr="00E62E6F">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E62E6F"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210410257"/>
      <w:r w:rsidRPr="00E62E6F">
        <w:rPr>
          <w:lang w:val="en-US"/>
        </w:rPr>
        <w:t>11.3.1</w:t>
      </w:r>
      <w:r w:rsidRPr="00E62E6F">
        <w:tab/>
      </w:r>
      <w:r w:rsidRPr="00E62E6F">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E62E6F">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E62E6F"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210410258"/>
      <w:r w:rsidRPr="00E62E6F">
        <w:rPr>
          <w:lang w:val="en-US"/>
        </w:rPr>
        <w:t>11.3.1.2</w:t>
      </w:r>
      <w:r w:rsidRPr="00E62E6F">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E62E6F"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210410259"/>
      <w:r w:rsidRPr="00E62E6F">
        <w:rPr>
          <w:lang w:val="en-US"/>
        </w:rPr>
        <w:t>11.3.1.2.1</w:t>
      </w:r>
      <w:r w:rsidRPr="00E62E6F">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210410260"/>
      <w:r w:rsidRPr="00E62E6F">
        <w:rPr>
          <w:lang w:val="en-US"/>
        </w:rPr>
        <w:t>11.3.1.2.2</w:t>
      </w:r>
      <w:r w:rsidRPr="00E62E6F">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E62E6F"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210410261"/>
      <w:r w:rsidRPr="00E62E6F">
        <w:rPr>
          <w:lang w:val="en-US"/>
        </w:rPr>
        <w:t>11.3.1.2.3</w:t>
      </w:r>
      <w:r w:rsidRPr="00E62E6F">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210410262"/>
      <w:r w:rsidRPr="00E62E6F">
        <w:rPr>
          <w:lang w:val="en-US"/>
        </w:rPr>
        <w:t>11.3.1.2.4</w:t>
      </w:r>
      <w:r w:rsidRPr="00E62E6F">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E62E6F"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E62E6F">
        <w:rPr>
          <w:lang w:val="en-US"/>
        </w:rPr>
        <w:t>11.3.1.2.4.1</w:t>
      </w:r>
      <w:r w:rsidRPr="00E62E6F">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E62E6F">
        <w:rPr>
          <w:lang w:val="en-US"/>
        </w:rPr>
        <w:t>11.3.1.2.4.2</w:t>
      </w:r>
      <w:r w:rsidRPr="00E62E6F">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210410263"/>
      <w:r w:rsidRPr="00E62E6F">
        <w:rPr>
          <w:lang w:val="en-US"/>
        </w:rPr>
        <w:t>11.3.1.2.5</w:t>
      </w:r>
      <w:r w:rsidRPr="00E62E6F">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7320E4E" w:rsidR="00650F77" w:rsidRPr="00E62E6F" w:rsidRDefault="002F377A" w:rsidP="00650F77">
            <w:pPr>
              <w:pStyle w:val="TAC"/>
              <w:rPr>
                <w:lang w:val="fr-FR"/>
              </w:rPr>
            </w:pPr>
            <w:r>
              <w:rPr>
                <w:lang w:val="fr-FR"/>
              </w:rPr>
              <w:t>-2.0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210410264"/>
      <w:r w:rsidRPr="00E62E6F">
        <w:rPr>
          <w:rFonts w:hint="eastAsia"/>
          <w:lang w:eastAsia="zh-CN"/>
        </w:rPr>
        <w:t>11.4</w:t>
      </w:r>
      <w:r w:rsidRPr="00E62E6F">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E62E6F"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210410265"/>
      <w:r w:rsidRPr="00E62E6F">
        <w:rPr>
          <w:rFonts w:eastAsia="DengXian"/>
        </w:rPr>
        <w:t>11.4.1</w:t>
      </w:r>
      <w:r w:rsidRPr="00E62E6F">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E62E6F"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210410266"/>
      <w:r w:rsidRPr="00E62E6F">
        <w:rPr>
          <w:rFonts w:eastAsia="DengXian"/>
        </w:rPr>
        <w:t>11.4.1.1</w:t>
      </w:r>
      <w:r w:rsidRPr="00E62E6F">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210410267"/>
      <w:r w:rsidRPr="00E62E6F">
        <w:rPr>
          <w:rFonts w:eastAsia="DengXian"/>
        </w:rPr>
        <w:t>11.4.1.</w:t>
      </w:r>
      <w:r w:rsidRPr="00E62E6F">
        <w:rPr>
          <w:rFonts w:eastAsia="DengXian" w:hint="eastAsia"/>
        </w:rPr>
        <w:t>2</w:t>
      </w:r>
      <w:r w:rsidRPr="00E62E6F">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E62E6F"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210410268"/>
      <w:r w:rsidRPr="00E62E6F">
        <w:rPr>
          <w:rFonts w:eastAsia="DengXian"/>
        </w:rPr>
        <w:t>11.4.1.3</w:t>
      </w:r>
      <w:r w:rsidRPr="00E62E6F">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210410269"/>
      <w:r w:rsidRPr="00E62E6F">
        <w:rPr>
          <w:rFonts w:eastAsia="DengXian"/>
        </w:rPr>
        <w:t>11.4.1.4</w:t>
      </w:r>
      <w:r w:rsidRPr="00E62E6F">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E62E6F"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210410270"/>
      <w:r w:rsidRPr="00E62E6F">
        <w:rPr>
          <w:rFonts w:eastAsia="DengXian"/>
        </w:rPr>
        <w:t>11.4.1.4.1</w:t>
      </w:r>
      <w:r w:rsidRPr="00E62E6F">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210410271"/>
      <w:r w:rsidRPr="00E62E6F">
        <w:rPr>
          <w:rFonts w:eastAsia="DengXian"/>
        </w:rPr>
        <w:t>11.4.1.4.2</w:t>
      </w:r>
      <w:r w:rsidRPr="00E62E6F">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4pt" o:ole="" fillcolor="window">
            <v:imagedata r:id="rId42" o:title=""/>
          </v:shape>
          <o:OLEObject Type="Embed" ProgID="Word.Picture.8" ShapeID="_x0000_i1043" DrawAspect="Content" ObjectID="_1826970363"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210410272"/>
      <w:r w:rsidRPr="00E62E6F">
        <w:rPr>
          <w:rFonts w:eastAsia="DengXian"/>
        </w:rPr>
        <w:t>11.4.1.5</w:t>
      </w:r>
      <w:r w:rsidRPr="00E62E6F">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EF19C1">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EF19C1">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EF19C1" w:rsidRPr="00E62E6F" w14:paraId="2E955911" w14:textId="77777777" w:rsidTr="00EF19C1">
        <w:trPr>
          <w:trHeight w:val="191"/>
        </w:trPr>
        <w:tc>
          <w:tcPr>
            <w:tcW w:w="0" w:type="auto"/>
            <w:vMerge w:val="restart"/>
          </w:tcPr>
          <w:p w14:paraId="465C0D0F" w14:textId="77777777" w:rsidR="00EF19C1" w:rsidRPr="00E62E6F" w:rsidRDefault="00EF19C1" w:rsidP="00EF19C1">
            <w:pPr>
              <w:pStyle w:val="TAC"/>
              <w:snapToGrid w:val="0"/>
              <w:rPr>
                <w:rFonts w:cs="Arial"/>
              </w:rPr>
            </w:pPr>
            <w:r w:rsidRPr="00E62E6F">
              <w:rPr>
                <w:rFonts w:cs="Arial"/>
              </w:rPr>
              <w:t>1</w:t>
            </w:r>
          </w:p>
        </w:tc>
        <w:tc>
          <w:tcPr>
            <w:tcW w:w="0" w:type="auto"/>
            <w:vMerge w:val="restart"/>
          </w:tcPr>
          <w:p w14:paraId="546DD822" w14:textId="77777777" w:rsidR="00EF19C1" w:rsidRPr="00E62E6F" w:rsidRDefault="00EF19C1" w:rsidP="00EF19C1">
            <w:pPr>
              <w:pStyle w:val="TAC"/>
              <w:snapToGrid w:val="0"/>
              <w:rPr>
                <w:rFonts w:cs="Arial"/>
              </w:rPr>
            </w:pPr>
            <w:r w:rsidRPr="00E62E6F">
              <w:rPr>
                <w:rFonts w:cs="Arial"/>
              </w:rPr>
              <w:t>1</w:t>
            </w:r>
          </w:p>
        </w:tc>
        <w:tc>
          <w:tcPr>
            <w:tcW w:w="1521" w:type="dxa"/>
            <w:vMerge w:val="restart"/>
          </w:tcPr>
          <w:p w14:paraId="15096878" w14:textId="77777777" w:rsidR="00EF19C1" w:rsidRPr="00E62E6F" w:rsidRDefault="00EF19C1" w:rsidP="00EF19C1">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EF19C1" w:rsidRPr="00E62E6F" w:rsidRDefault="00EF19C1" w:rsidP="00EF19C1">
            <w:pPr>
              <w:pStyle w:val="TAC"/>
              <w:snapToGrid w:val="0"/>
              <w:rPr>
                <w:rFonts w:cs="Arial"/>
              </w:rPr>
            </w:pPr>
            <w:r w:rsidRPr="00E62E6F">
              <w:t>270 Hz</w:t>
            </w:r>
          </w:p>
        </w:tc>
        <w:tc>
          <w:tcPr>
            <w:tcW w:w="1432" w:type="dxa"/>
          </w:tcPr>
          <w:p w14:paraId="14DA96DD" w14:textId="77777777" w:rsidR="00EF19C1" w:rsidRPr="00E62E6F" w:rsidRDefault="00EF19C1" w:rsidP="00EF19C1">
            <w:pPr>
              <w:pStyle w:val="TAC"/>
            </w:pPr>
            <w:r w:rsidRPr="00E62E6F">
              <w:t>8</w:t>
            </w:r>
          </w:p>
        </w:tc>
        <w:tc>
          <w:tcPr>
            <w:tcW w:w="0" w:type="auto"/>
            <w:vAlign w:val="center"/>
          </w:tcPr>
          <w:p w14:paraId="20DA61E5" w14:textId="43E75368" w:rsidR="00EF19C1" w:rsidRPr="00E62E6F" w:rsidRDefault="00EF19C1" w:rsidP="00EF19C1">
            <w:pPr>
              <w:pStyle w:val="TAC"/>
            </w:pPr>
            <w:r>
              <w:t>-10.4</w:t>
            </w:r>
          </w:p>
        </w:tc>
        <w:tc>
          <w:tcPr>
            <w:tcW w:w="0" w:type="auto"/>
            <w:vAlign w:val="center"/>
          </w:tcPr>
          <w:p w14:paraId="74EA5E36" w14:textId="565BC5F0" w:rsidR="00EF19C1" w:rsidRPr="00E62E6F" w:rsidRDefault="00EF19C1" w:rsidP="00EF19C1">
            <w:pPr>
              <w:pStyle w:val="TAC"/>
            </w:pPr>
            <w:r>
              <w:t>-10.0</w:t>
            </w:r>
          </w:p>
        </w:tc>
        <w:tc>
          <w:tcPr>
            <w:tcW w:w="0" w:type="auto"/>
            <w:vAlign w:val="center"/>
          </w:tcPr>
          <w:p w14:paraId="5E2D3D85" w14:textId="686513BF" w:rsidR="00EF19C1" w:rsidRPr="00E62E6F" w:rsidRDefault="00EF19C1" w:rsidP="00EF19C1">
            <w:pPr>
              <w:pStyle w:val="TAC"/>
            </w:pPr>
            <w:r w:rsidRPr="00E62E6F">
              <w:t>-</w:t>
            </w:r>
          </w:p>
        </w:tc>
        <w:tc>
          <w:tcPr>
            <w:tcW w:w="0" w:type="auto"/>
            <w:vAlign w:val="center"/>
          </w:tcPr>
          <w:p w14:paraId="089DF38F" w14:textId="666DCC7F" w:rsidR="00EF19C1" w:rsidRPr="00E62E6F" w:rsidRDefault="00EF19C1" w:rsidP="00EF19C1">
            <w:pPr>
              <w:pStyle w:val="TAC"/>
            </w:pPr>
            <w:r w:rsidRPr="00E62E6F">
              <w:t>-</w:t>
            </w:r>
          </w:p>
        </w:tc>
      </w:tr>
      <w:tr w:rsidR="00EF19C1" w:rsidRPr="00E62E6F" w14:paraId="463C2E3D" w14:textId="77777777" w:rsidTr="00EF19C1">
        <w:trPr>
          <w:trHeight w:val="265"/>
        </w:trPr>
        <w:tc>
          <w:tcPr>
            <w:tcW w:w="0" w:type="auto"/>
            <w:vMerge/>
          </w:tcPr>
          <w:p w14:paraId="3286A9C8" w14:textId="77777777" w:rsidR="00EF19C1" w:rsidRPr="00E62E6F" w:rsidRDefault="00EF19C1" w:rsidP="00EF19C1">
            <w:pPr>
              <w:pStyle w:val="TAC"/>
              <w:snapToGrid w:val="0"/>
              <w:rPr>
                <w:rFonts w:cs="Arial"/>
              </w:rPr>
            </w:pPr>
          </w:p>
        </w:tc>
        <w:tc>
          <w:tcPr>
            <w:tcW w:w="0" w:type="auto"/>
            <w:vMerge/>
          </w:tcPr>
          <w:p w14:paraId="732C37DE" w14:textId="77777777" w:rsidR="00EF19C1" w:rsidRPr="00E62E6F" w:rsidRDefault="00EF19C1" w:rsidP="00EF19C1">
            <w:pPr>
              <w:pStyle w:val="TAC"/>
              <w:snapToGrid w:val="0"/>
              <w:rPr>
                <w:rFonts w:cs="Arial"/>
              </w:rPr>
            </w:pPr>
          </w:p>
        </w:tc>
        <w:tc>
          <w:tcPr>
            <w:tcW w:w="1521" w:type="dxa"/>
            <w:vMerge/>
          </w:tcPr>
          <w:p w14:paraId="0268342B" w14:textId="77777777" w:rsidR="00EF19C1" w:rsidRPr="00E62E6F" w:rsidRDefault="00EF19C1" w:rsidP="00EF19C1">
            <w:pPr>
              <w:pStyle w:val="TAC"/>
              <w:snapToGrid w:val="0"/>
              <w:rPr>
                <w:rFonts w:cs="Arial"/>
              </w:rPr>
            </w:pPr>
          </w:p>
        </w:tc>
        <w:tc>
          <w:tcPr>
            <w:tcW w:w="1343" w:type="dxa"/>
            <w:vMerge/>
          </w:tcPr>
          <w:p w14:paraId="72A5F41D" w14:textId="77777777" w:rsidR="00EF19C1" w:rsidRPr="00E62E6F" w:rsidRDefault="00EF19C1" w:rsidP="00EF19C1">
            <w:pPr>
              <w:pStyle w:val="TAC"/>
              <w:snapToGrid w:val="0"/>
              <w:rPr>
                <w:rFonts w:cs="Arial"/>
              </w:rPr>
            </w:pPr>
          </w:p>
        </w:tc>
        <w:tc>
          <w:tcPr>
            <w:tcW w:w="1432" w:type="dxa"/>
          </w:tcPr>
          <w:p w14:paraId="6392F9F7"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188C6C33" w14:textId="63EF4F9B" w:rsidR="00EF19C1" w:rsidRPr="00E62E6F" w:rsidRDefault="00EF19C1" w:rsidP="00EF19C1">
            <w:pPr>
              <w:pStyle w:val="TAC"/>
            </w:pPr>
            <w:r w:rsidRPr="00E62E6F">
              <w:t>-</w:t>
            </w:r>
          </w:p>
        </w:tc>
        <w:tc>
          <w:tcPr>
            <w:tcW w:w="0" w:type="auto"/>
            <w:vAlign w:val="center"/>
          </w:tcPr>
          <w:p w14:paraId="5E1F907B" w14:textId="6C37969B" w:rsidR="00EF19C1" w:rsidRPr="00E62E6F" w:rsidRDefault="00EF19C1" w:rsidP="00EF19C1">
            <w:pPr>
              <w:pStyle w:val="TAC"/>
            </w:pPr>
            <w:r w:rsidRPr="00E62E6F">
              <w:t>-</w:t>
            </w:r>
          </w:p>
        </w:tc>
        <w:tc>
          <w:tcPr>
            <w:tcW w:w="0" w:type="auto"/>
            <w:vAlign w:val="center"/>
          </w:tcPr>
          <w:p w14:paraId="7BF6A21C" w14:textId="19C56EEB" w:rsidR="00EF19C1" w:rsidRPr="00E62E6F" w:rsidRDefault="00EF19C1" w:rsidP="00EF19C1">
            <w:pPr>
              <w:pStyle w:val="TAC"/>
            </w:pPr>
            <w:r>
              <w:t>-15.5</w:t>
            </w:r>
          </w:p>
        </w:tc>
        <w:tc>
          <w:tcPr>
            <w:tcW w:w="0" w:type="auto"/>
            <w:vAlign w:val="center"/>
          </w:tcPr>
          <w:p w14:paraId="3FB60DCC" w14:textId="463CE1F9" w:rsidR="00EF19C1" w:rsidRPr="00E62E6F" w:rsidRDefault="00EF19C1" w:rsidP="00EF19C1">
            <w:pPr>
              <w:pStyle w:val="TAC"/>
            </w:pPr>
            <w:r>
              <w:t>-15.5</w:t>
            </w:r>
          </w:p>
        </w:tc>
      </w:tr>
      <w:tr w:rsidR="00EF19C1" w:rsidRPr="00E62E6F" w14:paraId="67D4888B" w14:textId="77777777" w:rsidTr="00EF19C1">
        <w:trPr>
          <w:trHeight w:val="213"/>
        </w:trPr>
        <w:tc>
          <w:tcPr>
            <w:tcW w:w="0" w:type="auto"/>
            <w:vMerge/>
          </w:tcPr>
          <w:p w14:paraId="0DC6BFEB" w14:textId="77777777" w:rsidR="00EF19C1" w:rsidRPr="00E62E6F"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E62E6F" w:rsidRDefault="00EF19C1" w:rsidP="00EF19C1">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EF19C1" w:rsidRPr="00E62E6F" w:rsidRDefault="00EF19C1" w:rsidP="00EF19C1">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EF19C1" w:rsidRPr="00E62E6F" w:rsidRDefault="00EF19C1" w:rsidP="00EF19C1">
            <w:pPr>
              <w:pStyle w:val="TAC"/>
              <w:snapToGrid w:val="0"/>
            </w:pPr>
            <w:r w:rsidRPr="00E62E6F">
              <w:t>270 Hz</w:t>
            </w:r>
          </w:p>
        </w:tc>
        <w:tc>
          <w:tcPr>
            <w:tcW w:w="1432" w:type="dxa"/>
          </w:tcPr>
          <w:p w14:paraId="6FDF065E" w14:textId="77777777" w:rsidR="00EF19C1" w:rsidRPr="00E62E6F" w:rsidRDefault="00EF19C1" w:rsidP="00EF19C1">
            <w:pPr>
              <w:pStyle w:val="TAC"/>
              <w:snapToGrid w:val="0"/>
              <w:rPr>
                <w:rFonts w:cs="Arial"/>
              </w:rPr>
            </w:pPr>
            <w:r w:rsidRPr="00E62E6F">
              <w:t>8</w:t>
            </w:r>
          </w:p>
        </w:tc>
        <w:tc>
          <w:tcPr>
            <w:tcW w:w="0" w:type="auto"/>
            <w:vAlign w:val="center"/>
          </w:tcPr>
          <w:p w14:paraId="5A042721" w14:textId="5C2A495B" w:rsidR="00EF19C1" w:rsidRPr="00E62E6F" w:rsidRDefault="00EF19C1" w:rsidP="00EF19C1">
            <w:pPr>
              <w:pStyle w:val="TAC"/>
            </w:pPr>
            <w:r>
              <w:t>-15.7</w:t>
            </w:r>
          </w:p>
        </w:tc>
        <w:tc>
          <w:tcPr>
            <w:tcW w:w="0" w:type="auto"/>
            <w:vAlign w:val="center"/>
          </w:tcPr>
          <w:p w14:paraId="6C5DF4E0" w14:textId="6F6299CF" w:rsidR="00EF19C1" w:rsidRPr="00E62E6F" w:rsidRDefault="00EF19C1" w:rsidP="00EF19C1">
            <w:pPr>
              <w:pStyle w:val="TAC"/>
            </w:pPr>
            <w:r>
              <w:t>-15.5</w:t>
            </w:r>
          </w:p>
        </w:tc>
        <w:tc>
          <w:tcPr>
            <w:tcW w:w="0" w:type="auto"/>
            <w:vAlign w:val="center"/>
          </w:tcPr>
          <w:p w14:paraId="6B88380C" w14:textId="675A08A1" w:rsidR="00EF19C1" w:rsidRPr="00E62E6F" w:rsidRDefault="00EF19C1" w:rsidP="00EF19C1">
            <w:pPr>
              <w:pStyle w:val="TAC"/>
            </w:pPr>
            <w:r w:rsidRPr="00E62E6F">
              <w:t>-</w:t>
            </w:r>
          </w:p>
        </w:tc>
        <w:tc>
          <w:tcPr>
            <w:tcW w:w="0" w:type="auto"/>
            <w:vAlign w:val="center"/>
          </w:tcPr>
          <w:p w14:paraId="63DB1C2B" w14:textId="0FFF1FD9" w:rsidR="00EF19C1" w:rsidRPr="00E62E6F" w:rsidRDefault="00EF19C1" w:rsidP="00EF19C1">
            <w:pPr>
              <w:pStyle w:val="TAC"/>
            </w:pPr>
            <w:r w:rsidRPr="00E62E6F">
              <w:t>-</w:t>
            </w:r>
          </w:p>
        </w:tc>
      </w:tr>
      <w:tr w:rsidR="00EF19C1" w:rsidRPr="00E62E6F" w14:paraId="467CBFE2" w14:textId="77777777" w:rsidTr="00EF19C1">
        <w:trPr>
          <w:trHeight w:val="20"/>
        </w:trPr>
        <w:tc>
          <w:tcPr>
            <w:tcW w:w="0" w:type="auto"/>
            <w:vMerge/>
          </w:tcPr>
          <w:p w14:paraId="5F871E0D" w14:textId="77777777" w:rsidR="00EF19C1" w:rsidRPr="00E62E6F" w:rsidRDefault="00EF19C1" w:rsidP="00EF19C1">
            <w:pPr>
              <w:pStyle w:val="TAJ"/>
              <w:snapToGrid w:val="0"/>
              <w:spacing w:before="0"/>
              <w:rPr>
                <w:rFonts w:cs="Arial"/>
                <w:b w:val="0"/>
                <w:sz w:val="18"/>
                <w:szCs w:val="18"/>
              </w:rPr>
            </w:pPr>
          </w:p>
        </w:tc>
        <w:tc>
          <w:tcPr>
            <w:tcW w:w="0" w:type="auto"/>
            <w:vMerge/>
          </w:tcPr>
          <w:p w14:paraId="5D98C598" w14:textId="77777777" w:rsidR="00EF19C1" w:rsidRPr="00E62E6F" w:rsidRDefault="00EF19C1" w:rsidP="00EF19C1">
            <w:pPr>
              <w:pStyle w:val="TAJ"/>
              <w:snapToGrid w:val="0"/>
              <w:spacing w:before="0"/>
              <w:rPr>
                <w:rFonts w:cs="Arial"/>
                <w:b w:val="0"/>
                <w:sz w:val="18"/>
                <w:szCs w:val="18"/>
              </w:rPr>
            </w:pPr>
          </w:p>
        </w:tc>
        <w:tc>
          <w:tcPr>
            <w:tcW w:w="1521" w:type="dxa"/>
            <w:vMerge/>
          </w:tcPr>
          <w:p w14:paraId="48E12F23" w14:textId="77777777" w:rsidR="00EF19C1" w:rsidRPr="00E62E6F" w:rsidRDefault="00EF19C1" w:rsidP="00EF19C1">
            <w:pPr>
              <w:pStyle w:val="TAJ"/>
              <w:snapToGrid w:val="0"/>
              <w:spacing w:before="0"/>
              <w:rPr>
                <w:rFonts w:cs="Arial"/>
                <w:sz w:val="18"/>
                <w:szCs w:val="18"/>
              </w:rPr>
            </w:pPr>
          </w:p>
        </w:tc>
        <w:tc>
          <w:tcPr>
            <w:tcW w:w="1343" w:type="dxa"/>
            <w:vMerge/>
          </w:tcPr>
          <w:p w14:paraId="01DA202B" w14:textId="77777777" w:rsidR="00EF19C1" w:rsidRPr="00E62E6F" w:rsidRDefault="00EF19C1" w:rsidP="00EF19C1">
            <w:pPr>
              <w:pStyle w:val="TAC"/>
              <w:snapToGrid w:val="0"/>
              <w:rPr>
                <w:rFonts w:cs="Arial"/>
              </w:rPr>
            </w:pPr>
          </w:p>
        </w:tc>
        <w:tc>
          <w:tcPr>
            <w:tcW w:w="1432" w:type="dxa"/>
          </w:tcPr>
          <w:p w14:paraId="2810CBEB"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276BB5FD" w14:textId="3A58FF43" w:rsidR="00EF19C1" w:rsidRPr="00E62E6F" w:rsidRDefault="00EF19C1" w:rsidP="00EF19C1">
            <w:pPr>
              <w:pStyle w:val="TAC"/>
            </w:pPr>
            <w:r w:rsidRPr="00E62E6F">
              <w:t>-</w:t>
            </w:r>
          </w:p>
        </w:tc>
        <w:tc>
          <w:tcPr>
            <w:tcW w:w="0" w:type="auto"/>
            <w:vAlign w:val="center"/>
          </w:tcPr>
          <w:p w14:paraId="6A317D8E" w14:textId="1ABC3FC7" w:rsidR="00EF19C1" w:rsidRPr="00E62E6F" w:rsidRDefault="00EF19C1" w:rsidP="00EF19C1">
            <w:pPr>
              <w:pStyle w:val="TAC"/>
            </w:pPr>
            <w:r w:rsidRPr="00E62E6F">
              <w:t>-</w:t>
            </w:r>
          </w:p>
        </w:tc>
        <w:tc>
          <w:tcPr>
            <w:tcW w:w="0" w:type="auto"/>
            <w:vAlign w:val="center"/>
          </w:tcPr>
          <w:p w14:paraId="07AA97D7" w14:textId="62A8809C" w:rsidR="00EF19C1" w:rsidRPr="00E62E6F" w:rsidRDefault="00EF19C1" w:rsidP="00EF19C1">
            <w:pPr>
              <w:pStyle w:val="TAC"/>
            </w:pPr>
            <w:r>
              <w:t>-19.5</w:t>
            </w:r>
          </w:p>
        </w:tc>
        <w:tc>
          <w:tcPr>
            <w:tcW w:w="0" w:type="auto"/>
            <w:vAlign w:val="center"/>
          </w:tcPr>
          <w:p w14:paraId="368FD21F" w14:textId="755ADAE1" w:rsidR="00EF19C1" w:rsidRPr="00E62E6F" w:rsidRDefault="00EF19C1" w:rsidP="00EF19C1">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7"/>
      <w:bookmarkEnd w:id="19658"/>
      <w:bookmarkEnd w:id="19659"/>
      <w:bookmarkEnd w:id="19660"/>
      <w:bookmarkEnd w:id="19661"/>
      <w:bookmarkEnd w:id="19662"/>
    </w:p>
    <w:p w14:paraId="11978837" w14:textId="72FF8343" w:rsidR="007A4A5F" w:rsidRPr="00DB2086"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DB2086"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210410275"/>
      <w:r>
        <w:rPr>
          <w:rFonts w:eastAsia="SimSun"/>
        </w:rPr>
        <w:t>11.5</w:t>
      </w:r>
      <w:r w:rsidR="007A4A5F" w:rsidRPr="00DB2086">
        <w:rPr>
          <w:rFonts w:eastAsia="SimSun"/>
        </w:rPr>
        <w:t>.1.1</w:t>
      </w:r>
      <w:r w:rsidR="007A4A5F" w:rsidRPr="00DB2086">
        <w:rPr>
          <w:rFonts w:eastAsia="SimSun"/>
        </w:rPr>
        <w:tab/>
        <w:t>Definition and applicability</w:t>
      </w:r>
      <w:bookmarkEnd w:id="19669"/>
      <w:bookmarkEnd w:id="19670"/>
      <w:bookmarkEnd w:id="19671"/>
      <w:bookmarkEnd w:id="19672"/>
      <w:bookmarkEnd w:id="19673"/>
      <w:bookmarkEnd w:id="1967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210410276"/>
      <w:r>
        <w:rPr>
          <w:rFonts w:eastAsia="SimSun"/>
        </w:rPr>
        <w:t>11.5</w:t>
      </w:r>
      <w:r w:rsidR="007A4A5F" w:rsidRPr="00DB2086">
        <w:rPr>
          <w:rFonts w:eastAsia="SimSun"/>
        </w:rPr>
        <w:t>.1.2</w:t>
      </w:r>
      <w:r w:rsidR="007A4A5F" w:rsidRPr="00DB2086">
        <w:rPr>
          <w:rFonts w:eastAsia="SimSun"/>
        </w:rPr>
        <w:tab/>
        <w:t>Minimum Requirement</w:t>
      </w:r>
      <w:bookmarkEnd w:id="19675"/>
      <w:bookmarkEnd w:id="19676"/>
      <w:bookmarkEnd w:id="19677"/>
      <w:bookmarkEnd w:id="19678"/>
      <w:bookmarkEnd w:id="19679"/>
      <w:bookmarkEnd w:id="1968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210410277"/>
      <w:r>
        <w:rPr>
          <w:rFonts w:eastAsia="SimSun"/>
        </w:rPr>
        <w:t>11.5</w:t>
      </w:r>
      <w:r w:rsidR="007A4A5F" w:rsidRPr="00DB2086">
        <w:rPr>
          <w:rFonts w:eastAsia="SimSun"/>
        </w:rPr>
        <w:t>.1.3</w:t>
      </w:r>
      <w:r w:rsidR="007A4A5F" w:rsidRPr="00DB2086">
        <w:rPr>
          <w:rFonts w:eastAsia="SimSun"/>
        </w:rPr>
        <w:tab/>
        <w:t>Test Purpose</w:t>
      </w:r>
      <w:bookmarkEnd w:id="19681"/>
      <w:bookmarkEnd w:id="19682"/>
      <w:bookmarkEnd w:id="19683"/>
      <w:bookmarkEnd w:id="19684"/>
      <w:bookmarkEnd w:id="19685"/>
      <w:bookmarkEnd w:id="1968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210410278"/>
      <w:r>
        <w:rPr>
          <w:rFonts w:eastAsia="SimSun"/>
        </w:rPr>
        <w:t>11.5</w:t>
      </w:r>
      <w:r w:rsidR="007A4A5F" w:rsidRPr="00DB2086">
        <w:rPr>
          <w:rFonts w:eastAsia="SimSun"/>
        </w:rPr>
        <w:t>.1.4</w:t>
      </w:r>
      <w:r w:rsidR="007A4A5F" w:rsidRPr="00DB2086">
        <w:rPr>
          <w:rFonts w:eastAsia="SimSun"/>
        </w:rPr>
        <w:tab/>
        <w:t>Method of test</w:t>
      </w:r>
      <w:bookmarkEnd w:id="19687"/>
      <w:bookmarkEnd w:id="19688"/>
      <w:bookmarkEnd w:id="19689"/>
      <w:bookmarkEnd w:id="19690"/>
      <w:bookmarkEnd w:id="19691"/>
      <w:bookmarkEnd w:id="19692"/>
    </w:p>
    <w:p w14:paraId="744167FF" w14:textId="44AD9672" w:rsidR="007A4A5F" w:rsidRPr="00DB2086"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210410279"/>
      <w:r>
        <w:rPr>
          <w:rFonts w:eastAsia="SimSun"/>
        </w:rPr>
        <w:t>11.5</w:t>
      </w:r>
      <w:r w:rsidR="007A4A5F" w:rsidRPr="00DB2086">
        <w:rPr>
          <w:rFonts w:eastAsia="SimSun"/>
        </w:rPr>
        <w:t>.1.4.1</w:t>
      </w:r>
      <w:r w:rsidR="007A4A5F" w:rsidRPr="00DB2086">
        <w:rPr>
          <w:rFonts w:eastAsia="SimSun"/>
        </w:rPr>
        <w:tab/>
        <w:t>Initial Conditions</w:t>
      </w:r>
      <w:bookmarkEnd w:id="19693"/>
      <w:bookmarkEnd w:id="19694"/>
      <w:bookmarkEnd w:id="19695"/>
      <w:bookmarkEnd w:id="19696"/>
      <w:bookmarkEnd w:id="19697"/>
      <w:bookmarkEnd w:id="1969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210410280"/>
      <w:r>
        <w:rPr>
          <w:rFonts w:eastAsia="SimSun"/>
        </w:rPr>
        <w:t>11.5</w:t>
      </w:r>
      <w:r w:rsidR="007A4A5F" w:rsidRPr="00DB2086">
        <w:rPr>
          <w:rFonts w:eastAsia="SimSun"/>
        </w:rPr>
        <w:t>.1.4.2</w:t>
      </w:r>
      <w:r w:rsidR="007A4A5F" w:rsidRPr="00DB2086">
        <w:rPr>
          <w:rFonts w:eastAsia="SimSun"/>
        </w:rPr>
        <w:tab/>
        <w:t>Procedure</w:t>
      </w:r>
      <w:bookmarkEnd w:id="19699"/>
      <w:bookmarkEnd w:id="19700"/>
      <w:bookmarkEnd w:id="19701"/>
      <w:bookmarkEnd w:id="19702"/>
      <w:bookmarkEnd w:id="19703"/>
      <w:bookmarkEnd w:id="1970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210410281"/>
      <w:r>
        <w:rPr>
          <w:rFonts w:eastAsia="SimSun"/>
        </w:rPr>
        <w:t>11.5</w:t>
      </w:r>
      <w:r w:rsidR="007A4A5F" w:rsidRPr="00DB2086">
        <w:rPr>
          <w:rFonts w:eastAsia="SimSun"/>
        </w:rPr>
        <w:t>.1.5</w:t>
      </w:r>
      <w:r w:rsidR="007A4A5F" w:rsidRPr="00DB2086">
        <w:rPr>
          <w:rFonts w:eastAsia="SimSun"/>
        </w:rPr>
        <w:tab/>
        <w:t>Test Requirement</w:t>
      </w:r>
      <w:bookmarkEnd w:id="19705"/>
      <w:bookmarkEnd w:id="19706"/>
      <w:bookmarkEnd w:id="19707"/>
      <w:bookmarkEnd w:id="19708"/>
      <w:bookmarkEnd w:id="19709"/>
      <w:bookmarkEnd w:id="1971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5D520D" w:rsidRPr="00DB2086" w14:paraId="02C4B2B7" w14:textId="77777777" w:rsidTr="00333345">
        <w:trPr>
          <w:jc w:val="center"/>
        </w:trPr>
        <w:tc>
          <w:tcPr>
            <w:tcW w:w="0" w:type="auto"/>
            <w:vAlign w:val="center"/>
          </w:tcPr>
          <w:p w14:paraId="5325599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2188076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5D520D" w:rsidRPr="00DB2086" w14:paraId="1904DFF2" w14:textId="77777777" w:rsidTr="00333345">
        <w:trPr>
          <w:jc w:val="center"/>
        </w:trPr>
        <w:tc>
          <w:tcPr>
            <w:tcW w:w="0" w:type="auto"/>
            <w:vAlign w:val="center"/>
          </w:tcPr>
          <w:p w14:paraId="4F08BDF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435365A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5D520D" w:rsidRPr="00DB2086" w14:paraId="6E0521F3" w14:textId="77777777" w:rsidTr="00333345">
        <w:trPr>
          <w:jc w:val="center"/>
        </w:trPr>
        <w:tc>
          <w:tcPr>
            <w:tcW w:w="0" w:type="auto"/>
            <w:vAlign w:val="center"/>
          </w:tcPr>
          <w:p w14:paraId="6B1011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16F4F7E"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5D520D" w:rsidRPr="00DB2086" w14:paraId="5661A2D5" w14:textId="77777777" w:rsidTr="00333345">
        <w:trPr>
          <w:jc w:val="center"/>
        </w:trPr>
        <w:tc>
          <w:tcPr>
            <w:tcW w:w="0" w:type="auto"/>
            <w:vAlign w:val="center"/>
          </w:tcPr>
          <w:p w14:paraId="55F447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56498BD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AB35B9"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DB2086"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391805F"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AB35B9"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143D31FD"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AB35B9"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07264B9"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AB35B9"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88F3E"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1"/>
      <w:bookmarkEnd w:id="19712"/>
      <w:bookmarkEnd w:id="19713"/>
      <w:bookmarkEnd w:id="19714"/>
      <w:bookmarkEnd w:id="19715"/>
      <w:bookmarkEnd w:id="19716"/>
    </w:p>
    <w:p w14:paraId="1648BA17" w14:textId="1D5DC161" w:rsidR="007A4A5F" w:rsidRPr="00DB2086"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17"/>
      <w:bookmarkEnd w:id="19718"/>
      <w:bookmarkEnd w:id="19719"/>
      <w:bookmarkEnd w:id="19720"/>
      <w:bookmarkEnd w:id="19721"/>
      <w:bookmarkEnd w:id="1972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210410284"/>
      <w:r>
        <w:rPr>
          <w:rFonts w:eastAsia="DengXian"/>
        </w:rPr>
        <w:t>11.5</w:t>
      </w:r>
      <w:r w:rsidR="007A4A5F" w:rsidRPr="00DB2086">
        <w:rPr>
          <w:rFonts w:eastAsia="DengXian"/>
        </w:rPr>
        <w:t>.2.2</w:t>
      </w:r>
      <w:r w:rsidR="007A4A5F" w:rsidRPr="00DB2086">
        <w:rPr>
          <w:rFonts w:eastAsia="DengXian"/>
        </w:rPr>
        <w:tab/>
        <w:t>Minimum Requirement</w:t>
      </w:r>
      <w:bookmarkEnd w:id="19723"/>
      <w:bookmarkEnd w:id="19724"/>
      <w:bookmarkEnd w:id="19725"/>
      <w:bookmarkEnd w:id="19726"/>
      <w:bookmarkEnd w:id="19727"/>
      <w:bookmarkEnd w:id="1972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210410285"/>
      <w:r>
        <w:rPr>
          <w:rFonts w:eastAsia="DengXian"/>
        </w:rPr>
        <w:t>11.5</w:t>
      </w:r>
      <w:r w:rsidR="007A4A5F" w:rsidRPr="00DB2086">
        <w:rPr>
          <w:rFonts w:eastAsia="DengXian"/>
        </w:rPr>
        <w:t>.2.3</w:t>
      </w:r>
      <w:r w:rsidR="007A4A5F" w:rsidRPr="00DB2086">
        <w:rPr>
          <w:rFonts w:eastAsia="DengXian"/>
        </w:rPr>
        <w:tab/>
        <w:t>Test purpose</w:t>
      </w:r>
      <w:bookmarkEnd w:id="19729"/>
      <w:bookmarkEnd w:id="19730"/>
      <w:bookmarkEnd w:id="19731"/>
      <w:bookmarkEnd w:id="19732"/>
      <w:bookmarkEnd w:id="19733"/>
      <w:bookmarkEnd w:id="1973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210410286"/>
      <w:r>
        <w:rPr>
          <w:rFonts w:eastAsia="DengXian"/>
        </w:rPr>
        <w:t>11.5</w:t>
      </w:r>
      <w:r w:rsidR="007A4A5F" w:rsidRPr="00DB2086">
        <w:rPr>
          <w:rFonts w:eastAsia="DengXian"/>
        </w:rPr>
        <w:t>.2.4</w:t>
      </w:r>
      <w:r w:rsidR="007A4A5F" w:rsidRPr="00DB2086">
        <w:rPr>
          <w:rFonts w:eastAsia="DengXian"/>
        </w:rPr>
        <w:tab/>
        <w:t>Method of test</w:t>
      </w:r>
      <w:bookmarkEnd w:id="19735"/>
      <w:bookmarkEnd w:id="19736"/>
      <w:bookmarkEnd w:id="19737"/>
      <w:bookmarkEnd w:id="19738"/>
      <w:bookmarkEnd w:id="19739"/>
      <w:bookmarkEnd w:id="19740"/>
    </w:p>
    <w:p w14:paraId="06B3BC00" w14:textId="451987EC" w:rsidR="007A4A5F" w:rsidRPr="00DB2086"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210410287"/>
      <w:r>
        <w:rPr>
          <w:rFonts w:eastAsia="DengXian"/>
        </w:rPr>
        <w:t>11.5</w:t>
      </w:r>
      <w:r w:rsidR="007A4A5F" w:rsidRPr="00DB2086">
        <w:rPr>
          <w:rFonts w:eastAsia="DengXian"/>
        </w:rPr>
        <w:t>.2.4.1</w:t>
      </w:r>
      <w:r w:rsidR="007A4A5F" w:rsidRPr="00DB2086">
        <w:rPr>
          <w:rFonts w:eastAsia="DengXian"/>
        </w:rPr>
        <w:tab/>
        <w:t>Initial Conditions</w:t>
      </w:r>
      <w:bookmarkEnd w:id="19741"/>
      <w:bookmarkEnd w:id="19742"/>
      <w:bookmarkEnd w:id="19743"/>
      <w:bookmarkEnd w:id="19744"/>
      <w:bookmarkEnd w:id="19745"/>
      <w:bookmarkEnd w:id="1974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210410288"/>
      <w:r>
        <w:rPr>
          <w:rFonts w:eastAsia="DengXian"/>
        </w:rPr>
        <w:t>11.5</w:t>
      </w:r>
      <w:r w:rsidR="007A4A5F" w:rsidRPr="00DB2086">
        <w:rPr>
          <w:rFonts w:eastAsia="DengXian"/>
        </w:rPr>
        <w:t>.2.4.2</w:t>
      </w:r>
      <w:r w:rsidR="007A4A5F" w:rsidRPr="00DB2086">
        <w:rPr>
          <w:rFonts w:eastAsia="DengXian"/>
        </w:rPr>
        <w:tab/>
        <w:t>Procedure</w:t>
      </w:r>
      <w:bookmarkEnd w:id="19747"/>
      <w:bookmarkEnd w:id="19748"/>
      <w:bookmarkEnd w:id="19749"/>
      <w:bookmarkEnd w:id="19750"/>
      <w:bookmarkEnd w:id="19751"/>
      <w:bookmarkEnd w:id="1975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210410289"/>
      <w:r>
        <w:rPr>
          <w:rFonts w:eastAsia="DengXian"/>
        </w:rPr>
        <w:t>11.5</w:t>
      </w:r>
      <w:r w:rsidR="007A4A5F" w:rsidRPr="00DB2086">
        <w:rPr>
          <w:rFonts w:eastAsia="DengXian"/>
        </w:rPr>
        <w:t>.2.5</w:t>
      </w:r>
      <w:r w:rsidR="007A4A5F" w:rsidRPr="00DB2086">
        <w:rPr>
          <w:rFonts w:eastAsia="DengXian"/>
        </w:rPr>
        <w:tab/>
        <w:t>Test Requirement</w:t>
      </w:r>
      <w:bookmarkEnd w:id="19753"/>
      <w:bookmarkEnd w:id="19754"/>
      <w:bookmarkEnd w:id="19755"/>
      <w:bookmarkEnd w:id="19756"/>
      <w:bookmarkEnd w:id="19757"/>
      <w:bookmarkEnd w:id="1975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1B365B" w:rsidRPr="00DB2086" w14:paraId="1CE59018" w14:textId="77777777" w:rsidTr="008F379F">
        <w:trPr>
          <w:jc w:val="center"/>
        </w:trPr>
        <w:tc>
          <w:tcPr>
            <w:tcW w:w="0" w:type="auto"/>
            <w:vAlign w:val="center"/>
          </w:tcPr>
          <w:p w14:paraId="198A916F"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390E151A"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1B365B" w:rsidRPr="00DB2086" w14:paraId="27B15317" w14:textId="77777777" w:rsidTr="008F379F">
        <w:trPr>
          <w:jc w:val="center"/>
        </w:trPr>
        <w:tc>
          <w:tcPr>
            <w:tcW w:w="0" w:type="auto"/>
            <w:vAlign w:val="center"/>
          </w:tcPr>
          <w:p w14:paraId="2DD5B393"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49501F9B"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6300F" w:rsidRPr="00DB2086" w14:paraId="1D570DA0" w14:textId="77777777" w:rsidTr="008F379F">
        <w:trPr>
          <w:jc w:val="center"/>
        </w:trPr>
        <w:tc>
          <w:tcPr>
            <w:tcW w:w="0" w:type="auto"/>
          </w:tcPr>
          <w:p w14:paraId="48299DB2"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90B28D3"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76300F" w:rsidRPr="00DB2086" w14:paraId="61C28971" w14:textId="77777777" w:rsidTr="008F379F">
        <w:trPr>
          <w:jc w:val="center"/>
        </w:trPr>
        <w:tc>
          <w:tcPr>
            <w:tcW w:w="0" w:type="auto"/>
          </w:tcPr>
          <w:p w14:paraId="2FB286BF"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5FFA8F1F"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DB2086"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765"/>
      <w:bookmarkEnd w:id="19766"/>
      <w:bookmarkEnd w:id="19767"/>
      <w:bookmarkEnd w:id="19768"/>
      <w:bookmarkEnd w:id="19769"/>
      <w:bookmarkEnd w:id="1977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1E5AC5" w:rsidRPr="00DB2086" w14:paraId="1DF27223" w14:textId="77777777" w:rsidTr="00333345">
        <w:trPr>
          <w:jc w:val="center"/>
        </w:trPr>
        <w:tc>
          <w:tcPr>
            <w:tcW w:w="3138" w:type="dxa"/>
          </w:tcPr>
          <w:p w14:paraId="506C64DC" w14:textId="77777777" w:rsidR="001E5AC5" w:rsidRPr="00DB2086" w:rsidRDefault="001E5AC5" w:rsidP="001E5AC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359C313C" w:rsidR="001E5AC5" w:rsidRPr="00DB2086" w:rsidRDefault="001E5AC5" w:rsidP="001E5AC5">
            <w:pPr>
              <w:keepNext/>
              <w:keepLines/>
              <w:spacing w:after="0"/>
              <w:jc w:val="center"/>
              <w:rPr>
                <w:rFonts w:ascii="Arial" w:hAnsi="Arial" w:cs="Arial"/>
                <w:sz w:val="18"/>
              </w:rPr>
            </w:pPr>
            <w:r w:rsidRPr="00DB2086">
              <w:rPr>
                <w:rFonts w:ascii="Arial" w:hAnsi="Arial" w:cs="Arial"/>
                <w:sz w:val="18"/>
              </w:rPr>
              <w:t>0</w:t>
            </w:r>
          </w:p>
        </w:tc>
      </w:tr>
      <w:tr w:rsidR="001E5AC5" w:rsidRPr="00DB2086" w14:paraId="32B8824A" w14:textId="77777777" w:rsidTr="00333345">
        <w:trPr>
          <w:jc w:val="center"/>
        </w:trPr>
        <w:tc>
          <w:tcPr>
            <w:tcW w:w="3138" w:type="dxa"/>
          </w:tcPr>
          <w:p w14:paraId="791168B3"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2A517134"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160</w:t>
            </w:r>
          </w:p>
        </w:tc>
      </w:tr>
      <w:tr w:rsidR="001E5AC5" w:rsidRPr="00DB2086" w14:paraId="54F5AD3B" w14:textId="77777777" w:rsidTr="00333345">
        <w:trPr>
          <w:jc w:val="center"/>
        </w:trPr>
        <w:tc>
          <w:tcPr>
            <w:tcW w:w="3138" w:type="dxa"/>
          </w:tcPr>
          <w:p w14:paraId="6B6B3236"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49B79C0"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1E5AC5" w:rsidRPr="00DB2086" w14:paraId="1C55D7B5" w14:textId="77777777" w:rsidTr="00333345">
        <w:trPr>
          <w:jc w:val="center"/>
        </w:trPr>
        <w:tc>
          <w:tcPr>
            <w:tcW w:w="3138" w:type="dxa"/>
          </w:tcPr>
          <w:p w14:paraId="70039369"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463D1FD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1E5AC5" w:rsidRPr="00DB2086" w14:paraId="46F7283F" w14:textId="77777777" w:rsidTr="00333345">
        <w:trPr>
          <w:jc w:val="center"/>
        </w:trPr>
        <w:tc>
          <w:tcPr>
            <w:tcW w:w="3138" w:type="dxa"/>
          </w:tcPr>
          <w:p w14:paraId="2440FF04"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1170A2AC"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210410292"/>
      <w:r>
        <w:rPr>
          <w:rFonts w:eastAsia="DengXian"/>
        </w:rPr>
        <w:t>11.5</w:t>
      </w:r>
      <w:r w:rsidR="007A4A5F" w:rsidRPr="00DB2086">
        <w:rPr>
          <w:rFonts w:eastAsia="DengXian"/>
        </w:rPr>
        <w:t>.3.2</w:t>
      </w:r>
      <w:r w:rsidR="007A4A5F" w:rsidRPr="00DB2086">
        <w:rPr>
          <w:rFonts w:eastAsia="DengXian"/>
        </w:rPr>
        <w:tab/>
        <w:t>Minimum Requirement</w:t>
      </w:r>
      <w:bookmarkEnd w:id="19771"/>
      <w:bookmarkEnd w:id="19772"/>
      <w:bookmarkEnd w:id="19773"/>
      <w:bookmarkEnd w:id="19774"/>
      <w:bookmarkEnd w:id="19775"/>
      <w:bookmarkEnd w:id="1977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210410293"/>
      <w:r>
        <w:rPr>
          <w:rFonts w:eastAsia="DengXian"/>
        </w:rPr>
        <w:t>11.5</w:t>
      </w:r>
      <w:r w:rsidR="007A4A5F" w:rsidRPr="00DB2086">
        <w:rPr>
          <w:rFonts w:eastAsia="DengXian"/>
        </w:rPr>
        <w:t>.3.3</w:t>
      </w:r>
      <w:r w:rsidR="007A4A5F" w:rsidRPr="00DB2086">
        <w:rPr>
          <w:rFonts w:eastAsia="DengXian"/>
        </w:rPr>
        <w:tab/>
        <w:t>Test purpose</w:t>
      </w:r>
      <w:bookmarkEnd w:id="19777"/>
      <w:bookmarkEnd w:id="19778"/>
      <w:bookmarkEnd w:id="19779"/>
      <w:bookmarkEnd w:id="19780"/>
      <w:bookmarkEnd w:id="19781"/>
      <w:bookmarkEnd w:id="1978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210410294"/>
      <w:r>
        <w:rPr>
          <w:rFonts w:eastAsia="DengXian"/>
        </w:rPr>
        <w:t>11.5</w:t>
      </w:r>
      <w:r w:rsidR="007A4A5F" w:rsidRPr="00DB2086">
        <w:rPr>
          <w:rFonts w:eastAsia="DengXian"/>
        </w:rPr>
        <w:t>.3.4</w:t>
      </w:r>
      <w:r w:rsidR="007A4A5F" w:rsidRPr="00DB2086">
        <w:rPr>
          <w:rFonts w:eastAsia="DengXian"/>
        </w:rPr>
        <w:tab/>
        <w:t>Method of test</w:t>
      </w:r>
      <w:bookmarkEnd w:id="19783"/>
      <w:bookmarkEnd w:id="19784"/>
      <w:bookmarkEnd w:id="19785"/>
      <w:bookmarkEnd w:id="19786"/>
      <w:bookmarkEnd w:id="19787"/>
      <w:bookmarkEnd w:id="19788"/>
    </w:p>
    <w:p w14:paraId="03B2FA3B" w14:textId="28403CCD" w:rsidR="007A4A5F" w:rsidRPr="00DB2086"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210410295"/>
      <w:r>
        <w:rPr>
          <w:rFonts w:eastAsia="DengXian"/>
        </w:rPr>
        <w:t>11.5</w:t>
      </w:r>
      <w:r w:rsidR="007A4A5F" w:rsidRPr="00DB2086">
        <w:rPr>
          <w:rFonts w:eastAsia="DengXian"/>
        </w:rPr>
        <w:t>.3.4.1</w:t>
      </w:r>
      <w:r w:rsidR="007A4A5F" w:rsidRPr="00DB2086">
        <w:rPr>
          <w:rFonts w:eastAsia="DengXian"/>
        </w:rPr>
        <w:tab/>
        <w:t>Initial Conditions</w:t>
      </w:r>
      <w:bookmarkEnd w:id="19789"/>
      <w:bookmarkEnd w:id="19790"/>
      <w:bookmarkEnd w:id="19791"/>
      <w:bookmarkEnd w:id="19792"/>
      <w:bookmarkEnd w:id="19793"/>
      <w:bookmarkEnd w:id="1979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210410296"/>
      <w:r>
        <w:rPr>
          <w:rFonts w:eastAsia="DengXian"/>
        </w:rPr>
        <w:t>11.5</w:t>
      </w:r>
      <w:r w:rsidR="007A4A5F" w:rsidRPr="00DB2086">
        <w:rPr>
          <w:rFonts w:eastAsia="DengXian"/>
        </w:rPr>
        <w:t>.3.4.2</w:t>
      </w:r>
      <w:r w:rsidR="007A4A5F" w:rsidRPr="00DB2086">
        <w:rPr>
          <w:rFonts w:eastAsia="DengXian"/>
        </w:rPr>
        <w:tab/>
        <w:t>Procedure</w:t>
      </w:r>
      <w:bookmarkEnd w:id="19795"/>
      <w:bookmarkEnd w:id="19796"/>
      <w:bookmarkEnd w:id="19797"/>
      <w:bookmarkEnd w:id="19798"/>
      <w:bookmarkEnd w:id="19799"/>
      <w:bookmarkEnd w:id="1980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4pt" o:ole="" fillcolor="window">
            <v:imagedata r:id="rId42" o:title=""/>
          </v:shape>
          <o:OLEObject Type="Embed" ProgID="Word.Picture.8" ShapeID="_x0000_i1044" DrawAspect="Content" ObjectID="_1826970364"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210410297"/>
      <w:r>
        <w:rPr>
          <w:rFonts w:eastAsia="DengXian"/>
        </w:rPr>
        <w:t>11.5</w:t>
      </w:r>
      <w:r w:rsidR="007A4A5F" w:rsidRPr="00DB2086">
        <w:rPr>
          <w:rFonts w:eastAsia="DengXian"/>
        </w:rPr>
        <w:t>.3.5</w:t>
      </w:r>
      <w:r w:rsidR="007A4A5F" w:rsidRPr="00DB2086">
        <w:rPr>
          <w:rFonts w:eastAsia="DengXian"/>
        </w:rPr>
        <w:tab/>
        <w:t>Test Requirement</w:t>
      </w:r>
      <w:bookmarkEnd w:id="19801"/>
      <w:bookmarkEnd w:id="19802"/>
      <w:bookmarkEnd w:id="19803"/>
      <w:bookmarkEnd w:id="19804"/>
      <w:bookmarkEnd w:id="19805"/>
      <w:bookmarkEnd w:id="1980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F93CE5" w:rsidRPr="00DB2086" w14:paraId="7E559D44" w14:textId="77777777" w:rsidTr="00333345">
        <w:tc>
          <w:tcPr>
            <w:tcW w:w="0" w:type="auto"/>
          </w:tcPr>
          <w:p w14:paraId="1958A0FD" w14:textId="3F274266"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6DC1943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3930297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BB2590D" w:rsidR="00F93CE5" w:rsidRPr="00DB2086" w:rsidRDefault="00F93CE5" w:rsidP="00F93CE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6E32006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291D5E9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6270D37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F93CE5" w:rsidRPr="00DB2086" w14:paraId="6A21EF67" w14:textId="77777777" w:rsidTr="00333345">
        <w:tc>
          <w:tcPr>
            <w:tcW w:w="0" w:type="auto"/>
          </w:tcPr>
          <w:p w14:paraId="357F36E9" w14:textId="19B5327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5FF4527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ACC870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4D40C299"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AB8C96A"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5054AE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7038B13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F93CE5" w:rsidRPr="00DB2086" w14:paraId="764B6123" w14:textId="77777777" w:rsidTr="00333345">
        <w:tc>
          <w:tcPr>
            <w:tcW w:w="0" w:type="auto"/>
          </w:tcPr>
          <w:p w14:paraId="32EA3A28" w14:textId="0FED94E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4CA27722"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661999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6C0C5A3D"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54E4C811"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F756F6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09D6ADE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F93CE5" w:rsidRPr="00DB2086" w14:paraId="56E55E43" w14:textId="77777777" w:rsidTr="00333345">
        <w:tc>
          <w:tcPr>
            <w:tcW w:w="0" w:type="auto"/>
          </w:tcPr>
          <w:p w14:paraId="44DA6357" w14:textId="47F1DD6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6F9448A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544766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1EF99EA3"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BAD3BF0"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F0C980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05814277"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1D22D3">
        <w:br w:type="page"/>
      </w:r>
    </w:p>
    <w:p w14:paraId="22C64FA0" w14:textId="72D5BED5" w:rsidR="002D1754" w:rsidRPr="001D22D3"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210410298"/>
      <w:r w:rsidRPr="001D22D3">
        <w:t>Annex A (normative):</w:t>
      </w:r>
      <w:r w:rsidRPr="001D22D3">
        <w:br/>
        <w:t>Reference</w:t>
      </w:r>
      <w:r w:rsidRPr="001D22D3">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268742351"/>
    <w:bookmarkStart w:id="19867" w:name="_MON_1268742233"/>
    <w:bookmarkStart w:id="19868" w:name="_MON_1268742315"/>
    <w:bookmarkStart w:id="19869" w:name="_MON_1268742244"/>
    <w:bookmarkEnd w:id="19866"/>
    <w:bookmarkEnd w:id="19867"/>
    <w:bookmarkEnd w:id="19868"/>
    <w:bookmarkEnd w:id="19869"/>
    <w:bookmarkStart w:id="19870" w:name="_MON_1417454024"/>
    <w:bookmarkEnd w:id="19870"/>
    <w:p w14:paraId="41C0145C" w14:textId="77777777" w:rsidR="00076437" w:rsidRPr="001D22D3" w:rsidRDefault="00076437" w:rsidP="00076437">
      <w:pPr>
        <w:pStyle w:val="TH"/>
      </w:pPr>
      <w:r w:rsidRPr="001D22D3">
        <w:object w:dxaOrig="9260" w:dyaOrig="6290" w14:anchorId="79A443D7">
          <v:shape id="_x0000_i1045" type="#_x0000_t75" style="width:459pt;height:316.8pt" o:ole="">
            <v:imagedata r:id="rId51" o:title=""/>
          </v:shape>
          <o:OLEObject Type="Embed" ProgID="Word.Picture.8" ShapeID="_x0000_i1045" DrawAspect="Content" ObjectID="_1826970365" r:id="rId52"/>
        </w:object>
      </w:r>
    </w:p>
    <w:p w14:paraId="00D9EBC3" w14:textId="77777777" w:rsidR="00076437" w:rsidRPr="001D22D3" w:rsidRDefault="00076437" w:rsidP="00076437">
      <w:pPr>
        <w:pStyle w:val="TF"/>
      </w:pPr>
      <w:r w:rsidRPr="001D22D3">
        <w:t>Figure A-1. Schematic overview of the encoding process</w:t>
      </w:r>
    </w:p>
    <w:bookmarkStart w:id="19871" w:name="_MON_1524645918"/>
    <w:bookmarkEnd w:id="19871"/>
    <w:p w14:paraId="43363F41" w14:textId="77777777" w:rsidR="00076437" w:rsidRPr="001D22D3" w:rsidRDefault="00076437" w:rsidP="00076437">
      <w:pPr>
        <w:pStyle w:val="TH"/>
      </w:pPr>
      <w:r w:rsidRPr="001D22D3">
        <w:object w:dxaOrig="9260" w:dyaOrig="6280" w14:anchorId="2DCB7F33">
          <v:shape id="_x0000_i1046" type="#_x0000_t75" style="width:459pt;height:317.4pt" o:ole="">
            <v:imagedata r:id="rId53" o:title=""/>
          </v:shape>
          <o:OLEObject Type="Embed" ProgID="Word.Picture.8" ShapeID="_x0000_i1046" DrawAspect="Content" ObjectID="_1826970366"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210410299"/>
      <w:r w:rsidRPr="001D22D3">
        <w:t>A.1</w:t>
      </w:r>
      <w:r w:rsidRPr="001D22D3">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210410300"/>
      <w:r w:rsidRPr="001D22D3">
        <w:t>A.2</w:t>
      </w:r>
      <w:r w:rsidRPr="001D22D3">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210410301"/>
      <w:r>
        <w:t>A.</w:t>
      </w:r>
      <w:r>
        <w:rPr>
          <w:lang w:val="en-US" w:eastAsia="zh-CN"/>
        </w:rPr>
        <w:t>5</w:t>
      </w:r>
      <w:r>
        <w:tab/>
      </w:r>
      <w:bookmarkEnd w:id="19940"/>
      <w:bookmarkEnd w:id="19941"/>
      <w:bookmarkEnd w:id="19942"/>
      <w:bookmarkEnd w:id="19943"/>
      <w:r w:rsidRPr="00340914">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210410302"/>
      <w:r w:rsidRPr="008E21F4">
        <w:t>A.6</w:t>
      </w:r>
      <w:r w:rsidRPr="008E21F4">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210410303"/>
      <w:r w:rsidRPr="001D22D3">
        <w:t>A.14</w:t>
      </w:r>
      <w:r w:rsidRPr="001D22D3">
        <w:tab/>
      </w:r>
      <w:bookmarkStart w:id="20020" w:name="_Hlk131719364"/>
      <w:r w:rsidRPr="001D22D3">
        <w:t>Fixed Reference Channels for NB-IOT reference sensitivity (</w:t>
      </w:r>
      <w:r w:rsidRPr="001D22D3">
        <w:rPr>
          <w:rFonts w:cs="Arial"/>
          <w:sz w:val="40"/>
          <w:szCs w:val="32"/>
          <w:lang w:val="en-US"/>
        </w:rPr>
        <w:t xml:space="preserve">π/2 </w:t>
      </w:r>
      <w:r w:rsidRPr="001D22D3">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210410304"/>
      <w:r w:rsidRPr="001D22D3">
        <w:t>A.15</w:t>
      </w:r>
      <w:r w:rsidRPr="001D22D3">
        <w:tab/>
        <w:t>Fixed Reference Channels for NB-IoT dynamic range (</w:t>
      </w:r>
      <w:r w:rsidRPr="001D22D3">
        <w:rPr>
          <w:rFonts w:cs="Arial"/>
        </w:rPr>
        <w:t>π/4 QPSK</w:t>
      </w:r>
      <w:r w:rsidRPr="001D22D3">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1D22D3">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210410305"/>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210410306"/>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210410307"/>
      <w:r w:rsidRPr="001D22D3">
        <w:t>Annex C (informative):</w:t>
      </w:r>
      <w:r w:rsidRPr="001D22D3">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210410308"/>
      <w:r w:rsidRPr="001D22D3">
        <w:rPr>
          <w:rFonts w:hint="eastAsia"/>
          <w:lang w:eastAsia="zh-CN"/>
        </w:rPr>
        <w:t>C.1</w:t>
      </w:r>
      <w:r w:rsidRPr="001D22D3">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210410309"/>
      <w:r w:rsidRPr="001D22D3">
        <w:rPr>
          <w:rFonts w:hint="eastAsia"/>
          <w:lang w:eastAsia="zh-CN"/>
        </w:rPr>
        <w:t>C.2</w:t>
      </w:r>
      <w:r w:rsidRPr="001D22D3">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1D22D3">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210410310"/>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210410311"/>
      <w:r w:rsidRPr="001D22D3">
        <w:rPr>
          <w:rFonts w:hint="eastAsia"/>
          <w:lang w:eastAsia="zh-CN"/>
        </w:rPr>
        <w:t>Annex D (informative):</w:t>
      </w:r>
      <w:r w:rsidRPr="001D22D3">
        <w:br/>
        <w:t>Measurement</w:t>
      </w:r>
      <w:r w:rsidRPr="001D22D3">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1D22D3"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210410312"/>
      <w:r w:rsidRPr="001D22D3">
        <w:t>D.</w:t>
      </w:r>
      <w:r w:rsidRPr="001D22D3">
        <w:rPr>
          <w:rFonts w:hint="eastAsia"/>
          <w:lang w:eastAsia="zh-CN"/>
        </w:rPr>
        <w:t>1</w:t>
      </w:r>
      <w:r w:rsidRPr="001D22D3">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1D22D3"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3" w:name="_MON_1596456578"/>
    <w:bookmarkEnd w:id="20573"/>
    <w:p w14:paraId="7737B150" w14:textId="77777777" w:rsidR="00AF707B" w:rsidRPr="001D22D3" w:rsidRDefault="00AF707B" w:rsidP="00AF707B">
      <w:pPr>
        <w:pStyle w:val="TH"/>
      </w:pPr>
      <w:r w:rsidRPr="001D22D3">
        <w:object w:dxaOrig="9260" w:dyaOrig="4140" w14:anchorId="3B7AE80B">
          <v:shape id="_x0000_i1047" type="#_x0000_t75" style="width:459pt;height:210pt" o:ole="">
            <v:imagedata r:id="rId55" o:title=""/>
          </v:shape>
          <o:OLEObject Type="Embed" ProgID="Word.Picture.8" ShapeID="_x0000_i1047" DrawAspect="Content" ObjectID="_1826970367"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4" w:name="_MON_1537739997"/>
    <w:bookmarkEnd w:id="20574"/>
    <w:p w14:paraId="7128588D" w14:textId="77777777" w:rsidR="00AF707B" w:rsidRPr="001D22D3" w:rsidRDefault="00AF707B" w:rsidP="00AF707B">
      <w:pPr>
        <w:pStyle w:val="TH"/>
      </w:pPr>
      <w:r w:rsidRPr="001D22D3">
        <w:object w:dxaOrig="9260" w:dyaOrig="4140" w14:anchorId="7524CA28">
          <v:shape id="_x0000_i1048" type="#_x0000_t75" style="width:459pt;height:210pt" o:ole="">
            <v:imagedata r:id="rId57" o:title=""/>
          </v:shape>
          <o:OLEObject Type="Embed" ProgID="Word.Picture.8" ShapeID="_x0000_i1048" DrawAspect="Content" ObjectID="_1826970368"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210410314"/>
      <w:r w:rsidRPr="001D22D3">
        <w:t>D.</w:t>
      </w:r>
      <w:r w:rsidRPr="001D22D3">
        <w:rPr>
          <w:rFonts w:hint="eastAsia"/>
        </w:rPr>
        <w:t>1</w:t>
      </w:r>
      <w:r w:rsidRPr="001D22D3">
        <w:t>.2</w:t>
      </w:r>
      <w:r w:rsidRPr="001D22D3">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210410315"/>
      <w:r w:rsidRPr="001D22D3">
        <w:t>D.</w:t>
      </w:r>
      <w:r w:rsidRPr="001D22D3">
        <w:rPr>
          <w:rFonts w:hint="eastAsia"/>
        </w:rPr>
        <w:t>1</w:t>
      </w:r>
      <w:r w:rsidRPr="001D22D3">
        <w:t>.3</w:t>
      </w:r>
      <w:r w:rsidRPr="001D22D3">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5" w:name="_MON_1550912725"/>
    <w:bookmarkEnd w:id="20735"/>
    <w:p w14:paraId="04E8EB17" w14:textId="77777777" w:rsidR="00AF707B" w:rsidRPr="001D22D3" w:rsidRDefault="00AF707B" w:rsidP="00AF707B">
      <w:pPr>
        <w:pStyle w:val="TH"/>
      </w:pPr>
      <w:r w:rsidRPr="001D22D3">
        <w:object w:dxaOrig="9260" w:dyaOrig="4140" w14:anchorId="1F6C4A68">
          <v:shape id="_x0000_i1049" type="#_x0000_t75" style="width:459pt;height:210pt" o:ole="">
            <v:imagedata r:id="rId59" o:title=""/>
          </v:shape>
          <o:OLEObject Type="Embed" ProgID="Word.Picture.8" ShapeID="_x0000_i1049" DrawAspect="Content" ObjectID="_1826970369"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6" w:name="_MON_1550912890"/>
    <w:bookmarkEnd w:id="20736"/>
    <w:p w14:paraId="7D26972F" w14:textId="77777777" w:rsidR="00AF707B" w:rsidRPr="001D22D3" w:rsidRDefault="00AF707B" w:rsidP="00AF707B">
      <w:pPr>
        <w:pStyle w:val="TH"/>
      </w:pPr>
      <w:r w:rsidRPr="001D22D3">
        <w:object w:dxaOrig="9260" w:dyaOrig="4140" w14:anchorId="186F4496">
          <v:shape id="_x0000_i1050" type="#_x0000_t75" style="width:459pt;height:210pt" o:ole="">
            <v:imagedata r:id="rId61" o:title=""/>
          </v:shape>
          <o:OLEObject Type="Embed" ProgID="Word.Picture.8" ShapeID="_x0000_i1050" DrawAspect="Content" ObjectID="_1826970370"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210410317"/>
      <w:r w:rsidRPr="001D22D3">
        <w:t>D.</w:t>
      </w:r>
      <w:r w:rsidRPr="001D22D3">
        <w:rPr>
          <w:rFonts w:hint="eastAsia"/>
          <w:lang w:eastAsia="zh-CN"/>
        </w:rPr>
        <w:t>2</w:t>
      </w:r>
      <w:r w:rsidRPr="001D22D3">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1D22D3"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210410318"/>
      <w:r w:rsidRPr="001D22D3">
        <w:t>D.</w:t>
      </w:r>
      <w:r w:rsidRPr="001D22D3">
        <w:rPr>
          <w:rFonts w:hint="eastAsia"/>
        </w:rPr>
        <w:t>2</w:t>
      </w:r>
      <w:r w:rsidRPr="001D22D3">
        <w:t>.1</w:t>
      </w:r>
      <w:r w:rsidRPr="001D22D3">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1D22D3" w:rsidRDefault="00AF707B" w:rsidP="00AF707B">
      <w:pPr>
        <w:pStyle w:val="TH"/>
      </w:pPr>
      <w:r w:rsidRPr="001D22D3">
        <w:object w:dxaOrig="9260" w:dyaOrig="4140" w14:anchorId="7FA6E8EF">
          <v:shape id="_x0000_i1051" type="#_x0000_t75" style="width:459pt;height:210pt" o:ole="">
            <v:imagedata r:id="rId63" o:title=""/>
          </v:shape>
          <o:OLEObject Type="Embed" ProgID="Word.Picture.8" ShapeID="_x0000_i1051" DrawAspect="Content" ObjectID="_1826970371"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210410319"/>
      <w:r w:rsidRPr="001D22D3">
        <w:t>D.</w:t>
      </w:r>
      <w:r w:rsidRPr="001D22D3">
        <w:rPr>
          <w:rFonts w:hint="eastAsia"/>
        </w:rPr>
        <w:t>2</w:t>
      </w:r>
      <w:r w:rsidRPr="001D22D3">
        <w:t>.2</w:t>
      </w:r>
      <w:r w:rsidRPr="001D22D3">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1D22D3" w:rsidRDefault="00AF707B" w:rsidP="00AF707B">
      <w:pPr>
        <w:pStyle w:val="TH"/>
      </w:pPr>
      <w:r w:rsidRPr="001D22D3">
        <w:object w:dxaOrig="9260" w:dyaOrig="4140" w14:anchorId="41430CBD">
          <v:shape id="_x0000_i1052" type="#_x0000_t75" style="width:459pt;height:210pt" o:ole="">
            <v:imagedata r:id="rId65" o:title=""/>
          </v:shape>
          <o:OLEObject Type="Embed" ProgID="Word.Picture.8" ShapeID="_x0000_i1052" DrawAspect="Content" ObjectID="_1826970372"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210410320"/>
      <w:r w:rsidRPr="001D22D3">
        <w:t>D.</w:t>
      </w:r>
      <w:r w:rsidRPr="001D22D3">
        <w:rPr>
          <w:rFonts w:hint="eastAsia"/>
        </w:rPr>
        <w:t>2</w:t>
      </w:r>
      <w:r w:rsidRPr="001D22D3">
        <w:t>.3</w:t>
      </w:r>
      <w:r w:rsidRPr="001D22D3">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1D22D3" w:rsidRDefault="00AF707B" w:rsidP="00AF707B">
      <w:pPr>
        <w:pStyle w:val="TH"/>
      </w:pPr>
      <w:r w:rsidRPr="001D22D3">
        <w:object w:dxaOrig="9260" w:dyaOrig="4140" w14:anchorId="444C8880">
          <v:shape id="_x0000_i1053" type="#_x0000_t75" style="width:459pt;height:210pt" o:ole="">
            <v:imagedata r:id="rId67" o:title=""/>
          </v:shape>
          <o:OLEObject Type="Embed" ProgID="Word.Picture.8" ShapeID="_x0000_i1053" DrawAspect="Content" ObjectID="_1826970373"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210410321"/>
      <w:r w:rsidRPr="001D22D3">
        <w:t>D.</w:t>
      </w:r>
      <w:r w:rsidRPr="001D22D3">
        <w:rPr>
          <w:rFonts w:hint="eastAsia"/>
        </w:rPr>
        <w:t>2</w:t>
      </w:r>
      <w:r w:rsidRPr="001D22D3">
        <w:t>.4</w:t>
      </w:r>
      <w:r w:rsidRPr="001D22D3">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1D22D3"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210410322"/>
      <w:r w:rsidRPr="001D22D3">
        <w:t>D.</w:t>
      </w:r>
      <w:r w:rsidRPr="001D22D3">
        <w:rPr>
          <w:rFonts w:hint="eastAsia"/>
        </w:rPr>
        <w:t>2</w:t>
      </w:r>
      <w:r w:rsidRPr="001D22D3">
        <w:t>.5</w:t>
      </w:r>
      <w:r w:rsidRPr="001D22D3">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1D22D3" w:rsidRDefault="00AF707B" w:rsidP="00AF707B">
      <w:pPr>
        <w:pStyle w:val="TH"/>
      </w:pPr>
      <w:r w:rsidRPr="001D22D3">
        <w:object w:dxaOrig="9260" w:dyaOrig="4140" w14:anchorId="471D682C">
          <v:shape id="_x0000_i1054" type="#_x0000_t75" style="width:459pt;height:210pt" o:ole="">
            <v:imagedata r:id="rId69" o:title=""/>
          </v:shape>
          <o:OLEObject Type="Embed" ProgID="Word.Picture.8" ShapeID="_x0000_i1054" DrawAspect="Content" ObjectID="_1826970374"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210410323"/>
      <w:r w:rsidRPr="001D22D3">
        <w:t>D.</w:t>
      </w:r>
      <w:r w:rsidRPr="001D22D3">
        <w:rPr>
          <w:rFonts w:hint="eastAsia"/>
        </w:rPr>
        <w:t>2</w:t>
      </w:r>
      <w:r w:rsidRPr="001D22D3">
        <w:t>.6</w:t>
      </w:r>
      <w:r w:rsidRPr="001D22D3">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210410324"/>
      <w:r w:rsidRPr="001D22D3">
        <w:rPr>
          <w:rFonts w:cs="Arial"/>
        </w:rPr>
        <w:t>D.3</w:t>
      </w:r>
      <w:r w:rsidRPr="001D22D3">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210410325"/>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210410326"/>
      <w:r w:rsidRPr="001D22D3">
        <w:rPr>
          <w:rFonts w:cs="Arial"/>
        </w:rPr>
        <w:t>D.4</w:t>
      </w:r>
      <w:r w:rsidRPr="001D22D3">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210410327"/>
      <w:r w:rsidRPr="001D22D3">
        <w:rPr>
          <w:rFonts w:cs="Arial"/>
          <w:szCs w:val="22"/>
          <w:lang w:val="en-US"/>
        </w:rPr>
        <w:t>D.4.1</w:t>
      </w:r>
      <w:r w:rsidRPr="001D22D3">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210410328"/>
      <w:r w:rsidRPr="001D22D3">
        <w:rPr>
          <w:rFonts w:cs="Arial"/>
          <w:szCs w:val="22"/>
          <w:lang w:val="en-US"/>
        </w:rPr>
        <w:t>D.4.2</w:t>
      </w:r>
      <w:r w:rsidRPr="001D22D3">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210410329"/>
      <w:r w:rsidRPr="001D22D3">
        <w:rPr>
          <w:rFonts w:cs="Arial"/>
          <w:szCs w:val="22"/>
          <w:lang w:val="en-US"/>
        </w:rPr>
        <w:t>D.4.3</w:t>
      </w:r>
      <w:r w:rsidRPr="001D22D3">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1D22D3"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1D22D3"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210410331"/>
      <w:bookmarkStart w:id="21947" w:name="_Toc89955650"/>
      <w:bookmarkStart w:id="21948" w:name="_Toc74962260"/>
      <w:bookmarkStart w:id="21949" w:name="_Toc61183068"/>
      <w:bookmarkStart w:id="21950" w:name="_Toc45884759"/>
      <w:bookmarkStart w:id="21951" w:name="_Toc82595619"/>
      <w:bookmarkStart w:id="21952" w:name="_Toc98774078"/>
      <w:bookmarkStart w:id="21953" w:name="_Toc106201839"/>
      <w:bookmarkStart w:id="21954" w:name="_Toc76545516"/>
      <w:bookmarkStart w:id="21955" w:name="_Toc75243170"/>
      <w:bookmarkStart w:id="21956" w:name="_Toc58860579"/>
      <w:bookmarkStart w:id="21957" w:name="_Toc66728383"/>
      <w:bookmarkStart w:id="21958" w:name="_Toc58863083"/>
      <w:bookmarkStart w:id="2195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r w:rsidRPr="001D22D3">
        <w:rPr>
          <w:rFonts w:cs="v4.2.0"/>
        </w:rPr>
        <w:t xml:space="preserve"> </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p>
    <w:bookmarkStart w:id="21960" w:name="_MON_1739005474"/>
    <w:bookmarkEnd w:id="21960"/>
    <w:p w14:paraId="14994FC5" w14:textId="77777777" w:rsidR="00AF707B" w:rsidRPr="001D22D3" w:rsidRDefault="00AF707B" w:rsidP="00AF707B">
      <w:pPr>
        <w:pStyle w:val="TH"/>
      </w:pPr>
      <w:r w:rsidRPr="001D22D3">
        <w:rPr>
          <w:b w:val="0"/>
        </w:rPr>
        <w:object w:dxaOrig="9260" w:dyaOrig="4140" w14:anchorId="4E323960">
          <v:shape id="_x0000_i1055" type="#_x0000_t75" style="width:459pt;height:210pt" o:ole="">
            <v:imagedata r:id="rId75" o:title=""/>
          </v:shape>
          <o:OLEObject Type="Embed" ProgID="Word.Picture.8" ShapeID="_x0000_i1055" DrawAspect="Content" ObjectID="_1826970375"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1" w:name="_MON_1739005283"/>
    <w:bookmarkEnd w:id="2196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pt;height:210pt" o:ole="">
            <v:imagedata r:id="rId77" o:title=""/>
          </v:shape>
          <o:OLEObject Type="Embed" ProgID="Word.Picture.8" ShapeID="_x0000_i1056" DrawAspect="Content" ObjectID="_1826970376"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2"/>
      <w:bookmarkEnd w:id="21963"/>
      <w:bookmarkEnd w:id="21964"/>
      <w:bookmarkEnd w:id="21965"/>
      <w:bookmarkEnd w:id="21966"/>
      <w:bookmarkEnd w:id="21967"/>
      <w:r w:rsidRPr="001D22D3">
        <w:t xml:space="preserve">Performance requirements for PUSCH and PRACH </w:t>
      </w:r>
      <w:r w:rsidRPr="001D22D3">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1D22D3" w:rsidRDefault="00AF707B" w:rsidP="00AF707B">
      <w:pPr>
        <w:pStyle w:val="TH"/>
      </w:pPr>
      <w:r w:rsidRPr="001D22D3">
        <w:rPr>
          <w:b w:val="0"/>
        </w:rPr>
        <w:object w:dxaOrig="9260" w:dyaOrig="4140" w14:anchorId="7DBB3F32">
          <v:shape id="_x0000_i1057" type="#_x0000_t75" style="width:459pt;height:210pt" o:ole="">
            <v:imagedata r:id="rId79" o:title=""/>
          </v:shape>
          <o:OLEObject Type="Embed" ProgID="Word.Picture.8" ShapeID="_x0000_i1057" DrawAspect="Content" ObjectID="_1826970377"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pt;height:210pt" o:ole="">
            <v:imagedata r:id="rId81" o:title=""/>
          </v:shape>
          <o:OLEObject Type="Embed" ProgID="Word.Picture.8" ShapeID="_x0000_i1058" DrawAspect="Content" ObjectID="_1826970378"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pt;height:222pt" o:ole="">
            <v:imagedata r:id="rId83" o:title=""/>
          </v:shape>
          <o:OLEObject Type="Embed" ProgID="Word.Picture.8" ShapeID="_x0000_i1059" DrawAspect="Content" ObjectID="_1826970379"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210410334"/>
      <w:r w:rsidRPr="00640201">
        <w:t>Annex E (normative):</w:t>
      </w:r>
      <w:r w:rsidRPr="00640201">
        <w:br/>
      </w:r>
      <w:bookmarkStart w:id="2223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2"/>
      <w:r>
        <w:rPr>
          <w:lang w:eastAsia="zh-CN"/>
        </w:rPr>
        <w:t>s</w:t>
      </w:r>
      <w:bookmarkEnd w:id="22226"/>
      <w:bookmarkEnd w:id="22227"/>
      <w:bookmarkEnd w:id="22228"/>
      <w:bookmarkEnd w:id="22229"/>
      <w:bookmarkEnd w:id="22230"/>
      <w:bookmarkEnd w:id="22231"/>
    </w:p>
    <w:p w14:paraId="259DCAF8" w14:textId="00706894" w:rsidR="009C3E26"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210410335"/>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A87D69"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210410336"/>
      <w:r>
        <w:t>F</w:t>
      </w:r>
      <w:r w:rsidR="00BA7960" w:rsidRPr="00A87D69">
        <w:t>.1</w:t>
      </w:r>
      <w:r w:rsidR="00BA7960" w:rsidRPr="00A87D69">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210410337"/>
      <w:r>
        <w:t>F</w:t>
      </w:r>
      <w:r w:rsidR="00BA7960" w:rsidRPr="00A87D69">
        <w:t>.2</w:t>
      </w:r>
      <w:r w:rsidR="00BA7960" w:rsidRPr="00A87D69">
        <w:tab/>
        <w:t>Multi-path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210410338"/>
      <w:r>
        <w:rPr>
          <w:lang w:eastAsia="zh-CN"/>
        </w:rPr>
        <w:t>F</w:t>
      </w:r>
      <w:r w:rsidR="00BA7960" w:rsidRPr="00A87D69">
        <w:rPr>
          <w:lang w:eastAsia="zh-CN"/>
        </w:rPr>
        <w:t>.2.1</w:t>
      </w:r>
      <w:r w:rsidR="00BA7960" w:rsidRPr="00A87D69">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210410339"/>
      <w:r>
        <w:rPr>
          <w:lang w:eastAsia="zh-CN"/>
        </w:rPr>
        <w:t>F</w:t>
      </w:r>
      <w:r w:rsidR="00BA7960" w:rsidRPr="00A87D69">
        <w:rPr>
          <w:lang w:eastAsia="zh-CN"/>
        </w:rPr>
        <w:t>.2.1.1</w:t>
      </w:r>
      <w:r w:rsidR="00BA7960" w:rsidRPr="00A87D69">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210410340"/>
      <w:r>
        <w:rPr>
          <w:lang w:eastAsia="zh-CN"/>
        </w:rPr>
        <w:t>F</w:t>
      </w:r>
      <w:r w:rsidR="00BA7960" w:rsidRPr="00A87D69">
        <w:rPr>
          <w:lang w:eastAsia="zh-CN"/>
        </w:rPr>
        <w:t>.2.2</w:t>
      </w:r>
      <w:r w:rsidR="00BA7960" w:rsidRPr="00A87D69">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210410341"/>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8E21F4"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210410342"/>
      <w:r>
        <w:rPr>
          <w:snapToGrid w:val="0"/>
        </w:rPr>
        <w:t>G.</w:t>
      </w:r>
      <w:r w:rsidRPr="008E21F4">
        <w:rPr>
          <w:snapToGrid w:val="0"/>
        </w:rPr>
        <w:t>1</w:t>
      </w:r>
      <w:r w:rsidRPr="008E21F4">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210410343"/>
      <w:r>
        <w:rPr>
          <w:noProof/>
        </w:rPr>
        <w:t>G.2</w:t>
      </w:r>
      <w:r w:rsidRPr="008E21F4">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210410344"/>
      <w:r>
        <w:rPr>
          <w:noProof/>
        </w:rPr>
        <w:t>G.</w:t>
      </w:r>
      <w:r w:rsidRPr="008E21F4">
        <w:rPr>
          <w:noProof/>
        </w:rPr>
        <w:t>2.2</w:t>
      </w:r>
      <w:r w:rsidRPr="008E21F4">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210410345"/>
      <w:r>
        <w:rPr>
          <w:noProof/>
        </w:rPr>
        <w:t>G.</w:t>
      </w:r>
      <w:r w:rsidRPr="008E21F4">
        <w:rPr>
          <w:noProof/>
        </w:rPr>
        <w:t>2.3</w:t>
      </w:r>
      <w:r w:rsidRPr="008E21F4">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210410346"/>
      <w:r>
        <w:rPr>
          <w:snapToGrid w:val="0"/>
        </w:rPr>
        <w:t>G.</w:t>
      </w:r>
      <w:r w:rsidRPr="008E21F4">
        <w:rPr>
          <w:snapToGrid w:val="0"/>
        </w:rPr>
        <w:t>2.4</w:t>
      </w:r>
      <w:r w:rsidRPr="008E21F4">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210410347"/>
      <w:r>
        <w:t>G.</w:t>
      </w:r>
      <w:r w:rsidRPr="008E21F4">
        <w:t>2.5</w:t>
      </w:r>
      <w:r w:rsidRPr="008E21F4">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8E21F4" w:rsidRDefault="004D7303" w:rsidP="004D7303">
      <w:pPr>
        <w:pStyle w:val="TH"/>
      </w:pPr>
      <w:r w:rsidRPr="008E21F4">
        <w:object w:dxaOrig="9040" w:dyaOrig="5440" w14:anchorId="1B892BCC">
          <v:shape id="_x0000_i1060" type="#_x0000_t75" style="width:394.2pt;height:239.4pt" o:ole="">
            <v:imagedata r:id="rId85" o:title=""/>
          </v:shape>
          <o:OLEObject Type="Embed" ProgID="Word.Picture.8" ShapeID="_x0000_i1060" DrawAspect="Content" ObjectID="_1826970380"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210410348"/>
      <w:r>
        <w:rPr>
          <w:rFonts w:eastAsia="Osaka"/>
        </w:rPr>
        <w:t>G.3</w:t>
      </w:r>
      <w:r>
        <w:rPr>
          <w:rFonts w:eastAsia="Osaka"/>
        </w:rPr>
        <w:tab/>
        <w:t>Pre-</w:t>
      </w:r>
      <w:r w:rsidRPr="008E21F4">
        <w:rPr>
          <w:rFonts w:eastAsia="Osaka"/>
        </w:rPr>
        <w:t>FFT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210410349"/>
      <w:r>
        <w:rPr>
          <w:rFonts w:eastAsia="Osaka"/>
        </w:rPr>
        <w:t>G.4</w:t>
      </w:r>
      <w:r w:rsidRPr="008E21F4">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6pt;height:14.4pt" o:ole="" fillcolor="window">
            <v:imagedata r:id="rId87" o:title=""/>
          </v:shape>
          <o:OLEObject Type="Embed" ProgID="Equation.3" ShapeID="_x0000_i1061" DrawAspect="Content" ObjectID="_1826970381"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6pt;height:14.4pt" o:ole="" fillcolor="window">
            <v:imagedata r:id="rId87" o:title=""/>
          </v:shape>
          <o:OLEObject Type="Embed" ProgID="Equation.3" ShapeID="_x0000_i1062" DrawAspect="Content" ObjectID="_1826970382"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6pt;height:14.4pt" o:ole="" fillcolor="window">
            <v:imagedata r:id="rId87" o:title=""/>
          </v:shape>
          <o:OLEObject Type="Embed" ProgID="Equation.3" ShapeID="_x0000_i1063" DrawAspect="Content" ObjectID="_1826970383"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6pt;height:14.4pt" o:ole="" fillcolor="window">
            <v:imagedata r:id="rId87" o:title=""/>
          </v:shape>
          <o:OLEObject Type="Embed" ProgID="Equation.3" ShapeID="_x0000_i1064" DrawAspect="Content" ObjectID="_1826970384"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210410350"/>
      <w:r>
        <w:rPr>
          <w:rFonts w:eastAsia="Osaka"/>
        </w:rPr>
        <w:t>G.5</w:t>
      </w:r>
      <w:r w:rsidRPr="008E21F4">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6pt;height:14.4pt" o:ole="" fillcolor="window">
            <v:imagedata r:id="rId87" o:title=""/>
          </v:shape>
          <o:OLEObject Type="Embed" ProgID="Equation.3" ShapeID="_x0000_i1065" DrawAspect="Content" ObjectID="_1826970385"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93" o:title=""/>
          </v:shape>
          <o:OLEObject Type="Embed" ProgID="Equation.3" ShapeID="_x0000_i1066" DrawAspect="Content" ObjectID="_1826970386"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4.6pt;height:44.4pt" o:ole="">
            <v:imagedata r:id="rId95" o:title=""/>
          </v:shape>
          <o:OLEObject Type="Embed" ProgID="Equation.3" ShapeID="_x0000_i1067" DrawAspect="Content" ObjectID="_1826970387"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6.6pt" o:ole="">
            <v:imagedata r:id="rId97" o:title=""/>
          </v:shape>
          <o:OLEObject Type="Embed" ProgID="Equation.3" ShapeID="_x0000_i1068" DrawAspect="Content" ObjectID="_1826970388"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210410351"/>
      <w:r>
        <w:rPr>
          <w:rFonts w:eastAsia="Osaka"/>
        </w:rPr>
        <w:t>G.6</w:t>
      </w:r>
      <w:r w:rsidRPr="008E21F4">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6pt;height:14.4pt" o:ole="" fillcolor="window">
            <v:imagedata r:id="rId87" o:title=""/>
          </v:shape>
          <o:OLEObject Type="Embed" ProgID="Equation.3" ShapeID="_x0000_i1069" DrawAspect="Content" ObjectID="_1826970389"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4pt;height:14.4pt" o:ole="" fillcolor="window">
            <v:imagedata r:id="rId100" o:title=""/>
          </v:shape>
          <o:OLEObject Type="Embed" ProgID="Equation.3" ShapeID="_x0000_i1070" DrawAspect="Content" ObjectID="_1826970390" r:id="rId101"/>
        </w:object>
      </w:r>
      <w:r w:rsidRPr="008E21F4">
        <w:t xml:space="preserve">and </w:t>
      </w:r>
      <w:r w:rsidRPr="008E21F4">
        <w:rPr>
          <w:position w:val="-10"/>
        </w:rPr>
        <w:object w:dxaOrig="580" w:dyaOrig="320" w14:anchorId="7849B22B">
          <v:shape id="_x0000_i1071" type="#_x0000_t75" style="width:27.6pt;height:14.4pt" o:ole="" fillcolor="window">
            <v:imagedata r:id="rId102" o:title=""/>
          </v:shape>
          <o:OLEObject Type="Embed" ProgID="Equation.3" ShapeID="_x0000_i1071" DrawAspect="Content" ObjectID="_1826970391"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4pt;height:14.4pt" o:ole="" fillcolor="window">
            <v:imagedata r:id="rId104" o:title=""/>
          </v:shape>
          <o:OLEObject Type="Embed" ProgID="Equation.3" ShapeID="_x0000_i1072" DrawAspect="Content" ObjectID="_1826970392" r:id="rId105"/>
        </w:object>
      </w:r>
      <w:r w:rsidRPr="008E21F4">
        <w:t xml:space="preserve"> and the post-FFT Ideal signal </w:t>
      </w:r>
      <w:r w:rsidRPr="008E21F4">
        <w:rPr>
          <w:position w:val="-10"/>
        </w:rPr>
        <w:object w:dxaOrig="780" w:dyaOrig="340" w14:anchorId="7B3DEB80">
          <v:shape id="_x0000_i1073" type="#_x0000_t75" style="width:35.4pt;height:14.4pt" o:ole="" fillcolor="window">
            <v:imagedata r:id="rId106" o:title=""/>
          </v:shape>
          <o:OLEObject Type="Embed" ProgID="Equation.3" ShapeID="_x0000_i1073" DrawAspect="Content" ObjectID="_1826970393"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6pt" o:ole="">
            <v:imagedata r:id="rId108" o:title=""/>
          </v:shape>
          <o:OLEObject Type="Embed" ProgID="Equation.3" ShapeID="_x0000_i1074" DrawAspect="Content" ObjectID="_1826970394"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4pt;height:21.6pt" o:ole="">
            <v:imagedata r:id="rId110" o:title=""/>
          </v:shape>
          <o:OLEObject Type="Embed" ProgID="Equation.3" ShapeID="_x0000_i1075" DrawAspect="Content" ObjectID="_1826970395"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4pt;height:21.6pt" o:ole="">
            <v:imagedata r:id="rId112" o:title=""/>
          </v:shape>
          <o:OLEObject Type="Embed" ProgID="Equation.3" ShapeID="_x0000_i1076" DrawAspect="Content" ObjectID="_1826970396"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6pt;height:42.6pt" o:ole="">
            <v:imagedata r:id="rId114" o:title=""/>
          </v:shape>
          <o:OLEObject Type="Embed" ProgID="Equation.3" ShapeID="_x0000_i1077" DrawAspect="Content" ObjectID="_1826970397"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2pt;height:42.6pt" o:ole="">
            <v:imagedata r:id="rId116" o:title=""/>
          </v:shape>
          <o:OLEObject Type="Embed" ProgID="Equation.3" ShapeID="_x0000_i1078" DrawAspect="Content" ObjectID="_1826970398"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18" o:title=""/>
          </v:shape>
          <o:OLEObject Type="Embed" ProgID="Equation.3" ShapeID="_x0000_i1079" DrawAspect="Content" ObjectID="_1826970399"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6pt;height:14.4pt" o:ole="" fillcolor="window">
            <v:imagedata r:id="rId120" o:title=""/>
          </v:shape>
          <o:OLEObject Type="Embed" ProgID="Equation.3" ShapeID="_x0000_i1080" DrawAspect="Content" ObjectID="_1826970400" r:id="rId121"/>
        </w:object>
      </w:r>
      <w:r w:rsidRPr="008E21F4">
        <w:t xml:space="preserve"> and </w:t>
      </w:r>
      <w:r w:rsidRPr="008E21F4">
        <w:rPr>
          <w:position w:val="-10"/>
        </w:rPr>
        <w:object w:dxaOrig="560" w:dyaOrig="340" w14:anchorId="49BD3665">
          <v:shape id="_x0000_i1081" type="#_x0000_t75" style="width:29.4pt;height:14.4pt" o:ole="" fillcolor="window">
            <v:imagedata r:id="rId122" o:title=""/>
          </v:shape>
          <o:OLEObject Type="Embed" ProgID="Equation.3" ShapeID="_x0000_i1081" DrawAspect="Content" ObjectID="_1826970401"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6pt;height:14.4pt" o:ole="" fillcolor="window">
            <v:imagedata r:id="rId120" o:title=""/>
          </v:shape>
          <o:OLEObject Type="Embed" ProgID="Equation.3" ShapeID="_x0000_i1082" DrawAspect="Content" ObjectID="_1826970402" r:id="rId124"/>
        </w:object>
      </w:r>
      <w:r w:rsidRPr="008E21F4">
        <w:t xml:space="preserve"> and </w:t>
      </w:r>
      <w:r w:rsidRPr="008E21F4">
        <w:rPr>
          <w:position w:val="-10"/>
        </w:rPr>
        <w:object w:dxaOrig="560" w:dyaOrig="340" w14:anchorId="7C26E4D1">
          <v:shape id="_x0000_i1083" type="#_x0000_t75" style="width:29.4pt;height:14.4pt" o:ole="" fillcolor="window">
            <v:imagedata r:id="rId122" o:title=""/>
          </v:shape>
          <o:OLEObject Type="Embed" ProgID="Equation.3" ShapeID="_x0000_i1083" DrawAspect="Content" ObjectID="_1826970403" r:id="rId125"/>
        </w:object>
      </w:r>
      <w:r w:rsidRPr="008E21F4">
        <w:t xml:space="preserve"> to compute coefficients </w:t>
      </w:r>
      <w:r w:rsidRPr="008E21F4">
        <w:rPr>
          <w:position w:val="-10"/>
        </w:rPr>
        <w:object w:dxaOrig="560" w:dyaOrig="320" w14:anchorId="7B251D6F">
          <v:shape id="_x0000_i1084" type="#_x0000_t75" style="width:29.4pt;height:14.4pt" o:ole="" fillcolor="window">
            <v:imagedata r:id="rId126" o:title=""/>
          </v:shape>
          <o:OLEObject Type="Embed" ProgID="Equation.3" ShapeID="_x0000_i1084" DrawAspect="Content" ObjectID="_1826970404" r:id="rId127"/>
        </w:object>
      </w:r>
      <w:r w:rsidRPr="008E21F4">
        <w:t xml:space="preserve">, </w:t>
      </w:r>
      <w:r w:rsidRPr="008E21F4">
        <w:rPr>
          <w:position w:val="-10"/>
        </w:rPr>
        <w:object w:dxaOrig="580" w:dyaOrig="320" w14:anchorId="59E720BC">
          <v:shape id="_x0000_i1085" type="#_x0000_t75" style="width:27.6pt;height:14.4pt" o:ole="" fillcolor="window">
            <v:imagedata r:id="rId128" o:title=""/>
          </v:shape>
          <o:OLEObject Type="Embed" ProgID="Equation.3" ShapeID="_x0000_i1085" DrawAspect="Content" ObjectID="_1826970405"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8pt;height:258.6pt" o:ole="">
            <v:imagedata r:id="rId130" o:title=""/>
          </v:shape>
          <o:OLEObject Type="Embed" ProgID="Word.Picture.8" ShapeID="_x0000_i1086" DrawAspect="Content" ObjectID="_1826970406"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210410352"/>
      <w:r>
        <w:rPr>
          <w:rFonts w:eastAsia="Osaka"/>
        </w:rPr>
        <w:t>G.7</w:t>
      </w:r>
      <w:r w:rsidRPr="008E21F4">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210410353"/>
      <w:r>
        <w:rPr>
          <w:rFonts w:eastAsia="Osaka"/>
        </w:rPr>
        <w:t>G.7.1</w:t>
      </w:r>
      <w:r w:rsidRPr="008E21F4">
        <w:rPr>
          <w:rFonts w:eastAsia="Osaka"/>
        </w:rPr>
        <w:tab/>
      </w:r>
      <w:r>
        <w:rPr>
          <w:rFonts w:eastAsia="Osaka"/>
        </w:rPr>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4pt;height:66pt" o:ole="">
            <v:imagedata r:id="rId132" o:title=""/>
          </v:shape>
          <o:OLEObject Type="Embed" ProgID="Equation.3" ShapeID="_x0000_i1087" DrawAspect="Content" ObjectID="_1826970407"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4pt;height:14.4pt" o:ole="">
            <v:imagedata r:id="rId134" o:title=""/>
          </v:shape>
          <o:OLEObject Type="Embed" ProgID="Equation.3" ShapeID="_x0000_i1088" DrawAspect="Content" ObjectID="_1826970408"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6pt;height:14.4pt" o:ole="">
            <v:imagedata r:id="rId136" o:title=""/>
          </v:shape>
          <o:OLEObject Type="Embed" ProgID="Equation.3" ShapeID="_x0000_i1089" DrawAspect="Content" ObjectID="_1826970409" r:id="rId137"/>
        </w:object>
      </w:r>
      <w:r w:rsidRPr="008E21F4">
        <w:t xml:space="preserve">is the set of subcarriers within the </w:t>
      </w:r>
      <w:r w:rsidRPr="008E21F4">
        <w:rPr>
          <w:position w:val="-12"/>
        </w:rPr>
        <w:object w:dxaOrig="480" w:dyaOrig="380" w14:anchorId="063399D5">
          <v:shape id="_x0000_i1090" type="#_x0000_t75" style="width:21.6pt;height:20.4pt" o:ole="">
            <v:imagedata r:id="rId138" o:title=""/>
          </v:shape>
          <o:OLEObject Type="Embed" ProgID="Equation.3" ShapeID="_x0000_i1090" DrawAspect="Content" ObjectID="_1826970410"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4pt;height:14.4pt" o:ole="">
            <v:imagedata r:id="rId140" o:title=""/>
          </v:shape>
          <o:OLEObject Type="Embed" ProgID="Equation.3" ShapeID="_x0000_i1091" DrawAspect="Content" ObjectID="_1826970411"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6pt;height:20.4pt" o:ole="">
            <v:imagedata r:id="rId142" o:title=""/>
          </v:shape>
          <o:OLEObject Type="Embed" ProgID="Equation.3" ShapeID="_x0000_i1092" DrawAspect="Content" ObjectID="_1826970412"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bookmarkStart w:id="22826" w:name="_Toc210410354"/>
      <w:r>
        <w:t>G.7</w:t>
      </w:r>
      <w:r w:rsidRPr="008E21F4">
        <w:t>.2</w:t>
      </w:r>
      <w:r w:rsidRPr="008E21F4">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6pt;height:14.4pt" o:ole="">
            <v:imagedata r:id="rId144" o:title=""/>
          </v:shape>
          <o:OLEObject Type="Embed" ProgID="Equation.3" ShapeID="_x0000_i1093" DrawAspect="Content" ObjectID="_1826970413"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6pt;height:14.4pt" o:ole="">
            <v:imagedata r:id="rId146" o:title=""/>
          </v:shape>
          <o:OLEObject Type="Embed" ProgID="Equation.3" ShapeID="_x0000_i1094" DrawAspect="Content" ObjectID="_1826970414"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2.6pt;height:21.6pt" o:ole="" fillcolor="window">
            <v:imagedata r:id="rId148" o:title=""/>
          </v:shape>
          <o:OLEObject Type="Embed" ProgID="Equation.3" ShapeID="_x0000_i1095" DrawAspect="Content" ObjectID="_1826970415" r:id="rId149"/>
        </w:object>
      </w:r>
      <w:r w:rsidRPr="008E21F4">
        <w:t xml:space="preserve">in the expressions above and </w:t>
      </w:r>
      <w:r w:rsidRPr="008E21F4">
        <w:rPr>
          <w:rFonts w:eastAsia="×–¾’©‘Ì"/>
          <w:position w:val="-6"/>
        </w:rPr>
        <w:object w:dxaOrig="700" w:dyaOrig="340" w14:anchorId="2BD64E2F">
          <v:shape id="_x0000_i1096" type="#_x0000_t75" style="width:36.6pt;height:14.4pt" o:ole="">
            <v:imagedata r:id="rId150" o:title=""/>
          </v:shape>
          <o:OLEObject Type="Embed" ProgID="Equation.3" ShapeID="_x0000_i1096" DrawAspect="Content" ObjectID="_1826970416" r:id="rId151"/>
        </w:object>
      </w:r>
      <w:r w:rsidRPr="008E21F4">
        <w:t xml:space="preserve">is calculated using </w:t>
      </w:r>
      <w:r w:rsidRPr="008E21F4">
        <w:rPr>
          <w:position w:val="-12"/>
        </w:rPr>
        <w:object w:dxaOrig="900" w:dyaOrig="360" w14:anchorId="57822A34">
          <v:shape id="_x0000_i1097" type="#_x0000_t75" style="width:42.6pt;height:21.6pt" o:ole="" fillcolor="window">
            <v:imagedata r:id="rId152" o:title=""/>
          </v:shape>
          <o:OLEObject Type="Embed" ProgID="Equation.3" ShapeID="_x0000_i1097" DrawAspect="Content" ObjectID="_1826970417"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1.6pt" o:ole="">
            <v:imagedata r:id="rId154" o:title=""/>
          </v:shape>
          <o:OLEObject Type="Embed" ProgID="Equation.3" ShapeID="_x0000_i1098" DrawAspect="Content" ObjectID="_1826970418"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210410355"/>
      <w:r>
        <w:t>G.7.3</w:t>
      </w:r>
      <w:r w:rsidRPr="008E21F4">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6pt;height:14.4pt" o:ole="">
            <v:imagedata r:id="rId144" o:title=""/>
          </v:shape>
          <o:OLEObject Type="Embed" ProgID="Equation.3" ShapeID="_x0000_i1099" DrawAspect="Content" ObjectID="_1826970419"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6pt;height:14.4pt" o:ole="">
            <v:imagedata r:id="rId144" o:title=""/>
          </v:shape>
          <o:OLEObject Type="Embed" ProgID="Equation.3" ShapeID="_x0000_i1100" DrawAspect="Content" ObjectID="_1826970420"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6pt;height:21.6pt" o:ole="">
            <v:imagedata r:id="rId158" o:title=""/>
          </v:shape>
          <o:OLEObject Type="Embed" ProgID="Equation.3" ShapeID="_x0000_i1101" DrawAspect="Content" ObjectID="_1826970421"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2.6pt;height:21.6pt" o:ole="" fillcolor="window">
            <v:imagedata r:id="rId148" o:title=""/>
          </v:shape>
          <o:OLEObject Type="Embed" ProgID="Equation.3" ShapeID="_x0000_i1102" DrawAspect="Content" ObjectID="_1826970422" r:id="rId160"/>
        </w:object>
      </w:r>
      <w:r w:rsidRPr="008E21F4">
        <w:t xml:space="preserve"> and </w:t>
      </w:r>
      <w:r w:rsidRPr="008E21F4">
        <w:rPr>
          <w:rFonts w:eastAsia="×–¾’©‘Ì"/>
          <w:position w:val="-8"/>
        </w:rPr>
        <w:object w:dxaOrig="1060" w:dyaOrig="360" w14:anchorId="63E786BA">
          <v:shape id="_x0000_i1103" type="#_x0000_t75" style="width:50.4pt;height:21.6pt" o:ole="">
            <v:imagedata r:id="rId161" o:title=""/>
          </v:shape>
          <o:OLEObject Type="Embed" ProgID="Equation.3" ShapeID="_x0000_i1103" DrawAspect="Content" ObjectID="_1826970423" r:id="rId162"/>
        </w:object>
      </w:r>
      <w:r w:rsidRPr="008E21F4">
        <w:t xml:space="preserve">is calculated using </w:t>
      </w:r>
      <w:r w:rsidRPr="008E21F4">
        <w:rPr>
          <w:position w:val="-12"/>
        </w:rPr>
        <w:object w:dxaOrig="900" w:dyaOrig="360" w14:anchorId="4428769F">
          <v:shape id="_x0000_i1104" type="#_x0000_t75" style="width:42.6pt;height:21.6pt" o:ole="" fillcolor="window">
            <v:imagedata r:id="rId152" o:title=""/>
          </v:shape>
          <o:OLEObject Type="Embed" ProgID="Equation.3" ShapeID="_x0000_i1104" DrawAspect="Content" ObjectID="_1826970424"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2pt;height:21.6pt" o:ole="">
            <v:imagedata r:id="rId164" o:title=""/>
          </v:shape>
          <o:OLEObject Type="Embed" ProgID="Equation.3" ShapeID="_x0000_i1105" DrawAspect="Content" ObjectID="_1826970425"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8pt;height:44.4pt" o:ole="">
            <v:imagedata r:id="rId166" o:title=""/>
          </v:shape>
          <o:OLEObject Type="Embed" ProgID="Equation.3" ShapeID="_x0000_i1106" DrawAspect="Content" ObjectID="_1826970426" r:id="rId167"/>
        </w:object>
      </w:r>
      <w:r w:rsidRPr="008E21F4">
        <w:rPr>
          <w:rFonts w:eastAsia="×–¾’©‘Ì"/>
        </w:rPr>
        <w:t xml:space="preserve">, </w:t>
      </w:r>
      <w:r w:rsidRPr="008E21F4">
        <w:rPr>
          <w:position w:val="-32"/>
        </w:rPr>
        <w:object w:dxaOrig="1480" w:dyaOrig="760" w14:anchorId="00CFE1D1">
          <v:shape id="_x0000_i1107" type="#_x0000_t75" style="width:1in;height:35.4pt" o:ole="">
            <v:imagedata r:id="rId168" o:title=""/>
          </v:shape>
          <o:OLEObject Type="Embed" ProgID="Equation.3" ShapeID="_x0000_i1107" DrawAspect="Content" ObjectID="_1826970427"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6pt;height:14.4pt" o:ole="">
            <v:imagedata r:id="rId144" o:title=""/>
          </v:shape>
          <o:OLEObject Type="Embed" ProgID="Equation.3" ShapeID="_x0000_i1108" DrawAspect="Content" ObjectID="_1826970428"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9" w:name="startOfAnnexes"/>
      <w:bookmarkEnd w:id="22859"/>
      <w:r w:rsidRPr="001D22D3">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210410356"/>
      <w:r w:rsidRPr="001D22D3">
        <w:t xml:space="preserve">Annex </w:t>
      </w:r>
      <w:r w:rsidR="00F90F86" w:rsidRPr="001D22D3">
        <w:t>H</w:t>
      </w:r>
      <w:r w:rsidRPr="001D22D3">
        <w:t xml:space="preserve"> (informative):</w:t>
      </w:r>
      <w:r w:rsidRPr="001D22D3">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1" w:name="historyclause"/>
            <w:bookmarkEnd w:id="2287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r w:rsidR="00ED6B01" w14:paraId="0846FF34" w14:textId="77777777" w:rsidTr="006C65E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27C68A" w14:textId="4BA36164" w:rsidR="00ED6B01" w:rsidRPr="003D1EBE" w:rsidRDefault="00ED6B01" w:rsidP="00ED6B01">
            <w:pPr>
              <w:pStyle w:val="TAC"/>
              <w:rPr>
                <w:rFonts w:cs="Arial"/>
                <w:color w:val="000000"/>
                <w:sz w:val="16"/>
                <w:szCs w:val="16"/>
              </w:rPr>
            </w:pPr>
            <w:r w:rsidRPr="003D1EBE">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F870A6" w14:textId="55DC09A6" w:rsidR="00ED6B01" w:rsidRPr="003D1EBE" w:rsidRDefault="00ED6B01" w:rsidP="00ED6B01">
            <w:pPr>
              <w:pStyle w:val="TAC"/>
              <w:rPr>
                <w:rFonts w:cs="Arial"/>
                <w:color w:val="000000"/>
                <w:sz w:val="16"/>
                <w:szCs w:val="16"/>
              </w:rPr>
            </w:pPr>
            <w:r w:rsidRPr="003D1EBE">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7068C4F" w14:textId="756B1AB7" w:rsidR="00ED6B01" w:rsidRPr="003D1EBE" w:rsidRDefault="00ED6B01" w:rsidP="00ED6B01">
            <w:pPr>
              <w:pStyle w:val="TAL"/>
              <w:rPr>
                <w:rFonts w:cs="Arial"/>
                <w:color w:val="000000"/>
                <w:sz w:val="16"/>
                <w:szCs w:val="16"/>
              </w:rPr>
            </w:pPr>
            <w:r w:rsidRPr="003D1EBE">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41A438" w14:textId="28ECD086" w:rsidR="00ED6B01" w:rsidRPr="003D1EBE" w:rsidRDefault="00ED6B01" w:rsidP="00ED6B01">
            <w:pPr>
              <w:pStyle w:val="TAC"/>
              <w:rPr>
                <w:rFonts w:cs="Arial"/>
                <w:color w:val="000000"/>
                <w:sz w:val="16"/>
                <w:szCs w:val="16"/>
              </w:rPr>
            </w:pPr>
            <w:r w:rsidRPr="003D1EBE">
              <w:rPr>
                <w:sz w:val="16"/>
                <w:szCs w:val="16"/>
              </w:rPr>
              <w:t>0032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45B2F0" w14:textId="77777777" w:rsidR="00ED6B01" w:rsidRPr="003D1EBE" w:rsidRDefault="00ED6B01" w:rsidP="00ED6B01">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EE7CAE" w14:textId="200869D7" w:rsidR="00ED6B01" w:rsidRPr="003D1EBE" w:rsidRDefault="00ED6B01" w:rsidP="00ED6B01">
            <w:pPr>
              <w:pStyle w:val="TAC"/>
              <w:rPr>
                <w:rFonts w:cs="Arial"/>
                <w:color w:val="000000"/>
                <w:sz w:val="16"/>
                <w:szCs w:val="16"/>
              </w:rPr>
            </w:pPr>
            <w:r w:rsidRPr="003D1EBE">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231CA5E" w14:textId="7DD129AE" w:rsidR="00ED6B01" w:rsidRPr="003D1EBE" w:rsidRDefault="00ED6B01" w:rsidP="00ED6B01">
            <w:pPr>
              <w:pStyle w:val="TAL"/>
              <w:rPr>
                <w:rFonts w:cs="Arial"/>
                <w:color w:val="000000"/>
                <w:sz w:val="16"/>
                <w:szCs w:val="16"/>
              </w:rPr>
            </w:pPr>
            <w:r w:rsidRPr="003D1EBE">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2D69F7" w14:textId="5C38EA7A" w:rsidR="00ED6B01" w:rsidRPr="003D1EBE" w:rsidRDefault="00ED6B01" w:rsidP="00ED6B01">
            <w:pPr>
              <w:pStyle w:val="TAC"/>
              <w:rPr>
                <w:rFonts w:cs="Arial"/>
                <w:color w:val="000000"/>
                <w:sz w:val="16"/>
                <w:szCs w:val="16"/>
              </w:rPr>
            </w:pPr>
            <w:r w:rsidRPr="003D1EBE">
              <w:rPr>
                <w:sz w:val="16"/>
                <w:szCs w:val="16"/>
              </w:rPr>
              <w:t>18.8.0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2A6FBC" w14:textId="77777777" w:rsidR="001C37C0" w:rsidRDefault="001C37C0">
      <w:r>
        <w:separator/>
      </w:r>
    </w:p>
  </w:endnote>
  <w:endnote w:type="continuationSeparator" w:id="0">
    <w:p w14:paraId="14A3C4A1" w14:textId="77777777" w:rsidR="001C37C0" w:rsidRDefault="001C37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74294" w14:textId="77777777" w:rsidR="001C37C0" w:rsidRDefault="001C37C0">
      <w:r>
        <w:separator/>
      </w:r>
    </w:p>
  </w:footnote>
  <w:footnote w:type="continuationSeparator" w:id="0">
    <w:p w14:paraId="703079B8" w14:textId="77777777" w:rsidR="001C37C0" w:rsidRDefault="001C37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9DBE3C3"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65E9">
      <w:rPr>
        <w:rFonts w:ascii="Arial" w:hAnsi="Arial" w:cs="Arial"/>
        <w:b/>
        <w:noProof/>
        <w:sz w:val="18"/>
        <w:szCs w:val="18"/>
      </w:rPr>
      <w:t>3GPP TS 36.181 V18.8.0 (2025-12)</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3466E2CA"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65E9">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7C0"/>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6D25"/>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285D"/>
    <w:rsid w:val="004538FF"/>
    <w:rsid w:val="0045441E"/>
    <w:rsid w:val="0045662F"/>
    <w:rsid w:val="00465515"/>
    <w:rsid w:val="00471290"/>
    <w:rsid w:val="004731EF"/>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C65E9"/>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1926"/>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37</Pages>
  <Words>53138</Words>
  <Characters>302888</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162</cp:revision>
  <cp:lastPrinted>2019-02-25T14:05:00Z</cp:lastPrinted>
  <dcterms:created xsi:type="dcterms:W3CDTF">2023-06-14T13:06:00Z</dcterms:created>
  <dcterms:modified xsi:type="dcterms:W3CDTF">2025-12-11T13:58:00Z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