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0362A85F" w14:textId="77777777" w:rsidR="00C8748D" w:rsidRPr="00D7676F" w:rsidRDefault="00C8748D" w:rsidP="00A73099">
      <w:pPr>
        <w:pStyle w:val="Heading5"/>
        <w:rPr>
          <w:lang w:val="en-US" w:eastAsia="zh-CN"/>
        </w:rPr>
      </w:pPr>
      <w:r>
        <w:t>27.22.7.17.1</w:t>
      </w:r>
      <w:r>
        <w:tab/>
        <w:t>Network Rejection Event in E-UTRAN</w:t>
      </w:r>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409FB3E7" w14:textId="77777777" w:rsidR="00F85CA5" w:rsidRPr="005307A3" w:rsidRDefault="00F85CA5" w:rsidP="00F85CA5">
      <w:r w:rsidRPr="005307A3">
        <w:t>The ME shall support the EVENT: Network Rejection event E-UTRAN</w:t>
      </w:r>
      <w:r>
        <w:t>/Satellite E-UTRAN</w:t>
      </w:r>
      <w:r w:rsidRPr="005307A3">
        <w:t xml:space="preserve">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6BADCE9" w14:textId="5146168E" w:rsidR="00F85CA5" w:rsidRPr="005307A3" w:rsidRDefault="00F85CA5" w:rsidP="00F85CA5">
      <w:r w:rsidRPr="005307A3">
        <w:t>For sequences 1.</w:t>
      </w:r>
      <w:r>
        <w:t>5</w:t>
      </w:r>
      <w:r w:rsidRPr="005307A3">
        <w:t xml:space="preserve"> and 1.</w:t>
      </w:r>
      <w:r>
        <w:t>6</w:t>
      </w:r>
      <w:r w:rsidRPr="005307A3">
        <w:t>:</w:t>
      </w:r>
    </w:p>
    <w:p w14:paraId="09B9A76C" w14:textId="77777777" w:rsidR="00F85CA5" w:rsidRPr="005307A3" w:rsidRDefault="00F85CA5" w:rsidP="00F85CA5">
      <w:pPr>
        <w:ind w:left="568" w:hanging="284"/>
      </w:pPr>
      <w:r w:rsidRPr="005307A3">
        <w:t>-</w:t>
      </w:r>
      <w:r w:rsidRPr="005307A3">
        <w:tab/>
        <w:t>To verify that the ME informs the UICC with the Event about the Network Rejection.</w:t>
      </w:r>
    </w:p>
    <w:p w14:paraId="3258865E" w14:textId="77777777" w:rsidR="00F85CA5" w:rsidRPr="005307A3" w:rsidRDefault="00F85CA5" w:rsidP="00F85CA5">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9279D77" w14:textId="77777777" w:rsidR="00F85CA5" w:rsidRPr="005307A3" w:rsidRDefault="00F85CA5" w:rsidP="00F85CA5">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4FD0A57D" w14:textId="77777777" w:rsidR="00F85CA5" w:rsidRPr="00080319" w:rsidRDefault="00F85CA5" w:rsidP="00F85CA5">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482EB06A" w14:textId="77777777" w:rsidR="00BF46E1" w:rsidRPr="005307A3" w:rsidRDefault="00BF46E1" w:rsidP="00BF46E1">
      <w:pPr>
        <w:pStyle w:val="H6"/>
      </w:pPr>
      <w:r w:rsidRPr="005307A3">
        <w:lastRenderedPageBreak/>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52918CA7" w14:textId="77777777" w:rsidR="00F85CA5" w:rsidRPr="005307A3" w:rsidRDefault="00F85CA5" w:rsidP="00F85CA5">
      <w:r w:rsidRPr="005307A3">
        <w:t>The ME is connected to the USIM Simulator and the E-USS/</w:t>
      </w:r>
      <w:r>
        <w:t>SAT-E-USS/NB-SS/SAT-NB-SS/</w:t>
      </w:r>
      <w:r w:rsidRPr="005307A3">
        <w:t>NG-SS.</w:t>
      </w:r>
    </w:p>
    <w:p w14:paraId="34CDC4E6" w14:textId="77777777" w:rsidR="00F85CA5" w:rsidRPr="00F85CA5" w:rsidRDefault="00F85CA5" w:rsidP="00F85CA5">
      <w:r w:rsidRPr="005307A3">
        <w:t xml:space="preserve">The default </w:t>
      </w:r>
      <w:r w:rsidRPr="00F85CA5">
        <w:t>E-UTRAN/EPC or NG-RAN UICC is used.</w:t>
      </w:r>
    </w:p>
    <w:p w14:paraId="55078A6A" w14:textId="77777777" w:rsidR="00F85CA5" w:rsidRPr="00F85CA5" w:rsidRDefault="00F85CA5" w:rsidP="00F85CA5">
      <w:r w:rsidRPr="00F85CA5">
        <w:t>The ME shall be powered on and perform the PROFILE DOWNLOAD procedure.</w:t>
      </w:r>
    </w:p>
    <w:p w14:paraId="28C06E5E" w14:textId="42126E95" w:rsidR="00C8748D" w:rsidRDefault="00C8748D" w:rsidP="00C8748D">
      <w:r>
        <w:t>For sequences 1.5 and 1.6 the ME is pre-configured with the UE position defined in TS 36.508 [33] clause 4.13.</w:t>
      </w:r>
    </w:p>
    <w:p w14:paraId="020090DA" w14:textId="77777777" w:rsidR="00F85CA5" w:rsidRPr="005307A3" w:rsidRDefault="00F85CA5" w:rsidP="00F85CA5">
      <w:r w:rsidRPr="00F85CA5">
        <w:t>If programmable USIM with test applet is used (as defined in clause 27.0), UICC shall register for Network Rejection Event using the proactive command SET UP EVENT LIST with Network Rejection event in the event list (ref to 102.241 cl 6.7.1.2).</w:t>
      </w:r>
    </w:p>
    <w:p w14:paraId="6AC1BC28" w14:textId="77777777" w:rsidR="00F85CA5" w:rsidRPr="005307A3" w:rsidRDefault="00F85CA5" w:rsidP="00F85CA5">
      <w:r w:rsidRPr="005307A3">
        <w:t>The E-UTRAN parameters of the system simulator are:</w:t>
      </w:r>
    </w:p>
    <w:p w14:paraId="255C36E2" w14:textId="77777777" w:rsidR="00F85CA5" w:rsidRPr="005307A3" w:rsidRDefault="00F85CA5" w:rsidP="00F85CA5">
      <w:pPr>
        <w:pStyle w:val="B1"/>
      </w:pPr>
      <w:r w:rsidRPr="005307A3">
        <w:t>-</w:t>
      </w:r>
      <w:r w:rsidRPr="005307A3">
        <w:tab/>
        <w:t>Mobile Country Code (MCC) = 001;</w:t>
      </w:r>
    </w:p>
    <w:p w14:paraId="5DB2393E" w14:textId="77777777" w:rsidR="00F85CA5" w:rsidRPr="005307A3" w:rsidRDefault="00F85CA5" w:rsidP="00F85CA5">
      <w:pPr>
        <w:pStyle w:val="B1"/>
      </w:pPr>
      <w:r w:rsidRPr="005307A3">
        <w:t>-</w:t>
      </w:r>
      <w:r w:rsidRPr="005307A3">
        <w:tab/>
        <w:t>Mobile Network Code (MNC) = 01;</w:t>
      </w:r>
    </w:p>
    <w:p w14:paraId="194AE1C2" w14:textId="77777777" w:rsidR="00F85CA5" w:rsidRDefault="00F85CA5" w:rsidP="00F85CA5">
      <w:pPr>
        <w:pStyle w:val="B1"/>
      </w:pPr>
      <w:r w:rsidRPr="005307A3">
        <w:t>-</w:t>
      </w:r>
      <w:r w:rsidRPr="005307A3">
        <w:tab/>
        <w:t>Tracking Area Code (TAC) = 0001;</w:t>
      </w:r>
    </w:p>
    <w:p w14:paraId="68C387F8"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304433A6"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437E3920" w14:textId="77777777" w:rsidR="00F85CA5" w:rsidRPr="005307A3" w:rsidRDefault="00F85CA5" w:rsidP="00F85CA5">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lastRenderedPageBreak/>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C8748D"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C8748D" w:rsidRPr="005307A3" w:rsidRDefault="00C8748D" w:rsidP="00C8748D">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C8748D" w:rsidRPr="005307A3" w:rsidRDefault="00C8748D" w:rsidP="00C8748D">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0A5597BC" w:rsidR="00C8748D" w:rsidRPr="005307A3" w:rsidRDefault="00C8748D" w:rsidP="00C8748D">
            <w:pPr>
              <w:pStyle w:val="TAL"/>
            </w:pPr>
            <w:r>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C8748D" w:rsidRPr="005307A3" w:rsidRDefault="00C8748D" w:rsidP="00C8748D">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F85CA5"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3963954D" w:rsidR="00F85CA5" w:rsidRPr="00F85CA5" w:rsidRDefault="00F85CA5" w:rsidP="00F85CA5">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29F43CB6" w14:textId="4E9ACBE0" w:rsidR="00F85CA5" w:rsidRPr="00F85CA5" w:rsidRDefault="00F85CA5" w:rsidP="00F85CA5">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53E8C9E4" w:rsidR="00F85CA5" w:rsidRPr="00F85CA5" w:rsidRDefault="00F85CA5" w:rsidP="00F85CA5">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1CD2D7"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78257978" w14:textId="24A3B438"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F85CA5"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0E571E0E" w:rsidR="00F85CA5" w:rsidRPr="00F85CA5" w:rsidRDefault="00F85CA5" w:rsidP="00F85CA5">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5C1B2F84" w14:textId="181A8731" w:rsidR="00F85CA5" w:rsidRPr="00F85CA5" w:rsidRDefault="00F85CA5" w:rsidP="00F85CA5">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2A6E8634" w:rsidR="00F85CA5" w:rsidRPr="00F85CA5" w:rsidRDefault="00F85CA5" w:rsidP="00F85CA5">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234C9F4"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570171E2" w14:textId="37459A9E"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Default="00BF46E1" w:rsidP="00BF46E1"/>
    <w:p w14:paraId="470C3B4D" w14:textId="3151FAEA" w:rsidR="00F85CA5" w:rsidRPr="005307A3" w:rsidRDefault="00F85CA5" w:rsidP="00F85CA5">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5307A3" w14:paraId="29D8E1AE"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3B4BD3DC" w14:textId="77777777" w:rsidR="00F85CA5" w:rsidRPr="005307A3" w:rsidRDefault="00F85CA5" w:rsidP="00A857A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0B856C" w14:textId="77777777" w:rsidR="00F85CA5" w:rsidRPr="005307A3" w:rsidRDefault="00F85CA5" w:rsidP="00A857A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00A6CA8" w14:textId="77777777" w:rsidR="00F85CA5" w:rsidRPr="005307A3" w:rsidRDefault="00F85CA5" w:rsidP="00A857A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AF73C80" w14:textId="77777777" w:rsidR="00F85CA5" w:rsidRPr="005307A3" w:rsidRDefault="00F85CA5" w:rsidP="00A857AB">
            <w:pPr>
              <w:pStyle w:val="TAH"/>
            </w:pPr>
            <w:r w:rsidRPr="005307A3">
              <w:t>Comments</w:t>
            </w:r>
          </w:p>
        </w:tc>
      </w:tr>
      <w:tr w:rsidR="00F85CA5" w:rsidRPr="005307A3" w14:paraId="210CF97C"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0568856" w14:textId="77777777" w:rsidR="00F85CA5" w:rsidRPr="005307A3" w:rsidRDefault="00F85CA5" w:rsidP="00A857AB">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2B90098"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5E588748" w14:textId="77777777" w:rsidR="00F85CA5" w:rsidRPr="005307A3" w:rsidRDefault="00F85CA5" w:rsidP="00A857AB">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054AC8FB" w14:textId="77777777" w:rsidR="00F85CA5" w:rsidRPr="005307A3" w:rsidRDefault="00F85CA5" w:rsidP="00A857AB">
            <w:pPr>
              <w:pStyle w:val="TAL"/>
            </w:pPr>
          </w:p>
        </w:tc>
      </w:tr>
      <w:tr w:rsidR="00F85CA5" w:rsidRPr="005307A3" w14:paraId="0540054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9CBDBA6" w14:textId="77777777" w:rsidR="00F85CA5" w:rsidRPr="005307A3" w:rsidRDefault="00F85CA5" w:rsidP="00A857AB">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CB61B5C" w14:textId="77777777" w:rsidR="00F85CA5" w:rsidRPr="005307A3" w:rsidRDefault="00F85CA5" w:rsidP="00A857AB">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1449122" w14:textId="77777777" w:rsidR="00F85CA5" w:rsidRPr="005307A3" w:rsidRDefault="00F85CA5" w:rsidP="00A857AB">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5E8090CE" w14:textId="77777777" w:rsidR="00F85CA5" w:rsidRPr="005307A3" w:rsidRDefault="00F85CA5" w:rsidP="00A857AB">
            <w:pPr>
              <w:pStyle w:val="TAL"/>
            </w:pPr>
          </w:p>
        </w:tc>
      </w:tr>
      <w:tr w:rsidR="00F85CA5" w:rsidRPr="005307A3" w14:paraId="589F466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4184C58" w14:textId="77777777" w:rsidR="00F85CA5" w:rsidRPr="005307A3" w:rsidRDefault="00F85CA5" w:rsidP="00A857AB">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33578A1"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6175DB" w14:textId="59021363" w:rsidR="00F85CA5" w:rsidRPr="005307A3" w:rsidRDefault="00F85CA5" w:rsidP="00A857AB">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26F32355" w14:textId="77777777" w:rsidR="00F85CA5" w:rsidRPr="005307A3" w:rsidRDefault="00F85CA5" w:rsidP="00A857AB">
            <w:pPr>
              <w:pStyle w:val="TAL"/>
            </w:pPr>
          </w:p>
        </w:tc>
      </w:tr>
      <w:tr w:rsidR="00F85CA5" w:rsidRPr="005307A3" w14:paraId="281AD58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15BAA30" w14:textId="77777777" w:rsidR="00F85CA5" w:rsidRPr="005307A3" w:rsidRDefault="00F85CA5" w:rsidP="00A857AB">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9CE10E"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72CC65" w14:textId="77777777" w:rsidR="00F85CA5" w:rsidRPr="005307A3" w:rsidRDefault="00F85CA5" w:rsidP="00A857A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C1837A0" w14:textId="77777777" w:rsidR="00F85CA5" w:rsidRPr="005307A3" w:rsidRDefault="00F85CA5" w:rsidP="00A857AB">
            <w:pPr>
              <w:pStyle w:val="TAL"/>
            </w:pPr>
          </w:p>
        </w:tc>
      </w:tr>
      <w:tr w:rsidR="00F85CA5" w:rsidRPr="005307A3" w14:paraId="080EFC1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7FA006" w14:textId="77777777" w:rsidR="00F85CA5" w:rsidRPr="005307A3" w:rsidRDefault="00F85CA5" w:rsidP="00A857AB">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32ACE30"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34D044" w14:textId="2B460732" w:rsidR="00F85CA5" w:rsidRPr="005307A3" w:rsidRDefault="00F85CA5" w:rsidP="00A857AB">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7126AFD2" w14:textId="77777777" w:rsidR="00F85CA5" w:rsidRPr="003A0538" w:rsidRDefault="00F85CA5" w:rsidP="00A857AB">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7433F370" w14:textId="58D05B43" w:rsidR="00F85CA5" w:rsidRPr="005307A3" w:rsidRDefault="00F85CA5" w:rsidP="00A857AB">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F85CA5" w:rsidRPr="005307A3" w14:paraId="711CF3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1EA91B8" w14:textId="77777777" w:rsidR="00F85CA5" w:rsidRPr="005307A3" w:rsidRDefault="00F85CA5" w:rsidP="00A857AB">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EE507A0"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625F6B" w14:textId="68115151" w:rsidR="00F85CA5" w:rsidRPr="005307A3" w:rsidRDefault="00F85CA5" w:rsidP="00A857AB">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FF33AA0" w14:textId="77777777" w:rsidR="00F85CA5" w:rsidRPr="005307A3" w:rsidRDefault="00F85CA5" w:rsidP="00A857AB">
            <w:pPr>
              <w:pStyle w:val="TAL"/>
            </w:pPr>
          </w:p>
        </w:tc>
      </w:tr>
      <w:tr w:rsidR="00F85CA5" w:rsidRPr="005307A3" w14:paraId="0E0D488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EA8EFA3" w14:textId="77777777" w:rsidR="00F85CA5" w:rsidRPr="005307A3" w:rsidRDefault="00F85CA5" w:rsidP="00A857A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1FE43B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27894EE" w14:textId="77777777" w:rsidR="00F85CA5" w:rsidRPr="005307A3" w:rsidRDefault="00F85CA5" w:rsidP="00A857AB">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66F632F1" w14:textId="77777777" w:rsidR="00F85CA5" w:rsidRPr="005307A3" w:rsidRDefault="00F85CA5" w:rsidP="00A857AB">
            <w:pPr>
              <w:pStyle w:val="TAL"/>
            </w:pPr>
          </w:p>
        </w:tc>
      </w:tr>
      <w:tr w:rsidR="00F85CA5" w:rsidRPr="005307A3" w14:paraId="2D680207"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EA35E7F" w14:textId="77777777" w:rsidR="00F85CA5" w:rsidRPr="005307A3" w:rsidRDefault="00F85CA5" w:rsidP="00A857A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6CFB9D" w14:textId="77777777" w:rsidR="00F85CA5" w:rsidRPr="005307A3" w:rsidRDefault="00F85CA5" w:rsidP="00A857AB">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BFD88D6" w14:textId="77777777" w:rsidR="00F85CA5" w:rsidRPr="005307A3" w:rsidRDefault="00F85CA5" w:rsidP="00A857AB">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18772235" w14:textId="77777777" w:rsidR="00F85CA5" w:rsidRPr="005307A3" w:rsidRDefault="00F85CA5" w:rsidP="00A857AB">
            <w:pPr>
              <w:pStyle w:val="TAL"/>
            </w:pPr>
          </w:p>
        </w:tc>
      </w:tr>
      <w:tr w:rsidR="00F85CA5" w:rsidRPr="005307A3" w14:paraId="1CAADF4E"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A2297EB" w14:textId="77777777" w:rsidR="00F85CA5" w:rsidRPr="005307A3" w:rsidRDefault="00F85CA5" w:rsidP="00A857A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2ACFE3" w14:textId="77777777" w:rsidR="00F85CA5" w:rsidRPr="00F85CA5" w:rsidRDefault="00F85CA5" w:rsidP="00A857AB">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176162D" w14:textId="77777777" w:rsidR="00F85CA5" w:rsidRDefault="00F85CA5" w:rsidP="00A857AB">
            <w:pPr>
              <w:pStyle w:val="TAL"/>
            </w:pPr>
            <w:r w:rsidRPr="005307A3">
              <w:t>The terminal requests RRC CONNECTION and therefore starts the EPS Attach procedure.</w:t>
            </w:r>
          </w:p>
          <w:p w14:paraId="6A3D8699" w14:textId="77777777" w:rsidR="00F85CA5" w:rsidRPr="005307A3" w:rsidRDefault="00F85CA5" w:rsidP="00A857AB">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55619C02" w14:textId="77777777" w:rsidR="00F85CA5" w:rsidRPr="005307A3" w:rsidRDefault="00F85CA5" w:rsidP="00A857AB">
            <w:pPr>
              <w:pStyle w:val="TAL"/>
            </w:pPr>
          </w:p>
        </w:tc>
      </w:tr>
      <w:tr w:rsidR="00F85CA5" w:rsidRPr="00F85CA5" w14:paraId="5D99CF5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6245805C" w14:textId="77777777" w:rsidR="00F85CA5" w:rsidRPr="00F85CA5" w:rsidRDefault="00F85CA5" w:rsidP="00A857AB">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1F5A3F23" w14:textId="77777777" w:rsidR="00F85CA5" w:rsidRPr="00F85CA5" w:rsidRDefault="00F85CA5" w:rsidP="00A857AB">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434E2E7" w14:textId="77777777" w:rsidR="00F85CA5" w:rsidRPr="00F85CA5" w:rsidRDefault="00F85CA5" w:rsidP="00A857AB">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5BF192CE" w14:textId="77777777" w:rsidR="00F85CA5" w:rsidRPr="00F85CA5" w:rsidRDefault="00F85CA5" w:rsidP="00A857AB">
            <w:pPr>
              <w:pStyle w:val="TAL"/>
            </w:pPr>
          </w:p>
        </w:tc>
      </w:tr>
      <w:tr w:rsidR="00F85CA5" w:rsidRPr="00F85CA5" w14:paraId="56513A2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0B402A9" w14:textId="77777777" w:rsidR="00F85CA5" w:rsidRPr="00F85CA5" w:rsidRDefault="00F85CA5" w:rsidP="00A857AB">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44D7073A"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83D2366" w14:textId="0DB14112" w:rsidR="00F85CA5" w:rsidRPr="00F85CA5" w:rsidRDefault="00F85CA5" w:rsidP="00A857AB">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2C83C60A" w14:textId="77777777" w:rsidR="00F85CA5" w:rsidRPr="00F85CA5" w:rsidRDefault="00F85CA5" w:rsidP="00A857AB">
            <w:pPr>
              <w:pStyle w:val="TAL"/>
            </w:pPr>
          </w:p>
        </w:tc>
      </w:tr>
    </w:tbl>
    <w:p w14:paraId="053015A7" w14:textId="77777777" w:rsidR="00F85CA5" w:rsidRPr="00F85CA5" w:rsidRDefault="00F85CA5" w:rsidP="00F85CA5"/>
    <w:p w14:paraId="20BB5F58" w14:textId="55098117" w:rsidR="00F85CA5" w:rsidRPr="00F85CA5" w:rsidRDefault="00F85CA5" w:rsidP="00F85CA5">
      <w:r w:rsidRPr="00F85CA5">
        <w:t>PROACTIVE COMMAND: SET UP EVENT LIST 1.5.1</w:t>
      </w:r>
    </w:p>
    <w:p w14:paraId="4F4564DF" w14:textId="77777777" w:rsidR="00F85CA5" w:rsidRPr="005307A3" w:rsidRDefault="00F85CA5" w:rsidP="00F85CA5">
      <w:r w:rsidRPr="00F85CA5">
        <w:t>Logically:</w:t>
      </w:r>
    </w:p>
    <w:p w14:paraId="343B97CE" w14:textId="77777777" w:rsidR="00F85CA5" w:rsidRPr="005307A3" w:rsidRDefault="00F85CA5" w:rsidP="00F85CA5">
      <w:pPr>
        <w:pStyle w:val="EW"/>
      </w:pPr>
      <w:r w:rsidRPr="005307A3">
        <w:t>Command details</w:t>
      </w:r>
    </w:p>
    <w:p w14:paraId="6D3B76AD" w14:textId="77777777" w:rsidR="00F85CA5" w:rsidRPr="005307A3" w:rsidRDefault="00F85CA5" w:rsidP="00F85CA5">
      <w:pPr>
        <w:pStyle w:val="EW"/>
      </w:pPr>
      <w:r w:rsidRPr="005307A3">
        <w:tab/>
        <w:t>Command number:</w:t>
      </w:r>
      <w:r w:rsidRPr="005307A3">
        <w:tab/>
        <w:t>1</w:t>
      </w:r>
    </w:p>
    <w:p w14:paraId="1D44B792" w14:textId="77777777" w:rsidR="00F85CA5" w:rsidRPr="005307A3" w:rsidRDefault="00F85CA5" w:rsidP="00F85CA5">
      <w:pPr>
        <w:pStyle w:val="EW"/>
      </w:pPr>
      <w:r w:rsidRPr="005307A3">
        <w:tab/>
        <w:t>Command type:</w:t>
      </w:r>
      <w:r w:rsidRPr="005307A3">
        <w:tab/>
        <w:t>SET UP EVENT LIST</w:t>
      </w:r>
    </w:p>
    <w:p w14:paraId="70432517" w14:textId="77777777" w:rsidR="00F85CA5" w:rsidRPr="005307A3" w:rsidRDefault="00F85CA5" w:rsidP="00F85CA5">
      <w:pPr>
        <w:pStyle w:val="EW"/>
      </w:pPr>
      <w:r w:rsidRPr="005307A3">
        <w:tab/>
        <w:t>Command qualifier:</w:t>
      </w:r>
      <w:r w:rsidRPr="005307A3">
        <w:tab/>
        <w:t>'00'</w:t>
      </w:r>
    </w:p>
    <w:p w14:paraId="5AF2E761" w14:textId="77777777" w:rsidR="00F85CA5" w:rsidRPr="005307A3" w:rsidRDefault="00F85CA5" w:rsidP="00F85CA5">
      <w:pPr>
        <w:pStyle w:val="EW"/>
      </w:pPr>
      <w:r w:rsidRPr="005307A3">
        <w:t>Device identities</w:t>
      </w:r>
    </w:p>
    <w:p w14:paraId="33A3502D" w14:textId="77777777" w:rsidR="00F85CA5" w:rsidRPr="005307A3" w:rsidRDefault="00F85CA5" w:rsidP="00F85CA5">
      <w:pPr>
        <w:pStyle w:val="EW"/>
      </w:pPr>
      <w:r w:rsidRPr="005307A3">
        <w:tab/>
        <w:t>Source device:</w:t>
      </w:r>
      <w:r w:rsidRPr="005307A3">
        <w:tab/>
        <w:t>UICC</w:t>
      </w:r>
    </w:p>
    <w:p w14:paraId="1B47A352" w14:textId="77777777" w:rsidR="00F85CA5" w:rsidRPr="005307A3" w:rsidRDefault="00F85CA5" w:rsidP="00F85CA5">
      <w:pPr>
        <w:pStyle w:val="EW"/>
      </w:pPr>
      <w:r w:rsidRPr="005307A3">
        <w:tab/>
        <w:t>Destination device:</w:t>
      </w:r>
      <w:r w:rsidRPr="005307A3">
        <w:tab/>
        <w:t>ME</w:t>
      </w:r>
    </w:p>
    <w:p w14:paraId="26513384" w14:textId="77777777" w:rsidR="00F85CA5" w:rsidRPr="005307A3" w:rsidRDefault="00F85CA5" w:rsidP="00F85CA5">
      <w:pPr>
        <w:pStyle w:val="EW"/>
      </w:pPr>
      <w:r w:rsidRPr="005307A3">
        <w:t>Event list</w:t>
      </w:r>
    </w:p>
    <w:p w14:paraId="143227AC" w14:textId="77777777" w:rsidR="00F85CA5" w:rsidRPr="005307A3" w:rsidRDefault="00F85CA5" w:rsidP="00F85CA5">
      <w:pPr>
        <w:pStyle w:val="EX"/>
      </w:pPr>
      <w:r w:rsidRPr="005307A3">
        <w:tab/>
        <w:t>Event 1:</w:t>
      </w:r>
      <w:r w:rsidRPr="005307A3">
        <w:tab/>
        <w:t>Network Rejection</w:t>
      </w:r>
    </w:p>
    <w:p w14:paraId="6328A75B" w14:textId="77777777" w:rsidR="00F85CA5" w:rsidRPr="005307A3" w:rsidRDefault="00F85CA5" w:rsidP="00F85CA5">
      <w:r w:rsidRPr="005307A3">
        <w:t>Coding:</w:t>
      </w:r>
    </w:p>
    <w:p w14:paraId="29A93EE7" w14:textId="77777777" w:rsidR="00F85CA5" w:rsidRPr="005307A3"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5307A3" w14:paraId="2590893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CDEEC86" w14:textId="77777777" w:rsidR="00F85CA5" w:rsidRPr="005307A3" w:rsidRDefault="00F85CA5" w:rsidP="00A857A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24AAE4" w14:textId="77777777" w:rsidR="00F85CA5" w:rsidRPr="005307A3" w:rsidRDefault="00F85CA5" w:rsidP="00A857A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CBCE157" w14:textId="77777777" w:rsidR="00F85CA5" w:rsidRPr="005307A3" w:rsidRDefault="00F85CA5" w:rsidP="00A857A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51DB1D4"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BE927" w14:textId="77777777" w:rsidR="00F85CA5" w:rsidRPr="005307A3" w:rsidRDefault="00F85CA5" w:rsidP="00A857A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6C86E3"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7F86E9" w14:textId="77777777" w:rsidR="00F85CA5" w:rsidRPr="005307A3" w:rsidRDefault="00F85CA5" w:rsidP="00A857A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676751" w14:textId="77777777" w:rsidR="00F85CA5" w:rsidRPr="005307A3" w:rsidRDefault="00F85CA5" w:rsidP="00A857A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383FC"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1B5A86" w14:textId="77777777" w:rsidR="00F85CA5" w:rsidRPr="005307A3" w:rsidRDefault="00F85CA5" w:rsidP="00A857A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6CA9D0"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BB5007"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9F09E" w14:textId="77777777" w:rsidR="00F85CA5" w:rsidRPr="005307A3" w:rsidRDefault="00F85CA5" w:rsidP="00A857AB">
            <w:pPr>
              <w:pStyle w:val="TAC"/>
            </w:pPr>
            <w:r w:rsidRPr="005307A3">
              <w:t>99</w:t>
            </w:r>
          </w:p>
        </w:tc>
      </w:tr>
      <w:tr w:rsidR="00F85CA5" w:rsidRPr="005307A3" w14:paraId="31B61CC1" w14:textId="77777777" w:rsidTr="00A857AB">
        <w:trPr>
          <w:jc w:val="center"/>
        </w:trPr>
        <w:tc>
          <w:tcPr>
            <w:tcW w:w="1134" w:type="dxa"/>
            <w:tcBorders>
              <w:top w:val="single" w:sz="4" w:space="0" w:color="auto"/>
              <w:right w:val="single" w:sz="4" w:space="0" w:color="auto"/>
            </w:tcBorders>
          </w:tcPr>
          <w:p w14:paraId="34ED803D" w14:textId="77777777" w:rsidR="00F85CA5" w:rsidRPr="005307A3"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165D7BE7"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671B4C" w14:textId="77777777" w:rsidR="00F85CA5" w:rsidRPr="005307A3" w:rsidRDefault="00F85CA5" w:rsidP="00A857AB">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D8EE5E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17EB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6C29E5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42499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0F51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3C699A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500BFF6"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8D0E74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448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DDCFBD6" w14:textId="77777777" w:rsidR="00F85CA5" w:rsidRPr="005307A3" w:rsidRDefault="00F85CA5" w:rsidP="00A857AB">
            <w:pPr>
              <w:pStyle w:val="TAC"/>
            </w:pPr>
          </w:p>
        </w:tc>
      </w:tr>
    </w:tbl>
    <w:p w14:paraId="3279F40D" w14:textId="77777777" w:rsidR="00F85CA5" w:rsidRPr="005307A3" w:rsidRDefault="00F85CA5" w:rsidP="00F85CA5"/>
    <w:p w14:paraId="0B946BB2" w14:textId="63B8EC4C" w:rsidR="00F85CA5" w:rsidRPr="00F85CA5" w:rsidRDefault="00F85CA5" w:rsidP="00F85CA5">
      <w:r w:rsidRPr="00F85CA5">
        <w:t>TERMINAL RESPONSE: SET UP EVENT LIST 1.5.1</w:t>
      </w:r>
    </w:p>
    <w:p w14:paraId="57F43E64" w14:textId="77777777" w:rsidR="00F85CA5" w:rsidRPr="00F85CA5" w:rsidRDefault="00F85CA5" w:rsidP="00F85CA5">
      <w:r w:rsidRPr="00F85CA5">
        <w:t>Logically:</w:t>
      </w:r>
    </w:p>
    <w:p w14:paraId="500A5B0B" w14:textId="77777777" w:rsidR="00F85CA5" w:rsidRPr="00F85CA5" w:rsidRDefault="00F85CA5" w:rsidP="00F85CA5">
      <w:pPr>
        <w:pStyle w:val="EW"/>
      </w:pPr>
      <w:r w:rsidRPr="00F85CA5">
        <w:t>Command details</w:t>
      </w:r>
    </w:p>
    <w:p w14:paraId="3853913C" w14:textId="77777777" w:rsidR="00F85CA5" w:rsidRPr="00F85CA5" w:rsidRDefault="00F85CA5" w:rsidP="00F85CA5">
      <w:pPr>
        <w:pStyle w:val="EW"/>
      </w:pPr>
      <w:r w:rsidRPr="00F85CA5">
        <w:tab/>
        <w:t>Command number:</w:t>
      </w:r>
      <w:r w:rsidRPr="00F85CA5">
        <w:tab/>
        <w:t>1</w:t>
      </w:r>
    </w:p>
    <w:p w14:paraId="78F77546" w14:textId="77777777" w:rsidR="00F85CA5" w:rsidRPr="00F85CA5" w:rsidRDefault="00F85CA5" w:rsidP="00F85CA5">
      <w:pPr>
        <w:pStyle w:val="EW"/>
      </w:pPr>
      <w:r w:rsidRPr="00F85CA5">
        <w:tab/>
        <w:t>Command type:</w:t>
      </w:r>
      <w:r w:rsidRPr="00F85CA5">
        <w:tab/>
        <w:t>SET UP EVENT LIST</w:t>
      </w:r>
    </w:p>
    <w:p w14:paraId="485AED66" w14:textId="77777777" w:rsidR="00F85CA5" w:rsidRPr="00F85CA5" w:rsidRDefault="00F85CA5" w:rsidP="00F85CA5">
      <w:pPr>
        <w:pStyle w:val="EW"/>
      </w:pPr>
      <w:r w:rsidRPr="00F85CA5">
        <w:tab/>
        <w:t>Command qualifier:</w:t>
      </w:r>
      <w:r w:rsidRPr="00F85CA5">
        <w:tab/>
        <w:t>'00'</w:t>
      </w:r>
    </w:p>
    <w:p w14:paraId="63523C57" w14:textId="77777777" w:rsidR="00F85CA5" w:rsidRPr="00F85CA5" w:rsidRDefault="00F85CA5" w:rsidP="00F85CA5">
      <w:pPr>
        <w:pStyle w:val="EW"/>
      </w:pPr>
      <w:r w:rsidRPr="00F85CA5">
        <w:t>Device identities</w:t>
      </w:r>
    </w:p>
    <w:p w14:paraId="64E1D116" w14:textId="77777777" w:rsidR="00F85CA5" w:rsidRPr="00F85CA5" w:rsidRDefault="00F85CA5" w:rsidP="00F85CA5">
      <w:pPr>
        <w:pStyle w:val="EW"/>
      </w:pPr>
      <w:r w:rsidRPr="00F85CA5">
        <w:tab/>
        <w:t>Source device:</w:t>
      </w:r>
      <w:r w:rsidRPr="00F85CA5">
        <w:tab/>
        <w:t>ME</w:t>
      </w:r>
    </w:p>
    <w:p w14:paraId="461F2005" w14:textId="77777777" w:rsidR="00F85CA5" w:rsidRPr="00F85CA5" w:rsidRDefault="00F85CA5" w:rsidP="00F85CA5">
      <w:pPr>
        <w:pStyle w:val="EW"/>
      </w:pPr>
      <w:r w:rsidRPr="00F85CA5">
        <w:tab/>
        <w:t>Destination device:</w:t>
      </w:r>
      <w:r w:rsidRPr="00F85CA5">
        <w:tab/>
        <w:t>UICC</w:t>
      </w:r>
    </w:p>
    <w:p w14:paraId="331C304A" w14:textId="77777777" w:rsidR="00F85CA5" w:rsidRPr="00F85CA5" w:rsidRDefault="00F85CA5" w:rsidP="00F85CA5">
      <w:pPr>
        <w:pStyle w:val="EW"/>
      </w:pPr>
      <w:r w:rsidRPr="00F85CA5">
        <w:t>Result</w:t>
      </w:r>
    </w:p>
    <w:p w14:paraId="5B7563DE" w14:textId="77777777" w:rsidR="00F85CA5" w:rsidRPr="00F85CA5" w:rsidRDefault="00F85CA5" w:rsidP="00F85CA5">
      <w:pPr>
        <w:pStyle w:val="EX"/>
      </w:pPr>
      <w:r w:rsidRPr="00F85CA5">
        <w:tab/>
        <w:t>General Result:</w:t>
      </w:r>
      <w:r w:rsidRPr="00F85CA5">
        <w:tab/>
        <w:t>Command performed successfully</w:t>
      </w:r>
    </w:p>
    <w:p w14:paraId="41852573" w14:textId="77777777" w:rsidR="00F85CA5" w:rsidRPr="00F85CA5" w:rsidRDefault="00F85CA5" w:rsidP="00F85CA5">
      <w:r w:rsidRPr="00F85CA5">
        <w:t>Coding:</w:t>
      </w:r>
    </w:p>
    <w:p w14:paraId="2BFA728A"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F85CA5" w:rsidRPr="00F85CA5" w14:paraId="4A8A30C1" w14:textId="77777777" w:rsidTr="00A857AB">
        <w:trPr>
          <w:jc w:val="center"/>
        </w:trPr>
        <w:tc>
          <w:tcPr>
            <w:tcW w:w="1077" w:type="dxa"/>
            <w:tcBorders>
              <w:top w:val="single" w:sz="4" w:space="0" w:color="auto"/>
              <w:left w:val="single" w:sz="4" w:space="0" w:color="auto"/>
              <w:bottom w:val="single" w:sz="4" w:space="0" w:color="auto"/>
              <w:right w:val="single" w:sz="4" w:space="0" w:color="auto"/>
            </w:tcBorders>
          </w:tcPr>
          <w:p w14:paraId="4208CFBB" w14:textId="77777777" w:rsidR="00F85CA5" w:rsidRPr="00F85CA5" w:rsidRDefault="00F85CA5" w:rsidP="00A857AB">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67160A3B"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3935658" w14:textId="77777777" w:rsidR="00F85CA5" w:rsidRPr="00F85CA5" w:rsidRDefault="00F85CA5" w:rsidP="00A857AB">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566450C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17C925A"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3076449"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D9EF2F9"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65DC2BF9"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4A8FE76B"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DADC64C"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9CFD97"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7B97B9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1C76C15" w14:textId="77777777" w:rsidR="00F85CA5" w:rsidRPr="00F85CA5" w:rsidRDefault="00F85CA5" w:rsidP="00A857AB">
            <w:pPr>
              <w:pStyle w:val="TAC"/>
            </w:pPr>
            <w:r w:rsidRPr="00F85CA5">
              <w:t>00</w:t>
            </w:r>
          </w:p>
        </w:tc>
      </w:tr>
    </w:tbl>
    <w:p w14:paraId="327D2EC3" w14:textId="77777777" w:rsidR="00F85CA5" w:rsidRPr="00F85CA5" w:rsidRDefault="00F85CA5" w:rsidP="00F85CA5"/>
    <w:p w14:paraId="0777AFBB" w14:textId="7791C6F5" w:rsidR="00F85CA5" w:rsidRPr="00F85CA5" w:rsidRDefault="00F85CA5" w:rsidP="00F85CA5">
      <w:r w:rsidRPr="00F85CA5">
        <w:t>ENVELOPE: EVENT DOWNLOAD – Network Rejection 1.5.1</w:t>
      </w:r>
    </w:p>
    <w:p w14:paraId="159D57F4" w14:textId="77777777" w:rsidR="00F85CA5" w:rsidRPr="00F85CA5" w:rsidRDefault="00F85CA5" w:rsidP="00F85CA5">
      <w:r w:rsidRPr="00F85CA5">
        <w:t>Logically:</w:t>
      </w:r>
    </w:p>
    <w:p w14:paraId="5043D5E6" w14:textId="77777777" w:rsidR="00F85CA5" w:rsidRPr="00F85CA5" w:rsidRDefault="00F85CA5" w:rsidP="00F85CA5">
      <w:pPr>
        <w:pStyle w:val="EW"/>
      </w:pPr>
      <w:r w:rsidRPr="00F85CA5">
        <w:t>Event list:</w:t>
      </w:r>
      <w:r w:rsidRPr="00F85CA5">
        <w:tab/>
        <w:t>Network Rejection</w:t>
      </w:r>
    </w:p>
    <w:p w14:paraId="5571C37A" w14:textId="77777777" w:rsidR="00F85CA5" w:rsidRPr="00F85CA5" w:rsidRDefault="00F85CA5" w:rsidP="00F85CA5">
      <w:pPr>
        <w:pStyle w:val="EW"/>
      </w:pPr>
      <w:r w:rsidRPr="00F85CA5">
        <w:t>Device identities</w:t>
      </w:r>
    </w:p>
    <w:p w14:paraId="086500E1" w14:textId="77777777" w:rsidR="00F85CA5" w:rsidRPr="00F85CA5" w:rsidRDefault="00F85CA5" w:rsidP="00F85CA5">
      <w:pPr>
        <w:pStyle w:val="EW"/>
      </w:pPr>
      <w:r w:rsidRPr="00F85CA5">
        <w:tab/>
        <w:t>Source device:</w:t>
      </w:r>
      <w:r w:rsidRPr="00F85CA5">
        <w:tab/>
        <w:t>Network</w:t>
      </w:r>
    </w:p>
    <w:p w14:paraId="25DF7E3F" w14:textId="77777777" w:rsidR="00F85CA5" w:rsidRPr="00F85CA5" w:rsidRDefault="00F85CA5" w:rsidP="00F85CA5">
      <w:pPr>
        <w:pStyle w:val="EW"/>
      </w:pPr>
      <w:r w:rsidRPr="00F85CA5">
        <w:tab/>
        <w:t>Destination device:</w:t>
      </w:r>
      <w:r w:rsidRPr="00F85CA5">
        <w:tab/>
        <w:t>UICC</w:t>
      </w:r>
    </w:p>
    <w:p w14:paraId="09FB0DCF" w14:textId="77777777" w:rsidR="00F85CA5" w:rsidRPr="00F85CA5" w:rsidRDefault="00F85CA5" w:rsidP="00F85CA5">
      <w:pPr>
        <w:pStyle w:val="EW"/>
      </w:pPr>
      <w:r w:rsidRPr="00F85CA5">
        <w:t>Tracking Area Identification</w:t>
      </w:r>
    </w:p>
    <w:p w14:paraId="7F4D6648" w14:textId="77777777" w:rsidR="00F85CA5" w:rsidRPr="00F85CA5" w:rsidRDefault="00F85CA5" w:rsidP="00F85CA5">
      <w:pPr>
        <w:pStyle w:val="EW"/>
      </w:pPr>
      <w:r w:rsidRPr="00F85CA5">
        <w:tab/>
        <w:t>MCC:</w:t>
      </w:r>
      <w:r w:rsidRPr="00F85CA5">
        <w:tab/>
        <w:t>001</w:t>
      </w:r>
    </w:p>
    <w:p w14:paraId="5759DF2D" w14:textId="77777777" w:rsidR="00F85CA5" w:rsidRPr="00F85CA5" w:rsidRDefault="00F85CA5" w:rsidP="00F85CA5">
      <w:pPr>
        <w:pStyle w:val="EW"/>
      </w:pPr>
      <w:r w:rsidRPr="00F85CA5">
        <w:tab/>
        <w:t>MNC:</w:t>
      </w:r>
      <w:r w:rsidRPr="00F85CA5">
        <w:tab/>
        <w:t>01</w:t>
      </w:r>
    </w:p>
    <w:p w14:paraId="2DD3A77A" w14:textId="77777777" w:rsidR="00F85CA5" w:rsidRPr="00F85CA5" w:rsidRDefault="00F85CA5" w:rsidP="00F85CA5">
      <w:pPr>
        <w:pStyle w:val="EW"/>
      </w:pPr>
      <w:r w:rsidRPr="00F85CA5">
        <w:tab/>
        <w:t>TAC:</w:t>
      </w:r>
      <w:r w:rsidRPr="00F85CA5">
        <w:tab/>
        <w:t>0001</w:t>
      </w:r>
    </w:p>
    <w:p w14:paraId="2BCCBCE7" w14:textId="77777777" w:rsidR="00F85CA5" w:rsidRPr="00F85CA5" w:rsidRDefault="00F85CA5" w:rsidP="00F85CA5">
      <w:pPr>
        <w:pStyle w:val="EW"/>
      </w:pPr>
      <w:r w:rsidRPr="00F85CA5">
        <w:t>Access Technology:</w:t>
      </w:r>
      <w:r w:rsidRPr="00F85CA5">
        <w:tab/>
        <w:t>3GPP Satellite E-UTRAN</w:t>
      </w:r>
    </w:p>
    <w:p w14:paraId="6877ABA1" w14:textId="77777777" w:rsidR="00F85CA5" w:rsidRPr="00F85CA5" w:rsidRDefault="00F85CA5" w:rsidP="00F85CA5">
      <w:pPr>
        <w:pStyle w:val="EW"/>
      </w:pPr>
      <w:r w:rsidRPr="00F85CA5">
        <w:t>Update/Attach Type:</w:t>
      </w:r>
      <w:r w:rsidRPr="00F85CA5">
        <w:tab/>
        <w:t>EPS Attach</w:t>
      </w:r>
    </w:p>
    <w:p w14:paraId="520024CA" w14:textId="77777777" w:rsidR="00F85CA5" w:rsidRPr="00F85CA5" w:rsidRDefault="00F85CA5" w:rsidP="00F85CA5">
      <w:pPr>
        <w:pStyle w:val="EW"/>
      </w:pPr>
      <w:r w:rsidRPr="00F85CA5">
        <w:t>Rejection Cause Code:</w:t>
      </w:r>
      <w:r w:rsidRPr="00F85CA5">
        <w:tab/>
        <w:t>PLMN not allowed to operate at the present UE location</w:t>
      </w:r>
    </w:p>
    <w:p w14:paraId="6A904966" w14:textId="77777777" w:rsidR="00F85CA5" w:rsidRPr="00F85CA5" w:rsidRDefault="00F85CA5" w:rsidP="00F85CA5">
      <w:r w:rsidRPr="00F85CA5">
        <w:t>Coding:</w:t>
      </w:r>
    </w:p>
    <w:p w14:paraId="3C5CBD19"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6985A922"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4CCF4943"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3A7FBB"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31475"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6A74991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1621868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F32E953"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7F2DC76D"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489C3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6E9E522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C3AB3E"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4F8D3F2A"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78BD1FB2"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A75F005" w14:textId="77777777" w:rsidR="00F85CA5" w:rsidRPr="00F85CA5" w:rsidRDefault="00F85CA5" w:rsidP="00A857AB">
            <w:pPr>
              <w:pStyle w:val="TAC"/>
            </w:pPr>
            <w:r w:rsidRPr="00F85CA5">
              <w:t>00</w:t>
            </w:r>
          </w:p>
        </w:tc>
      </w:tr>
      <w:tr w:rsidR="00F85CA5" w:rsidRPr="00F85CA5" w14:paraId="7E3A7B2C" w14:textId="77777777" w:rsidTr="00A857AB">
        <w:trPr>
          <w:jc w:val="center"/>
        </w:trPr>
        <w:tc>
          <w:tcPr>
            <w:tcW w:w="1134" w:type="dxa"/>
            <w:tcBorders>
              <w:top w:val="single" w:sz="4" w:space="0" w:color="auto"/>
              <w:right w:val="single" w:sz="4" w:space="0" w:color="auto"/>
            </w:tcBorders>
          </w:tcPr>
          <w:p w14:paraId="47B67BD5"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EB9653C"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696D73E1"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7036AB6"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9219824"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769F"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4691678F"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33EC2D2"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29C4E561"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1A0941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85D94F1" w14:textId="77777777" w:rsidR="00F85CA5" w:rsidRPr="00F85CA5" w:rsidRDefault="00F85CA5" w:rsidP="00A857AB">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9279495"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E7BCB7E" w14:textId="77777777" w:rsidR="00F85CA5" w:rsidRPr="00F85CA5" w:rsidRDefault="00F85CA5" w:rsidP="00A857AB">
            <w:pPr>
              <w:pStyle w:val="TAC"/>
            </w:pPr>
            <w:r w:rsidRPr="00F85CA5">
              <w:t>01</w:t>
            </w:r>
          </w:p>
        </w:tc>
      </w:tr>
      <w:tr w:rsidR="00F85CA5" w:rsidRPr="00F85CA5" w14:paraId="0AA5B19B" w14:textId="77777777" w:rsidTr="00A857AB">
        <w:trPr>
          <w:jc w:val="center"/>
        </w:trPr>
        <w:tc>
          <w:tcPr>
            <w:tcW w:w="1134" w:type="dxa"/>
            <w:tcBorders>
              <w:right w:val="single" w:sz="4" w:space="0" w:color="auto"/>
            </w:tcBorders>
          </w:tcPr>
          <w:p w14:paraId="249439C7"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65794542"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7862D72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2E40B3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19025EA"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20B341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2D9212C"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EDA7A1E"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8BBAD9"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18BEAA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6D28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33B668A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7DA3EBC" w14:textId="77777777" w:rsidR="00F85CA5" w:rsidRPr="00F85CA5" w:rsidRDefault="00F85CA5" w:rsidP="00A857AB">
            <w:pPr>
              <w:pStyle w:val="TAC"/>
            </w:pPr>
          </w:p>
        </w:tc>
      </w:tr>
    </w:tbl>
    <w:p w14:paraId="119B2BCD" w14:textId="77777777" w:rsidR="00F85CA5" w:rsidRPr="00F85CA5" w:rsidRDefault="00F85CA5" w:rsidP="00F85CA5"/>
    <w:p w14:paraId="08EC1C8F" w14:textId="157E1032" w:rsidR="00F85CA5" w:rsidRPr="00F85CA5" w:rsidRDefault="00F85CA5" w:rsidP="00F85CA5">
      <w:r w:rsidRPr="00F85CA5">
        <w:t>ENVELOPE: EVENT DOWNLOAD – Network Rejection 1.5.2</w:t>
      </w:r>
    </w:p>
    <w:p w14:paraId="65105F8E" w14:textId="77777777" w:rsidR="00F85CA5" w:rsidRPr="00F85CA5" w:rsidRDefault="00F85CA5" w:rsidP="00F85CA5">
      <w:r w:rsidRPr="00F85CA5">
        <w:t>Logically:</w:t>
      </w:r>
    </w:p>
    <w:p w14:paraId="402EC0F9" w14:textId="77777777" w:rsidR="00F85CA5" w:rsidRPr="00F85CA5" w:rsidRDefault="00F85CA5" w:rsidP="00F85CA5">
      <w:pPr>
        <w:pStyle w:val="EW"/>
      </w:pPr>
      <w:r w:rsidRPr="00F85CA5">
        <w:t>Event list:</w:t>
      </w:r>
      <w:r w:rsidRPr="00F85CA5">
        <w:tab/>
        <w:t>Network Rejection</w:t>
      </w:r>
    </w:p>
    <w:p w14:paraId="5CADE9FF" w14:textId="77777777" w:rsidR="00F85CA5" w:rsidRPr="00F85CA5" w:rsidRDefault="00F85CA5" w:rsidP="00F85CA5">
      <w:pPr>
        <w:pStyle w:val="EW"/>
      </w:pPr>
      <w:r w:rsidRPr="00F85CA5">
        <w:t>Device identities</w:t>
      </w:r>
    </w:p>
    <w:p w14:paraId="16F6B7CD" w14:textId="77777777" w:rsidR="00F85CA5" w:rsidRPr="00F85CA5" w:rsidRDefault="00F85CA5" w:rsidP="00F85CA5">
      <w:pPr>
        <w:pStyle w:val="EW"/>
      </w:pPr>
      <w:r w:rsidRPr="00F85CA5">
        <w:tab/>
        <w:t>Source device:</w:t>
      </w:r>
      <w:r w:rsidRPr="00F85CA5">
        <w:tab/>
        <w:t>Network</w:t>
      </w:r>
    </w:p>
    <w:p w14:paraId="11F5F6FC" w14:textId="77777777" w:rsidR="00F85CA5" w:rsidRPr="00F85CA5" w:rsidRDefault="00F85CA5" w:rsidP="00F85CA5">
      <w:pPr>
        <w:pStyle w:val="EW"/>
      </w:pPr>
      <w:r w:rsidRPr="00F85CA5">
        <w:tab/>
        <w:t>Destination device:</w:t>
      </w:r>
      <w:r w:rsidRPr="00F85CA5">
        <w:tab/>
        <w:t>UICC</w:t>
      </w:r>
    </w:p>
    <w:p w14:paraId="2410EE47" w14:textId="77777777" w:rsidR="00F85CA5" w:rsidRPr="00F85CA5" w:rsidRDefault="00F85CA5" w:rsidP="00F85CA5">
      <w:pPr>
        <w:pStyle w:val="EW"/>
      </w:pPr>
      <w:r w:rsidRPr="00F85CA5">
        <w:t>Tracking Area Identification</w:t>
      </w:r>
    </w:p>
    <w:p w14:paraId="3891CD45" w14:textId="77777777" w:rsidR="00F85CA5" w:rsidRPr="00F85CA5" w:rsidRDefault="00F85CA5" w:rsidP="00F85CA5">
      <w:pPr>
        <w:pStyle w:val="EW"/>
      </w:pPr>
      <w:r w:rsidRPr="00F85CA5">
        <w:tab/>
        <w:t>MCC:</w:t>
      </w:r>
      <w:r w:rsidRPr="00F85CA5">
        <w:tab/>
        <w:t>001</w:t>
      </w:r>
    </w:p>
    <w:p w14:paraId="4C7CA1BD" w14:textId="77777777" w:rsidR="00F85CA5" w:rsidRPr="00F85CA5" w:rsidRDefault="00F85CA5" w:rsidP="00F85CA5">
      <w:pPr>
        <w:pStyle w:val="EW"/>
      </w:pPr>
      <w:r w:rsidRPr="00F85CA5">
        <w:tab/>
        <w:t>MNC:</w:t>
      </w:r>
      <w:r w:rsidRPr="00F85CA5">
        <w:tab/>
        <w:t>01</w:t>
      </w:r>
    </w:p>
    <w:p w14:paraId="6455A90C" w14:textId="77777777" w:rsidR="00F85CA5" w:rsidRPr="00F85CA5" w:rsidRDefault="00F85CA5" w:rsidP="00F85CA5">
      <w:pPr>
        <w:pStyle w:val="EW"/>
      </w:pPr>
      <w:r w:rsidRPr="00F85CA5">
        <w:tab/>
        <w:t>TAC:</w:t>
      </w:r>
      <w:r w:rsidRPr="00F85CA5">
        <w:tab/>
        <w:t>0001</w:t>
      </w:r>
    </w:p>
    <w:p w14:paraId="454325F3" w14:textId="77777777" w:rsidR="00F85CA5" w:rsidRPr="00F85CA5" w:rsidRDefault="00F85CA5" w:rsidP="00F85CA5">
      <w:pPr>
        <w:pStyle w:val="EW"/>
      </w:pPr>
      <w:r w:rsidRPr="00F85CA5">
        <w:t>Access Technology:</w:t>
      </w:r>
      <w:r w:rsidRPr="00F85CA5">
        <w:tab/>
        <w:t>3GPP Satellite E-UTRAN</w:t>
      </w:r>
    </w:p>
    <w:p w14:paraId="3C13A708" w14:textId="77777777" w:rsidR="00F85CA5" w:rsidRPr="00F85CA5" w:rsidRDefault="00F85CA5" w:rsidP="00F85CA5">
      <w:pPr>
        <w:pStyle w:val="EW"/>
      </w:pPr>
      <w:r w:rsidRPr="00F85CA5">
        <w:t>Update/Attach Type:</w:t>
      </w:r>
      <w:r w:rsidRPr="00F85CA5">
        <w:tab/>
        <w:t>Combined EPS/IMSI Attach</w:t>
      </w:r>
    </w:p>
    <w:p w14:paraId="58FBA9E2" w14:textId="77777777" w:rsidR="00F85CA5" w:rsidRPr="00F85CA5" w:rsidRDefault="00F85CA5" w:rsidP="00F85CA5">
      <w:pPr>
        <w:pStyle w:val="EW"/>
      </w:pPr>
      <w:r w:rsidRPr="00F85CA5">
        <w:t>Rejection Cause Code:</w:t>
      </w:r>
      <w:r w:rsidRPr="00F85CA5">
        <w:tab/>
        <w:t>PLMN not allowed to operate at the present UE location</w:t>
      </w:r>
    </w:p>
    <w:p w14:paraId="49B123FC" w14:textId="77777777" w:rsidR="00F85CA5" w:rsidRPr="00F85CA5" w:rsidRDefault="00F85CA5" w:rsidP="00F85CA5">
      <w:r w:rsidRPr="00F85CA5">
        <w:t>Coding:</w:t>
      </w:r>
    </w:p>
    <w:p w14:paraId="2BBE4F11"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87C65F0"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3EEC14D2"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01E7875F"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0FB24"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9EF4D5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C76514E"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219E33F"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262FAD6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E1CD14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295E18C"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FA6D48"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043F508F"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0C02299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121D9" w14:textId="77777777" w:rsidR="00F85CA5" w:rsidRPr="00F85CA5" w:rsidRDefault="00F85CA5" w:rsidP="00A857AB">
            <w:pPr>
              <w:pStyle w:val="TAC"/>
            </w:pPr>
            <w:r w:rsidRPr="00F85CA5">
              <w:t>00</w:t>
            </w:r>
          </w:p>
        </w:tc>
      </w:tr>
      <w:tr w:rsidR="00F85CA5" w:rsidRPr="00F85CA5" w14:paraId="78D075EB" w14:textId="77777777" w:rsidTr="00A857AB">
        <w:trPr>
          <w:jc w:val="center"/>
        </w:trPr>
        <w:tc>
          <w:tcPr>
            <w:tcW w:w="1134" w:type="dxa"/>
            <w:tcBorders>
              <w:top w:val="single" w:sz="4" w:space="0" w:color="auto"/>
              <w:right w:val="single" w:sz="4" w:space="0" w:color="auto"/>
            </w:tcBorders>
          </w:tcPr>
          <w:p w14:paraId="475F7570"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4292DF1"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2AD451BD"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509BAC"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6570F16B"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8EA9134"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19D150F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E1C85E7"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49A4CA"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F43CA3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6B1DBD3" w14:textId="77777777" w:rsidR="00F85CA5" w:rsidRPr="00F85CA5" w:rsidRDefault="00F85CA5" w:rsidP="00A857AB">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304B15CE"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B9045BE" w14:textId="77777777" w:rsidR="00F85CA5" w:rsidRPr="00F85CA5" w:rsidRDefault="00F85CA5" w:rsidP="00A857AB">
            <w:pPr>
              <w:pStyle w:val="TAC"/>
            </w:pPr>
            <w:r w:rsidRPr="00F85CA5">
              <w:t>01</w:t>
            </w:r>
          </w:p>
        </w:tc>
      </w:tr>
      <w:tr w:rsidR="00F85CA5" w:rsidRPr="00F85CA5" w14:paraId="52EDC142" w14:textId="77777777" w:rsidTr="00A857AB">
        <w:trPr>
          <w:jc w:val="center"/>
        </w:trPr>
        <w:tc>
          <w:tcPr>
            <w:tcW w:w="1134" w:type="dxa"/>
            <w:tcBorders>
              <w:right w:val="single" w:sz="4" w:space="0" w:color="auto"/>
            </w:tcBorders>
          </w:tcPr>
          <w:p w14:paraId="7048A7C9"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59CE1F"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64537B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877CAD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6AC6B2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F9765A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E22764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B2062B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4793B3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9E264C2"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D4038E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D3A1E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8F6E64C" w14:textId="77777777" w:rsidR="00F85CA5" w:rsidRPr="00F85CA5" w:rsidRDefault="00F85CA5" w:rsidP="00A857AB">
            <w:pPr>
              <w:pStyle w:val="TAC"/>
            </w:pPr>
          </w:p>
        </w:tc>
      </w:tr>
    </w:tbl>
    <w:p w14:paraId="061BDE0B" w14:textId="77777777" w:rsidR="00F85CA5" w:rsidRPr="00F85CA5" w:rsidRDefault="00F85CA5" w:rsidP="00F85CA5"/>
    <w:p w14:paraId="7621F009" w14:textId="313A46C3" w:rsidR="00F85CA5" w:rsidRPr="00F85CA5" w:rsidRDefault="00F85CA5" w:rsidP="00F85CA5">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F85CA5" w14:paraId="4D6C3D0A"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0F027146" w14:textId="77777777" w:rsidR="00F85CA5" w:rsidRPr="00F85CA5" w:rsidRDefault="00F85CA5" w:rsidP="00A857AB">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6BC04266" w14:textId="77777777" w:rsidR="00F85CA5" w:rsidRPr="00F85CA5" w:rsidRDefault="00F85CA5" w:rsidP="00A857AB">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49C03731" w14:textId="77777777" w:rsidR="00F85CA5" w:rsidRPr="00F85CA5" w:rsidRDefault="00F85CA5" w:rsidP="00A857AB">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6E12419E" w14:textId="77777777" w:rsidR="00F85CA5" w:rsidRPr="00F85CA5" w:rsidRDefault="00F85CA5" w:rsidP="00A857AB">
            <w:pPr>
              <w:pStyle w:val="TAH"/>
            </w:pPr>
            <w:r w:rsidRPr="00F85CA5">
              <w:t>Comments</w:t>
            </w:r>
          </w:p>
        </w:tc>
      </w:tr>
      <w:tr w:rsidR="00F85CA5" w:rsidRPr="00F85CA5" w14:paraId="3D067E3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C6E7F2D" w14:textId="77777777" w:rsidR="00F85CA5" w:rsidRPr="00F85CA5" w:rsidRDefault="00F85CA5" w:rsidP="00A857AB">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4611B352" w14:textId="77777777" w:rsidR="00F85CA5" w:rsidRPr="00F85CA5" w:rsidRDefault="00F85CA5" w:rsidP="00A857AB">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30191FB1" w14:textId="77777777" w:rsidR="00F85CA5" w:rsidRPr="00F85CA5" w:rsidRDefault="00F85CA5" w:rsidP="00A857AB">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4EE1870B" w14:textId="77777777" w:rsidR="00F85CA5" w:rsidRPr="00F85CA5" w:rsidRDefault="00F85CA5" w:rsidP="00A857AB">
            <w:pPr>
              <w:pStyle w:val="TAL"/>
            </w:pPr>
            <w:r w:rsidRPr="00F85CA5">
              <w:t>The timer T3412 is set to 2 minutes.</w:t>
            </w:r>
          </w:p>
        </w:tc>
      </w:tr>
      <w:tr w:rsidR="00F85CA5" w:rsidRPr="00F85CA5" w14:paraId="5AB7BCE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D261B24" w14:textId="77777777" w:rsidR="00F85CA5" w:rsidRPr="00F85CA5" w:rsidRDefault="00F85CA5" w:rsidP="00A857AB">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9EC0F43"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0127FB6" w14:textId="55ECFB52" w:rsidR="00F85CA5" w:rsidRPr="00F85CA5" w:rsidRDefault="00F85CA5" w:rsidP="00A857AB">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10BA6B6C" w14:textId="77777777" w:rsidR="00F85CA5" w:rsidRPr="00F85CA5" w:rsidRDefault="00F85CA5" w:rsidP="00A857AB">
            <w:pPr>
              <w:pStyle w:val="TAL"/>
            </w:pPr>
          </w:p>
        </w:tc>
      </w:tr>
      <w:tr w:rsidR="00F85CA5" w:rsidRPr="00F85CA5" w14:paraId="11DF387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55D73D11" w14:textId="77777777" w:rsidR="00F85CA5" w:rsidRPr="00F85CA5" w:rsidRDefault="00F85CA5" w:rsidP="00A857AB">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D4E89C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08272E" w14:textId="77777777" w:rsidR="00F85CA5" w:rsidRPr="00F85CA5" w:rsidRDefault="00F85CA5" w:rsidP="00A857AB">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18D3D6AC" w14:textId="77777777" w:rsidR="00F85CA5" w:rsidRPr="00F85CA5" w:rsidRDefault="00F85CA5" w:rsidP="00A857AB">
            <w:pPr>
              <w:pStyle w:val="TAL"/>
            </w:pPr>
          </w:p>
        </w:tc>
      </w:tr>
      <w:tr w:rsidR="00F85CA5" w:rsidRPr="00F85CA5" w14:paraId="4076A05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B86C922" w14:textId="77777777" w:rsidR="00F85CA5" w:rsidRPr="00F85CA5" w:rsidRDefault="00F85CA5" w:rsidP="00A857AB">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3CDF0042"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219B4D3" w14:textId="639BB0D6" w:rsidR="00F85CA5" w:rsidRPr="00F85CA5" w:rsidRDefault="00F85CA5" w:rsidP="00A857AB">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3F3ADC1E" w14:textId="77777777" w:rsidR="00F85CA5" w:rsidRPr="00F85CA5" w:rsidRDefault="00F85CA5" w:rsidP="00A857AB">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501B4017" w14:textId="1ECC81E9" w:rsidR="00F85CA5" w:rsidRPr="00F85CA5" w:rsidRDefault="00F85CA5" w:rsidP="00A857AB">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F85CA5" w:rsidRPr="00F85CA5" w14:paraId="2983A50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1F2690D" w14:textId="77777777" w:rsidR="00F85CA5" w:rsidRPr="00F85CA5" w:rsidRDefault="00F85CA5" w:rsidP="00A857AB">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6BB4CEB8"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26B4F20" w14:textId="1B89748B" w:rsidR="00F85CA5" w:rsidRPr="00F85CA5" w:rsidRDefault="00F85CA5" w:rsidP="00A857AB">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C72FDB" w14:textId="77777777" w:rsidR="00F85CA5" w:rsidRPr="00F85CA5" w:rsidRDefault="00F85CA5" w:rsidP="00A857AB">
            <w:pPr>
              <w:pStyle w:val="TAL"/>
            </w:pPr>
          </w:p>
        </w:tc>
      </w:tr>
      <w:tr w:rsidR="00F85CA5" w:rsidRPr="00F85CA5" w14:paraId="7C0F88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A5DAC92" w14:textId="77777777" w:rsidR="00F85CA5" w:rsidRPr="00F85CA5" w:rsidRDefault="00F85CA5" w:rsidP="00A857AB">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36B2200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A836EDA" w14:textId="77777777" w:rsidR="00F85CA5" w:rsidRPr="00F85CA5" w:rsidRDefault="00F85CA5" w:rsidP="00A857AB">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4F4097E2" w14:textId="77777777" w:rsidR="00F85CA5" w:rsidRPr="00F85CA5" w:rsidRDefault="00F85CA5" w:rsidP="00A857AB">
            <w:pPr>
              <w:pStyle w:val="TAL"/>
            </w:pPr>
          </w:p>
        </w:tc>
      </w:tr>
      <w:tr w:rsidR="00F85CA5" w:rsidRPr="00F85CA5" w14:paraId="73D76209"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AE70BD8" w14:textId="77777777" w:rsidR="00F85CA5" w:rsidRPr="00F85CA5" w:rsidRDefault="00F85CA5" w:rsidP="00A857AB">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0CBE48FF" w14:textId="77777777" w:rsidR="00F85CA5" w:rsidRPr="00F85CA5" w:rsidRDefault="00F85CA5" w:rsidP="00A857AB">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B0304EC" w14:textId="77777777" w:rsidR="00F85CA5" w:rsidRPr="00F85CA5" w:rsidRDefault="00F85CA5" w:rsidP="00A857AB">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DE0CAF8" w14:textId="77777777" w:rsidR="00F85CA5" w:rsidRPr="00F85CA5" w:rsidRDefault="00F85CA5" w:rsidP="00A857AB">
            <w:pPr>
              <w:pStyle w:val="TAL"/>
            </w:pPr>
          </w:p>
        </w:tc>
      </w:tr>
      <w:tr w:rsidR="00F85CA5" w:rsidRPr="00F85CA5" w14:paraId="13E5E09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D8DA39" w14:textId="77777777" w:rsidR="00F85CA5" w:rsidRPr="00F85CA5" w:rsidRDefault="00F85CA5" w:rsidP="00A857AB">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2238865D" w14:textId="77777777" w:rsidR="00F85CA5" w:rsidRPr="00F85CA5" w:rsidRDefault="00F85CA5" w:rsidP="00A857AB">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D876677" w14:textId="77777777" w:rsidR="00F85CA5" w:rsidRPr="00F85CA5" w:rsidRDefault="00F85CA5" w:rsidP="00A857AB">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7E72C469" w14:textId="77777777" w:rsidR="00F85CA5" w:rsidRPr="00F85CA5" w:rsidRDefault="00F85CA5" w:rsidP="00A857AB">
            <w:pPr>
              <w:pStyle w:val="TAL"/>
            </w:pPr>
          </w:p>
        </w:tc>
      </w:tr>
      <w:tr w:rsidR="00F85CA5" w:rsidRPr="00F85CA5" w14:paraId="3DF8C86B"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4E6B33C" w14:textId="77777777" w:rsidR="00F85CA5" w:rsidRPr="00F85CA5" w:rsidRDefault="00F85CA5" w:rsidP="00A857AB">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5176FA9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5C7814A6" w14:textId="7899E3A9" w:rsidR="00F85CA5" w:rsidRPr="00F85CA5" w:rsidRDefault="00F85CA5" w:rsidP="00A857AB">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05BCFB13" w14:textId="77777777" w:rsidR="00F85CA5" w:rsidRPr="00F85CA5" w:rsidRDefault="00F85CA5" w:rsidP="00A857AB">
            <w:pPr>
              <w:pStyle w:val="TAL"/>
            </w:pPr>
          </w:p>
        </w:tc>
      </w:tr>
    </w:tbl>
    <w:p w14:paraId="0C2D7369" w14:textId="77777777" w:rsidR="00F85CA5" w:rsidRPr="00F85CA5" w:rsidRDefault="00F85CA5" w:rsidP="00F85CA5"/>
    <w:p w14:paraId="46B14202" w14:textId="500BE117" w:rsidR="00F85CA5" w:rsidRPr="00F85CA5" w:rsidRDefault="00F85CA5" w:rsidP="00F85CA5">
      <w:r w:rsidRPr="00F85CA5">
        <w:t>EVENT DOWNLOAD –Network Rejection 1.6.1</w:t>
      </w:r>
    </w:p>
    <w:p w14:paraId="193E2FC7" w14:textId="77777777" w:rsidR="00F85CA5" w:rsidRPr="00F85CA5" w:rsidRDefault="00F85CA5" w:rsidP="00F85CA5">
      <w:r w:rsidRPr="00F85CA5">
        <w:t>Logically:</w:t>
      </w:r>
    </w:p>
    <w:p w14:paraId="01BBB219" w14:textId="77777777" w:rsidR="00F85CA5" w:rsidRPr="00F85CA5" w:rsidRDefault="00F85CA5" w:rsidP="00F85CA5">
      <w:pPr>
        <w:pStyle w:val="EW"/>
      </w:pPr>
      <w:r w:rsidRPr="00F85CA5">
        <w:t>Event list:</w:t>
      </w:r>
      <w:r w:rsidRPr="00F85CA5">
        <w:tab/>
        <w:t>Network Rejection</w:t>
      </w:r>
    </w:p>
    <w:p w14:paraId="18AC2387" w14:textId="77777777" w:rsidR="00F85CA5" w:rsidRPr="00F85CA5" w:rsidRDefault="00F85CA5" w:rsidP="00F85CA5">
      <w:pPr>
        <w:pStyle w:val="EW"/>
      </w:pPr>
      <w:r w:rsidRPr="00F85CA5">
        <w:t>Device identities</w:t>
      </w:r>
    </w:p>
    <w:p w14:paraId="1EDBBF99" w14:textId="77777777" w:rsidR="00F85CA5" w:rsidRPr="00F85CA5" w:rsidRDefault="00F85CA5" w:rsidP="00F85CA5">
      <w:pPr>
        <w:pStyle w:val="EW"/>
      </w:pPr>
      <w:r w:rsidRPr="00F85CA5">
        <w:tab/>
        <w:t>Source device:</w:t>
      </w:r>
      <w:r w:rsidRPr="00F85CA5">
        <w:tab/>
        <w:t>Network</w:t>
      </w:r>
    </w:p>
    <w:p w14:paraId="6F521AFC" w14:textId="77777777" w:rsidR="00F85CA5" w:rsidRPr="00F85CA5" w:rsidRDefault="00F85CA5" w:rsidP="00F85CA5">
      <w:pPr>
        <w:pStyle w:val="EW"/>
      </w:pPr>
      <w:r w:rsidRPr="00F85CA5">
        <w:tab/>
        <w:t>Destination device:</w:t>
      </w:r>
      <w:r w:rsidRPr="00F85CA5">
        <w:tab/>
        <w:t>UICC</w:t>
      </w:r>
    </w:p>
    <w:p w14:paraId="3BE21D8C" w14:textId="77777777" w:rsidR="00F85CA5" w:rsidRPr="00F85CA5" w:rsidRDefault="00F85CA5" w:rsidP="00F85CA5">
      <w:pPr>
        <w:pStyle w:val="EW"/>
      </w:pPr>
      <w:r w:rsidRPr="00F85CA5">
        <w:t>Tracking Area Identification</w:t>
      </w:r>
    </w:p>
    <w:p w14:paraId="6C946231" w14:textId="77777777" w:rsidR="00F85CA5" w:rsidRPr="00F85CA5" w:rsidRDefault="00F85CA5" w:rsidP="00F85CA5">
      <w:pPr>
        <w:pStyle w:val="EW"/>
      </w:pPr>
      <w:r w:rsidRPr="00F85CA5">
        <w:tab/>
        <w:t>MCC:</w:t>
      </w:r>
      <w:r w:rsidRPr="00F85CA5">
        <w:tab/>
        <w:t>001</w:t>
      </w:r>
    </w:p>
    <w:p w14:paraId="1387E5F1" w14:textId="77777777" w:rsidR="00F85CA5" w:rsidRPr="00F85CA5" w:rsidRDefault="00F85CA5" w:rsidP="00F85CA5">
      <w:pPr>
        <w:pStyle w:val="EW"/>
      </w:pPr>
      <w:r w:rsidRPr="00F85CA5">
        <w:tab/>
        <w:t>MNC:</w:t>
      </w:r>
      <w:r w:rsidRPr="00F85CA5">
        <w:tab/>
        <w:t>01</w:t>
      </w:r>
    </w:p>
    <w:p w14:paraId="5F8D1701" w14:textId="77777777" w:rsidR="00F85CA5" w:rsidRPr="00F85CA5" w:rsidRDefault="00F85CA5" w:rsidP="00F85CA5">
      <w:pPr>
        <w:pStyle w:val="EW"/>
      </w:pPr>
      <w:r w:rsidRPr="00F85CA5">
        <w:tab/>
        <w:t>TAC:</w:t>
      </w:r>
      <w:r w:rsidRPr="00F85CA5">
        <w:tab/>
        <w:t>0001</w:t>
      </w:r>
    </w:p>
    <w:p w14:paraId="42B87401" w14:textId="77777777" w:rsidR="00F85CA5" w:rsidRPr="00F85CA5" w:rsidRDefault="00F85CA5" w:rsidP="00F85CA5">
      <w:pPr>
        <w:pStyle w:val="EW"/>
      </w:pPr>
      <w:r w:rsidRPr="00F85CA5">
        <w:t>Access Technology:</w:t>
      </w:r>
      <w:r w:rsidRPr="00F85CA5">
        <w:tab/>
        <w:t>3GPP Satellite E-UTRAN</w:t>
      </w:r>
    </w:p>
    <w:p w14:paraId="394720C2" w14:textId="77777777" w:rsidR="00F85CA5" w:rsidRPr="00F85CA5" w:rsidRDefault="00F85CA5" w:rsidP="00F85CA5">
      <w:pPr>
        <w:pStyle w:val="EW"/>
      </w:pPr>
      <w:r w:rsidRPr="00F85CA5">
        <w:t>Update/Attach Type:</w:t>
      </w:r>
      <w:r w:rsidRPr="00F85CA5">
        <w:tab/>
        <w:t>Periodic updating</w:t>
      </w:r>
    </w:p>
    <w:p w14:paraId="78C07682" w14:textId="77777777" w:rsidR="00F85CA5" w:rsidRPr="00F85CA5" w:rsidRDefault="00F85CA5" w:rsidP="00F85CA5">
      <w:pPr>
        <w:pStyle w:val="EW"/>
      </w:pPr>
      <w:r w:rsidRPr="00F85CA5">
        <w:t>Rejection Cause Code:</w:t>
      </w:r>
      <w:r w:rsidRPr="00F85CA5">
        <w:tab/>
        <w:t>PLMN not allowed to operate at the present UE location</w:t>
      </w:r>
    </w:p>
    <w:p w14:paraId="0A8F56BC" w14:textId="77777777" w:rsidR="00F85CA5" w:rsidRPr="00F85CA5" w:rsidRDefault="00F85CA5" w:rsidP="00F85CA5">
      <w:r w:rsidRPr="00F85CA5">
        <w:t>Coding:</w:t>
      </w:r>
    </w:p>
    <w:p w14:paraId="37FF275D"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E7F3DD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295F60C"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5E0D0D57"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35C59A6C"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78C1F693"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441D615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62BE481"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4CE9EE8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457147DA"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25DE4B9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C07A292"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2BF4A165"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62E057D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5395A246" w14:textId="77777777" w:rsidR="00F85CA5" w:rsidRPr="00F85CA5" w:rsidRDefault="00F85CA5" w:rsidP="00A857AB">
            <w:pPr>
              <w:pStyle w:val="TAC"/>
            </w:pPr>
            <w:r w:rsidRPr="00F85CA5">
              <w:t>00</w:t>
            </w:r>
          </w:p>
        </w:tc>
      </w:tr>
      <w:tr w:rsidR="00F85CA5" w:rsidRPr="00F85CA5" w14:paraId="5EF6FDA3" w14:textId="77777777" w:rsidTr="00A857AB">
        <w:trPr>
          <w:jc w:val="center"/>
        </w:trPr>
        <w:tc>
          <w:tcPr>
            <w:tcW w:w="1134" w:type="dxa"/>
            <w:tcBorders>
              <w:top w:val="single" w:sz="4" w:space="0" w:color="auto"/>
              <w:right w:val="single" w:sz="4" w:space="0" w:color="auto"/>
            </w:tcBorders>
          </w:tcPr>
          <w:p w14:paraId="6274E002"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8C2AAAF"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1F1ABC04"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5FABA105"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564D262A"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8BE01EE"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C5CFE2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68EC6DA"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5E6F8B3C"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783D6851"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6D7DE5D" w14:textId="77777777" w:rsidR="00F85CA5" w:rsidRPr="00F85CA5" w:rsidRDefault="00F85CA5" w:rsidP="00A857AB">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27A8834"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1C7F461" w14:textId="77777777" w:rsidR="00F85CA5" w:rsidRPr="00F85CA5" w:rsidRDefault="00F85CA5" w:rsidP="00A857AB">
            <w:pPr>
              <w:pStyle w:val="TAC"/>
            </w:pPr>
            <w:r w:rsidRPr="00F85CA5">
              <w:t>01</w:t>
            </w:r>
          </w:p>
        </w:tc>
      </w:tr>
      <w:tr w:rsidR="00F85CA5" w:rsidRPr="005307A3" w14:paraId="2963DFAD" w14:textId="77777777" w:rsidTr="00A857AB">
        <w:trPr>
          <w:jc w:val="center"/>
        </w:trPr>
        <w:tc>
          <w:tcPr>
            <w:tcW w:w="1134" w:type="dxa"/>
            <w:tcBorders>
              <w:right w:val="single" w:sz="4" w:space="0" w:color="auto"/>
            </w:tcBorders>
          </w:tcPr>
          <w:p w14:paraId="446D433C"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B939A7" w14:textId="77777777" w:rsidR="00F85CA5" w:rsidRPr="005307A3"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12E581E1"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9B44FC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5658A9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382A2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58E412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D665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B05997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0DD954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52C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466AA7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1A74737" w14:textId="77777777" w:rsidR="00F85CA5" w:rsidRPr="005307A3" w:rsidRDefault="00F85CA5" w:rsidP="00A857AB">
            <w:pPr>
              <w:pStyle w:val="TAC"/>
            </w:pPr>
          </w:p>
        </w:tc>
      </w:tr>
    </w:tbl>
    <w:p w14:paraId="6267E6C0" w14:textId="77777777" w:rsidR="00F85CA5" w:rsidRPr="005307A3" w:rsidRDefault="00F85CA5" w:rsidP="00BF46E1"/>
    <w:p w14:paraId="3F7554DC" w14:textId="77777777" w:rsidR="00BF46E1" w:rsidRPr="005307A3" w:rsidRDefault="00BF46E1" w:rsidP="00BF46E1">
      <w:pPr>
        <w:pStyle w:val="H6"/>
      </w:pPr>
      <w:r w:rsidRPr="005307A3">
        <w:lastRenderedPageBreak/>
        <w:t>27.22.7.17.1.5</w:t>
      </w:r>
      <w:r w:rsidRPr="005307A3">
        <w:tab/>
        <w:t>Test requirement</w:t>
      </w:r>
    </w:p>
    <w:p w14:paraId="64562F68" w14:textId="58292FBB" w:rsidR="00C8748D" w:rsidRPr="00693611" w:rsidRDefault="00C8748D" w:rsidP="00C8748D">
      <w:bookmarkStart w:id="112" w:name="_Toc146313190"/>
      <w:r>
        <w:t>The ME shall operate in the manner defined in expected sequences 1.1 to 1.6.</w:t>
      </w:r>
    </w:p>
    <w:p w14:paraId="66B2C31A" w14:textId="77777777" w:rsidR="00BF46E1" w:rsidRPr="005307A3" w:rsidRDefault="00BF46E1" w:rsidP="00BF46E1">
      <w:pPr>
        <w:pStyle w:val="Heading4"/>
      </w:pPr>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lastRenderedPageBreak/>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lastRenderedPageBreak/>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lastRenderedPageBreak/>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lastRenderedPageBreak/>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lastRenderedPageBreak/>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964A7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BAC49" w14:textId="77777777" w:rsidR="004C7999" w:rsidRDefault="004C7999">
      <w:r>
        <w:separator/>
      </w:r>
    </w:p>
  </w:endnote>
  <w:endnote w:type="continuationSeparator" w:id="0">
    <w:p w14:paraId="59970B0C" w14:textId="77777777" w:rsidR="004C7999" w:rsidRDefault="004C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71227" w14:textId="77777777" w:rsidR="00964A74" w:rsidRDefault="00964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E95275B" w:rsidR="00597B11" w:rsidRDefault="00964A7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AF46" w14:textId="77777777" w:rsidR="00964A74" w:rsidRDefault="00964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BA9C0" w14:textId="77777777" w:rsidR="004C7999" w:rsidRDefault="004C7999">
      <w:r>
        <w:separator/>
      </w:r>
    </w:p>
  </w:footnote>
  <w:footnote w:type="continuationSeparator" w:id="0">
    <w:p w14:paraId="610F79AA" w14:textId="77777777" w:rsidR="004C7999" w:rsidRDefault="004C7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B10FC" w14:textId="77777777" w:rsidR="00964A74" w:rsidRDefault="00964A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E319EB5" w:rsidR="00597B11" w:rsidRDefault="00964A74">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0FD9319" w:rsidR="00597B11" w:rsidRDefault="00964A74">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E991" w14:textId="77777777" w:rsidR="00964A74" w:rsidRDefault="00964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3C38"/>
    <w:rsid w:val="000C47C3"/>
    <w:rsid w:val="000C738A"/>
    <w:rsid w:val="000D58AB"/>
    <w:rsid w:val="000E20D4"/>
    <w:rsid w:val="000E5269"/>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4DE9"/>
    <w:rsid w:val="002C721F"/>
    <w:rsid w:val="002C7E3B"/>
    <w:rsid w:val="002E00EE"/>
    <w:rsid w:val="002E1C50"/>
    <w:rsid w:val="0030384C"/>
    <w:rsid w:val="00313ED2"/>
    <w:rsid w:val="003172DC"/>
    <w:rsid w:val="00334A91"/>
    <w:rsid w:val="0035462D"/>
    <w:rsid w:val="00355148"/>
    <w:rsid w:val="003631C7"/>
    <w:rsid w:val="00370408"/>
    <w:rsid w:val="003765B8"/>
    <w:rsid w:val="00390CEC"/>
    <w:rsid w:val="00391D40"/>
    <w:rsid w:val="0039324E"/>
    <w:rsid w:val="003959F7"/>
    <w:rsid w:val="00397C6F"/>
    <w:rsid w:val="003C3971"/>
    <w:rsid w:val="003C612D"/>
    <w:rsid w:val="003D7E7B"/>
    <w:rsid w:val="003F7214"/>
    <w:rsid w:val="00400ED7"/>
    <w:rsid w:val="0041503E"/>
    <w:rsid w:val="0041528A"/>
    <w:rsid w:val="004217E9"/>
    <w:rsid w:val="00423334"/>
    <w:rsid w:val="004345EC"/>
    <w:rsid w:val="00434906"/>
    <w:rsid w:val="00437231"/>
    <w:rsid w:val="00447E8E"/>
    <w:rsid w:val="00460886"/>
    <w:rsid w:val="00465515"/>
    <w:rsid w:val="00470323"/>
    <w:rsid w:val="00470BE7"/>
    <w:rsid w:val="00483F79"/>
    <w:rsid w:val="0048577D"/>
    <w:rsid w:val="00496700"/>
    <w:rsid w:val="004A507C"/>
    <w:rsid w:val="004B4E23"/>
    <w:rsid w:val="004C7999"/>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76929"/>
    <w:rsid w:val="005859F8"/>
    <w:rsid w:val="00593D7F"/>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20C9"/>
    <w:rsid w:val="00647114"/>
    <w:rsid w:val="00647117"/>
    <w:rsid w:val="006546F5"/>
    <w:rsid w:val="00662483"/>
    <w:rsid w:val="00672E5C"/>
    <w:rsid w:val="006959C7"/>
    <w:rsid w:val="006A12F5"/>
    <w:rsid w:val="006A323F"/>
    <w:rsid w:val="006A3E4A"/>
    <w:rsid w:val="006B30D0"/>
    <w:rsid w:val="006B6724"/>
    <w:rsid w:val="006C2E9C"/>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323A"/>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8D6906"/>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4A74"/>
    <w:rsid w:val="00967DB4"/>
    <w:rsid w:val="00993668"/>
    <w:rsid w:val="009B537F"/>
    <w:rsid w:val="009C21DD"/>
    <w:rsid w:val="009C5A7D"/>
    <w:rsid w:val="009D7413"/>
    <w:rsid w:val="009F069A"/>
    <w:rsid w:val="009F1CC3"/>
    <w:rsid w:val="009F2B62"/>
    <w:rsid w:val="009F2C04"/>
    <w:rsid w:val="009F37B7"/>
    <w:rsid w:val="009F45E8"/>
    <w:rsid w:val="00A10F02"/>
    <w:rsid w:val="00A164B4"/>
    <w:rsid w:val="00A26956"/>
    <w:rsid w:val="00A27486"/>
    <w:rsid w:val="00A33235"/>
    <w:rsid w:val="00A360CB"/>
    <w:rsid w:val="00A53724"/>
    <w:rsid w:val="00A56066"/>
    <w:rsid w:val="00A572AC"/>
    <w:rsid w:val="00A73099"/>
    <w:rsid w:val="00A73129"/>
    <w:rsid w:val="00A773C5"/>
    <w:rsid w:val="00A82346"/>
    <w:rsid w:val="00A86604"/>
    <w:rsid w:val="00A92BA1"/>
    <w:rsid w:val="00A94B5C"/>
    <w:rsid w:val="00AA29CA"/>
    <w:rsid w:val="00AB03C2"/>
    <w:rsid w:val="00AC2462"/>
    <w:rsid w:val="00AC37F1"/>
    <w:rsid w:val="00AC4D4E"/>
    <w:rsid w:val="00AC5A70"/>
    <w:rsid w:val="00AC6BC6"/>
    <w:rsid w:val="00AD2C23"/>
    <w:rsid w:val="00AD71EA"/>
    <w:rsid w:val="00AE65E2"/>
    <w:rsid w:val="00B15449"/>
    <w:rsid w:val="00B234E8"/>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8748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12B8"/>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EF6456"/>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85CA5"/>
    <w:rsid w:val="00F9008D"/>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166</Pages>
  <Words>40291</Words>
  <Characters>229665</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269418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49</cp:revision>
  <cp:lastPrinted>2019-02-25T14:05:00Z</cp:lastPrinted>
  <dcterms:created xsi:type="dcterms:W3CDTF">2023-09-25T10:05:00Z</dcterms:created>
  <dcterms:modified xsi:type="dcterms:W3CDTF">2026-01-06T17:38:00Z</dcterms:modified>
</cp:coreProperties>
</file>