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683E3B">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B129F" w14:textId="77777777" w:rsidR="00A4180C" w:rsidRDefault="00A4180C">
      <w:r>
        <w:separator/>
      </w:r>
    </w:p>
  </w:endnote>
  <w:endnote w:type="continuationSeparator" w:id="0">
    <w:p w14:paraId="39F854CB" w14:textId="77777777" w:rsidR="00A4180C" w:rsidRDefault="00A4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119B" w14:textId="77777777" w:rsidR="00070B0A" w:rsidRDefault="0007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DC27A7E" w:rsidR="00597B11" w:rsidRDefault="00683E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C586" w14:textId="77777777" w:rsidR="00070B0A" w:rsidRDefault="0007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F5F0" w14:textId="77777777" w:rsidR="00A4180C" w:rsidRDefault="00A4180C">
      <w:r>
        <w:separator/>
      </w:r>
    </w:p>
  </w:footnote>
  <w:footnote w:type="continuationSeparator" w:id="0">
    <w:p w14:paraId="18F13AE6" w14:textId="77777777" w:rsidR="00A4180C" w:rsidRDefault="00A4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C3B9" w14:textId="77777777" w:rsidR="00070B0A" w:rsidRDefault="0007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5BAAB49" w:rsidR="00597B11" w:rsidRDefault="00683E3B">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A3A9D43" w:rsidR="00597B11" w:rsidRDefault="00683E3B">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26A1" w14:textId="77777777" w:rsidR="00070B0A" w:rsidRDefault="0007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37FA8"/>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C08C3"/>
    <w:rsid w:val="000C47C3"/>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E1C44"/>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20C9"/>
    <w:rsid w:val="00647114"/>
    <w:rsid w:val="00647117"/>
    <w:rsid w:val="006546F5"/>
    <w:rsid w:val="00662483"/>
    <w:rsid w:val="00663328"/>
    <w:rsid w:val="00672E5C"/>
    <w:rsid w:val="006805C1"/>
    <w:rsid w:val="00683E3B"/>
    <w:rsid w:val="006A12F5"/>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520B8"/>
    <w:rsid w:val="0076548D"/>
    <w:rsid w:val="00774DA4"/>
    <w:rsid w:val="00781F0F"/>
    <w:rsid w:val="0079323A"/>
    <w:rsid w:val="007944FC"/>
    <w:rsid w:val="007B600E"/>
    <w:rsid w:val="007B74F7"/>
    <w:rsid w:val="007C2658"/>
    <w:rsid w:val="007F0F4A"/>
    <w:rsid w:val="008009A9"/>
    <w:rsid w:val="008028A4"/>
    <w:rsid w:val="008263DF"/>
    <w:rsid w:val="00830747"/>
    <w:rsid w:val="00841B73"/>
    <w:rsid w:val="0087512C"/>
    <w:rsid w:val="008768CA"/>
    <w:rsid w:val="0088711E"/>
    <w:rsid w:val="008904FA"/>
    <w:rsid w:val="008925C8"/>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2B1F"/>
    <w:rsid w:val="00DF62CD"/>
    <w:rsid w:val="00E16509"/>
    <w:rsid w:val="00E2245F"/>
    <w:rsid w:val="00E27BE7"/>
    <w:rsid w:val="00E301C0"/>
    <w:rsid w:val="00E44582"/>
    <w:rsid w:val="00E6076A"/>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04F83"/>
    <w:rsid w:val="00F13360"/>
    <w:rsid w:val="00F21C1D"/>
    <w:rsid w:val="00F22EC7"/>
    <w:rsid w:val="00F2660C"/>
    <w:rsid w:val="00F325C8"/>
    <w:rsid w:val="00F44D1B"/>
    <w:rsid w:val="00F653B8"/>
    <w:rsid w:val="00F80AB5"/>
    <w:rsid w:val="00F81791"/>
    <w:rsid w:val="00F9008D"/>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187</Pages>
  <Words>45311</Words>
  <Characters>258276</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302982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25</cp:revision>
  <cp:lastPrinted>2019-02-25T14:05:00Z</cp:lastPrinted>
  <dcterms:created xsi:type="dcterms:W3CDTF">2023-09-25T09:55:00Z</dcterms:created>
  <dcterms:modified xsi:type="dcterms:W3CDTF">2026-01-06T17:38:00Z</dcterms:modified>
</cp:coreProperties>
</file>