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502D58A0" w14:textId="7C321B47" w:rsidR="00B52964" w:rsidRPr="0041528A" w:rsidRDefault="00B52964" w:rsidP="00B52964">
      <w:bookmarkStart w:id="5" w:name="_Toc146312798"/>
      <w:r w:rsidRPr="0041528A">
        <w:t>The mobile station definition and configurations specified in TS 34.108 [12]</w:t>
      </w:r>
      <w:r>
        <w:t>,</w:t>
      </w:r>
      <w:r w:rsidRPr="0041528A">
        <w:t xml:space="preserve"> TS 36.508 [33] </w:t>
      </w:r>
      <w:r>
        <w:t xml:space="preserve">and TS 38.508-1 [39] </w:t>
      </w:r>
      <w:r w:rsidRPr="0041528A">
        <w:t>shall apply, unless otherwise specified in the present clause.</w:t>
      </w:r>
    </w:p>
    <w:p w14:paraId="513DB7A5" w14:textId="77777777" w:rsidR="00BF46E1" w:rsidRPr="0041528A" w:rsidRDefault="00BF46E1" w:rsidP="00BF46E1">
      <w:pPr>
        <w:pStyle w:val="Heading2"/>
      </w:pPr>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0C77D52B" w14:textId="199525BB" w:rsidR="00B52964" w:rsidRPr="0041528A" w:rsidRDefault="00B52964" w:rsidP="00B52964">
      <w:bookmarkStart w:id="9" w:name="_Toc146312802"/>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r w:rsidRPr="006413A7">
        <w:t xml:space="preserve"> </w:t>
      </w:r>
      <w:r w:rsidRPr="0041528A">
        <w:t>and the term "</w:t>
      </w:r>
      <w:r w:rsidRPr="00193DE5">
        <w:t>SAT-</w:t>
      </w:r>
      <w:r>
        <w:t>E</w:t>
      </w:r>
      <w:r w:rsidRPr="00193DE5">
        <w:t>-</w:t>
      </w:r>
      <w:r>
        <w:t>U</w:t>
      </w:r>
      <w:r w:rsidRPr="00193DE5">
        <w:t>SS</w:t>
      </w:r>
      <w:r w:rsidRPr="0041528A">
        <w:t>" refers to the "</w:t>
      </w:r>
      <w:r>
        <w:t xml:space="preserve">Satellite </w:t>
      </w:r>
      <w:r w:rsidRPr="0041528A">
        <w:t xml:space="preserve">Evolved Universal System Simulator" when accessing a </w:t>
      </w:r>
      <w:r w:rsidRPr="00914FC4">
        <w:t xml:space="preserve">Satellite E-UTRAN </w:t>
      </w:r>
      <w:r w:rsidRPr="0041528A">
        <w:t xml:space="preserve">in </w:t>
      </w:r>
      <w:r>
        <w:t>W</w:t>
      </w:r>
      <w:r w:rsidRPr="0041528A">
        <w:t>B-S1</w:t>
      </w:r>
      <w:r>
        <w:t xml:space="preserve"> mode</w:t>
      </w:r>
      <w:r w:rsidRPr="0041528A">
        <w:t>, the term "NB-SS" refers to the "NB System Simulator" when accessing an E-UTRAN in NB-S1 mode</w:t>
      </w:r>
      <w:r w:rsidRPr="00AE0836">
        <w:t xml:space="preserve"> </w:t>
      </w:r>
      <w:r w:rsidRPr="0041528A">
        <w:t>and the term "</w:t>
      </w:r>
      <w:r w:rsidRPr="00193DE5">
        <w:t>SAT-N</w:t>
      </w:r>
      <w:r>
        <w:t>B</w:t>
      </w:r>
      <w:r w:rsidRPr="00193DE5">
        <w:t>-SS</w:t>
      </w:r>
      <w:r w:rsidRPr="0041528A">
        <w:t>" refers to the "</w:t>
      </w:r>
      <w:r>
        <w:t xml:space="preserve">Satellite </w:t>
      </w:r>
      <w:r w:rsidRPr="0041528A">
        <w:t>N</w:t>
      </w:r>
      <w:r>
        <w:t>B</w:t>
      </w:r>
      <w:r w:rsidRPr="0041528A">
        <w:t xml:space="preserve"> System Simulator" when accessing a </w:t>
      </w:r>
      <w:r w:rsidRPr="00914FC4">
        <w:t xml:space="preserve">Satellite E-UTRAN </w:t>
      </w:r>
      <w:r w:rsidRPr="0041528A">
        <w:t>in NB-S1</w:t>
      </w:r>
      <w:r>
        <w:t xml:space="preserve"> mode, </w:t>
      </w:r>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6413A7">
        <w:t>Satellite NG-RAN</w:t>
      </w:r>
      <w:r w:rsidRPr="0041528A">
        <w:t>.</w:t>
      </w:r>
    </w:p>
    <w:p w14:paraId="6C39989A" w14:textId="77777777" w:rsidR="00B52964" w:rsidRDefault="00B52964" w:rsidP="00B52964">
      <w:pPr>
        <w:rPr>
          <w:noProof/>
        </w:rPr>
      </w:pPr>
      <w:r w:rsidRPr="0041528A">
        <w:t>See table B.1.</w:t>
      </w:r>
    </w:p>
    <w:p w14:paraId="1D0A3854" w14:textId="77777777" w:rsidR="00BF46E1" w:rsidRPr="0041528A" w:rsidRDefault="00BF46E1" w:rsidP="00BF46E1">
      <w:pPr>
        <w:pStyle w:val="Heading3"/>
      </w:pPr>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9A2E" w14:textId="77777777" w:rsidR="00477DDB" w:rsidRDefault="00477DDB">
      <w:r>
        <w:separator/>
      </w:r>
    </w:p>
  </w:endnote>
  <w:endnote w:type="continuationSeparator" w:id="0">
    <w:p w14:paraId="1437E0B7" w14:textId="77777777" w:rsidR="00477DDB" w:rsidRDefault="0047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674A570" w:rsidR="00597B11" w:rsidRDefault="009C0D4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795" w14:textId="77777777" w:rsidR="00477DDB" w:rsidRDefault="00477DDB">
      <w:r>
        <w:separator/>
      </w:r>
    </w:p>
  </w:footnote>
  <w:footnote w:type="continuationSeparator" w:id="0">
    <w:p w14:paraId="37FFB5B0" w14:textId="77777777" w:rsidR="00477DDB" w:rsidRDefault="0047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6CB406E" w:rsidR="00597B11" w:rsidRDefault="009C0D48">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4719DB2" w:rsidR="00597B11" w:rsidRDefault="009C0D4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17DB6"/>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2F3652"/>
    <w:rsid w:val="00300454"/>
    <w:rsid w:val="0030384C"/>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77DDB"/>
    <w:rsid w:val="00496700"/>
    <w:rsid w:val="004B4E23"/>
    <w:rsid w:val="004C76A5"/>
    <w:rsid w:val="004D2CA7"/>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703C3"/>
    <w:rsid w:val="005859F8"/>
    <w:rsid w:val="00597B11"/>
    <w:rsid w:val="005B3C1D"/>
    <w:rsid w:val="005B7335"/>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20C9"/>
    <w:rsid w:val="00647114"/>
    <w:rsid w:val="00647117"/>
    <w:rsid w:val="00652AB5"/>
    <w:rsid w:val="006546F5"/>
    <w:rsid w:val="00662483"/>
    <w:rsid w:val="00663E4F"/>
    <w:rsid w:val="00672E5C"/>
    <w:rsid w:val="0067614C"/>
    <w:rsid w:val="00695FCB"/>
    <w:rsid w:val="006A12F5"/>
    <w:rsid w:val="006A323F"/>
    <w:rsid w:val="006B30D0"/>
    <w:rsid w:val="006B6724"/>
    <w:rsid w:val="006C3D95"/>
    <w:rsid w:val="006C6407"/>
    <w:rsid w:val="006E5C86"/>
    <w:rsid w:val="006F2FC8"/>
    <w:rsid w:val="006F70E9"/>
    <w:rsid w:val="00701116"/>
    <w:rsid w:val="0071113E"/>
    <w:rsid w:val="00713C44"/>
    <w:rsid w:val="0071712A"/>
    <w:rsid w:val="00734A5B"/>
    <w:rsid w:val="0074026F"/>
    <w:rsid w:val="00741E92"/>
    <w:rsid w:val="007429F6"/>
    <w:rsid w:val="00744E76"/>
    <w:rsid w:val="00747745"/>
    <w:rsid w:val="0076548D"/>
    <w:rsid w:val="00774DA4"/>
    <w:rsid w:val="00780332"/>
    <w:rsid w:val="00781F0F"/>
    <w:rsid w:val="0079323A"/>
    <w:rsid w:val="007944FC"/>
    <w:rsid w:val="007B600E"/>
    <w:rsid w:val="007B74F7"/>
    <w:rsid w:val="007C3451"/>
    <w:rsid w:val="007D75F9"/>
    <w:rsid w:val="007F0F4A"/>
    <w:rsid w:val="008028A4"/>
    <w:rsid w:val="00820A09"/>
    <w:rsid w:val="008263DF"/>
    <w:rsid w:val="00830747"/>
    <w:rsid w:val="008328B1"/>
    <w:rsid w:val="00841B73"/>
    <w:rsid w:val="00862811"/>
    <w:rsid w:val="008768CA"/>
    <w:rsid w:val="0088711E"/>
    <w:rsid w:val="008904FA"/>
    <w:rsid w:val="008925C8"/>
    <w:rsid w:val="008B6407"/>
    <w:rsid w:val="008C251C"/>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804A4"/>
    <w:rsid w:val="00993668"/>
    <w:rsid w:val="009B3202"/>
    <w:rsid w:val="009B537F"/>
    <w:rsid w:val="009C0D48"/>
    <w:rsid w:val="009C21DD"/>
    <w:rsid w:val="009D7413"/>
    <w:rsid w:val="009E67A2"/>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2964"/>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A48A1"/>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2574</Words>
  <Characters>14673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30</cp:revision>
  <cp:lastPrinted>2019-02-25T14:05:00Z</cp:lastPrinted>
  <dcterms:created xsi:type="dcterms:W3CDTF">2023-09-25T08:45:00Z</dcterms:created>
  <dcterms:modified xsi:type="dcterms:W3CDTF">2026-01-06T17:37:00Z</dcterms:modified>
</cp:coreProperties>
</file>