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7679E90F"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B37AFF">
              <w:t>8</w:t>
            </w:r>
            <w:r w:rsidRPr="004D3578">
              <w:t>.</w:t>
            </w:r>
            <w:r w:rsidR="00B06E2B">
              <w:t>3</w:t>
            </w:r>
            <w:r w:rsidRPr="004D3578">
              <w:t>.</w:t>
            </w:r>
            <w:r w:rsidR="00CA357F">
              <w:t>0</w:t>
            </w:r>
            <w:r w:rsidR="00CE21F5" w:rsidRPr="004D3578">
              <w:t xml:space="preserve"> </w:t>
            </w:r>
            <w:r w:rsidRPr="004D3578">
              <w:rPr>
                <w:sz w:val="32"/>
              </w:rPr>
              <w:t>(</w:t>
            </w:r>
            <w:r>
              <w:rPr>
                <w:sz w:val="32"/>
              </w:rPr>
              <w:t>20</w:t>
            </w:r>
            <w:r w:rsidR="00CA357F">
              <w:rPr>
                <w:sz w:val="32"/>
              </w:rPr>
              <w:t>2</w:t>
            </w:r>
            <w:r w:rsidR="00B06E2B">
              <w:rPr>
                <w:sz w:val="32"/>
              </w:rPr>
              <w:t>5</w:t>
            </w:r>
            <w:r w:rsidRPr="004D3578">
              <w:rPr>
                <w:sz w:val="32"/>
              </w:rPr>
              <w:t>-</w:t>
            </w:r>
            <w:r w:rsidR="00B06E2B">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3C16A82"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B37AFF">
              <w:rPr>
                <w:rStyle w:val="ZGSM"/>
              </w:rPr>
              <w:t>8</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4" o:title=""/>
                </v:shape>
                <o:OLEObject Type="Embed" ProgID="Word.Picture.8" ShapeID="_x0000_i1025" DrawAspect="Content" ObjectID="_1829050155" r:id="rId15"/>
              </w:object>
            </w:r>
          </w:p>
        </w:tc>
        <w:tc>
          <w:tcPr>
            <w:tcW w:w="5540" w:type="dxa"/>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422DC12"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80426D">
              <w:rPr>
                <w:noProof/>
                <w:sz w:val="18"/>
              </w:rPr>
              <w:t>5</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3CB6F26F" w14:textId="04865BFC" w:rsidR="0080426D"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rsidR="0080426D">
        <w:t>Foreword</w:t>
      </w:r>
      <w:r w:rsidR="0080426D">
        <w:tab/>
      </w:r>
      <w:r w:rsidR="0080426D">
        <w:fldChar w:fldCharType="begin"/>
      </w:r>
      <w:r w:rsidR="0080426D">
        <w:instrText xml:space="preserve"> PAGEREF _Toc218437355 \h </w:instrText>
      </w:r>
      <w:r w:rsidR="0080426D">
        <w:fldChar w:fldCharType="separate"/>
      </w:r>
      <w:r w:rsidR="0080426D">
        <w:t>5</w:t>
      </w:r>
      <w:r w:rsidR="0080426D">
        <w:fldChar w:fldCharType="end"/>
      </w:r>
    </w:p>
    <w:p w14:paraId="517F5C1F" w14:textId="7E00917A" w:rsidR="0080426D" w:rsidRDefault="0080426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_Toc218437356 \h </w:instrText>
      </w:r>
      <w:r>
        <w:fldChar w:fldCharType="separate"/>
      </w:r>
      <w:r>
        <w:t>7</w:t>
      </w:r>
      <w:r>
        <w:fldChar w:fldCharType="end"/>
      </w:r>
    </w:p>
    <w:p w14:paraId="1DFDFC43" w14:textId="642A076F" w:rsidR="0080426D" w:rsidRDefault="0080426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_Toc218437357 \h </w:instrText>
      </w:r>
      <w:r>
        <w:fldChar w:fldCharType="separate"/>
      </w:r>
      <w:r>
        <w:t>7</w:t>
      </w:r>
      <w:r>
        <w:fldChar w:fldCharType="end"/>
      </w:r>
    </w:p>
    <w:p w14:paraId="33C35881" w14:textId="2DAA11B1" w:rsidR="0080426D" w:rsidRDefault="0080426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_Toc218437358 \h </w:instrText>
      </w:r>
      <w:r>
        <w:fldChar w:fldCharType="separate"/>
      </w:r>
      <w:r>
        <w:t>8</w:t>
      </w:r>
      <w:r>
        <w:fldChar w:fldCharType="end"/>
      </w:r>
    </w:p>
    <w:p w14:paraId="68270F3F" w14:textId="5805EB39" w:rsidR="0080426D" w:rsidRDefault="0080426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_Toc218437359 \h </w:instrText>
      </w:r>
      <w:r>
        <w:fldChar w:fldCharType="separate"/>
      </w:r>
      <w:r>
        <w:t>8</w:t>
      </w:r>
      <w:r>
        <w:fldChar w:fldCharType="end"/>
      </w:r>
    </w:p>
    <w:p w14:paraId="3D80E18B" w14:textId="260C8A4C" w:rsidR="0080426D" w:rsidRDefault="0080426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_Toc218437360 \h </w:instrText>
      </w:r>
      <w:r>
        <w:fldChar w:fldCharType="separate"/>
      </w:r>
      <w:r>
        <w:t>8</w:t>
      </w:r>
      <w:r>
        <w:fldChar w:fldCharType="end"/>
      </w:r>
    </w:p>
    <w:p w14:paraId="14595C6D" w14:textId="659EDBEF" w:rsidR="0080426D" w:rsidRDefault="0080426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_Toc218437361 \h </w:instrText>
      </w:r>
      <w:r>
        <w:fldChar w:fldCharType="separate"/>
      </w:r>
      <w:r>
        <w:t>8</w:t>
      </w:r>
      <w:r>
        <w:fldChar w:fldCharType="end"/>
      </w:r>
    </w:p>
    <w:p w14:paraId="433B8DA6" w14:textId="6169AA38" w:rsidR="0080426D" w:rsidRDefault="0080426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_Toc218437362 \h </w:instrText>
      </w:r>
      <w:r>
        <w:fldChar w:fldCharType="separate"/>
      </w:r>
      <w:r>
        <w:t>8</w:t>
      </w:r>
      <w:r>
        <w:fldChar w:fldCharType="end"/>
      </w:r>
    </w:p>
    <w:p w14:paraId="5EB60127" w14:textId="66C76009" w:rsidR="0080426D" w:rsidRDefault="0080426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_Toc218437363 \h </w:instrText>
      </w:r>
      <w:r>
        <w:fldChar w:fldCharType="separate"/>
      </w:r>
      <w:r>
        <w:t>8</w:t>
      </w:r>
      <w:r>
        <w:fldChar w:fldCharType="end"/>
      </w:r>
    </w:p>
    <w:p w14:paraId="07572BEF" w14:textId="6092DEF8" w:rsidR="0080426D" w:rsidRDefault="0080426D">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r>
      <w:r>
        <w:instrText xml:space="preserve"> PAGEREF _Toc218437364 \h </w:instrText>
      </w:r>
      <w:r>
        <w:fldChar w:fldCharType="separate"/>
      </w:r>
      <w:r>
        <w:t>9</w:t>
      </w:r>
      <w:r>
        <w:fldChar w:fldCharType="end"/>
      </w:r>
    </w:p>
    <w:p w14:paraId="363D1F7B" w14:textId="1011690A" w:rsidR="0080426D" w:rsidRDefault="0080426D">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_Toc218437365 \h </w:instrText>
      </w:r>
      <w:r>
        <w:fldChar w:fldCharType="separate"/>
      </w:r>
      <w:r>
        <w:t>9</w:t>
      </w:r>
      <w:r>
        <w:fldChar w:fldCharType="end"/>
      </w:r>
    </w:p>
    <w:p w14:paraId="61ED793D" w14:textId="0FA557C0" w:rsidR="0080426D" w:rsidRDefault="0080426D">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r>
      <w:r>
        <w:instrText xml:space="preserve"> PAGEREF _Toc218437366 \h </w:instrText>
      </w:r>
      <w:r>
        <w:fldChar w:fldCharType="separate"/>
      </w:r>
      <w:r>
        <w:t>9</w:t>
      </w:r>
      <w:r>
        <w:fldChar w:fldCharType="end"/>
      </w:r>
    </w:p>
    <w:p w14:paraId="6E5104E8" w14:textId="22EA9FD3" w:rsidR="0080426D" w:rsidRDefault="0080426D">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_Toc218437367 \h </w:instrText>
      </w:r>
      <w:r>
        <w:fldChar w:fldCharType="separate"/>
      </w:r>
      <w:r>
        <w:t>9</w:t>
      </w:r>
      <w:r>
        <w:fldChar w:fldCharType="end"/>
      </w:r>
    </w:p>
    <w:p w14:paraId="353619C4" w14:textId="08D040C6" w:rsidR="0080426D" w:rsidRDefault="0080426D">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_Toc218437368 \h </w:instrText>
      </w:r>
      <w:r>
        <w:fldChar w:fldCharType="separate"/>
      </w:r>
      <w:r>
        <w:t>9</w:t>
      </w:r>
      <w:r>
        <w:fldChar w:fldCharType="end"/>
      </w:r>
    </w:p>
    <w:p w14:paraId="778733D0" w14:textId="78342068" w:rsidR="0080426D" w:rsidRDefault="0080426D">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_Toc218437369 \h </w:instrText>
      </w:r>
      <w:r>
        <w:fldChar w:fldCharType="separate"/>
      </w:r>
      <w:r>
        <w:t>9</w:t>
      </w:r>
      <w:r>
        <w:fldChar w:fldCharType="end"/>
      </w:r>
    </w:p>
    <w:p w14:paraId="18DBBAEF" w14:textId="229C4510" w:rsidR="0080426D" w:rsidRDefault="0080426D">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r>
      <w:r>
        <w:instrText xml:space="preserve"> PAGEREF _Toc218437370 \h </w:instrText>
      </w:r>
      <w:r>
        <w:fldChar w:fldCharType="separate"/>
      </w:r>
      <w:r>
        <w:t>9</w:t>
      </w:r>
      <w:r>
        <w:fldChar w:fldCharType="end"/>
      </w:r>
    </w:p>
    <w:p w14:paraId="409F2CC7" w14:textId="534AE2E5" w:rsidR="0080426D" w:rsidRDefault="0080426D">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_Toc218437371 \h </w:instrText>
      </w:r>
      <w:r>
        <w:fldChar w:fldCharType="separate"/>
      </w:r>
      <w:r>
        <w:t>9</w:t>
      </w:r>
      <w:r>
        <w:fldChar w:fldCharType="end"/>
      </w:r>
    </w:p>
    <w:p w14:paraId="3585B2D9" w14:textId="0159B2B8" w:rsidR="0080426D" w:rsidRDefault="0080426D">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r>
      <w:r>
        <w:instrText xml:space="preserve"> PAGEREF _Toc218437372 \h </w:instrText>
      </w:r>
      <w:r>
        <w:fldChar w:fldCharType="separate"/>
      </w:r>
      <w:r>
        <w:t>9</w:t>
      </w:r>
      <w:r>
        <w:fldChar w:fldCharType="end"/>
      </w:r>
    </w:p>
    <w:p w14:paraId="652AFF87" w14:textId="41EC61EA" w:rsidR="0080426D" w:rsidRDefault="0080426D">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_Toc218437373 \h </w:instrText>
      </w:r>
      <w:r>
        <w:fldChar w:fldCharType="separate"/>
      </w:r>
      <w:r>
        <w:t>10</w:t>
      </w:r>
      <w:r>
        <w:fldChar w:fldCharType="end"/>
      </w:r>
    </w:p>
    <w:p w14:paraId="3D99CFEF" w14:textId="255BCFED" w:rsidR="0080426D" w:rsidRDefault="0080426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r>
      <w:r>
        <w:instrText xml:space="preserve"> PAGEREF _Toc218437374 \h </w:instrText>
      </w:r>
      <w:r>
        <w:fldChar w:fldCharType="separate"/>
      </w:r>
      <w:r>
        <w:t>10</w:t>
      </w:r>
      <w:r>
        <w:fldChar w:fldCharType="end"/>
      </w:r>
    </w:p>
    <w:p w14:paraId="50CAE142" w14:textId="1535439C" w:rsidR="0080426D" w:rsidRDefault="0080426D">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_Toc218437375 \h </w:instrText>
      </w:r>
      <w:r>
        <w:fldChar w:fldCharType="separate"/>
      </w:r>
      <w:r>
        <w:t>10</w:t>
      </w:r>
      <w:r>
        <w:fldChar w:fldCharType="end"/>
      </w:r>
    </w:p>
    <w:p w14:paraId="12308E3A" w14:textId="08A62A3C" w:rsidR="0080426D" w:rsidRDefault="0080426D">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_Toc218437376 \h </w:instrText>
      </w:r>
      <w:r>
        <w:fldChar w:fldCharType="separate"/>
      </w:r>
      <w:r>
        <w:t>10</w:t>
      </w:r>
      <w:r>
        <w:fldChar w:fldCharType="end"/>
      </w:r>
    </w:p>
    <w:p w14:paraId="6BCCF41A" w14:textId="2DF7805D" w:rsidR="0080426D" w:rsidRDefault="0080426D">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_Toc218437377 \h </w:instrText>
      </w:r>
      <w:r>
        <w:fldChar w:fldCharType="separate"/>
      </w:r>
      <w:r>
        <w:t>10</w:t>
      </w:r>
      <w:r>
        <w:fldChar w:fldCharType="end"/>
      </w:r>
    </w:p>
    <w:p w14:paraId="30BD69A8" w14:textId="141BE1FD" w:rsidR="0080426D" w:rsidRDefault="0080426D">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_Toc218437378 \h </w:instrText>
      </w:r>
      <w:r>
        <w:fldChar w:fldCharType="separate"/>
      </w:r>
      <w:r>
        <w:t>11</w:t>
      </w:r>
      <w:r>
        <w:fldChar w:fldCharType="end"/>
      </w:r>
    </w:p>
    <w:p w14:paraId="6D8B0E32" w14:textId="54899F10" w:rsidR="0080426D" w:rsidRDefault="0080426D">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_Toc218437379 \h </w:instrText>
      </w:r>
      <w:r>
        <w:fldChar w:fldCharType="separate"/>
      </w:r>
      <w:r>
        <w:t>11</w:t>
      </w:r>
      <w:r>
        <w:fldChar w:fldCharType="end"/>
      </w:r>
    </w:p>
    <w:p w14:paraId="0AAC8EE6" w14:textId="72C01936" w:rsidR="0080426D" w:rsidRDefault="0080426D">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_Toc218437380 \h </w:instrText>
      </w:r>
      <w:r>
        <w:fldChar w:fldCharType="separate"/>
      </w:r>
      <w:r>
        <w:t>11</w:t>
      </w:r>
      <w:r>
        <w:fldChar w:fldCharType="end"/>
      </w:r>
    </w:p>
    <w:p w14:paraId="18F2D56A" w14:textId="64944789" w:rsidR="0080426D" w:rsidRDefault="0080426D">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_Toc218437381 \h </w:instrText>
      </w:r>
      <w:r>
        <w:fldChar w:fldCharType="separate"/>
      </w:r>
      <w:r>
        <w:t>11</w:t>
      </w:r>
      <w:r>
        <w:fldChar w:fldCharType="end"/>
      </w:r>
    </w:p>
    <w:p w14:paraId="36F1FE67" w14:textId="19883A99" w:rsidR="0080426D" w:rsidRDefault="0080426D">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_Toc218437382 \h </w:instrText>
      </w:r>
      <w:r>
        <w:fldChar w:fldCharType="separate"/>
      </w:r>
      <w:r>
        <w:t>11</w:t>
      </w:r>
      <w:r>
        <w:fldChar w:fldCharType="end"/>
      </w:r>
    </w:p>
    <w:p w14:paraId="7CB98669" w14:textId="444D61B3" w:rsidR="0080426D" w:rsidRDefault="0080426D">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_Toc218437383 \h </w:instrText>
      </w:r>
      <w:r>
        <w:fldChar w:fldCharType="separate"/>
      </w:r>
      <w:r>
        <w:t>11</w:t>
      </w:r>
      <w:r>
        <w:fldChar w:fldCharType="end"/>
      </w:r>
    </w:p>
    <w:p w14:paraId="746677E8" w14:textId="6107CC5D" w:rsidR="0080426D" w:rsidRDefault="0080426D">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r>
      <w:r>
        <w:instrText xml:space="preserve"> PAGEREF _Toc218437384 \h </w:instrText>
      </w:r>
      <w:r>
        <w:fldChar w:fldCharType="separate"/>
      </w:r>
      <w:r>
        <w:t>12</w:t>
      </w:r>
      <w:r>
        <w:fldChar w:fldCharType="end"/>
      </w:r>
    </w:p>
    <w:p w14:paraId="1A12F299" w14:textId="3695AF4B" w:rsidR="0080426D" w:rsidRDefault="0080426D">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_Toc218437385 \h </w:instrText>
      </w:r>
      <w:r>
        <w:fldChar w:fldCharType="separate"/>
      </w:r>
      <w:r>
        <w:t>12</w:t>
      </w:r>
      <w:r>
        <w:fldChar w:fldCharType="end"/>
      </w:r>
    </w:p>
    <w:p w14:paraId="63F1A009" w14:textId="4CFD746D" w:rsidR="0080426D" w:rsidRDefault="0080426D">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_Toc218437386 \h </w:instrText>
      </w:r>
      <w:r>
        <w:fldChar w:fldCharType="separate"/>
      </w:r>
      <w:r>
        <w:t>12</w:t>
      </w:r>
      <w:r>
        <w:fldChar w:fldCharType="end"/>
      </w:r>
    </w:p>
    <w:p w14:paraId="47956BE9" w14:textId="21196C0F" w:rsidR="0080426D" w:rsidRDefault="0080426D">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_Toc218437387 \h </w:instrText>
      </w:r>
      <w:r>
        <w:fldChar w:fldCharType="separate"/>
      </w:r>
      <w:r>
        <w:t>12</w:t>
      </w:r>
      <w:r>
        <w:fldChar w:fldCharType="end"/>
      </w:r>
    </w:p>
    <w:p w14:paraId="4A59A009" w14:textId="1E9A2E2C" w:rsidR="0080426D" w:rsidRDefault="0080426D">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_Toc218437388 \h </w:instrText>
      </w:r>
      <w:r>
        <w:fldChar w:fldCharType="separate"/>
      </w:r>
      <w:r>
        <w:t>12</w:t>
      </w:r>
      <w:r>
        <w:fldChar w:fldCharType="end"/>
      </w:r>
    </w:p>
    <w:p w14:paraId="6B5D63AA" w14:textId="131270A8" w:rsidR="0080426D" w:rsidRDefault="0080426D">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_Toc218437389 \h </w:instrText>
      </w:r>
      <w:r>
        <w:fldChar w:fldCharType="separate"/>
      </w:r>
      <w:r>
        <w:t>12</w:t>
      </w:r>
      <w:r>
        <w:fldChar w:fldCharType="end"/>
      </w:r>
    </w:p>
    <w:p w14:paraId="78C56E42" w14:textId="235460FC" w:rsidR="0080426D" w:rsidRDefault="0080426D">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_Toc218437390 \h </w:instrText>
      </w:r>
      <w:r>
        <w:fldChar w:fldCharType="separate"/>
      </w:r>
      <w:r>
        <w:t>12</w:t>
      </w:r>
      <w:r>
        <w:fldChar w:fldCharType="end"/>
      </w:r>
    </w:p>
    <w:p w14:paraId="4923E3C5" w14:textId="3CC75DC6" w:rsidR="0080426D" w:rsidRDefault="0080426D">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_Toc218437391 \h </w:instrText>
      </w:r>
      <w:r>
        <w:fldChar w:fldCharType="separate"/>
      </w:r>
      <w:r>
        <w:t>13</w:t>
      </w:r>
      <w:r>
        <w:fldChar w:fldCharType="end"/>
      </w:r>
    </w:p>
    <w:p w14:paraId="00E5D7E8" w14:textId="3C44B4DE" w:rsidR="0080426D" w:rsidRDefault="0080426D">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_Toc218437392 \h </w:instrText>
      </w:r>
      <w:r>
        <w:fldChar w:fldCharType="separate"/>
      </w:r>
      <w:r>
        <w:t>13</w:t>
      </w:r>
      <w:r>
        <w:fldChar w:fldCharType="end"/>
      </w:r>
    </w:p>
    <w:p w14:paraId="0C98A2DF" w14:textId="2B6EDC9E" w:rsidR="0080426D" w:rsidRDefault="0080426D">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_Toc218437393 \h </w:instrText>
      </w:r>
      <w:r>
        <w:fldChar w:fldCharType="separate"/>
      </w:r>
      <w:r>
        <w:t>13</w:t>
      </w:r>
      <w:r>
        <w:fldChar w:fldCharType="end"/>
      </w:r>
    </w:p>
    <w:p w14:paraId="56ACF258" w14:textId="66B808AE" w:rsidR="0080426D" w:rsidRDefault="0080426D">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_Toc218437394 \h </w:instrText>
      </w:r>
      <w:r>
        <w:fldChar w:fldCharType="separate"/>
      </w:r>
      <w:r>
        <w:t>13</w:t>
      </w:r>
      <w:r>
        <w:fldChar w:fldCharType="end"/>
      </w:r>
    </w:p>
    <w:p w14:paraId="43D9FB30" w14:textId="4FDB7FA6" w:rsidR="0080426D" w:rsidRDefault="0080426D">
      <w:pPr>
        <w:pStyle w:val="TOC4"/>
        <w:rPr>
          <w:rFonts w:asciiTheme="minorHAnsi" w:eastAsiaTheme="minorEastAsia" w:hAnsiTheme="minorHAnsi" w:cstheme="minorBidi"/>
          <w:kern w:val="2"/>
          <w:sz w:val="24"/>
          <w:szCs w:val="24"/>
          <w:lang w:eastAsia="en-GB"/>
          <w14:ligatures w14:val="standardContextual"/>
        </w:rPr>
      </w:pPr>
      <w:r w:rsidRPr="00EA5112">
        <w:rPr>
          <w:lang w:val="en-US"/>
        </w:rPr>
        <w:t>6.1.6.2</w:t>
      </w:r>
      <w:r>
        <w:rPr>
          <w:rFonts w:asciiTheme="minorHAnsi" w:eastAsiaTheme="minorEastAsia" w:hAnsiTheme="minorHAnsi" w:cstheme="minorBidi"/>
          <w:kern w:val="2"/>
          <w:sz w:val="24"/>
          <w:szCs w:val="24"/>
          <w:lang w:eastAsia="en-GB"/>
          <w14:ligatures w14:val="standardContextual"/>
        </w:rPr>
        <w:tab/>
      </w:r>
      <w:r w:rsidRPr="00EA5112">
        <w:rPr>
          <w:lang w:val="en-US"/>
        </w:rPr>
        <w:t>Structured data types</w:t>
      </w:r>
      <w:r>
        <w:tab/>
      </w:r>
      <w:r>
        <w:fldChar w:fldCharType="begin"/>
      </w:r>
      <w:r>
        <w:instrText xml:space="preserve"> PAGEREF _Toc218437395 \h </w:instrText>
      </w:r>
      <w:r>
        <w:fldChar w:fldCharType="separate"/>
      </w:r>
      <w:r>
        <w:t>13</w:t>
      </w:r>
      <w:r>
        <w:fldChar w:fldCharType="end"/>
      </w:r>
    </w:p>
    <w:p w14:paraId="1C864119" w14:textId="2714F7B4" w:rsidR="0080426D" w:rsidRDefault="0080426D">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_Toc218437396 \h </w:instrText>
      </w:r>
      <w:r>
        <w:fldChar w:fldCharType="separate"/>
      </w:r>
      <w:r>
        <w:t>13</w:t>
      </w:r>
      <w:r>
        <w:fldChar w:fldCharType="end"/>
      </w:r>
    </w:p>
    <w:p w14:paraId="657C1BB2" w14:textId="41C9A9FA" w:rsidR="0080426D" w:rsidRDefault="0080426D">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r>
      <w:r>
        <w:instrText xml:space="preserve"> PAGEREF _Toc218437397 \h </w:instrText>
      </w:r>
      <w:r>
        <w:fldChar w:fldCharType="separate"/>
      </w:r>
      <w:r>
        <w:t>14</w:t>
      </w:r>
      <w:r>
        <w:fldChar w:fldCharType="end"/>
      </w:r>
    </w:p>
    <w:p w14:paraId="653F5DAB" w14:textId="57DB077D" w:rsidR="0080426D" w:rsidRDefault="0080426D">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r>
      <w:r>
        <w:instrText xml:space="preserve"> PAGEREF _Toc218437398 \h </w:instrText>
      </w:r>
      <w:r>
        <w:fldChar w:fldCharType="separate"/>
      </w:r>
      <w:r>
        <w:t>14</w:t>
      </w:r>
      <w:r>
        <w:fldChar w:fldCharType="end"/>
      </w:r>
    </w:p>
    <w:p w14:paraId="4AF95970" w14:textId="1B4B3535" w:rsidR="0080426D" w:rsidRDefault="0080426D">
      <w:pPr>
        <w:pStyle w:val="TOC4"/>
        <w:rPr>
          <w:rFonts w:asciiTheme="minorHAnsi" w:eastAsiaTheme="minorEastAsia" w:hAnsiTheme="minorHAnsi" w:cstheme="minorBidi"/>
          <w:kern w:val="2"/>
          <w:sz w:val="24"/>
          <w:szCs w:val="24"/>
          <w:lang w:eastAsia="en-GB"/>
          <w14:ligatures w14:val="standardContextual"/>
        </w:rPr>
      </w:pPr>
      <w:r w:rsidRPr="00EA5112">
        <w:rPr>
          <w:lang w:val="en-US"/>
        </w:rPr>
        <w:t>6.1.6.3</w:t>
      </w:r>
      <w:r>
        <w:rPr>
          <w:rFonts w:asciiTheme="minorHAnsi" w:eastAsiaTheme="minorEastAsia" w:hAnsiTheme="minorHAnsi" w:cstheme="minorBidi"/>
          <w:kern w:val="2"/>
          <w:sz w:val="24"/>
          <w:szCs w:val="24"/>
          <w:lang w:eastAsia="en-GB"/>
          <w14:ligatures w14:val="standardContextual"/>
        </w:rPr>
        <w:tab/>
      </w:r>
      <w:r w:rsidRPr="00EA5112">
        <w:rPr>
          <w:lang w:val="en-US"/>
        </w:rPr>
        <w:t>Simple data types and enumerations</w:t>
      </w:r>
      <w:r>
        <w:tab/>
      </w:r>
      <w:r>
        <w:fldChar w:fldCharType="begin"/>
      </w:r>
      <w:r>
        <w:instrText xml:space="preserve"> PAGEREF _Toc218437399 \h </w:instrText>
      </w:r>
      <w:r>
        <w:fldChar w:fldCharType="separate"/>
      </w:r>
      <w:r>
        <w:t>14</w:t>
      </w:r>
      <w:r>
        <w:fldChar w:fldCharType="end"/>
      </w:r>
    </w:p>
    <w:p w14:paraId="5AE9023D" w14:textId="5D524D0E" w:rsidR="0080426D" w:rsidRDefault="0080426D">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_Toc218437400 \h </w:instrText>
      </w:r>
      <w:r>
        <w:fldChar w:fldCharType="separate"/>
      </w:r>
      <w:r>
        <w:t>14</w:t>
      </w:r>
      <w:r>
        <w:fldChar w:fldCharType="end"/>
      </w:r>
    </w:p>
    <w:p w14:paraId="3807D539" w14:textId="24BDE4A4" w:rsidR="0080426D" w:rsidRDefault="0080426D">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_Toc218437401 \h </w:instrText>
      </w:r>
      <w:r>
        <w:fldChar w:fldCharType="separate"/>
      </w:r>
      <w:r>
        <w:t>14</w:t>
      </w:r>
      <w:r>
        <w:fldChar w:fldCharType="end"/>
      </w:r>
    </w:p>
    <w:p w14:paraId="1F8BB73D" w14:textId="6ABE1C2E" w:rsidR="0080426D" w:rsidRDefault="0080426D">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_Toc218437402 \h </w:instrText>
      </w:r>
      <w:r>
        <w:fldChar w:fldCharType="separate"/>
      </w:r>
      <w:r>
        <w:t>15</w:t>
      </w:r>
      <w:r>
        <w:fldChar w:fldCharType="end"/>
      </w:r>
    </w:p>
    <w:p w14:paraId="4E01563B" w14:textId="5AB29A1D" w:rsidR="0080426D" w:rsidRDefault="0080426D">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_Toc218437403 \h </w:instrText>
      </w:r>
      <w:r>
        <w:fldChar w:fldCharType="separate"/>
      </w:r>
      <w:r>
        <w:t>15</w:t>
      </w:r>
      <w:r>
        <w:fldChar w:fldCharType="end"/>
      </w:r>
    </w:p>
    <w:p w14:paraId="245602AE" w14:textId="3D0B8C8F" w:rsidR="0080426D" w:rsidRDefault="0080426D">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_Toc218437404 \h </w:instrText>
      </w:r>
      <w:r>
        <w:fldChar w:fldCharType="separate"/>
      </w:r>
      <w:r>
        <w:t>15</w:t>
      </w:r>
      <w:r>
        <w:fldChar w:fldCharType="end"/>
      </w:r>
    </w:p>
    <w:p w14:paraId="12B1A09C" w14:textId="1501AEE2" w:rsidR="0080426D" w:rsidRDefault="0080426D">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_Toc218437405 \h </w:instrText>
      </w:r>
      <w:r>
        <w:fldChar w:fldCharType="separate"/>
      </w:r>
      <w:r>
        <w:t>15</w:t>
      </w:r>
      <w:r>
        <w:fldChar w:fldCharType="end"/>
      </w:r>
    </w:p>
    <w:p w14:paraId="436B3A84" w14:textId="077A191D" w:rsidR="0080426D" w:rsidRDefault="0080426D">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_Toc218437406 \h </w:instrText>
      </w:r>
      <w:r>
        <w:fldChar w:fldCharType="separate"/>
      </w:r>
      <w:r>
        <w:t>15</w:t>
      </w:r>
      <w:r>
        <w:fldChar w:fldCharType="end"/>
      </w:r>
    </w:p>
    <w:p w14:paraId="03B0BC7D" w14:textId="29734444" w:rsidR="0080426D" w:rsidRDefault="0080426D">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_Toc218437407 \h </w:instrText>
      </w:r>
      <w:r>
        <w:fldChar w:fldCharType="separate"/>
      </w:r>
      <w:r>
        <w:t>15</w:t>
      </w:r>
      <w:r>
        <w:fldChar w:fldCharType="end"/>
      </w:r>
    </w:p>
    <w:p w14:paraId="2E3BB56B" w14:textId="7A0CBA7F" w:rsidR="0080426D" w:rsidRDefault="0080426D" w:rsidP="0080426D">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r>
      <w:r>
        <w:instrText xml:space="preserve"> PAGEREF _Toc218437408 \h </w:instrText>
      </w:r>
      <w:r>
        <w:fldChar w:fldCharType="separate"/>
      </w:r>
      <w:r>
        <w:t>16</w:t>
      </w:r>
      <w:r>
        <w:fldChar w:fldCharType="end"/>
      </w:r>
    </w:p>
    <w:p w14:paraId="43AB9194" w14:textId="68920D5A" w:rsidR="0080426D" w:rsidRDefault="0080426D">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_Toc218437409 \h </w:instrText>
      </w:r>
      <w:r>
        <w:fldChar w:fldCharType="separate"/>
      </w:r>
      <w:r>
        <w:t>16</w:t>
      </w:r>
      <w:r>
        <w:fldChar w:fldCharType="end"/>
      </w:r>
    </w:p>
    <w:p w14:paraId="27FCAE16" w14:textId="4FDFD8C9" w:rsidR="0080426D" w:rsidRDefault="0080426D">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r>
      <w:r>
        <w:instrText xml:space="preserve"> PAGEREF _Toc218437410 \h </w:instrText>
      </w:r>
      <w:r>
        <w:fldChar w:fldCharType="separate"/>
      </w:r>
      <w:r>
        <w:t>16</w:t>
      </w:r>
      <w:r>
        <w:fldChar w:fldCharType="end"/>
      </w:r>
    </w:p>
    <w:p w14:paraId="23AF5B3C" w14:textId="37B83C48" w:rsidR="0080426D" w:rsidRDefault="0080426D" w:rsidP="0080426D">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r>
      <w:r>
        <w:instrText xml:space="preserve"> PAGEREF _Toc218437411 \h </w:instrText>
      </w:r>
      <w:r>
        <w:fldChar w:fldCharType="separate"/>
      </w:r>
      <w:r>
        <w:t>19</w:t>
      </w:r>
      <w:r>
        <w:fldChar w:fldCharType="end"/>
      </w:r>
    </w:p>
    <w:p w14:paraId="4A19A1E5" w14:textId="194BCD17"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218437355"/>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218437356"/>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218437357"/>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218437358"/>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218437359"/>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218437360"/>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218437361"/>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218437362"/>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218437363"/>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r w:rsidRPr="000B71E3">
        <w:t>service based interface.</w:t>
      </w:r>
    </w:p>
    <w:p w14:paraId="6498AF1E" w14:textId="56158960"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w:t>
      </w:r>
      <w:r w:rsidR="0080426D">
        <w:t>clause 6</w:t>
      </w:r>
      <w:r>
        <w:t>.15.2.1).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25pt" o:ole="">
            <v:imagedata r:id="rId18" o:title=""/>
          </v:shape>
          <o:OLEObject Type="Embed" ProgID="Visio.Drawing.11" ShapeID="_x0000_i1026" DrawAspect="Content" ObjectID="_1829050156"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218437364"/>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218437365"/>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218437366"/>
      <w:r>
        <w:t>5.2</w:t>
      </w:r>
      <w:r>
        <w:tab/>
      </w:r>
      <w:proofErr w:type="spellStart"/>
      <w:r>
        <w:t>N</w:t>
      </w:r>
      <w:r w:rsidR="0049207B">
        <w:t>spa</w:t>
      </w:r>
      <w:r>
        <w:t>f_SecuredPacket</w:t>
      </w:r>
      <w:proofErr w:type="spellEnd"/>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218437367"/>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2A782115" w:rsidR="00EB678F" w:rsidRDefault="00EB678F" w:rsidP="00EB678F">
      <w:pPr>
        <w:keepNext/>
      </w:pPr>
      <w:r>
        <w:t xml:space="preserve">For the list of service operations see </w:t>
      </w:r>
      <w:r w:rsidR="0080426D">
        <w:t>clause 5</w:t>
      </w:r>
      <w:r>
        <w:t>.2.2.1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218437368"/>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218437369"/>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218437370"/>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218437371"/>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218437372"/>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65pt;height:113.3pt" o:ole="">
            <v:imagedata r:id="rId20" o:title=""/>
          </v:shape>
          <o:OLEObject Type="Embed" ProgID="Visio.Drawing.11" ShapeID="_x0000_i1027" DrawAspect="Content" ObjectID="_1829050157"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218437373"/>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218437374"/>
      <w:r>
        <w:t>6.1</w:t>
      </w:r>
      <w:r>
        <w:tab/>
      </w:r>
      <w:proofErr w:type="spellStart"/>
      <w:r>
        <w:t>N</w:t>
      </w:r>
      <w:r w:rsidR="0049207B">
        <w:t>sp</w:t>
      </w:r>
      <w:r>
        <w:t>af_SecuredPacket</w:t>
      </w:r>
      <w:proofErr w:type="spellEnd"/>
      <w:r>
        <w:t xml:space="preserve">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218437375"/>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218437376"/>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218437377"/>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218437378"/>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218437379"/>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218437380"/>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218437381"/>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218437382"/>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218437383"/>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25pt;height:157.75pt" o:ole="">
            <v:imagedata r:id="rId22" o:title=""/>
          </v:shape>
          <o:OLEObject Type="Embed" ProgID="Visio.Drawing.11" ShapeID="_x0000_i1028" DrawAspect="Content" ObjectID="_1829050158"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218437384"/>
      <w:r>
        <w:lastRenderedPageBreak/>
        <w:t>6.1.3.2</w:t>
      </w:r>
      <w:r>
        <w:tab/>
        <w:t xml:space="preserve">Resource: </w:t>
      </w:r>
      <w:proofErr w:type="spellStart"/>
      <w:r>
        <w:t>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roofErr w:type="spellEnd"/>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218437385"/>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218437386"/>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61AC49A2" w:rsidR="00EB678F" w:rsidRDefault="00EB678F" w:rsidP="00F82ADA">
            <w:pPr>
              <w:pStyle w:val="TAL"/>
            </w:pPr>
            <w:r w:rsidRPr="000B71E3">
              <w:t xml:space="preserve">Represents the Subscription Permanent Identifier (see 3GPP TS 23.501 [2] </w:t>
            </w:r>
            <w:r w:rsidR="0080426D" w:rsidRPr="000B71E3">
              <w:t>clause</w:t>
            </w:r>
            <w:r w:rsidR="0080426D">
              <w:t> </w:t>
            </w:r>
            <w:r w:rsidR="0080426D"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218437387"/>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218437388"/>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218437389"/>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218437390"/>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218437391"/>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218437392"/>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218437393"/>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218437394"/>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2184373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218437396"/>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218437397"/>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w:t>
            </w:r>
            <w:proofErr w:type="spellStart"/>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1711534"/>
      <w:bookmarkStart w:id="641" w:name="_Toc22625799"/>
      <w:bookmarkStart w:id="642" w:name="_Toc24759247"/>
      <w:bookmarkStart w:id="643" w:name="_Toc26199135"/>
      <w:bookmarkStart w:id="644" w:name="_Toc34738725"/>
      <w:bookmarkStart w:id="645" w:name="_Toc34738785"/>
      <w:bookmarkStart w:id="646" w:name="_Toc34739415"/>
      <w:bookmarkStart w:id="647" w:name="_Toc34739473"/>
      <w:bookmarkStart w:id="648" w:name="_Toc34749427"/>
      <w:bookmarkStart w:id="649" w:name="_Toc35936231"/>
      <w:bookmarkStart w:id="650" w:name="_Toc36462490"/>
      <w:bookmarkStart w:id="651" w:name="_Toc45106398"/>
      <w:bookmarkStart w:id="652" w:name="_Toc51872067"/>
      <w:bookmarkStart w:id="653" w:name="_Toc218437398"/>
      <w:r>
        <w:t>6.1.6.2.</w:t>
      </w:r>
      <w:r w:rsidR="00E716EF">
        <w:t>3</w:t>
      </w:r>
      <w:r>
        <w:tab/>
        <w:t xml:space="preserve">Type: </w:t>
      </w:r>
      <w:proofErr w:type="spellStart"/>
      <w:r>
        <w:t>Extended</w:t>
      </w:r>
      <w:r w:rsidRPr="007A3759">
        <w:t>SteeringContainer</w:t>
      </w:r>
      <w:bookmarkEnd w:id="653"/>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w:t>
            </w:r>
            <w:proofErr w:type="spellStart"/>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1AABCFE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w:t>
            </w:r>
            <w:r w:rsidR="0080426D" w:rsidRPr="0060572C">
              <w:rPr>
                <w:rFonts w:cs="Arial"/>
                <w:szCs w:val="18"/>
              </w:rPr>
              <w:t>TS</w:t>
            </w:r>
            <w:r w:rsidR="0080426D">
              <w:rPr>
                <w:rFonts w:cs="Arial"/>
                <w:szCs w:val="18"/>
              </w:rPr>
              <w:t> </w:t>
            </w:r>
            <w:r w:rsidR="0080426D" w:rsidRPr="0060572C">
              <w:rPr>
                <w:rFonts w:cs="Arial"/>
                <w:szCs w:val="18"/>
              </w:rPr>
              <w:t>2</w:t>
            </w:r>
            <w:r w:rsidRPr="0060572C">
              <w:rPr>
                <w:rFonts w:cs="Arial"/>
                <w:szCs w:val="18"/>
              </w:rPr>
              <w:t>3.122</w:t>
            </w:r>
            <w:r w:rsidR="0080426D">
              <w:rPr>
                <w:rFonts w:cs="Arial"/>
                <w:szCs w:val="18"/>
              </w:rPr>
              <w:t> </w:t>
            </w:r>
            <w:r w:rsidR="0080426D" w:rsidRPr="0060572C">
              <w:rPr>
                <w:rFonts w:cs="Arial"/>
                <w:szCs w:val="18"/>
              </w:rPr>
              <w:t>[</w:t>
            </w:r>
            <w:r w:rsidRPr="0060572C">
              <w:rPr>
                <w:rFonts w:cs="Arial"/>
                <w:szCs w:val="18"/>
              </w:rPr>
              <w:t xml:space="preserve">14] and 3GPP </w:t>
            </w:r>
            <w:r w:rsidR="0080426D" w:rsidRPr="0060572C">
              <w:rPr>
                <w:rFonts w:cs="Arial"/>
                <w:szCs w:val="18"/>
              </w:rPr>
              <w:t>TS</w:t>
            </w:r>
            <w:r w:rsidR="0080426D">
              <w:rPr>
                <w:rFonts w:cs="Arial"/>
                <w:szCs w:val="18"/>
              </w:rPr>
              <w:t> </w:t>
            </w:r>
            <w:r w:rsidR="0080426D" w:rsidRPr="0060572C">
              <w:rPr>
                <w:rFonts w:cs="Arial"/>
                <w:szCs w:val="18"/>
              </w:rPr>
              <w:t>2</w:t>
            </w:r>
            <w:r w:rsidRPr="0060572C">
              <w:rPr>
                <w:rFonts w:cs="Arial"/>
                <w:szCs w:val="18"/>
              </w:rPr>
              <w:t>4.501</w:t>
            </w:r>
            <w:r w:rsidR="0080426D">
              <w:rPr>
                <w:rFonts w:cs="Arial"/>
                <w:szCs w:val="18"/>
              </w:rPr>
              <w:t> </w:t>
            </w:r>
            <w:r w:rsidR="0080426D" w:rsidRPr="0060572C">
              <w:rPr>
                <w:rFonts w:cs="Arial"/>
                <w:szCs w:val="18"/>
              </w:rPr>
              <w:t>[</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2184373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218437400"/>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218437401"/>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218437402"/>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218437403"/>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218437404"/>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218437405"/>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218437406"/>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218437407"/>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218437408"/>
      <w:r w:rsidRPr="004D3578">
        <w:lastRenderedPageBreak/>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218437409"/>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0605C509"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 xml:space="preserve">a Git-based repository, that uses the GitLab software version control system (see 3GPP TS 29.501 [5] </w:t>
      </w:r>
      <w:r w:rsidR="0080426D">
        <w:t>clause 5</w:t>
      </w:r>
      <w:r w:rsidR="00EC00CD">
        <w:t xml:space="preserve">.3.1 and 3GPP TR 21.900 [7] </w:t>
      </w:r>
      <w:r w:rsidR="0080426D">
        <w:t>clause 5</w:t>
      </w:r>
      <w:r w:rsidR="00EC00CD">
        <w:t>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Hlk120001177"/>
      <w:bookmarkStart w:id="818" w:name="_Toc218437410"/>
      <w:r>
        <w:t>A.2</w:t>
      </w:r>
      <w:r>
        <w:tab/>
      </w:r>
      <w:proofErr w:type="spellStart"/>
      <w:r>
        <w:t>N</w:t>
      </w:r>
      <w:r w:rsidR="00A4570D">
        <w:t>sp</w:t>
      </w:r>
      <w:r>
        <w:t>af_SecuredPacket</w:t>
      </w:r>
      <w:proofErr w:type="spellEnd"/>
      <w:r>
        <w:t xml:space="preserve">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8"/>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205C89F4"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474B6">
        <w:rPr>
          <w:lang w:val="fr-FR"/>
        </w:rPr>
        <w:t>2</w:t>
      </w:r>
      <w:r w:rsidR="00FC0525">
        <w:rPr>
          <w:lang w:val="fr-FR"/>
        </w:rPr>
        <w:t>.</w:t>
      </w:r>
      <w:r w:rsidR="00B06E2B">
        <w:rPr>
          <w:lang w:val="fr-FR"/>
        </w:rPr>
        <w:t>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1925201F" w:rsidR="00EB678F" w:rsidRDefault="00EB678F" w:rsidP="00EB678F">
      <w:pPr>
        <w:pStyle w:val="PL"/>
      </w:pPr>
      <w:r>
        <w:t xml:space="preserve">    © 20</w:t>
      </w:r>
      <w:r w:rsidR="008778AE">
        <w:t>2</w:t>
      </w:r>
      <w:r w:rsidR="00B06E2B">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404E0DDE"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107BAD">
        <w:rPr>
          <w:lang w:val="fr-FR"/>
        </w:rPr>
        <w:t>8</w:t>
      </w:r>
      <w:r>
        <w:rPr>
          <w:lang w:val="fr-FR"/>
        </w:rPr>
        <w:t>.</w:t>
      </w:r>
      <w:r w:rsidR="00B06E2B">
        <w:rPr>
          <w:lang w:val="fr-FR"/>
        </w:rPr>
        <w:t>3</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7"/>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9" w:name="historyclause"/>
      <w:r w:rsidRPr="004D3578">
        <w:br w:type="page"/>
      </w:r>
      <w:bookmarkStart w:id="820" w:name="_Toc21711552"/>
      <w:bookmarkStart w:id="821" w:name="_Toc22625817"/>
      <w:bookmarkStart w:id="822" w:name="_Toc24759259"/>
      <w:bookmarkStart w:id="823" w:name="_Toc26199147"/>
      <w:bookmarkStart w:id="824" w:name="_Toc34738737"/>
      <w:bookmarkStart w:id="825" w:name="_Toc34738797"/>
      <w:bookmarkStart w:id="826" w:name="_Toc34739427"/>
      <w:bookmarkStart w:id="827" w:name="_Toc34739485"/>
      <w:bookmarkStart w:id="828" w:name="_Toc34749439"/>
      <w:bookmarkStart w:id="829" w:name="_Toc35936243"/>
      <w:bookmarkStart w:id="830" w:name="_Toc36462502"/>
      <w:bookmarkStart w:id="831" w:name="_Toc45106410"/>
      <w:bookmarkStart w:id="832" w:name="_Toc51872079"/>
      <w:bookmarkStart w:id="833" w:name="_Toc218437411"/>
      <w:r w:rsidRPr="004D3578">
        <w:lastRenderedPageBreak/>
        <w:t xml:space="preserve">Annex </w:t>
      </w:r>
      <w:r>
        <w:t>B</w:t>
      </w:r>
      <w:r w:rsidRPr="004D3578">
        <w:t xml:space="preserve"> (informative):</w:t>
      </w:r>
      <w:r w:rsidRPr="004D3578">
        <w:br/>
        <w:t>Change history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1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 xml:space="preserve">Storage of </w:t>
            </w:r>
            <w:proofErr w:type="spellStart"/>
            <w:r w:rsidRPr="00F81E20">
              <w:rPr>
                <w:sz w:val="16"/>
                <w:szCs w:val="16"/>
              </w:rPr>
              <w:t>yaml</w:t>
            </w:r>
            <w:proofErr w:type="spellEnd"/>
            <w:r w:rsidRPr="00F81E20">
              <w:rPr>
                <w:sz w:val="16"/>
                <w:szCs w:val="16"/>
              </w:rPr>
              <w:t xml:space="preserve">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 xml:space="preserve">Adding some missing description fields to data type definitions in OpenAPI specification files of the </w:t>
            </w:r>
            <w:proofErr w:type="spellStart"/>
            <w:r w:rsidRPr="00F81E20">
              <w:rPr>
                <w:sz w:val="16"/>
                <w:szCs w:val="16"/>
              </w:rPr>
              <w:t>Nspaf_SecuredPacket</w:t>
            </w:r>
            <w:proofErr w:type="spellEnd"/>
            <w:r w:rsidRPr="00F81E20">
              <w:rPr>
                <w:sz w:val="16"/>
                <w:szCs w:val="16"/>
              </w:rPr>
              <w:t xml:space="preserve">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proofErr w:type="spellStart"/>
            <w:r w:rsidRPr="00A24D76">
              <w:rPr>
                <w:sz w:val="16"/>
                <w:szCs w:val="16"/>
              </w:rPr>
              <w:t>ProblemDetails</w:t>
            </w:r>
            <w:proofErr w:type="spellEnd"/>
            <w:r w:rsidRPr="00A24D76">
              <w:rPr>
                <w:sz w:val="16"/>
                <w:szCs w:val="16"/>
              </w:rPr>
              <w:t xml:space="preserve">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567E7E6D" w:rsidR="006335CE" w:rsidRDefault="006335CE" w:rsidP="00CB1151">
            <w:pPr>
              <w:pStyle w:val="TAL"/>
              <w:rPr>
                <w:sz w:val="16"/>
                <w:szCs w:val="16"/>
              </w:rPr>
            </w:pPr>
            <w:r>
              <w:rPr>
                <w:sz w:val="16"/>
                <w:szCs w:val="16"/>
              </w:rPr>
              <w:t>CP-2410xx</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B06E2B" w:rsidRPr="006B0D02" w14:paraId="0C60A607" w14:textId="77777777" w:rsidTr="00963E3A">
        <w:tc>
          <w:tcPr>
            <w:tcW w:w="800" w:type="dxa"/>
            <w:shd w:val="solid" w:color="FFFFFF" w:fill="auto"/>
          </w:tcPr>
          <w:p w14:paraId="065A0F0B" w14:textId="2AA177F7" w:rsidR="00B06E2B" w:rsidRDefault="00B06E2B" w:rsidP="00CB1151">
            <w:pPr>
              <w:pStyle w:val="TAL"/>
              <w:rPr>
                <w:sz w:val="16"/>
                <w:szCs w:val="16"/>
              </w:rPr>
            </w:pPr>
            <w:r>
              <w:rPr>
                <w:sz w:val="16"/>
                <w:szCs w:val="16"/>
              </w:rPr>
              <w:t>2025-12</w:t>
            </w:r>
          </w:p>
        </w:tc>
        <w:tc>
          <w:tcPr>
            <w:tcW w:w="800" w:type="dxa"/>
            <w:shd w:val="solid" w:color="FFFFFF" w:fill="auto"/>
          </w:tcPr>
          <w:p w14:paraId="47FFC9D9" w14:textId="2CCAE90E" w:rsidR="00B06E2B" w:rsidRDefault="00B06E2B" w:rsidP="00CB1151">
            <w:pPr>
              <w:pStyle w:val="TAL"/>
              <w:rPr>
                <w:sz w:val="16"/>
                <w:szCs w:val="16"/>
              </w:rPr>
            </w:pPr>
            <w:r>
              <w:rPr>
                <w:sz w:val="16"/>
                <w:szCs w:val="16"/>
              </w:rPr>
              <w:t>CT#110</w:t>
            </w:r>
          </w:p>
        </w:tc>
        <w:tc>
          <w:tcPr>
            <w:tcW w:w="1094" w:type="dxa"/>
            <w:shd w:val="solid" w:color="FFFFFF" w:fill="auto"/>
          </w:tcPr>
          <w:p w14:paraId="3AEF7428" w14:textId="6EDD9B97" w:rsidR="00B06E2B" w:rsidRDefault="00F371B7" w:rsidP="00CB1151">
            <w:pPr>
              <w:pStyle w:val="TAL"/>
              <w:rPr>
                <w:sz w:val="16"/>
                <w:szCs w:val="16"/>
              </w:rPr>
            </w:pPr>
            <w:r>
              <w:rPr>
                <w:sz w:val="16"/>
                <w:szCs w:val="16"/>
              </w:rPr>
              <w:t>CP-253166</w:t>
            </w:r>
          </w:p>
        </w:tc>
        <w:tc>
          <w:tcPr>
            <w:tcW w:w="519" w:type="dxa"/>
            <w:shd w:val="solid" w:color="FFFFFF" w:fill="auto"/>
          </w:tcPr>
          <w:p w14:paraId="0F47F2B5" w14:textId="30838036" w:rsidR="00B06E2B" w:rsidRDefault="00B06E2B" w:rsidP="00CB1151">
            <w:pPr>
              <w:pStyle w:val="TAL"/>
              <w:rPr>
                <w:sz w:val="16"/>
                <w:szCs w:val="16"/>
              </w:rPr>
            </w:pPr>
            <w:r>
              <w:rPr>
                <w:sz w:val="16"/>
                <w:szCs w:val="16"/>
              </w:rPr>
              <w:t>0031</w:t>
            </w:r>
          </w:p>
        </w:tc>
        <w:tc>
          <w:tcPr>
            <w:tcW w:w="425" w:type="dxa"/>
            <w:shd w:val="solid" w:color="FFFFFF" w:fill="auto"/>
          </w:tcPr>
          <w:p w14:paraId="5636CADE" w14:textId="77777777" w:rsidR="00B06E2B" w:rsidRDefault="00B06E2B" w:rsidP="00CB1151">
            <w:pPr>
              <w:pStyle w:val="TAL"/>
              <w:rPr>
                <w:sz w:val="16"/>
                <w:szCs w:val="16"/>
              </w:rPr>
            </w:pPr>
          </w:p>
        </w:tc>
        <w:tc>
          <w:tcPr>
            <w:tcW w:w="425" w:type="dxa"/>
            <w:shd w:val="solid" w:color="FFFFFF" w:fill="auto"/>
          </w:tcPr>
          <w:p w14:paraId="0F117A92" w14:textId="6D8DFE18" w:rsidR="00B06E2B" w:rsidRDefault="00B06E2B" w:rsidP="00CB1151">
            <w:pPr>
              <w:pStyle w:val="TAL"/>
              <w:rPr>
                <w:sz w:val="16"/>
                <w:szCs w:val="16"/>
              </w:rPr>
            </w:pPr>
            <w:r>
              <w:rPr>
                <w:sz w:val="16"/>
                <w:szCs w:val="16"/>
              </w:rPr>
              <w:t>F</w:t>
            </w:r>
          </w:p>
        </w:tc>
        <w:tc>
          <w:tcPr>
            <w:tcW w:w="4868" w:type="dxa"/>
            <w:shd w:val="solid" w:color="FFFFFF" w:fill="auto"/>
          </w:tcPr>
          <w:p w14:paraId="2C97F74D" w14:textId="18BFE30C" w:rsidR="00B06E2B" w:rsidRPr="00F81E20" w:rsidRDefault="00B06E2B" w:rsidP="00CB1151">
            <w:pPr>
              <w:pStyle w:val="TAL"/>
              <w:rPr>
                <w:sz w:val="16"/>
                <w:szCs w:val="16"/>
              </w:rPr>
            </w:pPr>
            <w:r w:rsidRPr="00B06E2B">
              <w:rPr>
                <w:sz w:val="16"/>
                <w:szCs w:val="16"/>
              </w:rPr>
              <w:t>API version and External doc update</w:t>
            </w:r>
          </w:p>
        </w:tc>
        <w:tc>
          <w:tcPr>
            <w:tcW w:w="708" w:type="dxa"/>
            <w:shd w:val="solid" w:color="FFFFFF" w:fill="auto"/>
          </w:tcPr>
          <w:p w14:paraId="5CF70AA8" w14:textId="79DBEDF0" w:rsidR="00B06E2B" w:rsidRDefault="00B06E2B" w:rsidP="00CB1151">
            <w:pPr>
              <w:pStyle w:val="TAL"/>
              <w:rPr>
                <w:sz w:val="16"/>
                <w:szCs w:val="16"/>
              </w:rPr>
            </w:pPr>
            <w:r>
              <w:rPr>
                <w:sz w:val="16"/>
                <w:szCs w:val="16"/>
              </w:rPr>
              <w:t>18.3.0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3C066" w14:textId="77777777" w:rsidR="00CE6A12" w:rsidRDefault="00CE6A12">
      <w:r>
        <w:separator/>
      </w:r>
    </w:p>
  </w:endnote>
  <w:endnote w:type="continuationSeparator" w:id="0">
    <w:p w14:paraId="59AE03BC" w14:textId="77777777" w:rsidR="00CE6A12" w:rsidRDefault="00CE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F8C34" w14:textId="77777777" w:rsidR="00CE6A12" w:rsidRDefault="00CE6A12">
      <w:r>
        <w:separator/>
      </w:r>
    </w:p>
  </w:footnote>
  <w:footnote w:type="continuationSeparator" w:id="0">
    <w:p w14:paraId="1046B7D4" w14:textId="77777777" w:rsidR="00CE6A12" w:rsidRDefault="00CE6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485C57BA"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6BFEDBF5"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26D">
      <w:rPr>
        <w:rFonts w:ascii="Arial" w:hAnsi="Arial" w:cs="Arial"/>
        <w:b/>
        <w:noProof/>
        <w:sz w:val="18"/>
        <w:szCs w:val="18"/>
      </w:rPr>
      <w:t>Release 18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107BAD"/>
    <w:rsid w:val="00112DFB"/>
    <w:rsid w:val="00117B25"/>
    <w:rsid w:val="00133525"/>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324A8"/>
    <w:rsid w:val="002337C9"/>
    <w:rsid w:val="002347A2"/>
    <w:rsid w:val="00265666"/>
    <w:rsid w:val="002675F0"/>
    <w:rsid w:val="00295571"/>
    <w:rsid w:val="00297461"/>
    <w:rsid w:val="002975C4"/>
    <w:rsid w:val="002A2FA3"/>
    <w:rsid w:val="002B6339"/>
    <w:rsid w:val="002C57FB"/>
    <w:rsid w:val="002E00EE"/>
    <w:rsid w:val="002E4A8F"/>
    <w:rsid w:val="002E6A2F"/>
    <w:rsid w:val="002E70FB"/>
    <w:rsid w:val="002E7361"/>
    <w:rsid w:val="002F11AB"/>
    <w:rsid w:val="00300F08"/>
    <w:rsid w:val="003010FF"/>
    <w:rsid w:val="003069C3"/>
    <w:rsid w:val="003172DC"/>
    <w:rsid w:val="0032302F"/>
    <w:rsid w:val="0034019B"/>
    <w:rsid w:val="0035462D"/>
    <w:rsid w:val="003655E5"/>
    <w:rsid w:val="003765B8"/>
    <w:rsid w:val="00386973"/>
    <w:rsid w:val="00387537"/>
    <w:rsid w:val="00395627"/>
    <w:rsid w:val="00395DEB"/>
    <w:rsid w:val="003A428E"/>
    <w:rsid w:val="003A7D6D"/>
    <w:rsid w:val="003B0D1D"/>
    <w:rsid w:val="003B4457"/>
    <w:rsid w:val="003B7AE1"/>
    <w:rsid w:val="003C3971"/>
    <w:rsid w:val="003F3C93"/>
    <w:rsid w:val="00406226"/>
    <w:rsid w:val="00414B3A"/>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426D"/>
    <w:rsid w:val="00807CA8"/>
    <w:rsid w:val="0081215E"/>
    <w:rsid w:val="00813093"/>
    <w:rsid w:val="008200BE"/>
    <w:rsid w:val="00830747"/>
    <w:rsid w:val="008355D5"/>
    <w:rsid w:val="00844DBD"/>
    <w:rsid w:val="00854972"/>
    <w:rsid w:val="00856CDB"/>
    <w:rsid w:val="00864B39"/>
    <w:rsid w:val="008768CA"/>
    <w:rsid w:val="008778AE"/>
    <w:rsid w:val="00893CB6"/>
    <w:rsid w:val="0089570E"/>
    <w:rsid w:val="00897DB7"/>
    <w:rsid w:val="008A17B4"/>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928"/>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92BA1"/>
    <w:rsid w:val="00A93E5C"/>
    <w:rsid w:val="00AC49D2"/>
    <w:rsid w:val="00AC4C51"/>
    <w:rsid w:val="00AC6BC6"/>
    <w:rsid w:val="00AD7BE9"/>
    <w:rsid w:val="00AE65E2"/>
    <w:rsid w:val="00B06E2B"/>
    <w:rsid w:val="00B15449"/>
    <w:rsid w:val="00B24439"/>
    <w:rsid w:val="00B32B2C"/>
    <w:rsid w:val="00B37AFF"/>
    <w:rsid w:val="00B474B6"/>
    <w:rsid w:val="00B55A33"/>
    <w:rsid w:val="00B55E88"/>
    <w:rsid w:val="00B562F9"/>
    <w:rsid w:val="00B766D5"/>
    <w:rsid w:val="00B93086"/>
    <w:rsid w:val="00BA19ED"/>
    <w:rsid w:val="00BA4B8D"/>
    <w:rsid w:val="00BB502E"/>
    <w:rsid w:val="00BC0F7D"/>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B1151"/>
    <w:rsid w:val="00CC3BF3"/>
    <w:rsid w:val="00CE21F5"/>
    <w:rsid w:val="00CE6A12"/>
    <w:rsid w:val="00CF3BA5"/>
    <w:rsid w:val="00CF3FDC"/>
    <w:rsid w:val="00D00077"/>
    <w:rsid w:val="00D278FF"/>
    <w:rsid w:val="00D44C4E"/>
    <w:rsid w:val="00D4551F"/>
    <w:rsid w:val="00D47E7C"/>
    <w:rsid w:val="00D55608"/>
    <w:rsid w:val="00D55C92"/>
    <w:rsid w:val="00D57972"/>
    <w:rsid w:val="00D675A9"/>
    <w:rsid w:val="00D7112D"/>
    <w:rsid w:val="00D721C0"/>
    <w:rsid w:val="00D738D6"/>
    <w:rsid w:val="00D755EB"/>
    <w:rsid w:val="00D75CFF"/>
    <w:rsid w:val="00D76048"/>
    <w:rsid w:val="00D87E00"/>
    <w:rsid w:val="00D90EF4"/>
    <w:rsid w:val="00D9134D"/>
    <w:rsid w:val="00DA7A03"/>
    <w:rsid w:val="00DB1818"/>
    <w:rsid w:val="00DC309B"/>
    <w:rsid w:val="00DC4DA2"/>
    <w:rsid w:val="00DC5BFF"/>
    <w:rsid w:val="00DD4C17"/>
    <w:rsid w:val="00DD74A5"/>
    <w:rsid w:val="00DE0D15"/>
    <w:rsid w:val="00DF2B1F"/>
    <w:rsid w:val="00DF62CD"/>
    <w:rsid w:val="00E110F0"/>
    <w:rsid w:val="00E129E3"/>
    <w:rsid w:val="00E16509"/>
    <w:rsid w:val="00E25BD1"/>
    <w:rsid w:val="00E44582"/>
    <w:rsid w:val="00E53F16"/>
    <w:rsid w:val="00E676E1"/>
    <w:rsid w:val="00E716EF"/>
    <w:rsid w:val="00E75FE9"/>
    <w:rsid w:val="00E77645"/>
    <w:rsid w:val="00E85096"/>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371B7"/>
    <w:rsid w:val="00F41C8D"/>
    <w:rsid w:val="00F60E27"/>
    <w:rsid w:val="00F63383"/>
    <w:rsid w:val="00F653B8"/>
    <w:rsid w:val="00F73E78"/>
    <w:rsid w:val="00F81E20"/>
    <w:rsid w:val="00F82ADA"/>
    <w:rsid w:val="00F9008D"/>
    <w:rsid w:val="00F93493"/>
    <w:rsid w:val="00FA1266"/>
    <w:rsid w:val="00FA28D0"/>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2.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3.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4.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F01993-8DE8-44EB-9173-6295BBB70A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4815</Words>
  <Characters>27448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23003-j40.</cp:lastModifiedBy>
  <cp:revision>5</cp:revision>
  <cp:lastPrinted>2019-02-25T14:05:00Z</cp:lastPrinted>
  <dcterms:created xsi:type="dcterms:W3CDTF">2025-11-28T08:30:00Z</dcterms:created>
  <dcterms:modified xsi:type="dcterms:W3CDTF">2026-01-04T15:42:00Z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