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541"/>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004F96" w14:paraId="6205D3D2" w14:textId="77777777" w:rsidTr="009D45AD">
        <w:tc>
          <w:tcPr>
            <w:tcW w:w="10423" w:type="dxa"/>
            <w:shd w:val="clear" w:color="auto" w:fill="auto"/>
          </w:tcPr>
          <w:p w14:paraId="6205D3D1" w14:textId="2F75BC44" w:rsidR="004F0988" w:rsidRPr="00004F96" w:rsidRDefault="004F0988" w:rsidP="009D45AD">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7575A4">
              <w:rPr>
                <w:noProof w:val="0"/>
              </w:rPr>
              <w:t>18.</w:t>
            </w:r>
            <w:r w:rsidR="00946E73">
              <w:rPr>
                <w:noProof w:val="0"/>
              </w:rPr>
              <w:t>9</w:t>
            </w:r>
            <w:r w:rsidR="007575A4">
              <w:rPr>
                <w:noProof w:val="0"/>
              </w:rPr>
              <w:t>.0</w:t>
            </w:r>
            <w:r w:rsidRPr="00004F96">
              <w:rPr>
                <w:noProof w:val="0"/>
              </w:rPr>
              <w:t xml:space="preserve"> </w:t>
            </w:r>
            <w:r w:rsidRPr="00004F96">
              <w:rPr>
                <w:noProof w:val="0"/>
                <w:sz w:val="32"/>
              </w:rPr>
              <w:t>(</w:t>
            </w:r>
            <w:r w:rsidR="007575A4">
              <w:rPr>
                <w:noProof w:val="0"/>
                <w:sz w:val="32"/>
              </w:rPr>
              <w:t>2025-</w:t>
            </w:r>
            <w:r w:rsidR="00946E73">
              <w:rPr>
                <w:noProof w:val="0"/>
                <w:sz w:val="32"/>
              </w:rPr>
              <w:t>12</w:t>
            </w:r>
            <w:r w:rsidRPr="00004F96">
              <w:rPr>
                <w:noProof w:val="0"/>
                <w:sz w:val="32"/>
              </w:rPr>
              <w:t>)</w:t>
            </w:r>
          </w:p>
        </w:tc>
      </w:tr>
      <w:tr w:rsidR="004F0988" w:rsidRPr="00004F96" w14:paraId="6205D3D5" w14:textId="77777777" w:rsidTr="009D45AD">
        <w:trPr>
          <w:trHeight w:hRule="exact" w:val="1134"/>
        </w:trPr>
        <w:tc>
          <w:tcPr>
            <w:tcW w:w="10423" w:type="dxa"/>
            <w:shd w:val="clear" w:color="auto" w:fill="auto"/>
          </w:tcPr>
          <w:p w14:paraId="6205D3D3" w14:textId="77777777" w:rsidR="004F0988" w:rsidRPr="00004F96" w:rsidRDefault="00536F63" w:rsidP="009D45AD">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9D45AD"/>
        </w:tc>
      </w:tr>
      <w:tr w:rsidR="004F0988" w:rsidRPr="00004F96" w14:paraId="6205D3DA" w14:textId="77777777" w:rsidTr="009D45AD">
        <w:trPr>
          <w:trHeight w:hRule="exact" w:val="3686"/>
        </w:trPr>
        <w:tc>
          <w:tcPr>
            <w:tcW w:w="10423" w:type="dxa"/>
            <w:shd w:val="clear" w:color="auto" w:fill="auto"/>
          </w:tcPr>
          <w:p w14:paraId="6205D3D6" w14:textId="77777777" w:rsidR="00536F63" w:rsidRPr="00004F96" w:rsidRDefault="00536F63" w:rsidP="009D45AD">
            <w:pPr>
              <w:pStyle w:val="ZT"/>
              <w:framePr w:wrap="auto" w:hAnchor="text" w:yAlign="inline"/>
            </w:pPr>
            <w:r w:rsidRPr="00004F96">
              <w:t>3rd Generation Partnership Project;</w:t>
            </w:r>
          </w:p>
          <w:p w14:paraId="6205D3D7" w14:textId="77777777" w:rsidR="00536F63" w:rsidRPr="00004F96" w:rsidRDefault="00536F63" w:rsidP="009D45AD">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9D45AD">
            <w:pPr>
              <w:pStyle w:val="ZT"/>
              <w:framePr w:wrap="auto" w:hAnchor="text" w:yAlign="inline"/>
            </w:pPr>
            <w:r w:rsidRPr="00004F96">
              <w:t>Network Resource Management - Service Enabler Architecture Layer for Verticals (SEAL); Protocol specification;</w:t>
            </w:r>
          </w:p>
          <w:bookmarkEnd w:id="3"/>
          <w:p w14:paraId="6205D3D9" w14:textId="416525C2" w:rsidR="004F0988" w:rsidRPr="00004F96" w:rsidRDefault="00536F63" w:rsidP="009D45AD">
            <w:pPr>
              <w:pStyle w:val="ZT"/>
              <w:framePr w:wrap="auto" w:hAnchor="text" w:yAlign="inline"/>
              <w:rPr>
                <w:i/>
                <w:sz w:val="28"/>
              </w:rPr>
            </w:pPr>
            <w:r w:rsidRPr="00004F96">
              <w:t>(</w:t>
            </w:r>
            <w:r w:rsidRPr="00004F96">
              <w:rPr>
                <w:rStyle w:val="ZGSM"/>
              </w:rPr>
              <w:t xml:space="preserve">Release </w:t>
            </w:r>
            <w:r w:rsidR="00D84DE5">
              <w:rPr>
                <w:rStyle w:val="ZGSM"/>
              </w:rPr>
              <w:t>1</w:t>
            </w:r>
            <w:r w:rsidR="00040B90">
              <w:rPr>
                <w:rStyle w:val="ZGSM"/>
              </w:rPr>
              <w:t>8</w:t>
            </w:r>
            <w:r w:rsidR="004F0988" w:rsidRPr="00004F96">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rsidRPr="00004F96" w14:paraId="6205D3DC" w14:textId="77777777" w:rsidTr="005E4BB2">
        <w:tc>
          <w:tcPr>
            <w:tcW w:w="10423" w:type="dxa"/>
            <w:shd w:val="clear" w:color="auto" w:fill="auto"/>
          </w:tcPr>
          <w:p w14:paraId="6205D3DB" w14:textId="77777777" w:rsidR="00BF128E" w:rsidRPr="003B0829" w:rsidRDefault="00BF128E" w:rsidP="003B0829">
            <w:pPr>
              <w:pStyle w:val="ZU"/>
              <w:framePr w:wrap="notBeside"/>
            </w:pPr>
            <w:r w:rsidRPr="003B0829">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lang w:val="en-US"/>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lang w:val="en-US"/>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2B515BB3" w:rsidR="00E16509" w:rsidRPr="00004F96" w:rsidRDefault="00E16509" w:rsidP="00133525">
            <w:pPr>
              <w:pStyle w:val="FP"/>
              <w:jc w:val="center"/>
              <w:rPr>
                <w:sz w:val="18"/>
              </w:rPr>
            </w:pPr>
            <w:r w:rsidRPr="00004F96">
              <w:rPr>
                <w:sz w:val="18"/>
              </w:rPr>
              <w:t xml:space="preserve">© </w:t>
            </w:r>
            <w:r w:rsidR="0002372D" w:rsidRPr="00004F96">
              <w:rPr>
                <w:sz w:val="18"/>
              </w:rPr>
              <w:t>202</w:t>
            </w:r>
            <w:r w:rsidR="0002372D">
              <w:rPr>
                <w:sz w:val="18"/>
              </w:rPr>
              <w:t>5</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7173758F" w14:textId="0A8EE444" w:rsidR="00065FDF" w:rsidRDefault="00536F63">
      <w:pPr>
        <w:pStyle w:val="TOC1"/>
        <w:rPr>
          <w:rFonts w:asciiTheme="minorHAnsi" w:eastAsiaTheme="minorEastAsia" w:hAnsiTheme="minorHAnsi" w:cstheme="minorBidi"/>
          <w:noProof/>
          <w:kern w:val="2"/>
          <w:sz w:val="24"/>
          <w:szCs w:val="24"/>
          <w:lang w:eastAsia="en-GB"/>
          <w14:ligatures w14:val="standardContextual"/>
        </w:rPr>
      </w:pPr>
      <w:r w:rsidRPr="00004F96">
        <w:fldChar w:fldCharType="begin" w:fldLock="1"/>
      </w:r>
      <w:r w:rsidRPr="00004F96">
        <w:instrText xml:space="preserve"> TOC \o \w "1-9"</w:instrText>
      </w:r>
      <w:r w:rsidRPr="00004F96">
        <w:fldChar w:fldCharType="separate"/>
      </w:r>
      <w:r w:rsidR="00065FDF">
        <w:rPr>
          <w:noProof/>
        </w:rPr>
        <w:t>Foreword</w:t>
      </w:r>
      <w:r w:rsidR="00065FDF">
        <w:rPr>
          <w:noProof/>
        </w:rPr>
        <w:tab/>
      </w:r>
      <w:r w:rsidR="00065FDF">
        <w:rPr>
          <w:noProof/>
        </w:rPr>
        <w:fldChar w:fldCharType="begin" w:fldLock="1"/>
      </w:r>
      <w:r w:rsidR="00065FDF">
        <w:rPr>
          <w:noProof/>
        </w:rPr>
        <w:instrText xml:space="preserve"> PAGEREF _Toc218596020 \h </w:instrText>
      </w:r>
      <w:r w:rsidR="00065FDF">
        <w:rPr>
          <w:noProof/>
        </w:rPr>
      </w:r>
      <w:r w:rsidR="00065FDF">
        <w:rPr>
          <w:noProof/>
        </w:rPr>
        <w:fldChar w:fldCharType="separate"/>
      </w:r>
      <w:r w:rsidR="00065FDF">
        <w:rPr>
          <w:noProof/>
        </w:rPr>
        <w:t>8</w:t>
      </w:r>
      <w:r w:rsidR="00065FDF">
        <w:rPr>
          <w:noProof/>
        </w:rPr>
        <w:fldChar w:fldCharType="end"/>
      </w:r>
    </w:p>
    <w:p w14:paraId="7571DE11" w14:textId="11A7F768" w:rsidR="00065FDF" w:rsidRDefault="00065FD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_Toc218596021 \h </w:instrText>
      </w:r>
      <w:r>
        <w:rPr>
          <w:noProof/>
        </w:rPr>
      </w:r>
      <w:r>
        <w:rPr>
          <w:noProof/>
        </w:rPr>
        <w:fldChar w:fldCharType="separate"/>
      </w:r>
      <w:r>
        <w:rPr>
          <w:noProof/>
        </w:rPr>
        <w:t>10</w:t>
      </w:r>
      <w:r>
        <w:rPr>
          <w:noProof/>
        </w:rPr>
        <w:fldChar w:fldCharType="end"/>
      </w:r>
    </w:p>
    <w:p w14:paraId="2C611A67" w14:textId="15EEF3C0" w:rsidR="00065FDF" w:rsidRDefault="00065FD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_Toc218596022 \h </w:instrText>
      </w:r>
      <w:r>
        <w:rPr>
          <w:noProof/>
        </w:rPr>
      </w:r>
      <w:r>
        <w:rPr>
          <w:noProof/>
        </w:rPr>
        <w:fldChar w:fldCharType="separate"/>
      </w:r>
      <w:r>
        <w:rPr>
          <w:noProof/>
        </w:rPr>
        <w:t>10</w:t>
      </w:r>
      <w:r>
        <w:rPr>
          <w:noProof/>
        </w:rPr>
        <w:fldChar w:fldCharType="end"/>
      </w:r>
    </w:p>
    <w:p w14:paraId="243EAE5F" w14:textId="12DDE021" w:rsidR="00065FDF" w:rsidRDefault="00065FD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and abbreviations</w:t>
      </w:r>
      <w:r>
        <w:rPr>
          <w:noProof/>
        </w:rPr>
        <w:tab/>
      </w:r>
      <w:r>
        <w:rPr>
          <w:noProof/>
        </w:rPr>
        <w:fldChar w:fldCharType="begin"/>
      </w:r>
      <w:r>
        <w:rPr>
          <w:noProof/>
        </w:rPr>
        <w:instrText xml:space="preserve"> PAGEREF _Toc218596023 \h </w:instrText>
      </w:r>
      <w:r>
        <w:rPr>
          <w:noProof/>
        </w:rPr>
      </w:r>
      <w:r>
        <w:rPr>
          <w:noProof/>
        </w:rPr>
        <w:fldChar w:fldCharType="separate"/>
      </w:r>
      <w:r>
        <w:rPr>
          <w:noProof/>
        </w:rPr>
        <w:t>11</w:t>
      </w:r>
      <w:r>
        <w:rPr>
          <w:noProof/>
        </w:rPr>
        <w:fldChar w:fldCharType="end"/>
      </w:r>
    </w:p>
    <w:p w14:paraId="13B43AE5" w14:textId="769FE7C8" w:rsidR="00065FDF" w:rsidRDefault="00065FD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r>
      <w:r>
        <w:rPr>
          <w:noProof/>
        </w:rPr>
        <w:instrText xml:space="preserve"> PAGEREF _Toc218596024 \h </w:instrText>
      </w:r>
      <w:r>
        <w:rPr>
          <w:noProof/>
        </w:rPr>
      </w:r>
      <w:r>
        <w:rPr>
          <w:noProof/>
        </w:rPr>
        <w:fldChar w:fldCharType="separate"/>
      </w:r>
      <w:r>
        <w:rPr>
          <w:noProof/>
        </w:rPr>
        <w:t>11</w:t>
      </w:r>
      <w:r>
        <w:rPr>
          <w:noProof/>
        </w:rPr>
        <w:fldChar w:fldCharType="end"/>
      </w:r>
    </w:p>
    <w:p w14:paraId="04442881" w14:textId="5011FEB7" w:rsidR="00065FDF" w:rsidRDefault="00065FD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Abbreviations</w:t>
      </w:r>
      <w:r>
        <w:rPr>
          <w:noProof/>
        </w:rPr>
        <w:tab/>
      </w:r>
      <w:r>
        <w:rPr>
          <w:noProof/>
        </w:rPr>
        <w:fldChar w:fldCharType="begin"/>
      </w:r>
      <w:r>
        <w:rPr>
          <w:noProof/>
        </w:rPr>
        <w:instrText xml:space="preserve"> PAGEREF _Toc218596025 \h </w:instrText>
      </w:r>
      <w:r>
        <w:rPr>
          <w:noProof/>
        </w:rPr>
      </w:r>
      <w:r>
        <w:rPr>
          <w:noProof/>
        </w:rPr>
        <w:fldChar w:fldCharType="separate"/>
      </w:r>
      <w:r>
        <w:rPr>
          <w:noProof/>
        </w:rPr>
        <w:t>12</w:t>
      </w:r>
      <w:r>
        <w:rPr>
          <w:noProof/>
        </w:rPr>
        <w:fldChar w:fldCharType="end"/>
      </w:r>
    </w:p>
    <w:p w14:paraId="45D29103" w14:textId="05C48590" w:rsidR="00065FDF" w:rsidRDefault="00065FD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General description</w:t>
      </w:r>
      <w:r>
        <w:rPr>
          <w:noProof/>
        </w:rPr>
        <w:tab/>
      </w:r>
      <w:r>
        <w:rPr>
          <w:noProof/>
        </w:rPr>
        <w:fldChar w:fldCharType="begin"/>
      </w:r>
      <w:r>
        <w:rPr>
          <w:noProof/>
        </w:rPr>
        <w:instrText xml:space="preserve"> PAGEREF _Toc218596026 \h </w:instrText>
      </w:r>
      <w:r>
        <w:rPr>
          <w:noProof/>
        </w:rPr>
      </w:r>
      <w:r>
        <w:rPr>
          <w:noProof/>
        </w:rPr>
        <w:fldChar w:fldCharType="separate"/>
      </w:r>
      <w:r>
        <w:rPr>
          <w:noProof/>
        </w:rPr>
        <w:t>12</w:t>
      </w:r>
      <w:r>
        <w:rPr>
          <w:noProof/>
        </w:rPr>
        <w:fldChar w:fldCharType="end"/>
      </w:r>
    </w:p>
    <w:p w14:paraId="3A120A1D" w14:textId="5BE50BE8" w:rsidR="00065FDF" w:rsidRDefault="00065FD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Functional entities</w:t>
      </w:r>
      <w:r>
        <w:rPr>
          <w:noProof/>
        </w:rPr>
        <w:tab/>
      </w:r>
      <w:r>
        <w:rPr>
          <w:noProof/>
        </w:rPr>
        <w:fldChar w:fldCharType="begin"/>
      </w:r>
      <w:r>
        <w:rPr>
          <w:noProof/>
        </w:rPr>
        <w:instrText xml:space="preserve"> PAGEREF _Toc218596027 \h </w:instrText>
      </w:r>
      <w:r>
        <w:rPr>
          <w:noProof/>
        </w:rPr>
      </w:r>
      <w:r>
        <w:rPr>
          <w:noProof/>
        </w:rPr>
        <w:fldChar w:fldCharType="separate"/>
      </w:r>
      <w:r>
        <w:rPr>
          <w:noProof/>
        </w:rPr>
        <w:t>12</w:t>
      </w:r>
      <w:r>
        <w:rPr>
          <w:noProof/>
        </w:rPr>
        <w:fldChar w:fldCharType="end"/>
      </w:r>
    </w:p>
    <w:p w14:paraId="611AD532" w14:textId="3EA34070" w:rsidR="00065FDF" w:rsidRDefault="00065FD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SEAL network resource management client (SNRM-C)</w:t>
      </w:r>
      <w:r>
        <w:rPr>
          <w:noProof/>
        </w:rPr>
        <w:tab/>
      </w:r>
      <w:r>
        <w:rPr>
          <w:noProof/>
        </w:rPr>
        <w:fldChar w:fldCharType="begin"/>
      </w:r>
      <w:r>
        <w:rPr>
          <w:noProof/>
        </w:rPr>
        <w:instrText xml:space="preserve"> PAGEREF _Toc218596028 \h </w:instrText>
      </w:r>
      <w:r>
        <w:rPr>
          <w:noProof/>
        </w:rPr>
      </w:r>
      <w:r>
        <w:rPr>
          <w:noProof/>
        </w:rPr>
        <w:fldChar w:fldCharType="separate"/>
      </w:r>
      <w:r>
        <w:rPr>
          <w:noProof/>
        </w:rPr>
        <w:t>12</w:t>
      </w:r>
      <w:r>
        <w:rPr>
          <w:noProof/>
        </w:rPr>
        <w:fldChar w:fldCharType="end"/>
      </w:r>
    </w:p>
    <w:p w14:paraId="5D71D71F" w14:textId="40B91E5A" w:rsidR="00065FDF" w:rsidRDefault="00065FD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t>SEAL network resource management SEAL server (SNRM-S)</w:t>
      </w:r>
      <w:r>
        <w:rPr>
          <w:noProof/>
        </w:rPr>
        <w:tab/>
      </w:r>
      <w:r>
        <w:rPr>
          <w:noProof/>
        </w:rPr>
        <w:fldChar w:fldCharType="begin"/>
      </w:r>
      <w:r>
        <w:rPr>
          <w:noProof/>
        </w:rPr>
        <w:instrText xml:space="preserve"> PAGEREF _Toc218596029 \h </w:instrText>
      </w:r>
      <w:r>
        <w:rPr>
          <w:noProof/>
        </w:rPr>
      </w:r>
      <w:r>
        <w:rPr>
          <w:noProof/>
        </w:rPr>
        <w:fldChar w:fldCharType="separate"/>
      </w:r>
      <w:r>
        <w:rPr>
          <w:noProof/>
        </w:rPr>
        <w:t>13</w:t>
      </w:r>
      <w:r>
        <w:rPr>
          <w:noProof/>
        </w:rPr>
        <w:fldChar w:fldCharType="end"/>
      </w:r>
    </w:p>
    <w:p w14:paraId="7356B90B" w14:textId="637918D2" w:rsidR="00065FDF" w:rsidRDefault="00065FD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Network resource management procedures</w:t>
      </w:r>
      <w:r>
        <w:rPr>
          <w:noProof/>
        </w:rPr>
        <w:tab/>
      </w:r>
      <w:r>
        <w:rPr>
          <w:noProof/>
        </w:rPr>
        <w:fldChar w:fldCharType="begin"/>
      </w:r>
      <w:r>
        <w:rPr>
          <w:noProof/>
        </w:rPr>
        <w:instrText xml:space="preserve"> PAGEREF _Toc218596030 \h </w:instrText>
      </w:r>
      <w:r>
        <w:rPr>
          <w:noProof/>
        </w:rPr>
      </w:r>
      <w:r>
        <w:rPr>
          <w:noProof/>
        </w:rPr>
        <w:fldChar w:fldCharType="separate"/>
      </w:r>
      <w:r>
        <w:rPr>
          <w:noProof/>
        </w:rPr>
        <w:t>14</w:t>
      </w:r>
      <w:r>
        <w:rPr>
          <w:noProof/>
        </w:rPr>
        <w:fldChar w:fldCharType="end"/>
      </w:r>
    </w:p>
    <w:p w14:paraId="6105D3B4" w14:textId="3394559E" w:rsidR="00065FDF" w:rsidRDefault="00065FD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General</w:t>
      </w:r>
      <w:r>
        <w:rPr>
          <w:noProof/>
        </w:rPr>
        <w:tab/>
      </w:r>
      <w:r>
        <w:rPr>
          <w:noProof/>
        </w:rPr>
        <w:fldChar w:fldCharType="begin"/>
      </w:r>
      <w:r>
        <w:rPr>
          <w:noProof/>
        </w:rPr>
        <w:instrText xml:space="preserve"> PAGEREF _Toc218596031 \h </w:instrText>
      </w:r>
      <w:r>
        <w:rPr>
          <w:noProof/>
        </w:rPr>
      </w:r>
      <w:r>
        <w:rPr>
          <w:noProof/>
        </w:rPr>
        <w:fldChar w:fldCharType="separate"/>
      </w:r>
      <w:r>
        <w:rPr>
          <w:noProof/>
        </w:rPr>
        <w:t>14</w:t>
      </w:r>
      <w:r>
        <w:rPr>
          <w:noProof/>
        </w:rPr>
        <w:fldChar w:fldCharType="end"/>
      </w:r>
    </w:p>
    <w:p w14:paraId="37979235" w14:textId="0128B3A4" w:rsidR="00065FDF" w:rsidRDefault="00065FD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On-network procedures</w:t>
      </w:r>
      <w:r>
        <w:rPr>
          <w:noProof/>
        </w:rPr>
        <w:tab/>
      </w:r>
      <w:r>
        <w:rPr>
          <w:noProof/>
        </w:rPr>
        <w:fldChar w:fldCharType="begin"/>
      </w:r>
      <w:r>
        <w:rPr>
          <w:noProof/>
        </w:rPr>
        <w:instrText xml:space="preserve"> PAGEREF _Toc218596032 \h </w:instrText>
      </w:r>
      <w:r>
        <w:rPr>
          <w:noProof/>
        </w:rPr>
      </w:r>
      <w:r>
        <w:rPr>
          <w:noProof/>
        </w:rPr>
        <w:fldChar w:fldCharType="separate"/>
      </w:r>
      <w:r>
        <w:rPr>
          <w:noProof/>
        </w:rPr>
        <w:t>14</w:t>
      </w:r>
      <w:r>
        <w:rPr>
          <w:noProof/>
        </w:rPr>
        <w:fldChar w:fldCharType="end"/>
      </w:r>
    </w:p>
    <w:p w14:paraId="4CD0D1B8" w14:textId="619C07B0"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noProof/>
        </w:rPr>
        <w:tab/>
        <w:t>General</w:t>
      </w:r>
      <w:r>
        <w:rPr>
          <w:noProof/>
        </w:rPr>
        <w:tab/>
      </w:r>
      <w:r>
        <w:rPr>
          <w:noProof/>
        </w:rPr>
        <w:fldChar w:fldCharType="begin"/>
      </w:r>
      <w:r>
        <w:rPr>
          <w:noProof/>
        </w:rPr>
        <w:instrText xml:space="preserve"> PAGEREF _Toc218596033 \h </w:instrText>
      </w:r>
      <w:r>
        <w:rPr>
          <w:noProof/>
        </w:rPr>
      </w:r>
      <w:r>
        <w:rPr>
          <w:noProof/>
        </w:rPr>
        <w:fldChar w:fldCharType="separate"/>
      </w:r>
      <w:r>
        <w:rPr>
          <w:noProof/>
        </w:rPr>
        <w:t>14</w:t>
      </w:r>
      <w:r>
        <w:rPr>
          <w:noProof/>
        </w:rPr>
        <w:fldChar w:fldCharType="end"/>
      </w:r>
    </w:p>
    <w:p w14:paraId="020A7137" w14:textId="15A1967F"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noProof/>
        </w:rPr>
        <w:tab/>
        <w:t>Authenticated identity in HTTP request</w:t>
      </w:r>
      <w:r>
        <w:rPr>
          <w:noProof/>
        </w:rPr>
        <w:tab/>
      </w:r>
      <w:r>
        <w:rPr>
          <w:noProof/>
        </w:rPr>
        <w:fldChar w:fldCharType="begin"/>
      </w:r>
      <w:r>
        <w:rPr>
          <w:noProof/>
        </w:rPr>
        <w:instrText xml:space="preserve"> PAGEREF _Toc218596034 \h </w:instrText>
      </w:r>
      <w:r>
        <w:rPr>
          <w:noProof/>
        </w:rPr>
      </w:r>
      <w:r>
        <w:rPr>
          <w:noProof/>
        </w:rPr>
        <w:fldChar w:fldCharType="separate"/>
      </w:r>
      <w:r>
        <w:rPr>
          <w:noProof/>
        </w:rPr>
        <w:t>14</w:t>
      </w:r>
      <w:r>
        <w:rPr>
          <w:noProof/>
        </w:rPr>
        <w:fldChar w:fldCharType="end"/>
      </w:r>
    </w:p>
    <w:p w14:paraId="65A5F7A3" w14:textId="554E6E90"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noProof/>
        </w:rPr>
        <w:tab/>
        <w:t>Authenticated identity in CoAP request</w:t>
      </w:r>
      <w:r>
        <w:rPr>
          <w:noProof/>
        </w:rPr>
        <w:tab/>
      </w:r>
      <w:r>
        <w:rPr>
          <w:noProof/>
        </w:rPr>
        <w:fldChar w:fldCharType="begin"/>
      </w:r>
      <w:r>
        <w:rPr>
          <w:noProof/>
        </w:rPr>
        <w:instrText xml:space="preserve"> PAGEREF _Toc218596035 \h </w:instrText>
      </w:r>
      <w:r>
        <w:rPr>
          <w:noProof/>
        </w:rPr>
      </w:r>
      <w:r>
        <w:rPr>
          <w:noProof/>
        </w:rPr>
        <w:fldChar w:fldCharType="separate"/>
      </w:r>
      <w:r>
        <w:rPr>
          <w:noProof/>
        </w:rPr>
        <w:t>14</w:t>
      </w:r>
      <w:r>
        <w:rPr>
          <w:noProof/>
        </w:rPr>
        <w:fldChar w:fldCharType="end"/>
      </w:r>
    </w:p>
    <w:p w14:paraId="2B1A0BF3" w14:textId="5E7C337B"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noProof/>
        </w:rPr>
        <w:tab/>
        <w:t>Unicast resource management</w:t>
      </w:r>
      <w:r>
        <w:rPr>
          <w:noProof/>
        </w:rPr>
        <w:tab/>
      </w:r>
      <w:r>
        <w:rPr>
          <w:noProof/>
        </w:rPr>
        <w:fldChar w:fldCharType="begin"/>
      </w:r>
      <w:r>
        <w:rPr>
          <w:noProof/>
        </w:rPr>
        <w:instrText xml:space="preserve"> PAGEREF _Toc218596036 \h </w:instrText>
      </w:r>
      <w:r>
        <w:rPr>
          <w:noProof/>
        </w:rPr>
      </w:r>
      <w:r>
        <w:rPr>
          <w:noProof/>
        </w:rPr>
        <w:fldChar w:fldCharType="separate"/>
      </w:r>
      <w:r>
        <w:rPr>
          <w:noProof/>
        </w:rPr>
        <w:t>14</w:t>
      </w:r>
      <w:r>
        <w:rPr>
          <w:noProof/>
        </w:rPr>
        <w:fldChar w:fldCharType="end"/>
      </w:r>
    </w:p>
    <w:p w14:paraId="21492AB1" w14:textId="66346AF9"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noProof/>
        </w:rPr>
        <w:tab/>
        <w:t>General</w:t>
      </w:r>
      <w:r>
        <w:rPr>
          <w:noProof/>
        </w:rPr>
        <w:tab/>
      </w:r>
      <w:r>
        <w:rPr>
          <w:noProof/>
        </w:rPr>
        <w:fldChar w:fldCharType="begin"/>
      </w:r>
      <w:r>
        <w:rPr>
          <w:noProof/>
        </w:rPr>
        <w:instrText xml:space="preserve"> PAGEREF _Toc218596037 \h </w:instrText>
      </w:r>
      <w:r>
        <w:rPr>
          <w:noProof/>
        </w:rPr>
      </w:r>
      <w:r>
        <w:rPr>
          <w:noProof/>
        </w:rPr>
        <w:fldChar w:fldCharType="separate"/>
      </w:r>
      <w:r>
        <w:rPr>
          <w:noProof/>
        </w:rPr>
        <w:t>14</w:t>
      </w:r>
      <w:r>
        <w:rPr>
          <w:noProof/>
        </w:rPr>
        <w:fldChar w:fldCharType="end"/>
      </w:r>
    </w:p>
    <w:p w14:paraId="0EF791BC" w14:textId="55FC7AE4"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noProof/>
        </w:rPr>
        <w:tab/>
        <w:t>Request for unicast resource at VAL service communication establishment procedure with SIP core</w:t>
      </w:r>
      <w:r>
        <w:rPr>
          <w:noProof/>
        </w:rPr>
        <w:tab/>
      </w:r>
      <w:r>
        <w:rPr>
          <w:noProof/>
        </w:rPr>
        <w:fldChar w:fldCharType="begin"/>
      </w:r>
      <w:r>
        <w:rPr>
          <w:noProof/>
        </w:rPr>
        <w:instrText xml:space="preserve"> PAGEREF _Toc218596038 \h </w:instrText>
      </w:r>
      <w:r>
        <w:rPr>
          <w:noProof/>
        </w:rPr>
      </w:r>
      <w:r>
        <w:rPr>
          <w:noProof/>
        </w:rPr>
        <w:fldChar w:fldCharType="separate"/>
      </w:r>
      <w:r>
        <w:rPr>
          <w:noProof/>
        </w:rPr>
        <w:t>15</w:t>
      </w:r>
      <w:r>
        <w:rPr>
          <w:noProof/>
        </w:rPr>
        <w:fldChar w:fldCharType="end"/>
      </w:r>
    </w:p>
    <w:p w14:paraId="4A9E8D12" w14:textId="60A32286"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noProof/>
        </w:rPr>
        <w:tab/>
        <w:t xml:space="preserve">VAL </w:t>
      </w:r>
      <w:r w:rsidRPr="00851811">
        <w:rPr>
          <w:rFonts w:eastAsia="Malgun Gothic"/>
          <w:noProof/>
        </w:rPr>
        <w:t>server</w:t>
      </w:r>
      <w:r>
        <w:rPr>
          <w:noProof/>
        </w:rPr>
        <w:t xml:space="preserve"> procedure</w:t>
      </w:r>
      <w:r>
        <w:rPr>
          <w:noProof/>
        </w:rPr>
        <w:tab/>
      </w:r>
      <w:r>
        <w:rPr>
          <w:noProof/>
        </w:rPr>
        <w:fldChar w:fldCharType="begin"/>
      </w:r>
      <w:r>
        <w:rPr>
          <w:noProof/>
        </w:rPr>
        <w:instrText xml:space="preserve"> PAGEREF _Toc218596039 \h </w:instrText>
      </w:r>
      <w:r>
        <w:rPr>
          <w:noProof/>
        </w:rPr>
      </w:r>
      <w:r>
        <w:rPr>
          <w:noProof/>
        </w:rPr>
        <w:fldChar w:fldCharType="separate"/>
      </w:r>
      <w:r>
        <w:rPr>
          <w:noProof/>
        </w:rPr>
        <w:t>15</w:t>
      </w:r>
      <w:r>
        <w:rPr>
          <w:noProof/>
        </w:rPr>
        <w:fldChar w:fldCharType="end"/>
      </w:r>
    </w:p>
    <w:p w14:paraId="3F96D916" w14:textId="5ABCAD34"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noProof/>
        </w:rPr>
        <w:tab/>
        <w:t>Server procedure</w:t>
      </w:r>
      <w:r>
        <w:rPr>
          <w:noProof/>
        </w:rPr>
        <w:tab/>
      </w:r>
      <w:r>
        <w:rPr>
          <w:noProof/>
        </w:rPr>
        <w:fldChar w:fldCharType="begin"/>
      </w:r>
      <w:r>
        <w:rPr>
          <w:noProof/>
        </w:rPr>
        <w:instrText xml:space="preserve"> PAGEREF _Toc218596040 \h </w:instrText>
      </w:r>
      <w:r>
        <w:rPr>
          <w:noProof/>
        </w:rPr>
      </w:r>
      <w:r>
        <w:rPr>
          <w:noProof/>
        </w:rPr>
        <w:fldChar w:fldCharType="separate"/>
      </w:r>
      <w:r>
        <w:rPr>
          <w:noProof/>
        </w:rPr>
        <w:t>15</w:t>
      </w:r>
      <w:r>
        <w:rPr>
          <w:noProof/>
        </w:rPr>
        <w:fldChar w:fldCharType="end"/>
      </w:r>
    </w:p>
    <w:p w14:paraId="1912E9E6" w14:textId="69D8A89F"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noProof/>
        </w:rPr>
        <w:tab/>
        <w:t>Request for modification of unicast resources procedure with SIP core</w:t>
      </w:r>
      <w:r>
        <w:rPr>
          <w:noProof/>
        </w:rPr>
        <w:tab/>
      </w:r>
      <w:r>
        <w:rPr>
          <w:noProof/>
        </w:rPr>
        <w:fldChar w:fldCharType="begin"/>
      </w:r>
      <w:r>
        <w:rPr>
          <w:noProof/>
        </w:rPr>
        <w:instrText xml:space="preserve"> PAGEREF _Toc218596041 \h </w:instrText>
      </w:r>
      <w:r>
        <w:rPr>
          <w:noProof/>
        </w:rPr>
      </w:r>
      <w:r>
        <w:rPr>
          <w:noProof/>
        </w:rPr>
        <w:fldChar w:fldCharType="separate"/>
      </w:r>
      <w:r>
        <w:rPr>
          <w:noProof/>
        </w:rPr>
        <w:t>16</w:t>
      </w:r>
      <w:r>
        <w:rPr>
          <w:noProof/>
        </w:rPr>
        <w:fldChar w:fldCharType="end"/>
      </w:r>
    </w:p>
    <w:p w14:paraId="05A3EC48" w14:textId="0DB0605D"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noProof/>
          <w:lang w:eastAsia="zh-CN"/>
        </w:rPr>
        <w:tab/>
        <w:t>VAL server procedure</w:t>
      </w:r>
      <w:r>
        <w:rPr>
          <w:noProof/>
        </w:rPr>
        <w:tab/>
      </w:r>
      <w:r>
        <w:rPr>
          <w:noProof/>
        </w:rPr>
        <w:fldChar w:fldCharType="begin"/>
      </w:r>
      <w:r>
        <w:rPr>
          <w:noProof/>
        </w:rPr>
        <w:instrText xml:space="preserve"> PAGEREF _Toc218596042 \h </w:instrText>
      </w:r>
      <w:r>
        <w:rPr>
          <w:noProof/>
        </w:rPr>
      </w:r>
      <w:r>
        <w:rPr>
          <w:noProof/>
        </w:rPr>
        <w:fldChar w:fldCharType="separate"/>
      </w:r>
      <w:r>
        <w:rPr>
          <w:noProof/>
        </w:rPr>
        <w:t>16</w:t>
      </w:r>
      <w:r>
        <w:rPr>
          <w:noProof/>
        </w:rPr>
        <w:fldChar w:fldCharType="end"/>
      </w:r>
    </w:p>
    <w:p w14:paraId="7CAC43D2" w14:textId="34FE2040"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noProof/>
          <w:lang w:eastAsia="zh-CN"/>
        </w:rPr>
        <w:tab/>
        <w:t>Server procedure</w:t>
      </w:r>
      <w:r>
        <w:rPr>
          <w:noProof/>
        </w:rPr>
        <w:tab/>
      </w:r>
      <w:r>
        <w:rPr>
          <w:noProof/>
        </w:rPr>
        <w:fldChar w:fldCharType="begin"/>
      </w:r>
      <w:r>
        <w:rPr>
          <w:noProof/>
        </w:rPr>
        <w:instrText xml:space="preserve"> PAGEREF _Toc218596043 \h </w:instrText>
      </w:r>
      <w:r>
        <w:rPr>
          <w:noProof/>
        </w:rPr>
      </w:r>
      <w:r>
        <w:rPr>
          <w:noProof/>
        </w:rPr>
        <w:fldChar w:fldCharType="separate"/>
      </w:r>
      <w:r>
        <w:rPr>
          <w:noProof/>
        </w:rPr>
        <w:t>16</w:t>
      </w:r>
      <w:r>
        <w:rPr>
          <w:noProof/>
        </w:rPr>
        <w:fldChar w:fldCharType="end"/>
      </w:r>
    </w:p>
    <w:p w14:paraId="77B2BBEF" w14:textId="1890217F"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noProof/>
        </w:rPr>
        <w:tab/>
        <w:t>Network resource adaptation procedure with SIP core</w:t>
      </w:r>
      <w:r>
        <w:rPr>
          <w:noProof/>
        </w:rPr>
        <w:tab/>
      </w:r>
      <w:r>
        <w:rPr>
          <w:noProof/>
        </w:rPr>
        <w:fldChar w:fldCharType="begin"/>
      </w:r>
      <w:r>
        <w:rPr>
          <w:noProof/>
        </w:rPr>
        <w:instrText xml:space="preserve"> PAGEREF _Toc218596044 \h </w:instrText>
      </w:r>
      <w:r>
        <w:rPr>
          <w:noProof/>
        </w:rPr>
      </w:r>
      <w:r>
        <w:rPr>
          <w:noProof/>
        </w:rPr>
        <w:fldChar w:fldCharType="separate"/>
      </w:r>
      <w:r>
        <w:rPr>
          <w:noProof/>
        </w:rPr>
        <w:t>17</w:t>
      </w:r>
      <w:r>
        <w:rPr>
          <w:noProof/>
        </w:rPr>
        <w:fldChar w:fldCharType="end"/>
      </w:r>
    </w:p>
    <w:p w14:paraId="1EE0A85A" w14:textId="6FAAFCFC"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6.2.2.4.1</w:t>
      </w:r>
      <w:r>
        <w:rPr>
          <w:noProof/>
          <w:lang w:eastAsia="zh-CN"/>
        </w:rPr>
        <w:tab/>
        <w:t>VAL server procedure</w:t>
      </w:r>
      <w:r>
        <w:rPr>
          <w:noProof/>
        </w:rPr>
        <w:tab/>
      </w:r>
      <w:r>
        <w:rPr>
          <w:noProof/>
        </w:rPr>
        <w:fldChar w:fldCharType="begin"/>
      </w:r>
      <w:r>
        <w:rPr>
          <w:noProof/>
        </w:rPr>
        <w:instrText xml:space="preserve"> PAGEREF _Toc218596045 \h </w:instrText>
      </w:r>
      <w:r>
        <w:rPr>
          <w:noProof/>
        </w:rPr>
      </w:r>
      <w:r>
        <w:rPr>
          <w:noProof/>
        </w:rPr>
        <w:fldChar w:fldCharType="separate"/>
      </w:r>
      <w:r>
        <w:rPr>
          <w:noProof/>
        </w:rPr>
        <w:t>17</w:t>
      </w:r>
      <w:r>
        <w:rPr>
          <w:noProof/>
        </w:rPr>
        <w:fldChar w:fldCharType="end"/>
      </w:r>
    </w:p>
    <w:p w14:paraId="2BA74729" w14:textId="5F77A9FB"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6.2.2.4.2</w:t>
      </w:r>
      <w:r>
        <w:rPr>
          <w:noProof/>
          <w:lang w:eastAsia="zh-CN"/>
        </w:rPr>
        <w:tab/>
        <w:t>Server procedure</w:t>
      </w:r>
      <w:r>
        <w:rPr>
          <w:noProof/>
        </w:rPr>
        <w:tab/>
      </w:r>
      <w:r>
        <w:rPr>
          <w:noProof/>
        </w:rPr>
        <w:fldChar w:fldCharType="begin"/>
      </w:r>
      <w:r>
        <w:rPr>
          <w:noProof/>
        </w:rPr>
        <w:instrText xml:space="preserve"> PAGEREF _Toc218596046 \h </w:instrText>
      </w:r>
      <w:r>
        <w:rPr>
          <w:noProof/>
        </w:rPr>
      </w:r>
      <w:r>
        <w:rPr>
          <w:noProof/>
        </w:rPr>
        <w:fldChar w:fldCharType="separate"/>
      </w:r>
      <w:r>
        <w:rPr>
          <w:noProof/>
        </w:rPr>
        <w:t>18</w:t>
      </w:r>
      <w:r>
        <w:rPr>
          <w:noProof/>
        </w:rPr>
        <w:fldChar w:fldCharType="end"/>
      </w:r>
    </w:p>
    <w:p w14:paraId="4B61A7CA" w14:textId="50312FD9"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noProof/>
        </w:rPr>
        <w:tab/>
        <w:t>Multicast resource management</w:t>
      </w:r>
      <w:r>
        <w:rPr>
          <w:noProof/>
        </w:rPr>
        <w:tab/>
      </w:r>
      <w:r>
        <w:rPr>
          <w:noProof/>
        </w:rPr>
        <w:fldChar w:fldCharType="begin"/>
      </w:r>
      <w:r>
        <w:rPr>
          <w:noProof/>
        </w:rPr>
        <w:instrText xml:space="preserve"> PAGEREF _Toc218596047 \h </w:instrText>
      </w:r>
      <w:r>
        <w:rPr>
          <w:noProof/>
        </w:rPr>
      </w:r>
      <w:r>
        <w:rPr>
          <w:noProof/>
        </w:rPr>
        <w:fldChar w:fldCharType="separate"/>
      </w:r>
      <w:r>
        <w:rPr>
          <w:noProof/>
        </w:rPr>
        <w:t>18</w:t>
      </w:r>
      <w:r>
        <w:rPr>
          <w:noProof/>
        </w:rPr>
        <w:fldChar w:fldCharType="end"/>
      </w:r>
    </w:p>
    <w:p w14:paraId="7C6EDD8D" w14:textId="7F589922"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noProof/>
        </w:rPr>
        <w:tab/>
        <w:t>General</w:t>
      </w:r>
      <w:r>
        <w:rPr>
          <w:noProof/>
        </w:rPr>
        <w:tab/>
      </w:r>
      <w:r>
        <w:rPr>
          <w:noProof/>
        </w:rPr>
        <w:fldChar w:fldCharType="begin"/>
      </w:r>
      <w:r>
        <w:rPr>
          <w:noProof/>
        </w:rPr>
        <w:instrText xml:space="preserve"> PAGEREF _Toc218596048 \h </w:instrText>
      </w:r>
      <w:r>
        <w:rPr>
          <w:noProof/>
        </w:rPr>
      </w:r>
      <w:r>
        <w:rPr>
          <w:noProof/>
        </w:rPr>
        <w:fldChar w:fldCharType="separate"/>
      </w:r>
      <w:r>
        <w:rPr>
          <w:noProof/>
        </w:rPr>
        <w:t>18</w:t>
      </w:r>
      <w:r>
        <w:rPr>
          <w:noProof/>
        </w:rPr>
        <w:fldChar w:fldCharType="end"/>
      </w:r>
    </w:p>
    <w:p w14:paraId="44365D03" w14:textId="763A2332"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noProof/>
        </w:rPr>
        <w:tab/>
        <w:t>Use of pre-established MBMS bearers procedure</w:t>
      </w:r>
      <w:r>
        <w:rPr>
          <w:noProof/>
        </w:rPr>
        <w:tab/>
      </w:r>
      <w:r>
        <w:rPr>
          <w:noProof/>
        </w:rPr>
        <w:fldChar w:fldCharType="begin"/>
      </w:r>
      <w:r>
        <w:rPr>
          <w:noProof/>
        </w:rPr>
        <w:instrText xml:space="preserve"> PAGEREF _Toc218596049 \h </w:instrText>
      </w:r>
      <w:r>
        <w:rPr>
          <w:noProof/>
        </w:rPr>
      </w:r>
      <w:r>
        <w:rPr>
          <w:noProof/>
        </w:rPr>
        <w:fldChar w:fldCharType="separate"/>
      </w:r>
      <w:r>
        <w:rPr>
          <w:noProof/>
        </w:rPr>
        <w:t>18</w:t>
      </w:r>
      <w:r>
        <w:rPr>
          <w:noProof/>
        </w:rPr>
        <w:fldChar w:fldCharType="end"/>
      </w:r>
    </w:p>
    <w:p w14:paraId="749B206A" w14:textId="1AF1785E"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6.2.3.2.1</w:t>
      </w:r>
      <w:r>
        <w:rPr>
          <w:noProof/>
          <w:lang w:eastAsia="zh-CN"/>
        </w:rPr>
        <w:tab/>
        <w:t>VAL server procedure</w:t>
      </w:r>
      <w:r>
        <w:rPr>
          <w:noProof/>
        </w:rPr>
        <w:tab/>
      </w:r>
      <w:r>
        <w:rPr>
          <w:noProof/>
        </w:rPr>
        <w:fldChar w:fldCharType="begin"/>
      </w:r>
      <w:r>
        <w:rPr>
          <w:noProof/>
        </w:rPr>
        <w:instrText xml:space="preserve"> PAGEREF _Toc218596050 \h </w:instrText>
      </w:r>
      <w:r>
        <w:rPr>
          <w:noProof/>
        </w:rPr>
      </w:r>
      <w:r>
        <w:rPr>
          <w:noProof/>
        </w:rPr>
        <w:fldChar w:fldCharType="separate"/>
      </w:r>
      <w:r>
        <w:rPr>
          <w:noProof/>
        </w:rPr>
        <w:t>18</w:t>
      </w:r>
      <w:r>
        <w:rPr>
          <w:noProof/>
        </w:rPr>
        <w:fldChar w:fldCharType="end"/>
      </w:r>
    </w:p>
    <w:p w14:paraId="7E378B06" w14:textId="7D523089"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6.2.3.2.2</w:t>
      </w:r>
      <w:r>
        <w:rPr>
          <w:noProof/>
          <w:lang w:eastAsia="zh-CN"/>
        </w:rPr>
        <w:tab/>
        <w:t>SNRM server HTTP procedure</w:t>
      </w:r>
      <w:r>
        <w:rPr>
          <w:noProof/>
        </w:rPr>
        <w:tab/>
      </w:r>
      <w:r>
        <w:rPr>
          <w:noProof/>
        </w:rPr>
        <w:fldChar w:fldCharType="begin"/>
      </w:r>
      <w:r>
        <w:rPr>
          <w:noProof/>
        </w:rPr>
        <w:instrText xml:space="preserve"> PAGEREF _Toc218596051 \h </w:instrText>
      </w:r>
      <w:r>
        <w:rPr>
          <w:noProof/>
        </w:rPr>
      </w:r>
      <w:r>
        <w:rPr>
          <w:noProof/>
        </w:rPr>
        <w:fldChar w:fldCharType="separate"/>
      </w:r>
      <w:r>
        <w:rPr>
          <w:noProof/>
        </w:rPr>
        <w:t>19</w:t>
      </w:r>
      <w:r>
        <w:rPr>
          <w:noProof/>
        </w:rPr>
        <w:fldChar w:fldCharType="end"/>
      </w:r>
    </w:p>
    <w:p w14:paraId="33DD6396" w14:textId="5AF77839"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6.2.3.2.3</w:t>
      </w:r>
      <w:r>
        <w:rPr>
          <w:noProof/>
          <w:lang w:eastAsia="zh-CN"/>
        </w:rPr>
        <w:tab/>
        <w:t>SNRM client HTTP procedure</w:t>
      </w:r>
      <w:r>
        <w:rPr>
          <w:noProof/>
        </w:rPr>
        <w:tab/>
      </w:r>
      <w:r>
        <w:rPr>
          <w:noProof/>
        </w:rPr>
        <w:fldChar w:fldCharType="begin"/>
      </w:r>
      <w:r>
        <w:rPr>
          <w:noProof/>
        </w:rPr>
        <w:instrText xml:space="preserve"> PAGEREF _Toc218596052 \h </w:instrText>
      </w:r>
      <w:r>
        <w:rPr>
          <w:noProof/>
        </w:rPr>
      </w:r>
      <w:r>
        <w:rPr>
          <w:noProof/>
        </w:rPr>
        <w:fldChar w:fldCharType="separate"/>
      </w:r>
      <w:r>
        <w:rPr>
          <w:noProof/>
        </w:rPr>
        <w:t>21</w:t>
      </w:r>
      <w:r>
        <w:rPr>
          <w:noProof/>
        </w:rPr>
        <w:fldChar w:fldCharType="end"/>
      </w:r>
    </w:p>
    <w:p w14:paraId="4F423574" w14:textId="45405A55"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6.2.3.2.4</w:t>
      </w:r>
      <w:r>
        <w:rPr>
          <w:noProof/>
          <w:lang w:eastAsia="zh-CN"/>
        </w:rPr>
        <w:tab/>
        <w:t>SNRM server CoAP procedure</w:t>
      </w:r>
      <w:r>
        <w:rPr>
          <w:noProof/>
        </w:rPr>
        <w:tab/>
      </w:r>
      <w:r>
        <w:rPr>
          <w:noProof/>
        </w:rPr>
        <w:fldChar w:fldCharType="begin"/>
      </w:r>
      <w:r>
        <w:rPr>
          <w:noProof/>
        </w:rPr>
        <w:instrText xml:space="preserve"> PAGEREF _Toc218596053 \h </w:instrText>
      </w:r>
      <w:r>
        <w:rPr>
          <w:noProof/>
        </w:rPr>
      </w:r>
      <w:r>
        <w:rPr>
          <w:noProof/>
        </w:rPr>
        <w:fldChar w:fldCharType="separate"/>
      </w:r>
      <w:r>
        <w:rPr>
          <w:noProof/>
        </w:rPr>
        <w:t>21</w:t>
      </w:r>
      <w:r>
        <w:rPr>
          <w:noProof/>
        </w:rPr>
        <w:fldChar w:fldCharType="end"/>
      </w:r>
    </w:p>
    <w:p w14:paraId="3A097351" w14:textId="125D5DF4"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6.2.3.2.5</w:t>
      </w:r>
      <w:r>
        <w:rPr>
          <w:noProof/>
          <w:lang w:eastAsia="zh-CN"/>
        </w:rPr>
        <w:tab/>
        <w:t>SNRM client CoAP procedure</w:t>
      </w:r>
      <w:r>
        <w:rPr>
          <w:noProof/>
        </w:rPr>
        <w:tab/>
      </w:r>
      <w:r>
        <w:rPr>
          <w:noProof/>
        </w:rPr>
        <w:fldChar w:fldCharType="begin"/>
      </w:r>
      <w:r>
        <w:rPr>
          <w:noProof/>
        </w:rPr>
        <w:instrText xml:space="preserve"> PAGEREF _Toc218596054 \h </w:instrText>
      </w:r>
      <w:r>
        <w:rPr>
          <w:noProof/>
        </w:rPr>
      </w:r>
      <w:r>
        <w:rPr>
          <w:noProof/>
        </w:rPr>
        <w:fldChar w:fldCharType="separate"/>
      </w:r>
      <w:r>
        <w:rPr>
          <w:noProof/>
        </w:rPr>
        <w:t>23</w:t>
      </w:r>
      <w:r>
        <w:rPr>
          <w:noProof/>
        </w:rPr>
        <w:fldChar w:fldCharType="end"/>
      </w:r>
    </w:p>
    <w:p w14:paraId="1799AB8B" w14:textId="47750D6C"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noProof/>
        </w:rPr>
        <w:tab/>
        <w:t>MBMS bearer announcement over MBMS bearer procedure</w:t>
      </w:r>
      <w:r>
        <w:rPr>
          <w:noProof/>
        </w:rPr>
        <w:tab/>
      </w:r>
      <w:r>
        <w:rPr>
          <w:noProof/>
        </w:rPr>
        <w:fldChar w:fldCharType="begin"/>
      </w:r>
      <w:r>
        <w:rPr>
          <w:noProof/>
        </w:rPr>
        <w:instrText xml:space="preserve"> PAGEREF _Toc218596055 \h </w:instrText>
      </w:r>
      <w:r>
        <w:rPr>
          <w:noProof/>
        </w:rPr>
      </w:r>
      <w:r>
        <w:rPr>
          <w:noProof/>
        </w:rPr>
        <w:fldChar w:fldCharType="separate"/>
      </w:r>
      <w:r>
        <w:rPr>
          <w:noProof/>
        </w:rPr>
        <w:t>23</w:t>
      </w:r>
      <w:r>
        <w:rPr>
          <w:noProof/>
        </w:rPr>
        <w:fldChar w:fldCharType="end"/>
      </w:r>
    </w:p>
    <w:p w14:paraId="7D56A10D" w14:textId="66EEADD4"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noProof/>
        </w:rPr>
        <w:tab/>
        <w:t>General</w:t>
      </w:r>
      <w:r>
        <w:rPr>
          <w:noProof/>
        </w:rPr>
        <w:tab/>
      </w:r>
      <w:r>
        <w:rPr>
          <w:noProof/>
        </w:rPr>
        <w:fldChar w:fldCharType="begin"/>
      </w:r>
      <w:r>
        <w:rPr>
          <w:noProof/>
        </w:rPr>
        <w:instrText xml:space="preserve"> PAGEREF _Toc218596056 \h </w:instrText>
      </w:r>
      <w:r>
        <w:rPr>
          <w:noProof/>
        </w:rPr>
      </w:r>
      <w:r>
        <w:rPr>
          <w:noProof/>
        </w:rPr>
        <w:fldChar w:fldCharType="separate"/>
      </w:r>
      <w:r>
        <w:rPr>
          <w:noProof/>
        </w:rPr>
        <w:t>23</w:t>
      </w:r>
      <w:r>
        <w:rPr>
          <w:noProof/>
        </w:rPr>
        <w:fldChar w:fldCharType="end"/>
      </w:r>
    </w:p>
    <w:p w14:paraId="7F6D5A58" w14:textId="52DC2869"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noProof/>
        </w:rPr>
        <w:tab/>
        <w:t>SNRM server SIP and HTTP procedures</w:t>
      </w:r>
      <w:r>
        <w:rPr>
          <w:noProof/>
        </w:rPr>
        <w:tab/>
      </w:r>
      <w:r>
        <w:rPr>
          <w:noProof/>
        </w:rPr>
        <w:fldChar w:fldCharType="begin"/>
      </w:r>
      <w:r>
        <w:rPr>
          <w:noProof/>
        </w:rPr>
        <w:instrText xml:space="preserve"> PAGEREF _Toc218596057 \h </w:instrText>
      </w:r>
      <w:r>
        <w:rPr>
          <w:noProof/>
        </w:rPr>
      </w:r>
      <w:r>
        <w:rPr>
          <w:noProof/>
        </w:rPr>
        <w:fldChar w:fldCharType="separate"/>
      </w:r>
      <w:r>
        <w:rPr>
          <w:noProof/>
        </w:rPr>
        <w:t>23</w:t>
      </w:r>
      <w:r>
        <w:rPr>
          <w:noProof/>
        </w:rPr>
        <w:fldChar w:fldCharType="end"/>
      </w:r>
    </w:p>
    <w:p w14:paraId="212FCE18" w14:textId="379D0D8B"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6.2.3.3.2.1</w:t>
      </w:r>
      <w:r>
        <w:rPr>
          <w:noProof/>
        </w:rPr>
        <w:tab/>
        <w:t>MBMS bearer announcement procedure</w:t>
      </w:r>
      <w:r>
        <w:rPr>
          <w:noProof/>
        </w:rPr>
        <w:tab/>
      </w:r>
      <w:r>
        <w:rPr>
          <w:noProof/>
        </w:rPr>
        <w:fldChar w:fldCharType="begin"/>
      </w:r>
      <w:r>
        <w:rPr>
          <w:noProof/>
        </w:rPr>
        <w:instrText xml:space="preserve"> PAGEREF _Toc218596058 \h </w:instrText>
      </w:r>
      <w:r>
        <w:rPr>
          <w:noProof/>
        </w:rPr>
      </w:r>
      <w:r>
        <w:rPr>
          <w:noProof/>
        </w:rPr>
        <w:fldChar w:fldCharType="separate"/>
      </w:r>
      <w:r>
        <w:rPr>
          <w:noProof/>
        </w:rPr>
        <w:t>23</w:t>
      </w:r>
      <w:r>
        <w:rPr>
          <w:noProof/>
        </w:rPr>
        <w:fldChar w:fldCharType="end"/>
      </w:r>
    </w:p>
    <w:p w14:paraId="42022664" w14:textId="3E784955"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6.2.3.3.2.1.0</w:t>
      </w:r>
      <w:r>
        <w:rPr>
          <w:noProof/>
        </w:rPr>
        <w:tab/>
        <w:t>Generate MBMS bearer announcement message in XML</w:t>
      </w:r>
      <w:r>
        <w:rPr>
          <w:noProof/>
        </w:rPr>
        <w:tab/>
      </w:r>
      <w:r>
        <w:rPr>
          <w:noProof/>
        </w:rPr>
        <w:fldChar w:fldCharType="begin"/>
      </w:r>
      <w:r>
        <w:rPr>
          <w:noProof/>
        </w:rPr>
        <w:instrText xml:space="preserve"> PAGEREF _Toc218596059 \h </w:instrText>
      </w:r>
      <w:r>
        <w:rPr>
          <w:noProof/>
        </w:rPr>
      </w:r>
      <w:r>
        <w:rPr>
          <w:noProof/>
        </w:rPr>
        <w:fldChar w:fldCharType="separate"/>
      </w:r>
      <w:r>
        <w:rPr>
          <w:noProof/>
        </w:rPr>
        <w:t>23</w:t>
      </w:r>
      <w:r>
        <w:rPr>
          <w:noProof/>
        </w:rPr>
        <w:fldChar w:fldCharType="end"/>
      </w:r>
    </w:p>
    <w:p w14:paraId="6787A297" w14:textId="278A5EFE" w:rsidR="00065FDF" w:rsidRDefault="00065FDF">
      <w:pPr>
        <w:pStyle w:val="TOC7"/>
        <w:rPr>
          <w:rFonts w:asciiTheme="minorHAnsi" w:eastAsiaTheme="minorEastAsia" w:hAnsiTheme="minorHAnsi" w:cstheme="minorBidi"/>
          <w:noProof/>
          <w:kern w:val="2"/>
          <w:sz w:val="24"/>
          <w:szCs w:val="24"/>
          <w:lang w:eastAsia="en-GB"/>
          <w14:ligatures w14:val="standardContextual"/>
        </w:rPr>
      </w:pPr>
      <w:r>
        <w:rPr>
          <w:noProof/>
        </w:rPr>
        <w:t>6.2.3.3.2.1.1</w:t>
      </w:r>
      <w:r>
        <w:rPr>
          <w:noProof/>
        </w:rPr>
        <w:tab/>
        <w:t>SIP based procedure</w:t>
      </w:r>
      <w:r>
        <w:rPr>
          <w:noProof/>
        </w:rPr>
        <w:tab/>
      </w:r>
      <w:r>
        <w:rPr>
          <w:noProof/>
        </w:rPr>
        <w:fldChar w:fldCharType="begin"/>
      </w:r>
      <w:r>
        <w:rPr>
          <w:noProof/>
        </w:rPr>
        <w:instrText xml:space="preserve"> PAGEREF _Toc218596060 \h </w:instrText>
      </w:r>
      <w:r>
        <w:rPr>
          <w:noProof/>
        </w:rPr>
      </w:r>
      <w:r>
        <w:rPr>
          <w:noProof/>
        </w:rPr>
        <w:fldChar w:fldCharType="separate"/>
      </w:r>
      <w:r>
        <w:rPr>
          <w:noProof/>
        </w:rPr>
        <w:t>24</w:t>
      </w:r>
      <w:r>
        <w:rPr>
          <w:noProof/>
        </w:rPr>
        <w:fldChar w:fldCharType="end"/>
      </w:r>
    </w:p>
    <w:p w14:paraId="59757A02" w14:textId="388F00CB" w:rsidR="00065FDF" w:rsidRDefault="00065FDF">
      <w:pPr>
        <w:pStyle w:val="TOC7"/>
        <w:rPr>
          <w:rFonts w:asciiTheme="minorHAnsi" w:eastAsiaTheme="minorEastAsia" w:hAnsiTheme="minorHAnsi" w:cstheme="minorBidi"/>
          <w:noProof/>
          <w:kern w:val="2"/>
          <w:sz w:val="24"/>
          <w:szCs w:val="24"/>
          <w:lang w:eastAsia="en-GB"/>
          <w14:ligatures w14:val="standardContextual"/>
        </w:rPr>
      </w:pPr>
      <w:r>
        <w:rPr>
          <w:noProof/>
        </w:rPr>
        <w:t>6.2.3.3.2.1.2</w:t>
      </w:r>
      <w:r>
        <w:rPr>
          <w:noProof/>
        </w:rPr>
        <w:tab/>
        <w:t>HTTP based procedure</w:t>
      </w:r>
      <w:r>
        <w:rPr>
          <w:noProof/>
        </w:rPr>
        <w:tab/>
      </w:r>
      <w:r>
        <w:rPr>
          <w:noProof/>
        </w:rPr>
        <w:fldChar w:fldCharType="begin"/>
      </w:r>
      <w:r>
        <w:rPr>
          <w:noProof/>
        </w:rPr>
        <w:instrText xml:space="preserve"> PAGEREF _Toc218596061 \h </w:instrText>
      </w:r>
      <w:r>
        <w:rPr>
          <w:noProof/>
        </w:rPr>
      </w:r>
      <w:r>
        <w:rPr>
          <w:noProof/>
        </w:rPr>
        <w:fldChar w:fldCharType="separate"/>
      </w:r>
      <w:r>
        <w:rPr>
          <w:noProof/>
        </w:rPr>
        <w:t>25</w:t>
      </w:r>
      <w:r>
        <w:rPr>
          <w:noProof/>
        </w:rPr>
        <w:fldChar w:fldCharType="end"/>
      </w:r>
    </w:p>
    <w:p w14:paraId="0AD681EF" w14:textId="240551CB"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6.2.3.3.2.2</w:t>
      </w:r>
      <w:r>
        <w:rPr>
          <w:noProof/>
        </w:rPr>
        <w:tab/>
        <w:t>MBMS bearer de-announcement procedure</w:t>
      </w:r>
      <w:r>
        <w:rPr>
          <w:noProof/>
        </w:rPr>
        <w:tab/>
      </w:r>
      <w:r>
        <w:rPr>
          <w:noProof/>
        </w:rPr>
        <w:fldChar w:fldCharType="begin"/>
      </w:r>
      <w:r>
        <w:rPr>
          <w:noProof/>
        </w:rPr>
        <w:instrText xml:space="preserve"> PAGEREF _Toc218596062 \h </w:instrText>
      </w:r>
      <w:r>
        <w:rPr>
          <w:noProof/>
        </w:rPr>
      </w:r>
      <w:r>
        <w:rPr>
          <w:noProof/>
        </w:rPr>
        <w:fldChar w:fldCharType="separate"/>
      </w:r>
      <w:r>
        <w:rPr>
          <w:noProof/>
        </w:rPr>
        <w:t>25</w:t>
      </w:r>
      <w:r>
        <w:rPr>
          <w:noProof/>
        </w:rPr>
        <w:fldChar w:fldCharType="end"/>
      </w:r>
    </w:p>
    <w:p w14:paraId="6243742E" w14:textId="3DFFB274"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noProof/>
        </w:rPr>
        <w:tab/>
        <w:t>SNRM client SIP and HTTP procedures</w:t>
      </w:r>
      <w:r>
        <w:rPr>
          <w:noProof/>
        </w:rPr>
        <w:tab/>
      </w:r>
      <w:r>
        <w:rPr>
          <w:noProof/>
        </w:rPr>
        <w:fldChar w:fldCharType="begin"/>
      </w:r>
      <w:r>
        <w:rPr>
          <w:noProof/>
        </w:rPr>
        <w:instrText xml:space="preserve"> PAGEREF _Toc218596063 \h </w:instrText>
      </w:r>
      <w:r>
        <w:rPr>
          <w:noProof/>
        </w:rPr>
      </w:r>
      <w:r>
        <w:rPr>
          <w:noProof/>
        </w:rPr>
        <w:fldChar w:fldCharType="separate"/>
      </w:r>
      <w:r>
        <w:rPr>
          <w:noProof/>
        </w:rPr>
        <w:t>25</w:t>
      </w:r>
      <w:r>
        <w:rPr>
          <w:noProof/>
        </w:rPr>
        <w:fldChar w:fldCharType="end"/>
      </w:r>
    </w:p>
    <w:p w14:paraId="50CCF80E" w14:textId="708D7F66"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noProof/>
        </w:rPr>
        <w:tab/>
        <w:t>SNRM Server CoAP procedures</w:t>
      </w:r>
      <w:r>
        <w:rPr>
          <w:noProof/>
        </w:rPr>
        <w:tab/>
      </w:r>
      <w:r>
        <w:rPr>
          <w:noProof/>
        </w:rPr>
        <w:fldChar w:fldCharType="begin"/>
      </w:r>
      <w:r>
        <w:rPr>
          <w:noProof/>
        </w:rPr>
        <w:instrText xml:space="preserve"> PAGEREF _Toc218596064 \h </w:instrText>
      </w:r>
      <w:r>
        <w:rPr>
          <w:noProof/>
        </w:rPr>
      </w:r>
      <w:r>
        <w:rPr>
          <w:noProof/>
        </w:rPr>
        <w:fldChar w:fldCharType="separate"/>
      </w:r>
      <w:r>
        <w:rPr>
          <w:noProof/>
        </w:rPr>
        <w:t>26</w:t>
      </w:r>
      <w:r>
        <w:rPr>
          <w:noProof/>
        </w:rPr>
        <w:fldChar w:fldCharType="end"/>
      </w:r>
    </w:p>
    <w:p w14:paraId="625507C7" w14:textId="5E9A60DA"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6.2.3.3.4.1</w:t>
      </w:r>
      <w:r>
        <w:rPr>
          <w:noProof/>
        </w:rPr>
        <w:tab/>
        <w:t>MBMS bearer announcement procedure</w:t>
      </w:r>
      <w:r>
        <w:rPr>
          <w:noProof/>
        </w:rPr>
        <w:tab/>
      </w:r>
      <w:r>
        <w:rPr>
          <w:noProof/>
        </w:rPr>
        <w:fldChar w:fldCharType="begin"/>
      </w:r>
      <w:r>
        <w:rPr>
          <w:noProof/>
        </w:rPr>
        <w:instrText xml:space="preserve"> PAGEREF _Toc218596065 \h </w:instrText>
      </w:r>
      <w:r>
        <w:rPr>
          <w:noProof/>
        </w:rPr>
      </w:r>
      <w:r>
        <w:rPr>
          <w:noProof/>
        </w:rPr>
        <w:fldChar w:fldCharType="separate"/>
      </w:r>
      <w:r>
        <w:rPr>
          <w:noProof/>
        </w:rPr>
        <w:t>26</w:t>
      </w:r>
      <w:r>
        <w:rPr>
          <w:noProof/>
        </w:rPr>
        <w:fldChar w:fldCharType="end"/>
      </w:r>
    </w:p>
    <w:p w14:paraId="73183D33" w14:textId="7F34D3D6"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6.2.3.3.4.2</w:t>
      </w:r>
      <w:r>
        <w:rPr>
          <w:noProof/>
        </w:rPr>
        <w:tab/>
        <w:t>MBMS bearer de-announcement procedure</w:t>
      </w:r>
      <w:r>
        <w:rPr>
          <w:noProof/>
        </w:rPr>
        <w:tab/>
      </w:r>
      <w:r>
        <w:rPr>
          <w:noProof/>
        </w:rPr>
        <w:fldChar w:fldCharType="begin"/>
      </w:r>
      <w:r>
        <w:rPr>
          <w:noProof/>
        </w:rPr>
        <w:instrText xml:space="preserve"> PAGEREF _Toc218596066 \h </w:instrText>
      </w:r>
      <w:r>
        <w:rPr>
          <w:noProof/>
        </w:rPr>
      </w:r>
      <w:r>
        <w:rPr>
          <w:noProof/>
        </w:rPr>
        <w:fldChar w:fldCharType="separate"/>
      </w:r>
      <w:r>
        <w:rPr>
          <w:noProof/>
        </w:rPr>
        <w:t>27</w:t>
      </w:r>
      <w:r>
        <w:rPr>
          <w:noProof/>
        </w:rPr>
        <w:fldChar w:fldCharType="end"/>
      </w:r>
    </w:p>
    <w:p w14:paraId="03F0BA8D" w14:textId="63102529"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6.2.3.3.5</w:t>
      </w:r>
      <w:r>
        <w:rPr>
          <w:noProof/>
        </w:rPr>
        <w:tab/>
        <w:t>SNRM Client CoAP procedures</w:t>
      </w:r>
      <w:r>
        <w:rPr>
          <w:noProof/>
        </w:rPr>
        <w:tab/>
      </w:r>
      <w:r>
        <w:rPr>
          <w:noProof/>
        </w:rPr>
        <w:fldChar w:fldCharType="begin"/>
      </w:r>
      <w:r>
        <w:rPr>
          <w:noProof/>
        </w:rPr>
        <w:instrText xml:space="preserve"> PAGEREF _Toc218596067 \h </w:instrText>
      </w:r>
      <w:r>
        <w:rPr>
          <w:noProof/>
        </w:rPr>
      </w:r>
      <w:r>
        <w:rPr>
          <w:noProof/>
        </w:rPr>
        <w:fldChar w:fldCharType="separate"/>
      </w:r>
      <w:r>
        <w:rPr>
          <w:noProof/>
        </w:rPr>
        <w:t>27</w:t>
      </w:r>
      <w:r>
        <w:rPr>
          <w:noProof/>
        </w:rPr>
        <w:fldChar w:fldCharType="end"/>
      </w:r>
    </w:p>
    <w:p w14:paraId="453171CA" w14:textId="3B5070A5"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6.2.3.3.5.1</w:t>
      </w:r>
      <w:r>
        <w:rPr>
          <w:noProof/>
        </w:rPr>
        <w:tab/>
        <w:t>MBMS bearer announcement procedure</w:t>
      </w:r>
      <w:r>
        <w:rPr>
          <w:noProof/>
        </w:rPr>
        <w:tab/>
      </w:r>
      <w:r>
        <w:rPr>
          <w:noProof/>
        </w:rPr>
        <w:fldChar w:fldCharType="begin"/>
      </w:r>
      <w:r>
        <w:rPr>
          <w:noProof/>
        </w:rPr>
        <w:instrText xml:space="preserve"> PAGEREF _Toc218596068 \h </w:instrText>
      </w:r>
      <w:r>
        <w:rPr>
          <w:noProof/>
        </w:rPr>
      </w:r>
      <w:r>
        <w:rPr>
          <w:noProof/>
        </w:rPr>
        <w:fldChar w:fldCharType="separate"/>
      </w:r>
      <w:r>
        <w:rPr>
          <w:noProof/>
        </w:rPr>
        <w:t>27</w:t>
      </w:r>
      <w:r>
        <w:rPr>
          <w:noProof/>
        </w:rPr>
        <w:fldChar w:fldCharType="end"/>
      </w:r>
    </w:p>
    <w:p w14:paraId="14E71F90" w14:textId="4ADBB885"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6.2.3.3.5.2</w:t>
      </w:r>
      <w:r>
        <w:rPr>
          <w:noProof/>
        </w:rPr>
        <w:tab/>
        <w:t>MBMS bearer de-announcement procedure</w:t>
      </w:r>
      <w:r>
        <w:rPr>
          <w:noProof/>
        </w:rPr>
        <w:tab/>
      </w:r>
      <w:r>
        <w:rPr>
          <w:noProof/>
        </w:rPr>
        <w:fldChar w:fldCharType="begin"/>
      </w:r>
      <w:r>
        <w:rPr>
          <w:noProof/>
        </w:rPr>
        <w:instrText xml:space="preserve"> PAGEREF _Toc218596069 \h </w:instrText>
      </w:r>
      <w:r>
        <w:rPr>
          <w:noProof/>
        </w:rPr>
      </w:r>
      <w:r>
        <w:rPr>
          <w:noProof/>
        </w:rPr>
        <w:fldChar w:fldCharType="separate"/>
      </w:r>
      <w:r>
        <w:rPr>
          <w:noProof/>
        </w:rPr>
        <w:t>27</w:t>
      </w:r>
      <w:r>
        <w:rPr>
          <w:noProof/>
        </w:rPr>
        <w:fldChar w:fldCharType="end"/>
      </w:r>
    </w:p>
    <w:p w14:paraId="01B28E3D" w14:textId="056A6947"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noProof/>
        </w:rPr>
        <w:tab/>
        <w:t>MBMS bearer quality detection procedure</w:t>
      </w:r>
      <w:r>
        <w:rPr>
          <w:noProof/>
        </w:rPr>
        <w:tab/>
      </w:r>
      <w:r>
        <w:rPr>
          <w:noProof/>
        </w:rPr>
        <w:fldChar w:fldCharType="begin"/>
      </w:r>
      <w:r>
        <w:rPr>
          <w:noProof/>
        </w:rPr>
        <w:instrText xml:space="preserve"> PAGEREF _Toc218596070 \h </w:instrText>
      </w:r>
      <w:r>
        <w:rPr>
          <w:noProof/>
        </w:rPr>
      </w:r>
      <w:r>
        <w:rPr>
          <w:noProof/>
        </w:rPr>
        <w:fldChar w:fldCharType="separate"/>
      </w:r>
      <w:r>
        <w:rPr>
          <w:noProof/>
        </w:rPr>
        <w:t>28</w:t>
      </w:r>
      <w:r>
        <w:rPr>
          <w:noProof/>
        </w:rPr>
        <w:fldChar w:fldCharType="end"/>
      </w:r>
    </w:p>
    <w:p w14:paraId="3A07731B" w14:textId="61256BFF"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r>
      <w:r>
        <w:rPr>
          <w:noProof/>
        </w:rPr>
        <w:instrText xml:space="preserve"> PAGEREF _Toc218596071 \h </w:instrText>
      </w:r>
      <w:r>
        <w:rPr>
          <w:noProof/>
        </w:rPr>
      </w:r>
      <w:r>
        <w:rPr>
          <w:noProof/>
        </w:rPr>
        <w:fldChar w:fldCharType="separate"/>
      </w:r>
      <w:r>
        <w:rPr>
          <w:noProof/>
        </w:rPr>
        <w:t>28</w:t>
      </w:r>
      <w:r>
        <w:rPr>
          <w:noProof/>
        </w:rPr>
        <w:fldChar w:fldCharType="end"/>
      </w:r>
    </w:p>
    <w:p w14:paraId="4AD7AE73" w14:textId="394EE466"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6.2.3.4.1.0</w:t>
      </w:r>
      <w:r>
        <w:rPr>
          <w:noProof/>
          <w:lang w:eastAsia="zh-CN"/>
        </w:rPr>
        <w:tab/>
        <w:t>General</w:t>
      </w:r>
      <w:r>
        <w:rPr>
          <w:noProof/>
        </w:rPr>
        <w:tab/>
      </w:r>
      <w:r>
        <w:rPr>
          <w:noProof/>
        </w:rPr>
        <w:fldChar w:fldCharType="begin"/>
      </w:r>
      <w:r>
        <w:rPr>
          <w:noProof/>
        </w:rPr>
        <w:instrText xml:space="preserve"> PAGEREF _Toc218596072 \h </w:instrText>
      </w:r>
      <w:r>
        <w:rPr>
          <w:noProof/>
        </w:rPr>
      </w:r>
      <w:r>
        <w:rPr>
          <w:noProof/>
        </w:rPr>
        <w:fldChar w:fldCharType="separate"/>
      </w:r>
      <w:r>
        <w:rPr>
          <w:noProof/>
        </w:rPr>
        <w:t>28</w:t>
      </w:r>
      <w:r>
        <w:rPr>
          <w:noProof/>
        </w:rPr>
        <w:fldChar w:fldCharType="end"/>
      </w:r>
    </w:p>
    <w:p w14:paraId="4F4C41E0" w14:textId="489F7437"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6.2.3.4.1.1</w:t>
      </w:r>
      <w:r>
        <w:rPr>
          <w:noProof/>
          <w:lang w:eastAsia="zh-CN"/>
        </w:rPr>
        <w:tab/>
        <w:t>SIP based procedure</w:t>
      </w:r>
      <w:r>
        <w:rPr>
          <w:noProof/>
        </w:rPr>
        <w:tab/>
      </w:r>
      <w:r>
        <w:rPr>
          <w:noProof/>
        </w:rPr>
        <w:fldChar w:fldCharType="begin"/>
      </w:r>
      <w:r>
        <w:rPr>
          <w:noProof/>
        </w:rPr>
        <w:instrText xml:space="preserve"> PAGEREF _Toc218596073 \h </w:instrText>
      </w:r>
      <w:r>
        <w:rPr>
          <w:noProof/>
        </w:rPr>
      </w:r>
      <w:r>
        <w:rPr>
          <w:noProof/>
        </w:rPr>
        <w:fldChar w:fldCharType="separate"/>
      </w:r>
      <w:r>
        <w:rPr>
          <w:noProof/>
        </w:rPr>
        <w:t>29</w:t>
      </w:r>
      <w:r>
        <w:rPr>
          <w:noProof/>
        </w:rPr>
        <w:fldChar w:fldCharType="end"/>
      </w:r>
    </w:p>
    <w:p w14:paraId="3B880EE2" w14:textId="0581F075"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6.2.3.4.1.2</w:t>
      </w:r>
      <w:r>
        <w:rPr>
          <w:noProof/>
        </w:rPr>
        <w:tab/>
        <w:t>HTTP based procedure</w:t>
      </w:r>
      <w:r>
        <w:rPr>
          <w:noProof/>
        </w:rPr>
        <w:tab/>
      </w:r>
      <w:r>
        <w:rPr>
          <w:noProof/>
        </w:rPr>
        <w:fldChar w:fldCharType="begin"/>
      </w:r>
      <w:r>
        <w:rPr>
          <w:noProof/>
        </w:rPr>
        <w:instrText xml:space="preserve"> PAGEREF _Toc218596074 \h </w:instrText>
      </w:r>
      <w:r>
        <w:rPr>
          <w:noProof/>
        </w:rPr>
      </w:r>
      <w:r>
        <w:rPr>
          <w:noProof/>
        </w:rPr>
        <w:fldChar w:fldCharType="separate"/>
      </w:r>
      <w:r>
        <w:rPr>
          <w:noProof/>
        </w:rPr>
        <w:t>29</w:t>
      </w:r>
      <w:r>
        <w:rPr>
          <w:noProof/>
        </w:rPr>
        <w:fldChar w:fldCharType="end"/>
      </w:r>
    </w:p>
    <w:p w14:paraId="6DAFCC24" w14:textId="0B6CDF56"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noProof/>
        </w:rPr>
        <w:tab/>
        <w:t>SNRM server SIP and HTTP procedure</w:t>
      </w:r>
      <w:r>
        <w:rPr>
          <w:noProof/>
        </w:rPr>
        <w:tab/>
      </w:r>
      <w:r>
        <w:rPr>
          <w:noProof/>
        </w:rPr>
        <w:fldChar w:fldCharType="begin"/>
      </w:r>
      <w:r>
        <w:rPr>
          <w:noProof/>
        </w:rPr>
        <w:instrText xml:space="preserve"> PAGEREF _Toc218596075 \h </w:instrText>
      </w:r>
      <w:r>
        <w:rPr>
          <w:noProof/>
        </w:rPr>
      </w:r>
      <w:r>
        <w:rPr>
          <w:noProof/>
        </w:rPr>
        <w:fldChar w:fldCharType="separate"/>
      </w:r>
      <w:r>
        <w:rPr>
          <w:noProof/>
        </w:rPr>
        <w:t>29</w:t>
      </w:r>
      <w:r>
        <w:rPr>
          <w:noProof/>
        </w:rPr>
        <w:fldChar w:fldCharType="end"/>
      </w:r>
    </w:p>
    <w:p w14:paraId="0C376B54" w14:textId="012CB241"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6.2.3.4.2.1</w:t>
      </w:r>
      <w:r>
        <w:rPr>
          <w:noProof/>
          <w:lang w:eastAsia="zh-CN"/>
        </w:rPr>
        <w:tab/>
        <w:t>SIP based procedure</w:t>
      </w:r>
      <w:r>
        <w:rPr>
          <w:noProof/>
        </w:rPr>
        <w:tab/>
      </w:r>
      <w:r>
        <w:rPr>
          <w:noProof/>
        </w:rPr>
        <w:fldChar w:fldCharType="begin"/>
      </w:r>
      <w:r>
        <w:rPr>
          <w:noProof/>
        </w:rPr>
        <w:instrText xml:space="preserve"> PAGEREF _Toc218596076 \h </w:instrText>
      </w:r>
      <w:r>
        <w:rPr>
          <w:noProof/>
        </w:rPr>
      </w:r>
      <w:r>
        <w:rPr>
          <w:noProof/>
        </w:rPr>
        <w:fldChar w:fldCharType="separate"/>
      </w:r>
      <w:r>
        <w:rPr>
          <w:noProof/>
        </w:rPr>
        <w:t>29</w:t>
      </w:r>
      <w:r>
        <w:rPr>
          <w:noProof/>
        </w:rPr>
        <w:fldChar w:fldCharType="end"/>
      </w:r>
    </w:p>
    <w:p w14:paraId="451D3EDF" w14:textId="317330D2"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6.2.3.4.2.2</w:t>
      </w:r>
      <w:r>
        <w:rPr>
          <w:noProof/>
          <w:lang w:eastAsia="zh-CN"/>
        </w:rPr>
        <w:tab/>
        <w:t>HTTP based procedure</w:t>
      </w:r>
      <w:r>
        <w:rPr>
          <w:noProof/>
        </w:rPr>
        <w:tab/>
      </w:r>
      <w:r>
        <w:rPr>
          <w:noProof/>
        </w:rPr>
        <w:fldChar w:fldCharType="begin"/>
      </w:r>
      <w:r>
        <w:rPr>
          <w:noProof/>
        </w:rPr>
        <w:instrText xml:space="preserve"> PAGEREF _Toc218596077 \h </w:instrText>
      </w:r>
      <w:r>
        <w:rPr>
          <w:noProof/>
        </w:rPr>
      </w:r>
      <w:r>
        <w:rPr>
          <w:noProof/>
        </w:rPr>
        <w:fldChar w:fldCharType="separate"/>
      </w:r>
      <w:r>
        <w:rPr>
          <w:noProof/>
        </w:rPr>
        <w:t>29</w:t>
      </w:r>
      <w:r>
        <w:rPr>
          <w:noProof/>
        </w:rPr>
        <w:fldChar w:fldCharType="end"/>
      </w:r>
    </w:p>
    <w:p w14:paraId="0E01C42F" w14:textId="5CCBF082"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r>
      <w:r>
        <w:rPr>
          <w:noProof/>
        </w:rPr>
        <w:instrText xml:space="preserve"> PAGEREF _Toc218596078 \h </w:instrText>
      </w:r>
      <w:r>
        <w:rPr>
          <w:noProof/>
        </w:rPr>
      </w:r>
      <w:r>
        <w:rPr>
          <w:noProof/>
        </w:rPr>
        <w:fldChar w:fldCharType="separate"/>
      </w:r>
      <w:r>
        <w:rPr>
          <w:noProof/>
        </w:rPr>
        <w:t>30</w:t>
      </w:r>
      <w:r>
        <w:rPr>
          <w:noProof/>
        </w:rPr>
        <w:fldChar w:fldCharType="end"/>
      </w:r>
    </w:p>
    <w:p w14:paraId="74D00A60" w14:textId="486DCD28"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r>
      <w:r>
        <w:rPr>
          <w:noProof/>
        </w:rPr>
        <w:instrText xml:space="preserve"> PAGEREF _Toc218596079 \h </w:instrText>
      </w:r>
      <w:r>
        <w:rPr>
          <w:noProof/>
        </w:rPr>
      </w:r>
      <w:r>
        <w:rPr>
          <w:noProof/>
        </w:rPr>
        <w:fldChar w:fldCharType="separate"/>
      </w:r>
      <w:r>
        <w:rPr>
          <w:noProof/>
        </w:rPr>
        <w:t>30</w:t>
      </w:r>
      <w:r>
        <w:rPr>
          <w:noProof/>
        </w:rPr>
        <w:fldChar w:fldCharType="end"/>
      </w:r>
    </w:p>
    <w:p w14:paraId="6C2AF3C4" w14:textId="2DA63B07"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noProof/>
        </w:rPr>
        <w:tab/>
        <w:t>Service continuity in MBMS scenarios</w:t>
      </w:r>
      <w:r>
        <w:rPr>
          <w:noProof/>
        </w:rPr>
        <w:tab/>
      </w:r>
      <w:r>
        <w:rPr>
          <w:noProof/>
        </w:rPr>
        <w:fldChar w:fldCharType="begin"/>
      </w:r>
      <w:r>
        <w:rPr>
          <w:noProof/>
        </w:rPr>
        <w:instrText xml:space="preserve"> PAGEREF _Toc218596080 \h </w:instrText>
      </w:r>
      <w:r>
        <w:rPr>
          <w:noProof/>
        </w:rPr>
      </w:r>
      <w:r>
        <w:rPr>
          <w:noProof/>
        </w:rPr>
        <w:fldChar w:fldCharType="separate"/>
      </w:r>
      <w:r>
        <w:rPr>
          <w:noProof/>
        </w:rPr>
        <w:t>31</w:t>
      </w:r>
      <w:r>
        <w:rPr>
          <w:noProof/>
        </w:rPr>
        <w:fldChar w:fldCharType="end"/>
      </w:r>
    </w:p>
    <w:p w14:paraId="46D69FD0" w14:textId="60281994"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6.2.3.5.1</w:t>
      </w:r>
      <w:r>
        <w:rPr>
          <w:noProof/>
          <w:lang w:eastAsia="zh-CN"/>
        </w:rPr>
        <w:tab/>
        <w:t>SNRM client procedures</w:t>
      </w:r>
      <w:r>
        <w:rPr>
          <w:noProof/>
        </w:rPr>
        <w:tab/>
      </w:r>
      <w:r>
        <w:rPr>
          <w:noProof/>
        </w:rPr>
        <w:fldChar w:fldCharType="begin"/>
      </w:r>
      <w:r>
        <w:rPr>
          <w:noProof/>
        </w:rPr>
        <w:instrText xml:space="preserve"> PAGEREF _Toc218596081 \h </w:instrText>
      </w:r>
      <w:r>
        <w:rPr>
          <w:noProof/>
        </w:rPr>
      </w:r>
      <w:r>
        <w:rPr>
          <w:noProof/>
        </w:rPr>
        <w:fldChar w:fldCharType="separate"/>
      </w:r>
      <w:r>
        <w:rPr>
          <w:noProof/>
        </w:rPr>
        <w:t>31</w:t>
      </w:r>
      <w:r>
        <w:rPr>
          <w:noProof/>
        </w:rPr>
        <w:fldChar w:fldCharType="end"/>
      </w:r>
    </w:p>
    <w:p w14:paraId="32BDC0E9" w14:textId="1544B05D"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6.2.3.5.2</w:t>
      </w:r>
      <w:r>
        <w:rPr>
          <w:noProof/>
          <w:lang w:eastAsia="zh-CN"/>
        </w:rPr>
        <w:tab/>
        <w:t>SNRM server HTTP procedure</w:t>
      </w:r>
      <w:r>
        <w:rPr>
          <w:noProof/>
        </w:rPr>
        <w:tab/>
      </w:r>
      <w:r>
        <w:rPr>
          <w:noProof/>
        </w:rPr>
        <w:fldChar w:fldCharType="begin"/>
      </w:r>
      <w:r>
        <w:rPr>
          <w:noProof/>
        </w:rPr>
        <w:instrText xml:space="preserve"> PAGEREF _Toc218596082 \h </w:instrText>
      </w:r>
      <w:r>
        <w:rPr>
          <w:noProof/>
        </w:rPr>
      </w:r>
      <w:r>
        <w:rPr>
          <w:noProof/>
        </w:rPr>
        <w:fldChar w:fldCharType="separate"/>
      </w:r>
      <w:r>
        <w:rPr>
          <w:noProof/>
        </w:rPr>
        <w:t>31</w:t>
      </w:r>
      <w:r>
        <w:rPr>
          <w:noProof/>
        </w:rPr>
        <w:fldChar w:fldCharType="end"/>
      </w:r>
    </w:p>
    <w:p w14:paraId="349E7606" w14:textId="7DB9623D"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6.2.3.5.3</w:t>
      </w:r>
      <w:r>
        <w:rPr>
          <w:noProof/>
          <w:lang w:eastAsia="zh-CN"/>
        </w:rPr>
        <w:tab/>
        <w:t>SNRM server CoAP procedure</w:t>
      </w:r>
      <w:r>
        <w:rPr>
          <w:noProof/>
        </w:rPr>
        <w:tab/>
      </w:r>
      <w:r>
        <w:rPr>
          <w:noProof/>
        </w:rPr>
        <w:fldChar w:fldCharType="begin"/>
      </w:r>
      <w:r>
        <w:rPr>
          <w:noProof/>
        </w:rPr>
        <w:instrText xml:space="preserve"> PAGEREF _Toc218596083 \h </w:instrText>
      </w:r>
      <w:r>
        <w:rPr>
          <w:noProof/>
        </w:rPr>
      </w:r>
      <w:r>
        <w:rPr>
          <w:noProof/>
        </w:rPr>
        <w:fldChar w:fldCharType="separate"/>
      </w:r>
      <w:r>
        <w:rPr>
          <w:noProof/>
        </w:rPr>
        <w:t>32</w:t>
      </w:r>
      <w:r>
        <w:rPr>
          <w:noProof/>
        </w:rPr>
        <w:fldChar w:fldCharType="end"/>
      </w:r>
    </w:p>
    <w:p w14:paraId="3E2293AE" w14:textId="4B98F197"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noProof/>
        </w:rPr>
        <w:tab/>
        <w:t>MBMS suspension notification procedure</w:t>
      </w:r>
      <w:r>
        <w:rPr>
          <w:noProof/>
        </w:rPr>
        <w:tab/>
      </w:r>
      <w:r>
        <w:rPr>
          <w:noProof/>
        </w:rPr>
        <w:fldChar w:fldCharType="begin"/>
      </w:r>
      <w:r>
        <w:rPr>
          <w:noProof/>
        </w:rPr>
        <w:instrText xml:space="preserve"> PAGEREF _Toc218596084 \h </w:instrText>
      </w:r>
      <w:r>
        <w:rPr>
          <w:noProof/>
        </w:rPr>
      </w:r>
      <w:r>
        <w:rPr>
          <w:noProof/>
        </w:rPr>
        <w:fldChar w:fldCharType="separate"/>
      </w:r>
      <w:r>
        <w:rPr>
          <w:noProof/>
        </w:rPr>
        <w:t>33</w:t>
      </w:r>
      <w:r>
        <w:rPr>
          <w:noProof/>
        </w:rPr>
        <w:fldChar w:fldCharType="end"/>
      </w:r>
    </w:p>
    <w:p w14:paraId="4F884956" w14:textId="58BE9FE2"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6.2.3.6.1</w:t>
      </w:r>
      <w:r>
        <w:rPr>
          <w:noProof/>
          <w:lang w:eastAsia="zh-CN"/>
        </w:rPr>
        <w:tab/>
        <w:t>SNRM client HTTP procedure</w:t>
      </w:r>
      <w:r>
        <w:rPr>
          <w:noProof/>
        </w:rPr>
        <w:tab/>
      </w:r>
      <w:r>
        <w:rPr>
          <w:noProof/>
        </w:rPr>
        <w:fldChar w:fldCharType="begin"/>
      </w:r>
      <w:r>
        <w:rPr>
          <w:noProof/>
        </w:rPr>
        <w:instrText xml:space="preserve"> PAGEREF _Toc218596085 \h </w:instrText>
      </w:r>
      <w:r>
        <w:rPr>
          <w:noProof/>
        </w:rPr>
      </w:r>
      <w:r>
        <w:rPr>
          <w:noProof/>
        </w:rPr>
        <w:fldChar w:fldCharType="separate"/>
      </w:r>
      <w:r>
        <w:rPr>
          <w:noProof/>
        </w:rPr>
        <w:t>33</w:t>
      </w:r>
      <w:r>
        <w:rPr>
          <w:noProof/>
        </w:rPr>
        <w:fldChar w:fldCharType="end"/>
      </w:r>
    </w:p>
    <w:p w14:paraId="3A723AE4" w14:textId="036EFB4D"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6.2.3.6.2</w:t>
      </w:r>
      <w:r>
        <w:rPr>
          <w:noProof/>
          <w:lang w:eastAsia="zh-CN"/>
        </w:rPr>
        <w:tab/>
        <w:t>SNRM server HTTP procedure</w:t>
      </w:r>
      <w:r>
        <w:rPr>
          <w:noProof/>
        </w:rPr>
        <w:tab/>
      </w:r>
      <w:r>
        <w:rPr>
          <w:noProof/>
        </w:rPr>
        <w:fldChar w:fldCharType="begin"/>
      </w:r>
      <w:r>
        <w:rPr>
          <w:noProof/>
        </w:rPr>
        <w:instrText xml:space="preserve"> PAGEREF _Toc218596086 \h </w:instrText>
      </w:r>
      <w:r>
        <w:rPr>
          <w:noProof/>
        </w:rPr>
      </w:r>
      <w:r>
        <w:rPr>
          <w:noProof/>
        </w:rPr>
        <w:fldChar w:fldCharType="separate"/>
      </w:r>
      <w:r>
        <w:rPr>
          <w:noProof/>
        </w:rPr>
        <w:t>33</w:t>
      </w:r>
      <w:r>
        <w:rPr>
          <w:noProof/>
        </w:rPr>
        <w:fldChar w:fldCharType="end"/>
      </w:r>
    </w:p>
    <w:p w14:paraId="4B49FDB7" w14:textId="5AE3FBEA"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6.2.3.6.3</w:t>
      </w:r>
      <w:r>
        <w:rPr>
          <w:noProof/>
          <w:lang w:eastAsia="zh-CN"/>
        </w:rPr>
        <w:tab/>
        <w:t>SNRM client CoAP procedure</w:t>
      </w:r>
      <w:r>
        <w:rPr>
          <w:noProof/>
        </w:rPr>
        <w:tab/>
      </w:r>
      <w:r>
        <w:rPr>
          <w:noProof/>
        </w:rPr>
        <w:fldChar w:fldCharType="begin"/>
      </w:r>
      <w:r>
        <w:rPr>
          <w:noProof/>
        </w:rPr>
        <w:instrText xml:space="preserve"> PAGEREF _Toc218596087 \h </w:instrText>
      </w:r>
      <w:r>
        <w:rPr>
          <w:noProof/>
        </w:rPr>
      </w:r>
      <w:r>
        <w:rPr>
          <w:noProof/>
        </w:rPr>
        <w:fldChar w:fldCharType="separate"/>
      </w:r>
      <w:r>
        <w:rPr>
          <w:noProof/>
        </w:rPr>
        <w:t>34</w:t>
      </w:r>
      <w:r>
        <w:rPr>
          <w:noProof/>
        </w:rPr>
        <w:fldChar w:fldCharType="end"/>
      </w:r>
    </w:p>
    <w:p w14:paraId="70973ADB" w14:textId="07C00ADC"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6.2.3.6.4</w:t>
      </w:r>
      <w:r>
        <w:rPr>
          <w:noProof/>
          <w:lang w:eastAsia="zh-CN"/>
        </w:rPr>
        <w:tab/>
        <w:t>SNRM server CoAP procedure</w:t>
      </w:r>
      <w:r>
        <w:rPr>
          <w:noProof/>
        </w:rPr>
        <w:tab/>
      </w:r>
      <w:r>
        <w:rPr>
          <w:noProof/>
        </w:rPr>
        <w:fldChar w:fldCharType="begin"/>
      </w:r>
      <w:r>
        <w:rPr>
          <w:noProof/>
        </w:rPr>
        <w:instrText xml:space="preserve"> PAGEREF _Toc218596088 \h </w:instrText>
      </w:r>
      <w:r>
        <w:rPr>
          <w:noProof/>
        </w:rPr>
      </w:r>
      <w:r>
        <w:rPr>
          <w:noProof/>
        </w:rPr>
        <w:fldChar w:fldCharType="separate"/>
      </w:r>
      <w:r>
        <w:rPr>
          <w:noProof/>
        </w:rPr>
        <w:t>34</w:t>
      </w:r>
      <w:r>
        <w:rPr>
          <w:noProof/>
        </w:rPr>
        <w:fldChar w:fldCharType="end"/>
      </w:r>
    </w:p>
    <w:p w14:paraId="74B9DA8B" w14:textId="13EDE6F8"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noProof/>
        </w:rPr>
        <w:tab/>
        <w:t>MBMS bearer event notification procedure</w:t>
      </w:r>
      <w:r>
        <w:rPr>
          <w:noProof/>
        </w:rPr>
        <w:tab/>
      </w:r>
      <w:r>
        <w:rPr>
          <w:noProof/>
        </w:rPr>
        <w:fldChar w:fldCharType="begin"/>
      </w:r>
      <w:r>
        <w:rPr>
          <w:noProof/>
        </w:rPr>
        <w:instrText xml:space="preserve"> PAGEREF _Toc218596089 \h </w:instrText>
      </w:r>
      <w:r>
        <w:rPr>
          <w:noProof/>
        </w:rPr>
      </w:r>
      <w:r>
        <w:rPr>
          <w:noProof/>
        </w:rPr>
        <w:fldChar w:fldCharType="separate"/>
      </w:r>
      <w:r>
        <w:rPr>
          <w:noProof/>
        </w:rPr>
        <w:t>35</w:t>
      </w:r>
      <w:r>
        <w:rPr>
          <w:noProof/>
        </w:rPr>
        <w:fldChar w:fldCharType="end"/>
      </w:r>
    </w:p>
    <w:p w14:paraId="1901F16C" w14:textId="214CF9E6"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6.2.3.7.1</w:t>
      </w:r>
      <w:r>
        <w:rPr>
          <w:noProof/>
          <w:lang w:eastAsia="zh-CN"/>
        </w:rPr>
        <w:tab/>
        <w:t>SNRM server procedure</w:t>
      </w:r>
      <w:r>
        <w:rPr>
          <w:noProof/>
        </w:rPr>
        <w:tab/>
      </w:r>
      <w:r>
        <w:rPr>
          <w:noProof/>
        </w:rPr>
        <w:fldChar w:fldCharType="begin"/>
      </w:r>
      <w:r>
        <w:rPr>
          <w:noProof/>
        </w:rPr>
        <w:instrText xml:space="preserve"> PAGEREF _Toc218596090 \h </w:instrText>
      </w:r>
      <w:r>
        <w:rPr>
          <w:noProof/>
        </w:rPr>
      </w:r>
      <w:r>
        <w:rPr>
          <w:noProof/>
        </w:rPr>
        <w:fldChar w:fldCharType="separate"/>
      </w:r>
      <w:r>
        <w:rPr>
          <w:noProof/>
        </w:rPr>
        <w:t>35</w:t>
      </w:r>
      <w:r>
        <w:rPr>
          <w:noProof/>
        </w:rPr>
        <w:fldChar w:fldCharType="end"/>
      </w:r>
    </w:p>
    <w:p w14:paraId="7A977780" w14:textId="4B32A912"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6.2.3.8</w:t>
      </w:r>
      <w:r>
        <w:rPr>
          <w:noProof/>
          <w:lang w:eastAsia="zh-CN"/>
        </w:rPr>
        <w:tab/>
      </w:r>
      <w:r>
        <w:rPr>
          <w:noProof/>
        </w:rPr>
        <w:t>Switching between MBMS bearer and unicast bearer procedure</w:t>
      </w:r>
      <w:r>
        <w:rPr>
          <w:noProof/>
        </w:rPr>
        <w:tab/>
      </w:r>
      <w:r>
        <w:rPr>
          <w:noProof/>
        </w:rPr>
        <w:fldChar w:fldCharType="begin"/>
      </w:r>
      <w:r>
        <w:rPr>
          <w:noProof/>
        </w:rPr>
        <w:instrText xml:space="preserve"> PAGEREF _Toc218596091 \h </w:instrText>
      </w:r>
      <w:r>
        <w:rPr>
          <w:noProof/>
        </w:rPr>
      </w:r>
      <w:r>
        <w:rPr>
          <w:noProof/>
        </w:rPr>
        <w:fldChar w:fldCharType="separate"/>
      </w:r>
      <w:r>
        <w:rPr>
          <w:noProof/>
        </w:rPr>
        <w:t>35</w:t>
      </w:r>
      <w:r>
        <w:rPr>
          <w:noProof/>
        </w:rPr>
        <w:fldChar w:fldCharType="end"/>
      </w:r>
    </w:p>
    <w:p w14:paraId="1FD05D57" w14:textId="3B95C796"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6.2.3.8.1</w:t>
      </w:r>
      <w:r>
        <w:rPr>
          <w:noProof/>
          <w:lang w:eastAsia="zh-CN"/>
        </w:rPr>
        <w:tab/>
        <w:t>SNRM client HTTP and CoAP procedure</w:t>
      </w:r>
      <w:r>
        <w:rPr>
          <w:noProof/>
        </w:rPr>
        <w:tab/>
      </w:r>
      <w:r>
        <w:rPr>
          <w:noProof/>
        </w:rPr>
        <w:fldChar w:fldCharType="begin"/>
      </w:r>
      <w:r>
        <w:rPr>
          <w:noProof/>
        </w:rPr>
        <w:instrText xml:space="preserve"> PAGEREF _Toc218596092 \h </w:instrText>
      </w:r>
      <w:r>
        <w:rPr>
          <w:noProof/>
        </w:rPr>
      </w:r>
      <w:r>
        <w:rPr>
          <w:noProof/>
        </w:rPr>
        <w:fldChar w:fldCharType="separate"/>
      </w:r>
      <w:r>
        <w:rPr>
          <w:noProof/>
        </w:rPr>
        <w:t>35</w:t>
      </w:r>
      <w:r>
        <w:rPr>
          <w:noProof/>
        </w:rPr>
        <w:fldChar w:fldCharType="end"/>
      </w:r>
    </w:p>
    <w:p w14:paraId="1799A58E" w14:textId="66D2CCE5"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6.2.3.8.2</w:t>
      </w:r>
      <w:r>
        <w:rPr>
          <w:noProof/>
          <w:lang w:eastAsia="zh-CN"/>
        </w:rPr>
        <w:tab/>
        <w:t>SNRM server HTTP and CoAP procedure</w:t>
      </w:r>
      <w:r>
        <w:rPr>
          <w:noProof/>
        </w:rPr>
        <w:tab/>
      </w:r>
      <w:r>
        <w:rPr>
          <w:noProof/>
        </w:rPr>
        <w:fldChar w:fldCharType="begin"/>
      </w:r>
      <w:r>
        <w:rPr>
          <w:noProof/>
        </w:rPr>
        <w:instrText xml:space="preserve"> PAGEREF _Toc218596093 \h </w:instrText>
      </w:r>
      <w:r>
        <w:rPr>
          <w:noProof/>
        </w:rPr>
      </w:r>
      <w:r>
        <w:rPr>
          <w:noProof/>
        </w:rPr>
        <w:fldChar w:fldCharType="separate"/>
      </w:r>
      <w:r>
        <w:rPr>
          <w:noProof/>
        </w:rPr>
        <w:t>35</w:t>
      </w:r>
      <w:r>
        <w:rPr>
          <w:noProof/>
        </w:rPr>
        <w:fldChar w:fldCharType="end"/>
      </w:r>
    </w:p>
    <w:p w14:paraId="7C70EEFB" w14:textId="561EC6F4"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6.2.3.9</w:t>
      </w:r>
      <w:r>
        <w:rPr>
          <w:noProof/>
          <w:lang w:eastAsia="zh-CN"/>
        </w:rPr>
        <w:tab/>
      </w:r>
      <w:r>
        <w:rPr>
          <w:noProof/>
        </w:rPr>
        <w:t>Use of dynamic MBMS bearers procedure</w:t>
      </w:r>
      <w:r>
        <w:rPr>
          <w:noProof/>
        </w:rPr>
        <w:tab/>
      </w:r>
      <w:r>
        <w:rPr>
          <w:noProof/>
        </w:rPr>
        <w:fldChar w:fldCharType="begin"/>
      </w:r>
      <w:r>
        <w:rPr>
          <w:noProof/>
        </w:rPr>
        <w:instrText xml:space="preserve"> PAGEREF _Toc218596094 \h </w:instrText>
      </w:r>
      <w:r>
        <w:rPr>
          <w:noProof/>
        </w:rPr>
      </w:r>
      <w:r>
        <w:rPr>
          <w:noProof/>
        </w:rPr>
        <w:fldChar w:fldCharType="separate"/>
      </w:r>
      <w:r>
        <w:rPr>
          <w:noProof/>
        </w:rPr>
        <w:t>35</w:t>
      </w:r>
      <w:r>
        <w:rPr>
          <w:noProof/>
        </w:rPr>
        <w:fldChar w:fldCharType="end"/>
      </w:r>
    </w:p>
    <w:p w14:paraId="138D0E72" w14:textId="5BCB7788"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6.2.3.9.1</w:t>
      </w:r>
      <w:r>
        <w:rPr>
          <w:noProof/>
          <w:lang w:eastAsia="zh-CN"/>
        </w:rPr>
        <w:tab/>
        <w:t>VAL server procedure</w:t>
      </w:r>
      <w:r>
        <w:rPr>
          <w:noProof/>
        </w:rPr>
        <w:tab/>
      </w:r>
      <w:r>
        <w:rPr>
          <w:noProof/>
        </w:rPr>
        <w:fldChar w:fldCharType="begin"/>
      </w:r>
      <w:r>
        <w:rPr>
          <w:noProof/>
        </w:rPr>
        <w:instrText xml:space="preserve"> PAGEREF _Toc218596095 \h </w:instrText>
      </w:r>
      <w:r>
        <w:rPr>
          <w:noProof/>
        </w:rPr>
      </w:r>
      <w:r>
        <w:rPr>
          <w:noProof/>
        </w:rPr>
        <w:fldChar w:fldCharType="separate"/>
      </w:r>
      <w:r>
        <w:rPr>
          <w:noProof/>
        </w:rPr>
        <w:t>35</w:t>
      </w:r>
      <w:r>
        <w:rPr>
          <w:noProof/>
        </w:rPr>
        <w:fldChar w:fldCharType="end"/>
      </w:r>
    </w:p>
    <w:p w14:paraId="256FD740" w14:textId="756FB0A2"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6.2.3.9.2</w:t>
      </w:r>
      <w:r>
        <w:rPr>
          <w:noProof/>
          <w:lang w:eastAsia="zh-CN"/>
        </w:rPr>
        <w:tab/>
        <w:t>SNRM server HTTP and CoAP procedures</w:t>
      </w:r>
      <w:r>
        <w:rPr>
          <w:noProof/>
        </w:rPr>
        <w:tab/>
      </w:r>
      <w:r>
        <w:rPr>
          <w:noProof/>
        </w:rPr>
        <w:fldChar w:fldCharType="begin"/>
      </w:r>
      <w:r>
        <w:rPr>
          <w:noProof/>
        </w:rPr>
        <w:instrText xml:space="preserve"> PAGEREF _Toc218596096 \h </w:instrText>
      </w:r>
      <w:r>
        <w:rPr>
          <w:noProof/>
        </w:rPr>
      </w:r>
      <w:r>
        <w:rPr>
          <w:noProof/>
        </w:rPr>
        <w:fldChar w:fldCharType="separate"/>
      </w:r>
      <w:r>
        <w:rPr>
          <w:noProof/>
        </w:rPr>
        <w:t>35</w:t>
      </w:r>
      <w:r>
        <w:rPr>
          <w:noProof/>
        </w:rPr>
        <w:fldChar w:fldCharType="end"/>
      </w:r>
    </w:p>
    <w:p w14:paraId="4EA16FB1" w14:textId="6A32CE2D"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6.2.3.9.3</w:t>
      </w:r>
      <w:r>
        <w:rPr>
          <w:noProof/>
          <w:lang w:eastAsia="zh-CN"/>
        </w:rPr>
        <w:tab/>
        <w:t>SNRM client HTTP and CoAP procedures</w:t>
      </w:r>
      <w:r>
        <w:rPr>
          <w:noProof/>
        </w:rPr>
        <w:tab/>
      </w:r>
      <w:r>
        <w:rPr>
          <w:noProof/>
        </w:rPr>
        <w:fldChar w:fldCharType="begin"/>
      </w:r>
      <w:r>
        <w:rPr>
          <w:noProof/>
        </w:rPr>
        <w:instrText xml:space="preserve"> PAGEREF _Toc218596097 \h </w:instrText>
      </w:r>
      <w:r>
        <w:rPr>
          <w:noProof/>
        </w:rPr>
      </w:r>
      <w:r>
        <w:rPr>
          <w:noProof/>
        </w:rPr>
        <w:fldChar w:fldCharType="separate"/>
      </w:r>
      <w:r>
        <w:rPr>
          <w:noProof/>
        </w:rPr>
        <w:t>36</w:t>
      </w:r>
      <w:r>
        <w:rPr>
          <w:noProof/>
        </w:rPr>
        <w:fldChar w:fldCharType="end"/>
      </w:r>
    </w:p>
    <w:p w14:paraId="2246B10B" w14:textId="3A9E8E81"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6.2.3.10</w:t>
      </w:r>
      <w:r>
        <w:rPr>
          <w:noProof/>
        </w:rPr>
        <w:tab/>
        <w:t>MBS session creation and MBS session announcement procedure</w:t>
      </w:r>
      <w:r>
        <w:rPr>
          <w:noProof/>
        </w:rPr>
        <w:tab/>
      </w:r>
      <w:r>
        <w:rPr>
          <w:noProof/>
        </w:rPr>
        <w:fldChar w:fldCharType="begin"/>
      </w:r>
      <w:r>
        <w:rPr>
          <w:noProof/>
        </w:rPr>
        <w:instrText xml:space="preserve"> PAGEREF _Toc218596098 \h </w:instrText>
      </w:r>
      <w:r>
        <w:rPr>
          <w:noProof/>
        </w:rPr>
      </w:r>
      <w:r>
        <w:rPr>
          <w:noProof/>
        </w:rPr>
        <w:fldChar w:fldCharType="separate"/>
      </w:r>
      <w:r>
        <w:rPr>
          <w:noProof/>
        </w:rPr>
        <w:t>36</w:t>
      </w:r>
      <w:r>
        <w:rPr>
          <w:noProof/>
        </w:rPr>
        <w:fldChar w:fldCharType="end"/>
      </w:r>
    </w:p>
    <w:p w14:paraId="0D02C160" w14:textId="123FACBA"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6.2.3.10.1</w:t>
      </w:r>
      <w:r>
        <w:rPr>
          <w:noProof/>
        </w:rPr>
        <w:tab/>
        <w:t>General</w:t>
      </w:r>
      <w:r>
        <w:rPr>
          <w:noProof/>
        </w:rPr>
        <w:tab/>
      </w:r>
      <w:r>
        <w:rPr>
          <w:noProof/>
        </w:rPr>
        <w:fldChar w:fldCharType="begin"/>
      </w:r>
      <w:r>
        <w:rPr>
          <w:noProof/>
        </w:rPr>
        <w:instrText xml:space="preserve"> PAGEREF _Toc218596099 \h </w:instrText>
      </w:r>
      <w:r>
        <w:rPr>
          <w:noProof/>
        </w:rPr>
      </w:r>
      <w:r>
        <w:rPr>
          <w:noProof/>
        </w:rPr>
        <w:fldChar w:fldCharType="separate"/>
      </w:r>
      <w:r>
        <w:rPr>
          <w:noProof/>
        </w:rPr>
        <w:t>36</w:t>
      </w:r>
      <w:r>
        <w:rPr>
          <w:noProof/>
        </w:rPr>
        <w:fldChar w:fldCharType="end"/>
      </w:r>
    </w:p>
    <w:p w14:paraId="3DC13334" w14:textId="1F5D68EC"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6.2.3.10.2</w:t>
      </w:r>
      <w:r>
        <w:rPr>
          <w:noProof/>
        </w:rPr>
        <w:tab/>
        <w:t>SNRM server SIP and HTTP procedures</w:t>
      </w:r>
      <w:r>
        <w:rPr>
          <w:noProof/>
        </w:rPr>
        <w:tab/>
      </w:r>
      <w:r>
        <w:rPr>
          <w:noProof/>
        </w:rPr>
        <w:fldChar w:fldCharType="begin"/>
      </w:r>
      <w:r>
        <w:rPr>
          <w:noProof/>
        </w:rPr>
        <w:instrText xml:space="preserve"> PAGEREF _Toc218596100 \h </w:instrText>
      </w:r>
      <w:r>
        <w:rPr>
          <w:noProof/>
        </w:rPr>
      </w:r>
      <w:r>
        <w:rPr>
          <w:noProof/>
        </w:rPr>
        <w:fldChar w:fldCharType="separate"/>
      </w:r>
      <w:r>
        <w:rPr>
          <w:noProof/>
        </w:rPr>
        <w:t>36</w:t>
      </w:r>
      <w:r>
        <w:rPr>
          <w:noProof/>
        </w:rPr>
        <w:fldChar w:fldCharType="end"/>
      </w:r>
    </w:p>
    <w:p w14:paraId="37D615A0" w14:textId="703E6F46"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6.2.3.10.2.1</w:t>
      </w:r>
      <w:r>
        <w:rPr>
          <w:noProof/>
        </w:rPr>
        <w:tab/>
        <w:t>HTTP based MBS session announcement procedure</w:t>
      </w:r>
      <w:r>
        <w:rPr>
          <w:noProof/>
        </w:rPr>
        <w:tab/>
      </w:r>
      <w:r>
        <w:rPr>
          <w:noProof/>
        </w:rPr>
        <w:fldChar w:fldCharType="begin"/>
      </w:r>
      <w:r>
        <w:rPr>
          <w:noProof/>
        </w:rPr>
        <w:instrText xml:space="preserve"> PAGEREF _Toc218596101 \h </w:instrText>
      </w:r>
      <w:r>
        <w:rPr>
          <w:noProof/>
        </w:rPr>
      </w:r>
      <w:r>
        <w:rPr>
          <w:noProof/>
        </w:rPr>
        <w:fldChar w:fldCharType="separate"/>
      </w:r>
      <w:r>
        <w:rPr>
          <w:noProof/>
        </w:rPr>
        <w:t>36</w:t>
      </w:r>
      <w:r>
        <w:rPr>
          <w:noProof/>
        </w:rPr>
        <w:fldChar w:fldCharType="end"/>
      </w:r>
    </w:p>
    <w:p w14:paraId="2B087CC2" w14:textId="54636E02" w:rsidR="00065FDF" w:rsidRDefault="00065FDF">
      <w:pPr>
        <w:pStyle w:val="TOC7"/>
        <w:rPr>
          <w:rFonts w:asciiTheme="minorHAnsi" w:eastAsiaTheme="minorEastAsia" w:hAnsiTheme="minorHAnsi" w:cstheme="minorBidi"/>
          <w:noProof/>
          <w:kern w:val="2"/>
          <w:sz w:val="24"/>
          <w:szCs w:val="24"/>
          <w:lang w:eastAsia="en-GB"/>
          <w14:ligatures w14:val="standardContextual"/>
        </w:rPr>
      </w:pPr>
      <w:r>
        <w:rPr>
          <w:noProof/>
        </w:rPr>
        <w:t>6.2.3.10.2.2</w:t>
      </w:r>
      <w:r>
        <w:rPr>
          <w:noProof/>
        </w:rPr>
        <w:tab/>
        <w:t>HTTP based MBS session de-announcement procedure</w:t>
      </w:r>
      <w:r>
        <w:rPr>
          <w:noProof/>
        </w:rPr>
        <w:tab/>
      </w:r>
      <w:r>
        <w:rPr>
          <w:noProof/>
        </w:rPr>
        <w:fldChar w:fldCharType="begin"/>
      </w:r>
      <w:r>
        <w:rPr>
          <w:noProof/>
        </w:rPr>
        <w:instrText xml:space="preserve"> PAGEREF _Toc218596102 \h </w:instrText>
      </w:r>
      <w:r>
        <w:rPr>
          <w:noProof/>
        </w:rPr>
      </w:r>
      <w:r>
        <w:rPr>
          <w:noProof/>
        </w:rPr>
        <w:fldChar w:fldCharType="separate"/>
      </w:r>
      <w:r>
        <w:rPr>
          <w:noProof/>
        </w:rPr>
        <w:t>37</w:t>
      </w:r>
      <w:r>
        <w:rPr>
          <w:noProof/>
        </w:rPr>
        <w:fldChar w:fldCharType="end"/>
      </w:r>
    </w:p>
    <w:p w14:paraId="7FA6EBF3" w14:textId="4DB3363A"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6.2.3.10.2.3</w:t>
      </w:r>
      <w:r>
        <w:rPr>
          <w:noProof/>
        </w:rPr>
        <w:tab/>
        <w:t>SIP based MBS session announcement procedure</w:t>
      </w:r>
      <w:r>
        <w:rPr>
          <w:noProof/>
        </w:rPr>
        <w:tab/>
      </w:r>
      <w:r>
        <w:rPr>
          <w:noProof/>
        </w:rPr>
        <w:fldChar w:fldCharType="begin"/>
      </w:r>
      <w:r>
        <w:rPr>
          <w:noProof/>
        </w:rPr>
        <w:instrText xml:space="preserve"> PAGEREF _Toc218596103 \h </w:instrText>
      </w:r>
      <w:r>
        <w:rPr>
          <w:noProof/>
        </w:rPr>
      </w:r>
      <w:r>
        <w:rPr>
          <w:noProof/>
        </w:rPr>
        <w:fldChar w:fldCharType="separate"/>
      </w:r>
      <w:r>
        <w:rPr>
          <w:noProof/>
        </w:rPr>
        <w:t>37</w:t>
      </w:r>
      <w:r>
        <w:rPr>
          <w:noProof/>
        </w:rPr>
        <w:fldChar w:fldCharType="end"/>
      </w:r>
    </w:p>
    <w:p w14:paraId="41B6C270" w14:textId="0568B45A" w:rsidR="00065FDF" w:rsidRDefault="00065FDF">
      <w:pPr>
        <w:pStyle w:val="TOC7"/>
        <w:rPr>
          <w:rFonts w:asciiTheme="minorHAnsi" w:eastAsiaTheme="minorEastAsia" w:hAnsiTheme="minorHAnsi" w:cstheme="minorBidi"/>
          <w:noProof/>
          <w:kern w:val="2"/>
          <w:sz w:val="24"/>
          <w:szCs w:val="24"/>
          <w:lang w:eastAsia="en-GB"/>
          <w14:ligatures w14:val="standardContextual"/>
        </w:rPr>
      </w:pPr>
      <w:r>
        <w:rPr>
          <w:noProof/>
        </w:rPr>
        <w:t>6.2.3.10.2.4</w:t>
      </w:r>
      <w:r>
        <w:rPr>
          <w:noProof/>
        </w:rPr>
        <w:tab/>
        <w:t>SIP based MBS session de-announcement procedure</w:t>
      </w:r>
      <w:r>
        <w:rPr>
          <w:noProof/>
        </w:rPr>
        <w:tab/>
      </w:r>
      <w:r>
        <w:rPr>
          <w:noProof/>
        </w:rPr>
        <w:fldChar w:fldCharType="begin"/>
      </w:r>
      <w:r>
        <w:rPr>
          <w:noProof/>
        </w:rPr>
        <w:instrText xml:space="preserve"> PAGEREF _Toc218596104 \h </w:instrText>
      </w:r>
      <w:r>
        <w:rPr>
          <w:noProof/>
        </w:rPr>
      </w:r>
      <w:r>
        <w:rPr>
          <w:noProof/>
        </w:rPr>
        <w:fldChar w:fldCharType="separate"/>
      </w:r>
      <w:r>
        <w:rPr>
          <w:noProof/>
        </w:rPr>
        <w:t>38</w:t>
      </w:r>
      <w:r>
        <w:rPr>
          <w:noProof/>
        </w:rPr>
        <w:fldChar w:fldCharType="end"/>
      </w:r>
    </w:p>
    <w:p w14:paraId="1B4E1197" w14:textId="367C0379"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6.2.3.10.3</w:t>
      </w:r>
      <w:r>
        <w:rPr>
          <w:noProof/>
        </w:rPr>
        <w:tab/>
        <w:t>SNRM client SIP and HTTP procedures</w:t>
      </w:r>
      <w:r>
        <w:rPr>
          <w:noProof/>
        </w:rPr>
        <w:tab/>
      </w:r>
      <w:r>
        <w:rPr>
          <w:noProof/>
        </w:rPr>
        <w:fldChar w:fldCharType="begin"/>
      </w:r>
      <w:r>
        <w:rPr>
          <w:noProof/>
        </w:rPr>
        <w:instrText xml:space="preserve"> PAGEREF _Toc218596105 \h </w:instrText>
      </w:r>
      <w:r>
        <w:rPr>
          <w:noProof/>
        </w:rPr>
      </w:r>
      <w:r>
        <w:rPr>
          <w:noProof/>
        </w:rPr>
        <w:fldChar w:fldCharType="separate"/>
      </w:r>
      <w:r>
        <w:rPr>
          <w:noProof/>
        </w:rPr>
        <w:t>38</w:t>
      </w:r>
      <w:r>
        <w:rPr>
          <w:noProof/>
        </w:rPr>
        <w:fldChar w:fldCharType="end"/>
      </w:r>
    </w:p>
    <w:p w14:paraId="1D058B99" w14:textId="73B63A39" w:rsidR="00065FDF" w:rsidRDefault="00065FDF">
      <w:pPr>
        <w:pStyle w:val="TOC7"/>
        <w:rPr>
          <w:rFonts w:asciiTheme="minorHAnsi" w:eastAsiaTheme="minorEastAsia" w:hAnsiTheme="minorHAnsi" w:cstheme="minorBidi"/>
          <w:noProof/>
          <w:kern w:val="2"/>
          <w:sz w:val="24"/>
          <w:szCs w:val="24"/>
          <w:lang w:eastAsia="en-GB"/>
          <w14:ligatures w14:val="standardContextual"/>
        </w:rPr>
      </w:pPr>
      <w:r>
        <w:rPr>
          <w:noProof/>
        </w:rPr>
        <w:t>6.2.3.10.3.1</w:t>
      </w:r>
      <w:r>
        <w:rPr>
          <w:noProof/>
        </w:rPr>
        <w:tab/>
        <w:t>HTTP based MBS session announcement procedure</w:t>
      </w:r>
      <w:r>
        <w:rPr>
          <w:noProof/>
        </w:rPr>
        <w:tab/>
      </w:r>
      <w:r>
        <w:rPr>
          <w:noProof/>
        </w:rPr>
        <w:fldChar w:fldCharType="begin"/>
      </w:r>
      <w:r>
        <w:rPr>
          <w:noProof/>
        </w:rPr>
        <w:instrText xml:space="preserve"> PAGEREF _Toc218596106 \h </w:instrText>
      </w:r>
      <w:r>
        <w:rPr>
          <w:noProof/>
        </w:rPr>
      </w:r>
      <w:r>
        <w:rPr>
          <w:noProof/>
        </w:rPr>
        <w:fldChar w:fldCharType="separate"/>
      </w:r>
      <w:r>
        <w:rPr>
          <w:noProof/>
        </w:rPr>
        <w:t>38</w:t>
      </w:r>
      <w:r>
        <w:rPr>
          <w:noProof/>
        </w:rPr>
        <w:fldChar w:fldCharType="end"/>
      </w:r>
    </w:p>
    <w:p w14:paraId="78C939D4" w14:textId="5979C3B3"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6.2.3.10.3.2</w:t>
      </w:r>
      <w:r>
        <w:rPr>
          <w:noProof/>
        </w:rPr>
        <w:tab/>
        <w:t>HTTP based MBS session de-announcement procedure</w:t>
      </w:r>
      <w:r>
        <w:rPr>
          <w:noProof/>
        </w:rPr>
        <w:tab/>
      </w:r>
      <w:r>
        <w:rPr>
          <w:noProof/>
        </w:rPr>
        <w:fldChar w:fldCharType="begin"/>
      </w:r>
      <w:r>
        <w:rPr>
          <w:noProof/>
        </w:rPr>
        <w:instrText xml:space="preserve"> PAGEREF _Toc218596107 \h </w:instrText>
      </w:r>
      <w:r>
        <w:rPr>
          <w:noProof/>
        </w:rPr>
      </w:r>
      <w:r>
        <w:rPr>
          <w:noProof/>
        </w:rPr>
        <w:fldChar w:fldCharType="separate"/>
      </w:r>
      <w:r>
        <w:rPr>
          <w:noProof/>
        </w:rPr>
        <w:t>39</w:t>
      </w:r>
      <w:r>
        <w:rPr>
          <w:noProof/>
        </w:rPr>
        <w:fldChar w:fldCharType="end"/>
      </w:r>
    </w:p>
    <w:p w14:paraId="5ABC84A2" w14:textId="4F4E6995"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6.2.3.10.3.3</w:t>
      </w:r>
      <w:r>
        <w:rPr>
          <w:noProof/>
        </w:rPr>
        <w:tab/>
        <w:t>SIP based MBS session announcement procedure</w:t>
      </w:r>
      <w:r>
        <w:rPr>
          <w:noProof/>
        </w:rPr>
        <w:tab/>
      </w:r>
      <w:r>
        <w:rPr>
          <w:noProof/>
        </w:rPr>
        <w:fldChar w:fldCharType="begin"/>
      </w:r>
      <w:r>
        <w:rPr>
          <w:noProof/>
        </w:rPr>
        <w:instrText xml:space="preserve"> PAGEREF _Toc218596108 \h </w:instrText>
      </w:r>
      <w:r>
        <w:rPr>
          <w:noProof/>
        </w:rPr>
      </w:r>
      <w:r>
        <w:rPr>
          <w:noProof/>
        </w:rPr>
        <w:fldChar w:fldCharType="separate"/>
      </w:r>
      <w:r>
        <w:rPr>
          <w:noProof/>
        </w:rPr>
        <w:t>39</w:t>
      </w:r>
      <w:r>
        <w:rPr>
          <w:noProof/>
        </w:rPr>
        <w:fldChar w:fldCharType="end"/>
      </w:r>
    </w:p>
    <w:p w14:paraId="0D391631" w14:textId="172E0178"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6.2.3.10.3.4</w:t>
      </w:r>
      <w:r>
        <w:rPr>
          <w:noProof/>
        </w:rPr>
        <w:tab/>
        <w:t>SIP based MBS session de-announcement procedure</w:t>
      </w:r>
      <w:r>
        <w:rPr>
          <w:noProof/>
        </w:rPr>
        <w:tab/>
      </w:r>
      <w:r>
        <w:rPr>
          <w:noProof/>
        </w:rPr>
        <w:fldChar w:fldCharType="begin"/>
      </w:r>
      <w:r>
        <w:rPr>
          <w:noProof/>
        </w:rPr>
        <w:instrText xml:space="preserve"> PAGEREF _Toc218596109 \h </w:instrText>
      </w:r>
      <w:r>
        <w:rPr>
          <w:noProof/>
        </w:rPr>
      </w:r>
      <w:r>
        <w:rPr>
          <w:noProof/>
        </w:rPr>
        <w:fldChar w:fldCharType="separate"/>
      </w:r>
      <w:r>
        <w:rPr>
          <w:noProof/>
        </w:rPr>
        <w:t>39</w:t>
      </w:r>
      <w:r>
        <w:rPr>
          <w:noProof/>
        </w:rPr>
        <w:fldChar w:fldCharType="end"/>
      </w:r>
    </w:p>
    <w:p w14:paraId="62151962" w14:textId="2D751356"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6.2.3.10.4</w:t>
      </w:r>
      <w:r>
        <w:rPr>
          <w:noProof/>
        </w:rPr>
        <w:tab/>
        <w:t>SNRM server CoAP procedure</w:t>
      </w:r>
      <w:r>
        <w:rPr>
          <w:noProof/>
        </w:rPr>
        <w:tab/>
      </w:r>
      <w:r>
        <w:rPr>
          <w:noProof/>
        </w:rPr>
        <w:fldChar w:fldCharType="begin"/>
      </w:r>
      <w:r>
        <w:rPr>
          <w:noProof/>
        </w:rPr>
        <w:instrText xml:space="preserve"> PAGEREF _Toc218596110 \h </w:instrText>
      </w:r>
      <w:r>
        <w:rPr>
          <w:noProof/>
        </w:rPr>
      </w:r>
      <w:r>
        <w:rPr>
          <w:noProof/>
        </w:rPr>
        <w:fldChar w:fldCharType="separate"/>
      </w:r>
      <w:r>
        <w:rPr>
          <w:noProof/>
        </w:rPr>
        <w:t>40</w:t>
      </w:r>
      <w:r>
        <w:rPr>
          <w:noProof/>
        </w:rPr>
        <w:fldChar w:fldCharType="end"/>
      </w:r>
    </w:p>
    <w:p w14:paraId="5E7BBEA9" w14:textId="3E3964E2"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6.2.3.10.4.1</w:t>
      </w:r>
      <w:r>
        <w:rPr>
          <w:noProof/>
        </w:rPr>
        <w:tab/>
        <w:t>MBS session announcement procedure</w:t>
      </w:r>
      <w:r>
        <w:rPr>
          <w:noProof/>
        </w:rPr>
        <w:tab/>
      </w:r>
      <w:r>
        <w:rPr>
          <w:noProof/>
        </w:rPr>
        <w:fldChar w:fldCharType="begin"/>
      </w:r>
      <w:r>
        <w:rPr>
          <w:noProof/>
        </w:rPr>
        <w:instrText xml:space="preserve"> PAGEREF _Toc218596111 \h </w:instrText>
      </w:r>
      <w:r>
        <w:rPr>
          <w:noProof/>
        </w:rPr>
      </w:r>
      <w:r>
        <w:rPr>
          <w:noProof/>
        </w:rPr>
        <w:fldChar w:fldCharType="separate"/>
      </w:r>
      <w:r>
        <w:rPr>
          <w:noProof/>
        </w:rPr>
        <w:t>40</w:t>
      </w:r>
      <w:r>
        <w:rPr>
          <w:noProof/>
        </w:rPr>
        <w:fldChar w:fldCharType="end"/>
      </w:r>
    </w:p>
    <w:p w14:paraId="4C4E2F1D" w14:textId="26AD0092"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6.2.3.10.4.2</w:t>
      </w:r>
      <w:r>
        <w:rPr>
          <w:noProof/>
        </w:rPr>
        <w:tab/>
        <w:t>MBS session de-announcement procedure</w:t>
      </w:r>
      <w:r>
        <w:rPr>
          <w:noProof/>
        </w:rPr>
        <w:tab/>
      </w:r>
      <w:r>
        <w:rPr>
          <w:noProof/>
        </w:rPr>
        <w:fldChar w:fldCharType="begin"/>
      </w:r>
      <w:r>
        <w:rPr>
          <w:noProof/>
        </w:rPr>
        <w:instrText xml:space="preserve"> PAGEREF _Toc218596112 \h </w:instrText>
      </w:r>
      <w:r>
        <w:rPr>
          <w:noProof/>
        </w:rPr>
      </w:r>
      <w:r>
        <w:rPr>
          <w:noProof/>
        </w:rPr>
        <w:fldChar w:fldCharType="separate"/>
      </w:r>
      <w:r>
        <w:rPr>
          <w:noProof/>
        </w:rPr>
        <w:t>40</w:t>
      </w:r>
      <w:r>
        <w:rPr>
          <w:noProof/>
        </w:rPr>
        <w:fldChar w:fldCharType="end"/>
      </w:r>
    </w:p>
    <w:p w14:paraId="6E723D94" w14:textId="37B65FE8"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6.2.3.10.5</w:t>
      </w:r>
      <w:r>
        <w:rPr>
          <w:noProof/>
        </w:rPr>
        <w:tab/>
        <w:t>SNRM client CoAP procedure</w:t>
      </w:r>
      <w:r>
        <w:rPr>
          <w:noProof/>
        </w:rPr>
        <w:tab/>
      </w:r>
      <w:r>
        <w:rPr>
          <w:noProof/>
        </w:rPr>
        <w:fldChar w:fldCharType="begin"/>
      </w:r>
      <w:r>
        <w:rPr>
          <w:noProof/>
        </w:rPr>
        <w:instrText xml:space="preserve"> PAGEREF _Toc218596113 \h </w:instrText>
      </w:r>
      <w:r>
        <w:rPr>
          <w:noProof/>
        </w:rPr>
      </w:r>
      <w:r>
        <w:rPr>
          <w:noProof/>
        </w:rPr>
        <w:fldChar w:fldCharType="separate"/>
      </w:r>
      <w:r>
        <w:rPr>
          <w:noProof/>
        </w:rPr>
        <w:t>41</w:t>
      </w:r>
      <w:r>
        <w:rPr>
          <w:noProof/>
        </w:rPr>
        <w:fldChar w:fldCharType="end"/>
      </w:r>
    </w:p>
    <w:p w14:paraId="2FB15300" w14:textId="1108050A"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6.2.3.10.5.1</w:t>
      </w:r>
      <w:r>
        <w:rPr>
          <w:noProof/>
        </w:rPr>
        <w:tab/>
        <w:t>MBS session announcement procedure</w:t>
      </w:r>
      <w:r>
        <w:rPr>
          <w:noProof/>
        </w:rPr>
        <w:tab/>
      </w:r>
      <w:r>
        <w:rPr>
          <w:noProof/>
        </w:rPr>
        <w:fldChar w:fldCharType="begin"/>
      </w:r>
      <w:r>
        <w:rPr>
          <w:noProof/>
        </w:rPr>
        <w:instrText xml:space="preserve"> PAGEREF _Toc218596114 \h </w:instrText>
      </w:r>
      <w:r>
        <w:rPr>
          <w:noProof/>
        </w:rPr>
      </w:r>
      <w:r>
        <w:rPr>
          <w:noProof/>
        </w:rPr>
        <w:fldChar w:fldCharType="separate"/>
      </w:r>
      <w:r>
        <w:rPr>
          <w:noProof/>
        </w:rPr>
        <w:t>41</w:t>
      </w:r>
      <w:r>
        <w:rPr>
          <w:noProof/>
        </w:rPr>
        <w:fldChar w:fldCharType="end"/>
      </w:r>
    </w:p>
    <w:p w14:paraId="40C9E0C5" w14:textId="3884C8F4"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6.2.3.10.5.2</w:t>
      </w:r>
      <w:r>
        <w:rPr>
          <w:noProof/>
        </w:rPr>
        <w:tab/>
        <w:t>MBS session de-announcement procedure</w:t>
      </w:r>
      <w:r>
        <w:rPr>
          <w:noProof/>
        </w:rPr>
        <w:tab/>
      </w:r>
      <w:r>
        <w:rPr>
          <w:noProof/>
        </w:rPr>
        <w:fldChar w:fldCharType="begin"/>
      </w:r>
      <w:r>
        <w:rPr>
          <w:noProof/>
        </w:rPr>
        <w:instrText xml:space="preserve"> PAGEREF _Toc218596115 \h </w:instrText>
      </w:r>
      <w:r>
        <w:rPr>
          <w:noProof/>
        </w:rPr>
      </w:r>
      <w:r>
        <w:rPr>
          <w:noProof/>
        </w:rPr>
        <w:fldChar w:fldCharType="separate"/>
      </w:r>
      <w:r>
        <w:rPr>
          <w:noProof/>
        </w:rPr>
        <w:t>42</w:t>
      </w:r>
      <w:r>
        <w:rPr>
          <w:noProof/>
        </w:rPr>
        <w:fldChar w:fldCharType="end"/>
      </w:r>
    </w:p>
    <w:p w14:paraId="1BC0C122" w14:textId="3C7C6FE0"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6.2.3.10.6</w:t>
      </w:r>
      <w:r>
        <w:rPr>
          <w:noProof/>
        </w:rPr>
        <w:tab/>
        <w:t>Generate MBS session announcement message in XML</w:t>
      </w:r>
      <w:r>
        <w:rPr>
          <w:noProof/>
        </w:rPr>
        <w:tab/>
      </w:r>
      <w:r>
        <w:rPr>
          <w:noProof/>
        </w:rPr>
        <w:fldChar w:fldCharType="begin"/>
      </w:r>
      <w:r>
        <w:rPr>
          <w:noProof/>
        </w:rPr>
        <w:instrText xml:space="preserve"> PAGEREF _Toc218596116 \h </w:instrText>
      </w:r>
      <w:r>
        <w:rPr>
          <w:noProof/>
        </w:rPr>
      </w:r>
      <w:r>
        <w:rPr>
          <w:noProof/>
        </w:rPr>
        <w:fldChar w:fldCharType="separate"/>
      </w:r>
      <w:r>
        <w:rPr>
          <w:noProof/>
        </w:rPr>
        <w:t>42</w:t>
      </w:r>
      <w:r>
        <w:rPr>
          <w:noProof/>
        </w:rPr>
        <w:fldChar w:fldCharType="end"/>
      </w:r>
    </w:p>
    <w:p w14:paraId="4CBDE77A" w14:textId="444F731E"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6.2.3.10.7</w:t>
      </w:r>
      <w:r>
        <w:rPr>
          <w:noProof/>
          <w:lang w:eastAsia="zh-CN"/>
        </w:rPr>
        <w:tab/>
        <w:t>VAL server procedure</w:t>
      </w:r>
      <w:r>
        <w:rPr>
          <w:noProof/>
        </w:rPr>
        <w:tab/>
      </w:r>
      <w:r>
        <w:rPr>
          <w:noProof/>
        </w:rPr>
        <w:fldChar w:fldCharType="begin"/>
      </w:r>
      <w:r>
        <w:rPr>
          <w:noProof/>
        </w:rPr>
        <w:instrText xml:space="preserve"> PAGEREF _Toc218596117 \h </w:instrText>
      </w:r>
      <w:r>
        <w:rPr>
          <w:noProof/>
        </w:rPr>
      </w:r>
      <w:r>
        <w:rPr>
          <w:noProof/>
        </w:rPr>
        <w:fldChar w:fldCharType="separate"/>
      </w:r>
      <w:r>
        <w:rPr>
          <w:noProof/>
        </w:rPr>
        <w:t>42</w:t>
      </w:r>
      <w:r>
        <w:rPr>
          <w:noProof/>
        </w:rPr>
        <w:fldChar w:fldCharType="end"/>
      </w:r>
    </w:p>
    <w:p w14:paraId="2C662104" w14:textId="1D0A6688"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6.2.3.11</w:t>
      </w:r>
      <w:r>
        <w:rPr>
          <w:noProof/>
        </w:rPr>
        <w:tab/>
        <w:t>MBS listening status report procedure</w:t>
      </w:r>
      <w:r>
        <w:rPr>
          <w:noProof/>
        </w:rPr>
        <w:tab/>
      </w:r>
      <w:r>
        <w:rPr>
          <w:noProof/>
        </w:rPr>
        <w:fldChar w:fldCharType="begin"/>
      </w:r>
      <w:r>
        <w:rPr>
          <w:noProof/>
        </w:rPr>
        <w:instrText xml:space="preserve"> PAGEREF _Toc218596118 \h </w:instrText>
      </w:r>
      <w:r>
        <w:rPr>
          <w:noProof/>
        </w:rPr>
      </w:r>
      <w:r>
        <w:rPr>
          <w:noProof/>
        </w:rPr>
        <w:fldChar w:fldCharType="separate"/>
      </w:r>
      <w:r>
        <w:rPr>
          <w:noProof/>
        </w:rPr>
        <w:t>43</w:t>
      </w:r>
      <w:r>
        <w:rPr>
          <w:noProof/>
        </w:rPr>
        <w:fldChar w:fldCharType="end"/>
      </w:r>
    </w:p>
    <w:p w14:paraId="650D6D4B" w14:textId="4E19379D"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6.2.3.11.1</w:t>
      </w:r>
      <w:r>
        <w:rPr>
          <w:noProof/>
        </w:rPr>
        <w:tab/>
        <w:t>Generate MBS listening status reporting message in XML</w:t>
      </w:r>
      <w:r>
        <w:rPr>
          <w:noProof/>
        </w:rPr>
        <w:tab/>
      </w:r>
      <w:r>
        <w:rPr>
          <w:noProof/>
        </w:rPr>
        <w:fldChar w:fldCharType="begin"/>
      </w:r>
      <w:r>
        <w:rPr>
          <w:noProof/>
        </w:rPr>
        <w:instrText xml:space="preserve"> PAGEREF _Toc218596119 \h </w:instrText>
      </w:r>
      <w:r>
        <w:rPr>
          <w:noProof/>
        </w:rPr>
      </w:r>
      <w:r>
        <w:rPr>
          <w:noProof/>
        </w:rPr>
        <w:fldChar w:fldCharType="separate"/>
      </w:r>
      <w:r>
        <w:rPr>
          <w:noProof/>
        </w:rPr>
        <w:t>43</w:t>
      </w:r>
      <w:r>
        <w:rPr>
          <w:noProof/>
        </w:rPr>
        <w:fldChar w:fldCharType="end"/>
      </w:r>
    </w:p>
    <w:p w14:paraId="4F26C417" w14:textId="2C812701"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6.2.3.11.2</w:t>
      </w:r>
      <w:r>
        <w:rPr>
          <w:noProof/>
        </w:rPr>
        <w:tab/>
        <w:t>SNRM server SIP and HTTP procedures</w:t>
      </w:r>
      <w:r>
        <w:rPr>
          <w:noProof/>
        </w:rPr>
        <w:tab/>
      </w:r>
      <w:r>
        <w:rPr>
          <w:noProof/>
        </w:rPr>
        <w:fldChar w:fldCharType="begin"/>
      </w:r>
      <w:r>
        <w:rPr>
          <w:noProof/>
        </w:rPr>
        <w:instrText xml:space="preserve"> PAGEREF _Toc218596120 \h </w:instrText>
      </w:r>
      <w:r>
        <w:rPr>
          <w:noProof/>
        </w:rPr>
      </w:r>
      <w:r>
        <w:rPr>
          <w:noProof/>
        </w:rPr>
        <w:fldChar w:fldCharType="separate"/>
      </w:r>
      <w:r>
        <w:rPr>
          <w:noProof/>
        </w:rPr>
        <w:t>43</w:t>
      </w:r>
      <w:r>
        <w:rPr>
          <w:noProof/>
        </w:rPr>
        <w:fldChar w:fldCharType="end"/>
      </w:r>
    </w:p>
    <w:p w14:paraId="1D3D8B23" w14:textId="3D896BF8"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6.2.3.11.2.1</w:t>
      </w:r>
      <w:r>
        <w:rPr>
          <w:noProof/>
        </w:rPr>
        <w:tab/>
        <w:t>SNRM server HTTP procedure</w:t>
      </w:r>
      <w:r>
        <w:rPr>
          <w:noProof/>
        </w:rPr>
        <w:tab/>
      </w:r>
      <w:r>
        <w:rPr>
          <w:noProof/>
        </w:rPr>
        <w:fldChar w:fldCharType="begin"/>
      </w:r>
      <w:r>
        <w:rPr>
          <w:noProof/>
        </w:rPr>
        <w:instrText xml:space="preserve"> PAGEREF _Toc218596121 \h </w:instrText>
      </w:r>
      <w:r>
        <w:rPr>
          <w:noProof/>
        </w:rPr>
      </w:r>
      <w:r>
        <w:rPr>
          <w:noProof/>
        </w:rPr>
        <w:fldChar w:fldCharType="separate"/>
      </w:r>
      <w:r>
        <w:rPr>
          <w:noProof/>
        </w:rPr>
        <w:t>43</w:t>
      </w:r>
      <w:r>
        <w:rPr>
          <w:noProof/>
        </w:rPr>
        <w:fldChar w:fldCharType="end"/>
      </w:r>
    </w:p>
    <w:p w14:paraId="5D0F7CF4" w14:textId="57D4AC54"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6.2.3.11.2.2</w:t>
      </w:r>
      <w:r>
        <w:rPr>
          <w:noProof/>
        </w:rPr>
        <w:tab/>
        <w:t>SNRM server SIP procedure</w:t>
      </w:r>
      <w:r>
        <w:rPr>
          <w:noProof/>
        </w:rPr>
        <w:tab/>
      </w:r>
      <w:r>
        <w:rPr>
          <w:noProof/>
        </w:rPr>
        <w:fldChar w:fldCharType="begin"/>
      </w:r>
      <w:r>
        <w:rPr>
          <w:noProof/>
        </w:rPr>
        <w:instrText xml:space="preserve"> PAGEREF _Toc218596122 \h </w:instrText>
      </w:r>
      <w:r>
        <w:rPr>
          <w:noProof/>
        </w:rPr>
      </w:r>
      <w:r>
        <w:rPr>
          <w:noProof/>
        </w:rPr>
        <w:fldChar w:fldCharType="separate"/>
      </w:r>
      <w:r>
        <w:rPr>
          <w:noProof/>
        </w:rPr>
        <w:t>44</w:t>
      </w:r>
      <w:r>
        <w:rPr>
          <w:noProof/>
        </w:rPr>
        <w:fldChar w:fldCharType="end"/>
      </w:r>
    </w:p>
    <w:p w14:paraId="3639822B" w14:textId="30E0E443"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6.2.3.11.3</w:t>
      </w:r>
      <w:r>
        <w:rPr>
          <w:noProof/>
        </w:rPr>
        <w:tab/>
        <w:t>SNRM client SIP and HTTP procedures</w:t>
      </w:r>
      <w:r>
        <w:rPr>
          <w:noProof/>
        </w:rPr>
        <w:tab/>
      </w:r>
      <w:r>
        <w:rPr>
          <w:noProof/>
        </w:rPr>
        <w:fldChar w:fldCharType="begin"/>
      </w:r>
      <w:r>
        <w:rPr>
          <w:noProof/>
        </w:rPr>
        <w:instrText xml:space="preserve"> PAGEREF _Toc218596123 \h </w:instrText>
      </w:r>
      <w:r>
        <w:rPr>
          <w:noProof/>
        </w:rPr>
      </w:r>
      <w:r>
        <w:rPr>
          <w:noProof/>
        </w:rPr>
        <w:fldChar w:fldCharType="separate"/>
      </w:r>
      <w:r>
        <w:rPr>
          <w:noProof/>
        </w:rPr>
        <w:t>44</w:t>
      </w:r>
      <w:r>
        <w:rPr>
          <w:noProof/>
        </w:rPr>
        <w:fldChar w:fldCharType="end"/>
      </w:r>
    </w:p>
    <w:p w14:paraId="57438A2E" w14:textId="41F9EAA2"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6.2.3.11.3.0</w:t>
      </w:r>
      <w:r>
        <w:rPr>
          <w:noProof/>
        </w:rPr>
        <w:tab/>
        <w:t>General</w:t>
      </w:r>
      <w:r>
        <w:rPr>
          <w:noProof/>
        </w:rPr>
        <w:tab/>
      </w:r>
      <w:r>
        <w:rPr>
          <w:noProof/>
        </w:rPr>
        <w:fldChar w:fldCharType="begin"/>
      </w:r>
      <w:r>
        <w:rPr>
          <w:noProof/>
        </w:rPr>
        <w:instrText xml:space="preserve"> PAGEREF _Toc218596124 \h </w:instrText>
      </w:r>
      <w:r>
        <w:rPr>
          <w:noProof/>
        </w:rPr>
      </w:r>
      <w:r>
        <w:rPr>
          <w:noProof/>
        </w:rPr>
        <w:fldChar w:fldCharType="separate"/>
      </w:r>
      <w:r>
        <w:rPr>
          <w:noProof/>
        </w:rPr>
        <w:t>44</w:t>
      </w:r>
      <w:r>
        <w:rPr>
          <w:noProof/>
        </w:rPr>
        <w:fldChar w:fldCharType="end"/>
      </w:r>
    </w:p>
    <w:p w14:paraId="5518E964" w14:textId="3B9B53FF"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6.2.3.11.3.1</w:t>
      </w:r>
      <w:r>
        <w:rPr>
          <w:noProof/>
        </w:rPr>
        <w:tab/>
        <w:t>SNRM client HTTP procedure</w:t>
      </w:r>
      <w:r>
        <w:rPr>
          <w:noProof/>
        </w:rPr>
        <w:tab/>
      </w:r>
      <w:r>
        <w:rPr>
          <w:noProof/>
        </w:rPr>
        <w:fldChar w:fldCharType="begin"/>
      </w:r>
      <w:r>
        <w:rPr>
          <w:noProof/>
        </w:rPr>
        <w:instrText xml:space="preserve"> PAGEREF _Toc218596125 \h </w:instrText>
      </w:r>
      <w:r>
        <w:rPr>
          <w:noProof/>
        </w:rPr>
      </w:r>
      <w:r>
        <w:rPr>
          <w:noProof/>
        </w:rPr>
        <w:fldChar w:fldCharType="separate"/>
      </w:r>
      <w:r>
        <w:rPr>
          <w:noProof/>
        </w:rPr>
        <w:t>44</w:t>
      </w:r>
      <w:r>
        <w:rPr>
          <w:noProof/>
        </w:rPr>
        <w:fldChar w:fldCharType="end"/>
      </w:r>
    </w:p>
    <w:p w14:paraId="37BE83A3" w14:textId="71B2F262"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6.2.3.11.3.2</w:t>
      </w:r>
      <w:r>
        <w:rPr>
          <w:noProof/>
        </w:rPr>
        <w:tab/>
        <w:t>SNRM client SIP procedure</w:t>
      </w:r>
      <w:r>
        <w:rPr>
          <w:noProof/>
        </w:rPr>
        <w:tab/>
      </w:r>
      <w:r>
        <w:rPr>
          <w:noProof/>
        </w:rPr>
        <w:fldChar w:fldCharType="begin"/>
      </w:r>
      <w:r>
        <w:rPr>
          <w:noProof/>
        </w:rPr>
        <w:instrText xml:space="preserve"> PAGEREF _Toc218596126 \h </w:instrText>
      </w:r>
      <w:r>
        <w:rPr>
          <w:noProof/>
        </w:rPr>
      </w:r>
      <w:r>
        <w:rPr>
          <w:noProof/>
        </w:rPr>
        <w:fldChar w:fldCharType="separate"/>
      </w:r>
      <w:r>
        <w:rPr>
          <w:noProof/>
        </w:rPr>
        <w:t>45</w:t>
      </w:r>
      <w:r>
        <w:rPr>
          <w:noProof/>
        </w:rPr>
        <w:fldChar w:fldCharType="end"/>
      </w:r>
    </w:p>
    <w:p w14:paraId="22CCC3AE" w14:textId="6506582F"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6.2.3.11.4</w:t>
      </w:r>
      <w:r>
        <w:rPr>
          <w:noProof/>
        </w:rPr>
        <w:tab/>
        <w:t>SNRM server CoAP procedure</w:t>
      </w:r>
      <w:r>
        <w:rPr>
          <w:noProof/>
        </w:rPr>
        <w:tab/>
      </w:r>
      <w:r>
        <w:rPr>
          <w:noProof/>
        </w:rPr>
        <w:fldChar w:fldCharType="begin"/>
      </w:r>
      <w:r>
        <w:rPr>
          <w:noProof/>
        </w:rPr>
        <w:instrText xml:space="preserve"> PAGEREF _Toc218596127 \h </w:instrText>
      </w:r>
      <w:r>
        <w:rPr>
          <w:noProof/>
        </w:rPr>
      </w:r>
      <w:r>
        <w:rPr>
          <w:noProof/>
        </w:rPr>
        <w:fldChar w:fldCharType="separate"/>
      </w:r>
      <w:r>
        <w:rPr>
          <w:noProof/>
        </w:rPr>
        <w:t>45</w:t>
      </w:r>
      <w:r>
        <w:rPr>
          <w:noProof/>
        </w:rPr>
        <w:fldChar w:fldCharType="end"/>
      </w:r>
    </w:p>
    <w:p w14:paraId="247BBE48" w14:textId="1298AB00"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6.2.3.11.5</w:t>
      </w:r>
      <w:r>
        <w:rPr>
          <w:noProof/>
        </w:rPr>
        <w:tab/>
        <w:t>SNRM client CoAP procedure</w:t>
      </w:r>
      <w:r>
        <w:rPr>
          <w:noProof/>
        </w:rPr>
        <w:tab/>
      </w:r>
      <w:r>
        <w:rPr>
          <w:noProof/>
        </w:rPr>
        <w:fldChar w:fldCharType="begin"/>
      </w:r>
      <w:r>
        <w:rPr>
          <w:noProof/>
        </w:rPr>
        <w:instrText xml:space="preserve"> PAGEREF _Toc218596128 \h </w:instrText>
      </w:r>
      <w:r>
        <w:rPr>
          <w:noProof/>
        </w:rPr>
      </w:r>
      <w:r>
        <w:rPr>
          <w:noProof/>
        </w:rPr>
        <w:fldChar w:fldCharType="separate"/>
      </w:r>
      <w:r>
        <w:rPr>
          <w:noProof/>
        </w:rPr>
        <w:t>45</w:t>
      </w:r>
      <w:r>
        <w:rPr>
          <w:noProof/>
        </w:rPr>
        <w:fldChar w:fldCharType="end"/>
      </w:r>
    </w:p>
    <w:p w14:paraId="3A3FA25A" w14:textId="45404E11"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6.2.3.12</w:t>
      </w:r>
      <w:r>
        <w:rPr>
          <w:noProof/>
        </w:rPr>
        <w:tab/>
        <w:t>MBS UE session join notification procedure</w:t>
      </w:r>
      <w:r>
        <w:rPr>
          <w:noProof/>
        </w:rPr>
        <w:tab/>
      </w:r>
      <w:r>
        <w:rPr>
          <w:noProof/>
        </w:rPr>
        <w:fldChar w:fldCharType="begin"/>
      </w:r>
      <w:r>
        <w:rPr>
          <w:noProof/>
        </w:rPr>
        <w:instrText xml:space="preserve"> PAGEREF _Toc218596129 \h </w:instrText>
      </w:r>
      <w:r>
        <w:rPr>
          <w:noProof/>
        </w:rPr>
      </w:r>
      <w:r>
        <w:rPr>
          <w:noProof/>
        </w:rPr>
        <w:fldChar w:fldCharType="separate"/>
      </w:r>
      <w:r>
        <w:rPr>
          <w:noProof/>
        </w:rPr>
        <w:t>46</w:t>
      </w:r>
      <w:r>
        <w:rPr>
          <w:noProof/>
        </w:rPr>
        <w:fldChar w:fldCharType="end"/>
      </w:r>
    </w:p>
    <w:p w14:paraId="36443A80" w14:textId="1355EE00"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6.2.3.12.1</w:t>
      </w:r>
      <w:r>
        <w:rPr>
          <w:noProof/>
        </w:rPr>
        <w:tab/>
        <w:t>SNRM server SIP and HTTP procedures</w:t>
      </w:r>
      <w:r>
        <w:rPr>
          <w:noProof/>
        </w:rPr>
        <w:tab/>
      </w:r>
      <w:r>
        <w:rPr>
          <w:noProof/>
        </w:rPr>
        <w:fldChar w:fldCharType="begin"/>
      </w:r>
      <w:r>
        <w:rPr>
          <w:noProof/>
        </w:rPr>
        <w:instrText xml:space="preserve"> PAGEREF _Toc218596130 \h </w:instrText>
      </w:r>
      <w:r>
        <w:rPr>
          <w:noProof/>
        </w:rPr>
      </w:r>
      <w:r>
        <w:rPr>
          <w:noProof/>
        </w:rPr>
        <w:fldChar w:fldCharType="separate"/>
      </w:r>
      <w:r>
        <w:rPr>
          <w:noProof/>
        </w:rPr>
        <w:t>46</w:t>
      </w:r>
      <w:r>
        <w:rPr>
          <w:noProof/>
        </w:rPr>
        <w:fldChar w:fldCharType="end"/>
      </w:r>
    </w:p>
    <w:p w14:paraId="7285183D" w14:textId="77BEE089"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6.2.3.12.1.1</w:t>
      </w:r>
      <w:r>
        <w:rPr>
          <w:noProof/>
        </w:rPr>
        <w:tab/>
        <w:t>SNRM server HTTP procedure</w:t>
      </w:r>
      <w:r>
        <w:rPr>
          <w:noProof/>
        </w:rPr>
        <w:tab/>
      </w:r>
      <w:r>
        <w:rPr>
          <w:noProof/>
        </w:rPr>
        <w:fldChar w:fldCharType="begin"/>
      </w:r>
      <w:r>
        <w:rPr>
          <w:noProof/>
        </w:rPr>
        <w:instrText xml:space="preserve"> PAGEREF _Toc218596131 \h </w:instrText>
      </w:r>
      <w:r>
        <w:rPr>
          <w:noProof/>
        </w:rPr>
      </w:r>
      <w:r>
        <w:rPr>
          <w:noProof/>
        </w:rPr>
        <w:fldChar w:fldCharType="separate"/>
      </w:r>
      <w:r>
        <w:rPr>
          <w:noProof/>
        </w:rPr>
        <w:t>46</w:t>
      </w:r>
      <w:r>
        <w:rPr>
          <w:noProof/>
        </w:rPr>
        <w:fldChar w:fldCharType="end"/>
      </w:r>
    </w:p>
    <w:p w14:paraId="76FFD0E5" w14:textId="4DDF33F1"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6.2.3.12.1.2</w:t>
      </w:r>
      <w:r>
        <w:rPr>
          <w:noProof/>
        </w:rPr>
        <w:tab/>
        <w:t>SNRM server SIP procedure</w:t>
      </w:r>
      <w:r>
        <w:rPr>
          <w:noProof/>
        </w:rPr>
        <w:tab/>
      </w:r>
      <w:r>
        <w:rPr>
          <w:noProof/>
        </w:rPr>
        <w:fldChar w:fldCharType="begin"/>
      </w:r>
      <w:r>
        <w:rPr>
          <w:noProof/>
        </w:rPr>
        <w:instrText xml:space="preserve"> PAGEREF _Toc218596132 \h </w:instrText>
      </w:r>
      <w:r>
        <w:rPr>
          <w:noProof/>
        </w:rPr>
      </w:r>
      <w:r>
        <w:rPr>
          <w:noProof/>
        </w:rPr>
        <w:fldChar w:fldCharType="separate"/>
      </w:r>
      <w:r>
        <w:rPr>
          <w:noProof/>
        </w:rPr>
        <w:t>46</w:t>
      </w:r>
      <w:r>
        <w:rPr>
          <w:noProof/>
        </w:rPr>
        <w:fldChar w:fldCharType="end"/>
      </w:r>
    </w:p>
    <w:p w14:paraId="4EFDE165" w14:textId="2C547384"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6.2.3.12.2</w:t>
      </w:r>
      <w:r>
        <w:rPr>
          <w:noProof/>
        </w:rPr>
        <w:tab/>
        <w:t>SNRM client SIP and HTTP procedures</w:t>
      </w:r>
      <w:r>
        <w:rPr>
          <w:noProof/>
        </w:rPr>
        <w:tab/>
      </w:r>
      <w:r>
        <w:rPr>
          <w:noProof/>
        </w:rPr>
        <w:fldChar w:fldCharType="begin"/>
      </w:r>
      <w:r>
        <w:rPr>
          <w:noProof/>
        </w:rPr>
        <w:instrText xml:space="preserve"> PAGEREF _Toc218596133 \h </w:instrText>
      </w:r>
      <w:r>
        <w:rPr>
          <w:noProof/>
        </w:rPr>
      </w:r>
      <w:r>
        <w:rPr>
          <w:noProof/>
        </w:rPr>
        <w:fldChar w:fldCharType="separate"/>
      </w:r>
      <w:r>
        <w:rPr>
          <w:noProof/>
        </w:rPr>
        <w:t>47</w:t>
      </w:r>
      <w:r>
        <w:rPr>
          <w:noProof/>
        </w:rPr>
        <w:fldChar w:fldCharType="end"/>
      </w:r>
    </w:p>
    <w:p w14:paraId="7CBCB16F" w14:textId="2633C4D3"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6.2.3.12.2.1</w:t>
      </w:r>
      <w:r>
        <w:rPr>
          <w:noProof/>
        </w:rPr>
        <w:tab/>
        <w:t>SNRM client HTTP procedure</w:t>
      </w:r>
      <w:r>
        <w:rPr>
          <w:noProof/>
        </w:rPr>
        <w:tab/>
      </w:r>
      <w:r>
        <w:rPr>
          <w:noProof/>
        </w:rPr>
        <w:fldChar w:fldCharType="begin"/>
      </w:r>
      <w:r>
        <w:rPr>
          <w:noProof/>
        </w:rPr>
        <w:instrText xml:space="preserve"> PAGEREF _Toc218596134 \h </w:instrText>
      </w:r>
      <w:r>
        <w:rPr>
          <w:noProof/>
        </w:rPr>
      </w:r>
      <w:r>
        <w:rPr>
          <w:noProof/>
        </w:rPr>
        <w:fldChar w:fldCharType="separate"/>
      </w:r>
      <w:r>
        <w:rPr>
          <w:noProof/>
        </w:rPr>
        <w:t>47</w:t>
      </w:r>
      <w:r>
        <w:rPr>
          <w:noProof/>
        </w:rPr>
        <w:fldChar w:fldCharType="end"/>
      </w:r>
    </w:p>
    <w:p w14:paraId="6DEFF60B" w14:textId="1F485CA4"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6.2.3.12.2.2</w:t>
      </w:r>
      <w:r>
        <w:rPr>
          <w:noProof/>
        </w:rPr>
        <w:tab/>
        <w:t>SNRM client SIP procedure</w:t>
      </w:r>
      <w:r>
        <w:rPr>
          <w:noProof/>
        </w:rPr>
        <w:tab/>
      </w:r>
      <w:r>
        <w:rPr>
          <w:noProof/>
        </w:rPr>
        <w:fldChar w:fldCharType="begin"/>
      </w:r>
      <w:r>
        <w:rPr>
          <w:noProof/>
        </w:rPr>
        <w:instrText xml:space="preserve"> PAGEREF _Toc218596135 \h </w:instrText>
      </w:r>
      <w:r>
        <w:rPr>
          <w:noProof/>
        </w:rPr>
      </w:r>
      <w:r>
        <w:rPr>
          <w:noProof/>
        </w:rPr>
        <w:fldChar w:fldCharType="separate"/>
      </w:r>
      <w:r>
        <w:rPr>
          <w:noProof/>
        </w:rPr>
        <w:t>47</w:t>
      </w:r>
      <w:r>
        <w:rPr>
          <w:noProof/>
        </w:rPr>
        <w:fldChar w:fldCharType="end"/>
      </w:r>
    </w:p>
    <w:p w14:paraId="29BEF49D" w14:textId="72C2F255"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6.2.3.13</w:t>
      </w:r>
      <w:r>
        <w:rPr>
          <w:noProof/>
        </w:rPr>
        <w:tab/>
        <w:t>Application coordinated UE-to-UE communication requirements management procedure</w:t>
      </w:r>
      <w:r>
        <w:rPr>
          <w:noProof/>
        </w:rPr>
        <w:tab/>
      </w:r>
      <w:r>
        <w:rPr>
          <w:noProof/>
        </w:rPr>
        <w:fldChar w:fldCharType="begin"/>
      </w:r>
      <w:r>
        <w:rPr>
          <w:noProof/>
        </w:rPr>
        <w:instrText xml:space="preserve"> PAGEREF _Toc218596136 \h </w:instrText>
      </w:r>
      <w:r>
        <w:rPr>
          <w:noProof/>
        </w:rPr>
      </w:r>
      <w:r>
        <w:rPr>
          <w:noProof/>
        </w:rPr>
        <w:fldChar w:fldCharType="separate"/>
      </w:r>
      <w:r>
        <w:rPr>
          <w:noProof/>
        </w:rPr>
        <w:t>48</w:t>
      </w:r>
      <w:r>
        <w:rPr>
          <w:noProof/>
        </w:rPr>
        <w:fldChar w:fldCharType="end"/>
      </w:r>
    </w:p>
    <w:p w14:paraId="1DBB052D" w14:textId="1CB472B4"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6.2.3.13.1</w:t>
      </w:r>
      <w:r>
        <w:rPr>
          <w:noProof/>
        </w:rPr>
        <w:tab/>
        <w:t>General</w:t>
      </w:r>
      <w:r>
        <w:rPr>
          <w:noProof/>
        </w:rPr>
        <w:tab/>
      </w:r>
      <w:r>
        <w:rPr>
          <w:noProof/>
        </w:rPr>
        <w:fldChar w:fldCharType="begin"/>
      </w:r>
      <w:r>
        <w:rPr>
          <w:noProof/>
        </w:rPr>
        <w:instrText xml:space="preserve"> PAGEREF _Toc218596137 \h </w:instrText>
      </w:r>
      <w:r>
        <w:rPr>
          <w:noProof/>
        </w:rPr>
      </w:r>
      <w:r>
        <w:rPr>
          <w:noProof/>
        </w:rPr>
        <w:fldChar w:fldCharType="separate"/>
      </w:r>
      <w:r>
        <w:rPr>
          <w:noProof/>
        </w:rPr>
        <w:t>48</w:t>
      </w:r>
      <w:r>
        <w:rPr>
          <w:noProof/>
        </w:rPr>
        <w:fldChar w:fldCharType="end"/>
      </w:r>
    </w:p>
    <w:p w14:paraId="2AC25688" w14:textId="59CB3639"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6.2.3.13.2</w:t>
      </w:r>
      <w:r>
        <w:rPr>
          <w:noProof/>
        </w:rPr>
        <w:tab/>
        <w:t>Application coordinated connectivity initiation procedure</w:t>
      </w:r>
      <w:r>
        <w:rPr>
          <w:noProof/>
        </w:rPr>
        <w:tab/>
      </w:r>
      <w:r>
        <w:rPr>
          <w:noProof/>
        </w:rPr>
        <w:fldChar w:fldCharType="begin"/>
      </w:r>
      <w:r>
        <w:rPr>
          <w:noProof/>
        </w:rPr>
        <w:instrText xml:space="preserve"> PAGEREF _Toc218596138 \h </w:instrText>
      </w:r>
      <w:r>
        <w:rPr>
          <w:noProof/>
        </w:rPr>
      </w:r>
      <w:r>
        <w:rPr>
          <w:noProof/>
        </w:rPr>
        <w:fldChar w:fldCharType="separate"/>
      </w:r>
      <w:r>
        <w:rPr>
          <w:noProof/>
        </w:rPr>
        <w:t>48</w:t>
      </w:r>
      <w:r>
        <w:rPr>
          <w:noProof/>
        </w:rPr>
        <w:fldChar w:fldCharType="end"/>
      </w:r>
    </w:p>
    <w:p w14:paraId="7C7E684F" w14:textId="3C317EE8"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6.2.3.13.2.1</w:t>
      </w:r>
      <w:r>
        <w:rPr>
          <w:noProof/>
        </w:rPr>
        <w:tab/>
        <w:t>SNRM server HTTP procedures</w:t>
      </w:r>
      <w:r>
        <w:rPr>
          <w:noProof/>
        </w:rPr>
        <w:tab/>
      </w:r>
      <w:r>
        <w:rPr>
          <w:noProof/>
        </w:rPr>
        <w:fldChar w:fldCharType="begin"/>
      </w:r>
      <w:r>
        <w:rPr>
          <w:noProof/>
        </w:rPr>
        <w:instrText xml:space="preserve"> PAGEREF _Toc218596139 \h </w:instrText>
      </w:r>
      <w:r>
        <w:rPr>
          <w:noProof/>
        </w:rPr>
      </w:r>
      <w:r>
        <w:rPr>
          <w:noProof/>
        </w:rPr>
        <w:fldChar w:fldCharType="separate"/>
      </w:r>
      <w:r>
        <w:rPr>
          <w:noProof/>
        </w:rPr>
        <w:t>48</w:t>
      </w:r>
      <w:r>
        <w:rPr>
          <w:noProof/>
        </w:rPr>
        <w:fldChar w:fldCharType="end"/>
      </w:r>
    </w:p>
    <w:p w14:paraId="187494CA" w14:textId="2F7ADDB5"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6.2.3.13.2.2</w:t>
      </w:r>
      <w:r>
        <w:rPr>
          <w:noProof/>
        </w:rPr>
        <w:tab/>
        <w:t>SNRM client HTTP procedures</w:t>
      </w:r>
      <w:r>
        <w:rPr>
          <w:noProof/>
        </w:rPr>
        <w:tab/>
      </w:r>
      <w:r>
        <w:rPr>
          <w:noProof/>
        </w:rPr>
        <w:fldChar w:fldCharType="begin"/>
      </w:r>
      <w:r>
        <w:rPr>
          <w:noProof/>
        </w:rPr>
        <w:instrText xml:space="preserve"> PAGEREF _Toc218596140 \h </w:instrText>
      </w:r>
      <w:r>
        <w:rPr>
          <w:noProof/>
        </w:rPr>
      </w:r>
      <w:r>
        <w:rPr>
          <w:noProof/>
        </w:rPr>
        <w:fldChar w:fldCharType="separate"/>
      </w:r>
      <w:r>
        <w:rPr>
          <w:noProof/>
        </w:rPr>
        <w:t>49</w:t>
      </w:r>
      <w:r>
        <w:rPr>
          <w:noProof/>
        </w:rPr>
        <w:fldChar w:fldCharType="end"/>
      </w:r>
    </w:p>
    <w:p w14:paraId="4B7CC70C" w14:textId="25ED98AD"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6.2.3.13.3</w:t>
      </w:r>
      <w:r>
        <w:rPr>
          <w:noProof/>
        </w:rPr>
        <w:tab/>
        <w:t>Application coordinated connectivity notification procedure</w:t>
      </w:r>
      <w:r>
        <w:rPr>
          <w:noProof/>
        </w:rPr>
        <w:tab/>
      </w:r>
      <w:r>
        <w:rPr>
          <w:noProof/>
        </w:rPr>
        <w:fldChar w:fldCharType="begin"/>
      </w:r>
      <w:r>
        <w:rPr>
          <w:noProof/>
        </w:rPr>
        <w:instrText xml:space="preserve"> PAGEREF _Toc218596141 \h </w:instrText>
      </w:r>
      <w:r>
        <w:rPr>
          <w:noProof/>
        </w:rPr>
      </w:r>
      <w:r>
        <w:rPr>
          <w:noProof/>
        </w:rPr>
        <w:fldChar w:fldCharType="separate"/>
      </w:r>
      <w:r>
        <w:rPr>
          <w:noProof/>
        </w:rPr>
        <w:t>49</w:t>
      </w:r>
      <w:r>
        <w:rPr>
          <w:noProof/>
        </w:rPr>
        <w:fldChar w:fldCharType="end"/>
      </w:r>
    </w:p>
    <w:p w14:paraId="0CED0402" w14:textId="65194444"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6.2.3.13.3.1</w:t>
      </w:r>
      <w:r>
        <w:rPr>
          <w:noProof/>
        </w:rPr>
        <w:tab/>
        <w:t>SNRM server HTTP procedures</w:t>
      </w:r>
      <w:r>
        <w:rPr>
          <w:noProof/>
        </w:rPr>
        <w:tab/>
      </w:r>
      <w:r>
        <w:rPr>
          <w:noProof/>
        </w:rPr>
        <w:fldChar w:fldCharType="begin"/>
      </w:r>
      <w:r>
        <w:rPr>
          <w:noProof/>
        </w:rPr>
        <w:instrText xml:space="preserve"> PAGEREF _Toc218596142 \h </w:instrText>
      </w:r>
      <w:r>
        <w:rPr>
          <w:noProof/>
        </w:rPr>
      </w:r>
      <w:r>
        <w:rPr>
          <w:noProof/>
        </w:rPr>
        <w:fldChar w:fldCharType="separate"/>
      </w:r>
      <w:r>
        <w:rPr>
          <w:noProof/>
        </w:rPr>
        <w:t>49</w:t>
      </w:r>
      <w:r>
        <w:rPr>
          <w:noProof/>
        </w:rPr>
        <w:fldChar w:fldCharType="end"/>
      </w:r>
    </w:p>
    <w:p w14:paraId="7BBF82BC" w14:textId="5CDED611"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6.2.3.13.3.2</w:t>
      </w:r>
      <w:r>
        <w:rPr>
          <w:noProof/>
        </w:rPr>
        <w:tab/>
        <w:t>SNRM client HTTP procedures</w:t>
      </w:r>
      <w:r>
        <w:rPr>
          <w:noProof/>
        </w:rPr>
        <w:tab/>
      </w:r>
      <w:r>
        <w:rPr>
          <w:noProof/>
        </w:rPr>
        <w:fldChar w:fldCharType="begin"/>
      </w:r>
      <w:r>
        <w:rPr>
          <w:noProof/>
        </w:rPr>
        <w:instrText xml:space="preserve"> PAGEREF _Toc218596143 \h </w:instrText>
      </w:r>
      <w:r>
        <w:rPr>
          <w:noProof/>
        </w:rPr>
      </w:r>
      <w:r>
        <w:rPr>
          <w:noProof/>
        </w:rPr>
        <w:fldChar w:fldCharType="separate"/>
      </w:r>
      <w:r>
        <w:rPr>
          <w:noProof/>
        </w:rPr>
        <w:t>50</w:t>
      </w:r>
      <w:r>
        <w:rPr>
          <w:noProof/>
        </w:rPr>
        <w:fldChar w:fldCharType="end"/>
      </w:r>
    </w:p>
    <w:p w14:paraId="7D076778" w14:textId="16AC665D"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6.2.3.13.4</w:t>
      </w:r>
      <w:r>
        <w:rPr>
          <w:noProof/>
        </w:rPr>
        <w:tab/>
        <w:t>Application connectivity context fetch procedure</w:t>
      </w:r>
      <w:r>
        <w:rPr>
          <w:noProof/>
        </w:rPr>
        <w:tab/>
      </w:r>
      <w:r>
        <w:rPr>
          <w:noProof/>
        </w:rPr>
        <w:fldChar w:fldCharType="begin"/>
      </w:r>
      <w:r>
        <w:rPr>
          <w:noProof/>
        </w:rPr>
        <w:instrText xml:space="preserve"> PAGEREF _Toc218596144 \h </w:instrText>
      </w:r>
      <w:r>
        <w:rPr>
          <w:noProof/>
        </w:rPr>
      </w:r>
      <w:r>
        <w:rPr>
          <w:noProof/>
        </w:rPr>
        <w:fldChar w:fldCharType="separate"/>
      </w:r>
      <w:r>
        <w:rPr>
          <w:noProof/>
        </w:rPr>
        <w:t>50</w:t>
      </w:r>
      <w:r>
        <w:rPr>
          <w:noProof/>
        </w:rPr>
        <w:fldChar w:fldCharType="end"/>
      </w:r>
    </w:p>
    <w:p w14:paraId="20196C7E" w14:textId="26C18B1C"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6.2.3.13.4.1</w:t>
      </w:r>
      <w:r>
        <w:rPr>
          <w:noProof/>
        </w:rPr>
        <w:tab/>
        <w:t>SNRM server HTTP procedures</w:t>
      </w:r>
      <w:r>
        <w:rPr>
          <w:noProof/>
        </w:rPr>
        <w:tab/>
      </w:r>
      <w:r>
        <w:rPr>
          <w:noProof/>
        </w:rPr>
        <w:fldChar w:fldCharType="begin"/>
      </w:r>
      <w:r>
        <w:rPr>
          <w:noProof/>
        </w:rPr>
        <w:instrText xml:space="preserve"> PAGEREF _Toc218596145 \h </w:instrText>
      </w:r>
      <w:r>
        <w:rPr>
          <w:noProof/>
        </w:rPr>
      </w:r>
      <w:r>
        <w:rPr>
          <w:noProof/>
        </w:rPr>
        <w:fldChar w:fldCharType="separate"/>
      </w:r>
      <w:r>
        <w:rPr>
          <w:noProof/>
        </w:rPr>
        <w:t>50</w:t>
      </w:r>
      <w:r>
        <w:rPr>
          <w:noProof/>
        </w:rPr>
        <w:fldChar w:fldCharType="end"/>
      </w:r>
    </w:p>
    <w:p w14:paraId="0A63E808" w14:textId="2D2973BE"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6.2.3.13.4.2</w:t>
      </w:r>
      <w:r>
        <w:rPr>
          <w:noProof/>
        </w:rPr>
        <w:tab/>
        <w:t>SNRM client HTTP procedures</w:t>
      </w:r>
      <w:r>
        <w:rPr>
          <w:noProof/>
        </w:rPr>
        <w:tab/>
      </w:r>
      <w:r>
        <w:rPr>
          <w:noProof/>
        </w:rPr>
        <w:fldChar w:fldCharType="begin"/>
      </w:r>
      <w:r>
        <w:rPr>
          <w:noProof/>
        </w:rPr>
        <w:instrText xml:space="preserve"> PAGEREF _Toc218596146 \h </w:instrText>
      </w:r>
      <w:r>
        <w:rPr>
          <w:noProof/>
        </w:rPr>
      </w:r>
      <w:r>
        <w:rPr>
          <w:noProof/>
        </w:rPr>
        <w:fldChar w:fldCharType="separate"/>
      </w:r>
      <w:r>
        <w:rPr>
          <w:noProof/>
        </w:rPr>
        <w:t>50</w:t>
      </w:r>
      <w:r>
        <w:rPr>
          <w:noProof/>
        </w:rPr>
        <w:fldChar w:fldCharType="end"/>
      </w:r>
    </w:p>
    <w:p w14:paraId="35C92E9C" w14:textId="471237B1"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6.2.3.14</w:t>
      </w:r>
      <w:r w:rsidRPr="00851811">
        <w:rPr>
          <w:rFonts w:eastAsia="SimSun"/>
          <w:noProof/>
        </w:rPr>
        <w:tab/>
        <w:t>VAL service group media transmissions over 5G MBS sessions procedure</w:t>
      </w:r>
      <w:r>
        <w:rPr>
          <w:noProof/>
        </w:rPr>
        <w:tab/>
      </w:r>
      <w:r>
        <w:rPr>
          <w:noProof/>
        </w:rPr>
        <w:fldChar w:fldCharType="begin"/>
      </w:r>
      <w:r>
        <w:rPr>
          <w:noProof/>
        </w:rPr>
        <w:instrText xml:space="preserve"> PAGEREF _Toc218596147 \h </w:instrText>
      </w:r>
      <w:r>
        <w:rPr>
          <w:noProof/>
        </w:rPr>
      </w:r>
      <w:r>
        <w:rPr>
          <w:noProof/>
        </w:rPr>
        <w:fldChar w:fldCharType="separate"/>
      </w:r>
      <w:r>
        <w:rPr>
          <w:noProof/>
        </w:rPr>
        <w:t>51</w:t>
      </w:r>
      <w:r>
        <w:rPr>
          <w:noProof/>
        </w:rPr>
        <w:fldChar w:fldCharType="end"/>
      </w:r>
    </w:p>
    <w:p w14:paraId="020DD6E4" w14:textId="10411D8C"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6.2.3.15</w:t>
      </w:r>
      <w:r>
        <w:rPr>
          <w:noProof/>
        </w:rPr>
        <w:tab/>
        <w:t>Aplication level control signalling over 5G MBS sessions procedure</w:t>
      </w:r>
      <w:r>
        <w:rPr>
          <w:noProof/>
        </w:rPr>
        <w:tab/>
      </w:r>
      <w:r>
        <w:rPr>
          <w:noProof/>
        </w:rPr>
        <w:fldChar w:fldCharType="begin"/>
      </w:r>
      <w:r>
        <w:rPr>
          <w:noProof/>
        </w:rPr>
        <w:instrText xml:space="preserve"> PAGEREF _Toc218596148 \h </w:instrText>
      </w:r>
      <w:r>
        <w:rPr>
          <w:noProof/>
        </w:rPr>
      </w:r>
      <w:r>
        <w:rPr>
          <w:noProof/>
        </w:rPr>
        <w:fldChar w:fldCharType="separate"/>
      </w:r>
      <w:r>
        <w:rPr>
          <w:noProof/>
        </w:rPr>
        <w:t>51</w:t>
      </w:r>
      <w:r>
        <w:rPr>
          <w:noProof/>
        </w:rPr>
        <w:fldChar w:fldCharType="end"/>
      </w:r>
    </w:p>
    <w:p w14:paraId="67F98F7D" w14:textId="65FF4B60"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6.2.3.16</w:t>
      </w:r>
      <w:r>
        <w:rPr>
          <w:noProof/>
        </w:rPr>
        <w:tab/>
        <w:t>Service continuity between 5G MBS delivery and unicast delivery procedure</w:t>
      </w:r>
      <w:r>
        <w:rPr>
          <w:noProof/>
        </w:rPr>
        <w:tab/>
      </w:r>
      <w:r>
        <w:rPr>
          <w:noProof/>
        </w:rPr>
        <w:fldChar w:fldCharType="begin"/>
      </w:r>
      <w:r>
        <w:rPr>
          <w:noProof/>
        </w:rPr>
        <w:instrText xml:space="preserve"> PAGEREF _Toc218596149 \h </w:instrText>
      </w:r>
      <w:r>
        <w:rPr>
          <w:noProof/>
        </w:rPr>
      </w:r>
      <w:r>
        <w:rPr>
          <w:noProof/>
        </w:rPr>
        <w:fldChar w:fldCharType="separate"/>
      </w:r>
      <w:r>
        <w:rPr>
          <w:noProof/>
        </w:rPr>
        <w:t>51</w:t>
      </w:r>
      <w:r>
        <w:rPr>
          <w:noProof/>
        </w:rPr>
        <w:fldChar w:fldCharType="end"/>
      </w:r>
    </w:p>
    <w:p w14:paraId="6C02A41F" w14:textId="75C84373"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6.2.3.17</w:t>
      </w:r>
      <w:r>
        <w:rPr>
          <w:noProof/>
        </w:rPr>
        <w:tab/>
        <w:t>VAL service inter-system switching between 5G and LTE procedure</w:t>
      </w:r>
      <w:r>
        <w:rPr>
          <w:noProof/>
        </w:rPr>
        <w:tab/>
      </w:r>
      <w:r>
        <w:rPr>
          <w:noProof/>
        </w:rPr>
        <w:fldChar w:fldCharType="begin"/>
      </w:r>
      <w:r>
        <w:rPr>
          <w:noProof/>
        </w:rPr>
        <w:instrText xml:space="preserve"> PAGEREF _Toc218596150 \h </w:instrText>
      </w:r>
      <w:r>
        <w:rPr>
          <w:noProof/>
        </w:rPr>
      </w:r>
      <w:r>
        <w:rPr>
          <w:noProof/>
        </w:rPr>
        <w:fldChar w:fldCharType="separate"/>
      </w:r>
      <w:r>
        <w:rPr>
          <w:noProof/>
        </w:rPr>
        <w:t>51</w:t>
      </w:r>
      <w:r>
        <w:rPr>
          <w:noProof/>
        </w:rPr>
        <w:fldChar w:fldCharType="end"/>
      </w:r>
    </w:p>
    <w:p w14:paraId="3C5F37D1" w14:textId="14BD9A46"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6.2.4</w:t>
      </w:r>
      <w:r>
        <w:rPr>
          <w:noProof/>
        </w:rPr>
        <w:tab/>
        <w:t>Network assisted UE-to-UE communications resource management</w:t>
      </w:r>
      <w:r>
        <w:rPr>
          <w:noProof/>
        </w:rPr>
        <w:tab/>
      </w:r>
      <w:r>
        <w:rPr>
          <w:noProof/>
        </w:rPr>
        <w:fldChar w:fldCharType="begin"/>
      </w:r>
      <w:r>
        <w:rPr>
          <w:noProof/>
        </w:rPr>
        <w:instrText xml:space="preserve"> PAGEREF _Toc218596151 \h </w:instrText>
      </w:r>
      <w:r>
        <w:rPr>
          <w:noProof/>
        </w:rPr>
      </w:r>
      <w:r>
        <w:rPr>
          <w:noProof/>
        </w:rPr>
        <w:fldChar w:fldCharType="separate"/>
      </w:r>
      <w:r>
        <w:rPr>
          <w:noProof/>
        </w:rPr>
        <w:t>52</w:t>
      </w:r>
      <w:r>
        <w:rPr>
          <w:noProof/>
        </w:rPr>
        <w:fldChar w:fldCharType="end"/>
      </w:r>
    </w:p>
    <w:p w14:paraId="2BED1ED3" w14:textId="0C1964A0"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noProof/>
        </w:rPr>
        <w:tab/>
        <w:t>General</w:t>
      </w:r>
      <w:r>
        <w:rPr>
          <w:noProof/>
        </w:rPr>
        <w:tab/>
      </w:r>
      <w:r>
        <w:rPr>
          <w:noProof/>
        </w:rPr>
        <w:fldChar w:fldCharType="begin"/>
      </w:r>
      <w:r>
        <w:rPr>
          <w:noProof/>
        </w:rPr>
        <w:instrText xml:space="preserve"> PAGEREF _Toc218596152 \h </w:instrText>
      </w:r>
      <w:r>
        <w:rPr>
          <w:noProof/>
        </w:rPr>
      </w:r>
      <w:r>
        <w:rPr>
          <w:noProof/>
        </w:rPr>
        <w:fldChar w:fldCharType="separate"/>
      </w:r>
      <w:r>
        <w:rPr>
          <w:noProof/>
        </w:rPr>
        <w:t>52</w:t>
      </w:r>
      <w:r>
        <w:rPr>
          <w:noProof/>
        </w:rPr>
        <w:fldChar w:fldCharType="end"/>
      </w:r>
    </w:p>
    <w:p w14:paraId="42C44C95" w14:textId="3ABAF1B4"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noProof/>
        </w:rPr>
        <w:tab/>
        <w:t>Network assisted QoS management initiation</w:t>
      </w:r>
      <w:r>
        <w:rPr>
          <w:noProof/>
        </w:rPr>
        <w:tab/>
      </w:r>
      <w:r>
        <w:rPr>
          <w:noProof/>
        </w:rPr>
        <w:fldChar w:fldCharType="begin"/>
      </w:r>
      <w:r>
        <w:rPr>
          <w:noProof/>
        </w:rPr>
        <w:instrText xml:space="preserve"> PAGEREF _Toc218596153 \h </w:instrText>
      </w:r>
      <w:r>
        <w:rPr>
          <w:noProof/>
        </w:rPr>
      </w:r>
      <w:r>
        <w:rPr>
          <w:noProof/>
        </w:rPr>
        <w:fldChar w:fldCharType="separate"/>
      </w:r>
      <w:r>
        <w:rPr>
          <w:noProof/>
        </w:rPr>
        <w:t>52</w:t>
      </w:r>
      <w:r>
        <w:rPr>
          <w:noProof/>
        </w:rPr>
        <w:fldChar w:fldCharType="end"/>
      </w:r>
    </w:p>
    <w:p w14:paraId="7FBAD85A" w14:textId="5D1951C2"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noProof/>
        </w:rPr>
        <w:tab/>
        <w:t>SNRM client HTTP procedure</w:t>
      </w:r>
      <w:r>
        <w:rPr>
          <w:noProof/>
        </w:rPr>
        <w:tab/>
      </w:r>
      <w:r>
        <w:rPr>
          <w:noProof/>
        </w:rPr>
        <w:fldChar w:fldCharType="begin"/>
      </w:r>
      <w:r>
        <w:rPr>
          <w:noProof/>
        </w:rPr>
        <w:instrText xml:space="preserve"> PAGEREF _Toc218596154 \h </w:instrText>
      </w:r>
      <w:r>
        <w:rPr>
          <w:noProof/>
        </w:rPr>
      </w:r>
      <w:r>
        <w:rPr>
          <w:noProof/>
        </w:rPr>
        <w:fldChar w:fldCharType="separate"/>
      </w:r>
      <w:r>
        <w:rPr>
          <w:noProof/>
        </w:rPr>
        <w:t>52</w:t>
      </w:r>
      <w:r>
        <w:rPr>
          <w:noProof/>
        </w:rPr>
        <w:fldChar w:fldCharType="end"/>
      </w:r>
    </w:p>
    <w:p w14:paraId="3E0AE7EF" w14:textId="441E6B40"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noProof/>
        </w:rPr>
        <w:tab/>
        <w:t>SNRM server HTTP procedure</w:t>
      </w:r>
      <w:r>
        <w:rPr>
          <w:noProof/>
        </w:rPr>
        <w:tab/>
      </w:r>
      <w:r>
        <w:rPr>
          <w:noProof/>
        </w:rPr>
        <w:fldChar w:fldCharType="begin"/>
      </w:r>
      <w:r>
        <w:rPr>
          <w:noProof/>
        </w:rPr>
        <w:instrText xml:space="preserve"> PAGEREF _Toc218596155 \h </w:instrText>
      </w:r>
      <w:r>
        <w:rPr>
          <w:noProof/>
        </w:rPr>
      </w:r>
      <w:r>
        <w:rPr>
          <w:noProof/>
        </w:rPr>
        <w:fldChar w:fldCharType="separate"/>
      </w:r>
      <w:r>
        <w:rPr>
          <w:noProof/>
        </w:rPr>
        <w:t>53</w:t>
      </w:r>
      <w:r>
        <w:rPr>
          <w:noProof/>
        </w:rPr>
        <w:fldChar w:fldCharType="end"/>
      </w:r>
    </w:p>
    <w:p w14:paraId="4370A3C0" w14:textId="36337C81"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6.2.4.2.3</w:t>
      </w:r>
      <w:r>
        <w:rPr>
          <w:noProof/>
        </w:rPr>
        <w:tab/>
        <w:t>SNRM client CoAP procedure</w:t>
      </w:r>
      <w:r>
        <w:rPr>
          <w:noProof/>
        </w:rPr>
        <w:tab/>
      </w:r>
      <w:r>
        <w:rPr>
          <w:noProof/>
        </w:rPr>
        <w:fldChar w:fldCharType="begin"/>
      </w:r>
      <w:r>
        <w:rPr>
          <w:noProof/>
        </w:rPr>
        <w:instrText xml:space="preserve"> PAGEREF _Toc218596156 \h </w:instrText>
      </w:r>
      <w:r>
        <w:rPr>
          <w:noProof/>
        </w:rPr>
      </w:r>
      <w:r>
        <w:rPr>
          <w:noProof/>
        </w:rPr>
        <w:fldChar w:fldCharType="separate"/>
      </w:r>
      <w:r>
        <w:rPr>
          <w:noProof/>
        </w:rPr>
        <w:t>53</w:t>
      </w:r>
      <w:r>
        <w:rPr>
          <w:noProof/>
        </w:rPr>
        <w:fldChar w:fldCharType="end"/>
      </w:r>
    </w:p>
    <w:p w14:paraId="5346D41E" w14:textId="0405380A"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6.2.4.2.4</w:t>
      </w:r>
      <w:r>
        <w:rPr>
          <w:noProof/>
        </w:rPr>
        <w:tab/>
        <w:t>SNRM server CoAP procedure</w:t>
      </w:r>
      <w:r>
        <w:rPr>
          <w:noProof/>
        </w:rPr>
        <w:tab/>
      </w:r>
      <w:r>
        <w:rPr>
          <w:noProof/>
        </w:rPr>
        <w:fldChar w:fldCharType="begin"/>
      </w:r>
      <w:r>
        <w:rPr>
          <w:noProof/>
        </w:rPr>
        <w:instrText xml:space="preserve"> PAGEREF _Toc218596157 \h </w:instrText>
      </w:r>
      <w:r>
        <w:rPr>
          <w:noProof/>
        </w:rPr>
      </w:r>
      <w:r>
        <w:rPr>
          <w:noProof/>
        </w:rPr>
        <w:fldChar w:fldCharType="separate"/>
      </w:r>
      <w:r>
        <w:rPr>
          <w:noProof/>
        </w:rPr>
        <w:t>54</w:t>
      </w:r>
      <w:r>
        <w:rPr>
          <w:noProof/>
        </w:rPr>
        <w:fldChar w:fldCharType="end"/>
      </w:r>
    </w:p>
    <w:p w14:paraId="5F4454CB" w14:textId="5660CB77"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noProof/>
        </w:rPr>
        <w:tab/>
        <w:t>Network assisted QoS management provisioning</w:t>
      </w:r>
      <w:r>
        <w:rPr>
          <w:noProof/>
        </w:rPr>
        <w:tab/>
      </w:r>
      <w:r>
        <w:rPr>
          <w:noProof/>
        </w:rPr>
        <w:fldChar w:fldCharType="begin"/>
      </w:r>
      <w:r>
        <w:rPr>
          <w:noProof/>
        </w:rPr>
        <w:instrText xml:space="preserve"> PAGEREF _Toc218596158 \h </w:instrText>
      </w:r>
      <w:r>
        <w:rPr>
          <w:noProof/>
        </w:rPr>
      </w:r>
      <w:r>
        <w:rPr>
          <w:noProof/>
        </w:rPr>
        <w:fldChar w:fldCharType="separate"/>
      </w:r>
      <w:r>
        <w:rPr>
          <w:noProof/>
        </w:rPr>
        <w:t>54</w:t>
      </w:r>
      <w:r>
        <w:rPr>
          <w:noProof/>
        </w:rPr>
        <w:fldChar w:fldCharType="end"/>
      </w:r>
    </w:p>
    <w:p w14:paraId="5B75DE0A" w14:textId="14E5AE04"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noProof/>
        </w:rPr>
        <w:tab/>
        <w:t>SNRM client HTTP procedure</w:t>
      </w:r>
      <w:r>
        <w:rPr>
          <w:noProof/>
        </w:rPr>
        <w:tab/>
      </w:r>
      <w:r>
        <w:rPr>
          <w:noProof/>
        </w:rPr>
        <w:fldChar w:fldCharType="begin"/>
      </w:r>
      <w:r>
        <w:rPr>
          <w:noProof/>
        </w:rPr>
        <w:instrText xml:space="preserve"> PAGEREF _Toc218596159 \h </w:instrText>
      </w:r>
      <w:r>
        <w:rPr>
          <w:noProof/>
        </w:rPr>
      </w:r>
      <w:r>
        <w:rPr>
          <w:noProof/>
        </w:rPr>
        <w:fldChar w:fldCharType="separate"/>
      </w:r>
      <w:r>
        <w:rPr>
          <w:noProof/>
        </w:rPr>
        <w:t>54</w:t>
      </w:r>
      <w:r>
        <w:rPr>
          <w:noProof/>
        </w:rPr>
        <w:fldChar w:fldCharType="end"/>
      </w:r>
    </w:p>
    <w:p w14:paraId="53D40DDB" w14:textId="69A741B4"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6.2.4.3.2</w:t>
      </w:r>
      <w:r>
        <w:rPr>
          <w:noProof/>
        </w:rPr>
        <w:tab/>
        <w:t>SNRM server HTTP procedure</w:t>
      </w:r>
      <w:r>
        <w:rPr>
          <w:noProof/>
        </w:rPr>
        <w:tab/>
      </w:r>
      <w:r>
        <w:rPr>
          <w:noProof/>
        </w:rPr>
        <w:fldChar w:fldCharType="begin"/>
      </w:r>
      <w:r>
        <w:rPr>
          <w:noProof/>
        </w:rPr>
        <w:instrText xml:space="preserve"> PAGEREF _Toc218596160 \h </w:instrText>
      </w:r>
      <w:r>
        <w:rPr>
          <w:noProof/>
        </w:rPr>
      </w:r>
      <w:r>
        <w:rPr>
          <w:noProof/>
        </w:rPr>
        <w:fldChar w:fldCharType="separate"/>
      </w:r>
      <w:r>
        <w:rPr>
          <w:noProof/>
        </w:rPr>
        <w:t>55</w:t>
      </w:r>
      <w:r>
        <w:rPr>
          <w:noProof/>
        </w:rPr>
        <w:fldChar w:fldCharType="end"/>
      </w:r>
    </w:p>
    <w:p w14:paraId="09247DCD" w14:textId="4FC786ED"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6.2.4.3.3</w:t>
      </w:r>
      <w:r>
        <w:rPr>
          <w:noProof/>
        </w:rPr>
        <w:tab/>
        <w:t>SNRM client CoAP procedure</w:t>
      </w:r>
      <w:r>
        <w:rPr>
          <w:noProof/>
        </w:rPr>
        <w:tab/>
      </w:r>
      <w:r>
        <w:rPr>
          <w:noProof/>
        </w:rPr>
        <w:fldChar w:fldCharType="begin"/>
      </w:r>
      <w:r>
        <w:rPr>
          <w:noProof/>
        </w:rPr>
        <w:instrText xml:space="preserve"> PAGEREF _Toc218596161 \h </w:instrText>
      </w:r>
      <w:r>
        <w:rPr>
          <w:noProof/>
        </w:rPr>
      </w:r>
      <w:r>
        <w:rPr>
          <w:noProof/>
        </w:rPr>
        <w:fldChar w:fldCharType="separate"/>
      </w:r>
      <w:r>
        <w:rPr>
          <w:noProof/>
        </w:rPr>
        <w:t>55</w:t>
      </w:r>
      <w:r>
        <w:rPr>
          <w:noProof/>
        </w:rPr>
        <w:fldChar w:fldCharType="end"/>
      </w:r>
    </w:p>
    <w:p w14:paraId="57FAE2E2" w14:textId="2AD7EEDF"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6.2.4.3.4</w:t>
      </w:r>
      <w:r>
        <w:rPr>
          <w:noProof/>
        </w:rPr>
        <w:tab/>
        <w:t>SNRM server CoAP procedure</w:t>
      </w:r>
      <w:r>
        <w:rPr>
          <w:noProof/>
        </w:rPr>
        <w:tab/>
      </w:r>
      <w:r>
        <w:rPr>
          <w:noProof/>
        </w:rPr>
        <w:fldChar w:fldCharType="begin"/>
      </w:r>
      <w:r>
        <w:rPr>
          <w:noProof/>
        </w:rPr>
        <w:instrText xml:space="preserve"> PAGEREF _Toc218596162 \h </w:instrText>
      </w:r>
      <w:r>
        <w:rPr>
          <w:noProof/>
        </w:rPr>
      </w:r>
      <w:r>
        <w:rPr>
          <w:noProof/>
        </w:rPr>
        <w:fldChar w:fldCharType="separate"/>
      </w:r>
      <w:r>
        <w:rPr>
          <w:noProof/>
        </w:rPr>
        <w:t>55</w:t>
      </w:r>
      <w:r>
        <w:rPr>
          <w:noProof/>
        </w:rPr>
        <w:fldChar w:fldCharType="end"/>
      </w:r>
    </w:p>
    <w:p w14:paraId="4EDEE7E5" w14:textId="58DEDBB5" w:rsidR="00065FDF" w:rsidRDefault="00065FD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Off-network procedures</w:t>
      </w:r>
      <w:r>
        <w:rPr>
          <w:noProof/>
        </w:rPr>
        <w:tab/>
      </w:r>
      <w:r>
        <w:rPr>
          <w:noProof/>
        </w:rPr>
        <w:fldChar w:fldCharType="begin"/>
      </w:r>
      <w:r>
        <w:rPr>
          <w:noProof/>
        </w:rPr>
        <w:instrText xml:space="preserve"> PAGEREF _Toc218596163 \h </w:instrText>
      </w:r>
      <w:r>
        <w:rPr>
          <w:noProof/>
        </w:rPr>
      </w:r>
      <w:r>
        <w:rPr>
          <w:noProof/>
        </w:rPr>
        <w:fldChar w:fldCharType="separate"/>
      </w:r>
      <w:r>
        <w:rPr>
          <w:noProof/>
        </w:rPr>
        <w:t>56</w:t>
      </w:r>
      <w:r>
        <w:rPr>
          <w:noProof/>
        </w:rPr>
        <w:fldChar w:fldCharType="end"/>
      </w:r>
    </w:p>
    <w:p w14:paraId="58731654" w14:textId="0E807F83" w:rsidR="00065FDF" w:rsidRDefault="00065FD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Coding</w:t>
      </w:r>
      <w:r>
        <w:rPr>
          <w:noProof/>
        </w:rPr>
        <w:tab/>
      </w:r>
      <w:r>
        <w:rPr>
          <w:noProof/>
        </w:rPr>
        <w:fldChar w:fldCharType="begin"/>
      </w:r>
      <w:r>
        <w:rPr>
          <w:noProof/>
        </w:rPr>
        <w:instrText xml:space="preserve"> PAGEREF _Toc218596164 \h </w:instrText>
      </w:r>
      <w:r>
        <w:rPr>
          <w:noProof/>
        </w:rPr>
      </w:r>
      <w:r>
        <w:rPr>
          <w:noProof/>
        </w:rPr>
        <w:fldChar w:fldCharType="separate"/>
      </w:r>
      <w:r>
        <w:rPr>
          <w:noProof/>
        </w:rPr>
        <w:t>56</w:t>
      </w:r>
      <w:r>
        <w:rPr>
          <w:noProof/>
        </w:rPr>
        <w:fldChar w:fldCharType="end"/>
      </w:r>
    </w:p>
    <w:p w14:paraId="522C820F" w14:textId="0AF41AA8" w:rsidR="00065FDF" w:rsidRDefault="00065FD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General</w:t>
      </w:r>
      <w:r>
        <w:rPr>
          <w:noProof/>
        </w:rPr>
        <w:tab/>
      </w:r>
      <w:r>
        <w:rPr>
          <w:noProof/>
        </w:rPr>
        <w:fldChar w:fldCharType="begin"/>
      </w:r>
      <w:r>
        <w:rPr>
          <w:noProof/>
        </w:rPr>
        <w:instrText xml:space="preserve"> PAGEREF _Toc218596165 \h </w:instrText>
      </w:r>
      <w:r>
        <w:rPr>
          <w:noProof/>
        </w:rPr>
      </w:r>
      <w:r>
        <w:rPr>
          <w:noProof/>
        </w:rPr>
        <w:fldChar w:fldCharType="separate"/>
      </w:r>
      <w:r>
        <w:rPr>
          <w:noProof/>
        </w:rPr>
        <w:t>56</w:t>
      </w:r>
      <w:r>
        <w:rPr>
          <w:noProof/>
        </w:rPr>
        <w:fldChar w:fldCharType="end"/>
      </w:r>
    </w:p>
    <w:p w14:paraId="108668B9" w14:textId="4FC71A88" w:rsidR="00065FDF" w:rsidRDefault="00065FDF">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Application unique ID</w:t>
      </w:r>
      <w:r>
        <w:rPr>
          <w:noProof/>
        </w:rPr>
        <w:tab/>
      </w:r>
      <w:r>
        <w:rPr>
          <w:noProof/>
        </w:rPr>
        <w:fldChar w:fldCharType="begin"/>
      </w:r>
      <w:r>
        <w:rPr>
          <w:noProof/>
        </w:rPr>
        <w:instrText xml:space="preserve"> PAGEREF _Toc218596166 \h </w:instrText>
      </w:r>
      <w:r>
        <w:rPr>
          <w:noProof/>
        </w:rPr>
      </w:r>
      <w:r>
        <w:rPr>
          <w:noProof/>
        </w:rPr>
        <w:fldChar w:fldCharType="separate"/>
      </w:r>
      <w:r>
        <w:rPr>
          <w:noProof/>
        </w:rPr>
        <w:t>56</w:t>
      </w:r>
      <w:r>
        <w:rPr>
          <w:noProof/>
        </w:rPr>
        <w:fldChar w:fldCharType="end"/>
      </w:r>
    </w:p>
    <w:p w14:paraId="0F6C2A92" w14:textId="4D82632D" w:rsidR="00065FDF" w:rsidRDefault="00065FDF">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noProof/>
        </w:rPr>
        <w:tab/>
        <w:t>Structure</w:t>
      </w:r>
      <w:r>
        <w:rPr>
          <w:noProof/>
        </w:rPr>
        <w:tab/>
      </w:r>
      <w:r>
        <w:rPr>
          <w:noProof/>
        </w:rPr>
        <w:fldChar w:fldCharType="begin"/>
      </w:r>
      <w:r>
        <w:rPr>
          <w:noProof/>
        </w:rPr>
        <w:instrText xml:space="preserve"> PAGEREF _Toc218596167 \h </w:instrText>
      </w:r>
      <w:r>
        <w:rPr>
          <w:noProof/>
        </w:rPr>
      </w:r>
      <w:r>
        <w:rPr>
          <w:noProof/>
        </w:rPr>
        <w:fldChar w:fldCharType="separate"/>
      </w:r>
      <w:r>
        <w:rPr>
          <w:noProof/>
        </w:rPr>
        <w:t>56</w:t>
      </w:r>
      <w:r>
        <w:rPr>
          <w:noProof/>
        </w:rPr>
        <w:fldChar w:fldCharType="end"/>
      </w:r>
    </w:p>
    <w:p w14:paraId="43A9E0B5" w14:textId="2A815CBD"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noProof/>
        </w:rPr>
        <w:tab/>
        <w:t>VALInfo document</w:t>
      </w:r>
      <w:r>
        <w:rPr>
          <w:noProof/>
        </w:rPr>
        <w:tab/>
      </w:r>
      <w:r>
        <w:rPr>
          <w:noProof/>
        </w:rPr>
        <w:fldChar w:fldCharType="begin"/>
      </w:r>
      <w:r>
        <w:rPr>
          <w:noProof/>
        </w:rPr>
        <w:instrText xml:space="preserve"> PAGEREF _Toc218596168 \h </w:instrText>
      </w:r>
      <w:r>
        <w:rPr>
          <w:noProof/>
        </w:rPr>
      </w:r>
      <w:r>
        <w:rPr>
          <w:noProof/>
        </w:rPr>
        <w:fldChar w:fldCharType="separate"/>
      </w:r>
      <w:r>
        <w:rPr>
          <w:noProof/>
        </w:rPr>
        <w:t>56</w:t>
      </w:r>
      <w:r>
        <w:rPr>
          <w:noProof/>
        </w:rPr>
        <w:fldChar w:fldCharType="end"/>
      </w:r>
    </w:p>
    <w:p w14:paraId="671E4609" w14:textId="639AA42E"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noProof/>
        </w:rPr>
        <w:tab/>
        <w:t>UnicastInfo document</w:t>
      </w:r>
      <w:r>
        <w:rPr>
          <w:noProof/>
        </w:rPr>
        <w:tab/>
      </w:r>
      <w:r>
        <w:rPr>
          <w:noProof/>
        </w:rPr>
        <w:fldChar w:fldCharType="begin"/>
      </w:r>
      <w:r>
        <w:rPr>
          <w:noProof/>
        </w:rPr>
        <w:instrText xml:space="preserve"> PAGEREF _Toc218596169 \h </w:instrText>
      </w:r>
      <w:r>
        <w:rPr>
          <w:noProof/>
        </w:rPr>
      </w:r>
      <w:r>
        <w:rPr>
          <w:noProof/>
        </w:rPr>
        <w:fldChar w:fldCharType="separate"/>
      </w:r>
      <w:r>
        <w:rPr>
          <w:noProof/>
        </w:rPr>
        <w:t>56</w:t>
      </w:r>
      <w:r>
        <w:rPr>
          <w:noProof/>
        </w:rPr>
        <w:fldChar w:fldCharType="end"/>
      </w:r>
    </w:p>
    <w:p w14:paraId="0F71AFA6" w14:textId="66D52F98"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noProof/>
        </w:rPr>
        <w:tab/>
        <w:t>MBMSInfo document</w:t>
      </w:r>
      <w:r>
        <w:rPr>
          <w:noProof/>
        </w:rPr>
        <w:tab/>
      </w:r>
      <w:r>
        <w:rPr>
          <w:noProof/>
        </w:rPr>
        <w:fldChar w:fldCharType="begin"/>
      </w:r>
      <w:r>
        <w:rPr>
          <w:noProof/>
        </w:rPr>
        <w:instrText xml:space="preserve"> PAGEREF _Toc218596170 \h </w:instrText>
      </w:r>
      <w:r>
        <w:rPr>
          <w:noProof/>
        </w:rPr>
      </w:r>
      <w:r>
        <w:rPr>
          <w:noProof/>
        </w:rPr>
        <w:fldChar w:fldCharType="separate"/>
      </w:r>
      <w:r>
        <w:rPr>
          <w:noProof/>
        </w:rPr>
        <w:t>57</w:t>
      </w:r>
      <w:r>
        <w:rPr>
          <w:noProof/>
        </w:rPr>
        <w:fldChar w:fldCharType="end"/>
      </w:r>
    </w:p>
    <w:p w14:paraId="176C27C2" w14:textId="5E5B47B2"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noProof/>
        </w:rPr>
        <w:tab/>
        <w:t>NetworkQoSManagementInfo document</w:t>
      </w:r>
      <w:r>
        <w:rPr>
          <w:noProof/>
        </w:rPr>
        <w:tab/>
      </w:r>
      <w:r>
        <w:rPr>
          <w:noProof/>
        </w:rPr>
        <w:fldChar w:fldCharType="begin"/>
      </w:r>
      <w:r>
        <w:rPr>
          <w:noProof/>
        </w:rPr>
        <w:instrText xml:space="preserve"> PAGEREF _Toc218596171 \h </w:instrText>
      </w:r>
      <w:r>
        <w:rPr>
          <w:noProof/>
        </w:rPr>
      </w:r>
      <w:r>
        <w:rPr>
          <w:noProof/>
        </w:rPr>
        <w:fldChar w:fldCharType="separate"/>
      </w:r>
      <w:r>
        <w:rPr>
          <w:noProof/>
        </w:rPr>
        <w:t>59</w:t>
      </w:r>
      <w:r>
        <w:rPr>
          <w:noProof/>
        </w:rPr>
        <w:fldChar w:fldCharType="end"/>
      </w:r>
    </w:p>
    <w:p w14:paraId="2B3DF6A6" w14:textId="39AE2552"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7.3.5</w:t>
      </w:r>
      <w:r>
        <w:rPr>
          <w:noProof/>
        </w:rPr>
        <w:tab/>
        <w:t>Application communication requirements info document</w:t>
      </w:r>
      <w:r>
        <w:rPr>
          <w:noProof/>
        </w:rPr>
        <w:tab/>
      </w:r>
      <w:r>
        <w:rPr>
          <w:noProof/>
        </w:rPr>
        <w:fldChar w:fldCharType="begin"/>
      </w:r>
      <w:r>
        <w:rPr>
          <w:noProof/>
        </w:rPr>
        <w:instrText xml:space="preserve"> PAGEREF _Toc218596172 \h </w:instrText>
      </w:r>
      <w:r>
        <w:rPr>
          <w:noProof/>
        </w:rPr>
      </w:r>
      <w:r>
        <w:rPr>
          <w:noProof/>
        </w:rPr>
        <w:fldChar w:fldCharType="separate"/>
      </w:r>
      <w:r>
        <w:rPr>
          <w:noProof/>
        </w:rPr>
        <w:t>59</w:t>
      </w:r>
      <w:r>
        <w:rPr>
          <w:noProof/>
        </w:rPr>
        <w:fldChar w:fldCharType="end"/>
      </w:r>
    </w:p>
    <w:p w14:paraId="032C087D" w14:textId="7E6E67E5"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7.3.6</w:t>
      </w:r>
      <w:r>
        <w:rPr>
          <w:noProof/>
        </w:rPr>
        <w:tab/>
        <w:t>SEAL MBS Usage Info document</w:t>
      </w:r>
      <w:r>
        <w:rPr>
          <w:noProof/>
        </w:rPr>
        <w:tab/>
      </w:r>
      <w:r>
        <w:rPr>
          <w:noProof/>
        </w:rPr>
        <w:fldChar w:fldCharType="begin"/>
      </w:r>
      <w:r>
        <w:rPr>
          <w:noProof/>
        </w:rPr>
        <w:instrText xml:space="preserve"> PAGEREF _Toc218596173 \h </w:instrText>
      </w:r>
      <w:r>
        <w:rPr>
          <w:noProof/>
        </w:rPr>
      </w:r>
      <w:r>
        <w:rPr>
          <w:noProof/>
        </w:rPr>
        <w:fldChar w:fldCharType="separate"/>
      </w:r>
      <w:r>
        <w:rPr>
          <w:noProof/>
        </w:rPr>
        <w:t>60</w:t>
      </w:r>
      <w:r>
        <w:rPr>
          <w:noProof/>
        </w:rPr>
        <w:fldChar w:fldCharType="end"/>
      </w:r>
    </w:p>
    <w:p w14:paraId="4B4E5024" w14:textId="39417E1D" w:rsidR="00065FDF" w:rsidRDefault="00065FDF">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noProof/>
        </w:rPr>
        <w:tab/>
        <w:t>XML schema</w:t>
      </w:r>
      <w:r>
        <w:rPr>
          <w:noProof/>
        </w:rPr>
        <w:tab/>
      </w:r>
      <w:r>
        <w:rPr>
          <w:noProof/>
        </w:rPr>
        <w:fldChar w:fldCharType="begin"/>
      </w:r>
      <w:r>
        <w:rPr>
          <w:noProof/>
        </w:rPr>
        <w:instrText xml:space="preserve"> PAGEREF _Toc218596174 \h </w:instrText>
      </w:r>
      <w:r>
        <w:rPr>
          <w:noProof/>
        </w:rPr>
      </w:r>
      <w:r>
        <w:rPr>
          <w:noProof/>
        </w:rPr>
        <w:fldChar w:fldCharType="separate"/>
      </w:r>
      <w:r>
        <w:rPr>
          <w:noProof/>
        </w:rPr>
        <w:t>62</w:t>
      </w:r>
      <w:r>
        <w:rPr>
          <w:noProof/>
        </w:rPr>
        <w:fldChar w:fldCharType="end"/>
      </w:r>
    </w:p>
    <w:p w14:paraId="16655FC8" w14:textId="0C49840C"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noProof/>
        </w:rPr>
        <w:tab/>
        <w:t>General</w:t>
      </w:r>
      <w:r>
        <w:rPr>
          <w:noProof/>
        </w:rPr>
        <w:tab/>
      </w:r>
      <w:r>
        <w:rPr>
          <w:noProof/>
        </w:rPr>
        <w:fldChar w:fldCharType="begin"/>
      </w:r>
      <w:r>
        <w:rPr>
          <w:noProof/>
        </w:rPr>
        <w:instrText xml:space="preserve"> PAGEREF _Toc218596175 \h </w:instrText>
      </w:r>
      <w:r>
        <w:rPr>
          <w:noProof/>
        </w:rPr>
      </w:r>
      <w:r>
        <w:rPr>
          <w:noProof/>
        </w:rPr>
        <w:fldChar w:fldCharType="separate"/>
      </w:r>
      <w:r>
        <w:rPr>
          <w:noProof/>
        </w:rPr>
        <w:t>62</w:t>
      </w:r>
      <w:r>
        <w:rPr>
          <w:noProof/>
        </w:rPr>
        <w:fldChar w:fldCharType="end"/>
      </w:r>
    </w:p>
    <w:p w14:paraId="4A1838F3" w14:textId="711F8BFC"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r>
      <w:r>
        <w:rPr>
          <w:noProof/>
        </w:rPr>
        <w:instrText xml:space="preserve"> PAGEREF _Toc218596176 \h </w:instrText>
      </w:r>
      <w:r>
        <w:rPr>
          <w:noProof/>
        </w:rPr>
      </w:r>
      <w:r>
        <w:rPr>
          <w:noProof/>
        </w:rPr>
        <w:fldChar w:fldCharType="separate"/>
      </w:r>
      <w:r>
        <w:rPr>
          <w:noProof/>
        </w:rPr>
        <w:t>62</w:t>
      </w:r>
      <w:r>
        <w:rPr>
          <w:noProof/>
        </w:rPr>
        <w:fldChar w:fldCharType="end"/>
      </w:r>
    </w:p>
    <w:p w14:paraId="1E4D8C16" w14:textId="452D4FAE"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r>
      <w:r>
        <w:rPr>
          <w:noProof/>
        </w:rPr>
        <w:instrText xml:space="preserve"> PAGEREF _Toc218596177 \h </w:instrText>
      </w:r>
      <w:r>
        <w:rPr>
          <w:noProof/>
        </w:rPr>
      </w:r>
      <w:r>
        <w:rPr>
          <w:noProof/>
        </w:rPr>
        <w:fldChar w:fldCharType="separate"/>
      </w:r>
      <w:r>
        <w:rPr>
          <w:noProof/>
        </w:rPr>
        <w:t>62</w:t>
      </w:r>
      <w:r>
        <w:rPr>
          <w:noProof/>
        </w:rPr>
        <w:fldChar w:fldCharType="end"/>
      </w:r>
    </w:p>
    <w:p w14:paraId="2003D840" w14:textId="62445DFE"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r>
      <w:r>
        <w:rPr>
          <w:noProof/>
        </w:rPr>
        <w:instrText xml:space="preserve"> PAGEREF _Toc218596178 \h </w:instrText>
      </w:r>
      <w:r>
        <w:rPr>
          <w:noProof/>
        </w:rPr>
      </w:r>
      <w:r>
        <w:rPr>
          <w:noProof/>
        </w:rPr>
        <w:fldChar w:fldCharType="separate"/>
      </w:r>
      <w:r>
        <w:rPr>
          <w:noProof/>
        </w:rPr>
        <w:t>63</w:t>
      </w:r>
      <w:r>
        <w:rPr>
          <w:noProof/>
        </w:rPr>
        <w:fldChar w:fldCharType="end"/>
      </w:r>
    </w:p>
    <w:p w14:paraId="4E8BC1D3" w14:textId="2DE4E22F"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r>
      <w:r>
        <w:rPr>
          <w:noProof/>
        </w:rPr>
        <w:instrText xml:space="preserve"> PAGEREF _Toc218596179 \h </w:instrText>
      </w:r>
      <w:r>
        <w:rPr>
          <w:noProof/>
        </w:rPr>
      </w:r>
      <w:r>
        <w:rPr>
          <w:noProof/>
        </w:rPr>
        <w:fldChar w:fldCharType="separate"/>
      </w:r>
      <w:r>
        <w:rPr>
          <w:noProof/>
        </w:rPr>
        <w:t>65</w:t>
      </w:r>
      <w:r>
        <w:rPr>
          <w:noProof/>
        </w:rPr>
        <w:fldChar w:fldCharType="end"/>
      </w:r>
    </w:p>
    <w:p w14:paraId="6297ACCB" w14:textId="31619B13"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7.4.6</w:t>
      </w:r>
      <w:r>
        <w:rPr>
          <w:noProof/>
        </w:rPr>
        <w:tab/>
      </w:r>
      <w:r>
        <w:rPr>
          <w:noProof/>
          <w:lang w:eastAsia="zh-CN"/>
        </w:rPr>
        <w:t xml:space="preserve">XML schema for </w:t>
      </w:r>
      <w:r>
        <w:rPr>
          <w:noProof/>
        </w:rPr>
        <w:t>application/vnd.3gpp.seal-app-comm-requirements-info+xml</w:t>
      </w:r>
      <w:r>
        <w:rPr>
          <w:noProof/>
        </w:rPr>
        <w:tab/>
      </w:r>
      <w:r>
        <w:rPr>
          <w:noProof/>
        </w:rPr>
        <w:fldChar w:fldCharType="begin"/>
      </w:r>
      <w:r>
        <w:rPr>
          <w:noProof/>
        </w:rPr>
        <w:instrText xml:space="preserve"> PAGEREF _Toc218596180 \h </w:instrText>
      </w:r>
      <w:r>
        <w:rPr>
          <w:noProof/>
        </w:rPr>
      </w:r>
      <w:r>
        <w:rPr>
          <w:noProof/>
        </w:rPr>
        <w:fldChar w:fldCharType="separate"/>
      </w:r>
      <w:r>
        <w:rPr>
          <w:noProof/>
        </w:rPr>
        <w:t>66</w:t>
      </w:r>
      <w:r>
        <w:rPr>
          <w:noProof/>
        </w:rPr>
        <w:fldChar w:fldCharType="end"/>
      </w:r>
    </w:p>
    <w:p w14:paraId="6FCCCC39" w14:textId="6A452C6C"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7.4.7</w:t>
      </w:r>
      <w:r>
        <w:rPr>
          <w:noProof/>
          <w:lang w:eastAsia="zh-CN"/>
        </w:rPr>
        <w:tab/>
        <w:t xml:space="preserve">XML schema for </w:t>
      </w:r>
      <w:r>
        <w:rPr>
          <w:noProof/>
        </w:rPr>
        <w:t>application/vnd.3gpp.seal-mbs-usage-info+xml</w:t>
      </w:r>
      <w:r>
        <w:rPr>
          <w:noProof/>
        </w:rPr>
        <w:tab/>
      </w:r>
      <w:r>
        <w:rPr>
          <w:noProof/>
        </w:rPr>
        <w:fldChar w:fldCharType="begin"/>
      </w:r>
      <w:r>
        <w:rPr>
          <w:noProof/>
        </w:rPr>
        <w:instrText xml:space="preserve"> PAGEREF _Toc218596181 \h </w:instrText>
      </w:r>
      <w:r>
        <w:rPr>
          <w:noProof/>
        </w:rPr>
      </w:r>
      <w:r>
        <w:rPr>
          <w:noProof/>
        </w:rPr>
        <w:fldChar w:fldCharType="separate"/>
      </w:r>
      <w:r>
        <w:rPr>
          <w:noProof/>
        </w:rPr>
        <w:t>68</w:t>
      </w:r>
      <w:r>
        <w:rPr>
          <w:noProof/>
        </w:rPr>
        <w:fldChar w:fldCharType="end"/>
      </w:r>
    </w:p>
    <w:p w14:paraId="1EC396CD" w14:textId="6B38EBB5" w:rsidR="00065FDF" w:rsidRDefault="00065FDF">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noProof/>
        </w:rPr>
        <w:tab/>
        <w:t>Data semantics</w:t>
      </w:r>
      <w:r>
        <w:rPr>
          <w:noProof/>
        </w:rPr>
        <w:tab/>
      </w:r>
      <w:r>
        <w:rPr>
          <w:noProof/>
        </w:rPr>
        <w:fldChar w:fldCharType="begin"/>
      </w:r>
      <w:r>
        <w:rPr>
          <w:noProof/>
        </w:rPr>
        <w:instrText xml:space="preserve"> PAGEREF _Toc218596182 \h </w:instrText>
      </w:r>
      <w:r>
        <w:rPr>
          <w:noProof/>
        </w:rPr>
      </w:r>
      <w:r>
        <w:rPr>
          <w:noProof/>
        </w:rPr>
        <w:fldChar w:fldCharType="separate"/>
      </w:r>
      <w:r>
        <w:rPr>
          <w:noProof/>
        </w:rPr>
        <w:t>70</w:t>
      </w:r>
      <w:r>
        <w:rPr>
          <w:noProof/>
        </w:rPr>
        <w:fldChar w:fldCharType="end"/>
      </w:r>
    </w:p>
    <w:p w14:paraId="507D061F" w14:textId="6F0DE1E3"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noProof/>
        </w:rPr>
        <w:tab/>
        <w:t>VALInfo document</w:t>
      </w:r>
      <w:r>
        <w:rPr>
          <w:noProof/>
        </w:rPr>
        <w:tab/>
      </w:r>
      <w:r>
        <w:rPr>
          <w:noProof/>
        </w:rPr>
        <w:fldChar w:fldCharType="begin"/>
      </w:r>
      <w:r>
        <w:rPr>
          <w:noProof/>
        </w:rPr>
        <w:instrText xml:space="preserve"> PAGEREF _Toc218596183 \h </w:instrText>
      </w:r>
      <w:r>
        <w:rPr>
          <w:noProof/>
        </w:rPr>
      </w:r>
      <w:r>
        <w:rPr>
          <w:noProof/>
        </w:rPr>
        <w:fldChar w:fldCharType="separate"/>
      </w:r>
      <w:r>
        <w:rPr>
          <w:noProof/>
        </w:rPr>
        <w:t>70</w:t>
      </w:r>
      <w:r>
        <w:rPr>
          <w:noProof/>
        </w:rPr>
        <w:fldChar w:fldCharType="end"/>
      </w:r>
    </w:p>
    <w:p w14:paraId="6760B052" w14:textId="352CF9E8"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noProof/>
        </w:rPr>
        <w:tab/>
        <w:t>UnicastInfo document</w:t>
      </w:r>
      <w:r>
        <w:rPr>
          <w:noProof/>
        </w:rPr>
        <w:tab/>
      </w:r>
      <w:r>
        <w:rPr>
          <w:noProof/>
        </w:rPr>
        <w:fldChar w:fldCharType="begin"/>
      </w:r>
      <w:r>
        <w:rPr>
          <w:noProof/>
        </w:rPr>
        <w:instrText xml:space="preserve"> PAGEREF _Toc218596184 \h </w:instrText>
      </w:r>
      <w:r>
        <w:rPr>
          <w:noProof/>
        </w:rPr>
      </w:r>
      <w:r>
        <w:rPr>
          <w:noProof/>
        </w:rPr>
        <w:fldChar w:fldCharType="separate"/>
      </w:r>
      <w:r>
        <w:rPr>
          <w:noProof/>
        </w:rPr>
        <w:t>70</w:t>
      </w:r>
      <w:r>
        <w:rPr>
          <w:noProof/>
        </w:rPr>
        <w:fldChar w:fldCharType="end"/>
      </w:r>
    </w:p>
    <w:p w14:paraId="03592A8F" w14:textId="5D835D21"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noProof/>
        </w:rPr>
        <w:tab/>
        <w:t>MBMSInfo document</w:t>
      </w:r>
      <w:r>
        <w:rPr>
          <w:noProof/>
        </w:rPr>
        <w:tab/>
      </w:r>
      <w:r>
        <w:rPr>
          <w:noProof/>
        </w:rPr>
        <w:fldChar w:fldCharType="begin"/>
      </w:r>
      <w:r>
        <w:rPr>
          <w:noProof/>
        </w:rPr>
        <w:instrText xml:space="preserve"> PAGEREF _Toc218596185 \h </w:instrText>
      </w:r>
      <w:r>
        <w:rPr>
          <w:noProof/>
        </w:rPr>
      </w:r>
      <w:r>
        <w:rPr>
          <w:noProof/>
        </w:rPr>
        <w:fldChar w:fldCharType="separate"/>
      </w:r>
      <w:r>
        <w:rPr>
          <w:noProof/>
        </w:rPr>
        <w:t>71</w:t>
      </w:r>
      <w:r>
        <w:rPr>
          <w:noProof/>
        </w:rPr>
        <w:fldChar w:fldCharType="end"/>
      </w:r>
    </w:p>
    <w:p w14:paraId="0EC27197" w14:textId="1DCBEFE7"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7.5.4</w:t>
      </w:r>
      <w:r>
        <w:rPr>
          <w:noProof/>
        </w:rPr>
        <w:tab/>
        <w:t>NetworkQoSManagementInfo document</w:t>
      </w:r>
      <w:r>
        <w:rPr>
          <w:noProof/>
        </w:rPr>
        <w:tab/>
      </w:r>
      <w:r>
        <w:rPr>
          <w:noProof/>
        </w:rPr>
        <w:fldChar w:fldCharType="begin"/>
      </w:r>
      <w:r>
        <w:rPr>
          <w:noProof/>
        </w:rPr>
        <w:instrText xml:space="preserve"> PAGEREF _Toc218596186 \h </w:instrText>
      </w:r>
      <w:r>
        <w:rPr>
          <w:noProof/>
        </w:rPr>
      </w:r>
      <w:r>
        <w:rPr>
          <w:noProof/>
        </w:rPr>
        <w:fldChar w:fldCharType="separate"/>
      </w:r>
      <w:r>
        <w:rPr>
          <w:noProof/>
        </w:rPr>
        <w:t>73</w:t>
      </w:r>
      <w:r>
        <w:rPr>
          <w:noProof/>
        </w:rPr>
        <w:fldChar w:fldCharType="end"/>
      </w:r>
    </w:p>
    <w:p w14:paraId="548C65D3" w14:textId="2C6E1AF5"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7.5.5</w:t>
      </w:r>
      <w:r>
        <w:rPr>
          <w:noProof/>
        </w:rPr>
        <w:tab/>
        <w:t>ApplicationCommunicationRequirementsInfo document</w:t>
      </w:r>
      <w:r>
        <w:rPr>
          <w:noProof/>
        </w:rPr>
        <w:tab/>
      </w:r>
      <w:r>
        <w:rPr>
          <w:noProof/>
        </w:rPr>
        <w:fldChar w:fldCharType="begin"/>
      </w:r>
      <w:r>
        <w:rPr>
          <w:noProof/>
        </w:rPr>
        <w:instrText xml:space="preserve"> PAGEREF _Toc218596187 \h </w:instrText>
      </w:r>
      <w:r>
        <w:rPr>
          <w:noProof/>
        </w:rPr>
      </w:r>
      <w:r>
        <w:rPr>
          <w:noProof/>
        </w:rPr>
        <w:fldChar w:fldCharType="separate"/>
      </w:r>
      <w:r>
        <w:rPr>
          <w:noProof/>
        </w:rPr>
        <w:t>74</w:t>
      </w:r>
      <w:r>
        <w:rPr>
          <w:noProof/>
        </w:rPr>
        <w:fldChar w:fldCharType="end"/>
      </w:r>
    </w:p>
    <w:p w14:paraId="292B43CB" w14:textId="3DDA1440"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7.5.6</w:t>
      </w:r>
      <w:r>
        <w:rPr>
          <w:noProof/>
        </w:rPr>
        <w:tab/>
        <w:t>SEALMBSUsageInfo document</w:t>
      </w:r>
      <w:r>
        <w:rPr>
          <w:noProof/>
        </w:rPr>
        <w:tab/>
      </w:r>
      <w:r>
        <w:rPr>
          <w:noProof/>
        </w:rPr>
        <w:fldChar w:fldCharType="begin"/>
      </w:r>
      <w:r>
        <w:rPr>
          <w:noProof/>
        </w:rPr>
        <w:instrText xml:space="preserve"> PAGEREF _Toc218596188 \h </w:instrText>
      </w:r>
      <w:r>
        <w:rPr>
          <w:noProof/>
        </w:rPr>
      </w:r>
      <w:r>
        <w:rPr>
          <w:noProof/>
        </w:rPr>
        <w:fldChar w:fldCharType="separate"/>
      </w:r>
      <w:r>
        <w:rPr>
          <w:noProof/>
        </w:rPr>
        <w:t>75</w:t>
      </w:r>
      <w:r>
        <w:rPr>
          <w:noProof/>
        </w:rPr>
        <w:fldChar w:fldCharType="end"/>
      </w:r>
    </w:p>
    <w:p w14:paraId="7BD48B0C" w14:textId="1A1ABCDD" w:rsidR="00065FDF" w:rsidRDefault="00065FDF">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noProof/>
        </w:rPr>
        <w:tab/>
        <w:t>MIME types</w:t>
      </w:r>
      <w:r>
        <w:rPr>
          <w:noProof/>
        </w:rPr>
        <w:tab/>
      </w:r>
      <w:r>
        <w:rPr>
          <w:noProof/>
        </w:rPr>
        <w:fldChar w:fldCharType="begin"/>
      </w:r>
      <w:r>
        <w:rPr>
          <w:noProof/>
        </w:rPr>
        <w:instrText xml:space="preserve"> PAGEREF _Toc218596189 \h </w:instrText>
      </w:r>
      <w:r>
        <w:rPr>
          <w:noProof/>
        </w:rPr>
      </w:r>
      <w:r>
        <w:rPr>
          <w:noProof/>
        </w:rPr>
        <w:fldChar w:fldCharType="separate"/>
      </w:r>
      <w:r>
        <w:rPr>
          <w:noProof/>
        </w:rPr>
        <w:t>77</w:t>
      </w:r>
      <w:r>
        <w:rPr>
          <w:noProof/>
        </w:rPr>
        <w:fldChar w:fldCharType="end"/>
      </w:r>
    </w:p>
    <w:p w14:paraId="23E7566E" w14:textId="40BDEA11" w:rsidR="00065FDF" w:rsidRDefault="00065FDF">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noProof/>
        </w:rPr>
        <w:tab/>
        <w:t>IANA registration template</w:t>
      </w:r>
      <w:r>
        <w:rPr>
          <w:noProof/>
        </w:rPr>
        <w:tab/>
      </w:r>
      <w:r>
        <w:rPr>
          <w:noProof/>
        </w:rPr>
        <w:fldChar w:fldCharType="begin"/>
      </w:r>
      <w:r>
        <w:rPr>
          <w:noProof/>
        </w:rPr>
        <w:instrText xml:space="preserve"> PAGEREF _Toc218596190 \h </w:instrText>
      </w:r>
      <w:r>
        <w:rPr>
          <w:noProof/>
        </w:rPr>
      </w:r>
      <w:r>
        <w:rPr>
          <w:noProof/>
        </w:rPr>
        <w:fldChar w:fldCharType="separate"/>
      </w:r>
      <w:r>
        <w:rPr>
          <w:noProof/>
        </w:rPr>
        <w:t>77</w:t>
      </w:r>
      <w:r>
        <w:rPr>
          <w:noProof/>
        </w:rPr>
        <w:fldChar w:fldCharType="end"/>
      </w:r>
    </w:p>
    <w:p w14:paraId="7CEB723B" w14:textId="3A64A75C"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r>
      <w:r>
        <w:rPr>
          <w:noProof/>
        </w:rPr>
        <w:instrText xml:space="preserve"> PAGEREF _Toc218596191 \h </w:instrText>
      </w:r>
      <w:r>
        <w:rPr>
          <w:noProof/>
        </w:rPr>
      </w:r>
      <w:r>
        <w:rPr>
          <w:noProof/>
        </w:rPr>
        <w:fldChar w:fldCharType="separate"/>
      </w:r>
      <w:r>
        <w:rPr>
          <w:noProof/>
        </w:rPr>
        <w:t>78</w:t>
      </w:r>
      <w:r>
        <w:rPr>
          <w:noProof/>
        </w:rPr>
        <w:fldChar w:fldCharType="end"/>
      </w:r>
    </w:p>
    <w:p w14:paraId="6F8A2B14" w14:textId="7951C225"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7.7.2</w:t>
      </w:r>
      <w:r>
        <w:rPr>
          <w:noProof/>
        </w:rPr>
        <w:tab/>
        <w:t>IANA registration template for UnicastInfo</w:t>
      </w:r>
      <w:r>
        <w:rPr>
          <w:noProof/>
        </w:rPr>
        <w:tab/>
      </w:r>
      <w:r>
        <w:rPr>
          <w:noProof/>
        </w:rPr>
        <w:fldChar w:fldCharType="begin"/>
      </w:r>
      <w:r>
        <w:rPr>
          <w:noProof/>
        </w:rPr>
        <w:instrText xml:space="preserve"> PAGEREF _Toc218596192 \h </w:instrText>
      </w:r>
      <w:r>
        <w:rPr>
          <w:noProof/>
        </w:rPr>
      </w:r>
      <w:r>
        <w:rPr>
          <w:noProof/>
        </w:rPr>
        <w:fldChar w:fldCharType="separate"/>
      </w:r>
      <w:r>
        <w:rPr>
          <w:noProof/>
        </w:rPr>
        <w:t>79</w:t>
      </w:r>
      <w:r>
        <w:rPr>
          <w:noProof/>
        </w:rPr>
        <w:fldChar w:fldCharType="end"/>
      </w:r>
    </w:p>
    <w:p w14:paraId="22A3A2F7" w14:textId="640CD198"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r>
      <w:r>
        <w:rPr>
          <w:noProof/>
        </w:rPr>
        <w:instrText xml:space="preserve"> PAGEREF _Toc218596193 \h </w:instrText>
      </w:r>
      <w:r>
        <w:rPr>
          <w:noProof/>
        </w:rPr>
      </w:r>
      <w:r>
        <w:rPr>
          <w:noProof/>
        </w:rPr>
        <w:fldChar w:fldCharType="separate"/>
      </w:r>
      <w:r>
        <w:rPr>
          <w:noProof/>
        </w:rPr>
        <w:t>81</w:t>
      </w:r>
      <w:r>
        <w:rPr>
          <w:noProof/>
        </w:rPr>
        <w:fldChar w:fldCharType="end"/>
      </w:r>
    </w:p>
    <w:p w14:paraId="7AAFAB94" w14:textId="27692734"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7.7.4</w:t>
      </w:r>
      <w:r>
        <w:rPr>
          <w:noProof/>
        </w:rPr>
        <w:tab/>
        <w:t>IANA registration template for NetworkQoSManagementInfo</w:t>
      </w:r>
      <w:r>
        <w:rPr>
          <w:noProof/>
        </w:rPr>
        <w:tab/>
      </w:r>
      <w:r>
        <w:rPr>
          <w:noProof/>
        </w:rPr>
        <w:fldChar w:fldCharType="begin"/>
      </w:r>
      <w:r>
        <w:rPr>
          <w:noProof/>
        </w:rPr>
        <w:instrText xml:space="preserve"> PAGEREF _Toc218596194 \h </w:instrText>
      </w:r>
      <w:r>
        <w:rPr>
          <w:noProof/>
        </w:rPr>
      </w:r>
      <w:r>
        <w:rPr>
          <w:noProof/>
        </w:rPr>
        <w:fldChar w:fldCharType="separate"/>
      </w:r>
      <w:r>
        <w:rPr>
          <w:noProof/>
        </w:rPr>
        <w:t>82</w:t>
      </w:r>
      <w:r>
        <w:rPr>
          <w:noProof/>
        </w:rPr>
        <w:fldChar w:fldCharType="end"/>
      </w:r>
    </w:p>
    <w:p w14:paraId="40564267" w14:textId="09CFA44D"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7.7.5</w:t>
      </w:r>
      <w:r>
        <w:rPr>
          <w:noProof/>
        </w:rPr>
        <w:tab/>
        <w:t>IANA registration template for ApplicationCommunicationRequirementsInfo</w:t>
      </w:r>
      <w:r>
        <w:rPr>
          <w:noProof/>
        </w:rPr>
        <w:tab/>
      </w:r>
      <w:r>
        <w:rPr>
          <w:noProof/>
        </w:rPr>
        <w:fldChar w:fldCharType="begin"/>
      </w:r>
      <w:r>
        <w:rPr>
          <w:noProof/>
        </w:rPr>
        <w:instrText xml:space="preserve"> PAGEREF _Toc218596195 \h </w:instrText>
      </w:r>
      <w:r>
        <w:rPr>
          <w:noProof/>
        </w:rPr>
      </w:r>
      <w:r>
        <w:rPr>
          <w:noProof/>
        </w:rPr>
        <w:fldChar w:fldCharType="separate"/>
      </w:r>
      <w:r>
        <w:rPr>
          <w:noProof/>
        </w:rPr>
        <w:t>84</w:t>
      </w:r>
      <w:r>
        <w:rPr>
          <w:noProof/>
        </w:rPr>
        <w:fldChar w:fldCharType="end"/>
      </w:r>
    </w:p>
    <w:p w14:paraId="483E4A26" w14:textId="749FCB53"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7.7.6</w:t>
      </w:r>
      <w:r>
        <w:rPr>
          <w:noProof/>
        </w:rPr>
        <w:tab/>
        <w:t>IANA registration template for SEALMBSUsageInfo</w:t>
      </w:r>
      <w:r>
        <w:rPr>
          <w:noProof/>
        </w:rPr>
        <w:tab/>
      </w:r>
      <w:r>
        <w:rPr>
          <w:noProof/>
        </w:rPr>
        <w:fldChar w:fldCharType="begin"/>
      </w:r>
      <w:r>
        <w:rPr>
          <w:noProof/>
        </w:rPr>
        <w:instrText xml:space="preserve"> PAGEREF _Toc218596196 \h </w:instrText>
      </w:r>
      <w:r>
        <w:rPr>
          <w:noProof/>
        </w:rPr>
      </w:r>
      <w:r>
        <w:rPr>
          <w:noProof/>
        </w:rPr>
        <w:fldChar w:fldCharType="separate"/>
      </w:r>
      <w:r>
        <w:rPr>
          <w:noProof/>
        </w:rPr>
        <w:t>85</w:t>
      </w:r>
      <w:r>
        <w:rPr>
          <w:noProof/>
        </w:rPr>
        <w:fldChar w:fldCharType="end"/>
      </w:r>
    </w:p>
    <w:p w14:paraId="18AF80C1" w14:textId="70C322AF" w:rsidR="00065FDF" w:rsidRDefault="00065FD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CoAP resource representation and encoding</w:t>
      </w:r>
      <w:r>
        <w:rPr>
          <w:noProof/>
        </w:rPr>
        <w:tab/>
      </w:r>
      <w:r>
        <w:rPr>
          <w:noProof/>
        </w:rPr>
        <w:fldChar w:fldCharType="begin"/>
      </w:r>
      <w:r>
        <w:rPr>
          <w:noProof/>
        </w:rPr>
        <w:instrText xml:space="preserve"> PAGEREF _Toc218596197 \h </w:instrText>
      </w:r>
      <w:r>
        <w:rPr>
          <w:noProof/>
        </w:rPr>
      </w:r>
      <w:r>
        <w:rPr>
          <w:noProof/>
        </w:rPr>
        <w:fldChar w:fldCharType="separate"/>
      </w:r>
      <w:r>
        <w:rPr>
          <w:noProof/>
        </w:rPr>
        <w:t>87</w:t>
      </w:r>
      <w:r>
        <w:rPr>
          <w:noProof/>
        </w:rPr>
        <w:fldChar w:fldCharType="end"/>
      </w:r>
    </w:p>
    <w:p w14:paraId="1FEB23A3" w14:textId="77F9CC72" w:rsidR="00065FDF" w:rsidRDefault="00065FD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rPr>
        <w:tab/>
        <w:t>General</w:t>
      </w:r>
      <w:r>
        <w:rPr>
          <w:noProof/>
        </w:rPr>
        <w:tab/>
      </w:r>
      <w:r>
        <w:rPr>
          <w:noProof/>
        </w:rPr>
        <w:fldChar w:fldCharType="begin"/>
      </w:r>
      <w:r>
        <w:rPr>
          <w:noProof/>
        </w:rPr>
        <w:instrText xml:space="preserve"> PAGEREF _Toc218596198 \h </w:instrText>
      </w:r>
      <w:r>
        <w:rPr>
          <w:noProof/>
        </w:rPr>
      </w:r>
      <w:r>
        <w:rPr>
          <w:noProof/>
        </w:rPr>
        <w:fldChar w:fldCharType="separate"/>
      </w:r>
      <w:r>
        <w:rPr>
          <w:noProof/>
        </w:rPr>
        <w:t>87</w:t>
      </w:r>
      <w:r>
        <w:rPr>
          <w:noProof/>
        </w:rPr>
        <w:fldChar w:fldCharType="end"/>
      </w:r>
    </w:p>
    <w:p w14:paraId="1AC2EE8C" w14:textId="5072A61A" w:rsidR="00065FDF" w:rsidRDefault="00065FD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noProof/>
        </w:rPr>
        <w:tab/>
        <w:t>Resource representation and APIs for QoS session</w:t>
      </w:r>
      <w:r>
        <w:rPr>
          <w:noProof/>
        </w:rPr>
        <w:tab/>
      </w:r>
      <w:r>
        <w:rPr>
          <w:noProof/>
        </w:rPr>
        <w:fldChar w:fldCharType="begin"/>
      </w:r>
      <w:r>
        <w:rPr>
          <w:noProof/>
        </w:rPr>
        <w:instrText xml:space="preserve"> PAGEREF _Toc218596199 \h </w:instrText>
      </w:r>
      <w:r>
        <w:rPr>
          <w:noProof/>
        </w:rPr>
      </w:r>
      <w:r>
        <w:rPr>
          <w:noProof/>
        </w:rPr>
        <w:fldChar w:fldCharType="separate"/>
      </w:r>
      <w:r>
        <w:rPr>
          <w:noProof/>
        </w:rPr>
        <w:t>87</w:t>
      </w:r>
      <w:r>
        <w:rPr>
          <w:noProof/>
        </w:rPr>
        <w:fldChar w:fldCharType="end"/>
      </w:r>
    </w:p>
    <w:p w14:paraId="43462B87" w14:textId="5DC272BB" w:rsidR="00065FDF" w:rsidRDefault="00065FDF">
      <w:pPr>
        <w:pStyle w:val="TOC2"/>
        <w:rPr>
          <w:rFonts w:asciiTheme="minorHAnsi" w:eastAsiaTheme="minorEastAsia" w:hAnsiTheme="minorHAnsi" w:cstheme="minorBidi"/>
          <w:noProof/>
          <w:kern w:val="2"/>
          <w:sz w:val="24"/>
          <w:szCs w:val="24"/>
          <w:lang w:eastAsia="en-GB"/>
          <w14:ligatures w14:val="standardContextual"/>
        </w:rPr>
      </w:pPr>
      <w:r w:rsidRPr="00851811">
        <w:rPr>
          <w:noProof/>
          <w:lang w:val="fr-FR"/>
        </w:rPr>
        <w:t>A.2.1</w:t>
      </w:r>
      <w:r w:rsidRPr="00851811">
        <w:rPr>
          <w:noProof/>
          <w:lang w:val="fr-FR"/>
        </w:rPr>
        <w:tab/>
        <w:t>SU_QosSessionManagement API</w:t>
      </w:r>
      <w:r>
        <w:rPr>
          <w:noProof/>
        </w:rPr>
        <w:tab/>
      </w:r>
      <w:r>
        <w:rPr>
          <w:noProof/>
        </w:rPr>
        <w:fldChar w:fldCharType="begin"/>
      </w:r>
      <w:r>
        <w:rPr>
          <w:noProof/>
        </w:rPr>
        <w:instrText xml:space="preserve"> PAGEREF _Toc218596200 \h </w:instrText>
      </w:r>
      <w:r>
        <w:rPr>
          <w:noProof/>
        </w:rPr>
      </w:r>
      <w:r>
        <w:rPr>
          <w:noProof/>
        </w:rPr>
        <w:fldChar w:fldCharType="separate"/>
      </w:r>
      <w:r>
        <w:rPr>
          <w:noProof/>
        </w:rPr>
        <w:t>87</w:t>
      </w:r>
      <w:r>
        <w:rPr>
          <w:noProof/>
        </w:rPr>
        <w:fldChar w:fldCharType="end"/>
      </w:r>
    </w:p>
    <w:p w14:paraId="7600BC7F" w14:textId="0F42D6F6"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sidRPr="00851811">
        <w:rPr>
          <w:noProof/>
          <w:lang w:val="fr-FR"/>
        </w:rPr>
        <w:t>A.2.1.1</w:t>
      </w:r>
      <w:r w:rsidRPr="00851811">
        <w:rPr>
          <w:noProof/>
          <w:lang w:val="fr-FR"/>
        </w:rPr>
        <w:tab/>
        <w:t>API URI</w:t>
      </w:r>
      <w:r>
        <w:rPr>
          <w:noProof/>
        </w:rPr>
        <w:tab/>
      </w:r>
      <w:r>
        <w:rPr>
          <w:noProof/>
        </w:rPr>
        <w:fldChar w:fldCharType="begin"/>
      </w:r>
      <w:r>
        <w:rPr>
          <w:noProof/>
        </w:rPr>
        <w:instrText xml:space="preserve"> PAGEREF _Toc218596201 \h </w:instrText>
      </w:r>
      <w:r>
        <w:rPr>
          <w:noProof/>
        </w:rPr>
      </w:r>
      <w:r>
        <w:rPr>
          <w:noProof/>
        </w:rPr>
        <w:fldChar w:fldCharType="separate"/>
      </w:r>
      <w:r>
        <w:rPr>
          <w:noProof/>
        </w:rPr>
        <w:t>87</w:t>
      </w:r>
      <w:r>
        <w:rPr>
          <w:noProof/>
        </w:rPr>
        <w:fldChar w:fldCharType="end"/>
      </w:r>
    </w:p>
    <w:p w14:paraId="154C47E7" w14:textId="07EF6579"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noProof/>
        </w:rPr>
        <w:tab/>
        <w:t>Resources</w:t>
      </w:r>
      <w:r>
        <w:rPr>
          <w:noProof/>
        </w:rPr>
        <w:tab/>
      </w:r>
      <w:r>
        <w:rPr>
          <w:noProof/>
        </w:rPr>
        <w:fldChar w:fldCharType="begin"/>
      </w:r>
      <w:r>
        <w:rPr>
          <w:noProof/>
        </w:rPr>
        <w:instrText xml:space="preserve"> PAGEREF _Toc218596202 \h </w:instrText>
      </w:r>
      <w:r>
        <w:rPr>
          <w:noProof/>
        </w:rPr>
      </w:r>
      <w:r>
        <w:rPr>
          <w:noProof/>
        </w:rPr>
        <w:fldChar w:fldCharType="separate"/>
      </w:r>
      <w:r>
        <w:rPr>
          <w:noProof/>
        </w:rPr>
        <w:t>88</w:t>
      </w:r>
      <w:r>
        <w:rPr>
          <w:noProof/>
        </w:rPr>
        <w:fldChar w:fldCharType="end"/>
      </w:r>
    </w:p>
    <w:p w14:paraId="2A6F34D2" w14:textId="4E654CFC"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A.2.1.2.1</w:t>
      </w:r>
      <w:r>
        <w:rPr>
          <w:noProof/>
        </w:rPr>
        <w:tab/>
        <w:t>Overview</w:t>
      </w:r>
      <w:r>
        <w:rPr>
          <w:noProof/>
        </w:rPr>
        <w:tab/>
      </w:r>
      <w:r>
        <w:rPr>
          <w:noProof/>
        </w:rPr>
        <w:fldChar w:fldCharType="begin"/>
      </w:r>
      <w:r>
        <w:rPr>
          <w:noProof/>
        </w:rPr>
        <w:instrText xml:space="preserve"> PAGEREF _Toc218596203 \h </w:instrText>
      </w:r>
      <w:r>
        <w:rPr>
          <w:noProof/>
        </w:rPr>
      </w:r>
      <w:r>
        <w:rPr>
          <w:noProof/>
        </w:rPr>
        <w:fldChar w:fldCharType="separate"/>
      </w:r>
      <w:r>
        <w:rPr>
          <w:noProof/>
        </w:rPr>
        <w:t>88</w:t>
      </w:r>
      <w:r>
        <w:rPr>
          <w:noProof/>
        </w:rPr>
        <w:fldChar w:fldCharType="end"/>
      </w:r>
    </w:p>
    <w:p w14:paraId="074A3635" w14:textId="49710D54"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sidRPr="00851811">
        <w:rPr>
          <w:noProof/>
          <w:lang w:val="fr-FR"/>
        </w:rPr>
        <w:t>A.2.1.2.2</w:t>
      </w:r>
      <w:r w:rsidRPr="00851811">
        <w:rPr>
          <w:noProof/>
          <w:lang w:val="fr-FR"/>
        </w:rPr>
        <w:tab/>
        <w:t>Resource: QoS Sessions</w:t>
      </w:r>
      <w:r>
        <w:rPr>
          <w:noProof/>
        </w:rPr>
        <w:tab/>
      </w:r>
      <w:r>
        <w:rPr>
          <w:noProof/>
        </w:rPr>
        <w:fldChar w:fldCharType="begin"/>
      </w:r>
      <w:r>
        <w:rPr>
          <w:noProof/>
        </w:rPr>
        <w:instrText xml:space="preserve"> PAGEREF _Toc218596204 \h </w:instrText>
      </w:r>
      <w:r>
        <w:rPr>
          <w:noProof/>
        </w:rPr>
      </w:r>
      <w:r>
        <w:rPr>
          <w:noProof/>
        </w:rPr>
        <w:fldChar w:fldCharType="separate"/>
      </w:r>
      <w:r>
        <w:rPr>
          <w:noProof/>
        </w:rPr>
        <w:t>89</w:t>
      </w:r>
      <w:r>
        <w:rPr>
          <w:noProof/>
        </w:rPr>
        <w:fldChar w:fldCharType="end"/>
      </w:r>
    </w:p>
    <w:p w14:paraId="450E4188" w14:textId="73D814DF"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sidRPr="00851811">
        <w:rPr>
          <w:noProof/>
          <w:lang w:val="fr-FR"/>
        </w:rPr>
        <w:t>A.2.1.2.2.1</w:t>
      </w:r>
      <w:r w:rsidRPr="00851811">
        <w:rPr>
          <w:noProof/>
          <w:lang w:val="fr-FR"/>
        </w:rPr>
        <w:tab/>
        <w:t>Description</w:t>
      </w:r>
      <w:r>
        <w:rPr>
          <w:noProof/>
        </w:rPr>
        <w:tab/>
      </w:r>
      <w:r>
        <w:rPr>
          <w:noProof/>
        </w:rPr>
        <w:fldChar w:fldCharType="begin"/>
      </w:r>
      <w:r>
        <w:rPr>
          <w:noProof/>
        </w:rPr>
        <w:instrText xml:space="preserve"> PAGEREF _Toc218596205 \h </w:instrText>
      </w:r>
      <w:r>
        <w:rPr>
          <w:noProof/>
        </w:rPr>
      </w:r>
      <w:r>
        <w:rPr>
          <w:noProof/>
        </w:rPr>
        <w:fldChar w:fldCharType="separate"/>
      </w:r>
      <w:r>
        <w:rPr>
          <w:noProof/>
        </w:rPr>
        <w:t>89</w:t>
      </w:r>
      <w:r>
        <w:rPr>
          <w:noProof/>
        </w:rPr>
        <w:fldChar w:fldCharType="end"/>
      </w:r>
    </w:p>
    <w:p w14:paraId="4EF4D3AD" w14:textId="2C05179D"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sidRPr="00851811">
        <w:rPr>
          <w:noProof/>
          <w:lang w:val="fr-FR"/>
        </w:rPr>
        <w:t>A.2.1.2.2.2</w:t>
      </w:r>
      <w:r w:rsidRPr="00851811">
        <w:rPr>
          <w:noProof/>
          <w:lang w:val="fr-FR"/>
        </w:rPr>
        <w:tab/>
        <w:t>Resource Definition</w:t>
      </w:r>
      <w:r>
        <w:rPr>
          <w:noProof/>
        </w:rPr>
        <w:tab/>
      </w:r>
      <w:r>
        <w:rPr>
          <w:noProof/>
        </w:rPr>
        <w:fldChar w:fldCharType="begin"/>
      </w:r>
      <w:r>
        <w:rPr>
          <w:noProof/>
        </w:rPr>
        <w:instrText xml:space="preserve"> PAGEREF _Toc218596206 \h </w:instrText>
      </w:r>
      <w:r>
        <w:rPr>
          <w:noProof/>
        </w:rPr>
      </w:r>
      <w:r>
        <w:rPr>
          <w:noProof/>
        </w:rPr>
        <w:fldChar w:fldCharType="separate"/>
      </w:r>
      <w:r>
        <w:rPr>
          <w:noProof/>
        </w:rPr>
        <w:t>89</w:t>
      </w:r>
      <w:r>
        <w:rPr>
          <w:noProof/>
        </w:rPr>
        <w:fldChar w:fldCharType="end"/>
      </w:r>
    </w:p>
    <w:p w14:paraId="21696273" w14:textId="0AA8CF29"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A.2.1.2.2.3</w:t>
      </w:r>
      <w:r>
        <w:rPr>
          <w:noProof/>
        </w:rPr>
        <w:tab/>
        <w:t>Resource Standard Methods</w:t>
      </w:r>
      <w:r>
        <w:rPr>
          <w:noProof/>
        </w:rPr>
        <w:tab/>
      </w:r>
      <w:r>
        <w:rPr>
          <w:noProof/>
        </w:rPr>
        <w:fldChar w:fldCharType="begin"/>
      </w:r>
      <w:r>
        <w:rPr>
          <w:noProof/>
        </w:rPr>
        <w:instrText xml:space="preserve"> PAGEREF _Toc218596207 \h </w:instrText>
      </w:r>
      <w:r>
        <w:rPr>
          <w:noProof/>
        </w:rPr>
      </w:r>
      <w:r>
        <w:rPr>
          <w:noProof/>
        </w:rPr>
        <w:fldChar w:fldCharType="separate"/>
      </w:r>
      <w:r>
        <w:rPr>
          <w:noProof/>
        </w:rPr>
        <w:t>89</w:t>
      </w:r>
      <w:r>
        <w:rPr>
          <w:noProof/>
        </w:rPr>
        <w:fldChar w:fldCharType="end"/>
      </w:r>
    </w:p>
    <w:p w14:paraId="62F29E02" w14:textId="30645D74"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A.2.1.2.2.3.1</w:t>
      </w:r>
      <w:r>
        <w:rPr>
          <w:noProof/>
        </w:rPr>
        <w:tab/>
        <w:t>POST</w:t>
      </w:r>
      <w:r>
        <w:rPr>
          <w:noProof/>
        </w:rPr>
        <w:tab/>
      </w:r>
      <w:r>
        <w:rPr>
          <w:noProof/>
        </w:rPr>
        <w:fldChar w:fldCharType="begin"/>
      </w:r>
      <w:r>
        <w:rPr>
          <w:noProof/>
        </w:rPr>
        <w:instrText xml:space="preserve"> PAGEREF _Toc218596208 \h </w:instrText>
      </w:r>
      <w:r>
        <w:rPr>
          <w:noProof/>
        </w:rPr>
      </w:r>
      <w:r>
        <w:rPr>
          <w:noProof/>
        </w:rPr>
        <w:fldChar w:fldCharType="separate"/>
      </w:r>
      <w:r>
        <w:rPr>
          <w:noProof/>
        </w:rPr>
        <w:t>89</w:t>
      </w:r>
      <w:r>
        <w:rPr>
          <w:noProof/>
        </w:rPr>
        <w:fldChar w:fldCharType="end"/>
      </w:r>
    </w:p>
    <w:p w14:paraId="10A49077" w14:textId="3FEA9FCF"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A.2.1.2.2.3.2</w:t>
      </w:r>
      <w:r>
        <w:rPr>
          <w:noProof/>
        </w:rPr>
        <w:tab/>
        <w:t>GET</w:t>
      </w:r>
      <w:r>
        <w:rPr>
          <w:noProof/>
        </w:rPr>
        <w:tab/>
      </w:r>
      <w:r>
        <w:rPr>
          <w:noProof/>
        </w:rPr>
        <w:fldChar w:fldCharType="begin"/>
      </w:r>
      <w:r>
        <w:rPr>
          <w:noProof/>
        </w:rPr>
        <w:instrText xml:space="preserve"> PAGEREF _Toc218596209 \h </w:instrText>
      </w:r>
      <w:r>
        <w:rPr>
          <w:noProof/>
        </w:rPr>
      </w:r>
      <w:r>
        <w:rPr>
          <w:noProof/>
        </w:rPr>
        <w:fldChar w:fldCharType="separate"/>
      </w:r>
      <w:r>
        <w:rPr>
          <w:noProof/>
        </w:rPr>
        <w:t>90</w:t>
      </w:r>
      <w:r>
        <w:rPr>
          <w:noProof/>
        </w:rPr>
        <w:fldChar w:fldCharType="end"/>
      </w:r>
    </w:p>
    <w:p w14:paraId="1446E1A0" w14:textId="65C6720D"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A.2.1.2.3</w:t>
      </w:r>
      <w:r>
        <w:rPr>
          <w:noProof/>
        </w:rPr>
        <w:tab/>
        <w:t>Resource: Individual QoS Session</w:t>
      </w:r>
      <w:r>
        <w:rPr>
          <w:noProof/>
        </w:rPr>
        <w:tab/>
      </w:r>
      <w:r>
        <w:rPr>
          <w:noProof/>
        </w:rPr>
        <w:fldChar w:fldCharType="begin"/>
      </w:r>
      <w:r>
        <w:rPr>
          <w:noProof/>
        </w:rPr>
        <w:instrText xml:space="preserve"> PAGEREF _Toc218596210 \h </w:instrText>
      </w:r>
      <w:r>
        <w:rPr>
          <w:noProof/>
        </w:rPr>
      </w:r>
      <w:r>
        <w:rPr>
          <w:noProof/>
        </w:rPr>
        <w:fldChar w:fldCharType="separate"/>
      </w:r>
      <w:r>
        <w:rPr>
          <w:noProof/>
        </w:rPr>
        <w:t>91</w:t>
      </w:r>
      <w:r>
        <w:rPr>
          <w:noProof/>
        </w:rPr>
        <w:fldChar w:fldCharType="end"/>
      </w:r>
    </w:p>
    <w:p w14:paraId="7E4A7A08" w14:textId="66E6CD87"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A.2.1.2.3.1</w:t>
      </w:r>
      <w:r>
        <w:rPr>
          <w:noProof/>
        </w:rPr>
        <w:tab/>
        <w:t>Description</w:t>
      </w:r>
      <w:r>
        <w:rPr>
          <w:noProof/>
        </w:rPr>
        <w:tab/>
      </w:r>
      <w:r>
        <w:rPr>
          <w:noProof/>
        </w:rPr>
        <w:fldChar w:fldCharType="begin"/>
      </w:r>
      <w:r>
        <w:rPr>
          <w:noProof/>
        </w:rPr>
        <w:instrText xml:space="preserve"> PAGEREF _Toc218596211 \h </w:instrText>
      </w:r>
      <w:r>
        <w:rPr>
          <w:noProof/>
        </w:rPr>
      </w:r>
      <w:r>
        <w:rPr>
          <w:noProof/>
        </w:rPr>
        <w:fldChar w:fldCharType="separate"/>
      </w:r>
      <w:r>
        <w:rPr>
          <w:noProof/>
        </w:rPr>
        <w:t>91</w:t>
      </w:r>
      <w:r>
        <w:rPr>
          <w:noProof/>
        </w:rPr>
        <w:fldChar w:fldCharType="end"/>
      </w:r>
    </w:p>
    <w:p w14:paraId="0A388CFB" w14:textId="01F3F843"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sidRPr="00851811">
        <w:rPr>
          <w:noProof/>
          <w:lang w:val="fr-FR"/>
        </w:rPr>
        <w:t>A.2.1.2.3.2</w:t>
      </w:r>
      <w:r w:rsidRPr="00851811">
        <w:rPr>
          <w:noProof/>
          <w:lang w:val="fr-FR"/>
        </w:rPr>
        <w:tab/>
        <w:t>Resource Definition</w:t>
      </w:r>
      <w:r>
        <w:rPr>
          <w:noProof/>
        </w:rPr>
        <w:tab/>
      </w:r>
      <w:r>
        <w:rPr>
          <w:noProof/>
        </w:rPr>
        <w:fldChar w:fldCharType="begin"/>
      </w:r>
      <w:r>
        <w:rPr>
          <w:noProof/>
        </w:rPr>
        <w:instrText xml:space="preserve"> PAGEREF _Toc218596212 \h </w:instrText>
      </w:r>
      <w:r>
        <w:rPr>
          <w:noProof/>
        </w:rPr>
      </w:r>
      <w:r>
        <w:rPr>
          <w:noProof/>
        </w:rPr>
        <w:fldChar w:fldCharType="separate"/>
      </w:r>
      <w:r>
        <w:rPr>
          <w:noProof/>
        </w:rPr>
        <w:t>91</w:t>
      </w:r>
      <w:r>
        <w:rPr>
          <w:noProof/>
        </w:rPr>
        <w:fldChar w:fldCharType="end"/>
      </w:r>
    </w:p>
    <w:p w14:paraId="36852744" w14:textId="00946B89"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A.2.1.2.3.3</w:t>
      </w:r>
      <w:r>
        <w:rPr>
          <w:noProof/>
        </w:rPr>
        <w:tab/>
        <w:t>Resource Standard Methods</w:t>
      </w:r>
      <w:r>
        <w:rPr>
          <w:noProof/>
        </w:rPr>
        <w:tab/>
      </w:r>
      <w:r>
        <w:rPr>
          <w:noProof/>
        </w:rPr>
        <w:fldChar w:fldCharType="begin"/>
      </w:r>
      <w:r>
        <w:rPr>
          <w:noProof/>
        </w:rPr>
        <w:instrText xml:space="preserve"> PAGEREF _Toc218596213 \h </w:instrText>
      </w:r>
      <w:r>
        <w:rPr>
          <w:noProof/>
        </w:rPr>
      </w:r>
      <w:r>
        <w:rPr>
          <w:noProof/>
        </w:rPr>
        <w:fldChar w:fldCharType="separate"/>
      </w:r>
      <w:r>
        <w:rPr>
          <w:noProof/>
        </w:rPr>
        <w:t>91</w:t>
      </w:r>
      <w:r>
        <w:rPr>
          <w:noProof/>
        </w:rPr>
        <w:fldChar w:fldCharType="end"/>
      </w:r>
    </w:p>
    <w:p w14:paraId="2D402A61" w14:textId="7877C62A"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A.2.1.2.3.3.1</w:t>
      </w:r>
      <w:r>
        <w:rPr>
          <w:noProof/>
        </w:rPr>
        <w:tab/>
        <w:t>GET</w:t>
      </w:r>
      <w:r>
        <w:rPr>
          <w:noProof/>
        </w:rPr>
        <w:tab/>
      </w:r>
      <w:r>
        <w:rPr>
          <w:noProof/>
        </w:rPr>
        <w:fldChar w:fldCharType="begin"/>
      </w:r>
      <w:r>
        <w:rPr>
          <w:noProof/>
        </w:rPr>
        <w:instrText xml:space="preserve"> PAGEREF _Toc218596214 \h </w:instrText>
      </w:r>
      <w:r>
        <w:rPr>
          <w:noProof/>
        </w:rPr>
      </w:r>
      <w:r>
        <w:rPr>
          <w:noProof/>
        </w:rPr>
        <w:fldChar w:fldCharType="separate"/>
      </w:r>
      <w:r>
        <w:rPr>
          <w:noProof/>
        </w:rPr>
        <w:t>91</w:t>
      </w:r>
      <w:r>
        <w:rPr>
          <w:noProof/>
        </w:rPr>
        <w:fldChar w:fldCharType="end"/>
      </w:r>
    </w:p>
    <w:p w14:paraId="11A69A71" w14:textId="65F42621"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A.2.1.2.3.3.2</w:t>
      </w:r>
      <w:r>
        <w:rPr>
          <w:noProof/>
        </w:rPr>
        <w:tab/>
        <w:t>PUT</w:t>
      </w:r>
      <w:r>
        <w:rPr>
          <w:noProof/>
        </w:rPr>
        <w:tab/>
      </w:r>
      <w:r>
        <w:rPr>
          <w:noProof/>
        </w:rPr>
        <w:fldChar w:fldCharType="begin"/>
      </w:r>
      <w:r>
        <w:rPr>
          <w:noProof/>
        </w:rPr>
        <w:instrText xml:space="preserve"> PAGEREF _Toc218596215 \h </w:instrText>
      </w:r>
      <w:r>
        <w:rPr>
          <w:noProof/>
        </w:rPr>
      </w:r>
      <w:r>
        <w:rPr>
          <w:noProof/>
        </w:rPr>
        <w:fldChar w:fldCharType="separate"/>
      </w:r>
      <w:r>
        <w:rPr>
          <w:noProof/>
        </w:rPr>
        <w:t>92</w:t>
      </w:r>
      <w:r>
        <w:rPr>
          <w:noProof/>
        </w:rPr>
        <w:fldChar w:fldCharType="end"/>
      </w:r>
    </w:p>
    <w:p w14:paraId="3F7F944D" w14:textId="66639010"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A.2.1.2.3.3.3</w:t>
      </w:r>
      <w:r>
        <w:rPr>
          <w:noProof/>
        </w:rPr>
        <w:tab/>
        <w:t>DELETE</w:t>
      </w:r>
      <w:r>
        <w:rPr>
          <w:noProof/>
        </w:rPr>
        <w:tab/>
      </w:r>
      <w:r>
        <w:rPr>
          <w:noProof/>
        </w:rPr>
        <w:fldChar w:fldCharType="begin"/>
      </w:r>
      <w:r>
        <w:rPr>
          <w:noProof/>
        </w:rPr>
        <w:instrText xml:space="preserve"> PAGEREF _Toc218596216 \h </w:instrText>
      </w:r>
      <w:r>
        <w:rPr>
          <w:noProof/>
        </w:rPr>
      </w:r>
      <w:r>
        <w:rPr>
          <w:noProof/>
        </w:rPr>
        <w:fldChar w:fldCharType="separate"/>
      </w:r>
      <w:r>
        <w:rPr>
          <w:noProof/>
        </w:rPr>
        <w:t>92</w:t>
      </w:r>
      <w:r>
        <w:rPr>
          <w:noProof/>
        </w:rPr>
        <w:fldChar w:fldCharType="end"/>
      </w:r>
    </w:p>
    <w:p w14:paraId="1C69311B" w14:textId="1D45FB8D"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sidRPr="00851811">
        <w:rPr>
          <w:noProof/>
          <w:lang w:val="fr-FR"/>
        </w:rPr>
        <w:t>A.2.1.2.4</w:t>
      </w:r>
      <w:r w:rsidRPr="00851811">
        <w:rPr>
          <w:noProof/>
          <w:lang w:val="fr-FR"/>
        </w:rPr>
        <w:tab/>
        <w:t>Resource: Individual QoS Session Participant</w:t>
      </w:r>
      <w:r>
        <w:rPr>
          <w:noProof/>
        </w:rPr>
        <w:tab/>
      </w:r>
      <w:r>
        <w:rPr>
          <w:noProof/>
        </w:rPr>
        <w:fldChar w:fldCharType="begin"/>
      </w:r>
      <w:r>
        <w:rPr>
          <w:noProof/>
        </w:rPr>
        <w:instrText xml:space="preserve"> PAGEREF _Toc218596217 \h </w:instrText>
      </w:r>
      <w:r>
        <w:rPr>
          <w:noProof/>
        </w:rPr>
      </w:r>
      <w:r>
        <w:rPr>
          <w:noProof/>
        </w:rPr>
        <w:fldChar w:fldCharType="separate"/>
      </w:r>
      <w:r>
        <w:rPr>
          <w:noProof/>
        </w:rPr>
        <w:t>93</w:t>
      </w:r>
      <w:r>
        <w:rPr>
          <w:noProof/>
        </w:rPr>
        <w:fldChar w:fldCharType="end"/>
      </w:r>
    </w:p>
    <w:p w14:paraId="0A8D9834" w14:textId="5F26761D"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A.2.1.2.4.1</w:t>
      </w:r>
      <w:r>
        <w:rPr>
          <w:noProof/>
        </w:rPr>
        <w:tab/>
        <w:t>Description</w:t>
      </w:r>
      <w:r>
        <w:rPr>
          <w:noProof/>
        </w:rPr>
        <w:tab/>
      </w:r>
      <w:r>
        <w:rPr>
          <w:noProof/>
        </w:rPr>
        <w:fldChar w:fldCharType="begin"/>
      </w:r>
      <w:r>
        <w:rPr>
          <w:noProof/>
        </w:rPr>
        <w:instrText xml:space="preserve"> PAGEREF _Toc218596218 \h </w:instrText>
      </w:r>
      <w:r>
        <w:rPr>
          <w:noProof/>
        </w:rPr>
      </w:r>
      <w:r>
        <w:rPr>
          <w:noProof/>
        </w:rPr>
        <w:fldChar w:fldCharType="separate"/>
      </w:r>
      <w:r>
        <w:rPr>
          <w:noProof/>
        </w:rPr>
        <w:t>93</w:t>
      </w:r>
      <w:r>
        <w:rPr>
          <w:noProof/>
        </w:rPr>
        <w:fldChar w:fldCharType="end"/>
      </w:r>
    </w:p>
    <w:p w14:paraId="7514A9A0" w14:textId="425EE0A5"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sidRPr="00851811">
        <w:rPr>
          <w:noProof/>
          <w:lang w:val="fr-FR"/>
        </w:rPr>
        <w:t>A.2.1.2.4.2</w:t>
      </w:r>
      <w:r w:rsidRPr="00851811">
        <w:rPr>
          <w:noProof/>
          <w:lang w:val="fr-FR"/>
        </w:rPr>
        <w:tab/>
        <w:t>Resource Definition</w:t>
      </w:r>
      <w:r>
        <w:rPr>
          <w:noProof/>
        </w:rPr>
        <w:tab/>
      </w:r>
      <w:r>
        <w:rPr>
          <w:noProof/>
        </w:rPr>
        <w:fldChar w:fldCharType="begin"/>
      </w:r>
      <w:r>
        <w:rPr>
          <w:noProof/>
        </w:rPr>
        <w:instrText xml:space="preserve"> PAGEREF _Toc218596219 \h </w:instrText>
      </w:r>
      <w:r>
        <w:rPr>
          <w:noProof/>
        </w:rPr>
      </w:r>
      <w:r>
        <w:rPr>
          <w:noProof/>
        </w:rPr>
        <w:fldChar w:fldCharType="separate"/>
      </w:r>
      <w:r>
        <w:rPr>
          <w:noProof/>
        </w:rPr>
        <w:t>93</w:t>
      </w:r>
      <w:r>
        <w:rPr>
          <w:noProof/>
        </w:rPr>
        <w:fldChar w:fldCharType="end"/>
      </w:r>
    </w:p>
    <w:p w14:paraId="34BC5BCF" w14:textId="0B77B1D2"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A.2.1.2.4.3</w:t>
      </w:r>
      <w:r>
        <w:rPr>
          <w:noProof/>
        </w:rPr>
        <w:tab/>
        <w:t>Resource Standard Methods</w:t>
      </w:r>
      <w:r>
        <w:rPr>
          <w:noProof/>
        </w:rPr>
        <w:tab/>
      </w:r>
      <w:r>
        <w:rPr>
          <w:noProof/>
        </w:rPr>
        <w:fldChar w:fldCharType="begin"/>
      </w:r>
      <w:r>
        <w:rPr>
          <w:noProof/>
        </w:rPr>
        <w:instrText xml:space="preserve"> PAGEREF _Toc218596220 \h </w:instrText>
      </w:r>
      <w:r>
        <w:rPr>
          <w:noProof/>
        </w:rPr>
      </w:r>
      <w:r>
        <w:rPr>
          <w:noProof/>
        </w:rPr>
        <w:fldChar w:fldCharType="separate"/>
      </w:r>
      <w:r>
        <w:rPr>
          <w:noProof/>
        </w:rPr>
        <w:t>93</w:t>
      </w:r>
      <w:r>
        <w:rPr>
          <w:noProof/>
        </w:rPr>
        <w:fldChar w:fldCharType="end"/>
      </w:r>
    </w:p>
    <w:p w14:paraId="391AD144" w14:textId="4A009640"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A.2.1.2.4.3.1</w:t>
      </w:r>
      <w:r>
        <w:rPr>
          <w:noProof/>
        </w:rPr>
        <w:tab/>
        <w:t>GET</w:t>
      </w:r>
      <w:r>
        <w:rPr>
          <w:noProof/>
        </w:rPr>
        <w:tab/>
      </w:r>
      <w:r>
        <w:rPr>
          <w:noProof/>
        </w:rPr>
        <w:fldChar w:fldCharType="begin"/>
      </w:r>
      <w:r>
        <w:rPr>
          <w:noProof/>
        </w:rPr>
        <w:instrText xml:space="preserve"> PAGEREF _Toc218596221 \h </w:instrText>
      </w:r>
      <w:r>
        <w:rPr>
          <w:noProof/>
        </w:rPr>
      </w:r>
      <w:r>
        <w:rPr>
          <w:noProof/>
        </w:rPr>
        <w:fldChar w:fldCharType="separate"/>
      </w:r>
      <w:r>
        <w:rPr>
          <w:noProof/>
        </w:rPr>
        <w:t>93</w:t>
      </w:r>
      <w:r>
        <w:rPr>
          <w:noProof/>
        </w:rPr>
        <w:fldChar w:fldCharType="end"/>
      </w:r>
    </w:p>
    <w:p w14:paraId="54DAF8F7" w14:textId="4D4CB54E"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A.2.1.2.4.3.2</w:t>
      </w:r>
      <w:r>
        <w:rPr>
          <w:noProof/>
        </w:rPr>
        <w:tab/>
        <w:t>PUT</w:t>
      </w:r>
      <w:r>
        <w:rPr>
          <w:noProof/>
        </w:rPr>
        <w:tab/>
      </w:r>
      <w:r>
        <w:rPr>
          <w:noProof/>
        </w:rPr>
        <w:fldChar w:fldCharType="begin"/>
      </w:r>
      <w:r>
        <w:rPr>
          <w:noProof/>
        </w:rPr>
        <w:instrText xml:space="preserve"> PAGEREF _Toc218596222 \h </w:instrText>
      </w:r>
      <w:r>
        <w:rPr>
          <w:noProof/>
        </w:rPr>
      </w:r>
      <w:r>
        <w:rPr>
          <w:noProof/>
        </w:rPr>
        <w:fldChar w:fldCharType="separate"/>
      </w:r>
      <w:r>
        <w:rPr>
          <w:noProof/>
        </w:rPr>
        <w:t>93</w:t>
      </w:r>
      <w:r>
        <w:rPr>
          <w:noProof/>
        </w:rPr>
        <w:fldChar w:fldCharType="end"/>
      </w:r>
    </w:p>
    <w:p w14:paraId="6F8DFEB5" w14:textId="72C5BD0A" w:rsidR="00065FDF" w:rsidRDefault="00065FDF">
      <w:pPr>
        <w:pStyle w:val="TOC6"/>
        <w:rPr>
          <w:rFonts w:asciiTheme="minorHAnsi" w:eastAsiaTheme="minorEastAsia" w:hAnsiTheme="minorHAnsi" w:cstheme="minorBidi"/>
          <w:noProof/>
          <w:kern w:val="2"/>
          <w:sz w:val="24"/>
          <w:szCs w:val="24"/>
          <w:lang w:eastAsia="en-GB"/>
          <w14:ligatures w14:val="standardContextual"/>
        </w:rPr>
      </w:pPr>
      <w:r>
        <w:rPr>
          <w:noProof/>
        </w:rPr>
        <w:t>A.2.1.2.4.3.3</w:t>
      </w:r>
      <w:r>
        <w:rPr>
          <w:noProof/>
        </w:rPr>
        <w:tab/>
        <w:t>DELETE</w:t>
      </w:r>
      <w:r>
        <w:rPr>
          <w:noProof/>
        </w:rPr>
        <w:tab/>
      </w:r>
      <w:r>
        <w:rPr>
          <w:noProof/>
        </w:rPr>
        <w:fldChar w:fldCharType="begin"/>
      </w:r>
      <w:r>
        <w:rPr>
          <w:noProof/>
        </w:rPr>
        <w:instrText xml:space="preserve"> PAGEREF _Toc218596223 \h </w:instrText>
      </w:r>
      <w:r>
        <w:rPr>
          <w:noProof/>
        </w:rPr>
      </w:r>
      <w:r>
        <w:rPr>
          <w:noProof/>
        </w:rPr>
        <w:fldChar w:fldCharType="separate"/>
      </w:r>
      <w:r>
        <w:rPr>
          <w:noProof/>
        </w:rPr>
        <w:t>94</w:t>
      </w:r>
      <w:r>
        <w:rPr>
          <w:noProof/>
        </w:rPr>
        <w:fldChar w:fldCharType="end"/>
      </w:r>
    </w:p>
    <w:p w14:paraId="357163EF" w14:textId="7BF755A0"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A.2.1.3</w:t>
      </w:r>
      <w:r>
        <w:rPr>
          <w:noProof/>
        </w:rPr>
        <w:tab/>
        <w:t>Data Model</w:t>
      </w:r>
      <w:r>
        <w:rPr>
          <w:noProof/>
        </w:rPr>
        <w:tab/>
      </w:r>
      <w:r>
        <w:rPr>
          <w:noProof/>
        </w:rPr>
        <w:fldChar w:fldCharType="begin"/>
      </w:r>
      <w:r>
        <w:rPr>
          <w:noProof/>
        </w:rPr>
        <w:instrText xml:space="preserve"> PAGEREF _Toc218596224 \h </w:instrText>
      </w:r>
      <w:r>
        <w:rPr>
          <w:noProof/>
        </w:rPr>
      </w:r>
      <w:r>
        <w:rPr>
          <w:noProof/>
        </w:rPr>
        <w:fldChar w:fldCharType="separate"/>
      </w:r>
      <w:r>
        <w:rPr>
          <w:noProof/>
        </w:rPr>
        <w:t>94</w:t>
      </w:r>
      <w:r>
        <w:rPr>
          <w:noProof/>
        </w:rPr>
        <w:fldChar w:fldCharType="end"/>
      </w:r>
    </w:p>
    <w:p w14:paraId="5A139D2B" w14:textId="030A2F0A"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A.2.1.3.1</w:t>
      </w:r>
      <w:r>
        <w:rPr>
          <w:noProof/>
        </w:rPr>
        <w:tab/>
        <w:t>General</w:t>
      </w:r>
      <w:r>
        <w:rPr>
          <w:noProof/>
        </w:rPr>
        <w:tab/>
      </w:r>
      <w:r>
        <w:rPr>
          <w:noProof/>
        </w:rPr>
        <w:fldChar w:fldCharType="begin"/>
      </w:r>
      <w:r>
        <w:rPr>
          <w:noProof/>
        </w:rPr>
        <w:instrText xml:space="preserve"> PAGEREF _Toc218596225 \h </w:instrText>
      </w:r>
      <w:r>
        <w:rPr>
          <w:noProof/>
        </w:rPr>
      </w:r>
      <w:r>
        <w:rPr>
          <w:noProof/>
        </w:rPr>
        <w:fldChar w:fldCharType="separate"/>
      </w:r>
      <w:r>
        <w:rPr>
          <w:noProof/>
        </w:rPr>
        <w:t>94</w:t>
      </w:r>
      <w:r>
        <w:rPr>
          <w:noProof/>
        </w:rPr>
        <w:fldChar w:fldCharType="end"/>
      </w:r>
    </w:p>
    <w:p w14:paraId="3D815031" w14:textId="5EA1BD8E"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A.2.1.3.2</w:t>
      </w:r>
      <w:r>
        <w:rPr>
          <w:noProof/>
        </w:rPr>
        <w:tab/>
        <w:t>Structured data types</w:t>
      </w:r>
      <w:r>
        <w:rPr>
          <w:noProof/>
        </w:rPr>
        <w:tab/>
      </w:r>
      <w:r>
        <w:rPr>
          <w:noProof/>
        </w:rPr>
        <w:fldChar w:fldCharType="begin"/>
      </w:r>
      <w:r>
        <w:rPr>
          <w:noProof/>
        </w:rPr>
        <w:instrText xml:space="preserve"> PAGEREF _Toc218596226 \h </w:instrText>
      </w:r>
      <w:r>
        <w:rPr>
          <w:noProof/>
        </w:rPr>
      </w:r>
      <w:r>
        <w:rPr>
          <w:noProof/>
        </w:rPr>
        <w:fldChar w:fldCharType="separate"/>
      </w:r>
      <w:r>
        <w:rPr>
          <w:noProof/>
        </w:rPr>
        <w:t>95</w:t>
      </w:r>
      <w:r>
        <w:rPr>
          <w:noProof/>
        </w:rPr>
        <w:fldChar w:fldCharType="end"/>
      </w:r>
    </w:p>
    <w:p w14:paraId="24EE2BEA" w14:textId="5341EC3D"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A.2.1.3.2.1</w:t>
      </w:r>
      <w:r>
        <w:rPr>
          <w:noProof/>
        </w:rPr>
        <w:tab/>
        <w:t>Introduction</w:t>
      </w:r>
      <w:r>
        <w:rPr>
          <w:noProof/>
        </w:rPr>
        <w:tab/>
      </w:r>
      <w:r>
        <w:rPr>
          <w:noProof/>
        </w:rPr>
        <w:fldChar w:fldCharType="begin"/>
      </w:r>
      <w:r>
        <w:rPr>
          <w:noProof/>
        </w:rPr>
        <w:instrText xml:space="preserve"> PAGEREF _Toc218596227 \h </w:instrText>
      </w:r>
      <w:r>
        <w:rPr>
          <w:noProof/>
        </w:rPr>
      </w:r>
      <w:r>
        <w:rPr>
          <w:noProof/>
        </w:rPr>
        <w:fldChar w:fldCharType="separate"/>
      </w:r>
      <w:r>
        <w:rPr>
          <w:noProof/>
        </w:rPr>
        <w:t>95</w:t>
      </w:r>
      <w:r>
        <w:rPr>
          <w:noProof/>
        </w:rPr>
        <w:fldChar w:fldCharType="end"/>
      </w:r>
    </w:p>
    <w:p w14:paraId="601767C1" w14:textId="6D37AA9D"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A.2.1.3.2.2</w:t>
      </w:r>
      <w:r>
        <w:rPr>
          <w:noProof/>
        </w:rPr>
        <w:tab/>
        <w:t>Type: QosSession</w:t>
      </w:r>
      <w:r>
        <w:rPr>
          <w:noProof/>
        </w:rPr>
        <w:tab/>
      </w:r>
      <w:r>
        <w:rPr>
          <w:noProof/>
        </w:rPr>
        <w:fldChar w:fldCharType="begin"/>
      </w:r>
      <w:r>
        <w:rPr>
          <w:noProof/>
        </w:rPr>
        <w:instrText xml:space="preserve"> PAGEREF _Toc218596228 \h </w:instrText>
      </w:r>
      <w:r>
        <w:rPr>
          <w:noProof/>
        </w:rPr>
      </w:r>
      <w:r>
        <w:rPr>
          <w:noProof/>
        </w:rPr>
        <w:fldChar w:fldCharType="separate"/>
      </w:r>
      <w:r>
        <w:rPr>
          <w:noProof/>
        </w:rPr>
        <w:t>95</w:t>
      </w:r>
      <w:r>
        <w:rPr>
          <w:noProof/>
        </w:rPr>
        <w:fldChar w:fldCharType="end"/>
      </w:r>
    </w:p>
    <w:p w14:paraId="7CF43658" w14:textId="4328AC40"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A.2.1.3.2.3</w:t>
      </w:r>
      <w:r>
        <w:rPr>
          <w:noProof/>
        </w:rPr>
        <w:tab/>
        <w:t>Type: SessionParticipant</w:t>
      </w:r>
      <w:r>
        <w:rPr>
          <w:noProof/>
        </w:rPr>
        <w:tab/>
      </w:r>
      <w:r>
        <w:rPr>
          <w:noProof/>
        </w:rPr>
        <w:fldChar w:fldCharType="begin"/>
      </w:r>
      <w:r>
        <w:rPr>
          <w:noProof/>
        </w:rPr>
        <w:instrText xml:space="preserve"> PAGEREF _Toc218596229 \h </w:instrText>
      </w:r>
      <w:r>
        <w:rPr>
          <w:noProof/>
        </w:rPr>
      </w:r>
      <w:r>
        <w:rPr>
          <w:noProof/>
        </w:rPr>
        <w:fldChar w:fldCharType="separate"/>
      </w:r>
      <w:r>
        <w:rPr>
          <w:noProof/>
        </w:rPr>
        <w:t>95</w:t>
      </w:r>
      <w:r>
        <w:rPr>
          <w:noProof/>
        </w:rPr>
        <w:fldChar w:fldCharType="end"/>
      </w:r>
    </w:p>
    <w:p w14:paraId="3FD5C900" w14:textId="2DBA7E08"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A.2.1.3.2.4</w:t>
      </w:r>
      <w:r>
        <w:rPr>
          <w:noProof/>
        </w:rPr>
        <w:tab/>
        <w:t>Type: ParticipantState</w:t>
      </w:r>
      <w:r>
        <w:rPr>
          <w:noProof/>
        </w:rPr>
        <w:tab/>
      </w:r>
      <w:r>
        <w:rPr>
          <w:noProof/>
        </w:rPr>
        <w:fldChar w:fldCharType="begin"/>
      </w:r>
      <w:r>
        <w:rPr>
          <w:noProof/>
        </w:rPr>
        <w:instrText xml:space="preserve"> PAGEREF _Toc218596230 \h </w:instrText>
      </w:r>
      <w:r>
        <w:rPr>
          <w:noProof/>
        </w:rPr>
      </w:r>
      <w:r>
        <w:rPr>
          <w:noProof/>
        </w:rPr>
        <w:fldChar w:fldCharType="separate"/>
      </w:r>
      <w:r>
        <w:rPr>
          <w:noProof/>
        </w:rPr>
        <w:t>96</w:t>
      </w:r>
      <w:r>
        <w:rPr>
          <w:noProof/>
        </w:rPr>
        <w:fldChar w:fldCharType="end"/>
      </w:r>
    </w:p>
    <w:p w14:paraId="078CE8BC" w14:textId="76AD2E41"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A.2.1.4</w:t>
      </w:r>
      <w:r>
        <w:rPr>
          <w:noProof/>
        </w:rPr>
        <w:tab/>
        <w:t>Error Handling</w:t>
      </w:r>
      <w:r>
        <w:rPr>
          <w:noProof/>
        </w:rPr>
        <w:tab/>
      </w:r>
      <w:r>
        <w:rPr>
          <w:noProof/>
        </w:rPr>
        <w:fldChar w:fldCharType="begin"/>
      </w:r>
      <w:r>
        <w:rPr>
          <w:noProof/>
        </w:rPr>
        <w:instrText xml:space="preserve"> PAGEREF _Toc218596231 \h </w:instrText>
      </w:r>
      <w:r>
        <w:rPr>
          <w:noProof/>
        </w:rPr>
      </w:r>
      <w:r>
        <w:rPr>
          <w:noProof/>
        </w:rPr>
        <w:fldChar w:fldCharType="separate"/>
      </w:r>
      <w:r>
        <w:rPr>
          <w:noProof/>
        </w:rPr>
        <w:t>96</w:t>
      </w:r>
      <w:r>
        <w:rPr>
          <w:noProof/>
        </w:rPr>
        <w:fldChar w:fldCharType="end"/>
      </w:r>
    </w:p>
    <w:p w14:paraId="43C91EB5" w14:textId="106313FB"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A.2.1.5</w:t>
      </w:r>
      <w:r>
        <w:rPr>
          <w:noProof/>
        </w:rPr>
        <w:tab/>
        <w:t>CDDL Specification</w:t>
      </w:r>
      <w:r>
        <w:rPr>
          <w:noProof/>
        </w:rPr>
        <w:tab/>
      </w:r>
      <w:r>
        <w:rPr>
          <w:noProof/>
        </w:rPr>
        <w:fldChar w:fldCharType="begin"/>
      </w:r>
      <w:r>
        <w:rPr>
          <w:noProof/>
        </w:rPr>
        <w:instrText xml:space="preserve"> PAGEREF _Toc218596232 \h </w:instrText>
      </w:r>
      <w:r>
        <w:rPr>
          <w:noProof/>
        </w:rPr>
      </w:r>
      <w:r>
        <w:rPr>
          <w:noProof/>
        </w:rPr>
        <w:fldChar w:fldCharType="separate"/>
      </w:r>
      <w:r>
        <w:rPr>
          <w:noProof/>
        </w:rPr>
        <w:t>96</w:t>
      </w:r>
      <w:r>
        <w:rPr>
          <w:noProof/>
        </w:rPr>
        <w:fldChar w:fldCharType="end"/>
      </w:r>
    </w:p>
    <w:p w14:paraId="15ABD841" w14:textId="0AE47FB0"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A.2.1.5.1</w:t>
      </w:r>
      <w:r>
        <w:rPr>
          <w:noProof/>
          <w:lang w:eastAsia="zh-CN"/>
        </w:rPr>
        <w:tab/>
        <w:t>Introduction</w:t>
      </w:r>
      <w:r>
        <w:rPr>
          <w:noProof/>
        </w:rPr>
        <w:tab/>
      </w:r>
      <w:r>
        <w:rPr>
          <w:noProof/>
        </w:rPr>
        <w:fldChar w:fldCharType="begin"/>
      </w:r>
      <w:r>
        <w:rPr>
          <w:noProof/>
        </w:rPr>
        <w:instrText xml:space="preserve"> PAGEREF _Toc218596233 \h </w:instrText>
      </w:r>
      <w:r>
        <w:rPr>
          <w:noProof/>
        </w:rPr>
      </w:r>
      <w:r>
        <w:rPr>
          <w:noProof/>
        </w:rPr>
        <w:fldChar w:fldCharType="separate"/>
      </w:r>
      <w:r>
        <w:rPr>
          <w:noProof/>
        </w:rPr>
        <w:t>96</w:t>
      </w:r>
      <w:r>
        <w:rPr>
          <w:noProof/>
        </w:rPr>
        <w:fldChar w:fldCharType="end"/>
      </w:r>
    </w:p>
    <w:p w14:paraId="7C93E890" w14:textId="50043DC1"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sidRPr="00851811">
        <w:rPr>
          <w:noProof/>
          <w:lang w:val="fr-FR" w:eastAsia="zh-CN"/>
        </w:rPr>
        <w:t>A.2.1.5.2</w:t>
      </w:r>
      <w:r w:rsidRPr="00851811">
        <w:rPr>
          <w:noProof/>
          <w:lang w:val="fr-FR" w:eastAsia="zh-CN"/>
        </w:rPr>
        <w:tab/>
        <w:t>CDDL document</w:t>
      </w:r>
      <w:r>
        <w:rPr>
          <w:noProof/>
        </w:rPr>
        <w:tab/>
      </w:r>
      <w:r>
        <w:rPr>
          <w:noProof/>
        </w:rPr>
        <w:fldChar w:fldCharType="begin"/>
      </w:r>
      <w:r>
        <w:rPr>
          <w:noProof/>
        </w:rPr>
        <w:instrText xml:space="preserve"> PAGEREF _Toc218596234 \h </w:instrText>
      </w:r>
      <w:r>
        <w:rPr>
          <w:noProof/>
        </w:rPr>
      </w:r>
      <w:r>
        <w:rPr>
          <w:noProof/>
        </w:rPr>
        <w:fldChar w:fldCharType="separate"/>
      </w:r>
      <w:r>
        <w:rPr>
          <w:noProof/>
        </w:rPr>
        <w:t>96</w:t>
      </w:r>
      <w:r>
        <w:rPr>
          <w:noProof/>
        </w:rPr>
        <w:fldChar w:fldCharType="end"/>
      </w:r>
    </w:p>
    <w:p w14:paraId="514DC9EF" w14:textId="2E48E490"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A.2.1.6</w:t>
      </w:r>
      <w:r>
        <w:rPr>
          <w:noProof/>
        </w:rPr>
        <w:tab/>
        <w:t>Media Types</w:t>
      </w:r>
      <w:r>
        <w:rPr>
          <w:noProof/>
        </w:rPr>
        <w:tab/>
      </w:r>
      <w:r>
        <w:rPr>
          <w:noProof/>
        </w:rPr>
        <w:fldChar w:fldCharType="begin"/>
      </w:r>
      <w:r>
        <w:rPr>
          <w:noProof/>
        </w:rPr>
        <w:instrText xml:space="preserve"> PAGEREF _Toc218596235 \h </w:instrText>
      </w:r>
      <w:r>
        <w:rPr>
          <w:noProof/>
        </w:rPr>
      </w:r>
      <w:r>
        <w:rPr>
          <w:noProof/>
        </w:rPr>
        <w:fldChar w:fldCharType="separate"/>
      </w:r>
      <w:r>
        <w:rPr>
          <w:noProof/>
        </w:rPr>
        <w:t>97</w:t>
      </w:r>
      <w:r>
        <w:rPr>
          <w:noProof/>
        </w:rPr>
        <w:fldChar w:fldCharType="end"/>
      </w:r>
    </w:p>
    <w:p w14:paraId="3048A5C6" w14:textId="5AD319FD"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A.2.1.7</w:t>
      </w:r>
      <w:r>
        <w:rPr>
          <w:noProof/>
        </w:rPr>
        <w:tab/>
        <w:t>Void</w:t>
      </w:r>
      <w:r>
        <w:rPr>
          <w:noProof/>
        </w:rPr>
        <w:tab/>
      </w:r>
      <w:r>
        <w:rPr>
          <w:noProof/>
        </w:rPr>
        <w:fldChar w:fldCharType="begin"/>
      </w:r>
      <w:r>
        <w:rPr>
          <w:noProof/>
        </w:rPr>
        <w:instrText xml:space="preserve"> PAGEREF _Toc218596236 \h </w:instrText>
      </w:r>
      <w:r>
        <w:rPr>
          <w:noProof/>
        </w:rPr>
      </w:r>
      <w:r>
        <w:rPr>
          <w:noProof/>
        </w:rPr>
        <w:fldChar w:fldCharType="separate"/>
      </w:r>
      <w:r>
        <w:rPr>
          <w:noProof/>
        </w:rPr>
        <w:t>97</w:t>
      </w:r>
      <w:r>
        <w:rPr>
          <w:noProof/>
        </w:rPr>
        <w:fldChar w:fldCharType="end"/>
      </w:r>
    </w:p>
    <w:p w14:paraId="6E0C6F80" w14:textId="7D170627"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A.2.1.8</w:t>
      </w:r>
      <w:r>
        <w:rPr>
          <w:noProof/>
        </w:rPr>
        <w:tab/>
        <w:t>Void</w:t>
      </w:r>
      <w:r>
        <w:rPr>
          <w:noProof/>
        </w:rPr>
        <w:tab/>
      </w:r>
      <w:r>
        <w:rPr>
          <w:noProof/>
        </w:rPr>
        <w:fldChar w:fldCharType="begin"/>
      </w:r>
      <w:r>
        <w:rPr>
          <w:noProof/>
        </w:rPr>
        <w:instrText xml:space="preserve"> PAGEREF _Toc218596237 \h </w:instrText>
      </w:r>
      <w:r>
        <w:rPr>
          <w:noProof/>
        </w:rPr>
      </w:r>
      <w:r>
        <w:rPr>
          <w:noProof/>
        </w:rPr>
        <w:fldChar w:fldCharType="separate"/>
      </w:r>
      <w:r>
        <w:rPr>
          <w:noProof/>
        </w:rPr>
        <w:t>97</w:t>
      </w:r>
      <w:r>
        <w:rPr>
          <w:noProof/>
        </w:rPr>
        <w:fldChar w:fldCharType="end"/>
      </w:r>
    </w:p>
    <w:p w14:paraId="6E1E61C8" w14:textId="066BB752" w:rsidR="00065FDF" w:rsidRDefault="00065FD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noProof/>
        </w:rPr>
        <w:tab/>
        <w:t>Resource representation and APIs for MBMS resource configuration and monitoring</w:t>
      </w:r>
      <w:r>
        <w:rPr>
          <w:noProof/>
        </w:rPr>
        <w:tab/>
      </w:r>
      <w:r>
        <w:rPr>
          <w:noProof/>
        </w:rPr>
        <w:fldChar w:fldCharType="begin"/>
      </w:r>
      <w:r>
        <w:rPr>
          <w:noProof/>
        </w:rPr>
        <w:instrText xml:space="preserve"> PAGEREF _Toc218596238 \h </w:instrText>
      </w:r>
      <w:r>
        <w:rPr>
          <w:noProof/>
        </w:rPr>
      </w:r>
      <w:r>
        <w:rPr>
          <w:noProof/>
        </w:rPr>
        <w:fldChar w:fldCharType="separate"/>
      </w:r>
      <w:r>
        <w:rPr>
          <w:noProof/>
        </w:rPr>
        <w:t>97</w:t>
      </w:r>
      <w:r>
        <w:rPr>
          <w:noProof/>
        </w:rPr>
        <w:fldChar w:fldCharType="end"/>
      </w:r>
    </w:p>
    <w:p w14:paraId="1E9A1F3C" w14:textId="39C02E5C" w:rsidR="00065FDF" w:rsidRDefault="00065FD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A.3.1</w:t>
      </w:r>
      <w:r>
        <w:rPr>
          <w:noProof/>
          <w:lang w:eastAsia="zh-CN"/>
        </w:rPr>
        <w:tab/>
        <w:t>SU_MbmsResourceManagement API provided by SNRM-C</w:t>
      </w:r>
      <w:r>
        <w:rPr>
          <w:noProof/>
        </w:rPr>
        <w:tab/>
      </w:r>
      <w:r>
        <w:rPr>
          <w:noProof/>
        </w:rPr>
        <w:fldChar w:fldCharType="begin"/>
      </w:r>
      <w:r>
        <w:rPr>
          <w:noProof/>
        </w:rPr>
        <w:instrText xml:space="preserve"> PAGEREF _Toc218596239 \h </w:instrText>
      </w:r>
      <w:r>
        <w:rPr>
          <w:noProof/>
        </w:rPr>
      </w:r>
      <w:r>
        <w:rPr>
          <w:noProof/>
        </w:rPr>
        <w:fldChar w:fldCharType="separate"/>
      </w:r>
      <w:r>
        <w:rPr>
          <w:noProof/>
        </w:rPr>
        <w:t>97</w:t>
      </w:r>
      <w:r>
        <w:rPr>
          <w:noProof/>
        </w:rPr>
        <w:fldChar w:fldCharType="end"/>
      </w:r>
    </w:p>
    <w:p w14:paraId="19ACF1BA" w14:textId="2C635BC8"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A.3.1.1</w:t>
      </w:r>
      <w:r>
        <w:rPr>
          <w:noProof/>
          <w:lang w:eastAsia="zh-CN"/>
        </w:rPr>
        <w:tab/>
        <w:t>API URI</w:t>
      </w:r>
      <w:r>
        <w:rPr>
          <w:noProof/>
        </w:rPr>
        <w:tab/>
      </w:r>
      <w:r>
        <w:rPr>
          <w:noProof/>
        </w:rPr>
        <w:fldChar w:fldCharType="begin"/>
      </w:r>
      <w:r>
        <w:rPr>
          <w:noProof/>
        </w:rPr>
        <w:instrText xml:space="preserve"> PAGEREF _Toc218596240 \h </w:instrText>
      </w:r>
      <w:r>
        <w:rPr>
          <w:noProof/>
        </w:rPr>
      </w:r>
      <w:r>
        <w:rPr>
          <w:noProof/>
        </w:rPr>
        <w:fldChar w:fldCharType="separate"/>
      </w:r>
      <w:r>
        <w:rPr>
          <w:noProof/>
        </w:rPr>
        <w:t>97</w:t>
      </w:r>
      <w:r>
        <w:rPr>
          <w:noProof/>
        </w:rPr>
        <w:fldChar w:fldCharType="end"/>
      </w:r>
    </w:p>
    <w:p w14:paraId="1AC23780" w14:textId="7156C32B"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sidRPr="00851811">
        <w:rPr>
          <w:noProof/>
          <w:lang w:val="fi-FI" w:eastAsia="zh-CN"/>
        </w:rPr>
        <w:t>A.3.1.2</w:t>
      </w:r>
      <w:r>
        <w:rPr>
          <w:noProof/>
          <w:lang w:eastAsia="zh-CN"/>
        </w:rPr>
        <w:tab/>
        <w:t>Resources</w:t>
      </w:r>
      <w:r>
        <w:rPr>
          <w:noProof/>
        </w:rPr>
        <w:tab/>
      </w:r>
      <w:r>
        <w:rPr>
          <w:noProof/>
        </w:rPr>
        <w:fldChar w:fldCharType="begin"/>
      </w:r>
      <w:r>
        <w:rPr>
          <w:noProof/>
        </w:rPr>
        <w:instrText xml:space="preserve"> PAGEREF _Toc218596241 \h </w:instrText>
      </w:r>
      <w:r>
        <w:rPr>
          <w:noProof/>
        </w:rPr>
      </w:r>
      <w:r>
        <w:rPr>
          <w:noProof/>
        </w:rPr>
        <w:fldChar w:fldCharType="separate"/>
      </w:r>
      <w:r>
        <w:rPr>
          <w:noProof/>
        </w:rPr>
        <w:t>98</w:t>
      </w:r>
      <w:r>
        <w:rPr>
          <w:noProof/>
        </w:rPr>
        <w:fldChar w:fldCharType="end"/>
      </w:r>
    </w:p>
    <w:p w14:paraId="27D7F58E" w14:textId="3EB36619"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sidRPr="00851811">
        <w:rPr>
          <w:noProof/>
          <w:lang w:val="fi-FI" w:eastAsia="zh-CN"/>
        </w:rPr>
        <w:t>A.3.1.2</w:t>
      </w:r>
      <w:r>
        <w:rPr>
          <w:noProof/>
          <w:lang w:eastAsia="zh-CN"/>
        </w:rPr>
        <w:t>.1</w:t>
      </w:r>
      <w:r>
        <w:rPr>
          <w:noProof/>
          <w:lang w:eastAsia="zh-CN"/>
        </w:rPr>
        <w:tab/>
        <w:t>Overview</w:t>
      </w:r>
      <w:r>
        <w:rPr>
          <w:noProof/>
        </w:rPr>
        <w:tab/>
      </w:r>
      <w:r>
        <w:rPr>
          <w:noProof/>
        </w:rPr>
        <w:fldChar w:fldCharType="begin"/>
      </w:r>
      <w:r>
        <w:rPr>
          <w:noProof/>
        </w:rPr>
        <w:instrText xml:space="preserve"> PAGEREF _Toc218596242 \h </w:instrText>
      </w:r>
      <w:r>
        <w:rPr>
          <w:noProof/>
        </w:rPr>
      </w:r>
      <w:r>
        <w:rPr>
          <w:noProof/>
        </w:rPr>
        <w:fldChar w:fldCharType="separate"/>
      </w:r>
      <w:r>
        <w:rPr>
          <w:noProof/>
        </w:rPr>
        <w:t>98</w:t>
      </w:r>
      <w:r>
        <w:rPr>
          <w:noProof/>
        </w:rPr>
        <w:fldChar w:fldCharType="end"/>
      </w:r>
    </w:p>
    <w:p w14:paraId="22F40A13" w14:textId="3D90DA91"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A.3.1.2.2</w:t>
      </w:r>
      <w:r>
        <w:rPr>
          <w:noProof/>
          <w:lang w:eastAsia="zh-CN"/>
        </w:rPr>
        <w:tab/>
        <w:t>Resource: MBMS Resource Configuration</w:t>
      </w:r>
      <w:r>
        <w:rPr>
          <w:noProof/>
        </w:rPr>
        <w:tab/>
      </w:r>
      <w:r>
        <w:rPr>
          <w:noProof/>
        </w:rPr>
        <w:fldChar w:fldCharType="begin"/>
      </w:r>
      <w:r>
        <w:rPr>
          <w:noProof/>
        </w:rPr>
        <w:instrText xml:space="preserve"> PAGEREF _Toc218596243 \h </w:instrText>
      </w:r>
      <w:r>
        <w:rPr>
          <w:noProof/>
        </w:rPr>
      </w:r>
      <w:r>
        <w:rPr>
          <w:noProof/>
        </w:rPr>
        <w:fldChar w:fldCharType="separate"/>
      </w:r>
      <w:r>
        <w:rPr>
          <w:noProof/>
        </w:rPr>
        <w:t>99</w:t>
      </w:r>
      <w:r>
        <w:rPr>
          <w:noProof/>
        </w:rPr>
        <w:fldChar w:fldCharType="end"/>
      </w:r>
    </w:p>
    <w:p w14:paraId="07334B4E" w14:textId="39C72593"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A.3.1.2.2.1</w:t>
      </w:r>
      <w:r>
        <w:rPr>
          <w:noProof/>
          <w:lang w:eastAsia="zh-CN"/>
        </w:rPr>
        <w:tab/>
        <w:t>Description</w:t>
      </w:r>
      <w:r>
        <w:rPr>
          <w:noProof/>
        </w:rPr>
        <w:tab/>
      </w:r>
      <w:r>
        <w:rPr>
          <w:noProof/>
        </w:rPr>
        <w:fldChar w:fldCharType="begin"/>
      </w:r>
      <w:r>
        <w:rPr>
          <w:noProof/>
        </w:rPr>
        <w:instrText xml:space="preserve"> PAGEREF _Toc218596244 \h </w:instrText>
      </w:r>
      <w:r>
        <w:rPr>
          <w:noProof/>
        </w:rPr>
      </w:r>
      <w:r>
        <w:rPr>
          <w:noProof/>
        </w:rPr>
        <w:fldChar w:fldCharType="separate"/>
      </w:r>
      <w:r>
        <w:rPr>
          <w:noProof/>
        </w:rPr>
        <w:t>99</w:t>
      </w:r>
      <w:r>
        <w:rPr>
          <w:noProof/>
        </w:rPr>
        <w:fldChar w:fldCharType="end"/>
      </w:r>
    </w:p>
    <w:p w14:paraId="55DC9EFD" w14:textId="4521A341"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A.3.1.2.2.2</w:t>
      </w:r>
      <w:r>
        <w:rPr>
          <w:noProof/>
          <w:lang w:eastAsia="zh-CN"/>
        </w:rPr>
        <w:tab/>
        <w:t>Resource Definition</w:t>
      </w:r>
      <w:r>
        <w:rPr>
          <w:noProof/>
        </w:rPr>
        <w:tab/>
      </w:r>
      <w:r>
        <w:rPr>
          <w:noProof/>
        </w:rPr>
        <w:fldChar w:fldCharType="begin"/>
      </w:r>
      <w:r>
        <w:rPr>
          <w:noProof/>
        </w:rPr>
        <w:instrText xml:space="preserve"> PAGEREF _Toc218596245 \h </w:instrText>
      </w:r>
      <w:r>
        <w:rPr>
          <w:noProof/>
        </w:rPr>
      </w:r>
      <w:r>
        <w:rPr>
          <w:noProof/>
        </w:rPr>
        <w:fldChar w:fldCharType="separate"/>
      </w:r>
      <w:r>
        <w:rPr>
          <w:noProof/>
        </w:rPr>
        <w:t>99</w:t>
      </w:r>
      <w:r>
        <w:rPr>
          <w:noProof/>
        </w:rPr>
        <w:fldChar w:fldCharType="end"/>
      </w:r>
    </w:p>
    <w:p w14:paraId="0BCC3DD5" w14:textId="58F8A96A"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A.3.1.2.2.3</w:t>
      </w:r>
      <w:r>
        <w:rPr>
          <w:noProof/>
          <w:lang w:eastAsia="zh-CN"/>
        </w:rPr>
        <w:tab/>
        <w:t>Resource Standard Methods</w:t>
      </w:r>
      <w:r>
        <w:rPr>
          <w:noProof/>
        </w:rPr>
        <w:tab/>
      </w:r>
      <w:r>
        <w:rPr>
          <w:noProof/>
        </w:rPr>
        <w:fldChar w:fldCharType="begin"/>
      </w:r>
      <w:r>
        <w:rPr>
          <w:noProof/>
        </w:rPr>
        <w:instrText xml:space="preserve"> PAGEREF _Toc218596246 \h </w:instrText>
      </w:r>
      <w:r>
        <w:rPr>
          <w:noProof/>
        </w:rPr>
      </w:r>
      <w:r>
        <w:rPr>
          <w:noProof/>
        </w:rPr>
        <w:fldChar w:fldCharType="separate"/>
      </w:r>
      <w:r>
        <w:rPr>
          <w:noProof/>
        </w:rPr>
        <w:t>99</w:t>
      </w:r>
      <w:r>
        <w:rPr>
          <w:noProof/>
        </w:rPr>
        <w:fldChar w:fldCharType="end"/>
      </w:r>
    </w:p>
    <w:p w14:paraId="356CD9C3" w14:textId="59F5C10C"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A.3.1.2.3</w:t>
      </w:r>
      <w:r>
        <w:rPr>
          <w:noProof/>
          <w:lang w:eastAsia="zh-CN"/>
        </w:rPr>
        <w:tab/>
        <w:t>Resource: MBMS Resource State</w:t>
      </w:r>
      <w:r>
        <w:rPr>
          <w:noProof/>
        </w:rPr>
        <w:tab/>
      </w:r>
      <w:r>
        <w:rPr>
          <w:noProof/>
        </w:rPr>
        <w:fldChar w:fldCharType="begin"/>
      </w:r>
      <w:r>
        <w:rPr>
          <w:noProof/>
        </w:rPr>
        <w:instrText xml:space="preserve"> PAGEREF _Toc218596247 \h </w:instrText>
      </w:r>
      <w:r>
        <w:rPr>
          <w:noProof/>
        </w:rPr>
      </w:r>
      <w:r>
        <w:rPr>
          <w:noProof/>
        </w:rPr>
        <w:fldChar w:fldCharType="separate"/>
      </w:r>
      <w:r>
        <w:rPr>
          <w:noProof/>
        </w:rPr>
        <w:t>100</w:t>
      </w:r>
      <w:r>
        <w:rPr>
          <w:noProof/>
        </w:rPr>
        <w:fldChar w:fldCharType="end"/>
      </w:r>
    </w:p>
    <w:p w14:paraId="2BEAEF53" w14:textId="44FAB35D"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A.3.1.2.3.1</w:t>
      </w:r>
      <w:r>
        <w:rPr>
          <w:noProof/>
          <w:lang w:eastAsia="zh-CN"/>
        </w:rPr>
        <w:tab/>
        <w:t>Description</w:t>
      </w:r>
      <w:r>
        <w:rPr>
          <w:noProof/>
        </w:rPr>
        <w:tab/>
      </w:r>
      <w:r>
        <w:rPr>
          <w:noProof/>
        </w:rPr>
        <w:fldChar w:fldCharType="begin"/>
      </w:r>
      <w:r>
        <w:rPr>
          <w:noProof/>
        </w:rPr>
        <w:instrText xml:space="preserve"> PAGEREF _Toc218596248 \h </w:instrText>
      </w:r>
      <w:r>
        <w:rPr>
          <w:noProof/>
        </w:rPr>
      </w:r>
      <w:r>
        <w:rPr>
          <w:noProof/>
        </w:rPr>
        <w:fldChar w:fldCharType="separate"/>
      </w:r>
      <w:r>
        <w:rPr>
          <w:noProof/>
        </w:rPr>
        <w:t>100</w:t>
      </w:r>
      <w:r>
        <w:rPr>
          <w:noProof/>
        </w:rPr>
        <w:fldChar w:fldCharType="end"/>
      </w:r>
    </w:p>
    <w:p w14:paraId="6EEC02B0" w14:textId="151CFBA5"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A.3.1.2.3.2</w:t>
      </w:r>
      <w:r>
        <w:rPr>
          <w:noProof/>
          <w:lang w:eastAsia="zh-CN"/>
        </w:rPr>
        <w:tab/>
        <w:t>Resource Definition</w:t>
      </w:r>
      <w:r>
        <w:rPr>
          <w:noProof/>
        </w:rPr>
        <w:tab/>
      </w:r>
      <w:r>
        <w:rPr>
          <w:noProof/>
        </w:rPr>
        <w:fldChar w:fldCharType="begin"/>
      </w:r>
      <w:r>
        <w:rPr>
          <w:noProof/>
        </w:rPr>
        <w:instrText xml:space="preserve"> PAGEREF _Toc218596249 \h </w:instrText>
      </w:r>
      <w:r>
        <w:rPr>
          <w:noProof/>
        </w:rPr>
      </w:r>
      <w:r>
        <w:rPr>
          <w:noProof/>
        </w:rPr>
        <w:fldChar w:fldCharType="separate"/>
      </w:r>
      <w:r>
        <w:rPr>
          <w:noProof/>
        </w:rPr>
        <w:t>100</w:t>
      </w:r>
      <w:r>
        <w:rPr>
          <w:noProof/>
        </w:rPr>
        <w:fldChar w:fldCharType="end"/>
      </w:r>
    </w:p>
    <w:p w14:paraId="6F301B56" w14:textId="2140C48E"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A.3.1.2.3.3</w:t>
      </w:r>
      <w:r>
        <w:rPr>
          <w:noProof/>
          <w:lang w:eastAsia="zh-CN"/>
        </w:rPr>
        <w:tab/>
        <w:t>Resource Standard Methods</w:t>
      </w:r>
      <w:r>
        <w:rPr>
          <w:noProof/>
        </w:rPr>
        <w:tab/>
      </w:r>
      <w:r>
        <w:rPr>
          <w:noProof/>
        </w:rPr>
        <w:fldChar w:fldCharType="begin"/>
      </w:r>
      <w:r>
        <w:rPr>
          <w:noProof/>
        </w:rPr>
        <w:instrText xml:space="preserve"> PAGEREF _Toc218596250 \h </w:instrText>
      </w:r>
      <w:r>
        <w:rPr>
          <w:noProof/>
        </w:rPr>
      </w:r>
      <w:r>
        <w:rPr>
          <w:noProof/>
        </w:rPr>
        <w:fldChar w:fldCharType="separate"/>
      </w:r>
      <w:r>
        <w:rPr>
          <w:noProof/>
        </w:rPr>
        <w:t>100</w:t>
      </w:r>
      <w:r>
        <w:rPr>
          <w:noProof/>
        </w:rPr>
        <w:fldChar w:fldCharType="end"/>
      </w:r>
    </w:p>
    <w:p w14:paraId="2395A6C2" w14:textId="3BB8AEAD"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A.3.1.3</w:t>
      </w:r>
      <w:r>
        <w:rPr>
          <w:noProof/>
        </w:rPr>
        <w:tab/>
        <w:t>Data Model</w:t>
      </w:r>
      <w:r>
        <w:rPr>
          <w:noProof/>
        </w:rPr>
        <w:tab/>
      </w:r>
      <w:r>
        <w:rPr>
          <w:noProof/>
        </w:rPr>
        <w:fldChar w:fldCharType="begin"/>
      </w:r>
      <w:r>
        <w:rPr>
          <w:noProof/>
        </w:rPr>
        <w:instrText xml:space="preserve"> PAGEREF _Toc218596251 \h </w:instrText>
      </w:r>
      <w:r>
        <w:rPr>
          <w:noProof/>
        </w:rPr>
      </w:r>
      <w:r>
        <w:rPr>
          <w:noProof/>
        </w:rPr>
        <w:fldChar w:fldCharType="separate"/>
      </w:r>
      <w:r>
        <w:rPr>
          <w:noProof/>
        </w:rPr>
        <w:t>101</w:t>
      </w:r>
      <w:r>
        <w:rPr>
          <w:noProof/>
        </w:rPr>
        <w:fldChar w:fldCharType="end"/>
      </w:r>
    </w:p>
    <w:p w14:paraId="3F2B2556" w14:textId="6C00D52C"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A.3.1.3.1</w:t>
      </w:r>
      <w:r>
        <w:rPr>
          <w:noProof/>
        </w:rPr>
        <w:tab/>
        <w:t>General</w:t>
      </w:r>
      <w:r>
        <w:rPr>
          <w:noProof/>
        </w:rPr>
        <w:tab/>
      </w:r>
      <w:r>
        <w:rPr>
          <w:noProof/>
        </w:rPr>
        <w:fldChar w:fldCharType="begin"/>
      </w:r>
      <w:r>
        <w:rPr>
          <w:noProof/>
        </w:rPr>
        <w:instrText xml:space="preserve"> PAGEREF _Toc218596252 \h </w:instrText>
      </w:r>
      <w:r>
        <w:rPr>
          <w:noProof/>
        </w:rPr>
      </w:r>
      <w:r>
        <w:rPr>
          <w:noProof/>
        </w:rPr>
        <w:fldChar w:fldCharType="separate"/>
      </w:r>
      <w:r>
        <w:rPr>
          <w:noProof/>
        </w:rPr>
        <w:t>101</w:t>
      </w:r>
      <w:r>
        <w:rPr>
          <w:noProof/>
        </w:rPr>
        <w:fldChar w:fldCharType="end"/>
      </w:r>
    </w:p>
    <w:p w14:paraId="75442B4E" w14:textId="41929935"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A.3.1.3.2</w:t>
      </w:r>
      <w:r>
        <w:rPr>
          <w:noProof/>
        </w:rPr>
        <w:tab/>
        <w:t>Structured data types</w:t>
      </w:r>
      <w:r>
        <w:rPr>
          <w:noProof/>
        </w:rPr>
        <w:tab/>
      </w:r>
      <w:r>
        <w:rPr>
          <w:noProof/>
        </w:rPr>
        <w:fldChar w:fldCharType="begin"/>
      </w:r>
      <w:r>
        <w:rPr>
          <w:noProof/>
        </w:rPr>
        <w:instrText xml:space="preserve"> PAGEREF _Toc218596253 \h </w:instrText>
      </w:r>
      <w:r>
        <w:rPr>
          <w:noProof/>
        </w:rPr>
      </w:r>
      <w:r>
        <w:rPr>
          <w:noProof/>
        </w:rPr>
        <w:fldChar w:fldCharType="separate"/>
      </w:r>
      <w:r>
        <w:rPr>
          <w:noProof/>
        </w:rPr>
        <w:t>102</w:t>
      </w:r>
      <w:r>
        <w:rPr>
          <w:noProof/>
        </w:rPr>
        <w:fldChar w:fldCharType="end"/>
      </w:r>
    </w:p>
    <w:p w14:paraId="533E5216" w14:textId="38D36E65"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A.3.1.3.2.1</w:t>
      </w:r>
      <w:r>
        <w:rPr>
          <w:noProof/>
        </w:rPr>
        <w:tab/>
        <w:t>Type: MbmsResourceConfig</w:t>
      </w:r>
      <w:r>
        <w:rPr>
          <w:noProof/>
        </w:rPr>
        <w:tab/>
      </w:r>
      <w:r>
        <w:rPr>
          <w:noProof/>
        </w:rPr>
        <w:fldChar w:fldCharType="begin"/>
      </w:r>
      <w:r>
        <w:rPr>
          <w:noProof/>
        </w:rPr>
        <w:instrText xml:space="preserve"> PAGEREF _Toc218596254 \h </w:instrText>
      </w:r>
      <w:r>
        <w:rPr>
          <w:noProof/>
        </w:rPr>
      </w:r>
      <w:r>
        <w:rPr>
          <w:noProof/>
        </w:rPr>
        <w:fldChar w:fldCharType="separate"/>
      </w:r>
      <w:r>
        <w:rPr>
          <w:noProof/>
        </w:rPr>
        <w:t>102</w:t>
      </w:r>
      <w:r>
        <w:rPr>
          <w:noProof/>
        </w:rPr>
        <w:fldChar w:fldCharType="end"/>
      </w:r>
    </w:p>
    <w:p w14:paraId="18DFEE7C" w14:textId="4A760DF4"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A.3.1.3.2.2</w:t>
      </w:r>
      <w:r>
        <w:rPr>
          <w:noProof/>
        </w:rPr>
        <w:tab/>
        <w:t>Type: MbmsResourceMonitoringConfig</w:t>
      </w:r>
      <w:r>
        <w:rPr>
          <w:noProof/>
        </w:rPr>
        <w:tab/>
      </w:r>
      <w:r>
        <w:rPr>
          <w:noProof/>
        </w:rPr>
        <w:fldChar w:fldCharType="begin"/>
      </w:r>
      <w:r>
        <w:rPr>
          <w:noProof/>
        </w:rPr>
        <w:instrText xml:space="preserve"> PAGEREF _Toc218596255 \h </w:instrText>
      </w:r>
      <w:r>
        <w:rPr>
          <w:noProof/>
        </w:rPr>
      </w:r>
      <w:r>
        <w:rPr>
          <w:noProof/>
        </w:rPr>
        <w:fldChar w:fldCharType="separate"/>
      </w:r>
      <w:r>
        <w:rPr>
          <w:noProof/>
        </w:rPr>
        <w:t>102</w:t>
      </w:r>
      <w:r>
        <w:rPr>
          <w:noProof/>
        </w:rPr>
        <w:fldChar w:fldCharType="end"/>
      </w:r>
    </w:p>
    <w:p w14:paraId="61CCD260" w14:textId="478F97F9"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A.3.1.3.2.3</w:t>
      </w:r>
      <w:r>
        <w:rPr>
          <w:noProof/>
        </w:rPr>
        <w:tab/>
        <w:t>Type: MbmsResourceState</w:t>
      </w:r>
      <w:r>
        <w:rPr>
          <w:noProof/>
        </w:rPr>
        <w:tab/>
      </w:r>
      <w:r>
        <w:rPr>
          <w:noProof/>
        </w:rPr>
        <w:fldChar w:fldCharType="begin"/>
      </w:r>
      <w:r>
        <w:rPr>
          <w:noProof/>
        </w:rPr>
        <w:instrText xml:space="preserve"> PAGEREF _Toc218596256 \h </w:instrText>
      </w:r>
      <w:r>
        <w:rPr>
          <w:noProof/>
        </w:rPr>
      </w:r>
      <w:r>
        <w:rPr>
          <w:noProof/>
        </w:rPr>
        <w:fldChar w:fldCharType="separate"/>
      </w:r>
      <w:r>
        <w:rPr>
          <w:noProof/>
        </w:rPr>
        <w:t>103</w:t>
      </w:r>
      <w:r>
        <w:rPr>
          <w:noProof/>
        </w:rPr>
        <w:fldChar w:fldCharType="end"/>
      </w:r>
    </w:p>
    <w:p w14:paraId="09AFAA15" w14:textId="45120714"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A.3.1.4</w:t>
      </w:r>
      <w:r>
        <w:rPr>
          <w:noProof/>
        </w:rPr>
        <w:tab/>
        <w:t>Error Handling</w:t>
      </w:r>
      <w:r>
        <w:rPr>
          <w:noProof/>
        </w:rPr>
        <w:tab/>
      </w:r>
      <w:r>
        <w:rPr>
          <w:noProof/>
        </w:rPr>
        <w:fldChar w:fldCharType="begin"/>
      </w:r>
      <w:r>
        <w:rPr>
          <w:noProof/>
        </w:rPr>
        <w:instrText xml:space="preserve"> PAGEREF _Toc218596257 \h </w:instrText>
      </w:r>
      <w:r>
        <w:rPr>
          <w:noProof/>
        </w:rPr>
      </w:r>
      <w:r>
        <w:rPr>
          <w:noProof/>
        </w:rPr>
        <w:fldChar w:fldCharType="separate"/>
      </w:r>
      <w:r>
        <w:rPr>
          <w:noProof/>
        </w:rPr>
        <w:t>103</w:t>
      </w:r>
      <w:r>
        <w:rPr>
          <w:noProof/>
        </w:rPr>
        <w:fldChar w:fldCharType="end"/>
      </w:r>
    </w:p>
    <w:p w14:paraId="331CAF1D" w14:textId="12A303AD"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A.3.1.5</w:t>
      </w:r>
      <w:r>
        <w:rPr>
          <w:noProof/>
        </w:rPr>
        <w:tab/>
        <w:t>CDDL Specification</w:t>
      </w:r>
      <w:r>
        <w:rPr>
          <w:noProof/>
        </w:rPr>
        <w:tab/>
      </w:r>
      <w:r>
        <w:rPr>
          <w:noProof/>
        </w:rPr>
        <w:fldChar w:fldCharType="begin"/>
      </w:r>
      <w:r>
        <w:rPr>
          <w:noProof/>
        </w:rPr>
        <w:instrText xml:space="preserve"> PAGEREF _Toc218596258 \h </w:instrText>
      </w:r>
      <w:r>
        <w:rPr>
          <w:noProof/>
        </w:rPr>
      </w:r>
      <w:r>
        <w:rPr>
          <w:noProof/>
        </w:rPr>
        <w:fldChar w:fldCharType="separate"/>
      </w:r>
      <w:r>
        <w:rPr>
          <w:noProof/>
        </w:rPr>
        <w:t>103</w:t>
      </w:r>
      <w:r>
        <w:rPr>
          <w:noProof/>
        </w:rPr>
        <w:fldChar w:fldCharType="end"/>
      </w:r>
    </w:p>
    <w:p w14:paraId="6E76A9F3" w14:textId="5F63A80D"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A.3.1.5</w:t>
      </w:r>
      <w:r>
        <w:rPr>
          <w:noProof/>
          <w:lang w:eastAsia="zh-CN"/>
        </w:rPr>
        <w:t>.1</w:t>
      </w:r>
      <w:r>
        <w:rPr>
          <w:noProof/>
          <w:lang w:eastAsia="zh-CN"/>
        </w:rPr>
        <w:tab/>
        <w:t>Introduction</w:t>
      </w:r>
      <w:r>
        <w:rPr>
          <w:noProof/>
        </w:rPr>
        <w:tab/>
      </w:r>
      <w:r>
        <w:rPr>
          <w:noProof/>
        </w:rPr>
        <w:fldChar w:fldCharType="begin"/>
      </w:r>
      <w:r>
        <w:rPr>
          <w:noProof/>
        </w:rPr>
        <w:instrText xml:space="preserve"> PAGEREF _Toc218596259 \h </w:instrText>
      </w:r>
      <w:r>
        <w:rPr>
          <w:noProof/>
        </w:rPr>
      </w:r>
      <w:r>
        <w:rPr>
          <w:noProof/>
        </w:rPr>
        <w:fldChar w:fldCharType="separate"/>
      </w:r>
      <w:r>
        <w:rPr>
          <w:noProof/>
        </w:rPr>
        <w:t>103</w:t>
      </w:r>
      <w:r>
        <w:rPr>
          <w:noProof/>
        </w:rPr>
        <w:fldChar w:fldCharType="end"/>
      </w:r>
    </w:p>
    <w:p w14:paraId="5962B4E1" w14:textId="1129F2CA"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A.3.1.5</w:t>
      </w:r>
      <w:r>
        <w:rPr>
          <w:noProof/>
          <w:lang w:eastAsia="zh-CN"/>
        </w:rPr>
        <w:t>.2</w:t>
      </w:r>
      <w:r>
        <w:rPr>
          <w:noProof/>
          <w:lang w:eastAsia="zh-CN"/>
        </w:rPr>
        <w:tab/>
        <w:t>CDDL document</w:t>
      </w:r>
      <w:r>
        <w:rPr>
          <w:noProof/>
        </w:rPr>
        <w:tab/>
      </w:r>
      <w:r>
        <w:rPr>
          <w:noProof/>
        </w:rPr>
        <w:fldChar w:fldCharType="begin"/>
      </w:r>
      <w:r>
        <w:rPr>
          <w:noProof/>
        </w:rPr>
        <w:instrText xml:space="preserve"> PAGEREF _Toc218596260 \h </w:instrText>
      </w:r>
      <w:r>
        <w:rPr>
          <w:noProof/>
        </w:rPr>
      </w:r>
      <w:r>
        <w:rPr>
          <w:noProof/>
        </w:rPr>
        <w:fldChar w:fldCharType="separate"/>
      </w:r>
      <w:r>
        <w:rPr>
          <w:noProof/>
        </w:rPr>
        <w:t>103</w:t>
      </w:r>
      <w:r>
        <w:rPr>
          <w:noProof/>
        </w:rPr>
        <w:fldChar w:fldCharType="end"/>
      </w:r>
    </w:p>
    <w:p w14:paraId="3AC20144" w14:textId="3A6990AA"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sidRPr="00851811">
        <w:rPr>
          <w:noProof/>
          <w:lang w:val="sv-SE"/>
        </w:rPr>
        <w:t>A.3.1.6</w:t>
      </w:r>
      <w:r w:rsidRPr="00851811">
        <w:rPr>
          <w:noProof/>
          <w:lang w:val="sv-SE"/>
        </w:rPr>
        <w:tab/>
        <w:t>Media Types</w:t>
      </w:r>
      <w:r>
        <w:rPr>
          <w:noProof/>
        </w:rPr>
        <w:tab/>
      </w:r>
      <w:r>
        <w:rPr>
          <w:noProof/>
        </w:rPr>
        <w:fldChar w:fldCharType="begin"/>
      </w:r>
      <w:r>
        <w:rPr>
          <w:noProof/>
        </w:rPr>
        <w:instrText xml:space="preserve"> PAGEREF _Toc218596261 \h </w:instrText>
      </w:r>
      <w:r>
        <w:rPr>
          <w:noProof/>
        </w:rPr>
      </w:r>
      <w:r>
        <w:rPr>
          <w:noProof/>
        </w:rPr>
        <w:fldChar w:fldCharType="separate"/>
      </w:r>
      <w:r>
        <w:rPr>
          <w:noProof/>
        </w:rPr>
        <w:t>104</w:t>
      </w:r>
      <w:r>
        <w:rPr>
          <w:noProof/>
        </w:rPr>
        <w:fldChar w:fldCharType="end"/>
      </w:r>
    </w:p>
    <w:p w14:paraId="3FB76C43" w14:textId="71D5C558"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A.3.1.7</w:t>
      </w:r>
      <w:r>
        <w:rPr>
          <w:noProof/>
        </w:rPr>
        <w:tab/>
        <w:t>Void</w:t>
      </w:r>
      <w:r>
        <w:rPr>
          <w:noProof/>
        </w:rPr>
        <w:tab/>
      </w:r>
      <w:r>
        <w:rPr>
          <w:noProof/>
        </w:rPr>
        <w:fldChar w:fldCharType="begin"/>
      </w:r>
      <w:r>
        <w:rPr>
          <w:noProof/>
        </w:rPr>
        <w:instrText xml:space="preserve"> PAGEREF _Toc218596262 \h </w:instrText>
      </w:r>
      <w:r>
        <w:rPr>
          <w:noProof/>
        </w:rPr>
      </w:r>
      <w:r>
        <w:rPr>
          <w:noProof/>
        </w:rPr>
        <w:fldChar w:fldCharType="separate"/>
      </w:r>
      <w:r>
        <w:rPr>
          <w:noProof/>
        </w:rPr>
        <w:t>104</w:t>
      </w:r>
      <w:r>
        <w:rPr>
          <w:noProof/>
        </w:rPr>
        <w:fldChar w:fldCharType="end"/>
      </w:r>
    </w:p>
    <w:p w14:paraId="7AC12904" w14:textId="48681844"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A.3.1.8</w:t>
      </w:r>
      <w:r>
        <w:rPr>
          <w:noProof/>
        </w:rPr>
        <w:tab/>
        <w:t>Void</w:t>
      </w:r>
      <w:r>
        <w:rPr>
          <w:noProof/>
        </w:rPr>
        <w:tab/>
      </w:r>
      <w:r>
        <w:rPr>
          <w:noProof/>
        </w:rPr>
        <w:fldChar w:fldCharType="begin"/>
      </w:r>
      <w:r>
        <w:rPr>
          <w:noProof/>
        </w:rPr>
        <w:instrText xml:space="preserve"> PAGEREF _Toc218596263 \h </w:instrText>
      </w:r>
      <w:r>
        <w:rPr>
          <w:noProof/>
        </w:rPr>
      </w:r>
      <w:r>
        <w:rPr>
          <w:noProof/>
        </w:rPr>
        <w:fldChar w:fldCharType="separate"/>
      </w:r>
      <w:r>
        <w:rPr>
          <w:noProof/>
        </w:rPr>
        <w:t>104</w:t>
      </w:r>
      <w:r>
        <w:rPr>
          <w:noProof/>
        </w:rPr>
        <w:fldChar w:fldCharType="end"/>
      </w:r>
    </w:p>
    <w:p w14:paraId="5F4F871F" w14:textId="528D128C" w:rsidR="00065FDF" w:rsidRDefault="00065FD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A.3.2</w:t>
      </w:r>
      <w:r>
        <w:rPr>
          <w:noProof/>
          <w:lang w:eastAsia="zh-CN"/>
        </w:rPr>
        <w:tab/>
        <w:t>SU_MbsResourceManagement API provided by SNRM-C</w:t>
      </w:r>
      <w:r>
        <w:rPr>
          <w:noProof/>
        </w:rPr>
        <w:tab/>
      </w:r>
      <w:r>
        <w:rPr>
          <w:noProof/>
        </w:rPr>
        <w:fldChar w:fldCharType="begin"/>
      </w:r>
      <w:r>
        <w:rPr>
          <w:noProof/>
        </w:rPr>
        <w:instrText xml:space="preserve"> PAGEREF _Toc218596264 \h </w:instrText>
      </w:r>
      <w:r>
        <w:rPr>
          <w:noProof/>
        </w:rPr>
      </w:r>
      <w:r>
        <w:rPr>
          <w:noProof/>
        </w:rPr>
        <w:fldChar w:fldCharType="separate"/>
      </w:r>
      <w:r>
        <w:rPr>
          <w:noProof/>
        </w:rPr>
        <w:t>104</w:t>
      </w:r>
      <w:r>
        <w:rPr>
          <w:noProof/>
        </w:rPr>
        <w:fldChar w:fldCharType="end"/>
      </w:r>
    </w:p>
    <w:p w14:paraId="08FF9618" w14:textId="1C6358EA"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A.3.2.1</w:t>
      </w:r>
      <w:r>
        <w:rPr>
          <w:noProof/>
          <w:lang w:eastAsia="zh-CN"/>
        </w:rPr>
        <w:tab/>
        <w:t>API URI</w:t>
      </w:r>
      <w:r>
        <w:rPr>
          <w:noProof/>
        </w:rPr>
        <w:tab/>
      </w:r>
      <w:r>
        <w:rPr>
          <w:noProof/>
        </w:rPr>
        <w:fldChar w:fldCharType="begin"/>
      </w:r>
      <w:r>
        <w:rPr>
          <w:noProof/>
        </w:rPr>
        <w:instrText xml:space="preserve"> PAGEREF _Toc218596265 \h </w:instrText>
      </w:r>
      <w:r>
        <w:rPr>
          <w:noProof/>
        </w:rPr>
      </w:r>
      <w:r>
        <w:rPr>
          <w:noProof/>
        </w:rPr>
        <w:fldChar w:fldCharType="separate"/>
      </w:r>
      <w:r>
        <w:rPr>
          <w:noProof/>
        </w:rPr>
        <w:t>104</w:t>
      </w:r>
      <w:r>
        <w:rPr>
          <w:noProof/>
        </w:rPr>
        <w:fldChar w:fldCharType="end"/>
      </w:r>
    </w:p>
    <w:p w14:paraId="502DC46D" w14:textId="3A98FDB4"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sidRPr="00851811">
        <w:rPr>
          <w:noProof/>
          <w:lang w:val="fi-FI" w:eastAsia="zh-CN"/>
        </w:rPr>
        <w:t>A.3.2.2</w:t>
      </w:r>
      <w:r>
        <w:rPr>
          <w:noProof/>
          <w:lang w:eastAsia="zh-CN"/>
        </w:rPr>
        <w:tab/>
        <w:t>Resources</w:t>
      </w:r>
      <w:r>
        <w:rPr>
          <w:noProof/>
        </w:rPr>
        <w:tab/>
      </w:r>
      <w:r>
        <w:rPr>
          <w:noProof/>
        </w:rPr>
        <w:fldChar w:fldCharType="begin"/>
      </w:r>
      <w:r>
        <w:rPr>
          <w:noProof/>
        </w:rPr>
        <w:instrText xml:space="preserve"> PAGEREF _Toc218596266 \h </w:instrText>
      </w:r>
      <w:r>
        <w:rPr>
          <w:noProof/>
        </w:rPr>
      </w:r>
      <w:r>
        <w:rPr>
          <w:noProof/>
        </w:rPr>
        <w:fldChar w:fldCharType="separate"/>
      </w:r>
      <w:r>
        <w:rPr>
          <w:noProof/>
        </w:rPr>
        <w:t>105</w:t>
      </w:r>
      <w:r>
        <w:rPr>
          <w:noProof/>
        </w:rPr>
        <w:fldChar w:fldCharType="end"/>
      </w:r>
    </w:p>
    <w:p w14:paraId="06D55BCC" w14:textId="5DBF2E68"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sidRPr="00851811">
        <w:rPr>
          <w:noProof/>
          <w:lang w:val="fi-FI" w:eastAsia="zh-CN"/>
        </w:rPr>
        <w:t>A.3.2.2</w:t>
      </w:r>
      <w:r>
        <w:rPr>
          <w:noProof/>
          <w:lang w:eastAsia="zh-CN"/>
        </w:rPr>
        <w:t>.1</w:t>
      </w:r>
      <w:r>
        <w:rPr>
          <w:noProof/>
          <w:lang w:eastAsia="zh-CN"/>
        </w:rPr>
        <w:tab/>
        <w:t>Overview</w:t>
      </w:r>
      <w:r>
        <w:rPr>
          <w:noProof/>
        </w:rPr>
        <w:tab/>
      </w:r>
      <w:r>
        <w:rPr>
          <w:noProof/>
        </w:rPr>
        <w:fldChar w:fldCharType="begin"/>
      </w:r>
      <w:r>
        <w:rPr>
          <w:noProof/>
        </w:rPr>
        <w:instrText xml:space="preserve"> PAGEREF _Toc218596267 \h </w:instrText>
      </w:r>
      <w:r>
        <w:rPr>
          <w:noProof/>
        </w:rPr>
      </w:r>
      <w:r>
        <w:rPr>
          <w:noProof/>
        </w:rPr>
        <w:fldChar w:fldCharType="separate"/>
      </w:r>
      <w:r>
        <w:rPr>
          <w:noProof/>
        </w:rPr>
        <w:t>105</w:t>
      </w:r>
      <w:r>
        <w:rPr>
          <w:noProof/>
        </w:rPr>
        <w:fldChar w:fldCharType="end"/>
      </w:r>
    </w:p>
    <w:p w14:paraId="422F5E8D" w14:textId="4DE51DC3"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A.3.2.2.2</w:t>
      </w:r>
      <w:r>
        <w:rPr>
          <w:noProof/>
          <w:lang w:eastAsia="zh-CN"/>
        </w:rPr>
        <w:tab/>
        <w:t>Resource: MBS resource configuration</w:t>
      </w:r>
      <w:r>
        <w:rPr>
          <w:noProof/>
        </w:rPr>
        <w:tab/>
      </w:r>
      <w:r>
        <w:rPr>
          <w:noProof/>
        </w:rPr>
        <w:fldChar w:fldCharType="begin"/>
      </w:r>
      <w:r>
        <w:rPr>
          <w:noProof/>
        </w:rPr>
        <w:instrText xml:space="preserve"> PAGEREF _Toc218596268 \h </w:instrText>
      </w:r>
      <w:r>
        <w:rPr>
          <w:noProof/>
        </w:rPr>
      </w:r>
      <w:r>
        <w:rPr>
          <w:noProof/>
        </w:rPr>
        <w:fldChar w:fldCharType="separate"/>
      </w:r>
      <w:r>
        <w:rPr>
          <w:noProof/>
        </w:rPr>
        <w:t>106</w:t>
      </w:r>
      <w:r>
        <w:rPr>
          <w:noProof/>
        </w:rPr>
        <w:fldChar w:fldCharType="end"/>
      </w:r>
    </w:p>
    <w:p w14:paraId="2E4B1EF7" w14:textId="351F55B1"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A.3.2.2.2.1</w:t>
      </w:r>
      <w:r>
        <w:rPr>
          <w:noProof/>
          <w:lang w:eastAsia="zh-CN"/>
        </w:rPr>
        <w:tab/>
        <w:t>Description</w:t>
      </w:r>
      <w:r>
        <w:rPr>
          <w:noProof/>
        </w:rPr>
        <w:tab/>
      </w:r>
      <w:r>
        <w:rPr>
          <w:noProof/>
        </w:rPr>
        <w:fldChar w:fldCharType="begin"/>
      </w:r>
      <w:r>
        <w:rPr>
          <w:noProof/>
        </w:rPr>
        <w:instrText xml:space="preserve"> PAGEREF _Toc218596269 \h </w:instrText>
      </w:r>
      <w:r>
        <w:rPr>
          <w:noProof/>
        </w:rPr>
      </w:r>
      <w:r>
        <w:rPr>
          <w:noProof/>
        </w:rPr>
        <w:fldChar w:fldCharType="separate"/>
      </w:r>
      <w:r>
        <w:rPr>
          <w:noProof/>
        </w:rPr>
        <w:t>106</w:t>
      </w:r>
      <w:r>
        <w:rPr>
          <w:noProof/>
        </w:rPr>
        <w:fldChar w:fldCharType="end"/>
      </w:r>
    </w:p>
    <w:p w14:paraId="12EFB81C" w14:textId="75114505"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A.3.2.2.2.2</w:t>
      </w:r>
      <w:r>
        <w:rPr>
          <w:noProof/>
          <w:lang w:eastAsia="zh-CN"/>
        </w:rPr>
        <w:tab/>
        <w:t>Resource Definition</w:t>
      </w:r>
      <w:r>
        <w:rPr>
          <w:noProof/>
        </w:rPr>
        <w:tab/>
      </w:r>
      <w:r>
        <w:rPr>
          <w:noProof/>
        </w:rPr>
        <w:fldChar w:fldCharType="begin"/>
      </w:r>
      <w:r>
        <w:rPr>
          <w:noProof/>
        </w:rPr>
        <w:instrText xml:space="preserve"> PAGEREF _Toc218596270 \h </w:instrText>
      </w:r>
      <w:r>
        <w:rPr>
          <w:noProof/>
        </w:rPr>
      </w:r>
      <w:r>
        <w:rPr>
          <w:noProof/>
        </w:rPr>
        <w:fldChar w:fldCharType="separate"/>
      </w:r>
      <w:r>
        <w:rPr>
          <w:noProof/>
        </w:rPr>
        <w:t>106</w:t>
      </w:r>
      <w:r>
        <w:rPr>
          <w:noProof/>
        </w:rPr>
        <w:fldChar w:fldCharType="end"/>
      </w:r>
    </w:p>
    <w:p w14:paraId="1176BD80" w14:textId="31B8A813"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A.3.2.2.2.3</w:t>
      </w:r>
      <w:r>
        <w:rPr>
          <w:noProof/>
          <w:lang w:eastAsia="zh-CN"/>
        </w:rPr>
        <w:tab/>
        <w:t>Resource Standard Methods</w:t>
      </w:r>
      <w:r>
        <w:rPr>
          <w:noProof/>
        </w:rPr>
        <w:tab/>
      </w:r>
      <w:r>
        <w:rPr>
          <w:noProof/>
        </w:rPr>
        <w:fldChar w:fldCharType="begin"/>
      </w:r>
      <w:r>
        <w:rPr>
          <w:noProof/>
        </w:rPr>
        <w:instrText xml:space="preserve"> PAGEREF _Toc218596271 \h </w:instrText>
      </w:r>
      <w:r>
        <w:rPr>
          <w:noProof/>
        </w:rPr>
      </w:r>
      <w:r>
        <w:rPr>
          <w:noProof/>
        </w:rPr>
        <w:fldChar w:fldCharType="separate"/>
      </w:r>
      <w:r>
        <w:rPr>
          <w:noProof/>
        </w:rPr>
        <w:t>106</w:t>
      </w:r>
      <w:r>
        <w:rPr>
          <w:noProof/>
        </w:rPr>
        <w:fldChar w:fldCharType="end"/>
      </w:r>
    </w:p>
    <w:p w14:paraId="13509B3D" w14:textId="4E86800C"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A.3.2.2.3</w:t>
      </w:r>
      <w:r>
        <w:rPr>
          <w:noProof/>
          <w:lang w:eastAsia="zh-CN"/>
        </w:rPr>
        <w:tab/>
        <w:t>Resource: MBS resource state</w:t>
      </w:r>
      <w:r>
        <w:rPr>
          <w:noProof/>
        </w:rPr>
        <w:tab/>
      </w:r>
      <w:r>
        <w:rPr>
          <w:noProof/>
        </w:rPr>
        <w:fldChar w:fldCharType="begin"/>
      </w:r>
      <w:r>
        <w:rPr>
          <w:noProof/>
        </w:rPr>
        <w:instrText xml:space="preserve"> PAGEREF _Toc218596272 \h </w:instrText>
      </w:r>
      <w:r>
        <w:rPr>
          <w:noProof/>
        </w:rPr>
      </w:r>
      <w:r>
        <w:rPr>
          <w:noProof/>
        </w:rPr>
        <w:fldChar w:fldCharType="separate"/>
      </w:r>
      <w:r>
        <w:rPr>
          <w:noProof/>
        </w:rPr>
        <w:t>107</w:t>
      </w:r>
      <w:r>
        <w:rPr>
          <w:noProof/>
        </w:rPr>
        <w:fldChar w:fldCharType="end"/>
      </w:r>
    </w:p>
    <w:p w14:paraId="16602E6E" w14:textId="13F954C6"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A.3.2.2.3.1</w:t>
      </w:r>
      <w:r>
        <w:rPr>
          <w:noProof/>
          <w:lang w:eastAsia="zh-CN"/>
        </w:rPr>
        <w:tab/>
        <w:t>Description</w:t>
      </w:r>
      <w:r>
        <w:rPr>
          <w:noProof/>
        </w:rPr>
        <w:tab/>
      </w:r>
      <w:r>
        <w:rPr>
          <w:noProof/>
        </w:rPr>
        <w:fldChar w:fldCharType="begin"/>
      </w:r>
      <w:r>
        <w:rPr>
          <w:noProof/>
        </w:rPr>
        <w:instrText xml:space="preserve"> PAGEREF _Toc218596273 \h </w:instrText>
      </w:r>
      <w:r>
        <w:rPr>
          <w:noProof/>
        </w:rPr>
      </w:r>
      <w:r>
        <w:rPr>
          <w:noProof/>
        </w:rPr>
        <w:fldChar w:fldCharType="separate"/>
      </w:r>
      <w:r>
        <w:rPr>
          <w:noProof/>
        </w:rPr>
        <w:t>107</w:t>
      </w:r>
      <w:r>
        <w:rPr>
          <w:noProof/>
        </w:rPr>
        <w:fldChar w:fldCharType="end"/>
      </w:r>
    </w:p>
    <w:p w14:paraId="02E1FF71" w14:textId="14A5E2B4"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A.3.2.2.3.2</w:t>
      </w:r>
      <w:r>
        <w:rPr>
          <w:noProof/>
          <w:lang w:eastAsia="zh-CN"/>
        </w:rPr>
        <w:tab/>
        <w:t>Resource Definition</w:t>
      </w:r>
      <w:r>
        <w:rPr>
          <w:noProof/>
        </w:rPr>
        <w:tab/>
      </w:r>
      <w:r>
        <w:rPr>
          <w:noProof/>
        </w:rPr>
        <w:fldChar w:fldCharType="begin"/>
      </w:r>
      <w:r>
        <w:rPr>
          <w:noProof/>
        </w:rPr>
        <w:instrText xml:space="preserve"> PAGEREF _Toc218596274 \h </w:instrText>
      </w:r>
      <w:r>
        <w:rPr>
          <w:noProof/>
        </w:rPr>
      </w:r>
      <w:r>
        <w:rPr>
          <w:noProof/>
        </w:rPr>
        <w:fldChar w:fldCharType="separate"/>
      </w:r>
      <w:r>
        <w:rPr>
          <w:noProof/>
        </w:rPr>
        <w:t>107</w:t>
      </w:r>
      <w:r>
        <w:rPr>
          <w:noProof/>
        </w:rPr>
        <w:fldChar w:fldCharType="end"/>
      </w:r>
    </w:p>
    <w:p w14:paraId="33113E7C" w14:textId="5A5A47FF"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A.3.2.2.3.3</w:t>
      </w:r>
      <w:r>
        <w:rPr>
          <w:noProof/>
          <w:lang w:eastAsia="zh-CN"/>
        </w:rPr>
        <w:tab/>
        <w:t>Resource Standard Methods</w:t>
      </w:r>
      <w:r>
        <w:rPr>
          <w:noProof/>
        </w:rPr>
        <w:tab/>
      </w:r>
      <w:r>
        <w:rPr>
          <w:noProof/>
        </w:rPr>
        <w:fldChar w:fldCharType="begin"/>
      </w:r>
      <w:r>
        <w:rPr>
          <w:noProof/>
        </w:rPr>
        <w:instrText xml:space="preserve"> PAGEREF _Toc218596275 \h </w:instrText>
      </w:r>
      <w:r>
        <w:rPr>
          <w:noProof/>
        </w:rPr>
      </w:r>
      <w:r>
        <w:rPr>
          <w:noProof/>
        </w:rPr>
        <w:fldChar w:fldCharType="separate"/>
      </w:r>
      <w:r>
        <w:rPr>
          <w:noProof/>
        </w:rPr>
        <w:t>107</w:t>
      </w:r>
      <w:r>
        <w:rPr>
          <w:noProof/>
        </w:rPr>
        <w:fldChar w:fldCharType="end"/>
      </w:r>
    </w:p>
    <w:p w14:paraId="3796E9E0" w14:textId="2B7080B2"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A.3.2.3</w:t>
      </w:r>
      <w:r>
        <w:rPr>
          <w:noProof/>
        </w:rPr>
        <w:tab/>
        <w:t>Data Model</w:t>
      </w:r>
      <w:r>
        <w:rPr>
          <w:noProof/>
        </w:rPr>
        <w:tab/>
      </w:r>
      <w:r>
        <w:rPr>
          <w:noProof/>
        </w:rPr>
        <w:fldChar w:fldCharType="begin"/>
      </w:r>
      <w:r>
        <w:rPr>
          <w:noProof/>
        </w:rPr>
        <w:instrText xml:space="preserve"> PAGEREF _Toc218596276 \h </w:instrText>
      </w:r>
      <w:r>
        <w:rPr>
          <w:noProof/>
        </w:rPr>
      </w:r>
      <w:r>
        <w:rPr>
          <w:noProof/>
        </w:rPr>
        <w:fldChar w:fldCharType="separate"/>
      </w:r>
      <w:r>
        <w:rPr>
          <w:noProof/>
        </w:rPr>
        <w:t>108</w:t>
      </w:r>
      <w:r>
        <w:rPr>
          <w:noProof/>
        </w:rPr>
        <w:fldChar w:fldCharType="end"/>
      </w:r>
    </w:p>
    <w:p w14:paraId="33970427" w14:textId="6D25732E"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A.3.2.3.1</w:t>
      </w:r>
      <w:r>
        <w:rPr>
          <w:noProof/>
        </w:rPr>
        <w:tab/>
        <w:t>General</w:t>
      </w:r>
      <w:r>
        <w:rPr>
          <w:noProof/>
        </w:rPr>
        <w:tab/>
      </w:r>
      <w:r>
        <w:rPr>
          <w:noProof/>
        </w:rPr>
        <w:fldChar w:fldCharType="begin"/>
      </w:r>
      <w:r>
        <w:rPr>
          <w:noProof/>
        </w:rPr>
        <w:instrText xml:space="preserve"> PAGEREF _Toc218596277 \h </w:instrText>
      </w:r>
      <w:r>
        <w:rPr>
          <w:noProof/>
        </w:rPr>
      </w:r>
      <w:r>
        <w:rPr>
          <w:noProof/>
        </w:rPr>
        <w:fldChar w:fldCharType="separate"/>
      </w:r>
      <w:r>
        <w:rPr>
          <w:noProof/>
        </w:rPr>
        <w:t>108</w:t>
      </w:r>
      <w:r>
        <w:rPr>
          <w:noProof/>
        </w:rPr>
        <w:fldChar w:fldCharType="end"/>
      </w:r>
    </w:p>
    <w:p w14:paraId="43871479" w14:textId="799BCC75"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A.3.2.3.2</w:t>
      </w:r>
      <w:r>
        <w:rPr>
          <w:noProof/>
        </w:rPr>
        <w:tab/>
        <w:t>Structured data types</w:t>
      </w:r>
      <w:r>
        <w:rPr>
          <w:noProof/>
        </w:rPr>
        <w:tab/>
      </w:r>
      <w:r>
        <w:rPr>
          <w:noProof/>
        </w:rPr>
        <w:fldChar w:fldCharType="begin"/>
      </w:r>
      <w:r>
        <w:rPr>
          <w:noProof/>
        </w:rPr>
        <w:instrText xml:space="preserve"> PAGEREF _Toc218596278 \h </w:instrText>
      </w:r>
      <w:r>
        <w:rPr>
          <w:noProof/>
        </w:rPr>
      </w:r>
      <w:r>
        <w:rPr>
          <w:noProof/>
        </w:rPr>
        <w:fldChar w:fldCharType="separate"/>
      </w:r>
      <w:r>
        <w:rPr>
          <w:noProof/>
        </w:rPr>
        <w:t>109</w:t>
      </w:r>
      <w:r>
        <w:rPr>
          <w:noProof/>
        </w:rPr>
        <w:fldChar w:fldCharType="end"/>
      </w:r>
    </w:p>
    <w:p w14:paraId="30294AA9" w14:textId="67D709D0"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A.3.2.3.2.1</w:t>
      </w:r>
      <w:r>
        <w:rPr>
          <w:noProof/>
        </w:rPr>
        <w:tab/>
        <w:t>Type: MbsResourceConfig</w:t>
      </w:r>
      <w:r>
        <w:rPr>
          <w:noProof/>
        </w:rPr>
        <w:tab/>
      </w:r>
      <w:r>
        <w:rPr>
          <w:noProof/>
        </w:rPr>
        <w:fldChar w:fldCharType="begin"/>
      </w:r>
      <w:r>
        <w:rPr>
          <w:noProof/>
        </w:rPr>
        <w:instrText xml:space="preserve"> PAGEREF _Toc218596279 \h </w:instrText>
      </w:r>
      <w:r>
        <w:rPr>
          <w:noProof/>
        </w:rPr>
      </w:r>
      <w:r>
        <w:rPr>
          <w:noProof/>
        </w:rPr>
        <w:fldChar w:fldCharType="separate"/>
      </w:r>
      <w:r>
        <w:rPr>
          <w:noProof/>
        </w:rPr>
        <w:t>109</w:t>
      </w:r>
      <w:r>
        <w:rPr>
          <w:noProof/>
        </w:rPr>
        <w:fldChar w:fldCharType="end"/>
      </w:r>
    </w:p>
    <w:p w14:paraId="3B221408" w14:textId="402F9793"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A.3.2.3.2.2</w:t>
      </w:r>
      <w:r>
        <w:rPr>
          <w:noProof/>
        </w:rPr>
        <w:tab/>
        <w:t>Type: MbsResourceMonitoringConfig</w:t>
      </w:r>
      <w:r>
        <w:rPr>
          <w:noProof/>
        </w:rPr>
        <w:tab/>
      </w:r>
      <w:r>
        <w:rPr>
          <w:noProof/>
        </w:rPr>
        <w:fldChar w:fldCharType="begin"/>
      </w:r>
      <w:r>
        <w:rPr>
          <w:noProof/>
        </w:rPr>
        <w:instrText xml:space="preserve"> PAGEREF _Toc218596280 \h </w:instrText>
      </w:r>
      <w:r>
        <w:rPr>
          <w:noProof/>
        </w:rPr>
      </w:r>
      <w:r>
        <w:rPr>
          <w:noProof/>
        </w:rPr>
        <w:fldChar w:fldCharType="separate"/>
      </w:r>
      <w:r>
        <w:rPr>
          <w:noProof/>
        </w:rPr>
        <w:t>109</w:t>
      </w:r>
      <w:r>
        <w:rPr>
          <w:noProof/>
        </w:rPr>
        <w:fldChar w:fldCharType="end"/>
      </w:r>
    </w:p>
    <w:p w14:paraId="25673A32" w14:textId="0F58CAA7"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A.3.2.3.2.3</w:t>
      </w:r>
      <w:r>
        <w:rPr>
          <w:noProof/>
        </w:rPr>
        <w:tab/>
        <w:t>Type: MbsResourceState</w:t>
      </w:r>
      <w:r>
        <w:rPr>
          <w:noProof/>
        </w:rPr>
        <w:tab/>
      </w:r>
      <w:r>
        <w:rPr>
          <w:noProof/>
        </w:rPr>
        <w:fldChar w:fldCharType="begin"/>
      </w:r>
      <w:r>
        <w:rPr>
          <w:noProof/>
        </w:rPr>
        <w:instrText xml:space="preserve"> PAGEREF _Toc218596281 \h </w:instrText>
      </w:r>
      <w:r>
        <w:rPr>
          <w:noProof/>
        </w:rPr>
      </w:r>
      <w:r>
        <w:rPr>
          <w:noProof/>
        </w:rPr>
        <w:fldChar w:fldCharType="separate"/>
      </w:r>
      <w:r>
        <w:rPr>
          <w:noProof/>
        </w:rPr>
        <w:t>110</w:t>
      </w:r>
      <w:r>
        <w:rPr>
          <w:noProof/>
        </w:rPr>
        <w:fldChar w:fldCharType="end"/>
      </w:r>
    </w:p>
    <w:p w14:paraId="043047FD" w14:textId="148FE0CB"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A.3.2.3.2.4</w:t>
      </w:r>
      <w:r>
        <w:rPr>
          <w:noProof/>
        </w:rPr>
        <w:tab/>
        <w:t>Type: MbsSessionId</w:t>
      </w:r>
      <w:r>
        <w:rPr>
          <w:noProof/>
        </w:rPr>
        <w:tab/>
      </w:r>
      <w:r>
        <w:rPr>
          <w:noProof/>
        </w:rPr>
        <w:fldChar w:fldCharType="begin"/>
      </w:r>
      <w:r>
        <w:rPr>
          <w:noProof/>
        </w:rPr>
        <w:instrText xml:space="preserve"> PAGEREF _Toc218596282 \h </w:instrText>
      </w:r>
      <w:r>
        <w:rPr>
          <w:noProof/>
        </w:rPr>
      </w:r>
      <w:r>
        <w:rPr>
          <w:noProof/>
        </w:rPr>
        <w:fldChar w:fldCharType="separate"/>
      </w:r>
      <w:r>
        <w:rPr>
          <w:noProof/>
        </w:rPr>
        <w:t>110</w:t>
      </w:r>
      <w:r>
        <w:rPr>
          <w:noProof/>
        </w:rPr>
        <w:fldChar w:fldCharType="end"/>
      </w:r>
    </w:p>
    <w:p w14:paraId="4B4674C0" w14:textId="18453207"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A.3.2.3.3</w:t>
      </w:r>
      <w:r>
        <w:rPr>
          <w:noProof/>
          <w:lang w:eastAsia="zh-CN"/>
        </w:rPr>
        <w:tab/>
        <w:t>Simple data types and enumerations</w:t>
      </w:r>
      <w:r>
        <w:rPr>
          <w:noProof/>
        </w:rPr>
        <w:tab/>
      </w:r>
      <w:r>
        <w:rPr>
          <w:noProof/>
        </w:rPr>
        <w:fldChar w:fldCharType="begin"/>
      </w:r>
      <w:r>
        <w:rPr>
          <w:noProof/>
        </w:rPr>
        <w:instrText xml:space="preserve"> PAGEREF _Toc218596283 \h </w:instrText>
      </w:r>
      <w:r>
        <w:rPr>
          <w:noProof/>
        </w:rPr>
      </w:r>
      <w:r>
        <w:rPr>
          <w:noProof/>
        </w:rPr>
        <w:fldChar w:fldCharType="separate"/>
      </w:r>
      <w:r>
        <w:rPr>
          <w:noProof/>
        </w:rPr>
        <w:t>110</w:t>
      </w:r>
      <w:r>
        <w:rPr>
          <w:noProof/>
        </w:rPr>
        <w:fldChar w:fldCharType="end"/>
      </w:r>
    </w:p>
    <w:p w14:paraId="68F9BA4C" w14:textId="02DBF3AA" w:rsidR="00065FDF" w:rsidRDefault="00065FDF">
      <w:pPr>
        <w:pStyle w:val="TOC5"/>
        <w:rPr>
          <w:rFonts w:asciiTheme="minorHAnsi" w:eastAsiaTheme="minorEastAsia" w:hAnsiTheme="minorHAnsi" w:cstheme="minorBidi"/>
          <w:noProof/>
          <w:kern w:val="2"/>
          <w:sz w:val="24"/>
          <w:szCs w:val="24"/>
          <w:lang w:eastAsia="en-GB"/>
          <w14:ligatures w14:val="standardContextual"/>
        </w:rPr>
      </w:pPr>
      <w:r>
        <w:rPr>
          <w:noProof/>
        </w:rPr>
        <w:t>A.3.2.3.3.1</w:t>
      </w:r>
      <w:r>
        <w:rPr>
          <w:noProof/>
        </w:rPr>
        <w:tab/>
        <w:t>Enumeration: DeliveryMode</w:t>
      </w:r>
      <w:r>
        <w:rPr>
          <w:noProof/>
        </w:rPr>
        <w:tab/>
      </w:r>
      <w:r>
        <w:rPr>
          <w:noProof/>
        </w:rPr>
        <w:fldChar w:fldCharType="begin"/>
      </w:r>
      <w:r>
        <w:rPr>
          <w:noProof/>
        </w:rPr>
        <w:instrText xml:space="preserve"> PAGEREF _Toc218596284 \h </w:instrText>
      </w:r>
      <w:r>
        <w:rPr>
          <w:noProof/>
        </w:rPr>
      </w:r>
      <w:r>
        <w:rPr>
          <w:noProof/>
        </w:rPr>
        <w:fldChar w:fldCharType="separate"/>
      </w:r>
      <w:r>
        <w:rPr>
          <w:noProof/>
        </w:rPr>
        <w:t>110</w:t>
      </w:r>
      <w:r>
        <w:rPr>
          <w:noProof/>
        </w:rPr>
        <w:fldChar w:fldCharType="end"/>
      </w:r>
    </w:p>
    <w:p w14:paraId="4F6CD990" w14:textId="0D17ED3B"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A.3.2.4</w:t>
      </w:r>
      <w:r>
        <w:rPr>
          <w:noProof/>
        </w:rPr>
        <w:tab/>
        <w:t>Error Handling</w:t>
      </w:r>
      <w:r>
        <w:rPr>
          <w:noProof/>
        </w:rPr>
        <w:tab/>
      </w:r>
      <w:r>
        <w:rPr>
          <w:noProof/>
        </w:rPr>
        <w:fldChar w:fldCharType="begin"/>
      </w:r>
      <w:r>
        <w:rPr>
          <w:noProof/>
        </w:rPr>
        <w:instrText xml:space="preserve"> PAGEREF _Toc218596285 \h </w:instrText>
      </w:r>
      <w:r>
        <w:rPr>
          <w:noProof/>
        </w:rPr>
      </w:r>
      <w:r>
        <w:rPr>
          <w:noProof/>
        </w:rPr>
        <w:fldChar w:fldCharType="separate"/>
      </w:r>
      <w:r>
        <w:rPr>
          <w:noProof/>
        </w:rPr>
        <w:t>110</w:t>
      </w:r>
      <w:r>
        <w:rPr>
          <w:noProof/>
        </w:rPr>
        <w:fldChar w:fldCharType="end"/>
      </w:r>
    </w:p>
    <w:p w14:paraId="1DE34EFE" w14:textId="54441541"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A.3.2.5</w:t>
      </w:r>
      <w:r>
        <w:rPr>
          <w:noProof/>
        </w:rPr>
        <w:tab/>
        <w:t>CDDL Specification</w:t>
      </w:r>
      <w:r>
        <w:rPr>
          <w:noProof/>
        </w:rPr>
        <w:tab/>
      </w:r>
      <w:r>
        <w:rPr>
          <w:noProof/>
        </w:rPr>
        <w:fldChar w:fldCharType="begin"/>
      </w:r>
      <w:r>
        <w:rPr>
          <w:noProof/>
        </w:rPr>
        <w:instrText xml:space="preserve"> PAGEREF _Toc218596286 \h </w:instrText>
      </w:r>
      <w:r>
        <w:rPr>
          <w:noProof/>
        </w:rPr>
      </w:r>
      <w:r>
        <w:rPr>
          <w:noProof/>
        </w:rPr>
        <w:fldChar w:fldCharType="separate"/>
      </w:r>
      <w:r>
        <w:rPr>
          <w:noProof/>
        </w:rPr>
        <w:t>110</w:t>
      </w:r>
      <w:r>
        <w:rPr>
          <w:noProof/>
        </w:rPr>
        <w:fldChar w:fldCharType="end"/>
      </w:r>
    </w:p>
    <w:p w14:paraId="345A2C68" w14:textId="268C7E1A"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A.3.2.5</w:t>
      </w:r>
      <w:r>
        <w:rPr>
          <w:noProof/>
          <w:lang w:eastAsia="zh-CN"/>
        </w:rPr>
        <w:t>.1</w:t>
      </w:r>
      <w:r>
        <w:rPr>
          <w:noProof/>
          <w:lang w:eastAsia="zh-CN"/>
        </w:rPr>
        <w:tab/>
        <w:t>Introduction</w:t>
      </w:r>
      <w:r>
        <w:rPr>
          <w:noProof/>
        </w:rPr>
        <w:tab/>
      </w:r>
      <w:r>
        <w:rPr>
          <w:noProof/>
        </w:rPr>
        <w:fldChar w:fldCharType="begin"/>
      </w:r>
      <w:r>
        <w:rPr>
          <w:noProof/>
        </w:rPr>
        <w:instrText xml:space="preserve"> PAGEREF _Toc218596287 \h </w:instrText>
      </w:r>
      <w:r>
        <w:rPr>
          <w:noProof/>
        </w:rPr>
      </w:r>
      <w:r>
        <w:rPr>
          <w:noProof/>
        </w:rPr>
        <w:fldChar w:fldCharType="separate"/>
      </w:r>
      <w:r>
        <w:rPr>
          <w:noProof/>
        </w:rPr>
        <w:t>110</w:t>
      </w:r>
      <w:r>
        <w:rPr>
          <w:noProof/>
        </w:rPr>
        <w:fldChar w:fldCharType="end"/>
      </w:r>
    </w:p>
    <w:p w14:paraId="02666C39" w14:textId="63F94DD4" w:rsidR="00065FDF" w:rsidRDefault="00065FDF">
      <w:pPr>
        <w:pStyle w:val="TOC4"/>
        <w:rPr>
          <w:rFonts w:asciiTheme="minorHAnsi" w:eastAsiaTheme="minorEastAsia" w:hAnsiTheme="minorHAnsi" w:cstheme="minorBidi"/>
          <w:noProof/>
          <w:kern w:val="2"/>
          <w:sz w:val="24"/>
          <w:szCs w:val="24"/>
          <w:lang w:eastAsia="en-GB"/>
          <w14:ligatures w14:val="standardContextual"/>
        </w:rPr>
      </w:pPr>
      <w:r>
        <w:rPr>
          <w:noProof/>
        </w:rPr>
        <w:t>A.3.2.5</w:t>
      </w:r>
      <w:r>
        <w:rPr>
          <w:noProof/>
          <w:lang w:eastAsia="zh-CN"/>
        </w:rPr>
        <w:t>.2</w:t>
      </w:r>
      <w:r>
        <w:rPr>
          <w:noProof/>
          <w:lang w:eastAsia="zh-CN"/>
        </w:rPr>
        <w:tab/>
        <w:t>CDDL document</w:t>
      </w:r>
      <w:r>
        <w:rPr>
          <w:noProof/>
        </w:rPr>
        <w:tab/>
      </w:r>
      <w:r>
        <w:rPr>
          <w:noProof/>
        </w:rPr>
        <w:fldChar w:fldCharType="begin"/>
      </w:r>
      <w:r>
        <w:rPr>
          <w:noProof/>
        </w:rPr>
        <w:instrText xml:space="preserve"> PAGEREF _Toc218596288 \h </w:instrText>
      </w:r>
      <w:r>
        <w:rPr>
          <w:noProof/>
        </w:rPr>
      </w:r>
      <w:r>
        <w:rPr>
          <w:noProof/>
        </w:rPr>
        <w:fldChar w:fldCharType="separate"/>
      </w:r>
      <w:r>
        <w:rPr>
          <w:noProof/>
        </w:rPr>
        <w:t>111</w:t>
      </w:r>
      <w:r>
        <w:rPr>
          <w:noProof/>
        </w:rPr>
        <w:fldChar w:fldCharType="end"/>
      </w:r>
    </w:p>
    <w:p w14:paraId="2E528366" w14:textId="3FB24E23"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sidRPr="00851811">
        <w:rPr>
          <w:noProof/>
          <w:lang w:val="sv-SE"/>
        </w:rPr>
        <w:t>A.3.2.6</w:t>
      </w:r>
      <w:r w:rsidRPr="00851811">
        <w:rPr>
          <w:noProof/>
          <w:lang w:val="sv-SE"/>
        </w:rPr>
        <w:tab/>
        <w:t>Media Types</w:t>
      </w:r>
      <w:r>
        <w:rPr>
          <w:noProof/>
        </w:rPr>
        <w:tab/>
      </w:r>
      <w:r>
        <w:rPr>
          <w:noProof/>
        </w:rPr>
        <w:fldChar w:fldCharType="begin"/>
      </w:r>
      <w:r>
        <w:rPr>
          <w:noProof/>
        </w:rPr>
        <w:instrText xml:space="preserve"> PAGEREF _Toc218596289 \h </w:instrText>
      </w:r>
      <w:r>
        <w:rPr>
          <w:noProof/>
        </w:rPr>
      </w:r>
      <w:r>
        <w:rPr>
          <w:noProof/>
        </w:rPr>
        <w:fldChar w:fldCharType="separate"/>
      </w:r>
      <w:r>
        <w:rPr>
          <w:noProof/>
        </w:rPr>
        <w:t>112</w:t>
      </w:r>
      <w:r>
        <w:rPr>
          <w:noProof/>
        </w:rPr>
        <w:fldChar w:fldCharType="end"/>
      </w:r>
    </w:p>
    <w:p w14:paraId="2E87BED8" w14:textId="624FF752" w:rsidR="00065FDF" w:rsidRDefault="00065FDF">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noProof/>
        </w:rPr>
        <w:tab/>
        <w:t>Media types</w:t>
      </w:r>
      <w:r>
        <w:rPr>
          <w:noProof/>
        </w:rPr>
        <w:tab/>
      </w:r>
      <w:r>
        <w:rPr>
          <w:noProof/>
        </w:rPr>
        <w:fldChar w:fldCharType="begin"/>
      </w:r>
      <w:r>
        <w:rPr>
          <w:noProof/>
        </w:rPr>
        <w:instrText xml:space="preserve"> PAGEREF _Toc218596290 \h </w:instrText>
      </w:r>
      <w:r>
        <w:rPr>
          <w:noProof/>
        </w:rPr>
      </w:r>
      <w:r>
        <w:rPr>
          <w:noProof/>
        </w:rPr>
        <w:fldChar w:fldCharType="separate"/>
      </w:r>
      <w:r>
        <w:rPr>
          <w:noProof/>
        </w:rPr>
        <w:t>112</w:t>
      </w:r>
      <w:r>
        <w:rPr>
          <w:noProof/>
        </w:rPr>
        <w:fldChar w:fldCharType="end"/>
      </w:r>
    </w:p>
    <w:p w14:paraId="28B12655" w14:textId="0057CFCD"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A.4.1</w:t>
      </w:r>
      <w:r>
        <w:rPr>
          <w:noProof/>
        </w:rPr>
        <w:tab/>
        <w:t>General</w:t>
      </w:r>
      <w:r>
        <w:rPr>
          <w:noProof/>
        </w:rPr>
        <w:tab/>
      </w:r>
      <w:r>
        <w:rPr>
          <w:noProof/>
        </w:rPr>
        <w:fldChar w:fldCharType="begin"/>
      </w:r>
      <w:r>
        <w:rPr>
          <w:noProof/>
        </w:rPr>
        <w:instrText xml:space="preserve"> PAGEREF _Toc218596291 \h </w:instrText>
      </w:r>
      <w:r>
        <w:rPr>
          <w:noProof/>
        </w:rPr>
      </w:r>
      <w:r>
        <w:rPr>
          <w:noProof/>
        </w:rPr>
        <w:fldChar w:fldCharType="separate"/>
      </w:r>
      <w:r>
        <w:rPr>
          <w:noProof/>
        </w:rPr>
        <w:t>112</w:t>
      </w:r>
      <w:r>
        <w:rPr>
          <w:noProof/>
        </w:rPr>
        <w:fldChar w:fldCharType="end"/>
      </w:r>
    </w:p>
    <w:p w14:paraId="2F1857C2" w14:textId="74555982"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A.4.2</w:t>
      </w:r>
      <w:r>
        <w:rPr>
          <w:noProof/>
        </w:rPr>
        <w:tab/>
        <w:t>Media type structure and definition</w:t>
      </w:r>
      <w:r>
        <w:rPr>
          <w:noProof/>
        </w:rPr>
        <w:tab/>
      </w:r>
      <w:r>
        <w:rPr>
          <w:noProof/>
        </w:rPr>
        <w:fldChar w:fldCharType="begin"/>
      </w:r>
      <w:r>
        <w:rPr>
          <w:noProof/>
        </w:rPr>
        <w:instrText xml:space="preserve"> PAGEREF _Toc218596292 \h </w:instrText>
      </w:r>
      <w:r>
        <w:rPr>
          <w:noProof/>
        </w:rPr>
      </w:r>
      <w:r>
        <w:rPr>
          <w:noProof/>
        </w:rPr>
        <w:fldChar w:fldCharType="separate"/>
      </w:r>
      <w:r>
        <w:rPr>
          <w:noProof/>
        </w:rPr>
        <w:t>112</w:t>
      </w:r>
      <w:r>
        <w:rPr>
          <w:noProof/>
        </w:rPr>
        <w:fldChar w:fldCharType="end"/>
      </w:r>
    </w:p>
    <w:p w14:paraId="53EB6EE3" w14:textId="3F1E7319" w:rsidR="00065FDF" w:rsidRDefault="00065FDF">
      <w:pPr>
        <w:pStyle w:val="TOC3"/>
        <w:rPr>
          <w:rFonts w:asciiTheme="minorHAnsi" w:eastAsiaTheme="minorEastAsia" w:hAnsiTheme="minorHAnsi" w:cstheme="minorBidi"/>
          <w:noProof/>
          <w:kern w:val="2"/>
          <w:sz w:val="24"/>
          <w:szCs w:val="24"/>
          <w:lang w:eastAsia="en-GB"/>
          <w14:ligatures w14:val="standardContextual"/>
        </w:rPr>
      </w:pPr>
      <w:r>
        <w:rPr>
          <w:noProof/>
        </w:rPr>
        <w:t>A.4.3</w:t>
      </w:r>
      <w:r>
        <w:rPr>
          <w:noProof/>
        </w:rPr>
        <w:tab/>
        <w:t>Media type registration template for application/vnd.3gpp.seal-location-info+cbor</w:t>
      </w:r>
      <w:r>
        <w:rPr>
          <w:noProof/>
        </w:rPr>
        <w:tab/>
      </w:r>
      <w:r>
        <w:rPr>
          <w:noProof/>
        </w:rPr>
        <w:fldChar w:fldCharType="begin"/>
      </w:r>
      <w:r>
        <w:rPr>
          <w:noProof/>
        </w:rPr>
        <w:instrText xml:space="preserve"> PAGEREF _Toc218596293 \h </w:instrText>
      </w:r>
      <w:r>
        <w:rPr>
          <w:noProof/>
        </w:rPr>
      </w:r>
      <w:r>
        <w:rPr>
          <w:noProof/>
        </w:rPr>
        <w:fldChar w:fldCharType="separate"/>
      </w:r>
      <w:r>
        <w:rPr>
          <w:noProof/>
        </w:rPr>
        <w:t>113</w:t>
      </w:r>
      <w:r>
        <w:rPr>
          <w:noProof/>
        </w:rPr>
        <w:fldChar w:fldCharType="end"/>
      </w:r>
    </w:p>
    <w:p w14:paraId="0A09EA43" w14:textId="06B92E24" w:rsidR="00065FDF" w:rsidRDefault="00065FD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_Toc218596294 \h </w:instrText>
      </w:r>
      <w:r>
        <w:rPr>
          <w:noProof/>
        </w:rPr>
      </w:r>
      <w:r>
        <w:rPr>
          <w:noProof/>
        </w:rPr>
        <w:fldChar w:fldCharType="separate"/>
      </w:r>
      <w:r>
        <w:rPr>
          <w:noProof/>
        </w:rPr>
        <w:t>114</w:t>
      </w:r>
      <w:r>
        <w:rPr>
          <w:noProof/>
        </w:rPr>
        <w:fldChar w:fldCharType="end"/>
      </w:r>
    </w:p>
    <w:p w14:paraId="6205D455" w14:textId="396CC01E" w:rsidR="00080512" w:rsidRPr="00004F96" w:rsidRDefault="00536F63">
      <w:r w:rsidRPr="00004F96">
        <w:fldChar w:fldCharType="end"/>
      </w:r>
    </w:p>
    <w:p w14:paraId="6205D456" w14:textId="77777777" w:rsidR="00536F63" w:rsidRPr="00004F96" w:rsidRDefault="00536F63" w:rsidP="00536F63">
      <w:pPr>
        <w:pStyle w:val="Heading1"/>
      </w:pPr>
      <w:bookmarkStart w:id="11" w:name="_CRForeword"/>
      <w:bookmarkEnd w:id="11"/>
      <w:r w:rsidRPr="00004F96">
        <w:br w:type="page"/>
      </w:r>
      <w:bookmarkStart w:id="12" w:name="_Toc218596020"/>
      <w:r w:rsidRPr="00004F96">
        <w:lastRenderedPageBreak/>
        <w:t>Foreword</w:t>
      </w:r>
      <w:bookmarkEnd w:id="12"/>
    </w:p>
    <w:p w14:paraId="6205D457" w14:textId="77777777" w:rsidR="00536F63" w:rsidRPr="00004F96" w:rsidRDefault="00536F63" w:rsidP="00536F63">
      <w:r w:rsidRPr="00004F96">
        <w:t xml:space="preserve">This Technical </w:t>
      </w:r>
      <w:bookmarkStart w:id="13" w:name="spectype3"/>
      <w:r w:rsidRPr="00004F96">
        <w:t>Specification</w:t>
      </w:r>
      <w:bookmarkEnd w:id="13"/>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4" w:name="introduction"/>
      <w:bookmarkStart w:id="15" w:name="_CR1"/>
      <w:bookmarkEnd w:id="14"/>
      <w:bookmarkEnd w:id="15"/>
      <w:r w:rsidRPr="00004F96">
        <w:br w:type="page"/>
      </w:r>
      <w:bookmarkStart w:id="16" w:name="scope"/>
      <w:bookmarkStart w:id="17" w:name="_Toc218596021"/>
      <w:bookmarkEnd w:id="16"/>
      <w:r w:rsidRPr="00004F96">
        <w:lastRenderedPageBreak/>
        <w:t>1</w:t>
      </w:r>
      <w:r w:rsidRPr="00004F96">
        <w:tab/>
        <w:t>Scope</w:t>
      </w:r>
      <w:bookmarkEnd w:id="17"/>
    </w:p>
    <w:p w14:paraId="23793703" w14:textId="77777777" w:rsidR="00223A17" w:rsidRPr="00A34374" w:rsidRDefault="00223A17" w:rsidP="00223A17">
      <w:bookmarkStart w:id="18" w:name="references"/>
      <w:bookmarkEnd w:id="18"/>
      <w:r w:rsidRPr="00A34374">
        <w:t>The present document specifies the protocol aspects for the network resource management capability of SEAL to support vertical applications (e.g. V2X) over the 3GPP system.</w:t>
      </w:r>
    </w:p>
    <w:p w14:paraId="7C4044EE" w14:textId="2E1318DC" w:rsidR="00223A17" w:rsidRPr="00A34374" w:rsidRDefault="00223A17" w:rsidP="00223A17">
      <w:r w:rsidRPr="00A34374">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48A14C4E" w14:textId="77777777" w:rsidR="00223A17" w:rsidRPr="00A34374" w:rsidRDefault="00223A17" w:rsidP="00223A17">
      <w:pPr>
        <w:pStyle w:val="NO"/>
      </w:pPr>
      <w:r w:rsidRPr="00A34374">
        <w:t>NOTE:</w:t>
      </w:r>
      <w:r w:rsidRPr="00A34374">
        <w:tab/>
        <w:t>The specification of the VAL server for a specific VAL service is out of scope of present document.</w:t>
      </w:r>
    </w:p>
    <w:p w14:paraId="6205D47A" w14:textId="77777777" w:rsidR="00536F63" w:rsidRPr="00004F96" w:rsidRDefault="00536F63" w:rsidP="00536F63">
      <w:pPr>
        <w:pStyle w:val="Heading1"/>
      </w:pPr>
      <w:bookmarkStart w:id="19" w:name="_CR2"/>
      <w:bookmarkStart w:id="20" w:name="_Toc218596022"/>
      <w:bookmarkEnd w:id="19"/>
      <w:r w:rsidRPr="00004F96">
        <w:t>2</w:t>
      </w:r>
      <w:r w:rsidRPr="00004F96">
        <w:tab/>
        <w:t>References</w:t>
      </w:r>
      <w:bookmarkEnd w:id="20"/>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21" w:name="definitions"/>
      <w:bookmarkEnd w:id="21"/>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0455C093" w14:textId="77777777" w:rsidR="00E17CBF" w:rsidRPr="00FE246C" w:rsidRDefault="00E17CBF" w:rsidP="00E17CBF">
      <w:pPr>
        <w:pStyle w:val="EX"/>
      </w:pPr>
      <w:r>
        <w:t>[21A]</w:t>
      </w:r>
      <w:r>
        <w:tab/>
      </w:r>
      <w:r w:rsidRPr="003A3962">
        <w:t>IETF RFC 6</w:t>
      </w:r>
      <w:r>
        <w:t>838</w:t>
      </w:r>
      <w:r w:rsidRPr="003A3962">
        <w:t>: "</w:t>
      </w:r>
      <w:r w:rsidRPr="00811119">
        <w:t>Media Type Specifications and Registration Procedures</w:t>
      </w:r>
      <w:r w:rsidRPr="003A3962">
        <w:t>".</w:t>
      </w:r>
    </w:p>
    <w:p w14:paraId="1373A3C5" w14:textId="74C3C2BF" w:rsidR="00C04E4C" w:rsidRDefault="00C04E4C" w:rsidP="00C04E4C">
      <w:pPr>
        <w:pStyle w:val="EX"/>
      </w:pPr>
      <w:r w:rsidRPr="00B33A75">
        <w:t>[</w:t>
      </w:r>
      <w:r>
        <w:t>22</w:t>
      </w:r>
      <w:r w:rsidRPr="00B33A75">
        <w:t>]</w:t>
      </w:r>
      <w:r w:rsidRPr="00B33A75">
        <w:tab/>
      </w:r>
      <w:r>
        <w:t>IETF </w:t>
      </w:r>
      <w:r w:rsidRPr="00B33A75">
        <w:t>RFC </w:t>
      </w:r>
      <w:r>
        <w:t>9110</w:t>
      </w:r>
      <w:r w:rsidRPr="00B33A75">
        <w:t>: "HTTP</w:t>
      </w:r>
      <w:r w:rsidRPr="00303F65">
        <w:rPr>
          <w:lang w:val="en-US"/>
        </w:rPr>
        <w:t xml:space="preserve"> </w:t>
      </w:r>
      <w:r>
        <w:rPr>
          <w:lang w:val="en-US"/>
        </w:rPr>
        <w:t>Semantics</w:t>
      </w:r>
      <w:r w:rsidRPr="00B33A75">
        <w: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BFB799D" w14:textId="0C05062B" w:rsidR="00075BE3" w:rsidRPr="00A34374" w:rsidRDefault="00075BE3" w:rsidP="00075BE3">
      <w:pPr>
        <w:pStyle w:val="EX"/>
        <w:rPr>
          <w:lang w:eastAsia="zh-CN"/>
        </w:rPr>
      </w:pPr>
      <w:r w:rsidRPr="00A34374">
        <w:rPr>
          <w:lang w:eastAsia="zh-CN"/>
        </w:rPr>
        <w:t>[24]</w:t>
      </w:r>
      <w:r w:rsidRPr="00A34374">
        <w:rPr>
          <w:lang w:eastAsia="zh-CN"/>
        </w:rPr>
        <w:tab/>
        <w:t xml:space="preserve">IETF RFC 7959: </w:t>
      </w:r>
      <w:r w:rsidRPr="00A34374">
        <w:t>"</w:t>
      </w:r>
      <w:r w:rsidRPr="00A34374">
        <w:rPr>
          <w:lang w:eastAsia="zh-CN"/>
        </w:rPr>
        <w:t>Block-Wise Transfers in the Constrained Application Protocol (CoAP)</w:t>
      </w:r>
      <w:r w:rsidRPr="00A34374">
        <w:t>"</w:t>
      </w:r>
      <w:r w:rsidRPr="00A34374">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11C649A1" w:rsidR="00670734" w:rsidRDefault="00670734" w:rsidP="00670734">
      <w:pPr>
        <w:pStyle w:val="EX"/>
      </w:pPr>
      <w:r>
        <w:t>[28]</w:t>
      </w:r>
      <w:r>
        <w:tab/>
      </w:r>
      <w:r w:rsidR="009D5E7F">
        <w:t>Void</w:t>
      </w:r>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620DC409" w:rsidR="00A53293" w:rsidRDefault="00A53293" w:rsidP="00536F63">
      <w:pPr>
        <w:pStyle w:val="EX"/>
        <w:rPr>
          <w:lang w:val="en-US"/>
        </w:rPr>
      </w:pPr>
      <w:r w:rsidRPr="00D70056">
        <w:rPr>
          <w:lang w:val="en-US"/>
        </w:rPr>
        <w:t>[</w:t>
      </w:r>
      <w:r w:rsidR="00B744D7">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p w14:paraId="6D9E0751" w14:textId="1E055FFE" w:rsidR="00B860A0" w:rsidRPr="003167FF" w:rsidRDefault="00B860A0" w:rsidP="00B860A0">
      <w:pPr>
        <w:pStyle w:val="EX"/>
      </w:pPr>
      <w:r w:rsidRPr="003167FF">
        <w:t>[</w:t>
      </w:r>
      <w:r>
        <w:rPr>
          <w:lang w:eastAsia="zh-CN"/>
        </w:rPr>
        <w:t>33</w:t>
      </w:r>
      <w:r w:rsidRPr="003167FF">
        <w:t>]</w:t>
      </w:r>
      <w:r w:rsidRPr="003167FF">
        <w:tab/>
        <w:t>3GPP TS 23.246: "Multimedia Broadcast/Multicast Service (MBMS); Architecture and functional description".</w:t>
      </w:r>
    </w:p>
    <w:p w14:paraId="628B96A6" w14:textId="5A61323F" w:rsidR="00B860A0" w:rsidRPr="003167FF" w:rsidRDefault="00B860A0" w:rsidP="00B860A0">
      <w:pPr>
        <w:pStyle w:val="EX"/>
      </w:pPr>
      <w:r>
        <w:t>[34</w:t>
      </w:r>
      <w:r w:rsidRPr="003167FF">
        <w:t>]</w:t>
      </w:r>
      <w:r w:rsidRPr="003167FF">
        <w:tab/>
        <w:t>3GPP TS 23.247: "Architectural enhancements for 5G multicast-broadcast services; Stage 2".</w:t>
      </w:r>
    </w:p>
    <w:p w14:paraId="68B6CCEC" w14:textId="7C14205A" w:rsidR="00B860A0" w:rsidRPr="00B860A0" w:rsidRDefault="00B860A0" w:rsidP="00B860A0">
      <w:pPr>
        <w:pStyle w:val="EX"/>
      </w:pPr>
      <w:r w:rsidRPr="00DB7AA8">
        <w:t>[</w:t>
      </w:r>
      <w:r>
        <w:t>35</w:t>
      </w:r>
      <w:r w:rsidRPr="00DB7AA8">
        <w:t>]</w:t>
      </w:r>
      <w:r w:rsidRPr="00DB7AA8">
        <w:tab/>
        <w:t>3GPP TS </w:t>
      </w:r>
      <w:r w:rsidRPr="00454853">
        <w:t>26.517</w:t>
      </w:r>
      <w:r w:rsidRPr="00DB7AA8">
        <w:t>: "</w:t>
      </w:r>
      <w:r w:rsidRPr="00377885">
        <w:t>5G Multicast-Broadcast User Services;</w:t>
      </w:r>
      <w:r>
        <w:t xml:space="preserve"> </w:t>
      </w:r>
      <w:r w:rsidRPr="00377885">
        <w:t>Protocols and Formats</w:t>
      </w:r>
      <w:r w:rsidRPr="00DB7AA8">
        <w:t>".</w:t>
      </w:r>
    </w:p>
    <w:p w14:paraId="6205D494" w14:textId="77777777" w:rsidR="00536F63" w:rsidRPr="00004F96" w:rsidRDefault="00536F63" w:rsidP="00536F63">
      <w:pPr>
        <w:pStyle w:val="Heading1"/>
      </w:pPr>
      <w:bookmarkStart w:id="22" w:name="_CR3"/>
      <w:bookmarkStart w:id="23" w:name="_Toc218596023"/>
      <w:bookmarkEnd w:id="22"/>
      <w:r w:rsidRPr="00004F96">
        <w:t>3</w:t>
      </w:r>
      <w:r w:rsidRPr="00004F96">
        <w:tab/>
        <w:t>Definitions of terms and abbreviations</w:t>
      </w:r>
      <w:bookmarkEnd w:id="23"/>
    </w:p>
    <w:p w14:paraId="6205D495" w14:textId="77777777" w:rsidR="00536F63" w:rsidRPr="00004F96" w:rsidRDefault="00536F63" w:rsidP="00536F63">
      <w:pPr>
        <w:pStyle w:val="Heading2"/>
      </w:pPr>
      <w:bookmarkStart w:id="24" w:name="_CR3_1"/>
      <w:bookmarkStart w:id="25" w:name="_Toc218596024"/>
      <w:bookmarkEnd w:id="24"/>
      <w:r w:rsidRPr="00004F96">
        <w:t>3.1</w:t>
      </w:r>
      <w:r w:rsidRPr="00004F96">
        <w:tab/>
        <w:t>Terms</w:t>
      </w:r>
      <w:bookmarkEnd w:id="25"/>
    </w:p>
    <w:p w14:paraId="6205D496" w14:textId="77777777" w:rsidR="00536F63"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35DCBDD8" w14:textId="0CA86888" w:rsidR="00D07841" w:rsidRPr="00004F96" w:rsidRDefault="00D07841" w:rsidP="00536F63">
      <w:r w:rsidRPr="00D27A95">
        <w:rPr>
          <w:b/>
        </w:rPr>
        <w:t>M</w:t>
      </w:r>
      <w:r>
        <w:rPr>
          <w:b/>
        </w:rPr>
        <w:t>BMS bearer</w:t>
      </w:r>
      <w:r w:rsidRPr="00D27A95">
        <w:rPr>
          <w:b/>
        </w:rPr>
        <w:t xml:space="preserve">: </w:t>
      </w:r>
      <w:r w:rsidRPr="00CF5084">
        <w:t xml:space="preserve">The MBMS bearer (and its LTE variant, the eMBMS bearer) is the point-to-multipoint transport service for delivering the same multimedia content </w:t>
      </w:r>
      <w:r>
        <w:t xml:space="preserve">(data) </w:t>
      </w:r>
      <w:r w:rsidRPr="00CF5084">
        <w:t xml:space="preserve">simultaneously to multiple </w:t>
      </w:r>
      <w:r>
        <w:t xml:space="preserve">UEs. </w:t>
      </w:r>
      <w:r w:rsidRPr="00903DA9">
        <w:t>Definition derived from 3GPP</w:t>
      </w:r>
      <w:r w:rsidRPr="00004F96">
        <w:t> </w:t>
      </w:r>
      <w:r w:rsidRPr="00903DA9">
        <w:t>TS</w:t>
      </w:r>
      <w:r w:rsidRPr="00004F96">
        <w:t> </w:t>
      </w:r>
      <w:r w:rsidRPr="00903DA9">
        <w:t>23.</w:t>
      </w:r>
      <w:r>
        <w:t>246</w:t>
      </w:r>
      <w:r w:rsidRPr="00004F96">
        <w:t> </w:t>
      </w:r>
      <w:r w:rsidRPr="00903DA9">
        <w:t>[</w:t>
      </w:r>
      <w:r>
        <w:t>33</w:t>
      </w:r>
      <w:r w:rsidRPr="00903DA9">
        <w:t>].</w:t>
      </w:r>
      <w:r>
        <w:t xml:space="preserve"> T</w:t>
      </w:r>
      <w:r w:rsidRPr="00D27A95">
        <w:t xml:space="preserve">he present document makes no distinction between </w:t>
      </w:r>
      <w:r>
        <w:t>MBMS bearer and eMBMS bearer</w:t>
      </w:r>
      <w:r w:rsidRPr="00D27A95">
        <w:t>.</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lastRenderedPageBreak/>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3F3964BD" w:rsidR="00536F63" w:rsidRPr="00004F96" w:rsidRDefault="00E27FAD" w:rsidP="00536F63">
      <w:r w:rsidRPr="00A34374">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B744D7" w:rsidRDefault="00536F63" w:rsidP="00536F63">
      <w:pPr>
        <w:pStyle w:val="EW"/>
        <w:rPr>
          <w:b/>
          <w:bCs/>
          <w:lang w:val="sv-SE" w:eastAsia="zh-CN"/>
        </w:rPr>
      </w:pPr>
      <w:r w:rsidRPr="00B744D7">
        <w:rPr>
          <w:b/>
          <w:bCs/>
          <w:lang w:val="sv-SE" w:eastAsia="zh-CN"/>
        </w:rPr>
        <w:t xml:space="preserve">VAL server </w:t>
      </w:r>
    </w:p>
    <w:p w14:paraId="6205D49E" w14:textId="77777777" w:rsidR="00536F63" w:rsidRPr="00B744D7" w:rsidRDefault="00536F63" w:rsidP="00536F63">
      <w:pPr>
        <w:pStyle w:val="EW"/>
        <w:rPr>
          <w:b/>
          <w:bCs/>
          <w:lang w:val="sv-SE" w:eastAsia="zh-CN"/>
        </w:rPr>
      </w:pPr>
      <w:r w:rsidRPr="00B744D7">
        <w:rPr>
          <w:b/>
          <w:bCs/>
          <w:lang w:val="sv-SE" w:eastAsia="zh-CN"/>
        </w:rPr>
        <w:t>VAL service</w:t>
      </w:r>
    </w:p>
    <w:p w14:paraId="6205D49F" w14:textId="77777777" w:rsidR="00536F63" w:rsidRPr="00B744D7" w:rsidRDefault="00536F63" w:rsidP="00536F63">
      <w:pPr>
        <w:pStyle w:val="EW"/>
        <w:rPr>
          <w:b/>
          <w:bCs/>
          <w:lang w:val="sv-SE" w:eastAsia="zh-CN"/>
        </w:rPr>
      </w:pPr>
      <w:r w:rsidRPr="00B744D7">
        <w:rPr>
          <w:b/>
          <w:bCs/>
          <w:lang w:val="sv-SE"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5C2F40DF" w14:textId="77777777" w:rsidR="00A13EAC" w:rsidRPr="00A15BFE" w:rsidRDefault="00A13EAC" w:rsidP="00A15BFE">
      <w:pPr>
        <w:pStyle w:val="EW"/>
        <w:rPr>
          <w:b/>
          <w:bCs/>
        </w:rPr>
      </w:pPr>
      <w:r w:rsidRPr="00A15BFE">
        <w:rPr>
          <w:b/>
          <w:bCs/>
        </w:rPr>
        <w:t>Vertical application</w:t>
      </w:r>
    </w:p>
    <w:p w14:paraId="6205D4A2" w14:textId="77777777" w:rsidR="00536F63" w:rsidRPr="00004F96" w:rsidRDefault="00536F63" w:rsidP="00536F63">
      <w:pPr>
        <w:pStyle w:val="Heading2"/>
      </w:pPr>
      <w:bookmarkStart w:id="26" w:name="_CR3_2"/>
      <w:bookmarkStart w:id="27" w:name="_Toc218596025"/>
      <w:bookmarkEnd w:id="26"/>
      <w:r w:rsidRPr="00004F96">
        <w:t>3.2</w:t>
      </w:r>
      <w:r w:rsidRPr="00004F96">
        <w:tab/>
        <w:t>Abbreviations</w:t>
      </w:r>
      <w:bookmarkEnd w:id="27"/>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0010BC3C" w:rsidR="00536F63" w:rsidRDefault="00536F63" w:rsidP="00536F63">
      <w:pPr>
        <w:pStyle w:val="EW"/>
      </w:pPr>
      <w:r w:rsidRPr="00004F96">
        <w:t>BM-SC</w:t>
      </w:r>
      <w:r w:rsidRPr="00004F96">
        <w:tab/>
        <w:t>Broadcast-Multicast Service Centre</w:t>
      </w:r>
    </w:p>
    <w:p w14:paraId="6AEF74D5" w14:textId="77777777" w:rsidR="00D07841" w:rsidRPr="00004F96" w:rsidRDefault="00D07841" w:rsidP="00D07841">
      <w:pPr>
        <w:pStyle w:val="EW"/>
      </w:pPr>
      <w:r>
        <w:t>CoAP</w:t>
      </w:r>
      <w:r w:rsidRPr="00537520">
        <w:tab/>
      </w:r>
      <w:r w:rsidRPr="00781BF9">
        <w:rPr>
          <w:lang w:eastAsia="zh-CN"/>
        </w:rPr>
        <w:t>Constrained Application Protocol</w:t>
      </w:r>
    </w:p>
    <w:p w14:paraId="651C8C61" w14:textId="7F61FE45" w:rsidR="00D07841" w:rsidRDefault="00D07841" w:rsidP="00D07841">
      <w:pPr>
        <w:pStyle w:val="EW"/>
      </w:pPr>
      <w:r>
        <w:t>eMBMS</w:t>
      </w:r>
      <w:r>
        <w:tab/>
      </w:r>
      <w:r w:rsidRPr="00CF5084">
        <w:t>Evolved MBMS</w:t>
      </w:r>
    </w:p>
    <w:p w14:paraId="35BD4ACB" w14:textId="13F9B63A" w:rsidR="00BF5161" w:rsidRDefault="00BF5161" w:rsidP="00BF5161">
      <w:pPr>
        <w:pStyle w:val="EW"/>
      </w:pPr>
      <w:r w:rsidRPr="00C7424C">
        <w:t>MBS</w:t>
      </w:r>
      <w:r w:rsidRPr="00C7424C">
        <w:tab/>
        <w:t>Multicast/Broadcast Services</w:t>
      </w:r>
    </w:p>
    <w:p w14:paraId="44F4A609" w14:textId="59F3EA3B" w:rsidR="00D07841" w:rsidRPr="00004F96" w:rsidRDefault="00D07841" w:rsidP="00D07841">
      <w:pPr>
        <w:pStyle w:val="EW"/>
      </w:pPr>
      <w:r w:rsidRPr="00C7424C">
        <w:t>MB</w:t>
      </w:r>
      <w:r>
        <w:t>M</w:t>
      </w:r>
      <w:r w:rsidRPr="00C7424C">
        <w:t>S</w:t>
      </w:r>
      <w:r w:rsidRPr="00C7424C">
        <w:tab/>
      </w:r>
      <w:r>
        <w:rPr>
          <w:lang w:eastAsia="ko-KR"/>
        </w:rPr>
        <w:t>Multimedia Broadcast/Multicast Service</w:t>
      </w:r>
      <w:r w:rsidRPr="00004F96">
        <w:t>PCF</w:t>
      </w:r>
      <w:r w:rsidRPr="00004F96">
        <w:tab/>
        <w:t>Policy Control Function</w:t>
      </w:r>
    </w:p>
    <w:p w14:paraId="1D120BE3" w14:textId="06CFB7D7" w:rsidR="00E8670F" w:rsidRPr="00004F96" w:rsidRDefault="00D07841" w:rsidP="00D07841">
      <w:pPr>
        <w:pStyle w:val="EW"/>
      </w:pPr>
      <w:r w:rsidRPr="00004F96">
        <w:t>SEAL</w:t>
      </w:r>
      <w:r w:rsidRPr="00004F96">
        <w:tab/>
        <w:t>Service Enabler Architecture Layer for verticals</w:t>
      </w:r>
      <w:r w:rsidDel="00D07841">
        <w:t xml:space="preserve"> </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Default="00536F63" w:rsidP="00536F63">
      <w:pPr>
        <w:pStyle w:val="EW"/>
      </w:pPr>
      <w:r w:rsidRPr="00004F96">
        <w:t>SNRM-S</w:t>
      </w:r>
      <w:r w:rsidRPr="00004F96">
        <w:tab/>
        <w:t>SEAL Network Resource Management Server</w:t>
      </w:r>
    </w:p>
    <w:p w14:paraId="556D69A9" w14:textId="55F878F9" w:rsidR="00D07841" w:rsidRPr="00004F96" w:rsidRDefault="00D07841" w:rsidP="00536F63">
      <w:pPr>
        <w:pStyle w:val="EW"/>
      </w:pPr>
      <w:r w:rsidRPr="00A34374">
        <w:t>VAL</w:t>
      </w:r>
      <w:r w:rsidRPr="00A34374">
        <w:tab/>
        <w:t>Vertical Application Layer</w:t>
      </w:r>
    </w:p>
    <w:p w14:paraId="6205D4AA" w14:textId="77777777" w:rsidR="00536F63" w:rsidRPr="00004F96" w:rsidRDefault="00536F63" w:rsidP="00536F63">
      <w:pPr>
        <w:pStyle w:val="Heading1"/>
      </w:pPr>
      <w:bookmarkStart w:id="28" w:name="_CR4"/>
      <w:bookmarkStart w:id="29" w:name="_Toc218596026"/>
      <w:bookmarkEnd w:id="28"/>
      <w:r w:rsidRPr="00004F96">
        <w:t>4</w:t>
      </w:r>
      <w:r w:rsidRPr="00004F96">
        <w:tab/>
        <w:t>General description</w:t>
      </w:r>
      <w:bookmarkEnd w:id="29"/>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30" w:name="_CR5"/>
      <w:bookmarkStart w:id="31" w:name="_Toc218596027"/>
      <w:bookmarkEnd w:id="30"/>
      <w:r w:rsidRPr="00004F96">
        <w:t>5</w:t>
      </w:r>
      <w:r w:rsidRPr="00004F96">
        <w:tab/>
        <w:t>Functional entities</w:t>
      </w:r>
      <w:bookmarkEnd w:id="31"/>
    </w:p>
    <w:p w14:paraId="6205D4AE" w14:textId="77777777" w:rsidR="00536F63" w:rsidRPr="00004F96" w:rsidRDefault="00536F63" w:rsidP="00536F63">
      <w:pPr>
        <w:pStyle w:val="Heading2"/>
      </w:pPr>
      <w:bookmarkStart w:id="32" w:name="_CR5_1"/>
      <w:bookmarkStart w:id="33" w:name="_Toc218596028"/>
      <w:bookmarkEnd w:id="32"/>
      <w:r w:rsidRPr="00004F96">
        <w:t>5.1</w:t>
      </w:r>
      <w:r w:rsidRPr="00004F96">
        <w:tab/>
        <w:t>SEAL network resource management client (SNRM-C)</w:t>
      </w:r>
      <w:bookmarkEnd w:id="33"/>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4526768B" w:rsidR="00670734" w:rsidRPr="00004F96" w:rsidRDefault="00670734" w:rsidP="00670734">
      <w:pPr>
        <w:pStyle w:val="B1"/>
      </w:pPr>
      <w:r w:rsidRPr="00004F96">
        <w:t>b)</w:t>
      </w:r>
      <w:r w:rsidRPr="00004F96">
        <w:tab/>
        <w:t>shall support the role of XDMC as specified in OMA OMA-TS-XDM_Core-V2_1 [</w:t>
      </w:r>
      <w:r w:rsidR="00B744D7">
        <w:t>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5B6F58D1" w:rsidR="00670734" w:rsidRPr="001E664A" w:rsidRDefault="005B4C6A" w:rsidP="00670734">
      <w:pPr>
        <w:pStyle w:val="B1"/>
      </w:pPr>
      <w:r>
        <w:t>a)</w:t>
      </w:r>
      <w:r w:rsidR="00670734" w:rsidRPr="001E664A">
        <w:t>-</w:t>
      </w:r>
      <w:r w:rsidR="00670734" w:rsidRPr="001E664A">
        <w:tab/>
        <w:t>shall support the role of CoAP client as specified in IETF RFC 7252 </w:t>
      </w:r>
      <w:r w:rsidR="00670734">
        <w:t>[23]</w:t>
      </w:r>
      <w:r w:rsidR="00670734" w:rsidRPr="001E664A">
        <w:t>;</w:t>
      </w:r>
    </w:p>
    <w:p w14:paraId="77B59FD2" w14:textId="71BD235B" w:rsidR="00670734" w:rsidRPr="001E664A" w:rsidRDefault="005B4C6A" w:rsidP="00670734">
      <w:pPr>
        <w:pStyle w:val="B1"/>
      </w:pPr>
      <w:r>
        <w:t>b)</w:t>
      </w:r>
      <w:r w:rsidR="00670734" w:rsidRPr="000C7CED">
        <w:t>-</w:t>
      </w:r>
      <w:r w:rsidR="00670734" w:rsidRPr="000C7CED">
        <w:tab/>
        <w:t>shall support the capability to observe resources as specified in IETF RFC </w:t>
      </w:r>
      <w:r w:rsidR="00670734" w:rsidRPr="00B35374">
        <w:t>7641</w:t>
      </w:r>
      <w:r w:rsidR="00670734">
        <w:t> [25]</w:t>
      </w:r>
      <w:r w:rsidR="00670734" w:rsidRPr="00B35374">
        <w:t>;</w:t>
      </w:r>
    </w:p>
    <w:p w14:paraId="0DC13BDF" w14:textId="65192313" w:rsidR="00670734" w:rsidRPr="001E664A" w:rsidRDefault="005B4C6A" w:rsidP="00670734">
      <w:pPr>
        <w:pStyle w:val="B1"/>
      </w:pPr>
      <w:r>
        <w:lastRenderedPageBreak/>
        <w:t>c)</w:t>
      </w:r>
      <w:r w:rsidR="00670734" w:rsidRPr="001E664A">
        <w:t>-</w:t>
      </w:r>
      <w:r w:rsidR="00670734" w:rsidRPr="001E664A">
        <w:tab/>
        <w:t>shall support the block-wise transfer as specified in IETF RFC </w:t>
      </w:r>
      <w:r w:rsidR="00670734" w:rsidRPr="00B35374">
        <w:t>7959</w:t>
      </w:r>
      <w:r w:rsidR="00670734">
        <w:t> [24]</w:t>
      </w:r>
      <w:r w:rsidR="00670734" w:rsidRPr="001E664A">
        <w:t>;</w:t>
      </w:r>
    </w:p>
    <w:p w14:paraId="4A264C0B" w14:textId="52EB4933" w:rsidR="00790D36" w:rsidRPr="001E664A" w:rsidRDefault="005B4C6A" w:rsidP="00790D36">
      <w:pPr>
        <w:pStyle w:val="B1"/>
      </w:pPr>
      <w:r>
        <w:t>d)</w:t>
      </w:r>
      <w:r w:rsidR="00790D36" w:rsidRPr="00B35374">
        <w:t>-</w:t>
      </w:r>
      <w:r w:rsidR="00790D36" w:rsidRPr="00B35374">
        <w:tab/>
        <w:t xml:space="preserve">may support the robust block transfer as specified in </w:t>
      </w:r>
      <w:bookmarkStart w:id="34" w:name="_Hlk131347487"/>
      <w:r w:rsidR="00790D36" w:rsidRPr="00B35374">
        <w:t>IETF</w:t>
      </w:r>
      <w:r w:rsidR="00790D36">
        <w:t> </w:t>
      </w:r>
      <w:bookmarkStart w:id="35" w:name="_Hlk131347462"/>
      <w:bookmarkEnd w:id="34"/>
      <w:r w:rsidR="00790D36">
        <w:t>RFC 9177</w:t>
      </w:r>
      <w:bookmarkEnd w:id="35"/>
      <w:r w:rsidR="00790D36">
        <w:t> [29];</w:t>
      </w:r>
    </w:p>
    <w:p w14:paraId="4BDA5A42" w14:textId="69185C86" w:rsidR="00670734" w:rsidRPr="000C7CED" w:rsidRDefault="005B4C6A" w:rsidP="00670734">
      <w:pPr>
        <w:pStyle w:val="B1"/>
      </w:pPr>
      <w:r>
        <w:t>e)</w:t>
      </w:r>
      <w:r w:rsidR="00670734" w:rsidRPr="000C7CED">
        <w:t>-</w:t>
      </w:r>
      <w:r w:rsidR="00670734" w:rsidRPr="000C7CED">
        <w:tab/>
        <w:t>sh</w:t>
      </w:r>
      <w:r w:rsidR="00670734" w:rsidRPr="00B35374">
        <w:t>ould</w:t>
      </w:r>
      <w:r w:rsidR="00670734" w:rsidRPr="001E664A">
        <w:t xml:space="preserve"> support</w:t>
      </w:r>
      <w:r w:rsidR="00670734" w:rsidRPr="000C7CED">
        <w:t xml:space="preserve"> </w:t>
      </w:r>
      <w:r w:rsidR="00670734" w:rsidRPr="00B72F5A">
        <w:t>CoAP over TCP and Websocket as specified in IETF</w:t>
      </w:r>
      <w:r w:rsidR="00670734">
        <w:t> </w:t>
      </w:r>
      <w:r w:rsidR="00670734" w:rsidRPr="00B72F5A">
        <w:t>RFC</w:t>
      </w:r>
      <w:r w:rsidR="00670734">
        <w:t> </w:t>
      </w:r>
      <w:r w:rsidR="00670734" w:rsidRPr="00B72F5A">
        <w:t>8323</w:t>
      </w:r>
      <w:r w:rsidR="00670734">
        <w:t> [26]</w:t>
      </w:r>
      <w:r w:rsidR="00670734" w:rsidRPr="001E664A">
        <w:t>;</w:t>
      </w:r>
    </w:p>
    <w:p w14:paraId="12C56614" w14:textId="1B80DA60" w:rsidR="00670734" w:rsidRPr="00B35374" w:rsidRDefault="005B4C6A" w:rsidP="00670734">
      <w:pPr>
        <w:pStyle w:val="B1"/>
      </w:pPr>
      <w:r>
        <w:t>f)</w:t>
      </w:r>
      <w:r w:rsidR="00670734" w:rsidRPr="00B72F5A">
        <w:t>-</w:t>
      </w:r>
      <w:r w:rsidR="00670734" w:rsidRPr="00B72F5A">
        <w:tab/>
        <w:t>shall support CBOR encoding as specified in IETF</w:t>
      </w:r>
      <w:r w:rsidR="00670734">
        <w:t> </w:t>
      </w:r>
      <w:r w:rsidR="00670734" w:rsidRPr="00B72F5A">
        <w:t>RFC</w:t>
      </w:r>
      <w:r w:rsidR="00670734">
        <w:t> </w:t>
      </w:r>
      <w:r w:rsidR="00670734" w:rsidRPr="00B35374">
        <w:t>8949</w:t>
      </w:r>
      <w:r w:rsidR="00670734">
        <w:t> [27]</w:t>
      </w:r>
      <w:r w:rsidR="00670734" w:rsidRPr="00B35374">
        <w:t>;</w:t>
      </w:r>
    </w:p>
    <w:p w14:paraId="39E9C769" w14:textId="486FB444" w:rsidR="00670734" w:rsidRPr="000C7CED" w:rsidRDefault="005B4C6A" w:rsidP="00670734">
      <w:pPr>
        <w:pStyle w:val="B1"/>
      </w:pPr>
      <w:r>
        <w:t>g)</w:t>
      </w:r>
      <w:r w:rsidR="00670734" w:rsidRPr="001E664A">
        <w:t>-</w:t>
      </w:r>
      <w:r w:rsidR="00670734" w:rsidRPr="001E664A">
        <w:tab/>
        <w:t>shall support the procedures in clause 6.2.</w:t>
      </w:r>
      <w:r w:rsidR="00670734">
        <w:t>3</w:t>
      </w:r>
      <w:r w:rsidR="00670734" w:rsidRPr="001E664A">
        <w:t>;</w:t>
      </w:r>
      <w:r w:rsidR="00670734">
        <w:t xml:space="preserve"> and</w:t>
      </w:r>
    </w:p>
    <w:p w14:paraId="5893DF2F" w14:textId="258F38D3" w:rsidR="00670734" w:rsidRDefault="005B4C6A" w:rsidP="00670734">
      <w:pPr>
        <w:pStyle w:val="B1"/>
      </w:pPr>
      <w:r>
        <w:t>h)</w:t>
      </w:r>
      <w:r w:rsidR="00670734">
        <w:t>-</w:t>
      </w:r>
      <w:r w:rsidR="00670734">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36" w:name="_CR5_2"/>
      <w:bookmarkStart w:id="37" w:name="_Toc218596029"/>
      <w:bookmarkEnd w:id="36"/>
      <w:r w:rsidRPr="00004F96">
        <w:t>5.2</w:t>
      </w:r>
      <w:r w:rsidRPr="00004F96">
        <w:tab/>
        <w:t>SEAL network resource management SEAL server (SNRM-S)</w:t>
      </w:r>
      <w:bookmarkEnd w:id="37"/>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6F9E9433" w:rsidR="00670734" w:rsidRPr="00004F96" w:rsidRDefault="00670734" w:rsidP="00670734">
      <w:pPr>
        <w:pStyle w:val="B1"/>
      </w:pPr>
      <w:r w:rsidRPr="00004F96">
        <w:t>b)</w:t>
      </w:r>
      <w:r w:rsidRPr="00004F96">
        <w:tab/>
        <w:t>shall support the role of XDMS as specified in OMA OMA-TS-XDM_Core-V2_1 [</w:t>
      </w:r>
      <w:r w:rsidR="00B744D7">
        <w:t>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1675A40C" w:rsidR="00670734" w:rsidRDefault="005B4C6A" w:rsidP="00670734">
      <w:pPr>
        <w:pStyle w:val="B1"/>
      </w:pPr>
      <w:r>
        <w:t>a)</w:t>
      </w:r>
      <w:r w:rsidR="00670734">
        <w:t>-</w:t>
      </w:r>
      <w:r w:rsidR="00670734">
        <w:tab/>
        <w:t xml:space="preserve">shall support the role of CoAP </w:t>
      </w:r>
      <w:r w:rsidR="00670734" w:rsidRPr="00BC3EBD">
        <w:rPr>
          <w:lang w:val="en-US"/>
        </w:rPr>
        <w:t>server</w:t>
      </w:r>
      <w:r w:rsidR="00670734">
        <w:t xml:space="preserve"> as specified in IETF RFC 7252 [23];</w:t>
      </w:r>
    </w:p>
    <w:p w14:paraId="4F49A8B4" w14:textId="623F0132" w:rsidR="00670734" w:rsidRDefault="005B4C6A" w:rsidP="00670734">
      <w:pPr>
        <w:pStyle w:val="B1"/>
      </w:pPr>
      <w:r>
        <w:t>b)</w:t>
      </w:r>
      <w:r w:rsidR="00670734">
        <w:t>-</w:t>
      </w:r>
      <w:r w:rsidR="00670734">
        <w:tab/>
        <w:t>shall support the capability to observe resources as specified in IETF RFC </w:t>
      </w:r>
      <w:r w:rsidR="00670734">
        <w:rPr>
          <w:lang w:eastAsia="zh-CN"/>
        </w:rPr>
        <w:t>7641</w:t>
      </w:r>
      <w:r w:rsidR="00670734">
        <w:t> [25]</w:t>
      </w:r>
      <w:r w:rsidR="00670734">
        <w:rPr>
          <w:lang w:eastAsia="zh-CN"/>
        </w:rPr>
        <w:t>;</w:t>
      </w:r>
    </w:p>
    <w:p w14:paraId="11168E65" w14:textId="3D3EDEB8" w:rsidR="00830D77" w:rsidRPr="00A34374" w:rsidRDefault="005B4C6A" w:rsidP="00830D77">
      <w:pPr>
        <w:pStyle w:val="B1"/>
      </w:pPr>
      <w:r>
        <w:t>c)</w:t>
      </w:r>
      <w:r w:rsidR="00830D77" w:rsidRPr="00A34374">
        <w:t>-</w:t>
      </w:r>
      <w:r w:rsidR="00830D77" w:rsidRPr="00A34374">
        <w:tab/>
        <w:t>shall support the block-wise transfer as specified in IETF RFC </w:t>
      </w:r>
      <w:r w:rsidR="00830D77" w:rsidRPr="00A34374">
        <w:rPr>
          <w:lang w:eastAsia="zh-CN"/>
        </w:rPr>
        <w:t>7959</w:t>
      </w:r>
      <w:r w:rsidR="00830D77" w:rsidRPr="00A34374">
        <w:t> [24];</w:t>
      </w:r>
    </w:p>
    <w:p w14:paraId="4B735065" w14:textId="71A263A7" w:rsidR="00C933A0" w:rsidRDefault="005B4C6A" w:rsidP="00C933A0">
      <w:pPr>
        <w:pStyle w:val="B1"/>
      </w:pPr>
      <w:r>
        <w:t>d)</w:t>
      </w:r>
      <w:r w:rsidR="00C933A0" w:rsidRPr="00BC3EBD">
        <w:rPr>
          <w:lang w:val="en-US"/>
        </w:rPr>
        <w:t>-</w:t>
      </w:r>
      <w:r w:rsidR="00C933A0" w:rsidRPr="00BC3EBD">
        <w:rPr>
          <w:lang w:val="en-US"/>
        </w:rPr>
        <w:tab/>
        <w:t>shall support the robust block transfer as specified in IETF</w:t>
      </w:r>
      <w:r w:rsidR="00C933A0">
        <w:rPr>
          <w:lang w:val="en-US"/>
        </w:rPr>
        <w:t> RFC 9177</w:t>
      </w:r>
      <w:r w:rsidR="00C933A0">
        <w:rPr>
          <w:lang w:val="en-US" w:eastAsia="zh-CN"/>
        </w:rPr>
        <w:t> [29];</w:t>
      </w:r>
    </w:p>
    <w:p w14:paraId="0DDBFC04" w14:textId="25B270B8" w:rsidR="00670734" w:rsidRDefault="005B4C6A" w:rsidP="00670734">
      <w:pPr>
        <w:pStyle w:val="B1"/>
      </w:pPr>
      <w:r>
        <w:t>e)</w:t>
      </w:r>
      <w:r w:rsidR="00670734">
        <w:t>-</w:t>
      </w:r>
      <w:r w:rsidR="00670734">
        <w:tab/>
        <w:t>shall support CoAP over TCP and Websocket as specified in IETF RFC 8323 [26];</w:t>
      </w:r>
    </w:p>
    <w:p w14:paraId="4B5FECC9" w14:textId="3A44F29F" w:rsidR="00670734" w:rsidRPr="00BC3EBD" w:rsidRDefault="005B4C6A" w:rsidP="00670734">
      <w:pPr>
        <w:pStyle w:val="B1"/>
        <w:rPr>
          <w:lang w:val="en-US" w:eastAsia="zh-CN"/>
        </w:rPr>
      </w:pPr>
      <w:r>
        <w:t>f)</w:t>
      </w:r>
      <w:r w:rsidR="00670734">
        <w:t>-</w:t>
      </w:r>
      <w:r w:rsidR="00670734">
        <w:tab/>
        <w:t>shall support CBOR encoding as specified in IETF RFC </w:t>
      </w:r>
      <w:r w:rsidR="00670734">
        <w:rPr>
          <w:lang w:eastAsia="zh-CN"/>
        </w:rPr>
        <w:t>8949 [27]</w:t>
      </w:r>
      <w:r w:rsidR="00670734" w:rsidRPr="00BC3EBD">
        <w:rPr>
          <w:lang w:val="en-US" w:eastAsia="zh-CN"/>
        </w:rPr>
        <w:t>;</w:t>
      </w:r>
    </w:p>
    <w:p w14:paraId="3A0BB1DD" w14:textId="66580DA4" w:rsidR="00670734" w:rsidRDefault="005B4C6A" w:rsidP="00670734">
      <w:pPr>
        <w:pStyle w:val="B1"/>
      </w:pPr>
      <w:r>
        <w:t>g)</w:t>
      </w:r>
      <w:r w:rsidR="00670734">
        <w:t>-</w:t>
      </w:r>
      <w:r w:rsidR="00670734">
        <w:tab/>
        <w:t>shall support the procedure in clause 6.2.3; and</w:t>
      </w:r>
    </w:p>
    <w:p w14:paraId="6DB332C4" w14:textId="4EB844BD" w:rsidR="00670734" w:rsidRDefault="005B4C6A" w:rsidP="00670734">
      <w:pPr>
        <w:pStyle w:val="B1"/>
      </w:pPr>
      <w:r>
        <w:t>h)</w:t>
      </w:r>
      <w:r w:rsidR="00670734">
        <w:t>-</w:t>
      </w:r>
      <w:r w:rsidR="00670734">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38" w:name="_CR6"/>
      <w:bookmarkStart w:id="39" w:name="_Toc218596030"/>
      <w:bookmarkEnd w:id="38"/>
      <w:r w:rsidRPr="00004F96">
        <w:lastRenderedPageBreak/>
        <w:t>6</w:t>
      </w:r>
      <w:r w:rsidRPr="00004F96">
        <w:tab/>
        <w:t>Network resource management procedures</w:t>
      </w:r>
      <w:bookmarkEnd w:id="39"/>
    </w:p>
    <w:p w14:paraId="6205D4BA" w14:textId="77777777" w:rsidR="00536F63" w:rsidRDefault="00536F63" w:rsidP="00536F63">
      <w:pPr>
        <w:pStyle w:val="Heading2"/>
      </w:pPr>
      <w:bookmarkStart w:id="40" w:name="_CR6_1"/>
      <w:bookmarkStart w:id="41" w:name="_Toc218596031"/>
      <w:bookmarkEnd w:id="40"/>
      <w:r w:rsidRPr="00004F96">
        <w:t>6.1</w:t>
      </w:r>
      <w:r w:rsidRPr="00004F96">
        <w:tab/>
        <w:t>General</w:t>
      </w:r>
      <w:bookmarkEnd w:id="41"/>
    </w:p>
    <w:p w14:paraId="5C2B2C38" w14:textId="33DD9366" w:rsidR="00CD7183" w:rsidRPr="00CD7183" w:rsidRDefault="00CD7183" w:rsidP="00CD7183">
      <w:bookmarkStart w:id="42" w:name="OLE_LINK59"/>
      <w:r>
        <w:rPr>
          <w:noProof/>
          <w:lang w:val="en-US" w:eastAsia="zh-CN"/>
        </w:rPr>
        <w:t>This clause provides the procedures</w:t>
      </w:r>
      <w:r>
        <w:rPr>
          <w:lang w:eastAsia="zh-CN"/>
        </w:rPr>
        <w:t xml:space="preserve"> for network resource management between the SNRM-C and the SNRM</w:t>
      </w:r>
      <w:r>
        <w:rPr>
          <w:lang w:val="en-US" w:eastAsia="zh-CN"/>
        </w:rPr>
        <w:t>-S and from the SNRM-S and the VAL server</w:t>
      </w:r>
      <w:r>
        <w:rPr>
          <w:lang w:eastAsia="zh-CN"/>
        </w:rPr>
        <w:t>.</w:t>
      </w:r>
      <w:bookmarkEnd w:id="42"/>
    </w:p>
    <w:p w14:paraId="6205D4BB" w14:textId="77777777" w:rsidR="00536F63" w:rsidRPr="00004F96" w:rsidRDefault="00536F63" w:rsidP="00536F63">
      <w:pPr>
        <w:pStyle w:val="Heading2"/>
      </w:pPr>
      <w:bookmarkStart w:id="43" w:name="_CR6_2"/>
      <w:bookmarkStart w:id="44" w:name="_Toc218596032"/>
      <w:bookmarkEnd w:id="43"/>
      <w:r w:rsidRPr="00004F96">
        <w:t>6.2</w:t>
      </w:r>
      <w:r w:rsidRPr="00004F96">
        <w:tab/>
        <w:t>On-network procedures</w:t>
      </w:r>
      <w:bookmarkEnd w:id="44"/>
    </w:p>
    <w:p w14:paraId="6205D4BC" w14:textId="77777777" w:rsidR="00536F63" w:rsidRPr="00004F96" w:rsidRDefault="00536F63" w:rsidP="00536F63">
      <w:pPr>
        <w:pStyle w:val="Heading3"/>
      </w:pPr>
      <w:bookmarkStart w:id="45" w:name="_CR6_2_1"/>
      <w:bookmarkStart w:id="46" w:name="_Toc218596033"/>
      <w:bookmarkEnd w:id="45"/>
      <w:r w:rsidRPr="00004F96">
        <w:t>6.2.1</w:t>
      </w:r>
      <w:r w:rsidRPr="00004F96">
        <w:tab/>
        <w:t>General</w:t>
      </w:r>
      <w:bookmarkEnd w:id="46"/>
    </w:p>
    <w:p w14:paraId="6205D4BD" w14:textId="77777777" w:rsidR="00536F63" w:rsidRPr="00004F96" w:rsidRDefault="00536F63" w:rsidP="00536F63">
      <w:pPr>
        <w:pStyle w:val="Heading4"/>
      </w:pPr>
      <w:bookmarkStart w:id="47" w:name="_CR6_2_1_1"/>
      <w:bookmarkStart w:id="48" w:name="_Toc218596034"/>
      <w:bookmarkEnd w:id="47"/>
      <w:r w:rsidRPr="00004F96">
        <w:t>6.2.1.1</w:t>
      </w:r>
      <w:r w:rsidRPr="00004F96">
        <w:tab/>
        <w:t>Authenticated identity in HTTP request</w:t>
      </w:r>
      <w:bookmarkEnd w:id="48"/>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49" w:name="_CR6_2_1_2"/>
      <w:bookmarkStart w:id="50" w:name="_Toc99195442"/>
      <w:bookmarkStart w:id="51" w:name="_Toc218596035"/>
      <w:bookmarkEnd w:id="49"/>
      <w:r>
        <w:t>6.2.1.2</w:t>
      </w:r>
      <w:r>
        <w:tab/>
        <w:t>A</w:t>
      </w:r>
      <w:r w:rsidRPr="00527D61">
        <w:t>uthenticated identity</w:t>
      </w:r>
      <w:r>
        <w:t xml:space="preserve"> in CoAP request</w:t>
      </w:r>
      <w:bookmarkEnd w:id="50"/>
      <w:bookmarkEnd w:id="51"/>
    </w:p>
    <w:p w14:paraId="0D7F25CD" w14:textId="7DD5E85D" w:rsidR="004D5A8F" w:rsidRPr="00004F96" w:rsidRDefault="004D5A8F" w:rsidP="00536F63">
      <w:r>
        <w:t>Upon receiving a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52" w:name="_CR6_2_2"/>
      <w:bookmarkStart w:id="53" w:name="_Toc218596036"/>
      <w:bookmarkEnd w:id="52"/>
      <w:r w:rsidRPr="00004F96">
        <w:t>6.2.2</w:t>
      </w:r>
      <w:r w:rsidRPr="00004F96">
        <w:tab/>
        <w:t>Unicast resource management</w:t>
      </w:r>
      <w:bookmarkEnd w:id="53"/>
    </w:p>
    <w:p w14:paraId="6205D4C0" w14:textId="77777777" w:rsidR="00536F63" w:rsidRPr="00004F96" w:rsidRDefault="00536F63" w:rsidP="00536F63">
      <w:pPr>
        <w:pStyle w:val="Heading4"/>
      </w:pPr>
      <w:bookmarkStart w:id="54" w:name="_CR6_2_2_1"/>
      <w:bookmarkStart w:id="55" w:name="_Toc218596037"/>
      <w:bookmarkEnd w:id="54"/>
      <w:r w:rsidRPr="00004F96">
        <w:t>6.2.2.1</w:t>
      </w:r>
      <w:r w:rsidRPr="00004F96">
        <w:tab/>
        <w:t>General</w:t>
      </w:r>
      <w:bookmarkEnd w:id="55"/>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56" w:name="_CR6_2_2_2"/>
      <w:bookmarkStart w:id="57" w:name="_Toc218596038"/>
      <w:bookmarkEnd w:id="56"/>
      <w:r w:rsidRPr="00004F96">
        <w:lastRenderedPageBreak/>
        <w:t>6.2.2.2</w:t>
      </w:r>
      <w:r w:rsidRPr="00004F96">
        <w:tab/>
        <w:t>Request for unicast resource at VAL service communication establishment procedure with SIP core</w:t>
      </w:r>
      <w:bookmarkEnd w:id="57"/>
    </w:p>
    <w:p w14:paraId="6205D4CA" w14:textId="77777777" w:rsidR="00536F63" w:rsidRPr="00004F96" w:rsidRDefault="00536F63" w:rsidP="00536F63">
      <w:pPr>
        <w:pStyle w:val="Heading5"/>
      </w:pPr>
      <w:bookmarkStart w:id="58" w:name="_CR6_2_2_2_1"/>
      <w:bookmarkStart w:id="59" w:name="_Toc218596039"/>
      <w:bookmarkEnd w:id="58"/>
      <w:r w:rsidRPr="00004F96">
        <w:t>6.2.2.2.1</w:t>
      </w:r>
      <w:r w:rsidRPr="00004F96">
        <w:tab/>
        <w:t xml:space="preserve">VAL </w:t>
      </w:r>
      <w:r w:rsidRPr="00004F96">
        <w:rPr>
          <w:rFonts w:eastAsia="Malgun Gothic"/>
        </w:rPr>
        <w:t>server</w:t>
      </w:r>
      <w:r w:rsidRPr="00004F96">
        <w:t xml:space="preserve"> procedure</w:t>
      </w:r>
      <w:bookmarkEnd w:id="59"/>
    </w:p>
    <w:p w14:paraId="6205D4CB" w14:textId="6F8F9FC4"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4A0A1E">
        <w:t>IETF </w:t>
      </w:r>
      <w:r w:rsidR="004A0A1E" w:rsidRPr="00B33A75">
        <w:t>RFC </w:t>
      </w:r>
      <w:r w:rsidR="004A0A1E">
        <w:t>9110</w:t>
      </w:r>
      <w:r w:rsidR="004A0A1E" w:rsidRPr="00B33A75">
        <w:t> [</w:t>
      </w:r>
      <w:r w:rsidR="004A0A1E">
        <w:t>22</w:t>
      </w:r>
      <w:r w:rsidR="004A0A1E" w:rsidRPr="00B33A75">
        <w:t>]</w:t>
      </w:r>
      <w:r w:rsidR="004A0A1E" w:rsidRPr="00004F96">
        <w:rPr>
          <w:lang w:eastAsia="zh-CN"/>
        </w:rPr>
        <w:t xml:space="preserve">. </w:t>
      </w:r>
      <w:r w:rsidRPr="00004F96">
        <w:rPr>
          <w:lang w:eastAsia="zh-CN"/>
        </w:rPr>
        <w:t>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0EA88453"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8E0179">
        <w:t>IETF </w:t>
      </w:r>
      <w:r w:rsidR="008E0179" w:rsidRPr="00B33A75">
        <w:t>RFC </w:t>
      </w:r>
      <w:r w:rsidR="008E0179">
        <w:t>9110</w:t>
      </w:r>
      <w:r w:rsidR="008E0179" w:rsidRPr="00B33A75">
        <w:t> [</w:t>
      </w:r>
      <w:r w:rsidR="008E0179">
        <w:t>22</w:t>
      </w:r>
      <w:r w:rsidR="008E0179" w:rsidRPr="00B33A75">
        <w:t>]</w:t>
      </w:r>
      <w:r w:rsidR="008E0179"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60" w:name="_CR6_2_2_2_2"/>
      <w:bookmarkStart w:id="61" w:name="_Toc218596040"/>
      <w:bookmarkEnd w:id="60"/>
      <w:r w:rsidRPr="00004F96">
        <w:t>6.2.2.2.2</w:t>
      </w:r>
      <w:r w:rsidRPr="00004F96">
        <w:tab/>
        <w:t>Server procedure</w:t>
      </w:r>
      <w:bookmarkEnd w:id="61"/>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097FBA36" w14:textId="1D7545A5" w:rsidR="00A520D0" w:rsidRPr="00A34374" w:rsidRDefault="00A520D0" w:rsidP="00A15BFE">
      <w:pPr>
        <w:pStyle w:val="B1"/>
      </w:pPr>
      <w:r w:rsidRPr="00A34374">
        <w:rPr>
          <w:lang w:eastAsia="zh-CN"/>
        </w:rPr>
        <w:t>b)</w:t>
      </w:r>
      <w:r w:rsidRPr="00A34374">
        <w:rPr>
          <w:lang w:eastAsia="zh-CN"/>
        </w:rPr>
        <w:tab/>
      </w:r>
      <w:r w:rsidRPr="00A34374">
        <w:t>shall evaluate the need for network resources and use of resource sharing, and then send a SIP MESSAGE request containing request for resources according to procedures specified in 3GPP TS 29.214 [12] for EPS and 3GPP TS 29.514 [14] for 5GS.</w:t>
      </w:r>
    </w:p>
    <w:p w14:paraId="6205D4E0" w14:textId="77777777" w:rsidR="00536F63" w:rsidRPr="00004F96" w:rsidRDefault="00536F63" w:rsidP="00536F63">
      <w:r w:rsidRPr="00004F96">
        <w:t>Upon receiving a SIP 200 (OK) response to the SIP MESSAGE request, the SNRM-S:</w:t>
      </w:r>
    </w:p>
    <w:p w14:paraId="6205D4E1" w14:textId="7C73B5B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947882">
        <w:t>IETF </w:t>
      </w:r>
      <w:r w:rsidR="00947882" w:rsidRPr="00B33A75">
        <w:t>RFC </w:t>
      </w:r>
      <w:r w:rsidR="00947882">
        <w:t>9110</w:t>
      </w:r>
      <w:r w:rsidR="00947882" w:rsidRPr="00004F96">
        <w:t> [</w:t>
      </w:r>
      <w:r w:rsidR="00947882">
        <w:t>22</w:t>
      </w:r>
      <w:r w:rsidR="00947882" w:rsidRPr="00004F96">
        <w:t xml:space="preserve">]. </w:t>
      </w:r>
      <w:r w:rsidRPr="00004F96">
        <w:t>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lastRenderedPageBreak/>
        <w:t>3)</w:t>
      </w:r>
      <w:r w:rsidRPr="00004F96">
        <w:tab/>
        <w:t>shall include an application/vnd.3gpp.seal-unicast-info+xml MIME body and in the &lt;unicast-info&gt; root element:</w:t>
      </w:r>
    </w:p>
    <w:p w14:paraId="363503E4" w14:textId="3B802974" w:rsidR="00A03B2F" w:rsidRDefault="00162E2B" w:rsidP="003B0829">
      <w:pPr>
        <w:pStyle w:val="B3"/>
      </w:pPr>
      <w:r>
        <w:t>i</w:t>
      </w:r>
      <w:r w:rsidR="003B0829">
        <w:t>)</w:t>
      </w:r>
      <w:r>
        <w:tab/>
      </w:r>
      <w:r w:rsidR="00536F63" w:rsidRPr="00004F96">
        <w:t>shall include a &lt;request-result&gt; element set to "success" indicating success of the resource request operation; and</w:t>
      </w:r>
    </w:p>
    <w:p w14:paraId="6205D4E5" w14:textId="01345F2A" w:rsidR="00536F63" w:rsidRPr="00004F96" w:rsidRDefault="00536F63" w:rsidP="00536F63">
      <w:pPr>
        <w:pStyle w:val="B1"/>
      </w:pPr>
      <w:r w:rsidRPr="00004F96">
        <w:t>b)</w:t>
      </w:r>
      <w:r w:rsidRPr="00004F96">
        <w:tab/>
        <w:t xml:space="preserve">shall send the HTTP 200 (OK) response message towards the VAL server according to </w:t>
      </w:r>
      <w:r w:rsidR="00883FB2">
        <w:t>IETF </w:t>
      </w:r>
      <w:r w:rsidR="00883FB2" w:rsidRPr="00B33A75">
        <w:t>RFC </w:t>
      </w:r>
      <w:r w:rsidR="00883FB2">
        <w:t>9110</w:t>
      </w:r>
      <w:r w:rsidR="00883FB2" w:rsidRPr="00004F96">
        <w:t> [</w:t>
      </w:r>
      <w:r w:rsidR="00883FB2">
        <w:t>22</w:t>
      </w:r>
      <w:r w:rsidR="00883FB2" w:rsidRPr="00004F96">
        <w:t>].</w:t>
      </w:r>
    </w:p>
    <w:p w14:paraId="6205D4E6" w14:textId="77777777" w:rsidR="00536F63" w:rsidRPr="00004F96" w:rsidRDefault="00536F63" w:rsidP="00536F63">
      <w:pPr>
        <w:pStyle w:val="Heading4"/>
      </w:pPr>
      <w:bookmarkStart w:id="62" w:name="_CR6_2_2_3"/>
      <w:bookmarkStart w:id="63" w:name="_Toc218596041"/>
      <w:bookmarkEnd w:id="62"/>
      <w:r w:rsidRPr="00004F96">
        <w:t>6.2.2.3</w:t>
      </w:r>
      <w:r w:rsidRPr="00004F96">
        <w:tab/>
        <w:t>Request for modification of unicast resources procedure with SIP core</w:t>
      </w:r>
      <w:bookmarkEnd w:id="63"/>
    </w:p>
    <w:p w14:paraId="6205D4E7" w14:textId="77777777" w:rsidR="00536F63" w:rsidRPr="00004F96" w:rsidRDefault="00536F63" w:rsidP="00536F63">
      <w:pPr>
        <w:pStyle w:val="Heading5"/>
        <w:rPr>
          <w:lang w:eastAsia="zh-CN"/>
        </w:rPr>
      </w:pPr>
      <w:bookmarkStart w:id="64" w:name="_CR6_2_2_3_1"/>
      <w:bookmarkStart w:id="65" w:name="_Toc218596042"/>
      <w:bookmarkEnd w:id="64"/>
      <w:r w:rsidRPr="00004F96">
        <w:rPr>
          <w:rFonts w:hint="eastAsia"/>
          <w:lang w:eastAsia="zh-CN"/>
        </w:rPr>
        <w:t>6</w:t>
      </w:r>
      <w:r w:rsidRPr="00004F96">
        <w:rPr>
          <w:lang w:eastAsia="zh-CN"/>
        </w:rPr>
        <w:t>.2.2.3.1</w:t>
      </w:r>
      <w:r w:rsidRPr="00004F96">
        <w:rPr>
          <w:lang w:eastAsia="zh-CN"/>
        </w:rPr>
        <w:tab/>
        <w:t>VAL server procedure</w:t>
      </w:r>
      <w:bookmarkEnd w:id="65"/>
    </w:p>
    <w:p w14:paraId="6205D4E8" w14:textId="120F07A4"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023A74">
        <w:t>IETF </w:t>
      </w:r>
      <w:r w:rsidR="00023A74" w:rsidRPr="00B33A75">
        <w:t>RFC </w:t>
      </w:r>
      <w:r w:rsidR="00023A74">
        <w:t>9110</w:t>
      </w:r>
      <w:r w:rsidR="00023A74" w:rsidRPr="00004F96">
        <w:t> [</w:t>
      </w:r>
      <w:r w:rsidR="00023A74">
        <w:t>22</w:t>
      </w:r>
      <w:r w:rsidR="00023A74" w:rsidRPr="00004F96">
        <w:t xml:space="preserve">]. </w:t>
      </w:r>
      <w:r w:rsidRPr="00004F96">
        <w:rPr>
          <w:lang w:eastAsia="zh-CN"/>
        </w:rPr>
        <w:t>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4375DA5C"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3DFEFFC8"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962817">
        <w:t>IETF </w:t>
      </w:r>
      <w:r w:rsidR="00962817" w:rsidRPr="00B33A75">
        <w:t>RFC </w:t>
      </w:r>
      <w:r w:rsidR="00962817">
        <w:t>9110</w:t>
      </w:r>
      <w:r w:rsidR="00962817" w:rsidRPr="00004F96">
        <w:t> [</w:t>
      </w:r>
      <w:r w:rsidR="00962817">
        <w:t>22</w:t>
      </w:r>
      <w:r w:rsidR="00962817" w:rsidRPr="00004F96">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66" w:name="_CR6_2_2_3_2"/>
      <w:bookmarkStart w:id="67" w:name="_Toc218596043"/>
      <w:bookmarkEnd w:id="66"/>
      <w:r w:rsidRPr="00004F96">
        <w:rPr>
          <w:rFonts w:hint="eastAsia"/>
          <w:lang w:eastAsia="zh-CN"/>
        </w:rPr>
        <w:t>6</w:t>
      </w:r>
      <w:r w:rsidRPr="00004F96">
        <w:rPr>
          <w:lang w:eastAsia="zh-CN"/>
        </w:rPr>
        <w:t>.2.2.3.2</w:t>
      </w:r>
      <w:r w:rsidRPr="00004F96">
        <w:rPr>
          <w:lang w:eastAsia="zh-CN"/>
        </w:rPr>
        <w:tab/>
        <w:t>Server procedure</w:t>
      </w:r>
      <w:bookmarkEnd w:id="67"/>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1B46C202"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31B0C265"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B36758">
        <w:t>IETF </w:t>
      </w:r>
      <w:r w:rsidR="00B36758" w:rsidRPr="00B33A75">
        <w:t>RFC </w:t>
      </w:r>
      <w:r w:rsidR="00B36758">
        <w:t>9110</w:t>
      </w:r>
      <w:r w:rsidR="00B36758" w:rsidRPr="00004F96">
        <w:t> [</w:t>
      </w:r>
      <w:r w:rsidR="00B36758">
        <w:t>22</w:t>
      </w:r>
      <w:r w:rsidR="00B36758" w:rsidRPr="00004F96">
        <w:t xml:space="preserve">]. </w:t>
      </w:r>
      <w:r w:rsidRPr="00004F96">
        <w:rPr>
          <w:lang w:eastAsia="zh-CN"/>
        </w:rPr>
        <w:t>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lastRenderedPageBreak/>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7C3829BC"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rsidR="00EF1FF1">
        <w:t>IETF </w:t>
      </w:r>
      <w:r w:rsidR="00EF1FF1" w:rsidRPr="00B33A75">
        <w:t>RFC </w:t>
      </w:r>
      <w:r w:rsidR="00EF1FF1">
        <w:t>9110</w:t>
      </w:r>
      <w:r w:rsidR="00EF1FF1" w:rsidRPr="00004F96">
        <w:t> [</w:t>
      </w:r>
      <w:r w:rsidR="00EF1FF1">
        <w:t>22</w:t>
      </w:r>
      <w:r w:rsidR="00EF1FF1" w:rsidRPr="00004F96">
        <w:t>]</w:t>
      </w:r>
      <w:r w:rsidR="00EF1FF1">
        <w:t xml:space="preserve">; </w:t>
      </w:r>
      <w:r w:rsidRPr="00004F96">
        <w:t>and</w:t>
      </w:r>
    </w:p>
    <w:p w14:paraId="6205D502" w14:textId="36FD80F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61563FF"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8546EE">
        <w:t>IETF </w:t>
      </w:r>
      <w:r w:rsidR="008546EE" w:rsidRPr="00B33A75">
        <w:t>RFC </w:t>
      </w:r>
      <w:r w:rsidR="008546EE">
        <w:t>9110</w:t>
      </w:r>
      <w:r w:rsidR="008546EE" w:rsidRPr="00004F96">
        <w:t> [</w:t>
      </w:r>
      <w:r w:rsidR="008546EE">
        <w:t>22</w:t>
      </w:r>
      <w:r w:rsidR="008546EE" w:rsidRPr="00004F96">
        <w:t xml:space="preserve">]. </w:t>
      </w:r>
      <w:r w:rsidRPr="00004F96">
        <w:t>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5F2D87E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0F7F58">
        <w:t>IETF </w:t>
      </w:r>
      <w:r w:rsidR="000F7F58" w:rsidRPr="00B33A75">
        <w:t>RFC </w:t>
      </w:r>
      <w:r w:rsidR="000F7F58">
        <w:t>9110</w:t>
      </w:r>
      <w:r w:rsidR="000F7F58" w:rsidRPr="00004F96">
        <w:t> [</w:t>
      </w:r>
      <w:r w:rsidR="000F7F58">
        <w:t>22</w:t>
      </w:r>
      <w:r w:rsidR="000F7F58" w:rsidRPr="00004F96">
        <w:t>].</w:t>
      </w:r>
    </w:p>
    <w:p w14:paraId="6205D50A" w14:textId="77777777" w:rsidR="00536F63" w:rsidRPr="00004F96" w:rsidRDefault="00536F63" w:rsidP="00536F63">
      <w:pPr>
        <w:pStyle w:val="Heading4"/>
      </w:pPr>
      <w:bookmarkStart w:id="68" w:name="_CR6_2_2_4"/>
      <w:bookmarkStart w:id="69" w:name="_Toc218596044"/>
      <w:bookmarkEnd w:id="68"/>
      <w:r w:rsidRPr="00004F96">
        <w:t>6.2.2.4</w:t>
      </w:r>
      <w:r w:rsidRPr="00004F96">
        <w:tab/>
        <w:t>Network resource adaptation procedure with SIP core</w:t>
      </w:r>
      <w:bookmarkEnd w:id="69"/>
    </w:p>
    <w:p w14:paraId="6205D50B" w14:textId="77777777" w:rsidR="00536F63" w:rsidRPr="00004F96" w:rsidRDefault="00536F63" w:rsidP="00536F63">
      <w:pPr>
        <w:pStyle w:val="Heading5"/>
        <w:rPr>
          <w:lang w:eastAsia="zh-CN"/>
        </w:rPr>
      </w:pPr>
      <w:bookmarkStart w:id="70" w:name="_CR6_2_2_4_1"/>
      <w:bookmarkStart w:id="71" w:name="_Toc218596045"/>
      <w:bookmarkEnd w:id="70"/>
      <w:r w:rsidRPr="00004F96">
        <w:rPr>
          <w:rFonts w:hint="eastAsia"/>
          <w:lang w:eastAsia="zh-CN"/>
        </w:rPr>
        <w:t>6</w:t>
      </w:r>
      <w:r w:rsidRPr="00004F96">
        <w:rPr>
          <w:lang w:eastAsia="zh-CN"/>
        </w:rPr>
        <w:t>.2.2.4.1</w:t>
      </w:r>
      <w:r w:rsidRPr="00004F96">
        <w:rPr>
          <w:lang w:eastAsia="zh-CN"/>
        </w:rPr>
        <w:tab/>
        <w:t>VAL server procedure</w:t>
      </w:r>
      <w:bookmarkEnd w:id="71"/>
    </w:p>
    <w:p w14:paraId="6205D50C" w14:textId="650F6A5A"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471D37">
        <w:t>IETF </w:t>
      </w:r>
      <w:r w:rsidR="00471D37" w:rsidRPr="00B33A75">
        <w:t>RFC </w:t>
      </w:r>
      <w:r w:rsidR="00471D37">
        <w:t>9110</w:t>
      </w:r>
      <w:r w:rsidR="00471D37" w:rsidRPr="00004F96">
        <w:t> [</w:t>
      </w:r>
      <w:r w:rsidR="00471D37">
        <w:t>22</w:t>
      </w:r>
      <w:r w:rsidR="00471D37" w:rsidRPr="00004F96">
        <w:t xml:space="preserve">]. </w:t>
      </w:r>
      <w:r w:rsidRPr="00004F96">
        <w:rPr>
          <w:lang w:eastAsia="zh-CN"/>
        </w:rPr>
        <w:t>In the HTTP POST request message, the VAL server:</w:t>
      </w:r>
    </w:p>
    <w:p w14:paraId="41F0A8D3" w14:textId="77777777" w:rsidR="00664D19" w:rsidRPr="00A34374" w:rsidRDefault="00664D19" w:rsidP="00A15BFE">
      <w:pPr>
        <w:pStyle w:val="B1"/>
        <w:rPr>
          <w:lang w:eastAsia="zh-CN"/>
        </w:rPr>
      </w:pPr>
      <w:r w:rsidRPr="00A34374">
        <w:rPr>
          <w:lang w:eastAsia="zh-CN"/>
        </w:rPr>
        <w:t>a)</w:t>
      </w:r>
      <w:r w:rsidRPr="00A34374">
        <w:rPr>
          <w:lang w:eastAsia="zh-CN"/>
        </w:rPr>
        <w:tab/>
        <w:t>shall include a Request-URI set to the URI corresponding to the identity of the SNRM-S;</w:t>
      </w:r>
    </w:p>
    <w:p w14:paraId="48897FBE" w14:textId="77777777" w:rsidR="00664D19" w:rsidRPr="00A34374" w:rsidRDefault="00664D19" w:rsidP="00A15BFE">
      <w:pPr>
        <w:pStyle w:val="B1"/>
        <w:rPr>
          <w:lang w:eastAsia="zh-CN"/>
        </w:rPr>
      </w:pPr>
      <w:r w:rsidRPr="00A34374">
        <w:rPr>
          <w:lang w:eastAsia="zh-CN"/>
        </w:rPr>
        <w:t>b)</w:t>
      </w:r>
      <w:r w:rsidRPr="00A34374">
        <w:rPr>
          <w:lang w:eastAsia="zh-CN"/>
        </w:rPr>
        <w:tab/>
        <w:t>shall include an Accept header field set to "application/vnd.3gpp.seal-unicast-info+xml";</w:t>
      </w:r>
    </w:p>
    <w:p w14:paraId="5DF674BD" w14:textId="77777777" w:rsidR="00664D19" w:rsidRPr="00A34374" w:rsidRDefault="00664D19" w:rsidP="00A15BFE">
      <w:pPr>
        <w:pStyle w:val="B1"/>
        <w:rPr>
          <w:lang w:eastAsia="zh-CN"/>
        </w:rPr>
      </w:pPr>
      <w:r w:rsidRPr="00A34374">
        <w:rPr>
          <w:lang w:eastAsia="zh-CN"/>
        </w:rPr>
        <w:t>c)</w:t>
      </w:r>
      <w:r w:rsidRPr="00A34374">
        <w:rPr>
          <w:lang w:eastAsia="zh-CN"/>
        </w:rPr>
        <w:tab/>
        <w:t>shall include a Content-Type header field set to "application/vnd.3gpp.seal-unicast-info +xml";</w:t>
      </w:r>
    </w:p>
    <w:p w14:paraId="52E952E5" w14:textId="77777777" w:rsidR="00664D19" w:rsidRPr="00A34374" w:rsidRDefault="00664D19" w:rsidP="00A15BFE">
      <w:pPr>
        <w:pStyle w:val="B1"/>
        <w:rPr>
          <w:lang w:eastAsia="zh-CN"/>
        </w:rPr>
      </w:pPr>
      <w:r w:rsidRPr="00A34374">
        <w:rPr>
          <w:lang w:eastAsia="zh-CN"/>
        </w:rPr>
        <w:t>d)</w:t>
      </w:r>
      <w:r w:rsidRPr="00A34374">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362C9FAC" w14:textId="7452BFA9" w:rsidR="00664D19" w:rsidRPr="00A34374" w:rsidRDefault="00664D19" w:rsidP="00664D19">
      <w:pPr>
        <w:pStyle w:val="B4"/>
        <w:rPr>
          <w:lang w:eastAsia="zh-CN"/>
        </w:rPr>
      </w:pPr>
      <w:r w:rsidRPr="00A34374">
        <w:rPr>
          <w:lang w:eastAsia="zh-CN"/>
        </w:rPr>
        <w:t>A)</w:t>
      </w:r>
      <w:r w:rsidRPr="00A34374">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2673EFA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7C4813">
        <w:t>IETF </w:t>
      </w:r>
      <w:r w:rsidR="007C4813" w:rsidRPr="00B33A75">
        <w:t>RFC </w:t>
      </w:r>
      <w:r w:rsidR="007C4813">
        <w:t>9110</w:t>
      </w:r>
      <w:r w:rsidR="007C4813" w:rsidRPr="00004F96">
        <w:t> [</w:t>
      </w:r>
      <w:r w:rsidR="007C4813">
        <w:t>22</w:t>
      </w:r>
      <w:r w:rsidR="007C4813" w:rsidRPr="00004F96">
        <w:t>].</w:t>
      </w:r>
    </w:p>
    <w:p w14:paraId="6205D518" w14:textId="77777777" w:rsidR="00536F63" w:rsidRPr="00004F96" w:rsidRDefault="00536F63" w:rsidP="00536F63">
      <w:pPr>
        <w:pStyle w:val="Heading5"/>
        <w:rPr>
          <w:lang w:eastAsia="zh-CN"/>
        </w:rPr>
      </w:pPr>
      <w:bookmarkStart w:id="72" w:name="_CR6_2_2_4_2"/>
      <w:bookmarkStart w:id="73" w:name="_Toc218596046"/>
      <w:bookmarkEnd w:id="72"/>
      <w:r w:rsidRPr="00004F96">
        <w:rPr>
          <w:rFonts w:hint="eastAsia"/>
          <w:lang w:eastAsia="zh-CN"/>
        </w:rPr>
        <w:lastRenderedPageBreak/>
        <w:t>6</w:t>
      </w:r>
      <w:r w:rsidRPr="00004F96">
        <w:rPr>
          <w:lang w:eastAsia="zh-CN"/>
        </w:rPr>
        <w:t>.2.2.4.2</w:t>
      </w:r>
      <w:r w:rsidRPr="00004F96">
        <w:rPr>
          <w:lang w:eastAsia="zh-CN"/>
        </w:rPr>
        <w:tab/>
        <w:t>Server procedure</w:t>
      </w:r>
      <w:bookmarkEnd w:id="73"/>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73723878" w14:textId="77777777" w:rsidR="00824797" w:rsidRPr="00A34374" w:rsidRDefault="00824797" w:rsidP="00824797">
      <w:pPr>
        <w:pStyle w:val="B1"/>
        <w:rPr>
          <w:lang w:eastAsia="zh-CN"/>
        </w:rPr>
      </w:pPr>
      <w:r w:rsidRPr="00A34374">
        <w:rPr>
          <w:lang w:eastAsia="zh-CN"/>
        </w:rPr>
        <w:t>b)</w:t>
      </w:r>
      <w:r w:rsidRPr="00A34374">
        <w:rPr>
          <w:lang w:eastAsia="zh-CN"/>
        </w:rPr>
        <w:tab/>
        <w:t>a Content-Type header field set to "application/vnd.3gpp.seal-unicast-info +xml";</w:t>
      </w:r>
      <w:r>
        <w:rPr>
          <w:lang w:eastAsia="zh-CN"/>
        </w:rPr>
        <w:t xml:space="preserve"> and</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36495C26"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65A32">
        <w:t>IETF </w:t>
      </w:r>
      <w:r w:rsidR="00B65A32" w:rsidRPr="00B33A75">
        <w:t>RFC </w:t>
      </w:r>
      <w:r w:rsidR="00B65A32">
        <w:t>9110</w:t>
      </w:r>
      <w:r w:rsidR="00B65A32" w:rsidRPr="00004F96">
        <w:t> [</w:t>
      </w:r>
      <w:r w:rsidR="00B65A32">
        <w:t>22</w:t>
      </w:r>
      <w:r w:rsidR="00B65A32" w:rsidRPr="00004F96">
        <w:t>].</w:t>
      </w:r>
      <w:r w:rsidR="00B65A32">
        <w:t xml:space="preserve"> </w:t>
      </w:r>
      <w:r w:rsidRPr="00004F96">
        <w:t>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1C16160C"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9B6F08">
        <w:t>IETF </w:t>
      </w:r>
      <w:r w:rsidR="009B6F08" w:rsidRPr="00B33A75">
        <w:t>RFC </w:t>
      </w:r>
      <w:r w:rsidR="009B6F08">
        <w:t>9110</w:t>
      </w:r>
      <w:r w:rsidR="009B6F08" w:rsidRPr="00004F96">
        <w:t> [</w:t>
      </w:r>
      <w:r w:rsidR="009B6F08">
        <w:t>22</w:t>
      </w:r>
      <w:r w:rsidR="009B6F08" w:rsidRPr="00004F96">
        <w:t>].</w:t>
      </w:r>
    </w:p>
    <w:p w14:paraId="6205D527" w14:textId="77777777" w:rsidR="00536F63" w:rsidRPr="00004F96" w:rsidRDefault="00536F63" w:rsidP="00536F63">
      <w:pPr>
        <w:pStyle w:val="Heading3"/>
      </w:pPr>
      <w:bookmarkStart w:id="74" w:name="_CR6_2_3"/>
      <w:bookmarkStart w:id="75" w:name="_Toc218596047"/>
      <w:bookmarkEnd w:id="74"/>
      <w:r w:rsidRPr="00004F96">
        <w:t>6.2.3</w:t>
      </w:r>
      <w:r w:rsidRPr="00004F96">
        <w:tab/>
        <w:t>Multicast resource management</w:t>
      </w:r>
      <w:bookmarkEnd w:id="75"/>
    </w:p>
    <w:p w14:paraId="6205D528" w14:textId="77777777" w:rsidR="00536F63" w:rsidRDefault="00536F63" w:rsidP="00536F63">
      <w:pPr>
        <w:pStyle w:val="Heading4"/>
      </w:pPr>
      <w:bookmarkStart w:id="76" w:name="_CR6_2_3_1"/>
      <w:bookmarkStart w:id="77" w:name="_Toc218596048"/>
      <w:bookmarkEnd w:id="76"/>
      <w:r w:rsidRPr="00004F96">
        <w:t>6.2.3.1</w:t>
      </w:r>
      <w:r w:rsidRPr="00004F96">
        <w:tab/>
        <w:t>General</w:t>
      </w:r>
      <w:bookmarkEnd w:id="77"/>
    </w:p>
    <w:p w14:paraId="44E50AEA" w14:textId="7F5CDF36" w:rsidR="001A7602" w:rsidRPr="003167FF" w:rsidRDefault="001A7602" w:rsidP="001A7602">
      <w:r w:rsidRPr="003167FF">
        <w:t xml:space="preserve">The </w:t>
      </w:r>
      <w:r>
        <w:t xml:space="preserve">SNRM-C, SNRM-S and </w:t>
      </w:r>
      <w:r w:rsidRPr="003167FF">
        <w:t>VAL server utilizes</w:t>
      </w:r>
      <w:r>
        <w:t xml:space="preserve"> multicast bearers in EPS (see 3GPP TS 23.246 [</w:t>
      </w:r>
      <w:r w:rsidR="00A032F6">
        <w:t>33</w:t>
      </w:r>
      <w:r w:rsidRPr="00004F96">
        <w:t>]</w:t>
      </w:r>
      <w:r>
        <w:t>) and 5G multicast and broadcast communication services (MBS) in 5GS (see 3GPP TS 23.247 [</w:t>
      </w:r>
      <w:r w:rsidR="00A032F6">
        <w:t>34</w:t>
      </w:r>
      <w:r w:rsidRPr="00004F96">
        <w:t>]</w:t>
      </w:r>
      <w:r>
        <w:t>)</w:t>
      </w:r>
      <w:r w:rsidRPr="003167FF">
        <w:t>.</w:t>
      </w:r>
    </w:p>
    <w:p w14:paraId="21E07D30" w14:textId="77777777" w:rsidR="001A7602" w:rsidRPr="003167FF" w:rsidRDefault="001A7602" w:rsidP="001A7602">
      <w:pPr>
        <w:pStyle w:val="NO"/>
      </w:pPr>
      <w:r>
        <w:t>NOTE:</w:t>
      </w:r>
      <w:r w:rsidRPr="003167FF">
        <w:tab/>
        <w:t>It is implementation specific whether the VAL server decides to use multi</w:t>
      </w:r>
      <w:r>
        <w:t>cast or broadcast MBS sessions.</w:t>
      </w:r>
    </w:p>
    <w:p w14:paraId="3C2F6D89" w14:textId="77777777" w:rsidR="001A7602" w:rsidRDefault="001A7602" w:rsidP="001A7602">
      <w:r>
        <w:t>For multicast resource management</w:t>
      </w:r>
      <w:r w:rsidRPr="003167FF">
        <w:t xml:space="preserve"> in the EPS, the </w:t>
      </w:r>
      <w:r>
        <w:t>procedures described in clauses </w:t>
      </w:r>
      <w:r w:rsidRPr="00004F96">
        <w:t>6.2.3.2</w:t>
      </w:r>
      <w:r>
        <w:t xml:space="preserve"> to 6.2.3.9 are used.</w:t>
      </w:r>
    </w:p>
    <w:p w14:paraId="768EC9DD" w14:textId="6DABEB45" w:rsidR="001A7602" w:rsidRPr="001A7602" w:rsidRDefault="001A7602" w:rsidP="001A7602">
      <w:r>
        <w:t>For multicast resource management</w:t>
      </w:r>
      <w:r w:rsidRPr="003167FF">
        <w:t xml:space="preserve"> in the </w:t>
      </w:r>
      <w:r>
        <w:t>5GS</w:t>
      </w:r>
      <w:r w:rsidRPr="003167FF">
        <w:t xml:space="preserve">, the </w:t>
      </w:r>
      <w:r>
        <w:t>procedures described in clauses </w:t>
      </w:r>
      <w:r w:rsidRPr="00004F96">
        <w:t>6.2.3.</w:t>
      </w:r>
      <w:r>
        <w:t>10 to 6.2.3.17 are used.</w:t>
      </w:r>
    </w:p>
    <w:p w14:paraId="6205D529" w14:textId="77777777" w:rsidR="00536F63" w:rsidRPr="00004F96" w:rsidRDefault="00536F63" w:rsidP="00536F63">
      <w:pPr>
        <w:pStyle w:val="Heading4"/>
      </w:pPr>
      <w:bookmarkStart w:id="78" w:name="_CR6_2_3_2"/>
      <w:bookmarkStart w:id="79" w:name="_Toc218596049"/>
      <w:bookmarkEnd w:id="78"/>
      <w:r w:rsidRPr="00004F96">
        <w:t>6.2.3.2</w:t>
      </w:r>
      <w:r w:rsidRPr="00004F96">
        <w:tab/>
        <w:t>Use of pre-established MBMS bearers procedure</w:t>
      </w:r>
      <w:bookmarkEnd w:id="79"/>
    </w:p>
    <w:p w14:paraId="6205D52A" w14:textId="77777777" w:rsidR="00536F63" w:rsidRPr="00004F96" w:rsidRDefault="00536F63" w:rsidP="00536F63">
      <w:pPr>
        <w:pStyle w:val="Heading5"/>
        <w:rPr>
          <w:lang w:eastAsia="zh-CN"/>
        </w:rPr>
      </w:pPr>
      <w:bookmarkStart w:id="80" w:name="_CR6_2_3_2_1"/>
      <w:bookmarkStart w:id="81" w:name="_Toc218596050"/>
      <w:bookmarkEnd w:id="80"/>
      <w:r w:rsidRPr="00004F96">
        <w:rPr>
          <w:rFonts w:hint="eastAsia"/>
          <w:lang w:eastAsia="zh-CN"/>
        </w:rPr>
        <w:t>6</w:t>
      </w:r>
      <w:r w:rsidRPr="00004F96">
        <w:rPr>
          <w:lang w:eastAsia="zh-CN"/>
        </w:rPr>
        <w:t>.2.3.2.1</w:t>
      </w:r>
      <w:r w:rsidRPr="00004F96">
        <w:rPr>
          <w:lang w:eastAsia="zh-CN"/>
        </w:rPr>
        <w:tab/>
        <w:t>VAL server procedure</w:t>
      </w:r>
      <w:bookmarkEnd w:id="81"/>
    </w:p>
    <w:p w14:paraId="6205D52B" w14:textId="1515C45D"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6E2A77">
        <w:t>IETF </w:t>
      </w:r>
      <w:r w:rsidR="006E2A77" w:rsidRPr="00B33A75">
        <w:t>RFC </w:t>
      </w:r>
      <w:r w:rsidR="006E2A77">
        <w:t>9110</w:t>
      </w:r>
      <w:r w:rsidR="006E2A77" w:rsidRPr="00004F96">
        <w:t> [</w:t>
      </w:r>
      <w:r w:rsidR="006E2A77">
        <w:t>22</w:t>
      </w:r>
      <w:r w:rsidR="006E2A77" w:rsidRPr="00004F96">
        <w:t xml:space="preserve">]. </w:t>
      </w:r>
      <w:r w:rsidRPr="00004F96">
        <w:rPr>
          <w:lang w:eastAsia="zh-CN"/>
        </w:rPr>
        <w:t>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4A71D409"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87480E">
        <w:t>IETF </w:t>
      </w:r>
      <w:r w:rsidR="0087480E" w:rsidRPr="00B33A75">
        <w:t>RFC </w:t>
      </w:r>
      <w:r w:rsidR="0087480E">
        <w:t>9110</w:t>
      </w:r>
      <w:r w:rsidR="0087480E" w:rsidRPr="00004F96">
        <w:t> [</w:t>
      </w:r>
      <w:r w:rsidR="0087480E">
        <w:t>22</w:t>
      </w:r>
      <w:r w:rsidR="0087480E" w:rsidRPr="00004F96">
        <w:t>].</w:t>
      </w:r>
    </w:p>
    <w:p w14:paraId="6205D537" w14:textId="0D38975A" w:rsidR="00536F63" w:rsidRPr="00004F96" w:rsidRDefault="00536F63" w:rsidP="00536F63">
      <w:pPr>
        <w:pStyle w:val="Heading5"/>
        <w:rPr>
          <w:lang w:eastAsia="zh-CN"/>
        </w:rPr>
      </w:pPr>
      <w:bookmarkStart w:id="82" w:name="_CR6_2_3_2_2"/>
      <w:bookmarkStart w:id="83" w:name="_Toc218596051"/>
      <w:bookmarkEnd w:id="82"/>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83"/>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1D77F28C"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271EBE">
        <w:t>IETF </w:t>
      </w:r>
      <w:r w:rsidR="00271EBE" w:rsidRPr="00B33A75">
        <w:t>RFC </w:t>
      </w:r>
      <w:r w:rsidR="00271EBE">
        <w:t>9110</w:t>
      </w:r>
      <w:r w:rsidR="00271EBE" w:rsidRPr="00004F96">
        <w:t> [</w:t>
      </w:r>
      <w:r w:rsidR="00271EBE">
        <w:t>22</w:t>
      </w:r>
      <w:r w:rsidR="00271EBE" w:rsidRPr="00004F96">
        <w:t xml:space="preserve">]. </w:t>
      </w:r>
      <w:r w:rsidRPr="00004F96">
        <w:t>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lastRenderedPageBreak/>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021C8AB3" w14:textId="15E4371C" w:rsidR="00DF0821" w:rsidRPr="00A34374" w:rsidRDefault="00DF0821" w:rsidP="00DF0821">
      <w:pPr>
        <w:pStyle w:val="B2"/>
      </w:pPr>
      <w:r w:rsidRPr="00A34374">
        <w:rPr>
          <w:lang w:eastAsia="zh-CN"/>
        </w:rPr>
        <w:t>5)</w:t>
      </w:r>
      <w:r w:rsidRPr="00A34374">
        <w:rPr>
          <w:lang w:eastAsia="zh-CN"/>
        </w:rPr>
        <w:tab/>
        <w:t xml:space="preserve">shall send the </w:t>
      </w:r>
      <w:r w:rsidRPr="00A34374">
        <w:t xml:space="preserve">HTTP POST request message towards the SNRM-C according to </w:t>
      </w:r>
      <w:r w:rsidR="0063084A" w:rsidRPr="00A34374">
        <w:t>IETF RFC </w:t>
      </w:r>
      <w:r w:rsidR="0063084A">
        <w:t>9110</w:t>
      </w:r>
      <w:r w:rsidR="0063084A" w:rsidRPr="00A34374">
        <w:rPr>
          <w:lang w:eastAsia="zh-CN"/>
        </w:rPr>
        <w:t> </w:t>
      </w:r>
      <w:r w:rsidR="0063084A" w:rsidRPr="00A34374">
        <w:t>[22].</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2D5E40CA" w14:textId="6BAF2AA3" w:rsidR="00771874" w:rsidRPr="00A34374" w:rsidRDefault="00771874" w:rsidP="00771874">
      <w:pPr>
        <w:pStyle w:val="B1"/>
      </w:pPr>
      <w:r w:rsidRPr="00A34374">
        <w:rPr>
          <w:lang w:eastAsia="zh-CN"/>
        </w:rPr>
        <w:t>b)</w:t>
      </w:r>
      <w:r w:rsidRPr="00A34374">
        <w:rPr>
          <w:lang w:eastAsia="zh-CN"/>
        </w:rPr>
        <w:tab/>
      </w:r>
      <w:r w:rsidRPr="00A34374">
        <w:t xml:space="preserve">shall generate an HTTP 200 (OK) response message to the </w:t>
      </w:r>
      <w:r w:rsidRPr="00D7496B">
        <w:t>VAL server</w:t>
      </w:r>
      <w:r w:rsidRPr="00A34374">
        <w:t xml:space="preserve"> according to</w:t>
      </w:r>
      <w:r w:rsidRPr="00A34374">
        <w:rPr>
          <w:lang w:eastAsia="zh-CN"/>
        </w:rPr>
        <w:t xml:space="preserve"> </w:t>
      </w:r>
      <w:r w:rsidR="00FA03E7" w:rsidRPr="00A34374">
        <w:t>IETF RFC </w:t>
      </w:r>
      <w:r w:rsidR="00FA03E7">
        <w:t>9110</w:t>
      </w:r>
      <w:r w:rsidR="00FA03E7" w:rsidRPr="00A34374">
        <w:rPr>
          <w:lang w:eastAsia="zh-CN"/>
        </w:rPr>
        <w:t> </w:t>
      </w:r>
      <w:r w:rsidR="00FA03E7" w:rsidRPr="00A34374">
        <w:t xml:space="preserve">[22]. </w:t>
      </w:r>
      <w:r w:rsidRPr="00A34374">
        <w:t>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lastRenderedPageBreak/>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51A6BE05"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393D0F">
        <w:t>IETF </w:t>
      </w:r>
      <w:r w:rsidR="00393D0F" w:rsidRPr="00B33A75">
        <w:t>RFC </w:t>
      </w:r>
      <w:r w:rsidR="00393D0F">
        <w:t>9110</w:t>
      </w:r>
      <w:r w:rsidR="00393D0F" w:rsidRPr="00004F96">
        <w:rPr>
          <w:lang w:eastAsia="zh-CN"/>
        </w:rPr>
        <w:t> [</w:t>
      </w:r>
      <w:r w:rsidR="00393D0F">
        <w:rPr>
          <w:lang w:eastAsia="zh-CN"/>
        </w:rPr>
        <w:t>22</w:t>
      </w:r>
      <w:r w:rsidR="00393D0F" w:rsidRPr="00004F96">
        <w:rPr>
          <w:lang w:eastAsia="zh-CN"/>
        </w:rPr>
        <w:t>]</w:t>
      </w:r>
      <w:r w:rsidR="00393D0F" w:rsidRPr="00004F96">
        <w:t>.</w:t>
      </w:r>
    </w:p>
    <w:p w14:paraId="6205D563" w14:textId="1C5AD21A" w:rsidR="00536F63" w:rsidRPr="00004F96" w:rsidRDefault="00536F63" w:rsidP="00536F63">
      <w:pPr>
        <w:pStyle w:val="Heading5"/>
        <w:rPr>
          <w:lang w:eastAsia="zh-CN"/>
        </w:rPr>
      </w:pPr>
      <w:bookmarkStart w:id="84" w:name="_CR6_2_3_2_3"/>
      <w:bookmarkStart w:id="85" w:name="_Toc218596052"/>
      <w:bookmarkEnd w:id="84"/>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85"/>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0AC83368"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rsidR="00BC7EFF">
        <w:t>IETF </w:t>
      </w:r>
      <w:r w:rsidR="00BC7EFF" w:rsidRPr="00B33A75">
        <w:t>RFC </w:t>
      </w:r>
      <w:r w:rsidR="00BC7EFF">
        <w:t>9110</w:t>
      </w:r>
      <w:r w:rsidR="00BC7EFF" w:rsidRPr="00004F96">
        <w:t> [</w:t>
      </w:r>
      <w:r w:rsidR="00BC7EFF">
        <w:t>22</w:t>
      </w:r>
      <w:r w:rsidR="00BC7EFF" w:rsidRPr="00004F96">
        <w:t xml:space="preserve">]. </w:t>
      </w:r>
      <w:r w:rsidRPr="00004F96">
        <w:t>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7A134010"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041CC4">
        <w:t>IETF </w:t>
      </w:r>
      <w:r w:rsidR="00041CC4" w:rsidRPr="00B33A75">
        <w:t>RFC </w:t>
      </w:r>
      <w:r w:rsidR="00041CC4">
        <w:t>9110</w:t>
      </w:r>
      <w:r w:rsidR="00041CC4" w:rsidRPr="00004F96">
        <w:t> [</w:t>
      </w:r>
      <w:r w:rsidR="00041CC4">
        <w:t>22</w:t>
      </w:r>
      <w:r w:rsidR="00041CC4" w:rsidRPr="00004F96">
        <w:t>].</w:t>
      </w:r>
    </w:p>
    <w:p w14:paraId="5F313147" w14:textId="736A8679" w:rsidR="008007B7" w:rsidRDefault="008007B7" w:rsidP="008007B7">
      <w:pPr>
        <w:pStyle w:val="Heading5"/>
        <w:rPr>
          <w:lang w:eastAsia="zh-CN"/>
        </w:rPr>
      </w:pPr>
      <w:bookmarkStart w:id="86" w:name="_CR6_2_3_2_4"/>
      <w:bookmarkStart w:id="87" w:name="_Toc218596053"/>
      <w:bookmarkEnd w:id="86"/>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7"/>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r w:rsidRPr="00B35374">
        <w:rPr>
          <w:lang w:val="en-US"/>
        </w:rPr>
        <w:t>api</w:t>
      </w:r>
      <w:r>
        <w:t>Root" is set to the SNRM-C</w:t>
      </w:r>
      <w:r w:rsidRPr="00B35374">
        <w:rPr>
          <w:lang w:val="en-US"/>
        </w:rPr>
        <w:t xml:space="preserve"> URI;</w:t>
      </w:r>
    </w:p>
    <w:p w14:paraId="14C1702A" w14:textId="77777777" w:rsidR="008007B7" w:rsidRDefault="008007B7" w:rsidP="008007B7">
      <w:pPr>
        <w:pStyle w:val="B3"/>
        <w:rPr>
          <w:lang w:val="en-US"/>
        </w:rPr>
      </w:pPr>
      <w:r>
        <w:lastRenderedPageBreak/>
        <w:t>b)</w:t>
      </w:r>
      <w:r>
        <w:tab/>
        <w:t>the "</w:t>
      </w:r>
      <w:r>
        <w:rPr>
          <w:lang w:val="en-US"/>
        </w:rPr>
        <w:t>valServiceId</w:t>
      </w:r>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r>
        <w:rPr>
          <w:lang w:val="en-US"/>
        </w:rPr>
        <w:t>tmgi</w:t>
      </w:r>
      <w:r>
        <w:t>" is set to a TMGI value</w:t>
      </w:r>
      <w:r w:rsidRPr="00B35374">
        <w:rPr>
          <w:lang w:val="en-US"/>
        </w:rPr>
        <w:t>;</w:t>
      </w:r>
    </w:p>
    <w:p w14:paraId="7095F9F9" w14:textId="537EE8B4" w:rsidR="008007B7" w:rsidRDefault="008007B7" w:rsidP="008007B7">
      <w:pPr>
        <w:pStyle w:val="B2"/>
      </w:pPr>
      <w:r>
        <w:t>2)</w:t>
      </w:r>
      <w:r>
        <w:tab/>
      </w:r>
      <w:r w:rsidR="00E17CBF" w:rsidRPr="00B35374">
        <w:rPr>
          <w:lang w:val="en-US"/>
        </w:rPr>
        <w:t xml:space="preserve">shall include Content-Format option set to </w:t>
      </w:r>
      <w:r w:rsidR="00E17CBF" w:rsidRPr="00004F96">
        <w:rPr>
          <w:lang w:eastAsia="zh-CN"/>
        </w:rPr>
        <w:t>"</w:t>
      </w:r>
      <w:r w:rsidR="00E17CBF">
        <w:t>application/vnd.3gpp.seal-network-resource-info+cbor;modeltype=mbms-resource-config</w:t>
      </w:r>
      <w:r w:rsidR="00E17CBF" w:rsidRPr="00004F96">
        <w:rPr>
          <w:lang w:eastAsia="zh-CN"/>
        </w:rPr>
        <w:t>"</w:t>
      </w:r>
      <w:r w:rsidR="00E17CBF">
        <w:t>;</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"monitorConfig" object:</w:t>
      </w:r>
    </w:p>
    <w:p w14:paraId="392D7D18" w14:textId="77777777" w:rsidR="008007B7" w:rsidRPr="00004F96" w:rsidRDefault="008007B7" w:rsidP="008007B7">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670D3455"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rsidR="00BF3C17">
        <w:t>IETF </w:t>
      </w:r>
      <w:r w:rsidR="00BF3C17" w:rsidRPr="00B33A75">
        <w:t>RFC </w:t>
      </w:r>
      <w:r w:rsidR="00BF3C17">
        <w:t>9110</w:t>
      </w:r>
      <w:r w:rsidR="00BF3C17" w:rsidRPr="00004F96">
        <w:rPr>
          <w:lang w:eastAsia="zh-CN"/>
        </w:rPr>
        <w:t> </w:t>
      </w:r>
      <w:r w:rsidR="00BF3C17" w:rsidRPr="00004F96">
        <w:t>[</w:t>
      </w:r>
      <w:r w:rsidR="00BF3C17">
        <w:t>22</w:t>
      </w:r>
      <w:r w:rsidR="00BF3C17" w:rsidRPr="00004F96">
        <w:t xml:space="preserve">]. </w:t>
      </w:r>
      <w:r w:rsidRPr="00004F96">
        <w:t>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&lt;mbms-bearers&gt; element in the &lt;mbms-info&gt; root element which:</w:t>
      </w:r>
    </w:p>
    <w:p w14:paraId="418AF355" w14:textId="77777777" w:rsidR="008007B7" w:rsidRPr="00004F96" w:rsidRDefault="008007B7" w:rsidP="008007B7">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B8A5FDF"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rsidR="00C474FD">
        <w:t>IETF </w:t>
      </w:r>
      <w:r w:rsidR="00C474FD" w:rsidRPr="00B33A75">
        <w:t>RFC </w:t>
      </w:r>
      <w:r w:rsidR="00C474FD">
        <w:t>9110</w:t>
      </w:r>
      <w:r w:rsidR="00C474FD" w:rsidRPr="00004F96">
        <w:rPr>
          <w:lang w:eastAsia="zh-CN"/>
        </w:rPr>
        <w:t> [</w:t>
      </w:r>
      <w:r w:rsidR="00C474FD">
        <w:rPr>
          <w:lang w:eastAsia="zh-CN"/>
        </w:rPr>
        <w:t>22</w:t>
      </w:r>
      <w:r w:rsidR="00C474FD" w:rsidRPr="00004F96">
        <w:rPr>
          <w:lang w:eastAsia="zh-CN"/>
        </w:rPr>
        <w:t>]</w:t>
      </w:r>
      <w:r w:rsidR="00C474FD" w:rsidRPr="00004F96">
        <w:t>.</w:t>
      </w:r>
    </w:p>
    <w:p w14:paraId="17EC2116" w14:textId="5D340CB4" w:rsidR="008007B7" w:rsidRPr="00004F96" w:rsidRDefault="008007B7" w:rsidP="008007B7">
      <w:pPr>
        <w:pStyle w:val="Heading5"/>
        <w:rPr>
          <w:lang w:eastAsia="zh-CN"/>
        </w:rPr>
      </w:pPr>
      <w:bookmarkStart w:id="88" w:name="_CR6_2_3_2_5"/>
      <w:bookmarkStart w:id="89" w:name="_Toc218596054"/>
      <w:bookmarkEnd w:id="88"/>
      <w:r w:rsidRPr="00004F96">
        <w:rPr>
          <w:rFonts w:hint="eastAsia"/>
          <w:lang w:eastAsia="zh-CN"/>
        </w:rPr>
        <w:lastRenderedPageBreak/>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89"/>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3BDEC9AB" w:rsidR="008007B7" w:rsidRPr="006C65FE" w:rsidRDefault="008007B7" w:rsidP="008007B7">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"MbmsResourceConfig"</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"monitorConfig" attribute, shall start the monitoring accordingly.</w:t>
      </w:r>
    </w:p>
    <w:p w14:paraId="6205D571" w14:textId="77777777" w:rsidR="00536F63" w:rsidRPr="00004F96" w:rsidRDefault="00536F63" w:rsidP="00536F63">
      <w:pPr>
        <w:pStyle w:val="Heading4"/>
      </w:pPr>
      <w:bookmarkStart w:id="90" w:name="_CR6_2_3_3"/>
      <w:bookmarkStart w:id="91" w:name="_Toc218596055"/>
      <w:bookmarkEnd w:id="90"/>
      <w:r w:rsidRPr="00004F96">
        <w:t>6.2.3.3</w:t>
      </w:r>
      <w:r w:rsidRPr="00004F96">
        <w:tab/>
        <w:t>MBMS bearer announcement over MBMS bearer procedure</w:t>
      </w:r>
      <w:bookmarkEnd w:id="91"/>
    </w:p>
    <w:p w14:paraId="6205D572" w14:textId="77777777" w:rsidR="00536F63" w:rsidRPr="00004F96" w:rsidRDefault="00536F63" w:rsidP="00536F63">
      <w:pPr>
        <w:pStyle w:val="Heading5"/>
      </w:pPr>
      <w:bookmarkStart w:id="92" w:name="_CR6_2_3_3_1"/>
      <w:bookmarkStart w:id="93" w:name="_Toc218596056"/>
      <w:bookmarkEnd w:id="92"/>
      <w:r w:rsidRPr="00004F96">
        <w:t>6.2.3.3.1</w:t>
      </w:r>
      <w:r w:rsidRPr="00004F96">
        <w:tab/>
        <w:t>General</w:t>
      </w:r>
      <w:bookmarkEnd w:id="93"/>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40BD4B02" w:rsidR="002B522E" w:rsidRDefault="00E17CBF"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application/vnd.3gpp.seal-network-resource-info+cbor;modeltype=mbms-resource-config</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94" w:name="_CR6_2_3_3_2"/>
      <w:bookmarkStart w:id="95" w:name="_Toc218596057"/>
      <w:bookmarkEnd w:id="94"/>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95"/>
    </w:p>
    <w:p w14:paraId="536DDD64" w14:textId="77777777" w:rsidR="009329CA" w:rsidRDefault="00536F63" w:rsidP="00536F63">
      <w:pPr>
        <w:pStyle w:val="Heading6"/>
      </w:pPr>
      <w:bookmarkStart w:id="96" w:name="_CR6_2_3_3_2_1"/>
      <w:bookmarkStart w:id="97" w:name="_Toc218596058"/>
      <w:bookmarkEnd w:id="96"/>
      <w:r w:rsidRPr="00004F96">
        <w:rPr>
          <w:rFonts w:hint="eastAsia"/>
        </w:rPr>
        <w:t>6</w:t>
      </w:r>
      <w:r w:rsidRPr="00004F96">
        <w:t>.2.3.3.2.1</w:t>
      </w:r>
      <w:r w:rsidRPr="00004F96">
        <w:tab/>
      </w:r>
      <w:r w:rsidR="009329CA" w:rsidRPr="00A34374">
        <w:t>MBMS bearer announcement procedure</w:t>
      </w:r>
      <w:bookmarkEnd w:id="97"/>
      <w:r w:rsidR="009329CA" w:rsidRPr="00004F96">
        <w:t xml:space="preserve"> </w:t>
      </w:r>
    </w:p>
    <w:p w14:paraId="6205D57A" w14:textId="6AA562F9" w:rsidR="00536F63" w:rsidRPr="00004F96" w:rsidRDefault="009329CA" w:rsidP="00536F63">
      <w:pPr>
        <w:pStyle w:val="Heading6"/>
      </w:pPr>
      <w:bookmarkStart w:id="98" w:name="_CR6_2_3_3_2_1_0"/>
      <w:bookmarkStart w:id="99" w:name="_Toc218596059"/>
      <w:bookmarkEnd w:id="98"/>
      <w:r w:rsidRPr="00A34374">
        <w:t>6.2.3.3.2.1.0</w:t>
      </w:r>
      <w:r w:rsidRPr="00A34374">
        <w:tab/>
      </w:r>
      <w:r w:rsidR="00536F63" w:rsidRPr="00004F96">
        <w:t>Generate MBMS bearer announcement message</w:t>
      </w:r>
      <w:r w:rsidR="002B522E">
        <w:t xml:space="preserve"> in XML</w:t>
      </w:r>
      <w:bookmarkEnd w:id="99"/>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lastRenderedPageBreak/>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100" w:name="_CR6_2_3_3_2_1_1"/>
      <w:bookmarkStart w:id="101" w:name="_Toc218596060"/>
      <w:bookmarkEnd w:id="100"/>
      <w:r w:rsidRPr="00004F96">
        <w:t>6.2.3.3.2.1.1</w:t>
      </w:r>
      <w:r w:rsidRPr="00004F96">
        <w:tab/>
        <w:t>SIP based procedure</w:t>
      </w:r>
      <w:bookmarkEnd w:id="101"/>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102" w:name="_CR6_2_3_3_2_1_2"/>
      <w:bookmarkStart w:id="103" w:name="_Toc218596061"/>
      <w:bookmarkEnd w:id="102"/>
      <w:r w:rsidRPr="00004F96">
        <w:lastRenderedPageBreak/>
        <w:t>6.2.3.3.2.1.2</w:t>
      </w:r>
      <w:r w:rsidRPr="00004F96">
        <w:tab/>
        <w:t>HTTP based procedure</w:t>
      </w:r>
      <w:bookmarkEnd w:id="103"/>
    </w:p>
    <w:p w14:paraId="6205D594" w14:textId="75294D85" w:rsidR="00536F63" w:rsidRPr="00004F96" w:rsidRDefault="00536F63" w:rsidP="00536F63">
      <w:r w:rsidRPr="00004F96">
        <w:t xml:space="preserve">If the VAL service does not support SIP, the SNRM-S shall generate an HTTP POST request message in accordance with </w:t>
      </w:r>
      <w:r w:rsidR="00746385">
        <w:t>IETF </w:t>
      </w:r>
      <w:r w:rsidR="00746385" w:rsidRPr="00B33A75">
        <w:t>RFC </w:t>
      </w:r>
      <w:r w:rsidR="00746385">
        <w:t>9110</w:t>
      </w:r>
      <w:r w:rsidR="00746385" w:rsidRPr="00004F96">
        <w:rPr>
          <w:lang w:eastAsia="zh-CN"/>
        </w:rPr>
        <w:t> [</w:t>
      </w:r>
      <w:r w:rsidR="00746385">
        <w:rPr>
          <w:lang w:eastAsia="zh-CN"/>
        </w:rPr>
        <w:t>22</w:t>
      </w:r>
      <w:r w:rsidR="00746385" w:rsidRPr="00004F96">
        <w:rPr>
          <w:lang w:eastAsia="zh-CN"/>
        </w:rPr>
        <w:t>]</w:t>
      </w:r>
      <w:r w:rsidR="00746385">
        <w:t xml:space="preserve"> </w:t>
      </w:r>
      <w:r w:rsidRPr="00004F96">
        <w:t>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519C1530"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E15291">
        <w:t>IETF </w:t>
      </w:r>
      <w:r w:rsidR="00E15291" w:rsidRPr="00B33A75">
        <w:t>RFC </w:t>
      </w:r>
      <w:r w:rsidR="00E15291">
        <w:t>9110</w:t>
      </w:r>
      <w:r w:rsidR="00E15291" w:rsidRPr="00004F96">
        <w:rPr>
          <w:lang w:eastAsia="zh-CN"/>
        </w:rPr>
        <w:t> [</w:t>
      </w:r>
      <w:r w:rsidR="00E15291">
        <w:rPr>
          <w:lang w:eastAsia="zh-CN"/>
        </w:rPr>
        <w:t>22</w:t>
      </w:r>
      <w:r w:rsidR="00E15291" w:rsidRPr="00004F96">
        <w:rPr>
          <w:lang w:eastAsia="zh-CN"/>
        </w:rPr>
        <w:t>]</w:t>
      </w:r>
      <w:r w:rsidR="00E15291" w:rsidRPr="00004F96">
        <w:t>.</w:t>
      </w:r>
    </w:p>
    <w:p w14:paraId="6205D599" w14:textId="77777777" w:rsidR="00536F63" w:rsidRPr="00004F96" w:rsidRDefault="00536F63" w:rsidP="00536F63">
      <w:pPr>
        <w:pStyle w:val="Heading6"/>
      </w:pPr>
      <w:bookmarkStart w:id="104" w:name="_CR6_2_3_3_2_2"/>
      <w:bookmarkStart w:id="105" w:name="_Toc218596062"/>
      <w:bookmarkEnd w:id="104"/>
      <w:r w:rsidRPr="00004F96">
        <w:rPr>
          <w:rFonts w:hint="eastAsia"/>
        </w:rPr>
        <w:t>6</w:t>
      </w:r>
      <w:r w:rsidRPr="00004F96">
        <w:t>.2.3.3.2.2</w:t>
      </w:r>
      <w:r w:rsidRPr="00004F96">
        <w:tab/>
        <w:t>MBMS bearer de-announcement procedure</w:t>
      </w:r>
      <w:bookmarkEnd w:id="105"/>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1B2CB6BA" w:rsidR="00536F63" w:rsidRPr="00004F96" w:rsidRDefault="00536F63" w:rsidP="00536F63">
      <w:pPr>
        <w:pStyle w:val="Heading5"/>
      </w:pPr>
      <w:bookmarkStart w:id="106" w:name="_CR6_2_3_3_3"/>
      <w:bookmarkStart w:id="107" w:name="_Toc218596063"/>
      <w:bookmarkEnd w:id="106"/>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107"/>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lastRenderedPageBreak/>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108" w:name="OLE_LINK10"/>
      <w:bookmarkStart w:id="109" w:name="OLE_LINK11"/>
      <w:r w:rsidRPr="00004F96">
        <w:t>&lt;monitoring-state&gt; element is</w:t>
      </w:r>
      <w:bookmarkEnd w:id="108"/>
      <w:bookmarkEnd w:id="109"/>
      <w:r w:rsidRPr="00004F96">
        <w:t xml:space="preserve"> present:</w:t>
      </w:r>
    </w:p>
    <w:p w14:paraId="6205D5B1" w14:textId="77777777" w:rsidR="00536F63" w:rsidRPr="00004F96" w:rsidRDefault="00536F63" w:rsidP="00536F63">
      <w:pPr>
        <w:pStyle w:val="B2"/>
      </w:pPr>
      <w:r w:rsidRPr="00004F96">
        <w:t>1)</w:t>
      </w:r>
      <w:r w:rsidRPr="00004F96">
        <w:tab/>
      </w:r>
      <w:bookmarkStart w:id="110" w:name="OLE_LINK12"/>
      <w:bookmarkStart w:id="111" w:name="OLE_LINK13"/>
      <w:r w:rsidRPr="00004F96">
        <w:t>if the &lt;monitoring-state&gt; is set to "monitor", shall start to monitor the MBMS bearer quality;</w:t>
      </w:r>
      <w:bookmarkEnd w:id="110"/>
      <w:bookmarkEnd w:id="111"/>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112" w:name="_CR6_2_3_3_4"/>
      <w:bookmarkStart w:id="113" w:name="_Toc218596064"/>
      <w:bookmarkEnd w:id="112"/>
      <w:r w:rsidRPr="00004F96">
        <w:t>6.2.3.3.</w:t>
      </w:r>
      <w:r>
        <w:t>4</w:t>
      </w:r>
      <w:r w:rsidRPr="00004F96">
        <w:tab/>
      </w:r>
      <w:r>
        <w:t xml:space="preserve">SNRM </w:t>
      </w:r>
      <w:r w:rsidRPr="00004F96">
        <w:t>Server</w:t>
      </w:r>
      <w:r>
        <w:t xml:space="preserve"> CoAP </w:t>
      </w:r>
      <w:r w:rsidRPr="00004F96">
        <w:t>procedure</w:t>
      </w:r>
      <w:r>
        <w:t>s</w:t>
      </w:r>
      <w:bookmarkEnd w:id="113"/>
    </w:p>
    <w:p w14:paraId="77A91F40" w14:textId="4F399095" w:rsidR="002B522E" w:rsidRPr="00CE06FA" w:rsidRDefault="002B522E" w:rsidP="002B522E">
      <w:pPr>
        <w:pStyle w:val="Heading6"/>
      </w:pPr>
      <w:bookmarkStart w:id="114" w:name="_CR6_2_3_3_4_1"/>
      <w:bookmarkStart w:id="115" w:name="_Toc218596065"/>
      <w:bookmarkEnd w:id="114"/>
      <w:r w:rsidRPr="00004F96">
        <w:t>6.2.3.3.</w:t>
      </w:r>
      <w:r>
        <w:t>4.1</w:t>
      </w:r>
      <w:r>
        <w:tab/>
        <w:t>MBMS bearer announcement procedure</w:t>
      </w:r>
      <w:bookmarkEnd w:id="115"/>
    </w:p>
    <w:p w14:paraId="2E20D715" w14:textId="77777777" w:rsidR="002B522E" w:rsidRPr="00004F96" w:rsidRDefault="002B522E" w:rsidP="002B522E">
      <w:r w:rsidRPr="00004F96">
        <w:t>For each SNRM-C that the SNRM-S is sending an MBMS bearer announcement to, the SNRM-S:</w:t>
      </w:r>
    </w:p>
    <w:p w14:paraId="1C31206C" w14:textId="0C5EAFAC" w:rsidR="002563E8" w:rsidRPr="00A34374" w:rsidRDefault="002563E8" w:rsidP="002563E8">
      <w:pPr>
        <w:pStyle w:val="B1"/>
      </w:pPr>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r w:rsidRPr="00A34374">
        <w:t> [23]. In the CoAP PUT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p>
    <w:p w14:paraId="3AF15C70" w14:textId="76C889C7" w:rsidR="002B522E" w:rsidRDefault="002B522E" w:rsidP="002B522E">
      <w:pPr>
        <w:pStyle w:val="B2"/>
      </w:pPr>
      <w:r>
        <w:t>2)</w:t>
      </w:r>
      <w:r>
        <w:tab/>
      </w:r>
      <w:r w:rsidR="00E17CBF" w:rsidRPr="00B35374">
        <w:rPr>
          <w:lang w:val="en-US"/>
        </w:rPr>
        <w:t xml:space="preserve">shall include Content-Format option set to </w:t>
      </w:r>
      <w:r w:rsidR="00E17CBF">
        <w:t>"application/vnd.3gpp.seal-network-resource-info+cbor;modeltype=mbms-resource-config";</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"monitorConfig" object:</w:t>
      </w:r>
    </w:p>
    <w:p w14:paraId="56C70CD2" w14:textId="77777777" w:rsidR="002B522E" w:rsidRPr="00004F96" w:rsidRDefault="002B522E" w:rsidP="002B522E">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lastRenderedPageBreak/>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116" w:name="_CR6_2_3_3_4_2"/>
      <w:bookmarkStart w:id="117" w:name="_Toc218596066"/>
      <w:bookmarkEnd w:id="116"/>
      <w:r w:rsidRPr="00004F96">
        <w:t>6.2.3.3.</w:t>
      </w:r>
      <w:r>
        <w:t>4.2</w:t>
      </w:r>
      <w:r>
        <w:tab/>
        <w:t>MBMS bearer de-announcement procedure</w:t>
      </w:r>
      <w:bookmarkEnd w:id="117"/>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118" w:name="_CR6_2_3_3_5"/>
      <w:bookmarkStart w:id="119" w:name="_Toc218596067"/>
      <w:bookmarkEnd w:id="118"/>
      <w:r w:rsidRPr="00004F96">
        <w:t>6.2.3.3.</w:t>
      </w:r>
      <w:r>
        <w:t>5</w:t>
      </w:r>
      <w:r w:rsidRPr="00004F96">
        <w:tab/>
      </w:r>
      <w:r>
        <w:t xml:space="preserve">SNRM </w:t>
      </w:r>
      <w:r w:rsidRPr="00004F96">
        <w:t xml:space="preserve">Client </w:t>
      </w:r>
      <w:r>
        <w:t xml:space="preserve">CoAP </w:t>
      </w:r>
      <w:r w:rsidRPr="00004F96">
        <w:t>procedure</w:t>
      </w:r>
      <w:r>
        <w:t>s</w:t>
      </w:r>
      <w:bookmarkEnd w:id="119"/>
    </w:p>
    <w:p w14:paraId="000B8C2E" w14:textId="5A55094F" w:rsidR="009459BA" w:rsidRPr="00CE06FA" w:rsidRDefault="009459BA" w:rsidP="009459BA">
      <w:pPr>
        <w:pStyle w:val="Heading6"/>
      </w:pPr>
      <w:bookmarkStart w:id="120" w:name="_CR6_2_3_3_5_1"/>
      <w:bookmarkStart w:id="121" w:name="_Toc218596068"/>
      <w:bookmarkEnd w:id="120"/>
      <w:r w:rsidRPr="00004F96">
        <w:t>6.2.3.3.</w:t>
      </w:r>
      <w:r>
        <w:t>5.1</w:t>
      </w:r>
      <w:r>
        <w:tab/>
        <w:t>MBMS bearer announcement procedure</w:t>
      </w:r>
      <w:bookmarkEnd w:id="121"/>
    </w:p>
    <w:p w14:paraId="560D7E60" w14:textId="2AF54737" w:rsidR="009459BA" w:rsidRPr="00A7514E" w:rsidRDefault="009459BA" w:rsidP="009459BA">
      <w:pPr>
        <w:rPr>
          <w:lang w:val="en-US"/>
        </w:rPr>
      </w:pPr>
      <w:r w:rsidRPr="00826514">
        <w:rPr>
          <w:lang w:val="en-US"/>
        </w:rPr>
        <w:t xml:space="preserve">Upon reception of a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5950DC8D" w:rsidR="009459BA" w:rsidRPr="00A7514E" w:rsidRDefault="009459BA" w:rsidP="009459BA">
      <w:pPr>
        <w:pStyle w:val="B1"/>
        <w:rPr>
          <w:lang w:val="en-US"/>
        </w:rPr>
      </w:pPr>
      <w:r w:rsidRPr="00A7514E">
        <w:rPr>
          <w:lang w:val="en-US"/>
        </w:rPr>
        <w:t>b)</w:t>
      </w:r>
      <w:r w:rsidRPr="00A7514E">
        <w:rPr>
          <w:lang w:val="en-US"/>
        </w:rPr>
        <w:tab/>
        <w:t>shall support handling a CoAP PUT request from a</w:t>
      </w:r>
      <w:r w:rsidR="00EB45AD">
        <w:rPr>
          <w:lang w:val="en-US"/>
        </w:rPr>
        <w:t>n</w:t>
      </w:r>
      <w:r w:rsidRPr="00A7514E">
        <w:rPr>
          <w:lang w:val="en-US"/>
        </w:rPr>
        <w:t xml:space="preserve"> </w:t>
      </w:r>
      <w:r w:rsidR="00EB45AD" w:rsidRPr="00A7514E">
        <w:rPr>
          <w:lang w:val="en-US"/>
        </w:rPr>
        <w:t>S</w:t>
      </w:r>
      <w:r w:rsidR="00EB45AD">
        <w:rPr>
          <w:lang w:val="en-US"/>
        </w:rPr>
        <w:t>NR</w:t>
      </w:r>
      <w:r w:rsidR="00EB45AD" w:rsidRPr="00A7514E">
        <w:rPr>
          <w:lang w:val="en-US"/>
        </w:rPr>
        <w:t>M-C</w:t>
      </w:r>
      <w:r w:rsidRPr="00A7514E">
        <w:rPr>
          <w:lang w:val="en-US"/>
        </w:rPr>
        <w:t xml:space="preserve">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"MbmsResourceConfig"</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"monitorConfig" attribute:</w:t>
      </w:r>
    </w:p>
    <w:p w14:paraId="37D99319" w14:textId="77777777" w:rsidR="009459BA" w:rsidRPr="00A7514E" w:rsidRDefault="009459BA" w:rsidP="009459BA">
      <w:pPr>
        <w:pStyle w:val="B2"/>
      </w:pPr>
      <w:r w:rsidRPr="00A7514E">
        <w:t>1)</w:t>
      </w:r>
      <w:r w:rsidRPr="00A7514E">
        <w:tab/>
        <w:t>if the "receptionQuality"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"receptionQuality"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"unicastResource"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"unicastResource"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122" w:name="_CR6_2_3_3_5_2"/>
      <w:bookmarkStart w:id="123" w:name="_Toc218596069"/>
      <w:bookmarkEnd w:id="122"/>
      <w:r w:rsidRPr="00A7514E">
        <w:t>6.2.3.3.5.2</w:t>
      </w:r>
      <w:r w:rsidRPr="00A7514E">
        <w:tab/>
        <w:t>MBMS bearer de-announcement procedure</w:t>
      </w:r>
      <w:bookmarkEnd w:id="123"/>
    </w:p>
    <w:p w14:paraId="0AD0FE6D" w14:textId="5BBB29E9" w:rsidR="009459BA" w:rsidRPr="00826514" w:rsidRDefault="009459BA" w:rsidP="009459BA">
      <w:pPr>
        <w:rPr>
          <w:lang w:val="en-US"/>
        </w:rPr>
      </w:pPr>
      <w:r w:rsidRPr="00A7514E">
        <w:rPr>
          <w:lang w:val="en-US"/>
        </w:rPr>
        <w:t>Upon reception of a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lastRenderedPageBreak/>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3643A6C9" w:rsidR="009459BA" w:rsidRPr="00826514" w:rsidRDefault="009459BA" w:rsidP="009459BA">
      <w:pPr>
        <w:pStyle w:val="B1"/>
        <w:rPr>
          <w:lang w:val="en-US"/>
        </w:rPr>
      </w:pPr>
      <w:r w:rsidRPr="00826514">
        <w:rPr>
          <w:lang w:val="en-US"/>
        </w:rPr>
        <w:t>b)</w:t>
      </w:r>
      <w:r w:rsidRPr="00826514">
        <w:rPr>
          <w:lang w:val="en-US"/>
        </w:rPr>
        <w:tab/>
        <w:t>shall support handling a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t>d)</w:t>
      </w:r>
      <w:r>
        <w:rPr>
          <w:lang w:val="en-US"/>
        </w:rPr>
        <w:tab/>
        <w:t>if monitoring configuration was included in t</w:t>
      </w:r>
      <w:r>
        <w:t>he "monitorConfig"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124" w:name="_CR6_2_3_4"/>
      <w:bookmarkStart w:id="125" w:name="_Toc218596070"/>
      <w:bookmarkEnd w:id="124"/>
      <w:r w:rsidRPr="00004F96">
        <w:t>6.2.3.4</w:t>
      </w:r>
      <w:r w:rsidRPr="00004F96">
        <w:tab/>
        <w:t>MBMS bearer quality detection procedure</w:t>
      </w:r>
      <w:bookmarkEnd w:id="125"/>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54B9E31" w:rsidR="00536F63" w:rsidRDefault="00536F63" w:rsidP="00536F63">
      <w:pPr>
        <w:pStyle w:val="Heading5"/>
      </w:pPr>
      <w:bookmarkStart w:id="126" w:name="_CR6_2_3_4_1"/>
      <w:bookmarkStart w:id="127" w:name="_Toc218596071"/>
      <w:bookmarkEnd w:id="126"/>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127"/>
    </w:p>
    <w:p w14:paraId="4100654A" w14:textId="5F633661" w:rsidR="00E67CF7" w:rsidRPr="00E67CF7" w:rsidRDefault="00E67CF7" w:rsidP="00A15BFE">
      <w:pPr>
        <w:pStyle w:val="Heading6"/>
        <w:rPr>
          <w:lang w:eastAsia="zh-CN"/>
        </w:rPr>
      </w:pPr>
      <w:bookmarkStart w:id="128" w:name="_CR6_2_3_4_1_0"/>
      <w:bookmarkStart w:id="129" w:name="_Toc218596072"/>
      <w:bookmarkEnd w:id="128"/>
      <w:r w:rsidRPr="00A34374">
        <w:rPr>
          <w:lang w:eastAsia="zh-CN"/>
        </w:rPr>
        <w:t>6.2.3.4.1.0</w:t>
      </w:r>
      <w:r w:rsidRPr="00A34374">
        <w:rPr>
          <w:lang w:eastAsia="zh-CN"/>
        </w:rPr>
        <w:tab/>
        <w:t>General</w:t>
      </w:r>
      <w:bookmarkEnd w:id="129"/>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130" w:name="_CR6_2_3_4_1_1"/>
      <w:bookmarkStart w:id="131" w:name="_Toc218596073"/>
      <w:bookmarkEnd w:id="130"/>
      <w:r w:rsidRPr="00004F96">
        <w:rPr>
          <w:lang w:eastAsia="zh-CN"/>
        </w:rPr>
        <w:lastRenderedPageBreak/>
        <w:t>6.2.3.4.1.1</w:t>
      </w:r>
      <w:r w:rsidRPr="00004F96">
        <w:rPr>
          <w:lang w:eastAsia="zh-CN"/>
        </w:rPr>
        <w:tab/>
        <w:t>SIP based procedure</w:t>
      </w:r>
      <w:bookmarkEnd w:id="131"/>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132" w:name="_CR6_2_3_4_1_2"/>
      <w:bookmarkStart w:id="133" w:name="_Toc218596074"/>
      <w:bookmarkEnd w:id="132"/>
      <w:r w:rsidRPr="00004F96">
        <w:t>6.2.3.4.1.2</w:t>
      </w:r>
      <w:r w:rsidRPr="00004F96">
        <w:tab/>
        <w:t>HTTP based procedure</w:t>
      </w:r>
      <w:bookmarkEnd w:id="133"/>
    </w:p>
    <w:p w14:paraId="6205D5CA" w14:textId="671551B7" w:rsidR="00536F63" w:rsidRPr="00004F96" w:rsidRDefault="00536F63" w:rsidP="00536F63">
      <w:r w:rsidRPr="00004F96">
        <w:t xml:space="preserve">If the VAL service does not support SIP, the SNRM-S shall generate an HTTP POST request message in accordance with </w:t>
      </w:r>
      <w:r w:rsidR="00D06125">
        <w:t>IETF </w:t>
      </w:r>
      <w:r w:rsidR="00D06125" w:rsidRPr="00B33A75">
        <w:t>RFC </w:t>
      </w:r>
      <w:r w:rsidR="00D06125">
        <w:t>9110</w:t>
      </w:r>
      <w:r w:rsidR="00D06125" w:rsidRPr="00004F96">
        <w:rPr>
          <w:lang w:eastAsia="zh-CN"/>
        </w:rPr>
        <w:t> [</w:t>
      </w:r>
      <w:r w:rsidR="00D06125">
        <w:rPr>
          <w:lang w:eastAsia="zh-CN"/>
        </w:rPr>
        <w:t>22</w:t>
      </w:r>
      <w:r w:rsidR="00D06125" w:rsidRPr="00004F96">
        <w:rPr>
          <w:lang w:eastAsia="zh-CN"/>
        </w:rPr>
        <w:t>]</w:t>
      </w:r>
      <w:r w:rsidR="00D06125">
        <w:t xml:space="preserve"> </w:t>
      </w:r>
      <w:r w:rsidRPr="00004F96">
        <w:t>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2B79B491"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0248BB">
        <w:t>IETF </w:t>
      </w:r>
      <w:r w:rsidR="000248BB" w:rsidRPr="00B33A75">
        <w:t>RFC </w:t>
      </w:r>
      <w:r w:rsidR="000248BB">
        <w:t>9110</w:t>
      </w:r>
      <w:r w:rsidR="000248BB" w:rsidRPr="00004F96">
        <w:rPr>
          <w:lang w:eastAsia="zh-CN"/>
        </w:rPr>
        <w:t> [</w:t>
      </w:r>
      <w:r w:rsidR="000248BB">
        <w:rPr>
          <w:lang w:eastAsia="zh-CN"/>
        </w:rPr>
        <w:t>22</w:t>
      </w:r>
      <w:r w:rsidR="000248BB" w:rsidRPr="00004F96">
        <w:rPr>
          <w:lang w:eastAsia="zh-CN"/>
        </w:rPr>
        <w:t>]</w:t>
      </w:r>
      <w:r w:rsidR="000248BB" w:rsidRPr="00004F96">
        <w:t>.</w:t>
      </w:r>
    </w:p>
    <w:p w14:paraId="6205D5CE" w14:textId="6076116C" w:rsidR="00536F63" w:rsidRPr="00004F96" w:rsidRDefault="00536F63" w:rsidP="00536F63">
      <w:pPr>
        <w:pStyle w:val="Heading5"/>
      </w:pPr>
      <w:bookmarkStart w:id="134" w:name="_CR6_2_3_4_2"/>
      <w:bookmarkStart w:id="135" w:name="_Toc218596075"/>
      <w:bookmarkEnd w:id="134"/>
      <w:r w:rsidRPr="00004F96">
        <w:t>6.2.3.4.2</w:t>
      </w:r>
      <w:r w:rsidRPr="00004F96">
        <w:tab/>
        <w:t>S</w:t>
      </w:r>
      <w:r w:rsidR="002E7BB7">
        <w:t>NRM s</w:t>
      </w:r>
      <w:r w:rsidRPr="00004F96">
        <w:t xml:space="preserve">erver </w:t>
      </w:r>
      <w:r w:rsidR="002E7BB7">
        <w:t xml:space="preserve">SIP and HTTP </w:t>
      </w:r>
      <w:r w:rsidRPr="00004F96">
        <w:t>procedure</w:t>
      </w:r>
      <w:bookmarkEnd w:id="135"/>
    </w:p>
    <w:p w14:paraId="6205D5CF" w14:textId="77777777" w:rsidR="00536F63" w:rsidRPr="00004F96" w:rsidRDefault="00536F63" w:rsidP="00536F63">
      <w:pPr>
        <w:pStyle w:val="Heading6"/>
        <w:rPr>
          <w:lang w:eastAsia="zh-CN"/>
        </w:rPr>
      </w:pPr>
      <w:bookmarkStart w:id="136" w:name="_CR6_2_3_4_2_1"/>
      <w:bookmarkStart w:id="137" w:name="_Toc218596076"/>
      <w:bookmarkEnd w:id="136"/>
      <w:r w:rsidRPr="00004F96">
        <w:rPr>
          <w:lang w:eastAsia="zh-CN"/>
        </w:rPr>
        <w:t>6.2.3.4.2.1</w:t>
      </w:r>
      <w:r w:rsidRPr="00004F96">
        <w:rPr>
          <w:lang w:eastAsia="zh-CN"/>
        </w:rPr>
        <w:tab/>
        <w:t>SIP based procedure</w:t>
      </w:r>
      <w:bookmarkEnd w:id="137"/>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7D9674A3" w14:textId="77777777" w:rsidR="000973FF" w:rsidRPr="00A34374" w:rsidRDefault="000973FF" w:rsidP="000973FF">
      <w:pPr>
        <w:pStyle w:val="B1"/>
      </w:pPr>
      <w:r w:rsidRPr="00A34374">
        <w:t>a)</w:t>
      </w:r>
      <w:r w:rsidRPr="00A34374">
        <w:tab/>
        <w:t>shall verify that the public user identity in the P-Asserted-Identity header field is bound to the</w:t>
      </w:r>
      <w:r>
        <w:t xml:space="preserve"> </w:t>
      </w:r>
      <w:r w:rsidRPr="00A34374">
        <w:t>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1562C88" w14:textId="45A447A6" w:rsidR="00DD4575" w:rsidRPr="00A34374" w:rsidRDefault="00DD4575" w:rsidP="00DD4575">
      <w:pPr>
        <w:pStyle w:val="B1"/>
      </w:pPr>
      <w:r w:rsidRPr="00A34374">
        <w:t>c)</w:t>
      </w:r>
      <w:r w:rsidRPr="00A34374">
        <w:tab/>
        <w:t>may send user plane delivery mode to VAL server based on the MBMS listening status to preserve the service continuity as described in clause</w:t>
      </w:r>
      <w:r>
        <w:t> </w:t>
      </w:r>
      <w:r w:rsidRPr="00A34374">
        <w:t>6.2.3.5.</w:t>
      </w:r>
    </w:p>
    <w:p w14:paraId="6205D5D6" w14:textId="77777777" w:rsidR="00536F63" w:rsidRPr="00004F96" w:rsidRDefault="00536F63" w:rsidP="00536F63">
      <w:pPr>
        <w:pStyle w:val="Heading6"/>
        <w:rPr>
          <w:lang w:eastAsia="zh-CN"/>
        </w:rPr>
      </w:pPr>
      <w:bookmarkStart w:id="138" w:name="_CR6_2_3_4_2_2"/>
      <w:bookmarkStart w:id="139" w:name="_Toc218596077"/>
      <w:bookmarkEnd w:id="138"/>
      <w:r w:rsidRPr="00004F96">
        <w:rPr>
          <w:lang w:eastAsia="zh-CN"/>
        </w:rPr>
        <w:t>6.2.3.4.2.2</w:t>
      </w:r>
      <w:r w:rsidRPr="00004F96">
        <w:rPr>
          <w:lang w:eastAsia="zh-CN"/>
        </w:rPr>
        <w:tab/>
        <w:t>HTTP based procedure</w:t>
      </w:r>
      <w:bookmarkEnd w:id="139"/>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lastRenderedPageBreak/>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140" w:name="_CR6_2_3_4_3"/>
      <w:bookmarkStart w:id="141" w:name="_Toc218596078"/>
      <w:bookmarkEnd w:id="140"/>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141"/>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0E29F11B" w:rsidR="002E7BB7"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p>
    <w:p w14:paraId="15F829CD" w14:textId="0ABC01F9" w:rsidR="00650CE5" w:rsidRPr="00004F96" w:rsidRDefault="00650CE5" w:rsidP="00650CE5">
      <w:pPr>
        <w:pStyle w:val="B1"/>
        <w:overflowPunct/>
        <w:autoSpaceDE/>
        <w:autoSpaceDN/>
        <w:adjustRightInd/>
        <w:textAlignment w:val="auto"/>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23A52187" w14:textId="712039D2" w:rsidR="0008395E" w:rsidRPr="00A34374" w:rsidRDefault="0008395E" w:rsidP="0008395E">
      <w:pPr>
        <w:pStyle w:val="B2"/>
      </w:pPr>
      <w:r w:rsidRPr="00A34374">
        <w:t>1)</w:t>
      </w:r>
      <w:r w:rsidRPr="00A34374">
        <w:tab/>
      </w:r>
      <w:r w:rsidR="00E17CBF" w:rsidRPr="00B35374">
        <w:rPr>
          <w:lang w:val="en-US"/>
        </w:rPr>
        <w:t xml:space="preserve">shall include Content-Format option set to </w:t>
      </w:r>
      <w:r w:rsidR="00E17CBF" w:rsidRPr="00004F96">
        <w:t>"</w:t>
      </w:r>
      <w:r w:rsidR="00E17CBF">
        <w:t>application/vnd.3gpp.seal-network-resource-info+cbor;modeltype=mbms-resource-state</w:t>
      </w:r>
      <w:r w:rsidR="00E17CBF" w:rsidRPr="00004F96">
        <w:t>"</w:t>
      </w:r>
      <w:r w:rsidR="00E17CBF">
        <w:t>;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"MbmsResourceState"</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r>
        <w:t>i)</w:t>
      </w:r>
      <w:r>
        <w:tab/>
        <w:t xml:space="preserve">shall include the </w:t>
      </w:r>
      <w:r w:rsidRPr="00004F96">
        <w:t>"</w:t>
      </w:r>
      <w:r>
        <w:t>tmgi</w:t>
      </w:r>
      <w:r w:rsidRPr="00004F96">
        <w:t>"</w:t>
      </w:r>
      <w:r>
        <w:t xml:space="preserve"> attribute set to the TMGI of the MBMS resource;</w:t>
      </w:r>
    </w:p>
    <w:p w14:paraId="5F7B24BC" w14:textId="0DB3D1D5" w:rsidR="002E7BB7" w:rsidRDefault="002E7BB7" w:rsidP="002E7BB7">
      <w:pPr>
        <w:pStyle w:val="B3"/>
      </w:pPr>
      <w:r>
        <w:t>ii)</w:t>
      </w:r>
      <w:r>
        <w:tab/>
        <w:t xml:space="preserve">shall include the </w:t>
      </w:r>
      <w:r w:rsidRPr="00004F96">
        <w:t>"</w:t>
      </w:r>
      <w:r>
        <w:t>monitorConfig</w:t>
      </w:r>
      <w:r w:rsidRPr="00004F96">
        <w:t>"</w:t>
      </w:r>
      <w:r>
        <w:t xml:space="preserve"> set to the current mon</w:t>
      </w:r>
      <w:r w:rsidR="00767C33">
        <w:t>i</w:t>
      </w:r>
      <w:r>
        <w:t>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142" w:name="_CR6_2_3_4_4"/>
      <w:bookmarkStart w:id="143" w:name="_Toc218596079"/>
      <w:bookmarkEnd w:id="142"/>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143"/>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lastRenderedPageBreak/>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144" w:name="_CR6_2_3_5"/>
      <w:bookmarkStart w:id="145" w:name="_Toc218596080"/>
      <w:bookmarkEnd w:id="144"/>
      <w:r w:rsidRPr="00004F96">
        <w:t>6.2.3.5</w:t>
      </w:r>
      <w:r w:rsidRPr="00004F96">
        <w:tab/>
        <w:t>Service continuity in MBMS scenarios</w:t>
      </w:r>
      <w:bookmarkEnd w:id="145"/>
    </w:p>
    <w:p w14:paraId="6205D5DF" w14:textId="599326FF" w:rsidR="00536F63" w:rsidRPr="00004F96" w:rsidRDefault="00536F63" w:rsidP="00536F63">
      <w:pPr>
        <w:pStyle w:val="Heading5"/>
        <w:rPr>
          <w:lang w:eastAsia="zh-CN"/>
        </w:rPr>
      </w:pPr>
      <w:bookmarkStart w:id="146" w:name="_CR6_2_3_5_1"/>
      <w:bookmarkStart w:id="147" w:name="_Toc218596081"/>
      <w:bookmarkEnd w:id="146"/>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147"/>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83C485" w14:textId="42EDA092" w:rsidR="00FD46D9" w:rsidRPr="00A34374" w:rsidRDefault="00FD46D9" w:rsidP="00FD46D9">
      <w:pPr>
        <w:rPr>
          <w:lang w:eastAsia="zh-CN"/>
        </w:rPr>
      </w:pPr>
      <w:r w:rsidRPr="00A34374">
        <w:rPr>
          <w:lang w:eastAsia="zh-CN"/>
        </w:rPr>
        <w:t>If the VAL UE moves into a new cell in which both TMGI 1 and TMGI 2 are active, the SNRM-C shall send a location information report as specified in 3GPP TS 24.545 [8] clause 6.2.2.2.2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148" w:name="_CR6_2_3_5_2"/>
      <w:bookmarkStart w:id="149" w:name="_Toc218596082"/>
      <w:bookmarkEnd w:id="148"/>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149"/>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5B369909" w14:textId="77777777" w:rsidR="00AB7CD9" w:rsidRPr="00A34374" w:rsidRDefault="00AB7CD9" w:rsidP="00AB7CD9">
      <w:pPr>
        <w:pStyle w:val="B1"/>
        <w:rPr>
          <w:lang w:eastAsia="zh-CN"/>
        </w:rPr>
      </w:pPr>
      <w:r w:rsidRPr="00A34374">
        <w:rPr>
          <w:lang w:eastAsia="zh-CN"/>
        </w:rPr>
        <w:t>b)</w:t>
      </w:r>
      <w:r w:rsidRPr="00A34374">
        <w:rPr>
          <w:lang w:eastAsia="zh-CN"/>
        </w:rPr>
        <w:tab/>
        <w:t>an application/vnd.3gpp.seal-mbms-usage-info+xml MIME body with an &lt;mbms-listening-status-report&gt; el</w:t>
      </w:r>
      <w:r>
        <w:rPr>
          <w:lang w:eastAsia="zh-CN"/>
        </w:rPr>
        <w:t>e</w:t>
      </w:r>
      <w:r w:rsidRPr="00A34374">
        <w:rPr>
          <w:lang w:eastAsia="zh-CN"/>
        </w:rPr>
        <w:t>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12F43AD8"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9E1403">
        <w:t>IETF </w:t>
      </w:r>
      <w:r w:rsidR="009E1403" w:rsidRPr="00B33A75">
        <w:t>RFC </w:t>
      </w:r>
      <w:r w:rsidR="009E1403">
        <w:t>9110</w:t>
      </w:r>
      <w:r w:rsidR="009E1403" w:rsidRPr="00004F96">
        <w:t> [</w:t>
      </w:r>
      <w:r w:rsidR="009E1403">
        <w:t>22</w:t>
      </w:r>
      <w:r w:rsidR="009E1403" w:rsidRPr="00004F96">
        <w:t xml:space="preserve">]. </w:t>
      </w:r>
      <w:r w:rsidRPr="00004F96">
        <w:t>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0B7BC550"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4804F4">
        <w:t>IETF </w:t>
      </w:r>
      <w:r w:rsidR="004804F4" w:rsidRPr="00B33A75">
        <w:t>RFC </w:t>
      </w:r>
      <w:r w:rsidR="004804F4">
        <w:t>9110</w:t>
      </w:r>
      <w:r w:rsidR="004804F4" w:rsidRPr="00004F96">
        <w:t> [</w:t>
      </w:r>
      <w:r w:rsidR="004804F4">
        <w:t>22</w:t>
      </w:r>
      <w:r w:rsidR="004804F4" w:rsidRPr="00004F96">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lastRenderedPageBreak/>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150" w:name="_CR6_2_3_5_3"/>
      <w:bookmarkStart w:id="151" w:name="_Toc218596083"/>
      <w:bookmarkEnd w:id="150"/>
      <w:r w:rsidRPr="00004F96">
        <w:rPr>
          <w:rFonts w:hint="eastAsia"/>
          <w:lang w:eastAsia="zh-CN"/>
        </w:rPr>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51"/>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0591243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rsidR="00D70092">
        <w:t>IETF </w:t>
      </w:r>
      <w:r w:rsidR="00D70092" w:rsidRPr="00B33A75">
        <w:t>RFC </w:t>
      </w:r>
      <w:r w:rsidR="00D70092">
        <w:t>9110</w:t>
      </w:r>
      <w:r w:rsidR="00D70092" w:rsidRPr="00004F96">
        <w:t> [</w:t>
      </w:r>
      <w:r w:rsidR="00D70092">
        <w:t>22</w:t>
      </w:r>
      <w:r w:rsidR="00D70092" w:rsidRPr="00004F96">
        <w:t xml:space="preserve">]. </w:t>
      </w:r>
      <w:r w:rsidRPr="00004F96">
        <w:t>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4580625B" w14:textId="77777777" w:rsidR="00B44FA9" w:rsidRPr="00004F96" w:rsidRDefault="00B44FA9" w:rsidP="00B44FA9">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2F9AE58B"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rsidR="005A058A">
        <w:t>IETF </w:t>
      </w:r>
      <w:r w:rsidR="005A058A" w:rsidRPr="00B33A75">
        <w:t>RFC </w:t>
      </w:r>
      <w:r w:rsidR="005A058A">
        <w:t>9110</w:t>
      </w:r>
      <w:r w:rsidR="005A058A" w:rsidRPr="00004F96">
        <w:t> [</w:t>
      </w:r>
      <w:r w:rsidR="005A058A">
        <w:t>22</w:t>
      </w:r>
      <w:r w:rsidR="005A058A" w:rsidRPr="00004F96">
        <w:t>].</w:t>
      </w:r>
    </w:p>
    <w:p w14:paraId="0D65B695" w14:textId="77777777" w:rsidR="00AB7CD9" w:rsidRPr="00A34374" w:rsidRDefault="00AB7CD9" w:rsidP="00AB7CD9">
      <w:r w:rsidRPr="00A34374">
        <w:rPr>
          <w:lang w:eastAsia="x-none"/>
        </w:rPr>
        <w:t xml:space="preserve">Upon reception of a CoAP </w:t>
      </w:r>
      <w:r w:rsidRPr="00A34374">
        <w:rPr>
          <w:lang w:eastAsia="zh-CN"/>
        </w:rPr>
        <w:t>PUT</w:t>
      </w:r>
      <w:r w:rsidRPr="00A34374">
        <w:rPr>
          <w:lang w:eastAsia="x-none"/>
        </w:rPr>
        <w:t xml:space="preserve"> request</w:t>
      </w:r>
      <w:r w:rsidRPr="00A34374">
        <w:t xml:space="preserve"> message where the CoAP URI of the CoAP </w:t>
      </w:r>
      <w:r w:rsidRPr="00A34374">
        <w:rPr>
          <w:lang w:eastAsia="x-none"/>
        </w:rPr>
        <w:t xml:space="preserve">PUT </w:t>
      </w:r>
      <w:r w:rsidRPr="00A34374">
        <w:t xml:space="preserve">request identifies a location report as specified in </w:t>
      </w:r>
      <w:r w:rsidRPr="00A34374">
        <w:rPr>
          <w:lang w:eastAsia="zh-CN"/>
        </w:rPr>
        <w:t>in 3GPP TS 24.545 </w:t>
      </w:r>
      <w:r w:rsidRPr="00A34374">
        <w:t>[8]</w:t>
      </w:r>
      <w:r w:rsidRPr="00A34374">
        <w:rPr>
          <w:lang w:eastAsia="zh-CN"/>
        </w:rPr>
        <w:t xml:space="preserve"> </w:t>
      </w:r>
      <w:r w:rsidRPr="00A34374">
        <w:t>clause 6.2.2.5.2 , and containing:</w:t>
      </w:r>
    </w:p>
    <w:p w14:paraId="5C7D422C" w14:textId="456335FA"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00E17CBF">
        <w:t>;modeltype=location-report</w:t>
      </w:r>
      <w:r w:rsidRPr="001A49DC">
        <w:t>"</w:t>
      </w:r>
      <w:r>
        <w:t>; and</w:t>
      </w:r>
    </w:p>
    <w:p w14:paraId="4C6083BA" w14:textId="77777777" w:rsidR="00B44FA9" w:rsidRDefault="00B44FA9" w:rsidP="00B44FA9">
      <w:pPr>
        <w:pStyle w:val="B1"/>
      </w:pPr>
      <w:r>
        <w:t>b)</w:t>
      </w:r>
      <w:r>
        <w:tab/>
        <w:t xml:space="preserve">a </w:t>
      </w:r>
      <w:r w:rsidRPr="001A49DC">
        <w:t>"</w:t>
      </w:r>
      <w:r>
        <w:t>LocationReport</w:t>
      </w:r>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152" w:name="_CR6_2_3_6"/>
      <w:bookmarkStart w:id="153" w:name="_Toc218596084"/>
      <w:bookmarkEnd w:id="152"/>
      <w:r w:rsidRPr="00004F96">
        <w:lastRenderedPageBreak/>
        <w:t>6.2.3.6</w:t>
      </w:r>
      <w:r w:rsidRPr="00004F96">
        <w:tab/>
        <w:t>MBMS suspension notification procedure</w:t>
      </w:r>
      <w:bookmarkEnd w:id="153"/>
    </w:p>
    <w:p w14:paraId="6205D5FD" w14:textId="709A572E" w:rsidR="00536F63" w:rsidRPr="00004F96" w:rsidRDefault="00536F63" w:rsidP="00536F63">
      <w:pPr>
        <w:pStyle w:val="Heading5"/>
        <w:rPr>
          <w:lang w:eastAsia="zh-CN"/>
        </w:rPr>
      </w:pPr>
      <w:bookmarkStart w:id="154" w:name="_CR6_2_3_6_1"/>
      <w:bookmarkStart w:id="155" w:name="_Toc218596085"/>
      <w:bookmarkEnd w:id="154"/>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155"/>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4FF54271"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w:t>
      </w:r>
      <w:r w:rsidR="00B35121">
        <w:rPr>
          <w:lang w:eastAsia="zh-CN"/>
        </w:rPr>
        <w:t>e</w:t>
      </w:r>
      <w:r w:rsidRPr="00004F96">
        <w:rPr>
          <w:lang w:eastAsia="zh-CN"/>
        </w:rPr>
        <w:t>ment in the &lt;mbms-info&gt; root element;</w:t>
      </w:r>
    </w:p>
    <w:p w14:paraId="6205D601" w14:textId="23FDA53D" w:rsidR="00536F63" w:rsidRPr="00004F96" w:rsidRDefault="00536F63" w:rsidP="00536F63">
      <w:pPr>
        <w:rPr>
          <w:lang w:eastAsia="zh-CN"/>
        </w:rPr>
      </w:pPr>
      <w:r w:rsidRPr="00004F96">
        <w:rPr>
          <w:lang w:eastAsia="zh-CN"/>
        </w:rPr>
        <w:t xml:space="preserve">the SNRM-C shall send an HTTP 204 (No Content) response according to </w:t>
      </w:r>
      <w:r w:rsidR="00545A6F">
        <w:t>IETF </w:t>
      </w:r>
      <w:r w:rsidR="00545A6F" w:rsidRPr="00B33A75">
        <w:t>RFC </w:t>
      </w:r>
      <w:r w:rsidR="00545A6F">
        <w:t>9110</w:t>
      </w:r>
      <w:r w:rsidR="00545A6F" w:rsidRPr="00004F96">
        <w:t> [</w:t>
      </w:r>
      <w:r w:rsidR="00545A6F">
        <w:t>22</w:t>
      </w:r>
      <w:r w:rsidR="00545A6F" w:rsidRPr="00004F96">
        <w:t>]</w:t>
      </w:r>
      <w:r w:rsidR="00545A6F">
        <w:t xml:space="preserve"> </w:t>
      </w:r>
      <w:r w:rsidRPr="00004F96">
        <w:rPr>
          <w:lang w:eastAsia="zh-CN"/>
        </w:rPr>
        <w:t xml:space="preserve">towards the SNRM-S. </w:t>
      </w:r>
    </w:p>
    <w:p w14:paraId="6205D602" w14:textId="31F2E4F2"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545A6F">
        <w:t>IETF </w:t>
      </w:r>
      <w:r w:rsidR="00545A6F" w:rsidRPr="00B33A75">
        <w:t>RFC </w:t>
      </w:r>
      <w:r w:rsidR="00545A6F">
        <w:t>9110</w:t>
      </w:r>
      <w:r w:rsidR="00545A6F" w:rsidRPr="00004F96">
        <w:t> [</w:t>
      </w:r>
      <w:r w:rsidR="00545A6F">
        <w:t>22</w:t>
      </w:r>
      <w:r w:rsidR="00545A6F" w:rsidRPr="00004F96">
        <w:t xml:space="preserve">]. </w:t>
      </w:r>
      <w:r w:rsidRPr="00004F96">
        <w:rPr>
          <w:lang w:eastAsia="zh-CN"/>
        </w:rPr>
        <w:t>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A0CA792"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FD2895">
        <w:t>IETF </w:t>
      </w:r>
      <w:r w:rsidR="00FD2895" w:rsidRPr="00B33A75">
        <w:t>RFC </w:t>
      </w:r>
      <w:r w:rsidR="00FD2895">
        <w:t>9110</w:t>
      </w:r>
      <w:r w:rsidR="00FD2895" w:rsidRPr="00004F96">
        <w:t> [</w:t>
      </w:r>
      <w:r w:rsidR="00FD2895">
        <w:t>22</w:t>
      </w:r>
      <w:r w:rsidR="00FD2895" w:rsidRPr="00004F96">
        <w:t>].</w:t>
      </w:r>
    </w:p>
    <w:p w14:paraId="6205D611" w14:textId="730C5966" w:rsidR="00536F63" w:rsidRPr="00004F96" w:rsidRDefault="00536F63" w:rsidP="00536F63">
      <w:pPr>
        <w:pStyle w:val="Heading5"/>
        <w:rPr>
          <w:lang w:eastAsia="zh-CN"/>
        </w:rPr>
      </w:pPr>
      <w:bookmarkStart w:id="156" w:name="_CR6_2_3_6_2"/>
      <w:bookmarkStart w:id="157" w:name="_Toc218596086"/>
      <w:bookmarkEnd w:id="156"/>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157"/>
    </w:p>
    <w:p w14:paraId="6205D612" w14:textId="351721C1"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FD0803">
        <w:t>IETF </w:t>
      </w:r>
      <w:r w:rsidR="00FD0803" w:rsidRPr="00B33A75">
        <w:t>RFC </w:t>
      </w:r>
      <w:r w:rsidR="00FD0803">
        <w:t>9110</w:t>
      </w:r>
      <w:r w:rsidR="00FD0803" w:rsidRPr="00004F96">
        <w:t> [</w:t>
      </w:r>
      <w:r w:rsidR="00FD0803">
        <w:t>22</w:t>
      </w:r>
      <w:r w:rsidR="00FD0803" w:rsidRPr="00004F96">
        <w:t xml:space="preserve">]. </w:t>
      </w:r>
      <w:r w:rsidRPr="00004F96">
        <w:rPr>
          <w:lang w:eastAsia="zh-CN"/>
        </w:rPr>
        <w:t>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lastRenderedPageBreak/>
        <w:t>i)</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4A4CB30D"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6B7EBD">
        <w:t>IETF </w:t>
      </w:r>
      <w:r w:rsidR="006B7EBD" w:rsidRPr="00B33A75">
        <w:t>RFC </w:t>
      </w:r>
      <w:r w:rsidR="006B7EBD">
        <w:t>9110</w:t>
      </w:r>
      <w:r w:rsidR="006B7EBD" w:rsidRPr="00004F96">
        <w:t> [</w:t>
      </w:r>
      <w:r w:rsidR="006B7EBD">
        <w:t>22</w:t>
      </w:r>
      <w:r w:rsidR="006B7EBD" w:rsidRPr="00004F96">
        <w:t>]</w:t>
      </w:r>
      <w:r w:rsidRPr="00004F96">
        <w:rPr>
          <w:lang w:eastAsia="zh-CN"/>
        </w:rPr>
        <w:t>.</w:t>
      </w:r>
    </w:p>
    <w:p w14:paraId="47389F54" w14:textId="3724052B" w:rsidR="006D7A6A" w:rsidRPr="00004F96" w:rsidRDefault="006D7A6A" w:rsidP="006D7A6A">
      <w:pPr>
        <w:pStyle w:val="Heading5"/>
        <w:rPr>
          <w:lang w:eastAsia="zh-CN"/>
        </w:rPr>
      </w:pPr>
      <w:bookmarkStart w:id="158" w:name="_CR6_2_3_6_3"/>
      <w:bookmarkStart w:id="159" w:name="_Toc218596087"/>
      <w:bookmarkEnd w:id="158"/>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159"/>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69C2C96E" w:rsidR="006D7A6A" w:rsidRDefault="0040294C" w:rsidP="0040294C">
      <w:pPr>
        <w:pStyle w:val="B2"/>
      </w:pPr>
      <w:r>
        <w:rPr>
          <w:lang w:val="en-US"/>
        </w:rPr>
        <w:t>1)</w:t>
      </w:r>
      <w:r>
        <w:rPr>
          <w:lang w:val="en-US"/>
        </w:rPr>
        <w:tab/>
      </w:r>
      <w:r w:rsidR="00E17CBF" w:rsidRPr="00B35374">
        <w:rPr>
          <w:lang w:val="en-US"/>
        </w:rPr>
        <w:t xml:space="preserve">shall include Content-Format option set to </w:t>
      </w:r>
      <w:r w:rsidR="00E17CBF" w:rsidRPr="00004F96">
        <w:rPr>
          <w:lang w:eastAsia="zh-CN"/>
        </w:rPr>
        <w:t>"</w:t>
      </w:r>
      <w:r w:rsidR="00E17CBF">
        <w:t>application/vnd.3gpp.seal-network-resource-info+cbor;modeltype=mbms-resource-state</w:t>
      </w:r>
      <w:r w:rsidR="00E17CBF" w:rsidRPr="00004F96">
        <w:rPr>
          <w:lang w:eastAsia="zh-CN"/>
        </w:rPr>
        <w:t>"</w:t>
      </w:r>
      <w:r w:rsidR="00E17CBF">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"MbmsResourceState"</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r>
        <w:t>i)</w:t>
      </w:r>
      <w:r>
        <w:tab/>
        <w:t xml:space="preserve">shall include the </w:t>
      </w:r>
      <w:r w:rsidRPr="00004F96">
        <w:t>"</w:t>
      </w:r>
      <w:r>
        <w:t>tmgi</w:t>
      </w:r>
      <w:r w:rsidRPr="00004F96">
        <w:t>"</w:t>
      </w:r>
      <w:r>
        <w:t xml:space="preserve"> attribute set to the TMGI of the MBMS resource;</w:t>
      </w:r>
    </w:p>
    <w:p w14:paraId="0E79E042" w14:textId="6BA58CF5" w:rsidR="006D7A6A" w:rsidRDefault="006D7A6A" w:rsidP="006D7A6A">
      <w:pPr>
        <w:pStyle w:val="B3"/>
      </w:pPr>
      <w:r>
        <w:t>ii)</w:t>
      </w:r>
      <w:r>
        <w:tab/>
        <w:t xml:space="preserve">shall include the </w:t>
      </w:r>
      <w:r w:rsidRPr="00004F96">
        <w:t>"</w:t>
      </w:r>
      <w:r>
        <w:t>monitorConfig</w:t>
      </w:r>
      <w:r w:rsidRPr="00004F96">
        <w:t>"</w:t>
      </w:r>
      <w:r>
        <w:t xml:space="preserve"> set to the current mon</w:t>
      </w:r>
      <w:r w:rsidR="00FA2B99">
        <w:t>i</w:t>
      </w:r>
      <w:r>
        <w:t>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160" w:name="_CR6_2_3_6_4"/>
      <w:bookmarkStart w:id="161" w:name="_Toc218596088"/>
      <w:bookmarkEnd w:id="160"/>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61"/>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5C66BC7B" w14:textId="23F4C7F9" w:rsidR="00E32FE0" w:rsidRPr="00A34374" w:rsidRDefault="00E32FE0" w:rsidP="00E32FE0">
      <w:pPr>
        <w:pStyle w:val="B1"/>
        <w:rPr>
          <w:lang w:eastAsia="zh-CN"/>
        </w:rPr>
      </w:pPr>
      <w:r w:rsidRPr="00A34374">
        <w:rPr>
          <w:lang w:eastAsia="zh-CN"/>
        </w:rPr>
        <w:t>a)</w:t>
      </w:r>
      <w:r w:rsidRPr="00A34374">
        <w:rPr>
          <w:lang w:eastAsia="zh-CN"/>
        </w:rPr>
        <w:tab/>
        <w:t>shall ensure that it is already observing the MBMS Resource State resource of the MBMS bearer for which a suspension report is required. To start observing, the SNRM-S shall send an extended CoAP GET request as specified in IETF RFC 7641 [25] with the CoAP URI set to the URI of the observable MBMS Resource State resource described in clause A.3.1.2.3.3</w:t>
      </w:r>
      <w:r w:rsidRPr="00A34374">
        <w:t xml:space="preserve">.1 </w:t>
      </w:r>
      <w:r w:rsidRPr="00A34374">
        <w:rPr>
          <w:lang w:eastAsia="zh-CN"/>
        </w:rPr>
        <w:t>with the Observe option set to 0 (Register);</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r>
        <w:t>i)</w:t>
      </w:r>
      <w:r>
        <w:tab/>
        <w:t>the "</w:t>
      </w:r>
      <w:r w:rsidRPr="00B35374">
        <w:rPr>
          <w:lang w:val="en-US"/>
        </w:rPr>
        <w:t>api</w:t>
      </w:r>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r>
        <w:rPr>
          <w:lang w:val="en-US"/>
        </w:rPr>
        <w:t>valServiceId</w:t>
      </w:r>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r>
        <w:rPr>
          <w:lang w:val="en-US"/>
        </w:rPr>
        <w:t>tmgi</w:t>
      </w:r>
      <w:r>
        <w:t>" is set to a TMGI value</w:t>
      </w:r>
      <w:r w:rsidRPr="00B35374">
        <w:rPr>
          <w:lang w:val="en-US"/>
        </w:rPr>
        <w:t>;</w:t>
      </w:r>
    </w:p>
    <w:p w14:paraId="67B6D322" w14:textId="48B4FF5B" w:rsidR="006D7A6A" w:rsidRDefault="006D7A6A" w:rsidP="006D7A6A">
      <w:pPr>
        <w:pStyle w:val="B2"/>
      </w:pPr>
      <w:r>
        <w:lastRenderedPageBreak/>
        <w:t>2)</w:t>
      </w:r>
      <w:r>
        <w:tab/>
      </w:r>
      <w:r w:rsidR="00E17CBF" w:rsidRPr="00B35374">
        <w:rPr>
          <w:lang w:val="en-US"/>
        </w:rPr>
        <w:t xml:space="preserve">shall include Content-Format option set to </w:t>
      </w:r>
      <w:r w:rsidR="00E17CBF">
        <w:t>"application/vnd.3gpp.seal-network-resource-info+cbor;modeltype=mbms-resource-config";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"monitorConfig" object:</w:t>
      </w:r>
    </w:p>
    <w:p w14:paraId="74A3273F" w14:textId="77777777" w:rsidR="006D7A6A" w:rsidRPr="00004F96" w:rsidRDefault="006D7A6A" w:rsidP="00E23879">
      <w:pPr>
        <w:pStyle w:val="B3"/>
      </w:pPr>
      <w:r>
        <w:t>i)</w:t>
      </w:r>
      <w:r>
        <w:tab/>
        <w:t>may include the "</w:t>
      </w:r>
      <w:r w:rsidRPr="000114F6">
        <w:t>receptionQuality</w:t>
      </w:r>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r w:rsidRPr="00A16245">
        <w:t>unicastResource</w:t>
      </w:r>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162" w:name="_CR6_2_3_7"/>
      <w:bookmarkStart w:id="163" w:name="_Toc218596089"/>
      <w:bookmarkEnd w:id="162"/>
      <w:r w:rsidRPr="00004F96">
        <w:t>6.2.3.7</w:t>
      </w:r>
      <w:r w:rsidRPr="00004F96">
        <w:tab/>
        <w:t>MBMS bearer event notification procedure</w:t>
      </w:r>
      <w:bookmarkEnd w:id="163"/>
    </w:p>
    <w:p w14:paraId="6205D61D" w14:textId="51E5C494" w:rsidR="00536F63" w:rsidRPr="00004F96" w:rsidRDefault="00536F63" w:rsidP="00536F63">
      <w:pPr>
        <w:pStyle w:val="Heading5"/>
        <w:rPr>
          <w:lang w:eastAsia="zh-CN"/>
        </w:rPr>
      </w:pPr>
      <w:bookmarkStart w:id="164" w:name="_CR6_2_3_7_1"/>
      <w:bookmarkStart w:id="165" w:name="_Toc218596090"/>
      <w:bookmarkEnd w:id="164"/>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165"/>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410F0D96" w:rsidR="00536F63" w:rsidRPr="00004F96" w:rsidRDefault="00536F63" w:rsidP="00536F63">
      <w:pPr>
        <w:pStyle w:val="Heading4"/>
        <w:rPr>
          <w:lang w:eastAsia="zh-CN"/>
        </w:rPr>
      </w:pPr>
      <w:bookmarkStart w:id="166" w:name="_CR6_2_3_8"/>
      <w:bookmarkStart w:id="167" w:name="_Toc218596091"/>
      <w:bookmarkEnd w:id="166"/>
      <w:r w:rsidRPr="00004F96">
        <w:rPr>
          <w:rFonts w:hint="eastAsia"/>
          <w:lang w:eastAsia="zh-CN"/>
        </w:rPr>
        <w:t>6</w:t>
      </w:r>
      <w:r w:rsidRPr="00004F96">
        <w:rPr>
          <w:lang w:eastAsia="zh-CN"/>
        </w:rPr>
        <w:t>.2.3.8</w:t>
      </w:r>
      <w:r w:rsidRPr="00004F96">
        <w:rPr>
          <w:lang w:eastAsia="zh-CN"/>
        </w:rPr>
        <w:tab/>
      </w:r>
      <w:r w:rsidRPr="00004F96">
        <w:t>Switching between MBMS bearer and unicast bearer procedure</w:t>
      </w:r>
      <w:bookmarkEnd w:id="167"/>
    </w:p>
    <w:p w14:paraId="6205D621" w14:textId="626EEAED" w:rsidR="00536F63" w:rsidRPr="00004F96" w:rsidRDefault="00536F63" w:rsidP="00536F63">
      <w:pPr>
        <w:pStyle w:val="Heading5"/>
        <w:rPr>
          <w:lang w:eastAsia="zh-CN"/>
        </w:rPr>
      </w:pPr>
      <w:bookmarkStart w:id="168" w:name="_CR6_2_3_8_1"/>
      <w:bookmarkStart w:id="169" w:name="_Toc218596092"/>
      <w:bookmarkEnd w:id="168"/>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169"/>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170" w:name="_CR6_2_3_8_2"/>
      <w:bookmarkStart w:id="171" w:name="_Toc218596093"/>
      <w:bookmarkEnd w:id="170"/>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171"/>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172" w:name="_CR6_2_3_9"/>
      <w:bookmarkStart w:id="173" w:name="_Toc218596094"/>
      <w:bookmarkEnd w:id="172"/>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173"/>
    </w:p>
    <w:p w14:paraId="6205D62D" w14:textId="77777777" w:rsidR="00536F63" w:rsidRPr="00004F96" w:rsidRDefault="00536F63" w:rsidP="00536F63">
      <w:pPr>
        <w:pStyle w:val="Heading5"/>
        <w:rPr>
          <w:lang w:eastAsia="zh-CN"/>
        </w:rPr>
      </w:pPr>
      <w:bookmarkStart w:id="174" w:name="_CR6_2_3_9_1"/>
      <w:bookmarkEnd w:id="174"/>
      <w:r w:rsidRPr="00004F96">
        <w:rPr>
          <w:lang w:eastAsia="zh-CN"/>
        </w:rPr>
        <w:t xml:space="preserve"> </w:t>
      </w:r>
      <w:bookmarkStart w:id="175" w:name="_Toc218596095"/>
      <w:r w:rsidRPr="00004F96">
        <w:rPr>
          <w:lang w:eastAsia="zh-CN"/>
        </w:rPr>
        <w:t>6.2.3.9.1</w:t>
      </w:r>
      <w:r w:rsidRPr="00004F96">
        <w:rPr>
          <w:lang w:eastAsia="zh-CN"/>
        </w:rPr>
        <w:tab/>
        <w:t>VAL server procedure</w:t>
      </w:r>
      <w:bookmarkEnd w:id="175"/>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176" w:name="_CR6_2_3_9_2"/>
      <w:bookmarkStart w:id="177" w:name="_Toc218596096"/>
      <w:bookmarkEnd w:id="176"/>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177"/>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lastRenderedPageBreak/>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36B14656"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shall send an MBMS bearers response message as de</w:t>
      </w:r>
      <w:r w:rsidR="003320AF">
        <w:t>s</w:t>
      </w:r>
      <w:r w:rsidR="00536F63" w:rsidRPr="00004F96">
        <w:t xml:space="preserv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178" w:name="_CR6_2_3_9_3"/>
      <w:bookmarkStart w:id="179" w:name="_Toc218596097"/>
      <w:bookmarkEnd w:id="178"/>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179"/>
    </w:p>
    <w:p w14:paraId="6205D646" w14:textId="7FC093F7" w:rsidR="00536F63" w:rsidRDefault="00D27D07" w:rsidP="00E23879">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6CA23B8" w14:textId="46E37D51" w:rsidR="005760F6" w:rsidRPr="005760F6" w:rsidRDefault="004201C6" w:rsidP="00C46874">
      <w:pPr>
        <w:pStyle w:val="Heading4"/>
      </w:pPr>
      <w:bookmarkStart w:id="180" w:name="_CR6_2_3_10"/>
      <w:bookmarkStart w:id="181" w:name="_Toc138360502"/>
      <w:bookmarkStart w:id="182" w:name="_Toc218596098"/>
      <w:bookmarkEnd w:id="180"/>
      <w:r w:rsidRPr="005760F6">
        <w:t>6.2.3.10</w:t>
      </w:r>
      <w:r w:rsidRPr="005760F6">
        <w:tab/>
        <w:t>MBS session creation and MBS session announcement procedure</w:t>
      </w:r>
      <w:bookmarkEnd w:id="181"/>
      <w:bookmarkEnd w:id="182"/>
    </w:p>
    <w:p w14:paraId="179C2A84" w14:textId="77777777" w:rsidR="005760F6" w:rsidRPr="00004F96" w:rsidRDefault="005760F6" w:rsidP="005760F6">
      <w:pPr>
        <w:pStyle w:val="Heading5"/>
      </w:pPr>
      <w:bookmarkStart w:id="183" w:name="_CR6_2_3_10_1"/>
      <w:bookmarkStart w:id="184" w:name="_Toc106026246"/>
      <w:bookmarkStart w:id="185" w:name="_Toc91749798"/>
      <w:bookmarkStart w:id="186" w:name="_Toc146236546"/>
      <w:bookmarkStart w:id="187" w:name="_Toc106026248"/>
      <w:bookmarkStart w:id="188" w:name="_Toc91749800"/>
      <w:bookmarkStart w:id="189" w:name="_Toc218596099"/>
      <w:bookmarkEnd w:id="183"/>
      <w:r w:rsidRPr="00004F96">
        <w:t>6.2.3.</w:t>
      </w:r>
      <w:r>
        <w:t>10</w:t>
      </w:r>
      <w:r w:rsidRPr="00004F96">
        <w:t>.1</w:t>
      </w:r>
      <w:r w:rsidRPr="00004F96">
        <w:tab/>
        <w:t>General</w:t>
      </w:r>
      <w:bookmarkEnd w:id="189"/>
    </w:p>
    <w:p w14:paraId="5D17B87C" w14:textId="7A135127" w:rsidR="005760F6" w:rsidRPr="00004F96" w:rsidRDefault="005760F6" w:rsidP="005760F6">
      <w:r>
        <w:t>The availability of a</w:t>
      </w:r>
      <w:r w:rsidR="007A65BF">
        <w:t>n</w:t>
      </w:r>
      <w:r>
        <w:t xml:space="preserve"> MB</w:t>
      </w:r>
      <w:r w:rsidRPr="00004F96">
        <w:t xml:space="preserve">S </w:t>
      </w:r>
      <w:r w:rsidR="00D07841">
        <w:t>session</w:t>
      </w:r>
      <w:r w:rsidRPr="00004F96">
        <w:t xml:space="preserve"> is announced to SNRM-Cs by means of an MBS </w:t>
      </w:r>
      <w:r>
        <w:t xml:space="preserve">session </w:t>
      </w:r>
      <w:r w:rsidRPr="00004F96">
        <w:t>annou</w:t>
      </w:r>
      <w:r>
        <w:t>ncement message. One or more MB</w:t>
      </w:r>
      <w:r w:rsidRPr="00004F96">
        <w:t xml:space="preserve">S </w:t>
      </w:r>
      <w:r>
        <w:t xml:space="preserve">session </w:t>
      </w:r>
      <w:r w:rsidRPr="00004F96">
        <w:t xml:space="preserve">announcement elements are included in an </w:t>
      </w:r>
      <w:r w:rsidR="007A65BF" w:rsidRPr="00004F96">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rsidR="007A65BF" w:rsidRPr="00004F96">
        <w:t>"</w:t>
      </w:r>
      <w:r w:rsidRPr="00004F96">
        <w:t xml:space="preserve"> MIME body.</w:t>
      </w:r>
    </w:p>
    <w:p w14:paraId="720D4AAB" w14:textId="30840E2C" w:rsidR="005760F6" w:rsidRPr="00004F96" w:rsidRDefault="005760F6" w:rsidP="005760F6">
      <w:r w:rsidRPr="00004F96">
        <w:t xml:space="preserve">An </w:t>
      </w:r>
      <w:r>
        <w:t>MBS</w:t>
      </w:r>
      <w:r w:rsidRPr="00004F96">
        <w:t xml:space="preserve"> </w:t>
      </w:r>
      <w:r w:rsidR="00C66174">
        <w:t>session</w:t>
      </w:r>
      <w:r w:rsidRPr="00004F96">
        <w:t xml:space="preserve"> announcement message can contain new </w:t>
      </w:r>
      <w:r>
        <w:t>MBS</w:t>
      </w:r>
      <w:r w:rsidRPr="00004F96">
        <w:t xml:space="preserve"> </w:t>
      </w:r>
      <w:r w:rsidR="00D07841">
        <w:t xml:space="preserve">session </w:t>
      </w:r>
      <w:r w:rsidRPr="00004F96">
        <w:t xml:space="preserve">announcements, updated </w:t>
      </w:r>
      <w:r>
        <w:t>MBS</w:t>
      </w:r>
      <w:r w:rsidRPr="00004F96">
        <w:t xml:space="preserve"> </w:t>
      </w:r>
      <w:r w:rsidR="00D07841">
        <w:t xml:space="preserve">session </w:t>
      </w:r>
      <w:r w:rsidRPr="00004F96">
        <w:t xml:space="preserve">announcements </w:t>
      </w:r>
      <w:r w:rsidR="00D07841">
        <w:t>(</w:t>
      </w:r>
      <w:r w:rsidR="00D07841" w:rsidRPr="00A7514E">
        <w:t xml:space="preserve">MBS </w:t>
      </w:r>
      <w:r w:rsidR="00D07841">
        <w:t>session</w:t>
      </w:r>
      <w:r w:rsidR="00D07841" w:rsidRPr="00A7514E">
        <w:t xml:space="preserve"> announcement procedure</w:t>
      </w:r>
      <w:r w:rsidR="00D07841">
        <w:t xml:space="preserve">) </w:t>
      </w:r>
      <w:r w:rsidRPr="00004F96">
        <w:t xml:space="preserve">or cancelled </w:t>
      </w:r>
      <w:r>
        <w:t>MBS</w:t>
      </w:r>
      <w:r w:rsidRPr="00004F96">
        <w:t xml:space="preserve"> </w:t>
      </w:r>
      <w:r w:rsidR="00D07841">
        <w:t>session</w:t>
      </w:r>
      <w:r w:rsidRPr="00004F96">
        <w:t xml:space="preserve"> announcements</w:t>
      </w:r>
      <w:r w:rsidR="00D07841">
        <w:t xml:space="preserve"> (</w:t>
      </w:r>
      <w:r w:rsidR="00D07841" w:rsidRPr="00A7514E">
        <w:t xml:space="preserve">MBS </w:t>
      </w:r>
      <w:r w:rsidR="00D07841">
        <w:t>session</w:t>
      </w:r>
      <w:r w:rsidR="00D07841" w:rsidRPr="00A7514E">
        <w:t xml:space="preserve"> de-announcement procedure</w:t>
      </w:r>
      <w:r w:rsidR="00D07841">
        <w:t>)</w:t>
      </w:r>
      <w:r w:rsidRPr="00004F96">
        <w:t xml:space="preserve"> or a mix of all of them at the same time in an </w:t>
      </w:r>
      <w:r w:rsidRPr="00004F96">
        <w:rPr>
          <w:lang w:eastAsia="ko-KR"/>
        </w:rPr>
        <w:t>application/vnd.3gpp.</w:t>
      </w:r>
      <w:r w:rsidRPr="00004F96">
        <w:rPr>
          <w:rFonts w:hint="eastAsia"/>
          <w:lang w:eastAsia="zh-CN"/>
        </w:rPr>
        <w:t>seal</w:t>
      </w:r>
      <w:r w:rsidRPr="00004F96">
        <w:rPr>
          <w:lang w:eastAsia="ko-KR"/>
        </w:rPr>
        <w:t>-</w:t>
      </w:r>
      <w:r>
        <w:rPr>
          <w:lang w:eastAsia="ko-KR"/>
        </w:rPr>
        <w:t>mbs</w:t>
      </w:r>
      <w:r w:rsidRPr="00004F96">
        <w:rPr>
          <w:lang w:eastAsia="ko-KR"/>
        </w:rPr>
        <w:t>-usage-info+xml</w:t>
      </w:r>
      <w:r w:rsidRPr="00004F96">
        <w:t xml:space="preserve"> MIME body. Each initial </w:t>
      </w:r>
      <w:r>
        <w:t>MBS</w:t>
      </w:r>
      <w:r w:rsidR="00C66174">
        <w:t xml:space="preserve"> session</w:t>
      </w:r>
      <w:r w:rsidRPr="00004F96">
        <w:t xml:space="preserve"> announcement message announces one </w:t>
      </w:r>
      <w:r>
        <w:t>MBS</w:t>
      </w:r>
      <w:r w:rsidRPr="00004F96">
        <w:t xml:space="preserve"> </w:t>
      </w:r>
      <w:r w:rsidR="00C66174">
        <w:t xml:space="preserve">session </w:t>
      </w:r>
      <w:r w:rsidRPr="00004F96">
        <w:t>intended to carry a general</w:t>
      </w:r>
      <w:r w:rsidR="00D07841">
        <w:t>-</w:t>
      </w:r>
      <w:r w:rsidRPr="00004F96">
        <w:t xml:space="preserve">purpose </w:t>
      </w:r>
      <w:r>
        <w:t>MBS</w:t>
      </w:r>
      <w:r w:rsidRPr="00004F96">
        <w:t xml:space="preserve"> subchannel used for application level multicast signalling in a specified </w:t>
      </w:r>
      <w:r>
        <w:t>MBS</w:t>
      </w:r>
      <w:r w:rsidRPr="00004F96">
        <w:t xml:space="preserve"> service area and additionally, the message could also announce zero or more extra </w:t>
      </w:r>
      <w:r>
        <w:t>MBS</w:t>
      </w:r>
      <w:r w:rsidRPr="00004F96">
        <w:t xml:space="preserve"> </w:t>
      </w:r>
      <w:r w:rsidR="00C66174">
        <w:t>session</w:t>
      </w:r>
      <w:r w:rsidRPr="00004F96">
        <w:t xml:space="preserve"> intended to carry media and media control.</w:t>
      </w:r>
    </w:p>
    <w:p w14:paraId="02F66D93" w14:textId="5FFEBF16" w:rsidR="005760F6" w:rsidRPr="00004F96" w:rsidRDefault="005760F6" w:rsidP="005760F6">
      <w:pPr>
        <w:pStyle w:val="NO"/>
      </w:pPr>
      <w:r w:rsidRPr="00004F96">
        <w:t>NOTE 1:</w:t>
      </w:r>
      <w:r w:rsidRPr="00004F96">
        <w:tab/>
        <w:t xml:space="preserve">A new </w:t>
      </w:r>
      <w:r>
        <w:t>MBS</w:t>
      </w:r>
      <w:r w:rsidRPr="00004F96">
        <w:t xml:space="preserve"> </w:t>
      </w:r>
      <w:r w:rsidR="00C66174">
        <w:t>session</w:t>
      </w:r>
      <w:r w:rsidRPr="00004F96">
        <w:t xml:space="preserve"> announcement does not implicitly remove previously sent </w:t>
      </w:r>
      <w:r>
        <w:t>MBS</w:t>
      </w:r>
      <w:r w:rsidRPr="00004F96">
        <w:t xml:space="preserve"> </w:t>
      </w:r>
      <w:r w:rsidR="00C66174">
        <w:t>session</w:t>
      </w:r>
      <w:r w:rsidRPr="00004F96">
        <w:t xml:space="preserve"> announcements if the previously sent </w:t>
      </w:r>
      <w:r>
        <w:t>MBS</w:t>
      </w:r>
      <w:r w:rsidRPr="00004F96">
        <w:t xml:space="preserve"> </w:t>
      </w:r>
      <w:r w:rsidR="00C66174">
        <w:t xml:space="preserve">session </w:t>
      </w:r>
      <w:r w:rsidRPr="00004F96">
        <w:t xml:space="preserve">announcement is not included in an </w:t>
      </w:r>
      <w:r>
        <w:t>MBS</w:t>
      </w:r>
      <w:r w:rsidRPr="00004F96">
        <w:t xml:space="preserve"> </w:t>
      </w:r>
      <w:r w:rsidR="00C66174">
        <w:t>session</w:t>
      </w:r>
      <w:r w:rsidRPr="00004F96">
        <w:t xml:space="preserve"> announcement message. </w:t>
      </w:r>
    </w:p>
    <w:p w14:paraId="42D63FCC" w14:textId="58F62DCE" w:rsidR="005760F6" w:rsidRPr="00004F96" w:rsidRDefault="005760F6" w:rsidP="005760F6">
      <w:pPr>
        <w:pStyle w:val="NO"/>
      </w:pPr>
      <w:r w:rsidRPr="00004F96">
        <w:t>NOTE 2:</w:t>
      </w:r>
      <w:r w:rsidRPr="00004F96">
        <w:tab/>
        <w:t xml:space="preserve">The SNRM-C will use the same identity which has been authenticated by </w:t>
      </w:r>
      <w:r w:rsidR="007A65BF">
        <w:t xml:space="preserve">a </w:t>
      </w:r>
      <w:r w:rsidRPr="00004F96">
        <w:t xml:space="preserve">VAL service with SIP core using SIP based REGISTER message. If </w:t>
      </w:r>
      <w:r w:rsidR="007A65BF">
        <w:t xml:space="preserve">a </w:t>
      </w:r>
      <w:r w:rsidRPr="00004F96">
        <w:t>VAL service do</w:t>
      </w:r>
      <w:r w:rsidR="00D07841">
        <w:t>es</w:t>
      </w:r>
      <w:r w:rsidRPr="00004F96">
        <w:t xml:space="preserve"> not support SIP protocol, then HTTP based method needs to be used.</w:t>
      </w:r>
    </w:p>
    <w:p w14:paraId="305A5313" w14:textId="1F18AB2F" w:rsidR="005760F6" w:rsidRPr="00004F96" w:rsidRDefault="005760F6" w:rsidP="005760F6">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CoAP</w:t>
      </w:r>
      <w:r w:rsidRPr="00004F96">
        <w:rPr>
          <w:lang w:eastAsia="zh-CN"/>
        </w:rPr>
        <w:t xml:space="preserve"> and SIP, </w:t>
      </w:r>
      <w:r w:rsidR="007A65BF">
        <w:rPr>
          <w:lang w:eastAsia="zh-CN"/>
        </w:rPr>
        <w:t xml:space="preserve">then </w:t>
      </w:r>
      <w:r w:rsidRPr="00004F96">
        <w:rPr>
          <w:lang w:eastAsia="zh-CN"/>
        </w:rPr>
        <w:t>HTTP is prior.</w:t>
      </w:r>
    </w:p>
    <w:p w14:paraId="1431C1D8" w14:textId="0176281B" w:rsidR="005760F6" w:rsidRDefault="009D13B9" w:rsidP="005760F6">
      <w:r>
        <w:t>When CoAP is used t</w:t>
      </w:r>
      <w:r w:rsidRPr="00004F96">
        <w:t xml:space="preserve">he </w:t>
      </w:r>
      <w:r>
        <w:t>availability of an MBS</w:t>
      </w:r>
      <w:r w:rsidRPr="00004F96">
        <w:t xml:space="preserve"> </w:t>
      </w:r>
      <w:r>
        <w:t>session</w:t>
      </w:r>
      <w:r w:rsidRPr="00004F96">
        <w:t xml:space="preserve"> is announced to </w:t>
      </w:r>
      <w:r>
        <w:t xml:space="preserve">the </w:t>
      </w:r>
      <w:r w:rsidRPr="00004F96">
        <w:t>SNRM-C</w:t>
      </w:r>
      <w:r>
        <w:t xml:space="preserve"> by creating an MBS Resource Config resource at the SNRM-C. A single announcement is included in the </w:t>
      </w:r>
      <w:r w:rsidRPr="00004F96">
        <w:t>"</w:t>
      </w:r>
      <w:r>
        <w:t>application/vnd.3gpp.seal-network-resource-info+cbor;modeltype=mbs-resource-config</w:t>
      </w:r>
      <w:bookmarkStart w:id="190" w:name="OLE_LINK9"/>
      <w:bookmarkStart w:id="191" w:name="OLE_LINK14"/>
      <w:r w:rsidRPr="00004F96">
        <w:t>"</w:t>
      </w:r>
      <w:bookmarkEnd w:id="190"/>
      <w:bookmarkEnd w:id="191"/>
      <w:r>
        <w:t xml:space="preserve"> MIME body.</w:t>
      </w:r>
    </w:p>
    <w:p w14:paraId="53E628F3" w14:textId="486CA69A" w:rsidR="005760F6" w:rsidRPr="00004F96" w:rsidRDefault="005760F6" w:rsidP="005760F6">
      <w:r w:rsidRPr="00004F96">
        <w:t xml:space="preserve">When and to whom the SNRM-S sends the </w:t>
      </w:r>
      <w:r>
        <w:t>MBS</w:t>
      </w:r>
      <w:r w:rsidRPr="00004F96">
        <w:t xml:space="preserve"> </w:t>
      </w:r>
      <w:r w:rsidR="00C66174">
        <w:t>session</w:t>
      </w:r>
      <w:r w:rsidRPr="00004F96">
        <w:t xml:space="preserve"> announcement is based on local policy in the SNRM-S.</w:t>
      </w:r>
    </w:p>
    <w:p w14:paraId="70C4FBA0" w14:textId="34B4986D" w:rsidR="005760F6" w:rsidRDefault="005760F6" w:rsidP="00987F44">
      <w:pPr>
        <w:pStyle w:val="Heading5"/>
      </w:pPr>
      <w:bookmarkStart w:id="192" w:name="_CR6_2_3_10_2"/>
      <w:bookmarkStart w:id="193" w:name="_Toc218596100"/>
      <w:bookmarkEnd w:id="192"/>
      <w:r>
        <w:t>6.2.3.10</w:t>
      </w:r>
      <w:r w:rsidRPr="00004F96">
        <w:t>.2</w:t>
      </w:r>
      <w:r w:rsidRPr="00004F96">
        <w:tab/>
        <w:t>S</w:t>
      </w:r>
      <w:r>
        <w:t>NRM s</w:t>
      </w:r>
      <w:r w:rsidRPr="00004F96">
        <w:t xml:space="preserve">erver </w:t>
      </w:r>
      <w:r>
        <w:t xml:space="preserve">SIP and HTTP </w:t>
      </w:r>
      <w:r w:rsidRPr="00004F96">
        <w:t>procedure</w:t>
      </w:r>
      <w:r>
        <w:t>s</w:t>
      </w:r>
      <w:bookmarkEnd w:id="193"/>
    </w:p>
    <w:p w14:paraId="057CB9F4" w14:textId="77777777" w:rsidR="00C66174" w:rsidRDefault="00C66174" w:rsidP="00D07841">
      <w:pPr>
        <w:pStyle w:val="Heading6"/>
        <w:overflowPunct/>
        <w:autoSpaceDE/>
        <w:autoSpaceDN/>
        <w:adjustRightInd/>
        <w:textAlignment w:val="auto"/>
      </w:pPr>
      <w:bookmarkStart w:id="194" w:name="_CR6_2_3_10_2_1"/>
      <w:bookmarkStart w:id="195" w:name="_Toc218596101"/>
      <w:bookmarkEnd w:id="194"/>
      <w:r>
        <w:t>6.2.3.10.2.1</w:t>
      </w:r>
      <w:r>
        <w:tab/>
        <w:t>HTTP based MBS session announcement procedure</w:t>
      </w:r>
      <w:bookmarkEnd w:id="195"/>
    </w:p>
    <w:p w14:paraId="1CF67DFD" w14:textId="77777777" w:rsidR="00C66174" w:rsidRPr="00004F96" w:rsidRDefault="00C66174" w:rsidP="00C66174">
      <w:r>
        <w:t xml:space="preserve">To share the MBS session announcement with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374C1D2A" w14:textId="77777777" w:rsidR="00C66174" w:rsidRPr="00004F96" w:rsidRDefault="00C66174" w:rsidP="00C66174">
      <w:pPr>
        <w:pStyle w:val="B1"/>
      </w:pPr>
      <w:r w:rsidRPr="00004F96">
        <w:t>a)</w:t>
      </w:r>
      <w:r w:rsidRPr="00004F96">
        <w:tab/>
        <w:t>shall set the Request-URI to the URI corresponding to the identity of the SNRM-C;</w:t>
      </w:r>
    </w:p>
    <w:p w14:paraId="7E07AE51" w14:textId="77777777" w:rsidR="00C66174" w:rsidRPr="00004F96" w:rsidRDefault="00C66174" w:rsidP="00C66174">
      <w:pPr>
        <w:pStyle w:val="B1"/>
      </w:pPr>
      <w:r w:rsidRPr="00004F96">
        <w:t>b)</w:t>
      </w:r>
      <w:r w:rsidRPr="00004F96">
        <w:tab/>
        <w:t>shall include a Content-Type header field set t</w:t>
      </w:r>
      <w:r>
        <w:t>o "application/vnd.3gpp.seal-mb</w:t>
      </w:r>
      <w:r w:rsidRPr="00004F96">
        <w:t>s-usage-info+xml";</w:t>
      </w:r>
    </w:p>
    <w:p w14:paraId="07B7665F" w14:textId="0F48560E" w:rsidR="00C66174" w:rsidRDefault="00C66174" w:rsidP="00C66174">
      <w:pPr>
        <w:pStyle w:val="B1"/>
      </w:pPr>
      <w:r w:rsidRPr="00004F96">
        <w:t>c)</w:t>
      </w:r>
      <w:r w:rsidRPr="00004F96">
        <w:tab/>
      </w:r>
      <w:r>
        <w:t xml:space="preserve">shall include a MIME body in the HTTP POST request message, </w:t>
      </w:r>
      <w:r w:rsidRPr="00004F96">
        <w:t xml:space="preserve">with the </w:t>
      </w:r>
      <w:r>
        <w:t xml:space="preserve">MIME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MIME </w:t>
      </w:r>
      <w:r>
        <w:t>payload with the MBS session announcement XML generated</w:t>
      </w:r>
      <w:r w:rsidRPr="00004F96">
        <w:t xml:space="preserve"> as specified in clause 6.2.3.1</w:t>
      </w:r>
      <w:r>
        <w:t>0.</w:t>
      </w:r>
      <w:r w:rsidR="00601989">
        <w:t>6</w:t>
      </w:r>
      <w:r>
        <w:t>;</w:t>
      </w:r>
    </w:p>
    <w:p w14:paraId="21DEF140" w14:textId="77777777" w:rsidR="00C66174" w:rsidRDefault="00C66174" w:rsidP="00C66174">
      <w:pPr>
        <w:pStyle w:val="B1"/>
        <w:rPr>
          <w:lang w:eastAsia="ko-KR"/>
        </w:rPr>
      </w:pPr>
      <w:r>
        <w:lastRenderedPageBreak/>
        <w:t>d)</w:t>
      </w:r>
      <w:r>
        <w:tab/>
      </w:r>
      <w:r w:rsidRPr="00004F96">
        <w:t xml:space="preserve">shall include </w:t>
      </w:r>
      <w:r>
        <w:t>a MIME body in the HTTP POST request message,</w:t>
      </w:r>
      <w:r w:rsidRPr="00004F96">
        <w:rPr>
          <w:lang w:eastAsia="ko-KR"/>
        </w:rPr>
        <w:t xml:space="preserve"> with</w:t>
      </w:r>
      <w:r>
        <w:rPr>
          <w:lang w:eastAsia="ko-KR"/>
        </w:rPr>
        <w:t xml:space="preserve"> the</w:t>
      </w:r>
      <w:r w:rsidRPr="00004F96">
        <w:rPr>
          <w:lang w:eastAsia="ko-KR"/>
        </w:rPr>
        <w:t xml:space="preserve"> </w:t>
      </w:r>
      <w:r>
        <w:rPr>
          <w:lang w:eastAsia="ko-KR"/>
        </w:rPr>
        <w:t xml:space="preserve">MIME </w:t>
      </w:r>
      <w:r w:rsidRPr="00004F96">
        <w:rPr>
          <w:lang w:eastAsia="ko-KR"/>
        </w:rPr>
        <w:t>Content-Type header field set to "application/</w:t>
      </w:r>
      <w:r w:rsidRPr="00004F96">
        <w:t>vnd.3gpp.seal-info+xml</w:t>
      </w:r>
      <w:r>
        <w:rPr>
          <w:lang w:eastAsia="ko-KR"/>
        </w:rPr>
        <w:t xml:space="preserve">"and </w:t>
      </w:r>
      <w:r>
        <w:t>"and</w:t>
      </w:r>
      <w:r w:rsidRPr="00004F96">
        <w:t xml:space="preserve"> MIME </w:t>
      </w:r>
      <w:r>
        <w:t>payload with SEAL info XML as specified in clause 7.4.2 where</w:t>
      </w:r>
      <w:r w:rsidRPr="00004F96">
        <w:rPr>
          <w:lang w:eastAsia="ko-KR"/>
        </w:rPr>
        <w:t xml:space="preserve"> the &lt;seal-request-uri&gt; </w:t>
      </w:r>
      <w:r>
        <w:rPr>
          <w:lang w:eastAsia="ko-KR"/>
        </w:rPr>
        <w:t>element:</w:t>
      </w:r>
    </w:p>
    <w:p w14:paraId="00D9FA92" w14:textId="77777777" w:rsidR="00C66174" w:rsidRDefault="00C66174" w:rsidP="00C66174">
      <w:pPr>
        <w:pStyle w:val="B2"/>
      </w:pPr>
      <w:r>
        <w:rPr>
          <w:lang w:eastAsia="ko-KR"/>
        </w:rPr>
        <w:t>1)</w:t>
      </w:r>
      <w:r>
        <w:rPr>
          <w:lang w:eastAsia="ko-KR"/>
        </w:rPr>
        <w:tab/>
        <w:t>shall include &lt;</w:t>
      </w:r>
      <w:r w:rsidRPr="00004F96">
        <w:t>VAL-user-id</w:t>
      </w:r>
      <w:r>
        <w:t>&gt;</w:t>
      </w:r>
      <w:r w:rsidRPr="00004F96">
        <w:rPr>
          <w:lang w:eastAsia="ko-KR"/>
        </w:rPr>
        <w:t xml:space="preserve"> element set to the VAL user ID of the user</w:t>
      </w:r>
      <w:r w:rsidRPr="00004F96">
        <w:rPr>
          <w:rFonts w:hint="eastAsia"/>
          <w:lang w:eastAsia="zh-CN"/>
        </w:rPr>
        <w:t>;</w:t>
      </w:r>
      <w:r w:rsidRPr="00004F96">
        <w:t xml:space="preserve"> and</w:t>
      </w:r>
    </w:p>
    <w:p w14:paraId="456E701B" w14:textId="77777777" w:rsidR="00C66174" w:rsidRPr="00004F96" w:rsidRDefault="00C66174" w:rsidP="00C66174">
      <w:pPr>
        <w:pStyle w:val="B2"/>
      </w:pPr>
      <w:r>
        <w:t>2)</w:t>
      </w:r>
      <w:r>
        <w:tab/>
        <w:t xml:space="preserve">may </w:t>
      </w:r>
      <w:r>
        <w:rPr>
          <w:lang w:eastAsia="ko-KR"/>
        </w:rPr>
        <w:t>include</w:t>
      </w:r>
      <w:r>
        <w:t xml:space="preserve"> </w:t>
      </w:r>
      <w:r>
        <w:rPr>
          <w:lang w:eastAsia="ko-KR"/>
        </w:rPr>
        <w:t>&lt;</w:t>
      </w:r>
      <w:r w:rsidRPr="00004F96">
        <w:t>VAL-group-id</w:t>
      </w:r>
      <w:r>
        <w:t>&gt;</w:t>
      </w:r>
      <w:r w:rsidRPr="00004F96">
        <w:rPr>
          <w:lang w:eastAsia="ko-KR"/>
        </w:rPr>
        <w:t xml:space="preserve"> element set to </w:t>
      </w:r>
      <w:r>
        <w:rPr>
          <w:lang w:eastAsia="ko-KR"/>
        </w:rPr>
        <w:t>the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p>
    <w:p w14:paraId="38CF9713" w14:textId="77777777" w:rsidR="00C66174" w:rsidRDefault="00C66174" w:rsidP="00C66174">
      <w:pPr>
        <w:pStyle w:val="B1"/>
      </w:pPr>
      <w:r>
        <w:rPr>
          <w:lang w:eastAsia="zh-CN"/>
        </w:rPr>
        <w:t>e</w:t>
      </w:r>
      <w:r w:rsidRPr="00004F96">
        <w:rPr>
          <w:lang w:eastAsia="zh-CN"/>
        </w:rPr>
        <w:t>)</w:t>
      </w:r>
      <w:r w:rsidRPr="00004F96">
        <w:rPr>
          <w:lang w:eastAsia="zh-CN"/>
        </w:rP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0EE37BFD" w14:textId="77777777" w:rsidR="00C66174" w:rsidRDefault="00C66174" w:rsidP="00C66174">
      <w:pPr>
        <w:pStyle w:val="NO"/>
      </w:pPr>
      <w:r>
        <w:t>NOTE 1:</w:t>
      </w:r>
      <w:r>
        <w:tab/>
        <w:t>The MBS session announcement procedure is used by the SNRM-S for announcement of both the pre-defined and on demand MBS session to the SNRM-C.</w:t>
      </w:r>
    </w:p>
    <w:p w14:paraId="48184258" w14:textId="55207DC8" w:rsidR="00C66174" w:rsidRDefault="00C66174" w:rsidP="00C66174">
      <w:pPr>
        <w:pStyle w:val="NO"/>
      </w:pPr>
      <w:r>
        <w:t>NOTE 2:</w:t>
      </w:r>
      <w:r>
        <w:tab/>
        <w:t xml:space="preserve">The MBS session announcement procedure can be used by the SNRM-S to share the </w:t>
      </w:r>
      <w:r w:rsidRPr="009A308D">
        <w:t xml:space="preserve">associated information between a specific group communication and MBS session to the </w:t>
      </w:r>
      <w:r>
        <w:t xml:space="preserve">SNRM-C, rather than defining the </w:t>
      </w:r>
      <w:r w:rsidRPr="003167FF">
        <w:rPr>
          <w:lang w:eastAsia="zh-CN"/>
        </w:rPr>
        <w:t>MapGroupToSessionStream</w:t>
      </w:r>
      <w:r>
        <w:rPr>
          <w:lang w:eastAsia="zh-CN"/>
        </w:rPr>
        <w:t xml:space="preserve"> as specified in clause 14.3.4A.6.1 of 3GPP TS 2</w:t>
      </w:r>
      <w:r w:rsidR="00D07841">
        <w:rPr>
          <w:lang w:eastAsia="zh-CN"/>
        </w:rPr>
        <w:t>3</w:t>
      </w:r>
      <w:r>
        <w:rPr>
          <w:lang w:eastAsia="zh-CN"/>
        </w:rPr>
        <w:t>.434 [2].</w:t>
      </w:r>
    </w:p>
    <w:p w14:paraId="65B614F7" w14:textId="77777777" w:rsidR="00C66174" w:rsidRDefault="00C66174" w:rsidP="00C66174">
      <w:pPr>
        <w:pStyle w:val="Heading7"/>
      </w:pPr>
      <w:bookmarkStart w:id="196" w:name="_CR6_2_3_10_2_2"/>
      <w:bookmarkStart w:id="197" w:name="_Toc218596102"/>
      <w:bookmarkEnd w:id="196"/>
      <w:r>
        <w:t>6.2.3.10.2.2</w:t>
      </w:r>
      <w:r>
        <w:tab/>
        <w:t>HTTP based MBS session de-announcement procedure</w:t>
      </w:r>
      <w:bookmarkEnd w:id="197"/>
    </w:p>
    <w:p w14:paraId="154F3042" w14:textId="77777777" w:rsidR="00C66174" w:rsidRPr="00004F96" w:rsidRDefault="00C66174" w:rsidP="00C66174">
      <w:r>
        <w:t xml:space="preserve">To share the MBS session de-announcement with the SNRM-C, </w:t>
      </w:r>
      <w:r w:rsidRPr="00004F96">
        <w:t xml:space="preserve">the </w:t>
      </w:r>
      <w:r>
        <w:t xml:space="preserve">SNRM-S </w:t>
      </w:r>
      <w:r w:rsidRPr="00004F96">
        <w:t xml:space="preserve">shall generate an HTTP </w:t>
      </w:r>
      <w:r>
        <w:t>POST</w:t>
      </w:r>
      <w:r w:rsidRPr="00004F96">
        <w:t xml:space="preserve">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the SNRM-S:</w:t>
      </w:r>
    </w:p>
    <w:p w14:paraId="19FB165E" w14:textId="77777777" w:rsidR="00C66174" w:rsidRPr="00004F96" w:rsidRDefault="00C66174" w:rsidP="00C66174">
      <w:pPr>
        <w:pStyle w:val="B1"/>
      </w:pPr>
      <w:r w:rsidRPr="00004F96">
        <w:t>a)</w:t>
      </w:r>
      <w:r w:rsidRPr="00004F96">
        <w:tab/>
        <w:t>shall set the Request-URI to the URI corresponding to the identity of the SNRM-C;</w:t>
      </w:r>
    </w:p>
    <w:p w14:paraId="5095C513" w14:textId="77777777" w:rsidR="00C66174" w:rsidRDefault="00C66174" w:rsidP="00C66174">
      <w:pPr>
        <w:pStyle w:val="B1"/>
      </w:pPr>
      <w:r w:rsidRPr="00004F96">
        <w:t>b)</w:t>
      </w:r>
      <w:r w:rsidRPr="00004F96">
        <w:tab/>
        <w:t>shall include a Content-Type header field set t</w:t>
      </w:r>
      <w:r>
        <w:t>o "application/vnd.3gpp.seal-mb</w:t>
      </w:r>
      <w:r w:rsidRPr="00004F96">
        <w:t>s-usage-info+xml";</w:t>
      </w:r>
    </w:p>
    <w:p w14:paraId="1CB65B32" w14:textId="77777777" w:rsidR="00C66174" w:rsidRDefault="00C66174" w:rsidP="00C66174">
      <w:pPr>
        <w:pStyle w:val="B1"/>
      </w:pPr>
      <w:r>
        <w:t>c)</w:t>
      </w:r>
      <w:r>
        <w:tab/>
        <w:t>shall include the mb</w:t>
      </w:r>
      <w:r w:rsidRPr="00004F96">
        <w:t>s-usage-info</w:t>
      </w:r>
      <w:r>
        <w:t xml:space="preserve"> XML payload in the</w:t>
      </w:r>
      <w:r w:rsidRPr="009F2D00">
        <w:t xml:space="preserve"> </w:t>
      </w:r>
      <w:r>
        <w:t>HTTP POST body carrying the MBS session de-announcement XML generated as below;</w:t>
      </w:r>
    </w:p>
    <w:p w14:paraId="1AD55938" w14:textId="77777777" w:rsidR="00C66174" w:rsidRDefault="00C66174" w:rsidP="00C66174">
      <w:pPr>
        <w:pStyle w:val="B2"/>
      </w:pPr>
      <w:r>
        <w:t>1)</w:t>
      </w:r>
      <w:r>
        <w:tab/>
        <w:t>an "application/vnd.3gpp.seal-mb</w:t>
      </w:r>
      <w:r w:rsidRPr="00004F96">
        <w:t>s-usage-info+xml</w:t>
      </w:r>
      <w:r>
        <w:t>"</w:t>
      </w:r>
      <w:r w:rsidRPr="00004F96">
        <w:t xml:space="preserve"> with</w:t>
      </w:r>
      <w:r>
        <w:t xml:space="preserve"> root element as &lt;</w:t>
      </w:r>
      <w:r w:rsidRPr="00AB7936">
        <w:t>seal-mbs-usage-info</w:t>
      </w:r>
      <w:r>
        <w:t>&gt;; and</w:t>
      </w:r>
    </w:p>
    <w:p w14:paraId="05CC7AD6" w14:textId="77777777" w:rsidR="00C66174" w:rsidRDefault="00C66174" w:rsidP="00C66174">
      <w:pPr>
        <w:pStyle w:val="B3"/>
      </w:pPr>
      <w:r>
        <w:t>i)</w:t>
      </w:r>
      <w:r>
        <w:tab/>
        <w:t xml:space="preserve">shall include </w:t>
      </w:r>
      <w:r w:rsidRPr="00004F96">
        <w:t xml:space="preserve">&lt;version&gt; </w:t>
      </w:r>
      <w:r>
        <w:t>sub-</w:t>
      </w:r>
      <w:r w:rsidRPr="00004F96">
        <w:t>element set to "1"</w:t>
      </w:r>
      <w:r>
        <w:t>;</w:t>
      </w:r>
      <w:r w:rsidRPr="00004F96">
        <w:t xml:space="preserve"> and</w:t>
      </w:r>
    </w:p>
    <w:p w14:paraId="10910DC8" w14:textId="77777777" w:rsidR="00C66174" w:rsidRPr="00004F96" w:rsidRDefault="00C66174" w:rsidP="00C66174">
      <w:pPr>
        <w:pStyle w:val="B3"/>
      </w:pPr>
      <w:r>
        <w:t>ii)</w:t>
      </w:r>
      <w:r>
        <w:tab/>
        <w:t xml:space="preserve">shall include </w:t>
      </w:r>
      <w:r w:rsidRPr="00004F96">
        <w:t>one or more &lt;</w:t>
      </w:r>
      <w:r>
        <w:t>mbs-</w:t>
      </w:r>
      <w:r w:rsidRPr="00004F96">
        <w:t>announcement&gt; elements</w:t>
      </w:r>
      <w:r>
        <w:t>, with e</w:t>
      </w:r>
      <w:r w:rsidRPr="00004F96">
        <w:t>ach &lt;</w:t>
      </w:r>
      <w:r>
        <w:t>mbs-</w:t>
      </w:r>
      <w:r w:rsidRPr="00004F96">
        <w:t>announcement&gt; element</w:t>
      </w:r>
      <w:r>
        <w:t xml:space="preserve"> </w:t>
      </w:r>
      <w:r>
        <w:rPr>
          <w:lang w:eastAsia="zh-CN"/>
        </w:rPr>
        <w:t>shall</w:t>
      </w:r>
      <w:r w:rsidRPr="00004F96">
        <w:rPr>
          <w:lang w:eastAsia="zh-CN"/>
        </w:rPr>
        <w:t xml:space="preserve"> include </w:t>
      </w:r>
      <w:r>
        <w:rPr>
          <w:lang w:eastAsia="zh-CN"/>
        </w:rPr>
        <w:t xml:space="preserve">only the </w:t>
      </w:r>
      <w:r w:rsidRPr="00004F96">
        <w:rPr>
          <w:lang w:eastAsia="zh-CN"/>
        </w:rPr>
        <w:t>&lt;</w:t>
      </w:r>
      <w:r>
        <w:rPr>
          <w:lang w:eastAsia="zh-CN"/>
        </w:rPr>
        <w:t>mbs</w:t>
      </w:r>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that will be released;</w:t>
      </w:r>
    </w:p>
    <w:p w14:paraId="7E7DA54C" w14:textId="4781E353" w:rsidR="00C66174" w:rsidRDefault="00C66174" w:rsidP="00C66174">
      <w:pPr>
        <w:pStyle w:val="B1"/>
      </w:pPr>
      <w:r>
        <w:t>d</w:t>
      </w:r>
      <w:r w:rsidRPr="00004F96">
        <w:t>)</w:t>
      </w:r>
      <w:r w:rsidRPr="00004F96">
        <w:tab/>
        <w:t xml:space="preserve">shall send the HTTP </w:t>
      </w:r>
      <w:r>
        <w:t>POST</w:t>
      </w:r>
      <w:r w:rsidRPr="00004F96">
        <w:t xml:space="preserve">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4B3640D4" w14:textId="5E2BF093" w:rsidR="00987F44" w:rsidRDefault="00987F44" w:rsidP="00D07841">
      <w:pPr>
        <w:pStyle w:val="Heading6"/>
        <w:overflowPunct/>
        <w:autoSpaceDE/>
        <w:autoSpaceDN/>
        <w:adjustRightInd/>
        <w:textAlignment w:val="auto"/>
      </w:pPr>
      <w:bookmarkStart w:id="198" w:name="_CR6_2_3_10_2_3"/>
      <w:bookmarkStart w:id="199" w:name="_Toc218596103"/>
      <w:bookmarkEnd w:id="198"/>
      <w:r>
        <w:t>6.2.3.10.2.3</w:t>
      </w:r>
      <w:r>
        <w:tab/>
        <w:t>SIP based MBS session announcement procedure</w:t>
      </w:r>
      <w:bookmarkEnd w:id="199"/>
    </w:p>
    <w:p w14:paraId="7B61DDE1" w14:textId="77777777" w:rsidR="00987F44" w:rsidRPr="00004F96" w:rsidRDefault="00987F44" w:rsidP="00987F44">
      <w:r>
        <w:t xml:space="preserve">If the VAL service supports SIP, </w:t>
      </w:r>
      <w:r w:rsidRPr="00004F96">
        <w:t xml:space="preserve">the </w:t>
      </w:r>
      <w:r>
        <w:t xml:space="preserve">SNRM-S </w:t>
      </w:r>
      <w:r w:rsidRPr="00004F96">
        <w:t xml:space="preserve">shall generate a </w:t>
      </w:r>
      <w:r>
        <w:t>SI</w:t>
      </w:r>
      <w:r w:rsidRPr="00004F96">
        <w:t xml:space="preserve">P </w:t>
      </w:r>
      <w:r>
        <w:t>MESSAGE</w:t>
      </w:r>
      <w:r w:rsidRPr="00004F96">
        <w:t xml:space="preserve"> request in accordance with 3GPP TS 24.229 [6] and IETF RFC 3428 [17]. In the SIP MESSAGE request, the SNRM-S</w:t>
      </w:r>
      <w:r>
        <w:t xml:space="preserve"> shall</w:t>
      </w:r>
      <w:r w:rsidRPr="00004F96">
        <w:t>:</w:t>
      </w:r>
    </w:p>
    <w:p w14:paraId="7489EAE9" w14:textId="77777777" w:rsidR="00987F44" w:rsidRPr="00004F96" w:rsidRDefault="00987F44" w:rsidP="00987F44">
      <w:pPr>
        <w:pStyle w:val="B1"/>
      </w:pPr>
      <w:r w:rsidRPr="00004F96">
        <w:t>a)</w:t>
      </w:r>
      <w:r w:rsidRPr="00004F96">
        <w:tab/>
        <w:t>set the Request-URI to the URI received in the To header field in a third-party SIP REGISTER request;</w:t>
      </w:r>
    </w:p>
    <w:p w14:paraId="6A05D551" w14:textId="77777777" w:rsidR="00987F44" w:rsidRDefault="00987F44" w:rsidP="00987F44">
      <w:pPr>
        <w:pStyle w:val="B1"/>
        <w:rPr>
          <w:lang w:eastAsia="ko-KR"/>
        </w:rPr>
      </w:pPr>
      <w:r w:rsidRPr="00004F96">
        <w:t>b)</w:t>
      </w:r>
      <w:r w:rsidRPr="00004F96">
        <w:tab/>
      </w:r>
      <w:r w:rsidRPr="00004F96">
        <w:rPr>
          <w:lang w:eastAsia="ko-KR"/>
        </w:rPr>
        <w:t>include a Accept-Contact header field with the g.3gpp.icsi-ref media-feature tag with the value of "urn:urn-7:3gpp-service.ims.icsi.seal" along with parameters "require" and "explicit" according to IETF RFC 3841 [18];</w:t>
      </w:r>
    </w:p>
    <w:p w14:paraId="7CD57B2F" w14:textId="77777777" w:rsidR="00987F44" w:rsidRPr="00004F96" w:rsidRDefault="00987F44" w:rsidP="00987F44">
      <w:pPr>
        <w:pStyle w:val="B1"/>
        <w:rPr>
          <w:lang w:eastAsia="ko-KR"/>
        </w:rPr>
      </w:pPr>
      <w:r>
        <w:rPr>
          <w:lang w:eastAsia="ko-KR"/>
        </w:rPr>
        <w:t>c)</w:t>
      </w:r>
      <w:r>
        <w:rPr>
          <w:lang w:eastAsia="ko-KR"/>
        </w:rPr>
        <w:tab/>
      </w:r>
      <w:r w:rsidRPr="00004F96">
        <w:rPr>
          <w:lang w:eastAsia="ko-KR"/>
        </w:rPr>
        <w:t>include a P-Asserted-Service header field with the value "urn:urn-7:3gpp-service.ims.icsi.seal";</w:t>
      </w:r>
    </w:p>
    <w:p w14:paraId="24E3B675" w14:textId="77777777" w:rsidR="00987F44" w:rsidRPr="00004F96" w:rsidRDefault="00987F44" w:rsidP="00987F44">
      <w:pPr>
        <w:pStyle w:val="B1"/>
        <w:rPr>
          <w:lang w:eastAsia="ko-KR"/>
        </w:rPr>
      </w:pPr>
      <w:r w:rsidRPr="00004F96">
        <w:rPr>
          <w:lang w:eastAsia="ko-KR"/>
        </w:rPr>
        <w:t>d)</w:t>
      </w:r>
      <w:r w:rsidRPr="00004F96">
        <w:tab/>
        <w:t xml:space="preserve">include </w:t>
      </w:r>
      <w:r>
        <w:rPr>
          <w:lang w:eastAsia="ko-KR"/>
        </w:rPr>
        <w:t>the MB</w:t>
      </w:r>
      <w:r w:rsidRPr="00004F96">
        <w:rPr>
          <w:lang w:eastAsia="ko-KR"/>
        </w:rPr>
        <w:t xml:space="preserve">S public service identity of the SNRM-S in </w:t>
      </w:r>
      <w:r w:rsidRPr="00004F96">
        <w:t xml:space="preserve">the </w:t>
      </w:r>
      <w:r w:rsidRPr="00004F96">
        <w:rPr>
          <w:lang w:eastAsia="ko-KR"/>
        </w:rPr>
        <w:t>P-Asserted-Identity header field;</w:t>
      </w:r>
    </w:p>
    <w:p w14:paraId="4EDB6E0F" w14:textId="77777777" w:rsidR="00987F44" w:rsidRDefault="00987F44" w:rsidP="00987F44">
      <w:pPr>
        <w:pStyle w:val="B1"/>
      </w:pPr>
      <w:r>
        <w:t>e</w:t>
      </w:r>
      <w:r w:rsidRPr="00004F96">
        <w:t>)</w:t>
      </w:r>
      <w:r w:rsidRPr="00004F96">
        <w:tab/>
      </w:r>
      <w:r>
        <w:t xml:space="preserve">include a MIME body in the SIP MESSAGE request, </w:t>
      </w:r>
      <w:r w:rsidRPr="00004F96">
        <w:t xml:space="preserve">with the </w:t>
      </w:r>
      <w:r>
        <w:t xml:space="preserve">MIME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MIME </w:t>
      </w:r>
      <w:r>
        <w:t>payload with the MBS session announcement XML generated</w:t>
      </w:r>
      <w:r w:rsidRPr="00004F96">
        <w:t xml:space="preserve"> as specified in clause 6.2.3.1</w:t>
      </w:r>
      <w:r>
        <w:t>0.6;</w:t>
      </w:r>
    </w:p>
    <w:p w14:paraId="531A2132" w14:textId="77777777" w:rsidR="00987F44" w:rsidRDefault="00987F44" w:rsidP="00987F44">
      <w:pPr>
        <w:pStyle w:val="B1"/>
        <w:rPr>
          <w:lang w:eastAsia="ko-KR"/>
        </w:rPr>
      </w:pPr>
      <w:r>
        <w:t>f)</w:t>
      </w:r>
      <w:r>
        <w:tab/>
      </w:r>
      <w:r w:rsidRPr="00004F96">
        <w:t xml:space="preserve">include </w:t>
      </w:r>
      <w:r>
        <w:t>a MIME body in the SIP MESSAGE request,</w:t>
      </w:r>
      <w:r w:rsidRPr="00004F96">
        <w:rPr>
          <w:lang w:eastAsia="ko-KR"/>
        </w:rPr>
        <w:t xml:space="preserve"> with</w:t>
      </w:r>
      <w:r>
        <w:rPr>
          <w:lang w:eastAsia="ko-KR"/>
        </w:rPr>
        <w:t xml:space="preserve"> the</w:t>
      </w:r>
      <w:r w:rsidRPr="00004F96">
        <w:rPr>
          <w:lang w:eastAsia="ko-KR"/>
        </w:rPr>
        <w:t xml:space="preserve"> </w:t>
      </w:r>
      <w:r>
        <w:rPr>
          <w:lang w:eastAsia="ko-KR"/>
        </w:rPr>
        <w:t xml:space="preserve">MIME </w:t>
      </w:r>
      <w:r w:rsidRPr="00004F96">
        <w:rPr>
          <w:lang w:eastAsia="ko-KR"/>
        </w:rPr>
        <w:t>Content-Type header field set to "application/</w:t>
      </w:r>
      <w:r w:rsidRPr="00004F96">
        <w:t>vnd.3gpp.seal-info+xml</w:t>
      </w:r>
      <w:r>
        <w:rPr>
          <w:lang w:eastAsia="ko-KR"/>
        </w:rPr>
        <w:t xml:space="preserve">" </w:t>
      </w:r>
      <w:r>
        <w:t>and</w:t>
      </w:r>
      <w:r w:rsidRPr="00004F96">
        <w:t xml:space="preserve"> MIME </w:t>
      </w:r>
      <w:r>
        <w:t>payload with SEAL info XML as specified in clause 7.4.2 where</w:t>
      </w:r>
      <w:r w:rsidRPr="00004F96">
        <w:rPr>
          <w:lang w:eastAsia="ko-KR"/>
        </w:rPr>
        <w:t xml:space="preserve"> the &lt;seal-request-uri&gt; </w:t>
      </w:r>
      <w:r>
        <w:rPr>
          <w:lang w:eastAsia="ko-KR"/>
        </w:rPr>
        <w:t>element:</w:t>
      </w:r>
    </w:p>
    <w:p w14:paraId="2C785CA6" w14:textId="77777777" w:rsidR="00987F44" w:rsidRDefault="00987F44" w:rsidP="00987F44">
      <w:pPr>
        <w:pStyle w:val="B2"/>
      </w:pPr>
      <w:r>
        <w:rPr>
          <w:lang w:eastAsia="ko-KR"/>
        </w:rPr>
        <w:t>1)</w:t>
      </w:r>
      <w:r>
        <w:rPr>
          <w:lang w:eastAsia="ko-KR"/>
        </w:rPr>
        <w:tab/>
        <w:t>shall include &lt;</w:t>
      </w:r>
      <w:r w:rsidRPr="00004F96">
        <w:t>VAL-user-id</w:t>
      </w:r>
      <w:r>
        <w:t>&gt;</w:t>
      </w:r>
      <w:r w:rsidRPr="00004F96">
        <w:rPr>
          <w:lang w:eastAsia="ko-KR"/>
        </w:rPr>
        <w:t xml:space="preserve"> element set to the VAL user ID of the user</w:t>
      </w:r>
      <w:r w:rsidRPr="00004F96">
        <w:rPr>
          <w:rFonts w:hint="eastAsia"/>
          <w:lang w:eastAsia="zh-CN"/>
        </w:rPr>
        <w:t>;</w:t>
      </w:r>
      <w:r w:rsidRPr="00004F96">
        <w:t xml:space="preserve"> and</w:t>
      </w:r>
    </w:p>
    <w:p w14:paraId="20870BD9" w14:textId="77777777" w:rsidR="00987F44" w:rsidRPr="00004F96" w:rsidRDefault="00987F44" w:rsidP="00987F44">
      <w:pPr>
        <w:pStyle w:val="B2"/>
      </w:pPr>
      <w:r>
        <w:t>2)</w:t>
      </w:r>
      <w:r>
        <w:tab/>
        <w:t xml:space="preserve">may </w:t>
      </w:r>
      <w:r>
        <w:rPr>
          <w:lang w:eastAsia="ko-KR"/>
        </w:rPr>
        <w:t>include</w:t>
      </w:r>
      <w:r>
        <w:t xml:space="preserve"> </w:t>
      </w:r>
      <w:r>
        <w:rPr>
          <w:lang w:eastAsia="ko-KR"/>
        </w:rPr>
        <w:t>&lt;</w:t>
      </w:r>
      <w:r w:rsidRPr="00004F96">
        <w:t>VAL-group-id</w:t>
      </w:r>
      <w:r>
        <w:t>&gt;</w:t>
      </w:r>
      <w:r w:rsidRPr="00004F96">
        <w:rPr>
          <w:lang w:eastAsia="ko-KR"/>
        </w:rPr>
        <w:t xml:space="preserve"> element set to </w:t>
      </w:r>
      <w:r>
        <w:rPr>
          <w:lang w:eastAsia="ko-KR"/>
        </w:rPr>
        <w:t>the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r>
        <w:rPr>
          <w:lang w:eastAsia="zh-CN"/>
        </w:rPr>
        <w:t xml:space="preserve"> and</w:t>
      </w:r>
    </w:p>
    <w:p w14:paraId="77DE3881" w14:textId="77777777" w:rsidR="00987F44" w:rsidRDefault="00987F44" w:rsidP="00987F44">
      <w:pPr>
        <w:pStyle w:val="B1"/>
      </w:pPr>
      <w:r>
        <w:rPr>
          <w:lang w:eastAsia="zh-CN"/>
        </w:rPr>
        <w:t>g</w:t>
      </w:r>
      <w:r w:rsidRPr="00004F96">
        <w:rPr>
          <w:lang w:eastAsia="zh-CN"/>
        </w:rPr>
        <w:t>)</w:t>
      </w:r>
      <w:r w:rsidRPr="00004F96">
        <w:rPr>
          <w:lang w:eastAsia="zh-CN"/>
        </w:rPr>
        <w:tab/>
      </w:r>
      <w:r w:rsidRPr="00004F96">
        <w:t xml:space="preserve">send the </w:t>
      </w:r>
      <w:r>
        <w:t>SIP MESSAGE</w:t>
      </w:r>
      <w:r w:rsidRPr="00004F96">
        <w:t xml:space="preserve"> request towards the SNRM-C according to </w:t>
      </w:r>
      <w:r>
        <w:t>3GPP TS 24.229 [6]</w:t>
      </w:r>
      <w:r w:rsidRPr="00004F96">
        <w:t>.</w:t>
      </w:r>
    </w:p>
    <w:p w14:paraId="232AA14E" w14:textId="77777777" w:rsidR="00987F44" w:rsidRDefault="00987F44" w:rsidP="00987F44">
      <w:pPr>
        <w:pStyle w:val="NO"/>
      </w:pPr>
      <w:r>
        <w:lastRenderedPageBreak/>
        <w:t>NOTE 1:</w:t>
      </w:r>
      <w:r>
        <w:tab/>
        <w:t>The MBS session announcement procedure is used by the SNRM-S for announcement of both the pre-defined and on demand MBS session to the SNRM-C.</w:t>
      </w:r>
    </w:p>
    <w:p w14:paraId="053CC2D2" w14:textId="5A864CA7" w:rsidR="00987F44" w:rsidRDefault="00987F44" w:rsidP="00987F44">
      <w:pPr>
        <w:pStyle w:val="NO"/>
        <w:rPr>
          <w:lang w:eastAsia="zh-CN"/>
        </w:rPr>
      </w:pPr>
      <w:r>
        <w:t>NOTE 2:</w:t>
      </w:r>
      <w:r>
        <w:tab/>
        <w:t xml:space="preserve">The MBS session announcement procedure can be used by the SNRM-S to share the </w:t>
      </w:r>
      <w:r w:rsidRPr="009A308D">
        <w:t xml:space="preserve">associated information between a specific group communication and MBS session to the </w:t>
      </w:r>
      <w:r>
        <w:t xml:space="preserve">SNRM-C, rather than defining the </w:t>
      </w:r>
      <w:r w:rsidRPr="003167FF">
        <w:rPr>
          <w:lang w:eastAsia="zh-CN"/>
        </w:rPr>
        <w:t>MapGroupToSessionStream</w:t>
      </w:r>
      <w:r>
        <w:rPr>
          <w:lang w:eastAsia="zh-CN"/>
        </w:rPr>
        <w:t xml:space="preserve"> as specified in clause 14.3.4A.6.1 of 3GPP TS 2</w:t>
      </w:r>
      <w:r w:rsidR="00D07841">
        <w:rPr>
          <w:lang w:eastAsia="zh-CN"/>
        </w:rPr>
        <w:t>3</w:t>
      </w:r>
      <w:r>
        <w:rPr>
          <w:lang w:eastAsia="zh-CN"/>
        </w:rPr>
        <w:t>.434 [2].</w:t>
      </w:r>
    </w:p>
    <w:p w14:paraId="59B6B152" w14:textId="3EFD5CDD" w:rsidR="00987F44" w:rsidRDefault="00987F44" w:rsidP="00987F44">
      <w:pPr>
        <w:pStyle w:val="Heading7"/>
      </w:pPr>
      <w:bookmarkStart w:id="200" w:name="_CR6_2_3_10_2_4"/>
      <w:bookmarkStart w:id="201" w:name="_Toc218596104"/>
      <w:bookmarkEnd w:id="200"/>
      <w:r>
        <w:t>6.2.3.10.2.4</w:t>
      </w:r>
      <w:r>
        <w:tab/>
        <w:t>SIP based MBS session de-announcement procedure</w:t>
      </w:r>
      <w:bookmarkEnd w:id="201"/>
    </w:p>
    <w:p w14:paraId="50BD8CBA" w14:textId="77777777" w:rsidR="00987F44" w:rsidRPr="00004F96" w:rsidRDefault="00987F44" w:rsidP="00987F44">
      <w:r>
        <w:t xml:space="preserve">To share the MBS session de-announcement with the SNRM-C, </w:t>
      </w:r>
      <w:r w:rsidRPr="00004F96">
        <w:t xml:space="preserve">the </w:t>
      </w:r>
      <w:r>
        <w:t xml:space="preserve">SNRM-S </w:t>
      </w:r>
      <w:r w:rsidRPr="00004F96">
        <w:t xml:space="preserve">shall generate a </w:t>
      </w:r>
      <w:r>
        <w:t>SI</w:t>
      </w:r>
      <w:r w:rsidRPr="00004F96">
        <w:t xml:space="preserve">P </w:t>
      </w:r>
      <w:r>
        <w:t>MESSAGE</w:t>
      </w:r>
      <w:r w:rsidRPr="00004F96">
        <w:t xml:space="preserve"> request in accordance with 3GPP TS 24.229 [6] and IETF RFC 3428 [17], the SNRM-S</w:t>
      </w:r>
      <w:r>
        <w:t xml:space="preserve"> shall</w:t>
      </w:r>
      <w:r w:rsidRPr="00004F96">
        <w:t>:</w:t>
      </w:r>
    </w:p>
    <w:p w14:paraId="12CC91AA" w14:textId="77777777" w:rsidR="00987F44" w:rsidRPr="00004F96" w:rsidRDefault="00987F44" w:rsidP="00987F44">
      <w:pPr>
        <w:pStyle w:val="B1"/>
      </w:pPr>
      <w:r w:rsidRPr="00004F96">
        <w:t>a)</w:t>
      </w:r>
      <w:r w:rsidRPr="00004F96">
        <w:tab/>
        <w:t>set the Request-URI to the URI received in the To header field in a third-party SIP REGISTER request;</w:t>
      </w:r>
    </w:p>
    <w:p w14:paraId="4CFCF548" w14:textId="77777777" w:rsidR="00987F44" w:rsidRDefault="00987F44" w:rsidP="00987F44">
      <w:pPr>
        <w:pStyle w:val="B1"/>
        <w:rPr>
          <w:lang w:eastAsia="ko-KR"/>
        </w:rPr>
      </w:pPr>
      <w:r w:rsidRPr="00004F96">
        <w:t>b)</w:t>
      </w:r>
      <w:r w:rsidRPr="00004F96">
        <w:tab/>
      </w:r>
      <w:r w:rsidRPr="00004F96">
        <w:rPr>
          <w:lang w:eastAsia="ko-KR"/>
        </w:rPr>
        <w:t>include an Accept-Contact header field with the g.3gpp.icsi-ref media-feature tag with the value of "urn:urn-7:3gpp-service.ims.icsi.seal" along with parameters "require" and "explicit" according to IETF RFC 3841 [18];</w:t>
      </w:r>
    </w:p>
    <w:p w14:paraId="1F5AB2C9" w14:textId="77777777" w:rsidR="00987F44" w:rsidRPr="00004F96" w:rsidRDefault="00987F44" w:rsidP="00987F44">
      <w:pPr>
        <w:pStyle w:val="B1"/>
        <w:rPr>
          <w:lang w:eastAsia="ko-KR"/>
        </w:rPr>
      </w:pPr>
      <w:r>
        <w:rPr>
          <w:lang w:eastAsia="ko-KR"/>
        </w:rPr>
        <w:t>c)</w:t>
      </w:r>
      <w:r>
        <w:rPr>
          <w:lang w:eastAsia="ko-KR"/>
        </w:rPr>
        <w:tab/>
      </w:r>
      <w:r w:rsidRPr="00004F96">
        <w:rPr>
          <w:lang w:eastAsia="ko-KR"/>
        </w:rPr>
        <w:t>include a P-Asserted-Service header field with the value "urn:urn-7:3gpp-service.ims.icsi.seal";</w:t>
      </w:r>
    </w:p>
    <w:p w14:paraId="75898482" w14:textId="77777777" w:rsidR="00987F44" w:rsidRPr="00004F96" w:rsidRDefault="00987F44" w:rsidP="00987F44">
      <w:pPr>
        <w:pStyle w:val="B1"/>
        <w:rPr>
          <w:lang w:eastAsia="ko-KR"/>
        </w:rPr>
      </w:pPr>
      <w:r w:rsidRPr="00004F96">
        <w:rPr>
          <w:lang w:eastAsia="ko-KR"/>
        </w:rPr>
        <w:t>d)</w:t>
      </w:r>
      <w:r w:rsidRPr="00004F96">
        <w:tab/>
        <w:t xml:space="preserve">include </w:t>
      </w:r>
      <w:r>
        <w:rPr>
          <w:lang w:eastAsia="ko-KR"/>
        </w:rPr>
        <w:t>the MB</w:t>
      </w:r>
      <w:r w:rsidRPr="00004F96">
        <w:rPr>
          <w:lang w:eastAsia="ko-KR"/>
        </w:rPr>
        <w:t xml:space="preserve">S public service identity of the SNRM-S in </w:t>
      </w:r>
      <w:r w:rsidRPr="00004F96">
        <w:t xml:space="preserve">the </w:t>
      </w:r>
      <w:r w:rsidRPr="00004F96">
        <w:rPr>
          <w:lang w:eastAsia="ko-KR"/>
        </w:rPr>
        <w:t>P-Asserted-Identity header field;</w:t>
      </w:r>
    </w:p>
    <w:p w14:paraId="37AD77F9" w14:textId="77777777" w:rsidR="00987F44" w:rsidRDefault="00987F44" w:rsidP="00987F44">
      <w:pPr>
        <w:pStyle w:val="B1"/>
      </w:pPr>
      <w:r>
        <w:t>e)</w:t>
      </w:r>
      <w:r>
        <w:tab/>
        <w:t>include the mb</w:t>
      </w:r>
      <w:r w:rsidRPr="00004F96">
        <w:t>s-usage-info</w:t>
      </w:r>
      <w:r>
        <w:t xml:space="preserve"> XML payload in the</w:t>
      </w:r>
      <w:r w:rsidRPr="009F2D00">
        <w:t xml:space="preserve"> </w:t>
      </w:r>
      <w:r>
        <w:t>SI</w:t>
      </w:r>
      <w:r w:rsidRPr="00004F96">
        <w:t xml:space="preserve">P </w:t>
      </w:r>
      <w:r>
        <w:t>MESSAGE body carrying the MBS session de-announcement XML generated as below;</w:t>
      </w:r>
    </w:p>
    <w:p w14:paraId="14E051F8" w14:textId="77777777" w:rsidR="00987F44" w:rsidRDefault="00987F44" w:rsidP="00987F44">
      <w:pPr>
        <w:pStyle w:val="B2"/>
      </w:pPr>
      <w:r>
        <w:t>1)</w:t>
      </w:r>
      <w:r>
        <w:tab/>
        <w:t>an "application/vnd.3gpp.seal-mb</w:t>
      </w:r>
      <w:r w:rsidRPr="00004F96">
        <w:t>s-usage-info+xml</w:t>
      </w:r>
      <w:r>
        <w:t>"</w:t>
      </w:r>
      <w:r w:rsidRPr="00004F96">
        <w:t xml:space="preserve"> with</w:t>
      </w:r>
      <w:r>
        <w:t xml:space="preserve"> root element as &lt;</w:t>
      </w:r>
      <w:r w:rsidRPr="00AB7936">
        <w:t>seal-mbs-usage-info</w:t>
      </w:r>
      <w:r>
        <w:t>&gt;; and shall</w:t>
      </w:r>
    </w:p>
    <w:p w14:paraId="7CB547A5" w14:textId="77777777" w:rsidR="00987F44" w:rsidRDefault="00987F44" w:rsidP="00987F44">
      <w:pPr>
        <w:pStyle w:val="B3"/>
      </w:pPr>
      <w:r>
        <w:t>i)</w:t>
      </w:r>
      <w:r>
        <w:tab/>
        <w:t xml:space="preserve">include </w:t>
      </w:r>
      <w:r w:rsidRPr="00004F96">
        <w:t xml:space="preserve">&lt;version&gt; </w:t>
      </w:r>
      <w:r>
        <w:t>sub-</w:t>
      </w:r>
      <w:r w:rsidRPr="00004F96">
        <w:t>element set to "1"</w:t>
      </w:r>
      <w:r>
        <w:t>;</w:t>
      </w:r>
      <w:r w:rsidRPr="00004F96">
        <w:t xml:space="preserve"> and</w:t>
      </w:r>
    </w:p>
    <w:p w14:paraId="518A79C1" w14:textId="77777777" w:rsidR="00987F44" w:rsidRPr="00004F96" w:rsidRDefault="00987F44" w:rsidP="00987F44">
      <w:pPr>
        <w:pStyle w:val="B3"/>
      </w:pPr>
      <w:r>
        <w:t>ii)</w:t>
      </w:r>
      <w:r>
        <w:tab/>
        <w:t xml:space="preserve">include </w:t>
      </w:r>
      <w:r w:rsidRPr="00004F96">
        <w:t>one or more &lt;</w:t>
      </w:r>
      <w:r>
        <w:t>mbs-</w:t>
      </w:r>
      <w:r w:rsidRPr="00004F96">
        <w:t>announcement&gt; elements</w:t>
      </w:r>
      <w:r>
        <w:t>, with e</w:t>
      </w:r>
      <w:r w:rsidRPr="00004F96">
        <w:t>ach &lt;</w:t>
      </w:r>
      <w:r>
        <w:t>mbs-</w:t>
      </w:r>
      <w:r w:rsidRPr="00004F96">
        <w:t>announcement&gt; element</w:t>
      </w:r>
      <w:r>
        <w:t xml:space="preserve"> </w:t>
      </w:r>
      <w:r>
        <w:rPr>
          <w:lang w:eastAsia="zh-CN"/>
        </w:rPr>
        <w:t>shall</w:t>
      </w:r>
      <w:r w:rsidRPr="00004F96">
        <w:rPr>
          <w:lang w:eastAsia="zh-CN"/>
        </w:rPr>
        <w:t xml:space="preserve"> include </w:t>
      </w:r>
      <w:r>
        <w:rPr>
          <w:lang w:eastAsia="zh-CN"/>
        </w:rPr>
        <w:t xml:space="preserve">only the </w:t>
      </w:r>
      <w:r w:rsidRPr="00004F96">
        <w:rPr>
          <w:lang w:eastAsia="zh-CN"/>
        </w:rPr>
        <w:t>&lt;</w:t>
      </w:r>
      <w:r>
        <w:rPr>
          <w:lang w:eastAsia="zh-CN"/>
        </w:rPr>
        <w:t>mbs</w:t>
      </w:r>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that will be released; and</w:t>
      </w:r>
    </w:p>
    <w:p w14:paraId="00473D52" w14:textId="6C7434F5" w:rsidR="00987F44" w:rsidRPr="007123BD" w:rsidRDefault="00987F44" w:rsidP="00987F44">
      <w:pPr>
        <w:pStyle w:val="B1"/>
        <w:rPr>
          <w:lang w:eastAsia="zh-CN"/>
        </w:rPr>
      </w:pPr>
      <w:r>
        <w:t>f</w:t>
      </w:r>
      <w:r w:rsidRPr="00004F96">
        <w:t>)</w:t>
      </w:r>
      <w:r w:rsidRPr="00004F96">
        <w:tab/>
        <w:t xml:space="preserve">send the </w:t>
      </w:r>
      <w:r>
        <w:t>SI</w:t>
      </w:r>
      <w:r w:rsidRPr="00004F96">
        <w:t xml:space="preserve">P </w:t>
      </w:r>
      <w:r>
        <w:t>MESSAGE</w:t>
      </w:r>
      <w:r w:rsidRPr="00004F96">
        <w:t xml:space="preserve"> request towards the SNRM-C according to </w:t>
      </w:r>
      <w:r>
        <w:t>3GPP TS 24.229 [6]</w:t>
      </w:r>
      <w:r w:rsidRPr="00004F96">
        <w:t>.</w:t>
      </w:r>
    </w:p>
    <w:p w14:paraId="3120B2C0" w14:textId="50CD5566" w:rsidR="005760F6" w:rsidRDefault="005760F6" w:rsidP="002E7E74">
      <w:pPr>
        <w:pStyle w:val="Heading5"/>
      </w:pPr>
      <w:bookmarkStart w:id="202" w:name="_CR6_2_3_10_3"/>
      <w:bookmarkStart w:id="203" w:name="_Toc218596105"/>
      <w:bookmarkEnd w:id="202"/>
      <w:r>
        <w:t>6.2.3.10</w:t>
      </w:r>
      <w:r w:rsidRPr="00004F96">
        <w:t>.3</w:t>
      </w:r>
      <w:r w:rsidRPr="00004F96">
        <w:tab/>
      </w:r>
      <w:r>
        <w:t>SNRM</w:t>
      </w:r>
      <w:r w:rsidRPr="00004F96">
        <w:t xml:space="preserve"> </w:t>
      </w:r>
      <w:r>
        <w:t>c</w:t>
      </w:r>
      <w:r w:rsidRPr="00004F96">
        <w:t xml:space="preserve">lient </w:t>
      </w:r>
      <w:bookmarkStart w:id="204" w:name="OLE_LINK183"/>
      <w:bookmarkStart w:id="205" w:name="OLE_LINK184"/>
      <w:r>
        <w:t xml:space="preserve">SIP and HTTP </w:t>
      </w:r>
      <w:r w:rsidRPr="00004F96">
        <w:t>procedure</w:t>
      </w:r>
      <w:r>
        <w:t>s</w:t>
      </w:r>
      <w:bookmarkStart w:id="206" w:name="OLE_LINK185"/>
      <w:bookmarkStart w:id="207" w:name="OLE_LINK186"/>
      <w:bookmarkEnd w:id="203"/>
      <w:bookmarkEnd w:id="204"/>
      <w:bookmarkEnd w:id="205"/>
    </w:p>
    <w:p w14:paraId="32BBB57A" w14:textId="77777777" w:rsidR="00C66174" w:rsidRDefault="00C66174" w:rsidP="00C66174">
      <w:pPr>
        <w:pStyle w:val="Heading7"/>
      </w:pPr>
      <w:bookmarkStart w:id="208" w:name="_CR6_2_3_10_3_1"/>
      <w:bookmarkStart w:id="209" w:name="_Toc218596106"/>
      <w:bookmarkEnd w:id="208"/>
      <w:r>
        <w:t>6.2.3.10.3.1</w:t>
      </w:r>
      <w:r>
        <w:tab/>
        <w:t>HTTP based MBS session announcement procedure</w:t>
      </w:r>
      <w:bookmarkEnd w:id="209"/>
    </w:p>
    <w:p w14:paraId="662DE39B" w14:textId="77777777" w:rsidR="00C66174" w:rsidRPr="00004F96" w:rsidRDefault="00C66174" w:rsidP="00C66174">
      <w:r w:rsidRPr="00004F96">
        <w:t xml:space="preserve">Upon receiving </w:t>
      </w:r>
      <w:r>
        <w:t>an</w:t>
      </w:r>
      <w:r w:rsidRPr="00004F96">
        <w:t xml:space="preserve"> HTTP POST request message </w:t>
      </w:r>
      <w:r>
        <w:t>from SNRM-S, the SNRM-C shall check for:</w:t>
      </w:r>
    </w:p>
    <w:p w14:paraId="0981ACCB" w14:textId="77777777" w:rsidR="00C66174" w:rsidRPr="00004F96" w:rsidRDefault="00C66174" w:rsidP="00C66174">
      <w:pPr>
        <w:pStyle w:val="B1"/>
      </w:pPr>
      <w:r w:rsidRPr="00004F96">
        <w:t>a)</w:t>
      </w:r>
      <w:r w:rsidRPr="00004F96">
        <w:tab/>
      </w:r>
      <w:r>
        <w:t>the</w:t>
      </w:r>
      <w:r w:rsidRPr="00004F96">
        <w:t xml:space="preserve"> Content-Type header field set to "application/vnd.3gpp.seal-mbs-usage-info+xml"; and</w:t>
      </w:r>
    </w:p>
    <w:p w14:paraId="4ECEA869" w14:textId="7051FE59" w:rsidR="00C66174" w:rsidRDefault="00C66174" w:rsidP="00C66174">
      <w:pPr>
        <w:pStyle w:val="B1"/>
      </w:pPr>
      <w:r w:rsidRPr="00004F96">
        <w:t>b)</w:t>
      </w:r>
      <w:r w:rsidRPr="00004F96">
        <w:tab/>
      </w:r>
      <w:r>
        <w:t xml:space="preserve">the MIME body </w:t>
      </w:r>
      <w:r w:rsidRPr="00004F96">
        <w:t xml:space="preserve">with the </w:t>
      </w:r>
      <w:r w:rsidRPr="00004F96">
        <w:rPr>
          <w:lang w:eastAsia="ko-KR"/>
        </w:rPr>
        <w:t xml:space="preserve">Content-Type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 xml:space="preserve">" and process the MIME payload as per MBS session announcement XML </w:t>
      </w:r>
      <w:r w:rsidRPr="00004F96">
        <w:t>as specified in clause 6.2.3.1</w:t>
      </w:r>
      <w:r>
        <w:t>0.</w:t>
      </w:r>
      <w:r w:rsidR="00601989">
        <w:t>6</w:t>
      </w:r>
      <w:r>
        <w:t xml:space="preserve">. For each </w:t>
      </w:r>
      <w:r w:rsidRPr="00004F96">
        <w:t>&lt;</w:t>
      </w:r>
      <w:r>
        <w:t>mbs-announcement&gt; element, the SNRM-C shall check for:</w:t>
      </w:r>
    </w:p>
    <w:p w14:paraId="691F949E" w14:textId="77777777" w:rsidR="00C66174" w:rsidRDefault="00C66174" w:rsidP="00C66174">
      <w:pPr>
        <w:pStyle w:val="B2"/>
      </w:pPr>
      <w:r>
        <w:rPr>
          <w:lang w:eastAsia="ko-KR"/>
        </w:rPr>
        <w:t>1</w:t>
      </w:r>
      <w:r>
        <w:t>)</w:t>
      </w:r>
      <w:r>
        <w:tab/>
        <w:t xml:space="preserve">the </w:t>
      </w:r>
      <w:r w:rsidRPr="00004F96">
        <w:t>&lt;</w:t>
      </w:r>
      <w:r w:rsidRPr="00350623">
        <w:rPr>
          <w:lang w:eastAsia="zh-CN"/>
        </w:rPr>
        <w:t xml:space="preserve"> </w:t>
      </w:r>
      <w:r>
        <w:rPr>
          <w:lang w:eastAsia="zh-CN"/>
        </w:rPr>
        <w:t>mbs</w:t>
      </w:r>
      <w:r w:rsidRPr="00711244">
        <w:rPr>
          <w:lang w:eastAsia="zh-CN"/>
        </w:rPr>
        <w:t>-</w:t>
      </w:r>
      <w:r>
        <w:rPr>
          <w:lang w:eastAsia="zh-CN"/>
        </w:rPr>
        <w:t>session</w:t>
      </w:r>
      <w:r w:rsidRPr="00711244">
        <w:rPr>
          <w:lang w:eastAsia="zh-CN"/>
        </w:rPr>
        <w:t>-id</w:t>
      </w:r>
      <w:r>
        <w:t xml:space="preserve">&gt; element to find the </w:t>
      </w:r>
      <w:r>
        <w:rPr>
          <w:lang w:eastAsia="zh-CN"/>
        </w:rPr>
        <w:t>mbs</w:t>
      </w:r>
      <w:r w:rsidRPr="00711244">
        <w:rPr>
          <w:lang w:eastAsia="zh-CN"/>
        </w:rPr>
        <w:t>-</w:t>
      </w:r>
      <w:r>
        <w:rPr>
          <w:lang w:eastAsia="zh-CN"/>
        </w:rPr>
        <w:t>session</w:t>
      </w:r>
      <w:r w:rsidRPr="00711244">
        <w:rPr>
          <w:lang w:eastAsia="zh-CN"/>
        </w:rPr>
        <w:t>-id</w:t>
      </w:r>
      <w:r w:rsidRPr="00004F96">
        <w:t>;</w:t>
      </w:r>
    </w:p>
    <w:p w14:paraId="7B954E62" w14:textId="77777777" w:rsidR="00C66174" w:rsidRDefault="00C66174" w:rsidP="00C66174">
      <w:pPr>
        <w:pStyle w:val="B2"/>
      </w:pPr>
      <w:r>
        <w:t>2)</w:t>
      </w:r>
      <w:r>
        <w:tab/>
        <w:t>the &lt;mbs-session-props&gt; element to find the if the user data is delivered via broadcast or multicast mode;</w:t>
      </w:r>
    </w:p>
    <w:p w14:paraId="29ECEF67" w14:textId="77777777" w:rsidR="00C66174" w:rsidRDefault="00C66174" w:rsidP="00C66174">
      <w:pPr>
        <w:pStyle w:val="B2"/>
      </w:pPr>
      <w:r>
        <w:t>3)</w:t>
      </w:r>
      <w:r>
        <w:tab/>
        <w:t>the &lt;mbs-listening-status-notify&gt; element set to "true" to indicate the SNRM-C to send listening status notification for this MBS session;</w:t>
      </w:r>
    </w:p>
    <w:p w14:paraId="01A9082E" w14:textId="77777777" w:rsidR="00C66174" w:rsidRDefault="00C66174" w:rsidP="00C66174">
      <w:pPr>
        <w:pStyle w:val="B2"/>
      </w:pPr>
      <w:r>
        <w:t>4)</w:t>
      </w:r>
      <w:r>
        <w:tab/>
        <w:t>the &lt;mbs-announcement-acknowledgement&gt; element set to "true" to indicate the SNRM-C to send the MBS announcement acknowledgement on receiving this announcement; and</w:t>
      </w:r>
    </w:p>
    <w:p w14:paraId="4CAB844F" w14:textId="77777777" w:rsidR="00C66174" w:rsidRDefault="00C66174" w:rsidP="00C66174">
      <w:pPr>
        <w:pStyle w:val="B2"/>
      </w:pPr>
      <w:r>
        <w:t>5)</w:t>
      </w:r>
      <w:r>
        <w:tab/>
        <w:t>the &lt;mbs-session-join-notify&gt; element set to "true" to indicate the SNRM-C to send session join notification for when the VAL user or UE joins the group;</w:t>
      </w:r>
    </w:p>
    <w:p w14:paraId="6AFF9BFF" w14:textId="77777777" w:rsidR="00C66174" w:rsidRDefault="00C66174" w:rsidP="00C66174">
      <w:pPr>
        <w:pStyle w:val="B2"/>
      </w:pPr>
      <w:r>
        <w:t>6</w:t>
      </w:r>
      <w:r w:rsidRPr="00CC79CD">
        <w:t>)</w:t>
      </w:r>
      <w:r w:rsidRPr="00CC79CD">
        <w:tab/>
        <w:t>the &lt;seal</w:t>
      </w:r>
      <w:r>
        <w:t>-mbs-sdp&gt; element for</w:t>
      </w:r>
      <w:r w:rsidRPr="00CC79CD">
        <w:t xml:space="preserve"> the SDP information associated with MBS session;</w:t>
      </w:r>
    </w:p>
    <w:p w14:paraId="6B106E02" w14:textId="77777777" w:rsidR="00C66174" w:rsidRDefault="00C66174" w:rsidP="00C66174">
      <w:pPr>
        <w:pStyle w:val="B2"/>
      </w:pPr>
      <w:r>
        <w:t>7)</w:t>
      </w:r>
      <w:r>
        <w:tab/>
        <w:t>the &lt;mbms-</w:t>
      </w:r>
      <w:r w:rsidRPr="00004F96">
        <w:t>announcement</w:t>
      </w:r>
      <w:r>
        <w:t xml:space="preserve">&gt; element to find if the </w:t>
      </w:r>
      <w:r w:rsidRPr="003167FF">
        <w:t>established eMBMS bearer</w:t>
      </w:r>
      <w:r>
        <w:t xml:space="preserve"> </w:t>
      </w:r>
      <w:r w:rsidRPr="003167FF">
        <w:t xml:space="preserve">information </w:t>
      </w:r>
      <w:r>
        <w:t>that shall be used by t</w:t>
      </w:r>
      <w:r w:rsidRPr="003167FF">
        <w:t xml:space="preserve">he </w:t>
      </w:r>
      <w:r>
        <w:t>S</w:t>
      </w:r>
      <w:r w:rsidRPr="003167FF">
        <w:t>NRM</w:t>
      </w:r>
      <w:r>
        <w:t xml:space="preserve">-C when attached to the </w:t>
      </w:r>
      <w:r w:rsidRPr="003167FF">
        <w:t>LTE</w:t>
      </w:r>
      <w:r>
        <w:t>.</w:t>
      </w:r>
    </w:p>
    <w:p w14:paraId="705943FA" w14:textId="77777777" w:rsidR="00C66174" w:rsidRDefault="00C66174" w:rsidP="00C66174">
      <w:pPr>
        <w:pStyle w:val="B1"/>
        <w:rPr>
          <w:lang w:eastAsia="ko-KR"/>
        </w:rPr>
      </w:pPr>
      <w:r>
        <w:lastRenderedPageBreak/>
        <w:t>c)</w:t>
      </w:r>
      <w:r>
        <w:tab/>
        <w:t xml:space="preserve">the MIME body </w:t>
      </w:r>
      <w:r w:rsidRPr="00004F96">
        <w:rPr>
          <w:lang w:eastAsia="ko-KR"/>
        </w:rPr>
        <w:t>with</w:t>
      </w:r>
      <w:r>
        <w:rPr>
          <w:lang w:eastAsia="ko-KR"/>
        </w:rPr>
        <w:t xml:space="preserve"> the</w:t>
      </w:r>
      <w:r w:rsidRPr="00004F96">
        <w:rPr>
          <w:lang w:eastAsia="ko-KR"/>
        </w:rPr>
        <w:t xml:space="preserve"> Content-Type header field set to "application/</w:t>
      </w:r>
      <w:r w:rsidRPr="00004F96">
        <w:t>vnd.3gpp.seal-info+xml</w:t>
      </w:r>
      <w:r>
        <w:rPr>
          <w:lang w:eastAsia="ko-KR"/>
        </w:rPr>
        <w:t xml:space="preserve">"and </w:t>
      </w:r>
      <w:r>
        <w:t xml:space="preserve">process the </w:t>
      </w:r>
      <w:r w:rsidRPr="00004F96">
        <w:t xml:space="preserve">MIME </w:t>
      </w:r>
      <w:r>
        <w:t>payload as per SEAL info XML as specified in clause 7.4.2. For</w:t>
      </w:r>
      <w:r w:rsidRPr="00004F96">
        <w:rPr>
          <w:lang w:eastAsia="ko-KR"/>
        </w:rPr>
        <w:t xml:space="preserve"> the &lt;seal-request-uri&gt; </w:t>
      </w:r>
      <w:r>
        <w:rPr>
          <w:lang w:eastAsia="ko-KR"/>
        </w:rPr>
        <w:t>element, check for:</w:t>
      </w:r>
    </w:p>
    <w:p w14:paraId="2B91B466" w14:textId="77777777" w:rsidR="00C66174" w:rsidRDefault="00C66174" w:rsidP="00C66174">
      <w:pPr>
        <w:pStyle w:val="B2"/>
      </w:pPr>
      <w:r>
        <w:rPr>
          <w:lang w:eastAsia="ko-KR"/>
        </w:rPr>
        <w:t>1)</w:t>
      </w:r>
      <w:r>
        <w:rPr>
          <w:lang w:eastAsia="ko-KR"/>
        </w:rPr>
        <w:tab/>
        <w:t>the &lt;</w:t>
      </w:r>
      <w:r w:rsidRPr="00004F96">
        <w:t>VAL-user-id</w:t>
      </w:r>
      <w:r>
        <w:t>&gt;</w:t>
      </w:r>
      <w:r w:rsidRPr="00004F96">
        <w:rPr>
          <w:lang w:eastAsia="ko-KR"/>
        </w:rPr>
        <w:t xml:space="preserve"> element to the </w:t>
      </w:r>
      <w:r>
        <w:rPr>
          <w:lang w:eastAsia="ko-KR"/>
        </w:rPr>
        <w:t xml:space="preserve">find the </w:t>
      </w:r>
      <w:r w:rsidRPr="00004F96">
        <w:rPr>
          <w:lang w:eastAsia="ko-KR"/>
        </w:rPr>
        <w:t>VAL user ID of the user</w:t>
      </w:r>
      <w:r w:rsidRPr="00004F96">
        <w:rPr>
          <w:rFonts w:hint="eastAsia"/>
          <w:lang w:eastAsia="zh-CN"/>
        </w:rPr>
        <w:t>;</w:t>
      </w:r>
      <w:r w:rsidRPr="00004F96">
        <w:t xml:space="preserve"> and</w:t>
      </w:r>
    </w:p>
    <w:p w14:paraId="0FC27A29" w14:textId="77777777" w:rsidR="00C66174" w:rsidRPr="00004F96" w:rsidRDefault="00C66174" w:rsidP="00C66174">
      <w:pPr>
        <w:pStyle w:val="B2"/>
      </w:pPr>
      <w:r>
        <w:t>2)</w:t>
      </w:r>
      <w:r>
        <w:tab/>
        <w:t xml:space="preserve">the </w:t>
      </w:r>
      <w:r>
        <w:rPr>
          <w:lang w:eastAsia="ko-KR"/>
        </w:rPr>
        <w:t>&lt;</w:t>
      </w:r>
      <w:r w:rsidRPr="00004F96">
        <w:t>VAL-group-id</w:t>
      </w:r>
      <w:r>
        <w:t>&gt;</w:t>
      </w:r>
      <w:r w:rsidRPr="00004F96">
        <w:rPr>
          <w:lang w:eastAsia="ko-KR"/>
        </w:rPr>
        <w:t xml:space="preserve"> element to </w:t>
      </w:r>
      <w:r>
        <w:rPr>
          <w:lang w:eastAsia="ko-KR"/>
        </w:rPr>
        <w:t>the find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p>
    <w:p w14:paraId="32D526DA" w14:textId="77777777" w:rsidR="00C66174" w:rsidRDefault="00C66174" w:rsidP="00C66174">
      <w:pPr>
        <w:pStyle w:val="B1"/>
      </w:pPr>
      <w:r>
        <w:rPr>
          <w:lang w:eastAsia="zh-CN"/>
        </w:rPr>
        <w:t>d</w:t>
      </w:r>
      <w:r w:rsidRPr="00004F96">
        <w:rPr>
          <w:lang w:eastAsia="zh-CN"/>
        </w:rPr>
        <w:t>)</w:t>
      </w:r>
      <w:r w:rsidRPr="00004F96">
        <w:rPr>
          <w:lang w:eastAsia="zh-CN"/>
        </w:rPr>
        <w:tab/>
      </w:r>
      <w:r w:rsidRPr="00004F96">
        <w:t xml:space="preserve">shall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6403643" w14:textId="77777777" w:rsidR="00C66174" w:rsidRDefault="00C66174" w:rsidP="00D07841">
      <w:pPr>
        <w:pStyle w:val="Heading6"/>
        <w:overflowPunct/>
        <w:autoSpaceDE/>
        <w:autoSpaceDN/>
        <w:adjustRightInd/>
        <w:textAlignment w:val="auto"/>
      </w:pPr>
      <w:bookmarkStart w:id="210" w:name="_CR6_2_3_10_3_2"/>
      <w:bookmarkStart w:id="211" w:name="_Toc218596107"/>
      <w:bookmarkEnd w:id="210"/>
      <w:r>
        <w:t>6.2.3.10.3.2</w:t>
      </w:r>
      <w:r>
        <w:tab/>
        <w:t>HTTP based MBS session de-announcement procedure</w:t>
      </w:r>
      <w:bookmarkEnd w:id="211"/>
    </w:p>
    <w:p w14:paraId="586E839A" w14:textId="77777777" w:rsidR="00C66174" w:rsidRPr="00004F96" w:rsidRDefault="00C66174" w:rsidP="00C66174">
      <w:r w:rsidRPr="00004F96">
        <w:t xml:space="preserve">Upon receiving </w:t>
      </w:r>
      <w:r>
        <w:t>an</w:t>
      </w:r>
      <w:r w:rsidRPr="00004F96">
        <w:t xml:space="preserve"> HTTP </w:t>
      </w:r>
      <w:r>
        <w:t>POST</w:t>
      </w:r>
      <w:r w:rsidRPr="00004F96">
        <w:t xml:space="preserve"> request message </w:t>
      </w:r>
      <w:r>
        <w:t>from SNRM-S, the SNRM-C shall:</w:t>
      </w:r>
    </w:p>
    <w:p w14:paraId="22BB8DED" w14:textId="77777777" w:rsidR="00C66174" w:rsidRPr="00004F96" w:rsidRDefault="00C66174" w:rsidP="00C66174">
      <w:pPr>
        <w:pStyle w:val="B1"/>
      </w:pPr>
      <w:r w:rsidRPr="00004F96">
        <w:t>a)</w:t>
      </w:r>
      <w:r w:rsidRPr="00004F96">
        <w:tab/>
      </w:r>
      <w:r>
        <w:t>check if the</w:t>
      </w:r>
      <w:r w:rsidRPr="00004F96">
        <w:t xml:space="preserve"> Content-Type header field set to "application/vnd.3gpp.seal-mbs-usage-info+xml"; and</w:t>
      </w:r>
    </w:p>
    <w:p w14:paraId="104094EB" w14:textId="77777777" w:rsidR="00C66174" w:rsidRDefault="00C66174" w:rsidP="00C66174">
      <w:pPr>
        <w:pStyle w:val="B1"/>
      </w:pPr>
      <w:r w:rsidRPr="00004F96">
        <w:t>b)</w:t>
      </w:r>
      <w:r w:rsidRPr="00004F96">
        <w:tab/>
      </w:r>
      <w:r>
        <w:t xml:space="preserve">check for the MIME body </w:t>
      </w:r>
      <w:r w:rsidRPr="00004F96">
        <w:t xml:space="preserve">with the </w:t>
      </w:r>
      <w:r w:rsidRPr="00004F96">
        <w:rPr>
          <w:lang w:eastAsia="ko-KR"/>
        </w:rPr>
        <w:t xml:space="preserve">Content-Type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w:t>
      </w:r>
    </w:p>
    <w:p w14:paraId="189DAA5B" w14:textId="6D378B31" w:rsidR="00C66174" w:rsidRDefault="00C66174" w:rsidP="00C66174">
      <w:pPr>
        <w:pStyle w:val="B1"/>
        <w:rPr>
          <w:lang w:eastAsia="zh-CN"/>
        </w:rPr>
      </w:pPr>
      <w:r>
        <w:t>c)</w:t>
      </w:r>
      <w:r>
        <w:tab/>
        <w:t xml:space="preserve">process the MBS session announcement XML received in HTTP POST request body, for each </w:t>
      </w:r>
      <w:r w:rsidRPr="00004F96">
        <w:t>&lt;</w:t>
      </w:r>
      <w:r>
        <w:t xml:space="preserve">mbs-announcement&gt; element with an </w:t>
      </w:r>
      <w:r w:rsidRPr="00004F96">
        <w:t>&lt;</w:t>
      </w:r>
      <w:r>
        <w:rPr>
          <w:lang w:eastAsia="zh-CN"/>
        </w:rPr>
        <w:t>mbs</w:t>
      </w:r>
      <w:r w:rsidRPr="00711244">
        <w:rPr>
          <w:lang w:eastAsia="zh-CN"/>
        </w:rPr>
        <w:t>-</w:t>
      </w:r>
      <w:r>
        <w:rPr>
          <w:lang w:eastAsia="zh-CN"/>
        </w:rPr>
        <w:t>session</w:t>
      </w:r>
      <w:r w:rsidRPr="00711244">
        <w:rPr>
          <w:lang w:eastAsia="zh-CN"/>
        </w:rPr>
        <w:t>-id</w:t>
      </w:r>
      <w:r>
        <w:t xml:space="preserve">&gt; sub-element the SNRM-C </w:t>
      </w:r>
      <w:r>
        <w:rPr>
          <w:lang w:eastAsia="zh-CN"/>
        </w:rPr>
        <w:t>checks if there exists an MBS session matching and notifies the associated VAL client(s);</w:t>
      </w:r>
    </w:p>
    <w:p w14:paraId="79E10C26" w14:textId="4526D9C5" w:rsidR="00C66174" w:rsidRDefault="00C66174" w:rsidP="00C66174">
      <w:pPr>
        <w:pStyle w:val="B1"/>
      </w:pPr>
      <w:r>
        <w:rPr>
          <w:lang w:eastAsia="zh-CN"/>
        </w:rPr>
        <w:t>d)</w:t>
      </w:r>
      <w:r>
        <w:rPr>
          <w:lang w:eastAsia="zh-CN"/>
        </w:rPr>
        <w:tab/>
        <w:t>shall</w:t>
      </w:r>
      <w:r w:rsidRPr="00004F96">
        <w:t xml:space="preserve">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4CFA671F" w14:textId="0FA8BE63" w:rsidR="002E7E74" w:rsidRPr="00DE66D9" w:rsidRDefault="002E7E74" w:rsidP="002E7E74">
      <w:pPr>
        <w:pStyle w:val="Heading6"/>
      </w:pPr>
      <w:bookmarkStart w:id="212" w:name="_CR6_2_3_10_3_3"/>
      <w:bookmarkStart w:id="213" w:name="_Toc218596108"/>
      <w:bookmarkEnd w:id="212"/>
      <w:r>
        <w:t>6.2.3.10.3.3</w:t>
      </w:r>
      <w:r>
        <w:tab/>
        <w:t>SIP based MBS session announcement procedure</w:t>
      </w:r>
      <w:bookmarkEnd w:id="213"/>
    </w:p>
    <w:p w14:paraId="3D52F677" w14:textId="77777777" w:rsidR="002E7E74" w:rsidRPr="00004F96" w:rsidRDefault="002E7E74" w:rsidP="002E7E74">
      <w:r w:rsidRPr="00004F96">
        <w:t xml:space="preserve">Upon receiving a SIP MESSAGE request </w:t>
      </w:r>
      <w:r>
        <w:t>from SNRM-S, the SNRM-C shall check for</w:t>
      </w:r>
      <w:r w:rsidRPr="00004F96">
        <w:t>:</w:t>
      </w:r>
    </w:p>
    <w:p w14:paraId="32C61AC8" w14:textId="77777777" w:rsidR="002E7E74" w:rsidRPr="00004F96" w:rsidRDefault="002E7E74" w:rsidP="002E7E74">
      <w:pPr>
        <w:pStyle w:val="B1"/>
        <w:rPr>
          <w:lang w:eastAsia="ko-KR"/>
        </w:rPr>
      </w:pPr>
      <w:r>
        <w:rPr>
          <w:lang w:eastAsia="ko-KR"/>
        </w:rPr>
        <w:t>a)</w:t>
      </w:r>
      <w:r>
        <w:rPr>
          <w:lang w:eastAsia="ko-KR"/>
        </w:rPr>
        <w:tab/>
        <w:t>the</w:t>
      </w:r>
      <w:r w:rsidRPr="00004F96">
        <w:rPr>
          <w:lang w:eastAsia="ko-KR"/>
        </w:rPr>
        <w:t xml:space="preserve"> P-Asserted-Service header field containing the "urn:urn-7:3gpp-service.ims.icsi.seal";</w:t>
      </w:r>
    </w:p>
    <w:p w14:paraId="74FE458B" w14:textId="77777777" w:rsidR="002E7E74" w:rsidRDefault="002E7E74" w:rsidP="002E7E74">
      <w:pPr>
        <w:pStyle w:val="B1"/>
      </w:pPr>
      <w:r w:rsidRPr="00004F96">
        <w:t>b)</w:t>
      </w:r>
      <w:r w:rsidRPr="00004F96">
        <w:tab/>
      </w:r>
      <w:r>
        <w:t>the</w:t>
      </w:r>
      <w:r w:rsidRPr="00004F96">
        <w:t xml:space="preserve"> </w:t>
      </w:r>
      <w:r w:rsidRPr="00004F96">
        <w:rPr>
          <w:lang w:eastAsia="ko-KR"/>
        </w:rPr>
        <w:t>application/vnd.3gpp.seal-mbs-usage-info+xml</w:t>
      </w:r>
      <w:r w:rsidRPr="00004F96">
        <w:t xml:space="preserve"> MIME body </w:t>
      </w:r>
      <w:r>
        <w:t xml:space="preserve">and process the MIME payload as per MBS session announcement XML </w:t>
      </w:r>
      <w:r w:rsidRPr="00004F96">
        <w:t>as specified in clause </w:t>
      </w:r>
      <w:r>
        <w:t xml:space="preserve">7.4.7. For each </w:t>
      </w:r>
      <w:r w:rsidRPr="00004F96">
        <w:t>&lt;</w:t>
      </w:r>
      <w:r>
        <w:t>mbs-announcement&gt; element, the SNRM-C shall check for:</w:t>
      </w:r>
    </w:p>
    <w:p w14:paraId="59BECBFF" w14:textId="77777777" w:rsidR="002E7E74" w:rsidRDefault="002E7E74" w:rsidP="002E7E74">
      <w:pPr>
        <w:pStyle w:val="B2"/>
      </w:pPr>
      <w:r>
        <w:rPr>
          <w:lang w:eastAsia="ko-KR"/>
        </w:rPr>
        <w:t>1</w:t>
      </w:r>
      <w:r>
        <w:t>)</w:t>
      </w:r>
      <w:r>
        <w:tab/>
        <w:t xml:space="preserve">the </w:t>
      </w:r>
      <w:r w:rsidRPr="00004F96">
        <w:t>&lt;</w:t>
      </w:r>
      <w:r>
        <w:rPr>
          <w:lang w:eastAsia="zh-CN"/>
        </w:rPr>
        <w:t>mbs</w:t>
      </w:r>
      <w:r w:rsidRPr="00711244">
        <w:rPr>
          <w:lang w:eastAsia="zh-CN"/>
        </w:rPr>
        <w:t>-</w:t>
      </w:r>
      <w:r>
        <w:rPr>
          <w:lang w:eastAsia="zh-CN"/>
        </w:rPr>
        <w:t>session</w:t>
      </w:r>
      <w:r w:rsidRPr="00711244">
        <w:rPr>
          <w:lang w:eastAsia="zh-CN"/>
        </w:rPr>
        <w:t>-id</w:t>
      </w:r>
      <w:r>
        <w:t xml:space="preserve">&gt; element to find the </w:t>
      </w:r>
      <w:r>
        <w:rPr>
          <w:lang w:eastAsia="zh-CN"/>
        </w:rPr>
        <w:t>mbs</w:t>
      </w:r>
      <w:r w:rsidRPr="00711244">
        <w:rPr>
          <w:lang w:eastAsia="zh-CN"/>
        </w:rPr>
        <w:t>-</w:t>
      </w:r>
      <w:r>
        <w:rPr>
          <w:lang w:eastAsia="zh-CN"/>
        </w:rPr>
        <w:t>session</w:t>
      </w:r>
      <w:r w:rsidRPr="00711244">
        <w:rPr>
          <w:lang w:eastAsia="zh-CN"/>
        </w:rPr>
        <w:t>-id</w:t>
      </w:r>
      <w:r w:rsidRPr="00004F96">
        <w:t>;</w:t>
      </w:r>
    </w:p>
    <w:p w14:paraId="07A4E210" w14:textId="77777777" w:rsidR="002E7E74" w:rsidRDefault="002E7E74" w:rsidP="002E7E74">
      <w:pPr>
        <w:pStyle w:val="B2"/>
      </w:pPr>
      <w:r>
        <w:t>2)</w:t>
      </w:r>
      <w:r>
        <w:tab/>
        <w:t>the &lt;mbs-session-props&gt; element to find the if the user data is delivered via broadcast or multicast mode;</w:t>
      </w:r>
    </w:p>
    <w:p w14:paraId="5B812CEB" w14:textId="77777777" w:rsidR="002E7E74" w:rsidRDefault="002E7E74" w:rsidP="002E7E74">
      <w:pPr>
        <w:pStyle w:val="B2"/>
      </w:pPr>
      <w:r>
        <w:t>3)</w:t>
      </w:r>
      <w:r>
        <w:tab/>
        <w:t>the &lt;mbs-listening-status-notify&gt; element set to "true" to indicate the SNRM-C to send listening status notification for this MBS session;</w:t>
      </w:r>
    </w:p>
    <w:p w14:paraId="05A51A8D" w14:textId="77777777" w:rsidR="002E7E74" w:rsidRDefault="002E7E74" w:rsidP="002E7E74">
      <w:pPr>
        <w:pStyle w:val="B2"/>
      </w:pPr>
      <w:r>
        <w:t>4)</w:t>
      </w:r>
      <w:r>
        <w:tab/>
        <w:t>the &lt;mbs-announcement-acknowledgement&gt; element set to "true" to indicate the SNRM-C to send the MBS announcement acknowledgement on receiving this announcement;</w:t>
      </w:r>
    </w:p>
    <w:p w14:paraId="29F84B45" w14:textId="77777777" w:rsidR="002E7E74" w:rsidRDefault="002E7E74" w:rsidP="002E7E74">
      <w:pPr>
        <w:pStyle w:val="B2"/>
      </w:pPr>
      <w:r>
        <w:t>5)</w:t>
      </w:r>
      <w:r>
        <w:tab/>
        <w:t>the &lt;mbs-session-join-notify&gt; element set to "true" to indicate the SNRM-C to send session join notification for when the VAL user or UE joins the group;</w:t>
      </w:r>
    </w:p>
    <w:p w14:paraId="356C6AD0" w14:textId="77777777" w:rsidR="002E7E74" w:rsidRDefault="002E7E74" w:rsidP="002E7E74">
      <w:pPr>
        <w:pStyle w:val="B2"/>
      </w:pPr>
      <w:r>
        <w:t>6</w:t>
      </w:r>
      <w:r w:rsidRPr="00CC79CD">
        <w:t>)</w:t>
      </w:r>
      <w:r w:rsidRPr="00CC79CD">
        <w:tab/>
        <w:t>the &lt;seal</w:t>
      </w:r>
      <w:r>
        <w:t>-mbs-sdp&gt; element for</w:t>
      </w:r>
      <w:r w:rsidRPr="00CC79CD">
        <w:t xml:space="preserve"> the SDP information associated with MBS session;</w:t>
      </w:r>
      <w:r>
        <w:t xml:space="preserve"> and</w:t>
      </w:r>
    </w:p>
    <w:p w14:paraId="1B4A71C0" w14:textId="77777777" w:rsidR="002E7E74" w:rsidRDefault="002E7E74" w:rsidP="002E7E74">
      <w:pPr>
        <w:pStyle w:val="B2"/>
      </w:pPr>
      <w:r>
        <w:t>7)</w:t>
      </w:r>
      <w:r>
        <w:tab/>
        <w:t>the &lt;mbms-</w:t>
      </w:r>
      <w:r w:rsidRPr="00004F96">
        <w:t>announcement</w:t>
      </w:r>
      <w:r>
        <w:t xml:space="preserve">&gt; element to find if the </w:t>
      </w:r>
      <w:r w:rsidRPr="003167FF">
        <w:t>established eMBMS bearer</w:t>
      </w:r>
      <w:r>
        <w:t xml:space="preserve"> </w:t>
      </w:r>
      <w:r w:rsidRPr="003167FF">
        <w:t xml:space="preserve">information </w:t>
      </w:r>
      <w:r>
        <w:t>that shall be used by t</w:t>
      </w:r>
      <w:r w:rsidRPr="003167FF">
        <w:t xml:space="preserve">he </w:t>
      </w:r>
      <w:r>
        <w:t>S</w:t>
      </w:r>
      <w:r w:rsidRPr="003167FF">
        <w:t>NRM</w:t>
      </w:r>
      <w:r>
        <w:t xml:space="preserve">-C when attached to the </w:t>
      </w:r>
      <w:r w:rsidRPr="003167FF">
        <w:t>LTE</w:t>
      </w:r>
      <w:r>
        <w:t>;</w:t>
      </w:r>
    </w:p>
    <w:p w14:paraId="11FA9178" w14:textId="77777777" w:rsidR="002E7E74" w:rsidRDefault="002E7E74" w:rsidP="002E7E74">
      <w:pPr>
        <w:pStyle w:val="B1"/>
        <w:rPr>
          <w:lang w:eastAsia="ko-KR"/>
        </w:rPr>
      </w:pPr>
      <w:r>
        <w:t>c)</w:t>
      </w:r>
      <w:r>
        <w:tab/>
        <w:t xml:space="preserve">the MIME body </w:t>
      </w:r>
      <w:r w:rsidRPr="00004F96">
        <w:rPr>
          <w:lang w:eastAsia="ko-KR"/>
        </w:rPr>
        <w:t>with</w:t>
      </w:r>
      <w:r>
        <w:rPr>
          <w:lang w:eastAsia="ko-KR"/>
        </w:rPr>
        <w:t xml:space="preserve"> the</w:t>
      </w:r>
      <w:r w:rsidRPr="00004F96">
        <w:rPr>
          <w:lang w:eastAsia="ko-KR"/>
        </w:rPr>
        <w:t xml:space="preserve"> Content-Type header field set to "application/</w:t>
      </w:r>
      <w:r w:rsidRPr="00004F96">
        <w:t>vnd.3gpp.seal-info+xml</w:t>
      </w:r>
      <w:r>
        <w:rPr>
          <w:lang w:eastAsia="ko-KR"/>
        </w:rPr>
        <w:t xml:space="preserve">"and </w:t>
      </w:r>
      <w:r>
        <w:t xml:space="preserve">process the </w:t>
      </w:r>
      <w:r w:rsidRPr="00004F96">
        <w:t xml:space="preserve">MIME </w:t>
      </w:r>
      <w:r>
        <w:t>payload as per SEAL info XML as specified in clause 7.4.2. For</w:t>
      </w:r>
      <w:r w:rsidRPr="00004F96">
        <w:rPr>
          <w:lang w:eastAsia="ko-KR"/>
        </w:rPr>
        <w:t xml:space="preserve"> the &lt;seal-request-uri&gt; </w:t>
      </w:r>
      <w:r>
        <w:rPr>
          <w:lang w:eastAsia="ko-KR"/>
        </w:rPr>
        <w:t>element, check for:</w:t>
      </w:r>
    </w:p>
    <w:p w14:paraId="54AB5D58" w14:textId="77777777" w:rsidR="002E7E74" w:rsidRDefault="002E7E74" w:rsidP="002E7E74">
      <w:pPr>
        <w:pStyle w:val="B2"/>
      </w:pPr>
      <w:r>
        <w:rPr>
          <w:lang w:eastAsia="ko-KR"/>
        </w:rPr>
        <w:t>1)</w:t>
      </w:r>
      <w:r>
        <w:rPr>
          <w:lang w:eastAsia="ko-KR"/>
        </w:rPr>
        <w:tab/>
        <w:t>the &lt;</w:t>
      </w:r>
      <w:r w:rsidRPr="00004F96">
        <w:t>VAL-user-id</w:t>
      </w:r>
      <w:r>
        <w:t>&gt;</w:t>
      </w:r>
      <w:r w:rsidRPr="00004F96">
        <w:rPr>
          <w:lang w:eastAsia="ko-KR"/>
        </w:rPr>
        <w:t xml:space="preserve"> element to the </w:t>
      </w:r>
      <w:r>
        <w:rPr>
          <w:lang w:eastAsia="ko-KR"/>
        </w:rPr>
        <w:t xml:space="preserve">find the </w:t>
      </w:r>
      <w:r w:rsidRPr="00004F96">
        <w:rPr>
          <w:lang w:eastAsia="ko-KR"/>
        </w:rPr>
        <w:t>VAL user ID of the user</w:t>
      </w:r>
      <w:r w:rsidRPr="00004F96">
        <w:rPr>
          <w:rFonts w:hint="eastAsia"/>
          <w:lang w:eastAsia="zh-CN"/>
        </w:rPr>
        <w:t>;</w:t>
      </w:r>
      <w:r w:rsidRPr="00004F96">
        <w:t xml:space="preserve"> and</w:t>
      </w:r>
    </w:p>
    <w:p w14:paraId="4D28CE03" w14:textId="77777777" w:rsidR="002E7E74" w:rsidRPr="00004F96" w:rsidRDefault="002E7E74" w:rsidP="002E7E74">
      <w:pPr>
        <w:pStyle w:val="B2"/>
      </w:pPr>
      <w:r>
        <w:t>2)</w:t>
      </w:r>
      <w:r>
        <w:tab/>
        <w:t xml:space="preserve">the </w:t>
      </w:r>
      <w:r>
        <w:rPr>
          <w:lang w:eastAsia="ko-KR"/>
        </w:rPr>
        <w:t>&lt;</w:t>
      </w:r>
      <w:r w:rsidRPr="00004F96">
        <w:t>VAL-group-id</w:t>
      </w:r>
      <w:r>
        <w:t>&gt;</w:t>
      </w:r>
      <w:r w:rsidRPr="00004F96">
        <w:rPr>
          <w:lang w:eastAsia="ko-KR"/>
        </w:rPr>
        <w:t xml:space="preserve"> element to </w:t>
      </w:r>
      <w:r>
        <w:rPr>
          <w:lang w:eastAsia="ko-KR"/>
        </w:rPr>
        <w:t>the find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r>
        <w:rPr>
          <w:lang w:eastAsia="zh-CN"/>
        </w:rPr>
        <w:t xml:space="preserve"> and</w:t>
      </w:r>
    </w:p>
    <w:p w14:paraId="29BB1C63" w14:textId="3E5FA9CF" w:rsidR="002E7E74" w:rsidRDefault="002E7E74" w:rsidP="002E7E74">
      <w:pPr>
        <w:pStyle w:val="B1"/>
      </w:pPr>
      <w:r>
        <w:rPr>
          <w:lang w:eastAsia="zh-CN"/>
        </w:rPr>
        <w:t>d</w:t>
      </w:r>
      <w:r w:rsidRPr="00004F96">
        <w:rPr>
          <w:lang w:eastAsia="zh-CN"/>
        </w:rPr>
        <w:t>)</w:t>
      </w:r>
      <w:r w:rsidRPr="00004F96">
        <w:rPr>
          <w:lang w:eastAsia="zh-CN"/>
        </w:rPr>
        <w:tab/>
      </w:r>
      <w:r w:rsidRPr="00004F96">
        <w:t xml:space="preserve">shall send the </w:t>
      </w:r>
      <w:r>
        <w:t>SIP</w:t>
      </w:r>
      <w:r w:rsidRPr="00004F96">
        <w:t xml:space="preserve"> </w:t>
      </w:r>
      <w:r w:rsidRPr="00A34374">
        <w:t xml:space="preserve">200 </w:t>
      </w:r>
      <w:r>
        <w:t>(OK)</w:t>
      </w:r>
      <w:r w:rsidRPr="00004F96">
        <w:t xml:space="preserve"> towards the SNRM-</w:t>
      </w:r>
      <w:r>
        <w:t>S</w:t>
      </w:r>
      <w:r w:rsidRPr="00004F96">
        <w:t xml:space="preserve"> according to 3GPP TS 24.229 [6</w:t>
      </w:r>
      <w:r>
        <w:t>]</w:t>
      </w:r>
      <w:r w:rsidRPr="00004F96">
        <w:t>.</w:t>
      </w:r>
    </w:p>
    <w:p w14:paraId="1DB6A86E" w14:textId="7F0F3ED0" w:rsidR="002E7E74" w:rsidRPr="00DE66D9" w:rsidRDefault="002E7E74" w:rsidP="002E7E74">
      <w:pPr>
        <w:pStyle w:val="Heading6"/>
      </w:pPr>
      <w:bookmarkStart w:id="214" w:name="_CR6_2_3_10_3_4"/>
      <w:bookmarkStart w:id="215" w:name="_Toc218596109"/>
      <w:bookmarkEnd w:id="214"/>
      <w:r>
        <w:t>6.2.3.10.3.4</w:t>
      </w:r>
      <w:r>
        <w:tab/>
        <w:t>SIP based MBS session de-announcement procedure</w:t>
      </w:r>
      <w:bookmarkEnd w:id="215"/>
    </w:p>
    <w:p w14:paraId="03684886" w14:textId="77777777" w:rsidR="002E7E74" w:rsidRPr="00004F96" w:rsidRDefault="002E7E74" w:rsidP="002E7E74">
      <w:r w:rsidRPr="00004F96">
        <w:t xml:space="preserve">Upon receiving a SIP MESSAGE request </w:t>
      </w:r>
      <w:r>
        <w:t>from SNRM-S, the SNRM-C shall check for</w:t>
      </w:r>
      <w:r w:rsidRPr="00004F96">
        <w:t>:</w:t>
      </w:r>
    </w:p>
    <w:p w14:paraId="52B2F7DF" w14:textId="77777777" w:rsidR="002E7E74" w:rsidRPr="00004F96" w:rsidRDefault="002E7E74" w:rsidP="002E7E74">
      <w:pPr>
        <w:pStyle w:val="B1"/>
        <w:rPr>
          <w:lang w:eastAsia="ko-KR"/>
        </w:rPr>
      </w:pPr>
      <w:r>
        <w:rPr>
          <w:lang w:eastAsia="ko-KR"/>
        </w:rPr>
        <w:lastRenderedPageBreak/>
        <w:t>a)</w:t>
      </w:r>
      <w:r>
        <w:rPr>
          <w:lang w:eastAsia="ko-KR"/>
        </w:rPr>
        <w:tab/>
        <w:t>the</w:t>
      </w:r>
      <w:r w:rsidRPr="00004F96">
        <w:rPr>
          <w:lang w:eastAsia="ko-KR"/>
        </w:rPr>
        <w:t xml:space="preserve"> P-Asserted-Service header field containing the "urn:urn-7:3gpp-service.ims.icsi.seal";</w:t>
      </w:r>
    </w:p>
    <w:p w14:paraId="36DC12E2" w14:textId="77777777" w:rsidR="002E7E74" w:rsidRDefault="002E7E74" w:rsidP="002E7E74">
      <w:pPr>
        <w:pStyle w:val="B1"/>
        <w:rPr>
          <w:lang w:eastAsia="zh-CN"/>
        </w:rPr>
      </w:pPr>
      <w:r w:rsidRPr="00004F96">
        <w:t>b)</w:t>
      </w:r>
      <w:r w:rsidRPr="00004F96">
        <w:tab/>
      </w:r>
      <w:r>
        <w:t>the</w:t>
      </w:r>
      <w:r w:rsidRPr="00004F96">
        <w:t xml:space="preserve"> </w:t>
      </w:r>
      <w:r w:rsidRPr="00004F96">
        <w:rPr>
          <w:lang w:eastAsia="ko-KR"/>
        </w:rPr>
        <w:t>application/vnd.3gpp.seal-mbs-usage-info+xml</w:t>
      </w:r>
      <w:r w:rsidRPr="00004F96">
        <w:t xml:space="preserve"> MIME body </w:t>
      </w:r>
      <w:r>
        <w:t xml:space="preserve">and process the MIME payload as per MBS session announcement XML </w:t>
      </w:r>
      <w:r w:rsidRPr="00004F96">
        <w:t>as specified in clause </w:t>
      </w:r>
      <w:r>
        <w:t xml:space="preserve">7.4.7. For each </w:t>
      </w:r>
      <w:r w:rsidRPr="00004F96">
        <w:t>&lt;</w:t>
      </w:r>
      <w:r>
        <w:t xml:space="preserve">mbs-announcement&gt; element, with an </w:t>
      </w:r>
      <w:r w:rsidRPr="00004F96">
        <w:t>&lt;</w:t>
      </w:r>
      <w:r>
        <w:rPr>
          <w:lang w:eastAsia="zh-CN"/>
        </w:rPr>
        <w:t>mbs</w:t>
      </w:r>
      <w:r w:rsidRPr="00711244">
        <w:rPr>
          <w:lang w:eastAsia="zh-CN"/>
        </w:rPr>
        <w:t>-</w:t>
      </w:r>
      <w:r>
        <w:rPr>
          <w:lang w:eastAsia="zh-CN"/>
        </w:rPr>
        <w:t>session</w:t>
      </w:r>
      <w:r w:rsidRPr="00711244">
        <w:rPr>
          <w:lang w:eastAsia="zh-CN"/>
        </w:rPr>
        <w:t>-id</w:t>
      </w:r>
      <w:r>
        <w:t xml:space="preserve">&gt; sub-element the SNRM-C </w:t>
      </w:r>
      <w:r>
        <w:rPr>
          <w:lang w:eastAsia="zh-CN"/>
        </w:rPr>
        <w:t>checks if there exists an MBS session matching and notifies the associated VAL client(s); and</w:t>
      </w:r>
    </w:p>
    <w:p w14:paraId="31F41B24" w14:textId="6F844BF0" w:rsidR="002E7E74" w:rsidRPr="007123BD" w:rsidRDefault="002E7E74" w:rsidP="002E7E74">
      <w:pPr>
        <w:pStyle w:val="B1"/>
      </w:pPr>
      <w:r>
        <w:rPr>
          <w:lang w:eastAsia="zh-CN"/>
        </w:rPr>
        <w:t>c)</w:t>
      </w:r>
      <w:r>
        <w:rPr>
          <w:lang w:eastAsia="zh-CN"/>
        </w:rPr>
        <w:tab/>
      </w:r>
      <w:r w:rsidRPr="00004F96">
        <w:t xml:space="preserve">shall send the </w:t>
      </w:r>
      <w:r>
        <w:t>SIP</w:t>
      </w:r>
      <w:r w:rsidRPr="00004F96">
        <w:t xml:space="preserve"> </w:t>
      </w:r>
      <w:r w:rsidRPr="00A34374">
        <w:t xml:space="preserve">200 </w:t>
      </w:r>
      <w:r>
        <w:t>(OK)</w:t>
      </w:r>
      <w:r w:rsidRPr="00004F96">
        <w:t xml:space="preserve"> towards the SNRM-</w:t>
      </w:r>
      <w:r>
        <w:t>S</w:t>
      </w:r>
      <w:r w:rsidRPr="00004F96">
        <w:t xml:space="preserve"> according to 3GPP TS 24.229 [6</w:t>
      </w:r>
      <w:r>
        <w:t>]</w:t>
      </w:r>
      <w:r w:rsidRPr="00004F96">
        <w:t>.</w:t>
      </w:r>
    </w:p>
    <w:p w14:paraId="4E763A87" w14:textId="6A385BA9" w:rsidR="005760F6" w:rsidRDefault="005760F6" w:rsidP="004A2B4C">
      <w:pPr>
        <w:pStyle w:val="Heading5"/>
        <w:overflowPunct/>
        <w:autoSpaceDE/>
        <w:autoSpaceDN/>
        <w:adjustRightInd/>
        <w:textAlignment w:val="auto"/>
      </w:pPr>
      <w:bookmarkStart w:id="216" w:name="_CR6_2_3_10_4"/>
      <w:bookmarkStart w:id="217" w:name="_Toc218596110"/>
      <w:bookmarkEnd w:id="206"/>
      <w:bookmarkEnd w:id="207"/>
      <w:bookmarkEnd w:id="216"/>
      <w:r w:rsidRPr="004A2B4C">
        <w:t>6.2.3.10.4</w:t>
      </w:r>
      <w:r w:rsidRPr="004A2B4C">
        <w:tab/>
        <w:t xml:space="preserve">SNRM </w:t>
      </w:r>
      <w:r w:rsidR="00974552" w:rsidRPr="004A2B4C">
        <w:t>s</w:t>
      </w:r>
      <w:r w:rsidRPr="004A2B4C">
        <w:t>erver CoAP procedure</w:t>
      </w:r>
      <w:bookmarkEnd w:id="217"/>
    </w:p>
    <w:p w14:paraId="021155AA" w14:textId="77777777" w:rsidR="004A2B4C" w:rsidRPr="00CE06FA" w:rsidRDefault="004A2B4C" w:rsidP="004A2B4C">
      <w:pPr>
        <w:pStyle w:val="Heading6"/>
        <w:overflowPunct/>
        <w:autoSpaceDE/>
        <w:autoSpaceDN/>
        <w:adjustRightInd/>
        <w:textAlignment w:val="auto"/>
      </w:pPr>
      <w:bookmarkStart w:id="218" w:name="_Toc218596111"/>
      <w:r w:rsidRPr="00004F96">
        <w:t>6.2.3.</w:t>
      </w:r>
      <w:r>
        <w:t>10</w:t>
      </w:r>
      <w:r w:rsidRPr="00004F96">
        <w:t>.</w:t>
      </w:r>
      <w:r>
        <w:t>4.1</w:t>
      </w:r>
      <w:r>
        <w:tab/>
        <w:t>MBS session announcement procedure</w:t>
      </w:r>
      <w:bookmarkEnd w:id="218"/>
    </w:p>
    <w:p w14:paraId="6E0FFC53" w14:textId="77777777" w:rsidR="004A2B4C" w:rsidRPr="00004F96" w:rsidRDefault="004A2B4C" w:rsidP="004A2B4C">
      <w:r w:rsidRPr="00004F96">
        <w:t>For each SNRM-C that the SNRM-S is sending an M</w:t>
      </w:r>
      <w:r>
        <w:t>B</w:t>
      </w:r>
      <w:r w:rsidRPr="00004F96">
        <w:t xml:space="preserve">S </w:t>
      </w:r>
      <w:r>
        <w:t>session</w:t>
      </w:r>
      <w:r w:rsidRPr="00004F96">
        <w:t xml:space="preserve"> announcement to, the SNRM-S:</w:t>
      </w:r>
    </w:p>
    <w:p w14:paraId="764FE460" w14:textId="77777777" w:rsidR="004A2B4C" w:rsidRPr="00A34374" w:rsidRDefault="004A2B4C" w:rsidP="004A2B4C">
      <w:pPr>
        <w:pStyle w:val="B1"/>
      </w:pPr>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r w:rsidRPr="00A34374">
        <w:t> [23]. In the CoAP PUT request, the SNRM-S:</w:t>
      </w:r>
    </w:p>
    <w:p w14:paraId="71F9411D" w14:textId="77777777" w:rsidR="004A2B4C" w:rsidRDefault="004A2B4C" w:rsidP="004A2B4C">
      <w:pPr>
        <w:pStyle w:val="B2"/>
      </w:pPr>
      <w:r>
        <w:t>1)</w:t>
      </w:r>
      <w:r>
        <w:tab/>
      </w:r>
      <w:r w:rsidRPr="00700F98">
        <w:t xml:space="preserve">shall set </w:t>
      </w:r>
      <w:r>
        <w:t>the CoAP</w:t>
      </w:r>
      <w:r w:rsidRPr="00700F98">
        <w:t xml:space="preserve"> URI </w:t>
      </w:r>
      <w:r>
        <w:t>to the MBS session configuration resource URI</w:t>
      </w:r>
      <w:r w:rsidRPr="00F53006">
        <w:t xml:space="preserve"> </w:t>
      </w:r>
      <w:r>
        <w:t xml:space="preserve">according to the resource definition in clause </w:t>
      </w:r>
      <w:r w:rsidRPr="00A7514E">
        <w:t>A.</w:t>
      </w:r>
      <w:r>
        <w:t>3</w:t>
      </w:r>
      <w:r w:rsidRPr="00A7514E">
        <w:t>.</w:t>
      </w:r>
      <w:r>
        <w:t>2</w:t>
      </w:r>
      <w:r w:rsidRPr="00A7514E">
        <w:t>.2.2.3:</w:t>
      </w:r>
    </w:p>
    <w:p w14:paraId="0243FAB0" w14:textId="77777777" w:rsidR="004A2B4C" w:rsidRDefault="004A2B4C" w:rsidP="004A2B4C">
      <w:pPr>
        <w:pStyle w:val="B3"/>
        <w:rPr>
          <w:lang w:val="en-US"/>
        </w:rPr>
      </w:pPr>
      <w:r>
        <w:t>a)</w:t>
      </w:r>
      <w:r>
        <w:tab/>
        <w:t>the "</w:t>
      </w:r>
      <w:r w:rsidRPr="00B35374">
        <w:rPr>
          <w:lang w:val="en-US"/>
        </w:rPr>
        <w:t>api</w:t>
      </w:r>
      <w:r>
        <w:t>Root" is set to the SNRM-C</w:t>
      </w:r>
      <w:r w:rsidRPr="00B35374">
        <w:rPr>
          <w:lang w:val="en-US"/>
        </w:rPr>
        <w:t xml:space="preserve"> URI;</w:t>
      </w:r>
    </w:p>
    <w:p w14:paraId="04F4DCE0" w14:textId="77777777" w:rsidR="004A2B4C" w:rsidRDefault="004A2B4C" w:rsidP="004A2B4C">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40CA33ED" w14:textId="77777777" w:rsidR="004A2B4C" w:rsidRPr="001218D7" w:rsidRDefault="004A2B4C" w:rsidP="004A2B4C">
      <w:pPr>
        <w:pStyle w:val="B3"/>
        <w:rPr>
          <w:lang w:val="en-US"/>
        </w:rPr>
      </w:pPr>
      <w:r>
        <w:t>c)</w:t>
      </w:r>
      <w:r>
        <w:tab/>
        <w:t>the "mbsSessionId" is set to an MBS session id value</w:t>
      </w:r>
      <w:r w:rsidRPr="00B35374">
        <w:rPr>
          <w:lang w:val="en-US"/>
        </w:rPr>
        <w:t>;</w:t>
      </w:r>
    </w:p>
    <w:p w14:paraId="2836DE8F" w14:textId="77777777" w:rsidR="004A2B4C" w:rsidRDefault="004A2B4C" w:rsidP="004A2B4C">
      <w:pPr>
        <w:pStyle w:val="B2"/>
      </w:pPr>
      <w:r>
        <w:t>2)</w:t>
      </w:r>
      <w:r>
        <w:tab/>
      </w:r>
      <w:r w:rsidRPr="00B35374">
        <w:rPr>
          <w:lang w:val="en-US"/>
        </w:rPr>
        <w:t xml:space="preserve">shall include Content-Format option set to </w:t>
      </w:r>
      <w:r>
        <w:t>"application/vnd.3gpp.seal-network-resource-info+cbor;modeltype=mbs-resource-config";</w:t>
      </w:r>
    </w:p>
    <w:p w14:paraId="5C04EBD7" w14:textId="77777777" w:rsidR="004A2B4C" w:rsidRPr="001218D7" w:rsidRDefault="004A2B4C" w:rsidP="004A2B4C">
      <w:pPr>
        <w:pStyle w:val="B2"/>
        <w:rPr>
          <w:lang w:val="en-US"/>
        </w:rPr>
      </w:pPr>
      <w:r>
        <w:rPr>
          <w:lang w:val="en-US"/>
        </w:rPr>
        <w:t>3</w:t>
      </w:r>
      <w:r w:rsidRPr="00B35374">
        <w:rPr>
          <w:lang w:val="en-US"/>
        </w:rPr>
        <w:t>)</w:t>
      </w:r>
      <w:r>
        <w:rPr>
          <w:lang w:val="en-US"/>
        </w:rPr>
        <w:tab/>
      </w:r>
      <w:r w:rsidRPr="00B35374">
        <w:rPr>
          <w:lang w:val="en-US"/>
        </w:rPr>
        <w:t xml:space="preserve">shall include </w:t>
      </w:r>
      <w:r>
        <w:t>"MbsResourceConfig"</w:t>
      </w:r>
      <w:r w:rsidRPr="00B35374">
        <w:rPr>
          <w:lang w:val="en-US"/>
        </w:rPr>
        <w:t xml:space="preserve"> </w:t>
      </w:r>
      <w:r>
        <w:rPr>
          <w:lang w:val="en-US"/>
        </w:rPr>
        <w:t>object in the payload</w:t>
      </w:r>
      <w:r w:rsidRPr="00B35374">
        <w:rPr>
          <w:lang w:val="en-US"/>
        </w:rPr>
        <w:t>:</w:t>
      </w:r>
    </w:p>
    <w:p w14:paraId="43D8736B" w14:textId="77777777" w:rsidR="004A2B4C" w:rsidRDefault="004A2B4C" w:rsidP="004A2B4C">
      <w:pPr>
        <w:pStyle w:val="B3"/>
        <w:rPr>
          <w:lang w:eastAsia="zh-CN"/>
        </w:rPr>
      </w:pPr>
      <w:r w:rsidRPr="00004F96">
        <w:rPr>
          <w:lang w:eastAsia="zh-CN"/>
        </w:rPr>
        <w:t>i)</w:t>
      </w:r>
      <w:r w:rsidRPr="00004F96">
        <w:rPr>
          <w:lang w:eastAsia="zh-CN"/>
        </w:rPr>
        <w:tab/>
      </w:r>
      <w:r>
        <w:rPr>
          <w:lang w:eastAsia="zh-CN"/>
        </w:rPr>
        <w:t>shall</w:t>
      </w:r>
      <w:r w:rsidRPr="00004F96">
        <w:rPr>
          <w:lang w:eastAsia="zh-CN"/>
        </w:rPr>
        <w:t xml:space="preserve"> include a </w:t>
      </w:r>
      <w:r>
        <w:t>"deliveryMode" attribute</w:t>
      </w:r>
      <w:r w:rsidRPr="00004F96">
        <w:rPr>
          <w:lang w:eastAsia="zh-CN"/>
        </w:rPr>
        <w:t xml:space="preserve"> set to </w:t>
      </w:r>
      <w:r>
        <w:rPr>
          <w:lang w:eastAsia="zh-CN"/>
        </w:rPr>
        <w:t>either "BROADCAST" or "MULTICAST" to indicate whether to deliver the user data to the UE(s) via broad mode or multicast mode</w:t>
      </w:r>
      <w:r w:rsidRPr="00004F96">
        <w:rPr>
          <w:lang w:eastAsia="zh-CN"/>
        </w:rPr>
        <w:t>;</w:t>
      </w:r>
    </w:p>
    <w:p w14:paraId="61D0A151" w14:textId="77777777" w:rsidR="004A2B4C" w:rsidRDefault="004A2B4C" w:rsidP="004A2B4C">
      <w:pPr>
        <w:pStyle w:val="B3"/>
        <w:rPr>
          <w:lang w:eastAsia="zh-CN"/>
        </w:rPr>
      </w:pPr>
      <w:r w:rsidRPr="00004F96">
        <w:rPr>
          <w:lang w:eastAsia="zh-CN"/>
        </w:rPr>
        <w:t>i</w:t>
      </w:r>
      <w:r>
        <w:rPr>
          <w:lang w:eastAsia="zh-CN"/>
        </w:rPr>
        <w:t>i</w:t>
      </w:r>
      <w:r w:rsidRPr="00004F96">
        <w:rPr>
          <w:lang w:eastAsia="zh-CN"/>
        </w:rPr>
        <w:t>)</w:t>
      </w:r>
      <w:r w:rsidRPr="00004F96">
        <w:rPr>
          <w:lang w:eastAsia="zh-CN"/>
        </w:rPr>
        <w:tab/>
      </w:r>
      <w:r>
        <w:rPr>
          <w:lang w:eastAsia="zh-CN"/>
        </w:rPr>
        <w:t>shall</w:t>
      </w:r>
      <w:r w:rsidRPr="00004F96">
        <w:rPr>
          <w:lang w:eastAsia="zh-CN"/>
        </w:rPr>
        <w:t xml:space="preserve"> include a </w:t>
      </w:r>
      <w:r>
        <w:t>"mbsSessionId" attribute</w:t>
      </w:r>
      <w:r w:rsidRPr="00004F96">
        <w:rPr>
          <w:lang w:eastAsia="zh-CN"/>
        </w:rPr>
        <w:t xml:space="preserve"> set to </w:t>
      </w:r>
      <w:r>
        <w:rPr>
          <w:lang w:eastAsia="zh-CN"/>
        </w:rPr>
        <w:t>either a TMGI (broadcast mode or multicast mode) or an IPv4/IPv6 address (multicast mode) to indicate MBS session identifier</w:t>
      </w:r>
      <w:r w:rsidRPr="00004F96">
        <w:rPr>
          <w:lang w:eastAsia="zh-CN"/>
        </w:rPr>
        <w:t>;</w:t>
      </w:r>
    </w:p>
    <w:p w14:paraId="1BC98B47" w14:textId="77777777" w:rsidR="004A2B4C" w:rsidRDefault="004A2B4C" w:rsidP="004A2B4C">
      <w:pPr>
        <w:pStyle w:val="B3"/>
        <w:rPr>
          <w:lang w:eastAsia="ko-KR"/>
        </w:rPr>
      </w:pPr>
      <w:r w:rsidRPr="00004F96">
        <w:rPr>
          <w:lang w:eastAsia="zh-CN"/>
        </w:rPr>
        <w:t>i</w:t>
      </w:r>
      <w:r>
        <w:rPr>
          <w:lang w:eastAsia="zh-CN"/>
        </w:rPr>
        <w:t>ii</w:t>
      </w:r>
      <w:r w:rsidRPr="00004F96">
        <w:rPr>
          <w:lang w:eastAsia="zh-CN"/>
        </w:rPr>
        <w:t>)</w:t>
      </w:r>
      <w:r w:rsidRPr="00004F96">
        <w:rPr>
          <w:lang w:eastAsia="zh-CN"/>
        </w:rPr>
        <w:tab/>
      </w:r>
      <w:r>
        <w:rPr>
          <w:lang w:eastAsia="zh-CN"/>
        </w:rPr>
        <w:t>shall</w:t>
      </w:r>
      <w:r w:rsidRPr="00004F96">
        <w:rPr>
          <w:lang w:eastAsia="zh-CN"/>
        </w:rPr>
        <w:t xml:space="preserve"> include</w:t>
      </w:r>
      <w:r>
        <w:rPr>
          <w:lang w:eastAsia="zh-CN"/>
        </w:rPr>
        <w:t xml:space="preserve"> a </w:t>
      </w:r>
      <w:r>
        <w:t>"</w:t>
      </w:r>
      <w:r>
        <w:rPr>
          <w:lang w:eastAsia="ko-KR"/>
        </w:rPr>
        <w:t>mb</w:t>
      </w:r>
      <w:r w:rsidRPr="00ED5E95">
        <w:rPr>
          <w:lang w:eastAsia="ko-KR"/>
        </w:rPr>
        <w:t>s</w:t>
      </w:r>
      <w:r>
        <w:rPr>
          <w:lang w:eastAsia="ko-KR"/>
        </w:rPr>
        <w:t>S</w:t>
      </w:r>
      <w:r w:rsidRPr="00ED5E95">
        <w:rPr>
          <w:lang w:eastAsia="ko-KR"/>
        </w:rPr>
        <w:t>ervice</w:t>
      </w:r>
      <w:r>
        <w:rPr>
          <w:lang w:eastAsia="ko-KR"/>
        </w:rPr>
        <w:t>A</w:t>
      </w:r>
      <w:r w:rsidRPr="00ED5E95">
        <w:rPr>
          <w:lang w:eastAsia="ko-KR"/>
        </w:rPr>
        <w:t>reas</w:t>
      </w:r>
      <w:r>
        <w:t xml:space="preserve">" attribute which indicates the </w:t>
      </w:r>
      <w:r>
        <w:rPr>
          <w:lang w:eastAsia="ko-KR"/>
        </w:rPr>
        <w:t xml:space="preserve">applicable service areas of the MBS session. The </w:t>
      </w:r>
      <w:r>
        <w:t>"</w:t>
      </w:r>
      <w:r>
        <w:rPr>
          <w:lang w:eastAsia="ko-KR"/>
        </w:rPr>
        <w:t>mb</w:t>
      </w:r>
      <w:r w:rsidRPr="00ED5E95">
        <w:rPr>
          <w:lang w:eastAsia="ko-KR"/>
        </w:rPr>
        <w:t>s</w:t>
      </w:r>
      <w:r>
        <w:rPr>
          <w:lang w:eastAsia="ko-KR"/>
        </w:rPr>
        <w:t>S</w:t>
      </w:r>
      <w:r w:rsidRPr="00ED5E95">
        <w:rPr>
          <w:lang w:eastAsia="ko-KR"/>
        </w:rPr>
        <w:t>ervice</w:t>
      </w:r>
      <w:r>
        <w:rPr>
          <w:lang w:eastAsia="ko-KR"/>
        </w:rPr>
        <w:t>A</w:t>
      </w:r>
      <w:r w:rsidRPr="00ED5E95">
        <w:rPr>
          <w:lang w:eastAsia="ko-KR"/>
        </w:rPr>
        <w:t>reas</w:t>
      </w:r>
      <w:r>
        <w:t>" attribute includes one or more "</w:t>
      </w:r>
      <w:r>
        <w:rPr>
          <w:lang w:eastAsia="ko-KR"/>
        </w:rPr>
        <w:t>mb</w:t>
      </w:r>
      <w:r w:rsidRPr="00ED5E95">
        <w:rPr>
          <w:lang w:eastAsia="ko-KR"/>
        </w:rPr>
        <w:t>s</w:t>
      </w:r>
      <w:r>
        <w:rPr>
          <w:lang w:eastAsia="ko-KR"/>
        </w:rPr>
        <w:t>S</w:t>
      </w:r>
      <w:r w:rsidRPr="00ED5E95">
        <w:rPr>
          <w:lang w:eastAsia="ko-KR"/>
        </w:rPr>
        <w:t>a</w:t>
      </w:r>
      <w:r>
        <w:rPr>
          <w:lang w:eastAsia="ko-KR"/>
        </w:rPr>
        <w:t>I</w:t>
      </w:r>
      <w:r w:rsidRPr="00ED5E95">
        <w:rPr>
          <w:lang w:eastAsia="ko-KR"/>
        </w:rPr>
        <w:t>d</w:t>
      </w:r>
      <w:r>
        <w:t>"</w:t>
      </w:r>
      <w:r>
        <w:rPr>
          <w:lang w:eastAsia="ko-KR"/>
        </w:rPr>
        <w:t xml:space="preserve"> to provide applicable service areas of the MBS session;</w:t>
      </w:r>
    </w:p>
    <w:p w14:paraId="1DF0D705" w14:textId="77777777" w:rsidR="004A2B4C" w:rsidRDefault="004A2B4C" w:rsidP="004A2B4C">
      <w:pPr>
        <w:pStyle w:val="B3"/>
      </w:pPr>
      <w:r>
        <w:rPr>
          <w:lang w:eastAsia="zh-CN"/>
        </w:rPr>
        <w:t>iv)</w:t>
      </w:r>
      <w:r w:rsidRPr="00004F96">
        <w:rPr>
          <w:lang w:eastAsia="zh-CN"/>
        </w:rPr>
        <w:tab/>
      </w:r>
      <w:r>
        <w:rPr>
          <w:lang w:eastAsia="zh-CN"/>
        </w:rPr>
        <w:t>shall</w:t>
      </w:r>
      <w:r w:rsidRPr="00004F96">
        <w:rPr>
          <w:lang w:eastAsia="zh-CN"/>
        </w:rPr>
        <w:t xml:space="preserve"> include</w:t>
      </w:r>
      <w:r>
        <w:rPr>
          <w:lang w:eastAsia="zh-CN"/>
        </w:rPr>
        <w:t xml:space="preserve"> a </w:t>
      </w:r>
      <w:r>
        <w:t xml:space="preserve">"mbsSdp" attribute set to </w:t>
      </w:r>
      <w:r w:rsidRPr="00FC751A">
        <w:t>the SDP with media and application control information</w:t>
      </w:r>
      <w:r w:rsidRPr="00004F96">
        <w:t xml:space="preserve"> applicable to groups that can use th</w:t>
      </w:r>
      <w:r>
        <w:t>e</w:t>
      </w:r>
      <w:r w:rsidRPr="00004F96">
        <w:t xml:space="preserve"> </w:t>
      </w:r>
      <w:r>
        <w:t>MBS session</w:t>
      </w:r>
      <w:r w:rsidRPr="00004F96">
        <w:t>;</w:t>
      </w:r>
    </w:p>
    <w:p w14:paraId="3B75A572" w14:textId="77777777" w:rsidR="004A2B4C" w:rsidRDefault="004A2B4C" w:rsidP="004A2B4C">
      <w:pPr>
        <w:pStyle w:val="B3"/>
      </w:pPr>
      <w:r>
        <w:t>v</w:t>
      </w:r>
      <w:r w:rsidRPr="00004F96">
        <w:t>)</w:t>
      </w:r>
      <w:r w:rsidRPr="00004F96">
        <w:tab/>
      </w:r>
      <w:r>
        <w:t>shall</w:t>
      </w:r>
      <w:r w:rsidRPr="00004F96">
        <w:t xml:space="preserve"> include </w:t>
      </w:r>
      <w:r>
        <w:t>the "monitorConfig" object:</w:t>
      </w:r>
    </w:p>
    <w:p w14:paraId="2B58DCF5" w14:textId="77777777" w:rsidR="004A2B4C" w:rsidRPr="00004F96" w:rsidRDefault="004A2B4C" w:rsidP="004A2B4C">
      <w:pPr>
        <w:pStyle w:val="B4"/>
      </w:pPr>
      <w:r>
        <w:t>a)</w:t>
      </w:r>
      <w:r>
        <w:tab/>
        <w:t>may include the "mbsListeningStatusNotify"</w:t>
      </w:r>
      <w:r w:rsidRPr="00004F96">
        <w:t xml:space="preserve"> </w:t>
      </w:r>
      <w:r>
        <w:t xml:space="preserve">attribute </w:t>
      </w:r>
      <w:r w:rsidRPr="00004F96">
        <w:t xml:space="preserve">set to </w:t>
      </w:r>
      <w:r>
        <w:t xml:space="preserve">either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to </w:t>
      </w:r>
      <w:r>
        <w:rPr>
          <w:lang w:eastAsia="ko-KR"/>
        </w:rPr>
        <w:t xml:space="preserve">indicate </w:t>
      </w:r>
      <w:r w:rsidRPr="00004F96">
        <w:t xml:space="preserve">the </w:t>
      </w:r>
      <w:r>
        <w:t xml:space="preserve">SNRM-C to send </w:t>
      </w:r>
      <w:r w:rsidRPr="00004F96">
        <w:t xml:space="preserve">listening status </w:t>
      </w:r>
      <w:r>
        <w:t>notification for this MBS session</w:t>
      </w:r>
      <w:r w:rsidRPr="00004F96">
        <w:t>;</w:t>
      </w:r>
    </w:p>
    <w:p w14:paraId="0B2174FB" w14:textId="77777777" w:rsidR="004A2B4C" w:rsidRDefault="004A2B4C" w:rsidP="004A2B4C">
      <w:pPr>
        <w:pStyle w:val="B4"/>
      </w:pPr>
      <w:r>
        <w:t>b</w:t>
      </w:r>
      <w:r w:rsidRPr="00004F96">
        <w:t>)</w:t>
      </w:r>
      <w:r w:rsidRPr="00004F96">
        <w:tab/>
      </w:r>
      <w:r>
        <w:t>may</w:t>
      </w:r>
      <w:r w:rsidRPr="00004F96">
        <w:t xml:space="preserve"> include </w:t>
      </w:r>
      <w:r>
        <w:t>the "mbsA</w:t>
      </w:r>
      <w:r w:rsidRPr="00004F96">
        <w:t>nnouncement</w:t>
      </w:r>
      <w:r>
        <w:t>A</w:t>
      </w:r>
      <w:r w:rsidRPr="00004F96">
        <w:t>ck</w:t>
      </w:r>
      <w:r>
        <w:t>"</w:t>
      </w:r>
      <w:r w:rsidRPr="00004F96">
        <w:t xml:space="preserve"> set to </w:t>
      </w:r>
      <w:r>
        <w:t xml:space="preserve">either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w:t>
      </w:r>
      <w:r>
        <w:rPr>
          <w:lang w:eastAsia="ko-KR"/>
        </w:rPr>
        <w:t xml:space="preserve">to </w:t>
      </w:r>
      <w:r w:rsidRPr="00004F96">
        <w:rPr>
          <w:lang w:eastAsia="ko-KR"/>
        </w:rPr>
        <w:t>indicat</w:t>
      </w:r>
      <w:r>
        <w:rPr>
          <w:lang w:eastAsia="ko-KR"/>
        </w:rPr>
        <w:t>e</w:t>
      </w:r>
      <w:r w:rsidRPr="00004F96">
        <w:rPr>
          <w:lang w:eastAsia="ko-KR"/>
        </w:rPr>
        <w:t xml:space="preserve"> </w:t>
      </w:r>
      <w:r w:rsidRPr="00004F96">
        <w:t xml:space="preserve">the </w:t>
      </w:r>
      <w:r>
        <w:t>SNRM-C to send the MBS announcement acknowledgement on receiving this announcement</w:t>
      </w:r>
      <w:r w:rsidRPr="00004F96">
        <w:t>;</w:t>
      </w:r>
    </w:p>
    <w:p w14:paraId="1D9169B9" w14:textId="77777777" w:rsidR="004A2B4C" w:rsidRPr="00004F96" w:rsidRDefault="004A2B4C" w:rsidP="004A2B4C">
      <w:pPr>
        <w:pStyle w:val="B4"/>
      </w:pPr>
      <w:r>
        <w:t>c)</w:t>
      </w:r>
      <w:r>
        <w:tab/>
        <w:t xml:space="preserve">may </w:t>
      </w:r>
      <w:r w:rsidRPr="00004F96">
        <w:t xml:space="preserve">include </w:t>
      </w:r>
      <w:r>
        <w:t>the "mbsSessionJoinNotify"</w:t>
      </w:r>
      <w:r w:rsidRPr="00004F96">
        <w:t xml:space="preserve"> set to </w:t>
      </w:r>
      <w:r>
        <w:t xml:space="preserve">either </w:t>
      </w:r>
      <w:r w:rsidRPr="00004F96">
        <w:rPr>
          <w:lang w:eastAsia="ko-KR"/>
        </w:rPr>
        <w:t>"</w:t>
      </w:r>
      <w:r>
        <w:rPr>
          <w:lang w:eastAsia="zh-CN"/>
        </w:rPr>
        <w:t>true</w:t>
      </w:r>
      <w:r w:rsidRPr="00004F96">
        <w:rPr>
          <w:lang w:eastAsia="ko-KR"/>
        </w:rPr>
        <w:t>" or "</w:t>
      </w:r>
      <w:r>
        <w:rPr>
          <w:lang w:eastAsia="ko-KR"/>
        </w:rPr>
        <w:t>false</w:t>
      </w:r>
      <w:r w:rsidRPr="00004F96">
        <w:rPr>
          <w:lang w:eastAsia="ko-KR"/>
        </w:rPr>
        <w:t>"</w:t>
      </w:r>
      <w:r>
        <w:rPr>
          <w:lang w:eastAsia="ko-KR"/>
        </w:rPr>
        <w:t xml:space="preserve"> to indicate that the SNRM-C to send</w:t>
      </w:r>
      <w:r w:rsidRPr="00E07DF0">
        <w:t xml:space="preserve"> </w:t>
      </w:r>
      <w:r>
        <w:t>session join</w:t>
      </w:r>
      <w:r w:rsidRPr="00004F96">
        <w:t xml:space="preserve"> </w:t>
      </w:r>
      <w:r>
        <w:t>notification for when the VAL user or UE joins the group; and</w:t>
      </w:r>
    </w:p>
    <w:p w14:paraId="6E919BF2" w14:textId="77777777" w:rsidR="004A2B4C" w:rsidRPr="00004F96" w:rsidRDefault="004A2B4C" w:rsidP="004A2B4C">
      <w:pPr>
        <w:pStyle w:val="B3"/>
        <w:rPr>
          <w:lang w:eastAsia="zh-CN"/>
        </w:rPr>
      </w:pPr>
      <w:r>
        <w:rPr>
          <w:lang w:eastAsia="zh-CN"/>
        </w:rPr>
        <w:t>vi</w:t>
      </w:r>
      <w:r w:rsidRPr="00004F96">
        <w:rPr>
          <w:lang w:eastAsia="zh-CN"/>
        </w:rPr>
        <w:t>)</w:t>
      </w:r>
      <w:r w:rsidRPr="00004F96">
        <w:rPr>
          <w:lang w:eastAsia="zh-CN"/>
        </w:rPr>
        <w:tab/>
        <w:t xml:space="preserve">may include an </w:t>
      </w:r>
      <w:r>
        <w:t>"mbmsAnnouncement" object</w:t>
      </w:r>
      <w:r w:rsidRPr="00004F96">
        <w:rPr>
          <w:lang w:eastAsia="zh-CN"/>
        </w:rPr>
        <w:t xml:space="preserve"> set to </w:t>
      </w:r>
      <w:r w:rsidRPr="00FC751A">
        <w:t xml:space="preserve">the announcement information </w:t>
      </w:r>
      <w:r>
        <w:t>for MBMS to</w:t>
      </w:r>
      <w:r w:rsidRPr="00FC751A">
        <w:t xml:space="preserve"> the established </w:t>
      </w:r>
      <w:r>
        <w:t>e</w:t>
      </w:r>
      <w:r w:rsidRPr="00FC751A">
        <w:t>MBMS bear</w:t>
      </w:r>
      <w:r>
        <w:t xml:space="preserve">er that </w:t>
      </w:r>
      <w:r w:rsidRPr="00FC751A">
        <w:t xml:space="preserve">shall be used by </w:t>
      </w:r>
      <w:r>
        <w:t xml:space="preserve">the </w:t>
      </w:r>
      <w:r w:rsidRPr="00FC751A">
        <w:t xml:space="preserve">SNRM-C when </w:t>
      </w:r>
      <w:r>
        <w:t>camping</w:t>
      </w:r>
      <w:r w:rsidRPr="00FC751A">
        <w:t xml:space="preserve"> </w:t>
      </w:r>
      <w:r>
        <w:t>on</w:t>
      </w:r>
      <w:r w:rsidRPr="00FC751A">
        <w:t xml:space="preserve"> LTE</w:t>
      </w:r>
      <w:r w:rsidRPr="00004F96">
        <w:rPr>
          <w:lang w:eastAsia="zh-CN"/>
        </w:rPr>
        <w:t>;</w:t>
      </w:r>
      <w:r>
        <w:rPr>
          <w:lang w:eastAsia="zh-CN"/>
        </w:rPr>
        <w:t xml:space="preserve"> and</w:t>
      </w:r>
    </w:p>
    <w:p w14:paraId="167331EE" w14:textId="17463FE4" w:rsidR="004A2B4C" w:rsidRDefault="004A2B4C" w:rsidP="004A2B4C">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07D4C638" w14:textId="77777777" w:rsidR="004A2B4C" w:rsidRPr="00CE06FA" w:rsidRDefault="004A2B4C" w:rsidP="004A2B4C">
      <w:pPr>
        <w:pStyle w:val="Heading6"/>
      </w:pPr>
      <w:bookmarkStart w:id="219" w:name="_Toc218596112"/>
      <w:r w:rsidRPr="00004F96">
        <w:t>6.2.3.</w:t>
      </w:r>
      <w:r>
        <w:t>10</w:t>
      </w:r>
      <w:r w:rsidRPr="00004F96">
        <w:t>.</w:t>
      </w:r>
      <w:r>
        <w:t>4.2</w:t>
      </w:r>
      <w:r>
        <w:tab/>
        <w:t>MBS session de-announcement procedure</w:t>
      </w:r>
      <w:bookmarkEnd w:id="219"/>
    </w:p>
    <w:p w14:paraId="08C4FC89" w14:textId="77777777" w:rsidR="004A2B4C" w:rsidRPr="00004F96" w:rsidRDefault="004A2B4C" w:rsidP="004A2B4C">
      <w:r w:rsidRPr="00004F96">
        <w:t xml:space="preserve">When the SNRM-S wants to cancel an MBS </w:t>
      </w:r>
      <w:r>
        <w:t>session</w:t>
      </w:r>
      <w:r w:rsidRPr="00004F96">
        <w:t xml:space="preserve">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MBS resource configuration resource in the SNRM-C</w:t>
      </w:r>
      <w:r w:rsidRPr="00826514">
        <w:t xml:space="preserve">. </w:t>
      </w:r>
      <w:r>
        <w:t>T</w:t>
      </w:r>
      <w:r w:rsidRPr="00826514">
        <w:t>he S</w:t>
      </w:r>
      <w:r>
        <w:t>NR</w:t>
      </w:r>
      <w:r w:rsidRPr="00826514">
        <w:t>M-</w:t>
      </w:r>
      <w:r>
        <w:t xml:space="preserve">S: </w:t>
      </w:r>
    </w:p>
    <w:p w14:paraId="0818C1FF" w14:textId="77777777" w:rsidR="004A2B4C" w:rsidRPr="00004F96" w:rsidRDefault="004A2B4C" w:rsidP="004A2B4C">
      <w:pPr>
        <w:pStyle w:val="B1"/>
      </w:pPr>
      <w:r>
        <w:rPr>
          <w:lang w:eastAsia="zh-CN"/>
        </w:rPr>
        <w:lastRenderedPageBreak/>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38D6FAA1" w14:textId="77777777" w:rsidR="004A2B4C" w:rsidRDefault="004A2B4C" w:rsidP="004A2B4C">
      <w:pPr>
        <w:pStyle w:val="B2"/>
      </w:pPr>
      <w:r>
        <w:t>1)</w:t>
      </w:r>
      <w:r>
        <w:tab/>
      </w:r>
      <w:r w:rsidRPr="00700F98">
        <w:t xml:space="preserve">shall set </w:t>
      </w:r>
      <w:r>
        <w:t>the CoAP</w:t>
      </w:r>
      <w:r w:rsidRPr="00700F98">
        <w:t xml:space="preserve"> URI </w:t>
      </w:r>
      <w:r>
        <w:t>to the MBS resource configuration resource URI</w:t>
      </w:r>
      <w:r w:rsidRPr="00F53006">
        <w:t xml:space="preserve"> </w:t>
      </w:r>
      <w:r>
        <w:t xml:space="preserve">of the resource to be deleted </w:t>
      </w:r>
      <w:r w:rsidRPr="0042518B">
        <w:t>according to the resource definition in clause A.3.2.2.2.3:</w:t>
      </w:r>
    </w:p>
    <w:p w14:paraId="2A59BEC2" w14:textId="77777777" w:rsidR="004A2B4C" w:rsidRDefault="004A2B4C" w:rsidP="004A2B4C">
      <w:pPr>
        <w:pStyle w:val="B3"/>
        <w:rPr>
          <w:lang w:val="en-US"/>
        </w:rPr>
      </w:pPr>
      <w:r>
        <w:t>a)</w:t>
      </w:r>
      <w:r>
        <w:tab/>
        <w:t>the "</w:t>
      </w:r>
      <w:r w:rsidRPr="00B35374">
        <w:rPr>
          <w:lang w:val="en-US"/>
        </w:rPr>
        <w:t>api</w:t>
      </w:r>
      <w:r>
        <w:t>Root" is set to the SNRM-C</w:t>
      </w:r>
      <w:r w:rsidRPr="00B35374">
        <w:rPr>
          <w:lang w:val="en-US"/>
        </w:rPr>
        <w:t xml:space="preserve"> URI;</w:t>
      </w:r>
    </w:p>
    <w:p w14:paraId="4FF7DF95" w14:textId="77777777" w:rsidR="004A2B4C" w:rsidRDefault="004A2B4C" w:rsidP="004A2B4C">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3493F6D" w14:textId="77777777" w:rsidR="004A2B4C" w:rsidRPr="001218D7" w:rsidRDefault="004A2B4C" w:rsidP="004A2B4C">
      <w:pPr>
        <w:pStyle w:val="B3"/>
        <w:rPr>
          <w:lang w:val="en-US"/>
        </w:rPr>
      </w:pPr>
      <w:r>
        <w:t>c)</w:t>
      </w:r>
      <w:r>
        <w:tab/>
        <w:t>the "mbsSessionId" is set to an MBS session value</w:t>
      </w:r>
      <w:r w:rsidRPr="00B35374">
        <w:rPr>
          <w:lang w:val="en-US"/>
        </w:rPr>
        <w:t>;</w:t>
      </w:r>
      <w:r>
        <w:rPr>
          <w:lang w:val="en-US"/>
        </w:rPr>
        <w:t xml:space="preserve"> and</w:t>
      </w:r>
    </w:p>
    <w:p w14:paraId="4F443A9F" w14:textId="5C1332CE" w:rsidR="004A2B4C" w:rsidRPr="004A2B4C" w:rsidRDefault="004A2B4C" w:rsidP="004A2B4C">
      <w:pPr>
        <w:pStyle w:val="B1"/>
      </w:pPr>
      <w:r w:rsidRPr="004A2B4C">
        <w:rPr>
          <w:lang w:eastAsia="zh-CN"/>
        </w:rPr>
        <w:t>b)</w:t>
      </w:r>
      <w:r w:rsidRPr="004A2B4C">
        <w:rPr>
          <w:lang w:eastAsia="zh-CN"/>
        </w:rPr>
        <w:tab/>
      </w:r>
      <w:r w:rsidRPr="00826514">
        <w:rPr>
          <w:lang w:eastAsia="zh-CN"/>
        </w:rPr>
        <w:t xml:space="preserve">shall </w:t>
      </w:r>
      <w:r w:rsidRPr="004A2B4C">
        <w:rPr>
          <w:lang w:eastAsia="zh-CN"/>
        </w:rPr>
        <w:t>send the CoAP DELETE request protected with the relevant ACE profile (OSCORE profile or DTLS profile) as described in 3GPP TS 24.547 [9]</w:t>
      </w:r>
      <w:r w:rsidRPr="00826514">
        <w:rPr>
          <w:lang w:eastAsia="zh-CN"/>
        </w:rPr>
        <w:t>.</w:t>
      </w:r>
    </w:p>
    <w:p w14:paraId="0A68AB6A" w14:textId="2BA6F6EC" w:rsidR="005760F6" w:rsidRDefault="005760F6" w:rsidP="00EB45AD">
      <w:pPr>
        <w:pStyle w:val="Heading5"/>
        <w:overflowPunct/>
        <w:autoSpaceDE/>
        <w:autoSpaceDN/>
        <w:adjustRightInd/>
        <w:textAlignment w:val="auto"/>
      </w:pPr>
      <w:bookmarkStart w:id="220" w:name="_CR6_2_3_10_5"/>
      <w:bookmarkStart w:id="221" w:name="_Toc218596113"/>
      <w:bookmarkEnd w:id="220"/>
      <w:r w:rsidRPr="00EB45AD">
        <w:t>6.2.3.10.5</w:t>
      </w:r>
      <w:r w:rsidRPr="00EB45AD">
        <w:tab/>
        <w:t xml:space="preserve">SNRM </w:t>
      </w:r>
      <w:r w:rsidR="00EB45AD" w:rsidRPr="00EB45AD">
        <w:t>c</w:t>
      </w:r>
      <w:r w:rsidRPr="00EB45AD">
        <w:t>lient CoAP procedure</w:t>
      </w:r>
      <w:bookmarkEnd w:id="221"/>
    </w:p>
    <w:p w14:paraId="3CCABEFC" w14:textId="77777777" w:rsidR="00EB45AD" w:rsidRPr="00CE06FA" w:rsidRDefault="00EB45AD" w:rsidP="00EB45AD">
      <w:pPr>
        <w:pStyle w:val="Heading6"/>
        <w:overflowPunct/>
        <w:autoSpaceDE/>
        <w:autoSpaceDN/>
        <w:adjustRightInd/>
        <w:textAlignment w:val="auto"/>
      </w:pPr>
      <w:bookmarkStart w:id="222" w:name="_Toc218596114"/>
      <w:r w:rsidRPr="00004F96">
        <w:t>6.2.3.</w:t>
      </w:r>
      <w:r>
        <w:t>10</w:t>
      </w:r>
      <w:r w:rsidRPr="00004F96">
        <w:t>.</w:t>
      </w:r>
      <w:r>
        <w:t>5.1</w:t>
      </w:r>
      <w:r>
        <w:tab/>
        <w:t>MBS session announcement procedure</w:t>
      </w:r>
      <w:bookmarkEnd w:id="222"/>
    </w:p>
    <w:p w14:paraId="490DA0B0" w14:textId="77777777" w:rsidR="00EB45AD" w:rsidRPr="00A7514E" w:rsidRDefault="00EB45AD" w:rsidP="00EB45AD">
      <w:pPr>
        <w:rPr>
          <w:lang w:val="en-US"/>
        </w:rPr>
      </w:pPr>
      <w:r w:rsidRPr="00826514">
        <w:rPr>
          <w:lang w:val="en-US"/>
        </w:rPr>
        <w:t xml:space="preserve">Upon reception of a CoAP PUT request where the CoAP URI of the request identifies </w:t>
      </w:r>
      <w:r>
        <w:rPr>
          <w:lang w:val="en-US"/>
        </w:rPr>
        <w:t>an MBS resource configuration</w:t>
      </w:r>
      <w:r w:rsidRPr="00826514">
        <w:rPr>
          <w:lang w:val="en-US"/>
        </w:rPr>
        <w:t xml:space="preserve"> resource as described in </w:t>
      </w:r>
      <w:r w:rsidRPr="00826514">
        <w:t>claus</w:t>
      </w:r>
      <w:r w:rsidRPr="00A7514E">
        <w:t>e </w:t>
      </w:r>
      <w:r w:rsidRPr="0042518B">
        <w:rPr>
          <w:lang w:eastAsia="zh-CN"/>
        </w:rPr>
        <w:t>A.3.2.2.2.3.2</w:t>
      </w:r>
      <w:r w:rsidRPr="00A7514E">
        <w:rPr>
          <w:lang w:val="en-US"/>
        </w:rPr>
        <w:t>, the SNRM-C:</w:t>
      </w:r>
    </w:p>
    <w:p w14:paraId="2ADA634B" w14:textId="77777777" w:rsidR="00EB45AD" w:rsidRPr="00A7514E" w:rsidRDefault="00EB45AD" w:rsidP="00EB45AD">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1720088B" w14:textId="77777777" w:rsidR="00EB45AD" w:rsidRPr="00A7514E" w:rsidRDefault="00EB45AD" w:rsidP="00EB45AD">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2F47D3C" w14:textId="77777777" w:rsidR="00EB45AD" w:rsidRPr="00A7514E" w:rsidRDefault="00EB45AD" w:rsidP="00EB45AD">
      <w:pPr>
        <w:pStyle w:val="B1"/>
        <w:rPr>
          <w:lang w:val="en-US"/>
        </w:rPr>
      </w:pPr>
      <w:r w:rsidRPr="00A7514E">
        <w:rPr>
          <w:lang w:val="en-US"/>
        </w:rPr>
        <w:t>b)</w:t>
      </w:r>
      <w:r w:rsidRPr="00A7514E">
        <w:rPr>
          <w:lang w:val="en-US"/>
        </w:rPr>
        <w:tab/>
        <w:t>shall support handling a CoAP PUT request from a</w:t>
      </w:r>
      <w:r>
        <w:rPr>
          <w:lang w:val="en-US"/>
        </w:rPr>
        <w:t>n</w:t>
      </w:r>
      <w:r w:rsidRPr="00A7514E">
        <w:rPr>
          <w:lang w:val="en-US"/>
        </w:rPr>
        <w:t xml:space="preserve"> S</w:t>
      </w:r>
      <w:r>
        <w:rPr>
          <w:lang w:val="en-US"/>
        </w:rPr>
        <w:t>NR</w:t>
      </w:r>
      <w:r w:rsidRPr="00A7514E">
        <w:rPr>
          <w:lang w:val="en-US"/>
        </w:rPr>
        <w:t xml:space="preserve">M-C according to procedures specified in IETF RFC 7252 [23]; </w:t>
      </w:r>
    </w:p>
    <w:p w14:paraId="38753E3D" w14:textId="77777777" w:rsidR="00EB45AD" w:rsidRPr="00A7514E" w:rsidRDefault="00EB45AD" w:rsidP="00EB45AD">
      <w:pPr>
        <w:pStyle w:val="B1"/>
        <w:rPr>
          <w:lang w:val="en-US"/>
        </w:rPr>
      </w:pPr>
      <w:r w:rsidRPr="00A7514E">
        <w:rPr>
          <w:lang w:val="en-US"/>
        </w:rPr>
        <w:t>c)</w:t>
      </w:r>
      <w:r w:rsidRPr="00A7514E">
        <w:rPr>
          <w:lang w:val="en-US"/>
        </w:rPr>
        <w:tab/>
        <w:t xml:space="preserve">shall create or update the MBS resource configuration resource pointed at by the CoAP URI with the content of </w:t>
      </w:r>
      <w:r w:rsidRPr="00A7514E">
        <w:t>"MbsResourceConfig"</w:t>
      </w:r>
      <w:r w:rsidRPr="00A7514E">
        <w:rPr>
          <w:lang w:val="en-US"/>
        </w:rPr>
        <w:t xml:space="preserve"> object received in the request and return a CoAP 2.01 (Created) or a CoAP 2.04 (Changed) response;</w:t>
      </w:r>
    </w:p>
    <w:p w14:paraId="04E18307" w14:textId="77777777" w:rsidR="00EB45AD" w:rsidRPr="00A7514E" w:rsidRDefault="00EB45AD" w:rsidP="00EB45AD">
      <w:pPr>
        <w:pStyle w:val="B1"/>
      </w:pPr>
      <w:r w:rsidRPr="00A7514E">
        <w:rPr>
          <w:lang w:val="en-US"/>
        </w:rPr>
        <w:t>d)</w:t>
      </w:r>
      <w:r w:rsidRPr="00A7514E">
        <w:rPr>
          <w:lang w:val="en-US"/>
        </w:rPr>
        <w:tab/>
        <w:t>if monitoring configuration is included in t</w:t>
      </w:r>
      <w:r w:rsidRPr="00A7514E">
        <w:t xml:space="preserve">he "monitorConfig" </w:t>
      </w:r>
      <w:r>
        <w:t>object</w:t>
      </w:r>
      <w:r w:rsidRPr="00A7514E">
        <w:t>:</w:t>
      </w:r>
    </w:p>
    <w:p w14:paraId="5A6C675A" w14:textId="77777777" w:rsidR="00EB45AD" w:rsidRPr="00A7514E" w:rsidRDefault="00EB45AD" w:rsidP="00EB45AD">
      <w:pPr>
        <w:pStyle w:val="B2"/>
      </w:pPr>
      <w:r w:rsidRPr="00A7514E">
        <w:t>1)</w:t>
      </w:r>
      <w:r w:rsidRPr="00A7514E">
        <w:tab/>
        <w:t>if the "</w:t>
      </w:r>
      <w:r>
        <w:t>mbsListeningStatusNotify</w:t>
      </w:r>
      <w:r w:rsidRPr="00A7514E">
        <w:t xml:space="preserve">" attribute is present and is set to "true", </w:t>
      </w:r>
      <w:r>
        <w:t xml:space="preserve">the SNRM-C </w:t>
      </w:r>
      <w:r w:rsidRPr="00A7514E">
        <w:t xml:space="preserve">shall start </w:t>
      </w:r>
      <w:r>
        <w:t>sending listening status notification for the MBS session identified by the "mbsSessionId"</w:t>
      </w:r>
      <w:r w:rsidRPr="00A7514E">
        <w:t>;</w:t>
      </w:r>
    </w:p>
    <w:p w14:paraId="0BC5D04C" w14:textId="77777777" w:rsidR="00EB45AD" w:rsidRPr="00A7514E" w:rsidRDefault="00EB45AD" w:rsidP="00EB45AD">
      <w:pPr>
        <w:pStyle w:val="B2"/>
      </w:pPr>
      <w:r w:rsidRPr="00A7514E">
        <w:t>2)</w:t>
      </w:r>
      <w:r w:rsidRPr="00A7514E">
        <w:tab/>
        <w:t>if the "</w:t>
      </w:r>
      <w:r>
        <w:t>mbsListeningStatusNotify</w:t>
      </w:r>
      <w:r w:rsidRPr="00A7514E">
        <w:t xml:space="preserve">" attribute is not present or is present and is set to "false", </w:t>
      </w:r>
      <w:r>
        <w:t xml:space="preserve">the SNRM-C </w:t>
      </w:r>
      <w:r w:rsidRPr="00A7514E">
        <w:t xml:space="preserve">shall stop </w:t>
      </w:r>
      <w:r>
        <w:t xml:space="preserve">sending listening status notification of </w:t>
      </w:r>
      <w:r w:rsidRPr="00A7514E">
        <w:t xml:space="preserve">the MBS </w:t>
      </w:r>
      <w:r>
        <w:t>session</w:t>
      </w:r>
      <w:r w:rsidRPr="00A7514E">
        <w:t>;</w:t>
      </w:r>
    </w:p>
    <w:p w14:paraId="3ED4BCF7" w14:textId="77777777" w:rsidR="00EB45AD" w:rsidRPr="00A7514E" w:rsidRDefault="00EB45AD" w:rsidP="00EB45AD">
      <w:pPr>
        <w:pStyle w:val="B2"/>
      </w:pPr>
      <w:r w:rsidRPr="00A7514E">
        <w:t>3)</w:t>
      </w:r>
      <w:r w:rsidRPr="00A7514E">
        <w:tab/>
        <w:t>if the "</w:t>
      </w:r>
      <w:r>
        <w:t>mbsA</w:t>
      </w:r>
      <w:r w:rsidRPr="00004F96">
        <w:t>nnouncement</w:t>
      </w:r>
      <w:r>
        <w:t>A</w:t>
      </w:r>
      <w:r w:rsidRPr="00004F96">
        <w:t>ck</w:t>
      </w:r>
      <w:r w:rsidRPr="00A7514E">
        <w:t xml:space="preserve">" attribute is present and is set to "true", </w:t>
      </w:r>
      <w:r>
        <w:t xml:space="preserve">the SNRM-C </w:t>
      </w:r>
      <w:r w:rsidRPr="00A7514E">
        <w:t xml:space="preserve">shall </w:t>
      </w:r>
      <w:r>
        <w:t>send an MBS announcement acknowledgement on receiving this announcement</w:t>
      </w:r>
      <w:r w:rsidRPr="00A7514E">
        <w:t>;</w:t>
      </w:r>
    </w:p>
    <w:p w14:paraId="026222E8" w14:textId="77777777" w:rsidR="00EB45AD" w:rsidRPr="00A7514E" w:rsidRDefault="00EB45AD" w:rsidP="00EB45AD">
      <w:pPr>
        <w:pStyle w:val="B2"/>
      </w:pPr>
      <w:r w:rsidRPr="00A7514E">
        <w:t>4)</w:t>
      </w:r>
      <w:r w:rsidRPr="00A7514E">
        <w:tab/>
        <w:t>if the "</w:t>
      </w:r>
      <w:r>
        <w:t>mbsA</w:t>
      </w:r>
      <w:r w:rsidRPr="00004F96">
        <w:t>nnouncement</w:t>
      </w:r>
      <w:r>
        <w:t>A</w:t>
      </w:r>
      <w:r w:rsidRPr="00004F96">
        <w:t>ck</w:t>
      </w:r>
      <w:r w:rsidRPr="00A7514E">
        <w:t xml:space="preserve">" attribute is not present or is present and is set to "false", </w:t>
      </w:r>
      <w:r>
        <w:t xml:space="preserve">the SNRM-C </w:t>
      </w:r>
      <w:r w:rsidRPr="00A7514E">
        <w:t xml:space="preserve">shall </w:t>
      </w:r>
      <w:r>
        <w:t>not send MBS announcement acknowledgement on receiving this announcement</w:t>
      </w:r>
      <w:r w:rsidRPr="00A7514E">
        <w:t>;</w:t>
      </w:r>
    </w:p>
    <w:p w14:paraId="09E1C339" w14:textId="77777777" w:rsidR="00EB45AD" w:rsidRPr="00A7514E" w:rsidRDefault="00EB45AD" w:rsidP="00EB45AD">
      <w:pPr>
        <w:pStyle w:val="B2"/>
      </w:pPr>
      <w:r>
        <w:t>5</w:t>
      </w:r>
      <w:r w:rsidRPr="00A7514E">
        <w:t>)</w:t>
      </w:r>
      <w:r w:rsidRPr="00A7514E">
        <w:tab/>
        <w:t>if the "</w:t>
      </w:r>
      <w:r>
        <w:t>mbsSessionJoinNotify</w:t>
      </w:r>
      <w:r w:rsidRPr="00A7514E">
        <w:t xml:space="preserve">" attribute is present and is set to "true", </w:t>
      </w:r>
      <w:r>
        <w:t xml:space="preserve">the SNRM-C </w:t>
      </w:r>
      <w:r w:rsidRPr="00A7514E">
        <w:t xml:space="preserve">shall </w:t>
      </w:r>
      <w:r>
        <w:t>s</w:t>
      </w:r>
      <w:r>
        <w:rPr>
          <w:lang w:eastAsia="ko-KR"/>
        </w:rPr>
        <w:t>end</w:t>
      </w:r>
      <w:r w:rsidRPr="00E07DF0">
        <w:t xml:space="preserve"> </w:t>
      </w:r>
      <w:r>
        <w:t>session join</w:t>
      </w:r>
      <w:r w:rsidRPr="00004F96">
        <w:t xml:space="preserve"> </w:t>
      </w:r>
      <w:r>
        <w:t>notification for when the VAL user or UE joins the group</w:t>
      </w:r>
      <w:r w:rsidRPr="00A7514E">
        <w:t>;</w:t>
      </w:r>
      <w:r>
        <w:t xml:space="preserve"> and</w:t>
      </w:r>
    </w:p>
    <w:p w14:paraId="350B2A3E" w14:textId="77777777" w:rsidR="00EB45AD" w:rsidRPr="00A7514E" w:rsidRDefault="00EB45AD" w:rsidP="00EB45AD">
      <w:pPr>
        <w:pStyle w:val="B2"/>
      </w:pPr>
      <w:r>
        <w:t>6</w:t>
      </w:r>
      <w:r w:rsidRPr="00A7514E">
        <w:t>)</w:t>
      </w:r>
      <w:r w:rsidRPr="00A7514E">
        <w:tab/>
        <w:t>if the "</w:t>
      </w:r>
      <w:r>
        <w:t>mbsSessionJoinNotify</w:t>
      </w:r>
      <w:r w:rsidRPr="00A7514E">
        <w:t xml:space="preserve">" attribute is not present or is present and is set to "false", </w:t>
      </w:r>
      <w:r>
        <w:t xml:space="preserve">the SNRM-C </w:t>
      </w:r>
      <w:r w:rsidRPr="00A7514E">
        <w:t xml:space="preserve">shall </w:t>
      </w:r>
      <w:r>
        <w:t xml:space="preserve">not send </w:t>
      </w:r>
      <w:r>
        <w:rPr>
          <w:lang w:eastAsia="ko-KR"/>
        </w:rPr>
        <w:t>send</w:t>
      </w:r>
      <w:r w:rsidRPr="00E07DF0">
        <w:t xml:space="preserve"> </w:t>
      </w:r>
      <w:r>
        <w:t>session join</w:t>
      </w:r>
      <w:r w:rsidRPr="00004F96">
        <w:t xml:space="preserve"> </w:t>
      </w:r>
      <w:r>
        <w:t>notification for when the VAL user or UE joins the group</w:t>
      </w:r>
      <w:r w:rsidRPr="00A7514E">
        <w:t>;</w:t>
      </w:r>
    </w:p>
    <w:p w14:paraId="08605067" w14:textId="77777777" w:rsidR="00EB45AD" w:rsidRPr="00A7514E" w:rsidRDefault="00EB45AD" w:rsidP="00EB45AD">
      <w:pPr>
        <w:pStyle w:val="B1"/>
        <w:rPr>
          <w:lang w:val="en-US"/>
        </w:rPr>
      </w:pPr>
      <w:r w:rsidRPr="00A7514E">
        <w:t>e)</w:t>
      </w:r>
      <w:r w:rsidRPr="00A7514E">
        <w:tab/>
      </w:r>
      <w:r>
        <w:t xml:space="preserve">if session description protocol (SDP) information for MBS is included in "mbsSdp" attribute, shall use </w:t>
      </w:r>
      <w:r w:rsidRPr="00FC751A">
        <w:t>the SDP with media and application control information</w:t>
      </w:r>
      <w:r w:rsidRPr="00004F96">
        <w:t xml:space="preserve"> applicable to groups that can use th</w:t>
      </w:r>
      <w:r>
        <w:t>e</w:t>
      </w:r>
      <w:r w:rsidRPr="00004F96">
        <w:t xml:space="preserve"> </w:t>
      </w:r>
      <w:r>
        <w:t>MBS session</w:t>
      </w:r>
      <w:r w:rsidRPr="00C11576">
        <w:t xml:space="preserve"> </w:t>
      </w:r>
      <w:r>
        <w:t>identified by the "mbsSessionId"; and</w:t>
      </w:r>
    </w:p>
    <w:p w14:paraId="49110DBA" w14:textId="777D7147" w:rsidR="00EB45AD" w:rsidRDefault="00EB45AD" w:rsidP="00EB45AD">
      <w:pPr>
        <w:pStyle w:val="B1"/>
      </w:pPr>
      <w:r>
        <w:t>f</w:t>
      </w:r>
      <w:r w:rsidRPr="00A7514E">
        <w:t>)</w:t>
      </w:r>
      <w:r w:rsidRPr="00A7514E">
        <w:tab/>
      </w:r>
      <w:r>
        <w:t xml:space="preserve">if  announcement information for MBMS is included in the "mbmsAnnouncement" object, shall use it when attached to the </w:t>
      </w:r>
      <w:r w:rsidRPr="003167FF">
        <w:t>LTE</w:t>
      </w:r>
      <w:r>
        <w:t>.</w:t>
      </w:r>
    </w:p>
    <w:p w14:paraId="1637AA39" w14:textId="77777777" w:rsidR="00EB45AD" w:rsidRPr="00A7514E" w:rsidRDefault="00EB45AD" w:rsidP="00EB45AD">
      <w:pPr>
        <w:pStyle w:val="Heading6"/>
      </w:pPr>
      <w:bookmarkStart w:id="223" w:name="_Toc218596115"/>
      <w:r w:rsidRPr="00A7514E">
        <w:lastRenderedPageBreak/>
        <w:t>6.2.3.</w:t>
      </w:r>
      <w:r>
        <w:t>10</w:t>
      </w:r>
      <w:r w:rsidRPr="00A7514E">
        <w:t>.5.2</w:t>
      </w:r>
      <w:r w:rsidRPr="00A7514E">
        <w:tab/>
        <w:t xml:space="preserve">MBS </w:t>
      </w:r>
      <w:r>
        <w:t>session</w:t>
      </w:r>
      <w:r w:rsidRPr="00A7514E">
        <w:t xml:space="preserve"> de-announcement procedure</w:t>
      </w:r>
      <w:bookmarkEnd w:id="223"/>
    </w:p>
    <w:p w14:paraId="7089FA1C" w14:textId="77777777" w:rsidR="00EB45AD" w:rsidRPr="00826514" w:rsidRDefault="00EB45AD" w:rsidP="00EB45AD">
      <w:pPr>
        <w:rPr>
          <w:lang w:val="en-US"/>
        </w:rPr>
      </w:pPr>
      <w:r w:rsidRPr="00A7514E">
        <w:rPr>
          <w:lang w:val="en-US"/>
        </w:rPr>
        <w:t xml:space="preserve">Upon reception of a CoAP DELETE request where the CoAP URI of the request identifies MBS </w:t>
      </w:r>
      <w:r>
        <w:rPr>
          <w:lang w:val="en-US"/>
        </w:rPr>
        <w:t>r</w:t>
      </w:r>
      <w:r w:rsidRPr="00A7514E">
        <w:rPr>
          <w:lang w:val="en-US"/>
        </w:rPr>
        <w:t xml:space="preserve">esource </w:t>
      </w:r>
      <w:r>
        <w:rPr>
          <w:lang w:val="en-US"/>
        </w:rPr>
        <w:t>c</w:t>
      </w:r>
      <w:r w:rsidRPr="00A7514E">
        <w:rPr>
          <w:lang w:val="en-US"/>
        </w:rPr>
        <w:t>onfiguration resource as described in clause </w:t>
      </w:r>
      <w:r w:rsidRPr="00A7514E">
        <w:rPr>
          <w:lang w:eastAsia="zh-CN"/>
        </w:rPr>
        <w:t>A.3.</w:t>
      </w:r>
      <w:r>
        <w:rPr>
          <w:lang w:eastAsia="zh-CN"/>
        </w:rPr>
        <w:t>2</w:t>
      </w:r>
      <w:r w:rsidRPr="00A7514E">
        <w:rPr>
          <w:lang w:eastAsia="zh-CN"/>
        </w:rPr>
        <w:t>.2.2.3.3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784D0738" w14:textId="77777777" w:rsidR="00EB45AD" w:rsidRPr="00826514" w:rsidRDefault="00EB45AD" w:rsidP="00EB45AD">
      <w:pPr>
        <w:pStyle w:val="B1"/>
        <w:rPr>
          <w:lang w:val="en-US"/>
        </w:rPr>
      </w:pPr>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3E1AE3B5" w14:textId="77777777" w:rsidR="00EB45AD" w:rsidRPr="00826514" w:rsidRDefault="00EB45AD" w:rsidP="00EB45AD">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MBS resource configuration</w:t>
      </w:r>
      <w:r w:rsidRPr="00826514">
        <w:rPr>
          <w:lang w:val="en-US"/>
        </w:rPr>
        <w:t xml:space="preserve"> resource, shall respond with a CoAP 4.03 (Forbidden) response to the CoAP DELETE request and skip rest of the steps;</w:t>
      </w:r>
    </w:p>
    <w:p w14:paraId="289E740B" w14:textId="77777777" w:rsidR="00EB45AD" w:rsidRPr="00826514" w:rsidRDefault="00EB45AD" w:rsidP="00EB45AD">
      <w:pPr>
        <w:pStyle w:val="B1"/>
        <w:rPr>
          <w:lang w:val="en-US"/>
        </w:rPr>
      </w:pPr>
      <w:r w:rsidRPr="00826514">
        <w:rPr>
          <w:lang w:val="en-US"/>
        </w:rPr>
        <w:t>b)</w:t>
      </w:r>
      <w:r w:rsidRPr="00826514">
        <w:rPr>
          <w:lang w:val="en-US"/>
        </w:rPr>
        <w:tab/>
        <w:t>shall support handling a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61D682F1" w14:textId="77777777" w:rsidR="00EB45AD" w:rsidRDefault="00EB45AD" w:rsidP="00EB45AD">
      <w:pPr>
        <w:pStyle w:val="B1"/>
        <w:rPr>
          <w:lang w:val="en-US"/>
        </w:rPr>
      </w:pPr>
      <w:r w:rsidRPr="00826514">
        <w:rPr>
          <w:lang w:val="en-US"/>
        </w:rPr>
        <w:t>c)</w:t>
      </w:r>
      <w:r w:rsidRPr="00826514">
        <w:rPr>
          <w:lang w:val="en-US"/>
        </w:rPr>
        <w:tab/>
        <w:t xml:space="preserve">shall delete the </w:t>
      </w:r>
      <w:r>
        <w:rPr>
          <w:lang w:val="en-US"/>
        </w:rPr>
        <w:t>MBS</w:t>
      </w:r>
      <w:r w:rsidRPr="00826514">
        <w:rPr>
          <w:lang w:val="en-US"/>
        </w:rPr>
        <w:t xml:space="preserve"> resource pointed at by the CoAP URI;</w:t>
      </w:r>
    </w:p>
    <w:p w14:paraId="7D6A332F" w14:textId="77777777" w:rsidR="00EB45AD" w:rsidRDefault="00EB45AD" w:rsidP="00EB45AD">
      <w:pPr>
        <w:pStyle w:val="B1"/>
      </w:pPr>
      <w:r>
        <w:rPr>
          <w:lang w:val="en-US"/>
        </w:rPr>
        <w:t>d)</w:t>
      </w:r>
      <w:r>
        <w:rPr>
          <w:lang w:val="en-US"/>
        </w:rPr>
        <w:tab/>
        <w:t>if monitoring configuration was included in t</w:t>
      </w:r>
      <w:r>
        <w:t>he "monitorConfig" attribute, shall stop the monitoring accordingly; and</w:t>
      </w:r>
    </w:p>
    <w:p w14:paraId="6E3A97E5" w14:textId="77777777" w:rsidR="00EB45AD" w:rsidRPr="00826514" w:rsidRDefault="00EB45AD" w:rsidP="00EB45AD">
      <w:pPr>
        <w:pStyle w:val="B1"/>
      </w:pPr>
      <w:r>
        <w:t>e)</w:t>
      </w:r>
      <w:r>
        <w:tab/>
        <w:t xml:space="preserve">shall </w:t>
      </w:r>
      <w:r w:rsidRPr="00004F96">
        <w:t>check the condition for sending a listening status report</w:t>
      </w:r>
      <w:r>
        <w:t>.</w:t>
      </w:r>
    </w:p>
    <w:p w14:paraId="7DC1AD90" w14:textId="5F456541" w:rsidR="00C66174" w:rsidRDefault="00C66174" w:rsidP="00C66174">
      <w:pPr>
        <w:pStyle w:val="Heading5"/>
      </w:pPr>
      <w:bookmarkStart w:id="224" w:name="_CR6_2_3_10_6"/>
      <w:bookmarkStart w:id="225" w:name="_Toc218596116"/>
      <w:bookmarkEnd w:id="224"/>
      <w:r>
        <w:t>6.2.3.10.6</w:t>
      </w:r>
      <w:r>
        <w:tab/>
        <w:t>Generate MBS session announcement message in XML</w:t>
      </w:r>
      <w:bookmarkEnd w:id="225"/>
    </w:p>
    <w:p w14:paraId="0A2C6BB8" w14:textId="77777777" w:rsidR="00C66174" w:rsidRPr="00004F96" w:rsidRDefault="00C66174" w:rsidP="00C66174">
      <w:r w:rsidRPr="00004F96">
        <w:t>For each SNRM-C t</w:t>
      </w:r>
      <w:r>
        <w:t>hat the SNRM-S is sending an MB</w:t>
      </w:r>
      <w:r w:rsidRPr="00004F96">
        <w:t xml:space="preserve">S </w:t>
      </w:r>
      <w:r>
        <w:t>session</w:t>
      </w:r>
      <w:r w:rsidRPr="00004F96">
        <w:t xml:space="preserve"> announcement to, the SNRM-S:</w:t>
      </w:r>
    </w:p>
    <w:p w14:paraId="652D35CD" w14:textId="14978370" w:rsidR="00C66174" w:rsidRPr="00004F96" w:rsidRDefault="00C66174" w:rsidP="00C66174">
      <w:pPr>
        <w:pStyle w:val="B1"/>
      </w:pPr>
      <w:r w:rsidRPr="00004F96">
        <w:t>a)</w:t>
      </w:r>
      <w:r w:rsidRPr="00004F96">
        <w:tab/>
        <w:t xml:space="preserve">shall generate an application/vnd.3gpp.seal-mbs-usage-info+xml MIME body </w:t>
      </w:r>
      <w:r>
        <w:t>as described in the clause 7.4.</w:t>
      </w:r>
      <w:r w:rsidR="007A65BF">
        <w:t>7</w:t>
      </w:r>
      <w:r>
        <w:t xml:space="preserve"> </w:t>
      </w:r>
      <w:r w:rsidRPr="00004F96">
        <w:t xml:space="preserve">with the </w:t>
      </w:r>
      <w:r>
        <w:t>root element as &lt;</w:t>
      </w:r>
      <w:r w:rsidRPr="00AB7936">
        <w:t>seal-mbs-usage-info</w:t>
      </w:r>
      <w:r>
        <w:t xml:space="preserve">&gt;and </w:t>
      </w:r>
      <w:r w:rsidRPr="00004F96">
        <w:t xml:space="preserve">the &lt;version&gt; element set to "1" and one or more &lt;announcement&gt; elements associated with the pre-activated MBS </w:t>
      </w:r>
      <w:r>
        <w:t>session</w:t>
      </w:r>
      <w:r w:rsidRPr="00004F96">
        <w:t>. Each set of an &lt;announcement&gt; element:</w:t>
      </w:r>
    </w:p>
    <w:p w14:paraId="1275F003" w14:textId="77777777" w:rsidR="00C66174" w:rsidRPr="00004F96" w:rsidRDefault="00C66174" w:rsidP="00C66174">
      <w:pPr>
        <w:pStyle w:val="B2"/>
        <w:rPr>
          <w:lang w:eastAsia="zh-CN"/>
        </w:rPr>
      </w:pPr>
      <w:r>
        <w:rPr>
          <w:lang w:eastAsia="ko-KR"/>
        </w:rPr>
        <w:t>1</w:t>
      </w:r>
      <w:r w:rsidRPr="00004F96">
        <w:rPr>
          <w:lang w:eastAsia="ko-KR"/>
        </w:rPr>
        <w:t>)</w:t>
      </w:r>
      <w:r w:rsidRPr="00004F96">
        <w:rPr>
          <w:lang w:eastAsia="ko-KR"/>
        </w:rPr>
        <w:tab/>
      </w:r>
      <w:r>
        <w:rPr>
          <w:lang w:eastAsia="zh-CN"/>
        </w:rPr>
        <w:t>shall</w:t>
      </w:r>
      <w:r w:rsidRPr="00004F96">
        <w:rPr>
          <w:lang w:eastAsia="zh-CN"/>
        </w:rPr>
        <w:t xml:space="preserve"> include an &lt;</w:t>
      </w:r>
      <w:r>
        <w:rPr>
          <w:lang w:eastAsia="zh-CN"/>
        </w:rPr>
        <w:t>mbs</w:t>
      </w:r>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indicating the MB</w:t>
      </w:r>
      <w:r w:rsidRPr="00004F96">
        <w:rPr>
          <w:lang w:eastAsia="zh-CN"/>
        </w:rPr>
        <w:t xml:space="preserve">S </w:t>
      </w:r>
      <w:r>
        <w:rPr>
          <w:lang w:eastAsia="zh-CN"/>
        </w:rPr>
        <w:t>session</w:t>
      </w:r>
      <w:r w:rsidRPr="00004F96">
        <w:rPr>
          <w:lang w:eastAsia="zh-CN"/>
        </w:rPr>
        <w:t xml:space="preserve"> </w:t>
      </w:r>
      <w:r>
        <w:rPr>
          <w:lang w:eastAsia="zh-CN"/>
        </w:rPr>
        <w:t>for the</w:t>
      </w:r>
      <w:r w:rsidRPr="00004F96">
        <w:rPr>
          <w:lang w:eastAsia="zh-CN"/>
        </w:rPr>
        <w:t xml:space="preserve"> media stream currently being used;</w:t>
      </w:r>
    </w:p>
    <w:p w14:paraId="51856434" w14:textId="77777777" w:rsidR="00C66174" w:rsidRDefault="00C66174" w:rsidP="00C66174">
      <w:pPr>
        <w:pStyle w:val="B2"/>
        <w:rPr>
          <w:lang w:eastAsia="zh-CN"/>
        </w:rPr>
      </w:pPr>
      <w:r>
        <w:rPr>
          <w:lang w:eastAsia="ko-KR"/>
        </w:rPr>
        <w:t>2</w:t>
      </w:r>
      <w:r w:rsidRPr="00004F96">
        <w:rPr>
          <w:lang w:eastAsia="ko-KR"/>
        </w:rPr>
        <w:t>)</w:t>
      </w:r>
      <w:r w:rsidRPr="00004F96">
        <w:rPr>
          <w:lang w:eastAsia="ko-KR"/>
        </w:rPr>
        <w:tab/>
      </w:r>
      <w:r>
        <w:rPr>
          <w:lang w:eastAsia="ko-KR"/>
        </w:rPr>
        <w:t>shall</w:t>
      </w:r>
      <w:r w:rsidRPr="00004F96">
        <w:rPr>
          <w:lang w:eastAsia="ko-KR"/>
        </w:rPr>
        <w:t xml:space="preserve"> include </w:t>
      </w:r>
      <w:r>
        <w:rPr>
          <w:lang w:eastAsia="ko-KR"/>
        </w:rPr>
        <w:t xml:space="preserve">an </w:t>
      </w:r>
      <w:r w:rsidRPr="00004F96">
        <w:rPr>
          <w:lang w:eastAsia="zh-CN"/>
        </w:rPr>
        <w:t>&lt;</w:t>
      </w:r>
      <w:r>
        <w:rPr>
          <w:lang w:eastAsia="zh-CN"/>
        </w:rPr>
        <w:t>mbs</w:t>
      </w:r>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w:t>
      </w:r>
      <w:r w:rsidRPr="00CD158B">
        <w:t xml:space="preserve"> </w:t>
      </w:r>
      <w:r>
        <w:rPr>
          <w:lang w:eastAsia="zh-CN"/>
        </w:rPr>
        <w:t>contains the following sub-elements:</w:t>
      </w:r>
    </w:p>
    <w:p w14:paraId="0561F2D0" w14:textId="77777777" w:rsidR="00C66174" w:rsidRPr="00004F96" w:rsidRDefault="00C66174" w:rsidP="00C66174">
      <w:pPr>
        <w:pStyle w:val="B3"/>
        <w:rPr>
          <w:lang w:eastAsia="zh-CN"/>
        </w:rPr>
      </w:pPr>
      <w:r>
        <w:rPr>
          <w:lang w:eastAsia="zh-CN"/>
        </w:rPr>
        <w:t>i)</w:t>
      </w:r>
      <w:r>
        <w:rPr>
          <w:lang w:eastAsia="zh-CN"/>
        </w:rPr>
        <w:tab/>
        <w:t>&lt;delivery-mode&gt;, an element contains a string "broadcast" or "multicast" to indicate whether to deliver the user data to the UE(s) via broad mode or multicast mode;</w:t>
      </w:r>
    </w:p>
    <w:p w14:paraId="19ACD9D3" w14:textId="77777777" w:rsidR="00C66174" w:rsidRDefault="00C66174" w:rsidP="00C66174">
      <w:pPr>
        <w:pStyle w:val="B3"/>
        <w:rPr>
          <w:lang w:eastAsia="ko-KR"/>
        </w:rPr>
      </w:pPr>
      <w:r>
        <w:rPr>
          <w:lang w:eastAsia="ko-KR"/>
        </w:rPr>
        <w:t>ii</w:t>
      </w:r>
      <w:r w:rsidRPr="00004F96">
        <w:rPr>
          <w:lang w:eastAsia="ko-KR"/>
        </w:rPr>
        <w:t>)</w:t>
      </w:r>
      <w:r w:rsidRPr="00004F96">
        <w:rPr>
          <w:lang w:eastAsia="ko-KR"/>
        </w:rPr>
        <w:tab/>
      </w:r>
      <w:r w:rsidRPr="00ED5E95">
        <w:rPr>
          <w:lang w:eastAsia="ko-KR"/>
        </w:rPr>
        <w:t xml:space="preserve">shall include </w:t>
      </w:r>
      <w:r>
        <w:rPr>
          <w:lang w:eastAsia="ko-KR"/>
        </w:rPr>
        <w:t>an &lt;mb</w:t>
      </w:r>
      <w:r w:rsidRPr="00ED5E95">
        <w:rPr>
          <w:lang w:eastAsia="ko-KR"/>
        </w:rPr>
        <w:t xml:space="preserve">s-service-areas&gt; element </w:t>
      </w:r>
      <w:r>
        <w:rPr>
          <w:lang w:eastAsia="ko-KR"/>
        </w:rPr>
        <w:t xml:space="preserve">that provides one </w:t>
      </w:r>
      <w:r w:rsidRPr="00ED5E95">
        <w:rPr>
          <w:lang w:eastAsia="ko-KR"/>
        </w:rPr>
        <w:t xml:space="preserve">or more </w:t>
      </w:r>
      <w:r>
        <w:rPr>
          <w:lang w:eastAsia="ko-KR"/>
        </w:rPr>
        <w:t>&lt;mb</w:t>
      </w:r>
      <w:r w:rsidRPr="00ED5E95">
        <w:rPr>
          <w:lang w:eastAsia="ko-KR"/>
        </w:rPr>
        <w:t xml:space="preserve">s-service-area-id&gt; </w:t>
      </w:r>
      <w:r>
        <w:rPr>
          <w:lang w:eastAsia="ko-KR"/>
        </w:rPr>
        <w:t>sub-</w:t>
      </w:r>
      <w:r w:rsidRPr="00ED5E95">
        <w:rPr>
          <w:lang w:eastAsia="ko-KR"/>
        </w:rPr>
        <w:t>elements</w:t>
      </w:r>
      <w:r>
        <w:rPr>
          <w:lang w:eastAsia="ko-KR"/>
        </w:rPr>
        <w:t xml:space="preserve"> to provide applicable service areas of the MBS session</w:t>
      </w:r>
      <w:r w:rsidRPr="00ED5E95">
        <w:rPr>
          <w:lang w:eastAsia="ko-KR"/>
        </w:rPr>
        <w:t>;</w:t>
      </w:r>
    </w:p>
    <w:p w14:paraId="172D3957" w14:textId="77777777" w:rsidR="00C66174" w:rsidRDefault="00C66174" w:rsidP="00C66174">
      <w:pPr>
        <w:pStyle w:val="B2"/>
      </w:pPr>
      <w:r>
        <w:t>3</w:t>
      </w:r>
      <w:r w:rsidRPr="00004F96">
        <w:t>)</w:t>
      </w:r>
      <w:r w:rsidRPr="00004F96">
        <w:tab/>
        <w:t xml:space="preserve">may include </w:t>
      </w:r>
      <w:r>
        <w:t>the below elements if the SNRM-S requires such a report or notification:</w:t>
      </w:r>
    </w:p>
    <w:p w14:paraId="3CFD6F3C" w14:textId="77777777" w:rsidR="00C66174" w:rsidRPr="00004F96" w:rsidRDefault="00C66174" w:rsidP="00C66174">
      <w:pPr>
        <w:pStyle w:val="B3"/>
      </w:pPr>
      <w:r>
        <w:t>i)</w:t>
      </w:r>
      <w:r>
        <w:tab/>
      </w:r>
      <w:r w:rsidRPr="00004F96">
        <w:t>&lt;</w:t>
      </w:r>
      <w:r w:rsidRPr="00D16150">
        <w:t>mbs-listening-status-notify</w:t>
      </w:r>
      <w:r w:rsidRPr="00004F96">
        <w:t xml:space="preserve">&gt; element set to </w:t>
      </w:r>
      <w:r w:rsidRPr="00004F96">
        <w:rPr>
          <w:lang w:eastAsia="ko-KR"/>
        </w:rPr>
        <w:t>"true"</w:t>
      </w:r>
      <w:r w:rsidRPr="00004F96">
        <w:t xml:space="preserve"> to indicate the </w:t>
      </w:r>
      <w:r>
        <w:t xml:space="preserve">SNRM-C to send </w:t>
      </w:r>
      <w:r w:rsidRPr="00004F96">
        <w:t xml:space="preserve">listening status </w:t>
      </w:r>
      <w:r>
        <w:t>notification for this MBS session</w:t>
      </w:r>
      <w:r w:rsidRPr="00004F96">
        <w:t>;</w:t>
      </w:r>
    </w:p>
    <w:p w14:paraId="61A12637" w14:textId="77777777" w:rsidR="00C66174" w:rsidRDefault="00C66174" w:rsidP="00C66174">
      <w:pPr>
        <w:pStyle w:val="B3"/>
      </w:pPr>
      <w:r>
        <w:rPr>
          <w:lang w:eastAsia="ko-KR"/>
        </w:rPr>
        <w:t>ii)</w:t>
      </w:r>
      <w:r>
        <w:rPr>
          <w:lang w:eastAsia="ko-KR"/>
        </w:rPr>
        <w:tab/>
      </w:r>
      <w:r w:rsidRPr="00004F96">
        <w:t>&lt;</w:t>
      </w:r>
      <w:r>
        <w:t>mbs-</w:t>
      </w:r>
      <w:r w:rsidRPr="00004F96">
        <w:t>announcement-acknowle</w:t>
      </w:r>
      <w:r>
        <w:t>d</w:t>
      </w:r>
      <w:r w:rsidRPr="00004F96">
        <w:t xml:space="preserve">gement&gt; element set to </w:t>
      </w:r>
      <w:r w:rsidRPr="00004F96">
        <w:rPr>
          <w:lang w:eastAsia="ko-KR"/>
        </w:rPr>
        <w:t xml:space="preserve">"true" </w:t>
      </w:r>
      <w:r w:rsidRPr="00004F96">
        <w:t xml:space="preserve">to indicate the </w:t>
      </w:r>
      <w:r>
        <w:t>SNRM-C to send the MBS announcement acknowledgement on receiving this announcement</w:t>
      </w:r>
      <w:r w:rsidRPr="00004F96">
        <w:t>;</w:t>
      </w:r>
      <w:r>
        <w:t xml:space="preserve"> and</w:t>
      </w:r>
    </w:p>
    <w:p w14:paraId="7E43E883" w14:textId="77777777" w:rsidR="00C66174" w:rsidRPr="00004F96" w:rsidRDefault="00C66174" w:rsidP="00C66174">
      <w:pPr>
        <w:pStyle w:val="B3"/>
      </w:pPr>
      <w:r>
        <w:t>iii)</w:t>
      </w:r>
      <w:r>
        <w:tab/>
      </w:r>
      <w:r w:rsidRPr="00004F96">
        <w:t>&lt;</w:t>
      </w:r>
      <w:r w:rsidRPr="00721338">
        <w:rPr>
          <w:lang w:eastAsia="zh-CN"/>
        </w:rPr>
        <w:t>mbs-session-join-notify</w:t>
      </w:r>
      <w:r w:rsidRPr="00004F96">
        <w:t xml:space="preserve">&gt; element set to </w:t>
      </w:r>
      <w:r w:rsidRPr="00004F96">
        <w:rPr>
          <w:lang w:eastAsia="ko-KR"/>
        </w:rPr>
        <w:t>"true"</w:t>
      </w:r>
      <w:r w:rsidRPr="00004F96">
        <w:t xml:space="preserve"> to indicate the </w:t>
      </w:r>
      <w:r>
        <w:t>SNRM-C to send session join</w:t>
      </w:r>
      <w:r w:rsidRPr="00004F96">
        <w:t xml:space="preserve"> </w:t>
      </w:r>
      <w:r>
        <w:t>notification for when the VAL user or UE joins the group</w:t>
      </w:r>
      <w:r w:rsidRPr="00004F96">
        <w:t>;</w:t>
      </w:r>
    </w:p>
    <w:p w14:paraId="0E3BF64F" w14:textId="77777777" w:rsidR="00C66174" w:rsidRPr="00004F96" w:rsidRDefault="00C66174" w:rsidP="00C66174">
      <w:pPr>
        <w:pStyle w:val="B2"/>
      </w:pPr>
      <w:r w:rsidRPr="00FC751A">
        <w:t>4)</w:t>
      </w:r>
      <w:r w:rsidRPr="00FC751A">
        <w:tab/>
        <w:t>shall include a &lt;seal-mbs-sdp&gt; element set to the SDP with media and application control information</w:t>
      </w:r>
      <w:r w:rsidRPr="00004F96">
        <w:t xml:space="preserve"> applicable to groups that can use this </w:t>
      </w:r>
      <w:r>
        <w:t>MBS session</w:t>
      </w:r>
      <w:r w:rsidRPr="00004F96">
        <w:t>;</w:t>
      </w:r>
      <w:r>
        <w:t xml:space="preserve"> and</w:t>
      </w:r>
    </w:p>
    <w:p w14:paraId="33EC7922" w14:textId="0523D33D" w:rsidR="00C66174" w:rsidRDefault="00C66174" w:rsidP="00C66174">
      <w:pPr>
        <w:pStyle w:val="B2"/>
      </w:pPr>
      <w:r w:rsidRPr="00FC751A">
        <w:t>5)</w:t>
      </w:r>
      <w:r w:rsidRPr="00FC751A">
        <w:tab/>
        <w:t>may include a &lt;mbms-announcement&gt; element set to the announcement information as specified in</w:t>
      </w:r>
      <w:r>
        <w:t xml:space="preserve"> </w:t>
      </w:r>
      <w:r w:rsidRPr="00FC751A">
        <w:t>clause 6.2.3.3.2.1.0 related to the established eMBMS bearer, that shall be used by SNRM-C when attached to</w:t>
      </w:r>
      <w:r>
        <w:t xml:space="preserve"> </w:t>
      </w:r>
      <w:r w:rsidRPr="00FC751A">
        <w:t>the LTE.</w:t>
      </w:r>
    </w:p>
    <w:p w14:paraId="3A943C95" w14:textId="1C3060F4" w:rsidR="00C66174" w:rsidRPr="00004F96" w:rsidRDefault="00C66174" w:rsidP="00C66174">
      <w:pPr>
        <w:pStyle w:val="Heading5"/>
        <w:rPr>
          <w:lang w:eastAsia="zh-CN"/>
        </w:rPr>
      </w:pPr>
      <w:bookmarkStart w:id="226" w:name="_CR6_2_3_10_7"/>
      <w:bookmarkStart w:id="227" w:name="_Toc218596117"/>
      <w:bookmarkEnd w:id="226"/>
      <w:r w:rsidRPr="00004F96">
        <w:rPr>
          <w:rFonts w:hint="eastAsia"/>
          <w:lang w:eastAsia="zh-CN"/>
        </w:rPr>
        <w:t>6</w:t>
      </w:r>
      <w:r w:rsidRPr="00004F96">
        <w:rPr>
          <w:lang w:eastAsia="zh-CN"/>
        </w:rPr>
        <w:t>.2.3.</w:t>
      </w:r>
      <w:r>
        <w:rPr>
          <w:lang w:eastAsia="zh-CN"/>
        </w:rPr>
        <w:t>10</w:t>
      </w:r>
      <w:r w:rsidRPr="00004F96">
        <w:rPr>
          <w:lang w:eastAsia="zh-CN"/>
        </w:rPr>
        <w:t>.</w:t>
      </w:r>
      <w:r>
        <w:rPr>
          <w:lang w:eastAsia="zh-CN"/>
        </w:rPr>
        <w:t>7</w:t>
      </w:r>
      <w:r w:rsidRPr="00004F96">
        <w:rPr>
          <w:lang w:eastAsia="zh-CN"/>
        </w:rPr>
        <w:tab/>
        <w:t>VAL server procedure</w:t>
      </w:r>
      <w:bookmarkEnd w:id="227"/>
    </w:p>
    <w:p w14:paraId="63E4FD30" w14:textId="77777777" w:rsidR="00C66174" w:rsidRPr="00004F96" w:rsidRDefault="00C66174" w:rsidP="00C66174">
      <w:pPr>
        <w:rPr>
          <w:lang w:eastAsia="zh-CN"/>
        </w:rPr>
      </w:pPr>
      <w:r w:rsidRPr="00004F96">
        <w:rPr>
          <w:lang w:eastAsia="zh-CN"/>
        </w:rPr>
        <w:t>When a user originates a request for a VAL service group communication session for one of these areas, in orde</w:t>
      </w:r>
      <w:r>
        <w:rPr>
          <w:lang w:eastAsia="zh-CN"/>
        </w:rPr>
        <w:t>r to use the pre-established MB</w:t>
      </w:r>
      <w:r w:rsidRPr="00004F96">
        <w:rPr>
          <w:lang w:eastAsia="zh-CN"/>
        </w:rPr>
        <w:t xml:space="preserve">S </w:t>
      </w:r>
      <w:r>
        <w:rPr>
          <w:lang w:eastAsia="zh-CN"/>
        </w:rPr>
        <w:t>session</w:t>
      </w:r>
      <w:r w:rsidRPr="00004F96">
        <w:rPr>
          <w:lang w:eastAsia="zh-CN"/>
        </w:rPr>
        <w:t xml:space="preserve">, the VAL server shall generate an HTTP POST request according to procedures specified in </w:t>
      </w:r>
      <w:r>
        <w:t>IETF </w:t>
      </w:r>
      <w:r w:rsidRPr="00B33A75">
        <w:t>RFC </w:t>
      </w:r>
      <w:r>
        <w:t>9110</w:t>
      </w:r>
      <w:r w:rsidRPr="00004F96">
        <w:t> [</w:t>
      </w:r>
      <w:r>
        <w:t>22</w:t>
      </w:r>
      <w:r w:rsidRPr="00004F96">
        <w:t xml:space="preserve">]. </w:t>
      </w:r>
      <w:r w:rsidRPr="00004F96">
        <w:rPr>
          <w:lang w:eastAsia="zh-CN"/>
        </w:rPr>
        <w:t>In the HTTP POST request message, the VAL server:</w:t>
      </w:r>
    </w:p>
    <w:p w14:paraId="62D20B34" w14:textId="77777777" w:rsidR="00C66174" w:rsidRPr="00004F96" w:rsidRDefault="00C66174" w:rsidP="00C66174">
      <w:pPr>
        <w:pStyle w:val="B1"/>
        <w:rPr>
          <w:lang w:eastAsia="zh-CN"/>
        </w:rPr>
      </w:pPr>
      <w:r w:rsidRPr="00004F96">
        <w:rPr>
          <w:lang w:eastAsia="zh-CN"/>
        </w:rPr>
        <w:lastRenderedPageBreak/>
        <w:t>a)</w:t>
      </w:r>
      <w:r w:rsidRPr="00004F96">
        <w:rPr>
          <w:lang w:eastAsia="zh-CN"/>
        </w:rPr>
        <w:tab/>
        <w:t>shall include a Request-URI set to the URI corresponding to the identity of the SNRM-S;</w:t>
      </w:r>
    </w:p>
    <w:p w14:paraId="2F04B1E4" w14:textId="77777777" w:rsidR="00C66174" w:rsidRPr="00004F96" w:rsidRDefault="00C66174" w:rsidP="00C66174">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w:t>
      </w:r>
      <w:r>
        <w:rPr>
          <w:lang w:eastAsia="zh-CN"/>
        </w:rPr>
        <w:t>o "application/vnd.3gpp.seal-mb</w:t>
      </w:r>
      <w:r w:rsidRPr="00004F96">
        <w:rPr>
          <w:lang w:eastAsia="zh-CN"/>
        </w:rPr>
        <w:t>s-usage-info+xml";</w:t>
      </w:r>
    </w:p>
    <w:p w14:paraId="62295629" w14:textId="77777777" w:rsidR="00C66174" w:rsidRPr="00004F96" w:rsidRDefault="00C66174" w:rsidP="00C66174">
      <w:pPr>
        <w:pStyle w:val="B1"/>
        <w:rPr>
          <w:lang w:eastAsia="zh-CN"/>
        </w:rPr>
      </w:pPr>
      <w:r w:rsidRPr="00004F96">
        <w:rPr>
          <w:lang w:eastAsia="zh-CN"/>
        </w:rPr>
        <w:t>c)</w:t>
      </w:r>
      <w:r w:rsidRPr="00004F96">
        <w:rPr>
          <w:lang w:eastAsia="zh-CN"/>
        </w:rPr>
        <w:tab/>
        <w:t xml:space="preserve">shall include </w:t>
      </w:r>
      <w:r>
        <w:rPr>
          <w:lang w:eastAsia="zh-CN"/>
        </w:rPr>
        <w:t>an application/vnd.3gpp.seal-mb</w:t>
      </w:r>
      <w:r w:rsidRPr="00004F96">
        <w:rPr>
          <w:lang w:eastAsia="zh-CN"/>
        </w:rPr>
        <w:t>s-usage-in</w:t>
      </w:r>
      <w:r>
        <w:rPr>
          <w:lang w:eastAsia="zh-CN"/>
        </w:rPr>
        <w:t>fo+xml MIME body and in the &lt;mb</w:t>
      </w:r>
      <w:r w:rsidRPr="00004F96">
        <w:rPr>
          <w:lang w:eastAsia="zh-CN"/>
        </w:rPr>
        <w:t>s-info&gt; root element:</w:t>
      </w:r>
    </w:p>
    <w:p w14:paraId="66DB5708" w14:textId="77777777" w:rsidR="00C66174" w:rsidRPr="00004F96" w:rsidRDefault="00C66174" w:rsidP="00C66174">
      <w:pPr>
        <w:pStyle w:val="B2"/>
        <w:rPr>
          <w:lang w:eastAsia="zh-CN"/>
        </w:rPr>
      </w:pPr>
      <w:r w:rsidRPr="00004F96">
        <w:rPr>
          <w:lang w:eastAsia="zh-CN"/>
        </w:rPr>
        <w:t>1)</w:t>
      </w:r>
      <w:r w:rsidRPr="00004F96">
        <w:rPr>
          <w:lang w:eastAsia="zh-CN"/>
        </w:rPr>
        <w:tab/>
        <w:t>shall include an &lt;</w:t>
      </w:r>
      <w:r>
        <w:rPr>
          <w:lang w:eastAsia="zh-CN"/>
        </w:rPr>
        <w:t>mbs-resource-request</w:t>
      </w:r>
      <w:r w:rsidRPr="00004F96">
        <w:rPr>
          <w:lang w:eastAsia="zh-CN"/>
        </w:rPr>
        <w:t>&gt; element which shall include:</w:t>
      </w:r>
    </w:p>
    <w:p w14:paraId="07A6BC94" w14:textId="77777777" w:rsidR="00C66174" w:rsidRPr="00004F96" w:rsidRDefault="00C66174" w:rsidP="00C66174">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229D381C" w14:textId="77777777" w:rsidR="00C66174" w:rsidRPr="00004F96" w:rsidRDefault="00C66174" w:rsidP="00C66174">
      <w:pPr>
        <w:pStyle w:val="B3"/>
        <w:rPr>
          <w:lang w:eastAsia="zh-CN"/>
        </w:rPr>
      </w:pPr>
      <w:r w:rsidRPr="00004F96">
        <w:rPr>
          <w:lang w:eastAsia="zh-CN"/>
        </w:rPr>
        <w:t>ii)</w:t>
      </w:r>
      <w:r w:rsidRPr="00004F96">
        <w:rPr>
          <w:lang w:eastAsia="zh-CN"/>
        </w:rPr>
        <w:tab/>
        <w:t>a &lt;VAL-group-id&gt; element set to the identi</w:t>
      </w:r>
      <w:r>
        <w:rPr>
          <w:lang w:eastAsia="zh-CN"/>
        </w:rPr>
        <w:t>ty of the VAL group that requires MB</w:t>
      </w:r>
      <w:r w:rsidRPr="00004F96">
        <w:rPr>
          <w:lang w:eastAsia="zh-CN"/>
        </w:rPr>
        <w:t xml:space="preserve">S </w:t>
      </w:r>
      <w:r>
        <w:rPr>
          <w:lang w:eastAsia="zh-CN"/>
        </w:rPr>
        <w:t>session</w:t>
      </w:r>
      <w:r w:rsidRPr="00004F96">
        <w:rPr>
          <w:lang w:eastAsia="zh-CN"/>
        </w:rPr>
        <w:t>;</w:t>
      </w:r>
    </w:p>
    <w:p w14:paraId="047E4272" w14:textId="77777777" w:rsidR="00C66174" w:rsidRPr="00004F96" w:rsidRDefault="00C66174" w:rsidP="00C66174">
      <w:pPr>
        <w:pStyle w:val="B3"/>
        <w:rPr>
          <w:lang w:eastAsia="zh-CN"/>
        </w:rPr>
      </w:pPr>
      <w:r w:rsidRPr="00004F96">
        <w:rPr>
          <w:lang w:eastAsia="zh-CN"/>
        </w:rPr>
        <w:t>iii)</w:t>
      </w:r>
      <w:r w:rsidRPr="00004F96">
        <w:rPr>
          <w:lang w:eastAsia="zh-CN"/>
        </w:rPr>
        <w:tab/>
        <w:t>a &lt;service-announcement-mode&gt; indicating whether the request is sent by NRM server or by the VAL server;</w:t>
      </w:r>
    </w:p>
    <w:p w14:paraId="7AC7D2B2" w14:textId="77777777" w:rsidR="00C66174" w:rsidRPr="00004F96" w:rsidRDefault="00C66174" w:rsidP="00C66174">
      <w:pPr>
        <w:pStyle w:val="B3"/>
        <w:rPr>
          <w:lang w:eastAsia="zh-CN"/>
        </w:rPr>
      </w:pPr>
      <w:r w:rsidRPr="00004F96">
        <w:rPr>
          <w:lang w:eastAsia="zh-CN"/>
        </w:rPr>
        <w:t>iv)</w:t>
      </w:r>
      <w:r w:rsidRPr="00004F96">
        <w:rPr>
          <w:lang w:eastAsia="zh-CN"/>
        </w:rPr>
        <w:tab/>
        <w:t xml:space="preserve">a &lt;QoS&gt; element indicating the requested QoS for the </w:t>
      </w:r>
      <w:r>
        <w:rPr>
          <w:lang w:eastAsia="zh-CN"/>
        </w:rPr>
        <w:t>MBS session</w:t>
      </w:r>
      <w:r w:rsidRPr="00004F96">
        <w:rPr>
          <w:lang w:eastAsia="zh-CN"/>
        </w:rPr>
        <w:t>;</w:t>
      </w:r>
    </w:p>
    <w:p w14:paraId="5EEAFB36" w14:textId="77777777" w:rsidR="00C66174" w:rsidRDefault="00C66174" w:rsidP="00C66174">
      <w:pPr>
        <w:pStyle w:val="B3"/>
        <w:rPr>
          <w:lang w:eastAsia="zh-CN"/>
        </w:rPr>
      </w:pPr>
      <w:r w:rsidRPr="00004F96">
        <w:rPr>
          <w:lang w:eastAsia="zh-CN"/>
        </w:rPr>
        <w:t>v)</w:t>
      </w:r>
      <w:r w:rsidRPr="00004F96">
        <w:rPr>
          <w:lang w:eastAsia="zh-CN"/>
        </w:rPr>
        <w:tab/>
      </w:r>
      <w:r>
        <w:rPr>
          <w:lang w:eastAsia="ko-KR"/>
        </w:rPr>
        <w:t>shall</w:t>
      </w:r>
      <w:r w:rsidRPr="00004F96">
        <w:rPr>
          <w:lang w:eastAsia="ko-KR"/>
        </w:rPr>
        <w:t xml:space="preserve"> include </w:t>
      </w:r>
      <w:r>
        <w:rPr>
          <w:lang w:eastAsia="ko-KR"/>
        </w:rPr>
        <w:t xml:space="preserve">an </w:t>
      </w:r>
      <w:r w:rsidRPr="00004F96">
        <w:rPr>
          <w:lang w:eastAsia="zh-CN"/>
        </w:rPr>
        <w:t>&lt;</w:t>
      </w:r>
      <w:r>
        <w:rPr>
          <w:lang w:eastAsia="zh-CN"/>
        </w:rPr>
        <w:t>mbs</w:t>
      </w:r>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w:t>
      </w:r>
      <w:r w:rsidRPr="00CD158B">
        <w:t xml:space="preserve"> </w:t>
      </w:r>
      <w:r>
        <w:rPr>
          <w:lang w:eastAsia="zh-CN"/>
        </w:rPr>
        <w:t>contains the following sub-elements:</w:t>
      </w:r>
    </w:p>
    <w:p w14:paraId="77B42CE4" w14:textId="77777777" w:rsidR="00C66174" w:rsidRDefault="00C66174" w:rsidP="00C66174">
      <w:pPr>
        <w:pStyle w:val="B4"/>
        <w:rPr>
          <w:lang w:eastAsia="zh-CN"/>
        </w:rPr>
      </w:pPr>
      <w:r>
        <w:rPr>
          <w:lang w:eastAsia="zh-CN"/>
        </w:rPr>
        <w:t>A)</w:t>
      </w:r>
      <w:r>
        <w:rPr>
          <w:lang w:eastAsia="zh-CN"/>
        </w:rPr>
        <w:tab/>
        <w:t>&lt;delivery-mode&gt;, an element contains a string "broadcast" or "multicast" to indicate whether to deliver the user data to the UE(s) via broad mode or multicast mode;</w:t>
      </w:r>
    </w:p>
    <w:p w14:paraId="562B24B5" w14:textId="77777777" w:rsidR="00C66174" w:rsidRPr="00004F96" w:rsidRDefault="00C66174" w:rsidP="00C66174">
      <w:pPr>
        <w:pStyle w:val="B4"/>
        <w:rPr>
          <w:lang w:eastAsia="zh-CN"/>
        </w:rPr>
      </w:pPr>
      <w:r>
        <w:rPr>
          <w:lang w:eastAsia="ko-KR"/>
        </w:rPr>
        <w:t>B</w:t>
      </w:r>
      <w:r w:rsidRPr="00004F96">
        <w:rPr>
          <w:lang w:eastAsia="ko-KR"/>
        </w:rPr>
        <w:t>)</w:t>
      </w:r>
      <w:r w:rsidRPr="00004F96">
        <w:rPr>
          <w:lang w:eastAsia="ko-KR"/>
        </w:rPr>
        <w:tab/>
      </w:r>
      <w:r w:rsidRPr="00ED5E95">
        <w:rPr>
          <w:lang w:eastAsia="ko-KR"/>
        </w:rPr>
        <w:t xml:space="preserve">shall include </w:t>
      </w:r>
      <w:r>
        <w:rPr>
          <w:lang w:eastAsia="ko-KR"/>
        </w:rPr>
        <w:t>an &lt;mb</w:t>
      </w:r>
      <w:r w:rsidRPr="00ED5E95">
        <w:rPr>
          <w:lang w:eastAsia="ko-KR"/>
        </w:rPr>
        <w:t xml:space="preserve">s-service-areas&gt; element </w:t>
      </w:r>
      <w:r>
        <w:rPr>
          <w:lang w:eastAsia="ko-KR"/>
        </w:rPr>
        <w:t xml:space="preserve">that provides one </w:t>
      </w:r>
      <w:r w:rsidRPr="00ED5E95">
        <w:rPr>
          <w:lang w:eastAsia="ko-KR"/>
        </w:rPr>
        <w:t xml:space="preserve">or more </w:t>
      </w:r>
      <w:r>
        <w:rPr>
          <w:lang w:eastAsia="ko-KR"/>
        </w:rPr>
        <w:t>&lt;mb</w:t>
      </w:r>
      <w:r w:rsidRPr="00ED5E95">
        <w:rPr>
          <w:lang w:eastAsia="ko-KR"/>
        </w:rPr>
        <w:t xml:space="preserve">s-service-area-id&gt; </w:t>
      </w:r>
      <w:r>
        <w:rPr>
          <w:lang w:eastAsia="ko-KR"/>
        </w:rPr>
        <w:t>sub-</w:t>
      </w:r>
      <w:r w:rsidRPr="00ED5E95">
        <w:rPr>
          <w:lang w:eastAsia="ko-KR"/>
        </w:rPr>
        <w:t>elements</w:t>
      </w:r>
      <w:r>
        <w:rPr>
          <w:lang w:eastAsia="ko-KR"/>
        </w:rPr>
        <w:t xml:space="preserve"> to provide applicable service areas of the MBS session</w:t>
      </w:r>
      <w:r w:rsidRPr="00ED5E95">
        <w:rPr>
          <w:lang w:eastAsia="ko-KR"/>
        </w:rPr>
        <w:t>;</w:t>
      </w:r>
      <w:r w:rsidRPr="00004F96">
        <w:rPr>
          <w:lang w:eastAsia="zh-CN"/>
        </w:rPr>
        <w:t xml:space="preserve"> and</w:t>
      </w:r>
    </w:p>
    <w:p w14:paraId="502C1396" w14:textId="77777777" w:rsidR="00C66174" w:rsidRPr="00004F96" w:rsidRDefault="00C66174" w:rsidP="00C66174">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24E05076" w14:textId="5B48AE81" w:rsidR="00C66174" w:rsidRPr="003167FF" w:rsidRDefault="00C66174" w:rsidP="00C66174">
      <w:pPr>
        <w:pStyle w:val="B1"/>
        <w:rPr>
          <w:lang w:eastAsia="zh-CN"/>
        </w:rPr>
      </w:pPr>
      <w:r w:rsidRPr="00004F96">
        <w:rPr>
          <w:lang w:eastAsia="zh-CN"/>
        </w:rPr>
        <w:t>d)</w:t>
      </w:r>
      <w:r w:rsidRPr="00004F96">
        <w:rPr>
          <w:lang w:eastAsia="zh-CN"/>
        </w:rPr>
        <w:tab/>
        <w:t xml:space="preserve">shall send the HTTP POST request message towards the SNRM-S according to </w:t>
      </w:r>
      <w:r>
        <w:t>IETF </w:t>
      </w:r>
      <w:r w:rsidRPr="00B33A75">
        <w:t>RFC </w:t>
      </w:r>
      <w:r>
        <w:t>9110</w:t>
      </w:r>
      <w:r w:rsidRPr="00004F96">
        <w:t> [</w:t>
      </w:r>
      <w:r>
        <w:t>22</w:t>
      </w:r>
      <w:r w:rsidRPr="00004F96">
        <w:t>].</w:t>
      </w:r>
    </w:p>
    <w:p w14:paraId="5C4D64E0" w14:textId="77777777" w:rsidR="00601989" w:rsidRDefault="004201C6" w:rsidP="00C05938">
      <w:pPr>
        <w:pStyle w:val="Heading5"/>
        <w:overflowPunct/>
        <w:autoSpaceDE/>
        <w:autoSpaceDN/>
        <w:adjustRightInd/>
        <w:textAlignment w:val="auto"/>
      </w:pPr>
      <w:bookmarkStart w:id="228" w:name="_CR6_2_3_11"/>
      <w:bookmarkStart w:id="229" w:name="_Toc218596118"/>
      <w:bookmarkEnd w:id="228"/>
      <w:r w:rsidRPr="00C05938">
        <w:t>6.2.3.11</w:t>
      </w:r>
      <w:r w:rsidRPr="00C05938">
        <w:tab/>
      </w:r>
      <w:r w:rsidR="00C05938" w:rsidRPr="00C05938">
        <w:t>MBS listening status report procedure</w:t>
      </w:r>
      <w:bookmarkEnd w:id="184"/>
      <w:bookmarkEnd w:id="185"/>
      <w:bookmarkEnd w:id="186"/>
      <w:bookmarkEnd w:id="229"/>
    </w:p>
    <w:p w14:paraId="7066BFA6" w14:textId="76FCD391" w:rsidR="00C05938" w:rsidRDefault="00C05938" w:rsidP="00C05938">
      <w:pPr>
        <w:pStyle w:val="Heading5"/>
        <w:overflowPunct/>
        <w:autoSpaceDE/>
        <w:autoSpaceDN/>
        <w:adjustRightInd/>
        <w:textAlignment w:val="auto"/>
      </w:pPr>
      <w:bookmarkStart w:id="230" w:name="_CR6_2_3_11_1"/>
      <w:bookmarkStart w:id="231" w:name="_Toc218596119"/>
      <w:bookmarkEnd w:id="230"/>
      <w:r>
        <w:t>6.2.3.11.1</w:t>
      </w:r>
      <w:r>
        <w:tab/>
        <w:t>Generate MBS listening status reporting message in XML</w:t>
      </w:r>
      <w:bookmarkEnd w:id="231"/>
    </w:p>
    <w:p w14:paraId="30D323D0" w14:textId="274F50E8" w:rsidR="00C05938" w:rsidRPr="00004F96" w:rsidRDefault="00C05938" w:rsidP="00C05938">
      <w:r>
        <w:t>The SNRM-C shall generate the MBS listening status report XML as per the schema defined in clause 7.4.</w:t>
      </w:r>
      <w:r w:rsidR="007A65BF">
        <w:t>7</w:t>
      </w:r>
      <w:r>
        <w:t xml:space="preserve"> represented by the application/vnd.3gpp.seal-mb</w:t>
      </w:r>
      <w:r w:rsidRPr="00004F96">
        <w:t>s-usage-info+xml</w:t>
      </w:r>
      <w:r>
        <w:t xml:space="preserve"> with the </w:t>
      </w:r>
      <w:r w:rsidRPr="00004F96">
        <w:t>&lt;</w:t>
      </w:r>
      <w:r w:rsidRPr="00600EEE">
        <w:t>seal-mbs-usage-info</w:t>
      </w:r>
      <w:r w:rsidRPr="00004F96">
        <w:t xml:space="preserve">&gt; element </w:t>
      </w:r>
      <w:r>
        <w:t>a</w:t>
      </w:r>
      <w:r w:rsidRPr="00004F96">
        <w:t>s the root element of the XML document</w:t>
      </w:r>
      <w:r>
        <w:t>,</w:t>
      </w:r>
      <w:r w:rsidRPr="00004F96">
        <w:t xml:space="preserve"> and </w:t>
      </w:r>
      <w:r>
        <w:t>sub-element has</w:t>
      </w:r>
      <w:r w:rsidRPr="00004F96">
        <w:t xml:space="preserve"> </w:t>
      </w:r>
      <w:r>
        <w:t xml:space="preserve">one or more </w:t>
      </w:r>
      <w:r w:rsidRPr="00004F96">
        <w:t>&lt;</w:t>
      </w:r>
      <w:r w:rsidRPr="00BA46A2">
        <w:t>mbs-listening-status-report</w:t>
      </w:r>
      <w:r w:rsidRPr="00004F96">
        <w:t>&gt; element</w:t>
      </w:r>
      <w:r>
        <w:t xml:space="preserve">. Each </w:t>
      </w:r>
      <w:r w:rsidRPr="00004F96">
        <w:t>&lt;</w:t>
      </w:r>
      <w:r w:rsidRPr="00BA46A2">
        <w:t>mbs-listening-status-report</w:t>
      </w:r>
      <w:r w:rsidRPr="00004F96">
        <w:t>&gt;:</w:t>
      </w:r>
    </w:p>
    <w:p w14:paraId="2F11BA9B" w14:textId="77777777" w:rsidR="00C05938" w:rsidRDefault="00C05938" w:rsidP="00C05938">
      <w:pPr>
        <w:pStyle w:val="B1"/>
        <w:numPr>
          <w:ilvl w:val="0"/>
          <w:numId w:val="26"/>
        </w:numPr>
        <w:overflowPunct/>
        <w:autoSpaceDE/>
        <w:autoSpaceDN/>
        <w:adjustRightInd/>
        <w:textAlignment w:val="auto"/>
        <w:rPr>
          <w:lang w:eastAsia="zh-CN"/>
        </w:rPr>
      </w:pPr>
      <w:r w:rsidRPr="00004F96">
        <w:t>&lt;identity&gt;, an element contains the identity of the VAL user or VAL UE who wants to r</w:t>
      </w:r>
      <w:r>
        <w:t>eport the MBS listening status</w:t>
      </w:r>
      <w:r w:rsidRPr="00004F96">
        <w:rPr>
          <w:lang w:eastAsia="zh-CN"/>
        </w:rPr>
        <w:t>;</w:t>
      </w:r>
    </w:p>
    <w:p w14:paraId="56309031" w14:textId="77777777" w:rsidR="00C05938" w:rsidRDefault="00C05938" w:rsidP="00C05938">
      <w:pPr>
        <w:pStyle w:val="B1"/>
        <w:rPr>
          <w:lang w:eastAsia="zh-CN"/>
        </w:rPr>
      </w:pPr>
      <w:r>
        <w:rPr>
          <w:lang w:eastAsia="ko-KR"/>
        </w:rPr>
        <w:t>b</w:t>
      </w:r>
      <w:r w:rsidRPr="00004F96">
        <w:rPr>
          <w:lang w:eastAsia="ko-KR"/>
        </w:rPr>
        <w:t>)</w:t>
      </w:r>
      <w:r w:rsidRPr="00004F96">
        <w:rPr>
          <w:lang w:eastAsia="ko-KR"/>
        </w:rPr>
        <w:tab/>
      </w:r>
      <w:r>
        <w:rPr>
          <w:lang w:eastAsia="ko-KR"/>
        </w:rPr>
        <w:t>shall</w:t>
      </w:r>
      <w:r w:rsidRPr="00004F96">
        <w:rPr>
          <w:lang w:eastAsia="ko-KR"/>
        </w:rPr>
        <w:t xml:space="preserve"> include </w:t>
      </w:r>
      <w:r>
        <w:rPr>
          <w:lang w:eastAsia="ko-KR"/>
        </w:rPr>
        <w:t xml:space="preserve">an </w:t>
      </w:r>
      <w:r w:rsidRPr="00004F96">
        <w:rPr>
          <w:lang w:eastAsia="zh-CN"/>
        </w:rPr>
        <w:t>&lt;</w:t>
      </w:r>
      <w:r>
        <w:rPr>
          <w:lang w:eastAsia="zh-CN"/>
        </w:rPr>
        <w:t>mbs</w:t>
      </w:r>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 xml:space="preserve"> that</w:t>
      </w:r>
      <w:r>
        <w:rPr>
          <w:lang w:eastAsia="zh-CN"/>
        </w:rPr>
        <w:t xml:space="preserve"> includes the following sub-elements:</w:t>
      </w:r>
    </w:p>
    <w:p w14:paraId="2018975F" w14:textId="77777777" w:rsidR="00C05938" w:rsidRDefault="00C05938" w:rsidP="00C05938">
      <w:pPr>
        <w:pStyle w:val="B2"/>
        <w:rPr>
          <w:lang w:eastAsia="zh-CN"/>
        </w:rPr>
      </w:pPr>
      <w:r>
        <w:rPr>
          <w:lang w:eastAsia="zh-CN"/>
        </w:rPr>
        <w:t>1)</w:t>
      </w:r>
      <w:r>
        <w:rPr>
          <w:lang w:eastAsia="zh-CN"/>
        </w:rPr>
        <w:tab/>
        <w:t>&lt;delivery-mode&gt;, an element contains a string "broadcast" or "multicast" to indicate whether to deliver the user data to the UE(s) via broad mode or multicast mode;</w:t>
      </w:r>
    </w:p>
    <w:p w14:paraId="6A73DCBE" w14:textId="44CFA29F" w:rsidR="00C05938" w:rsidRPr="00004F96" w:rsidRDefault="00C05938" w:rsidP="00C05938">
      <w:pPr>
        <w:pStyle w:val="B2"/>
        <w:rPr>
          <w:lang w:eastAsia="zh-CN"/>
        </w:rPr>
      </w:pPr>
      <w:r>
        <w:rPr>
          <w:lang w:eastAsia="zh-CN"/>
        </w:rPr>
        <w:t>2)</w:t>
      </w:r>
      <w:r>
        <w:rPr>
          <w:lang w:eastAsia="zh-CN"/>
        </w:rPr>
        <w:tab/>
      </w:r>
      <w:r w:rsidRPr="00215E22">
        <w:rPr>
          <w:lang w:eastAsia="zh-CN"/>
        </w:rPr>
        <w:t xml:space="preserve">&lt;mbs-session-id&gt; element set to the MBS session </w:t>
      </w:r>
      <w:r w:rsidR="00A93B9F">
        <w:rPr>
          <w:lang w:eastAsia="zh-CN"/>
        </w:rPr>
        <w:t>id</w:t>
      </w:r>
      <w:r w:rsidRPr="00215E22">
        <w:rPr>
          <w:lang w:eastAsia="zh-CN"/>
        </w:rPr>
        <w:t xml:space="preserve"> indicating the MBS session for </w:t>
      </w:r>
      <w:r>
        <w:rPr>
          <w:lang w:eastAsia="zh-CN"/>
        </w:rPr>
        <w:t xml:space="preserve">which </w:t>
      </w:r>
      <w:r w:rsidRPr="00215E22">
        <w:rPr>
          <w:lang w:eastAsia="zh-CN"/>
        </w:rPr>
        <w:t xml:space="preserve">the </w:t>
      </w:r>
      <w:r>
        <w:rPr>
          <w:lang w:eastAsia="zh-CN"/>
        </w:rPr>
        <w:t>listening status</w:t>
      </w:r>
      <w:r w:rsidRPr="00215E22">
        <w:rPr>
          <w:lang w:eastAsia="zh-CN"/>
        </w:rPr>
        <w:t xml:space="preserve"> being </w:t>
      </w:r>
      <w:r>
        <w:rPr>
          <w:lang w:eastAsia="zh-CN"/>
        </w:rPr>
        <w:t>shared; and</w:t>
      </w:r>
    </w:p>
    <w:p w14:paraId="79E85EEE" w14:textId="6C9E7504" w:rsidR="00C05938" w:rsidRDefault="00C05938" w:rsidP="00C05938">
      <w:pPr>
        <w:pStyle w:val="B1"/>
        <w:rPr>
          <w:lang w:eastAsia="ko-KR"/>
        </w:rPr>
      </w:pPr>
      <w:r>
        <w:rPr>
          <w:lang w:eastAsia="ko-KR"/>
        </w:rPr>
        <w:t>c)</w:t>
      </w:r>
      <w:r>
        <w:rPr>
          <w:lang w:eastAsia="ko-KR"/>
        </w:rPr>
        <w:tab/>
        <w:t xml:space="preserve">&lt;mbs-listening-status&gt;, an element contains a string "listening" or "not-listening" used to indicate the MBS listening status per </w:t>
      </w:r>
      <w:r w:rsidR="00A93B9F">
        <w:rPr>
          <w:lang w:eastAsia="ko-KR"/>
        </w:rPr>
        <w:t>MBS session id</w:t>
      </w:r>
      <w:r>
        <w:rPr>
          <w:lang w:eastAsia="ko-KR"/>
        </w:rPr>
        <w:t>; and</w:t>
      </w:r>
    </w:p>
    <w:p w14:paraId="628EBE9B" w14:textId="77777777" w:rsidR="00C05938" w:rsidRDefault="00C05938" w:rsidP="00C05938">
      <w:pPr>
        <w:pStyle w:val="B1"/>
        <w:rPr>
          <w:lang w:eastAsia="ko-KR"/>
        </w:rPr>
      </w:pPr>
      <w:r>
        <w:rPr>
          <w:lang w:eastAsia="ko-KR"/>
        </w:rPr>
        <w:t>d)</w:t>
      </w:r>
      <w:r>
        <w:rPr>
          <w:lang w:eastAsia="ko-KR"/>
        </w:rPr>
        <w:tab/>
        <w:t>&lt;mbs-reception-quality-level&gt;, an optional element contains an integer used to indicate the reception quality level.</w:t>
      </w:r>
    </w:p>
    <w:p w14:paraId="19331AC0" w14:textId="77777777" w:rsidR="00C05938" w:rsidRDefault="00C05938" w:rsidP="00C05938">
      <w:pPr>
        <w:pStyle w:val="Heading5"/>
      </w:pPr>
      <w:bookmarkStart w:id="232" w:name="_CR6_2_3_11_2"/>
      <w:bookmarkStart w:id="233" w:name="_Toc218596120"/>
      <w:bookmarkEnd w:id="232"/>
      <w:r>
        <w:t>6.2.3.11.2</w:t>
      </w:r>
      <w:r>
        <w:tab/>
      </w:r>
      <w:r w:rsidRPr="00004F96">
        <w:t>S</w:t>
      </w:r>
      <w:r>
        <w:t>NRM s</w:t>
      </w:r>
      <w:r w:rsidRPr="00004F96">
        <w:t xml:space="preserve">erver </w:t>
      </w:r>
      <w:r>
        <w:t xml:space="preserve">SIP and HTTP </w:t>
      </w:r>
      <w:r w:rsidRPr="00004F96">
        <w:t>procedure</w:t>
      </w:r>
      <w:r>
        <w:t>s</w:t>
      </w:r>
      <w:bookmarkEnd w:id="233"/>
    </w:p>
    <w:p w14:paraId="0BCF71D7" w14:textId="77777777" w:rsidR="00C05938" w:rsidRDefault="00C05938" w:rsidP="00C05938">
      <w:pPr>
        <w:pStyle w:val="Heading6"/>
      </w:pPr>
      <w:bookmarkStart w:id="234" w:name="_CR6_2_3_11_2_1"/>
      <w:bookmarkStart w:id="235" w:name="_Toc218596121"/>
      <w:bookmarkEnd w:id="234"/>
      <w:r>
        <w:t>6.2.3.11.2.1</w:t>
      </w:r>
      <w:r>
        <w:tab/>
        <w:t xml:space="preserve">SNRM server HTTP </w:t>
      </w:r>
      <w:r w:rsidRPr="00004F96">
        <w:t>procedure</w:t>
      </w:r>
      <w:bookmarkEnd w:id="235"/>
    </w:p>
    <w:p w14:paraId="304EEFF7" w14:textId="77777777" w:rsidR="00C05938" w:rsidRPr="00004F96" w:rsidRDefault="00C05938" w:rsidP="00C05938">
      <w:pPr>
        <w:rPr>
          <w:lang w:eastAsia="ko-KR"/>
        </w:rPr>
      </w:pPr>
      <w:r w:rsidRPr="00004F96">
        <w:t>Upon receiving</w:t>
      </w:r>
      <w:r w:rsidRPr="00004F96">
        <w:rPr>
          <w:lang w:eastAsia="zh-CN"/>
        </w:rPr>
        <w:t xml:space="preserve"> an </w:t>
      </w:r>
      <w:r w:rsidRPr="00004F96">
        <w:rPr>
          <w:lang w:eastAsia="ko-KR"/>
        </w:rPr>
        <w:t>HTTP POST request message containing:</w:t>
      </w:r>
    </w:p>
    <w:p w14:paraId="5F58ACAC" w14:textId="77777777" w:rsidR="00C05938" w:rsidRPr="00004F96" w:rsidRDefault="00C05938" w:rsidP="00C05938">
      <w:pPr>
        <w:pStyle w:val="B1"/>
      </w:pPr>
      <w:r w:rsidRPr="00004F96">
        <w:t>a)</w:t>
      </w:r>
      <w:r w:rsidRPr="00004F96">
        <w:tab/>
        <w:t xml:space="preserve">an application/vnd.3gpp.seal-mbs-usage-info+xml MIME body with an &lt;mbs-listening-status&gt; element and an </w:t>
      </w:r>
      <w:r>
        <w:t xml:space="preserve">optional </w:t>
      </w:r>
      <w:r w:rsidRPr="00004F96">
        <w:t>&lt;mbs-reception-quality-level&gt; element;</w:t>
      </w:r>
    </w:p>
    <w:p w14:paraId="67E5296F" w14:textId="77777777" w:rsidR="00C05938" w:rsidRPr="00004F96" w:rsidRDefault="00C05938" w:rsidP="00C05938">
      <w:pPr>
        <w:rPr>
          <w:lang w:eastAsia="ko-KR"/>
        </w:rPr>
      </w:pPr>
      <w:r w:rsidRPr="00004F96">
        <w:rPr>
          <w:lang w:eastAsia="ko-KR"/>
        </w:rPr>
        <w:lastRenderedPageBreak/>
        <w:t>the SNRM-S:</w:t>
      </w:r>
    </w:p>
    <w:p w14:paraId="5D737731" w14:textId="77777777" w:rsidR="00C05938" w:rsidRPr="00004F96" w:rsidRDefault="00C05938" w:rsidP="00C05938">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31B073E9" w14:textId="77777777" w:rsidR="00C05938" w:rsidRPr="00004F96" w:rsidRDefault="00C05938" w:rsidP="00C05938">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MBS </w:t>
      </w:r>
      <w:r>
        <w:t>session</w:t>
      </w:r>
      <w:r w:rsidRPr="00004F96">
        <w:t xml:space="preserve"> quality, shall respond with an HTTP 403 (Forbidden) response to the HTTP </w:t>
      </w:r>
      <w:r w:rsidRPr="00004F96">
        <w:rPr>
          <w:lang w:eastAsia="x-none"/>
        </w:rPr>
        <w:t xml:space="preserve">POST </w:t>
      </w:r>
      <w:r w:rsidRPr="00004F96">
        <w:t xml:space="preserve">request and skip rest of the steps; </w:t>
      </w:r>
    </w:p>
    <w:p w14:paraId="595B74B4" w14:textId="77777777" w:rsidR="00C05938" w:rsidRDefault="00C05938" w:rsidP="00C05938">
      <w:pPr>
        <w:pStyle w:val="B1"/>
      </w:pPr>
      <w:r w:rsidRPr="00004F96">
        <w:t>b)</w:t>
      </w:r>
      <w:r w:rsidRPr="00004F96">
        <w:tab/>
      </w:r>
      <w:r>
        <w:t>shall process the HTTP POST body carrying the MBS session listening report that provides the VAL user/UE identity, delivery mode, MBS session identity, listening status and reception quality associated with the MBS session information as shared by the SNRM-C. The SNRM-S may send the</w:t>
      </w:r>
      <w:r w:rsidRPr="00004F96">
        <w:t xml:space="preserve"> </w:t>
      </w:r>
      <w:r>
        <w:t>multicast/broadcast resource response to the VAL server based on the MB</w:t>
      </w:r>
      <w:r w:rsidRPr="00004F96">
        <w:t>S listening status</w:t>
      </w:r>
      <w:r>
        <w:t>, for VAL server to switch the delivery mode towards the VAL UE if required</w:t>
      </w:r>
      <w:r w:rsidRPr="00004F96">
        <w:t>.</w:t>
      </w:r>
    </w:p>
    <w:p w14:paraId="24990D09" w14:textId="77777777" w:rsidR="00C05938" w:rsidRDefault="00C05938" w:rsidP="00C05938">
      <w:pPr>
        <w:pStyle w:val="B1"/>
      </w:pPr>
      <w:r>
        <w:t>c)</w:t>
      </w:r>
      <w:r>
        <w:tab/>
      </w:r>
      <w:r w:rsidRPr="00004F96">
        <w:t xml:space="preserve">shall send the HTTP </w:t>
      </w:r>
      <w:r w:rsidRPr="00A3437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6F0914D6" w14:textId="32426B22" w:rsidR="00862739" w:rsidRDefault="00862739" w:rsidP="00862739">
      <w:pPr>
        <w:pStyle w:val="Heading6"/>
      </w:pPr>
      <w:bookmarkStart w:id="236" w:name="_CR6_2_3_11_2_2"/>
      <w:bookmarkStart w:id="237" w:name="_Toc218596122"/>
      <w:bookmarkEnd w:id="236"/>
      <w:r>
        <w:t>6.2.3.11.2.2</w:t>
      </w:r>
      <w:r>
        <w:tab/>
        <w:t xml:space="preserve">SNRM server SIP </w:t>
      </w:r>
      <w:r w:rsidRPr="00004F96">
        <w:t>procedure</w:t>
      </w:r>
      <w:bookmarkEnd w:id="237"/>
    </w:p>
    <w:p w14:paraId="4A714D2D" w14:textId="77777777" w:rsidR="00862739" w:rsidRPr="00004F96" w:rsidRDefault="00862739" w:rsidP="00862739">
      <w:r w:rsidRPr="00004F96">
        <w:t>Upon receiving a SIP MESSAGE request containing:</w:t>
      </w:r>
    </w:p>
    <w:p w14:paraId="77AAA5DD" w14:textId="77777777" w:rsidR="00862739" w:rsidRPr="00004F96" w:rsidRDefault="00862739" w:rsidP="00862739">
      <w:pPr>
        <w:pStyle w:val="B1"/>
        <w:rPr>
          <w:lang w:eastAsia="ko-KR"/>
        </w:rPr>
      </w:pPr>
      <w:r w:rsidRPr="00004F96">
        <w:rPr>
          <w:lang w:eastAsia="ko-KR"/>
        </w:rPr>
        <w:t>a)</w:t>
      </w:r>
      <w:r w:rsidRPr="00004F96">
        <w:rPr>
          <w:lang w:eastAsia="ko-KR"/>
        </w:rPr>
        <w:tab/>
        <w:t>a P-Asserted-Service header field containing the "urn:urn-7:3gpp-service.ims.icsi.seal"; and</w:t>
      </w:r>
    </w:p>
    <w:p w14:paraId="68AA0C6A" w14:textId="77777777" w:rsidR="00862739" w:rsidRPr="00004F96" w:rsidRDefault="00862739" w:rsidP="00862739">
      <w:pPr>
        <w:pStyle w:val="B1"/>
      </w:pPr>
      <w:r w:rsidRPr="00004F96">
        <w:t>b)</w:t>
      </w:r>
      <w:r w:rsidRPr="00004F96">
        <w:tab/>
        <w:t xml:space="preserve">an </w:t>
      </w:r>
      <w:r w:rsidRPr="00004F96">
        <w:rPr>
          <w:lang w:eastAsia="ko-KR"/>
        </w:rPr>
        <w:t>"</w:t>
      </w:r>
      <w:r>
        <w:rPr>
          <w:lang w:eastAsia="ko-KR"/>
        </w:rPr>
        <w:t>application/vnd.3gpp.seal-mb</w:t>
      </w:r>
      <w:r w:rsidRPr="00004F96">
        <w:rPr>
          <w:lang w:eastAsia="ko-KR"/>
        </w:rPr>
        <w:t>s-usage-info+xml"</w:t>
      </w:r>
      <w:r w:rsidRPr="00004F96">
        <w:t xml:space="preserve"> body containing an &lt;mbs-listening-status&gt; element;</w:t>
      </w:r>
    </w:p>
    <w:p w14:paraId="5EAB2588" w14:textId="77777777" w:rsidR="00862739" w:rsidRPr="00004F96" w:rsidRDefault="00862739" w:rsidP="00862739">
      <w:pPr>
        <w:rPr>
          <w:lang w:eastAsia="ko-KR"/>
        </w:rPr>
      </w:pPr>
      <w:r w:rsidRPr="00004F96">
        <w:rPr>
          <w:lang w:eastAsia="ko-KR"/>
        </w:rPr>
        <w:t>the SNRM-S</w:t>
      </w:r>
      <w:r>
        <w:rPr>
          <w:lang w:eastAsia="ko-KR"/>
        </w:rPr>
        <w:t xml:space="preserve"> shall</w:t>
      </w:r>
      <w:r w:rsidRPr="00004F96">
        <w:rPr>
          <w:lang w:eastAsia="ko-KR"/>
        </w:rPr>
        <w:t>:</w:t>
      </w:r>
    </w:p>
    <w:p w14:paraId="66CBC93E" w14:textId="77777777" w:rsidR="00862739" w:rsidRPr="00004F96" w:rsidRDefault="00862739" w:rsidP="00862739">
      <w:pPr>
        <w:pStyle w:val="B1"/>
      </w:pPr>
      <w:r w:rsidRPr="00004F96">
        <w:t>a)</w:t>
      </w:r>
      <w:r w:rsidRPr="00004F96">
        <w:tab/>
      </w:r>
      <w:r w:rsidRPr="00193BF2">
        <w:t>verify the public user identity in the P-Asserted-Identity header field</w:t>
      </w:r>
      <w:r>
        <w:t xml:space="preserve"> and</w:t>
      </w:r>
      <w:r w:rsidRPr="00004F96">
        <w:t>:</w:t>
      </w:r>
    </w:p>
    <w:p w14:paraId="32F42C83" w14:textId="77777777" w:rsidR="00862739" w:rsidRPr="00004F96" w:rsidRDefault="00862739" w:rsidP="00862739">
      <w:pPr>
        <w:pStyle w:val="B2"/>
      </w:pPr>
      <w:r w:rsidRPr="00004F96">
        <w:t>1)</w:t>
      </w:r>
      <w:r w:rsidRPr="00004F96">
        <w:tab/>
        <w:t xml:space="preserve">if the identity of the sender of is not authorized to detect MBS </w:t>
      </w:r>
      <w:r>
        <w:t>session</w:t>
      </w:r>
      <w:r w:rsidRPr="00004F96">
        <w:t xml:space="preserve"> quality, shall respond with an </w:t>
      </w:r>
      <w:r>
        <w:t>SIP 403</w:t>
      </w:r>
      <w:r w:rsidRPr="00004F96">
        <w:t xml:space="preserve"> response and skip rest of the steps; </w:t>
      </w:r>
    </w:p>
    <w:p w14:paraId="5C5C6106" w14:textId="77777777" w:rsidR="00862739" w:rsidRDefault="00862739" w:rsidP="00862739">
      <w:pPr>
        <w:pStyle w:val="B1"/>
      </w:pPr>
      <w:r w:rsidRPr="00004F96">
        <w:t>b)</w:t>
      </w:r>
      <w:r w:rsidRPr="00004F96">
        <w:tab/>
      </w:r>
      <w:r>
        <w:t xml:space="preserve">process the SIP MESSAGE MIME body carrying </w:t>
      </w:r>
      <w:r w:rsidRPr="003E62D9">
        <w:t>the "application/vnd.3gpp.seal-mbs-usage-info+xml" body representing</w:t>
      </w:r>
      <w:r>
        <w:t xml:space="preserve"> the MBS session listening report that provides the delivery mode, MBS session identity, listening status and reception quality associated with the MBS session information as shared by the SNRM-C. The SNRM-S may send the</w:t>
      </w:r>
      <w:r w:rsidRPr="00004F96">
        <w:t xml:space="preserve"> </w:t>
      </w:r>
      <w:r>
        <w:t>multicast/broadcast resource response to the VAL server based on the MB</w:t>
      </w:r>
      <w:r w:rsidRPr="00004F96">
        <w:t>S listening status</w:t>
      </w:r>
      <w:r>
        <w:t>, for VAL server to switch the delivery mode towards the VAL UE if required; and</w:t>
      </w:r>
    </w:p>
    <w:p w14:paraId="3D8019A5" w14:textId="5F030F4D" w:rsidR="00862739" w:rsidRDefault="00862739" w:rsidP="00862739">
      <w:pPr>
        <w:pStyle w:val="B1"/>
      </w:pPr>
      <w:r>
        <w:t>c)</w:t>
      </w:r>
      <w:r>
        <w:tab/>
      </w:r>
      <w:r w:rsidRPr="00004F96">
        <w:t xml:space="preserve">send the </w:t>
      </w:r>
      <w:r>
        <w:t>SI</w:t>
      </w:r>
      <w:r w:rsidRPr="00004F96">
        <w:t xml:space="preserve">P </w:t>
      </w:r>
      <w:r w:rsidRPr="00A34374">
        <w:t xml:space="preserve">200 </w:t>
      </w:r>
      <w:r>
        <w:t>(OK)</w:t>
      </w:r>
      <w:r w:rsidRPr="00004F96">
        <w:t xml:space="preserve"> towards the SNRM-</w:t>
      </w:r>
      <w:r>
        <w:t>C</w:t>
      </w:r>
      <w:r w:rsidRPr="00004F96">
        <w:t xml:space="preserve"> according to 3GPP TS 24.229 [6].</w:t>
      </w:r>
    </w:p>
    <w:p w14:paraId="76849761" w14:textId="5CCE8233" w:rsidR="00C05938" w:rsidRDefault="00C05938" w:rsidP="00862739">
      <w:pPr>
        <w:pStyle w:val="Heading5"/>
      </w:pPr>
      <w:bookmarkStart w:id="238" w:name="_CR6_2_3_11_3"/>
      <w:bookmarkStart w:id="239" w:name="_Toc218596123"/>
      <w:bookmarkEnd w:id="238"/>
      <w:r>
        <w:t>6.2.3.11.3</w:t>
      </w:r>
      <w:r>
        <w:tab/>
      </w:r>
      <w:r w:rsidRPr="00004F96">
        <w:t>S</w:t>
      </w:r>
      <w:r>
        <w:t>NRM client</w:t>
      </w:r>
      <w:r w:rsidRPr="00004F96">
        <w:t xml:space="preserve"> </w:t>
      </w:r>
      <w:r>
        <w:t xml:space="preserve">SIP and HTTP </w:t>
      </w:r>
      <w:r w:rsidRPr="00004F96">
        <w:t>procedure</w:t>
      </w:r>
      <w:r>
        <w:t>s</w:t>
      </w:r>
      <w:bookmarkEnd w:id="239"/>
    </w:p>
    <w:p w14:paraId="667D3ECD" w14:textId="77777777" w:rsidR="00A93B9F" w:rsidRDefault="00A93B9F" w:rsidP="00A93B9F">
      <w:pPr>
        <w:pStyle w:val="Heading6"/>
      </w:pPr>
      <w:bookmarkStart w:id="240" w:name="_Toc218596124"/>
      <w:r>
        <w:t>6.2.3.11.3.0</w:t>
      </w:r>
      <w:r>
        <w:tab/>
        <w:t>General</w:t>
      </w:r>
      <w:bookmarkEnd w:id="240"/>
    </w:p>
    <w:p w14:paraId="6DDF20B4" w14:textId="77777777" w:rsidR="00A93B9F" w:rsidRPr="00004F96" w:rsidRDefault="00A93B9F" w:rsidP="00A93B9F">
      <w:r>
        <w:t>To share the listening status report for MBS session(s) with the SNRM-S</w:t>
      </w:r>
      <w:r w:rsidRPr="00004F96">
        <w:t>, the SNRM-C shall report the MBS listening status. The SNRM-C</w:t>
      </w:r>
      <w:r>
        <w:t xml:space="preserve"> uses clause 6.2.3.11.3.1 for HTTP procedure or 6.2.3.11.3.2 for SIP procedure.</w:t>
      </w:r>
    </w:p>
    <w:p w14:paraId="23F67840" w14:textId="77777777" w:rsidR="00A93B9F" w:rsidRPr="00004F96" w:rsidRDefault="00A93B9F" w:rsidP="00A93B9F">
      <w:r w:rsidRPr="00004F96">
        <w:t xml:space="preserve">The SNRM-C </w:t>
      </w:r>
      <w:r w:rsidRPr="00180922">
        <w:t>may</w:t>
      </w:r>
      <w:r w:rsidRPr="00004F96">
        <w:t xml:space="preserve"> determine the MBS </w:t>
      </w:r>
      <w:r>
        <w:t>session</w:t>
      </w:r>
      <w:r w:rsidRPr="00004F96">
        <w:t xml:space="preserve"> quality by using the BLER of the received data. When no data is received, the quality estimation can consider the reference signals </w:t>
      </w:r>
      <w:r w:rsidRPr="003167FF">
        <w:t>from the NG-RAN node(s)</w:t>
      </w:r>
      <w:r>
        <w:t xml:space="preserve">, </w:t>
      </w:r>
      <w:r w:rsidRPr="003167FF">
        <w:rPr>
          <w:lang w:eastAsia="zh-CN"/>
        </w:rPr>
        <w:t>RTP packet los</w:t>
      </w:r>
      <w:r>
        <w:rPr>
          <w:lang w:eastAsia="zh-CN"/>
        </w:rPr>
        <w:t>s</w:t>
      </w:r>
      <w:r>
        <w:t xml:space="preserve"> </w:t>
      </w:r>
      <w:r w:rsidRPr="00004F96">
        <w:t xml:space="preserve">and the modulation and coding scheme (MCS). The UE may also use predictive methods to estimate the expected MBS </w:t>
      </w:r>
      <w:r>
        <w:t>session</w:t>
      </w:r>
      <w:r w:rsidRPr="00004F96">
        <w:t xml:space="preserve"> quality (e.g. speed and direction) to proactively inform the NRM server of an expected loss of the </w:t>
      </w:r>
      <w:r w:rsidRPr="003167FF">
        <w:rPr>
          <w:lang w:eastAsia="zh-CN"/>
        </w:rPr>
        <w:t>reception q</w:t>
      </w:r>
      <w:r>
        <w:rPr>
          <w:lang w:eastAsia="zh-CN"/>
        </w:rPr>
        <w:t>ual</w:t>
      </w:r>
      <w:r w:rsidRPr="003167FF">
        <w:rPr>
          <w:lang w:eastAsia="zh-CN"/>
        </w:rPr>
        <w:t xml:space="preserve">ity </w:t>
      </w:r>
      <w:r>
        <w:rPr>
          <w:lang w:eastAsia="zh-CN"/>
        </w:rPr>
        <w:t>of MBS sessions (see clause</w:t>
      </w:r>
      <w:r w:rsidRPr="00C66174">
        <w:t> </w:t>
      </w:r>
      <w:r>
        <w:t>1</w:t>
      </w:r>
      <w:r w:rsidRPr="003167FF">
        <w:t>4.3.4A.8</w:t>
      </w:r>
      <w:r>
        <w:t xml:space="preserve"> of </w:t>
      </w:r>
      <w:r w:rsidRPr="00C66174">
        <w:t>3GPP TS 23.434 [2]</w:t>
      </w:r>
      <w:r>
        <w:t>)</w:t>
      </w:r>
      <w:r w:rsidRPr="00004F96">
        <w:t>.</w:t>
      </w:r>
    </w:p>
    <w:p w14:paraId="41700797" w14:textId="77777777" w:rsidR="00A93B9F" w:rsidRDefault="00A93B9F" w:rsidP="00A93B9F">
      <w:pPr>
        <w:pStyle w:val="NO"/>
        <w:overflowPunct/>
        <w:autoSpaceDE/>
        <w:autoSpaceDN/>
        <w:adjustRightInd/>
        <w:textAlignment w:val="auto"/>
      </w:pPr>
      <w:r w:rsidRPr="00004F96">
        <w:t>NOTE </w:t>
      </w:r>
      <w:r>
        <w:t>1</w:t>
      </w:r>
      <w:r w:rsidRPr="00004F96">
        <w:t>:</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MBS </w:t>
      </w:r>
      <w:r>
        <w:t>session</w:t>
      </w:r>
      <w:r w:rsidRPr="00004F96">
        <w:t xml:space="preserve">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p>
    <w:p w14:paraId="4EE8D4D6" w14:textId="01E00B9E" w:rsidR="00A93B9F" w:rsidRPr="00A93B9F" w:rsidRDefault="00A93B9F" w:rsidP="00A93B9F">
      <w:pPr>
        <w:pStyle w:val="NO"/>
        <w:overflowPunct/>
        <w:autoSpaceDE/>
        <w:autoSpaceDN/>
        <w:adjustRightInd/>
        <w:textAlignment w:val="auto"/>
      </w:pPr>
      <w:r w:rsidRPr="00004F96">
        <w:t>NOTE </w:t>
      </w:r>
      <w:r>
        <w:t>2</w:t>
      </w:r>
      <w:r w:rsidRPr="00004F96">
        <w:t>:</w:t>
      </w:r>
      <w:r w:rsidRPr="00004F96">
        <w:tab/>
        <w:t>The application/vnd.3gpp.seal-mbs-usage-info+xml can contain both the listening status "listening" and "not listening" at the same time</w:t>
      </w:r>
      <w:r>
        <w:t xml:space="preserve"> when there is multiple listening status</w:t>
      </w:r>
      <w:r w:rsidRPr="00004F96">
        <w:t>.</w:t>
      </w:r>
    </w:p>
    <w:p w14:paraId="57B052C2" w14:textId="77777777" w:rsidR="00C05938" w:rsidRDefault="00C05938" w:rsidP="00C05938">
      <w:pPr>
        <w:pStyle w:val="Heading6"/>
      </w:pPr>
      <w:bookmarkStart w:id="241" w:name="_CR6_2_3_11_3_1"/>
      <w:bookmarkStart w:id="242" w:name="_Toc218596125"/>
      <w:bookmarkEnd w:id="241"/>
      <w:r>
        <w:t>6.2.3.11.3.1</w:t>
      </w:r>
      <w:r>
        <w:tab/>
      </w:r>
      <w:r w:rsidRPr="00004F96">
        <w:t>S</w:t>
      </w:r>
      <w:r>
        <w:t>NRM client</w:t>
      </w:r>
      <w:r w:rsidRPr="00004F96">
        <w:t xml:space="preserve"> </w:t>
      </w:r>
      <w:r>
        <w:t xml:space="preserve">HTTP </w:t>
      </w:r>
      <w:r w:rsidRPr="00004F96">
        <w:t>procedure</w:t>
      </w:r>
      <w:bookmarkEnd w:id="242"/>
    </w:p>
    <w:p w14:paraId="2263B352" w14:textId="77777777" w:rsidR="00C05938" w:rsidRPr="00004F96" w:rsidRDefault="00C05938" w:rsidP="00C05938">
      <w:r>
        <w:t xml:space="preserve">To share the listening status report for MBS session(s) with the SNRM-S,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65E31845" w14:textId="77777777" w:rsidR="00C05938" w:rsidRPr="00004F96" w:rsidRDefault="00C05938" w:rsidP="00C05938">
      <w:pPr>
        <w:pStyle w:val="B1"/>
      </w:pPr>
      <w:r w:rsidRPr="00004F96">
        <w:t>a)</w:t>
      </w:r>
      <w:r w:rsidRPr="00004F96">
        <w:tab/>
        <w:t>shall set the Request-URI to the URI corresponding to the identity of the SNRM-</w:t>
      </w:r>
      <w:r>
        <w:t>S</w:t>
      </w:r>
      <w:r w:rsidRPr="00004F96">
        <w:t>;</w:t>
      </w:r>
    </w:p>
    <w:p w14:paraId="5426F3D8" w14:textId="77777777" w:rsidR="00C05938" w:rsidRPr="00004F96" w:rsidRDefault="00C05938" w:rsidP="00C05938">
      <w:pPr>
        <w:pStyle w:val="B1"/>
      </w:pPr>
      <w:r w:rsidRPr="00004F96">
        <w:lastRenderedPageBreak/>
        <w:t>b)</w:t>
      </w:r>
      <w:r w:rsidRPr="00004F96">
        <w:tab/>
        <w:t>shall include a Content-Type header field set t</w:t>
      </w:r>
      <w:r>
        <w:t>o "application/vnd.3gpp.seal-mb</w:t>
      </w:r>
      <w:r w:rsidRPr="00004F96">
        <w:t>s-usage-info+xml";</w:t>
      </w:r>
    </w:p>
    <w:p w14:paraId="75658B12" w14:textId="77777777" w:rsidR="00C05938" w:rsidRDefault="00C05938" w:rsidP="00C05938">
      <w:pPr>
        <w:pStyle w:val="B1"/>
      </w:pPr>
      <w:r w:rsidRPr="00004F96">
        <w:t>c)</w:t>
      </w:r>
      <w:r w:rsidRPr="00004F96">
        <w:tab/>
      </w:r>
      <w:r>
        <w:t>shall include the mb</w:t>
      </w:r>
      <w:r w:rsidRPr="00004F96">
        <w:t>s-usage-info</w:t>
      </w:r>
      <w:r>
        <w:t xml:space="preserve"> XML payload in the</w:t>
      </w:r>
      <w:r w:rsidRPr="009F2D00">
        <w:t xml:space="preserve"> </w:t>
      </w:r>
      <w:r>
        <w:t>HTTP POST body carrying the listening status report generated as per clause 6.2.3.11.1 for those MBS session(s) the SNRM-C desires to share the listening status; and</w:t>
      </w:r>
    </w:p>
    <w:p w14:paraId="53951711" w14:textId="77777777" w:rsidR="00C05938" w:rsidRDefault="00C05938" w:rsidP="00C05938">
      <w:pPr>
        <w:pStyle w:val="B1"/>
      </w:pPr>
      <w:r>
        <w:t>d)</w:t>
      </w:r>
      <w: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2EEEF613" w14:textId="66AA3960" w:rsidR="00C05938" w:rsidRDefault="00C05938" w:rsidP="00C05938">
      <w:pPr>
        <w:pStyle w:val="NO"/>
      </w:pPr>
      <w:r>
        <w:t>NOTE:</w:t>
      </w:r>
      <w:r>
        <w:tab/>
        <w:t>The SNRM-C sends the MBS listening report to SNRM-S on receiving the MBS session announcement with listening notification indication or</w:t>
      </w:r>
      <w:r w:rsidRPr="003F6B05">
        <w:t xml:space="preserve"> reception quality associated with the MBS session is not sufficient to receive media</w:t>
      </w:r>
      <w:r>
        <w:t xml:space="preserve"> etc.</w:t>
      </w:r>
    </w:p>
    <w:p w14:paraId="5C395DC0" w14:textId="327F0181" w:rsidR="00862739" w:rsidRDefault="00862739" w:rsidP="00862739">
      <w:pPr>
        <w:pStyle w:val="Heading6"/>
      </w:pPr>
      <w:bookmarkStart w:id="243" w:name="_CR6_2_3_11_3_2"/>
      <w:bookmarkStart w:id="244" w:name="_Toc218596126"/>
      <w:bookmarkEnd w:id="243"/>
      <w:r>
        <w:t>6.2.3.11.3.2</w:t>
      </w:r>
      <w:r>
        <w:tab/>
      </w:r>
      <w:r w:rsidRPr="00004F96">
        <w:t>S</w:t>
      </w:r>
      <w:r>
        <w:t>NRM client</w:t>
      </w:r>
      <w:r w:rsidRPr="00004F96">
        <w:t xml:space="preserve"> </w:t>
      </w:r>
      <w:r>
        <w:t xml:space="preserve">SIP </w:t>
      </w:r>
      <w:r w:rsidRPr="00004F96">
        <w:t>procedure</w:t>
      </w:r>
      <w:bookmarkEnd w:id="244"/>
    </w:p>
    <w:p w14:paraId="1FCE8776" w14:textId="77777777" w:rsidR="00862739" w:rsidRPr="00004F96" w:rsidRDefault="00862739" w:rsidP="00862739">
      <w:r w:rsidRPr="00004F96">
        <w:t>If the VAL service supports SIP, the SNRM-</w:t>
      </w:r>
      <w:r>
        <w:t>C</w:t>
      </w:r>
      <w:r w:rsidRPr="00004F96">
        <w:t xml:space="preserve"> shall generate a SIP MESSAGE request according to 3GPP TS 24.229 [6] and </w:t>
      </w:r>
      <w:r w:rsidRPr="00004F96">
        <w:rPr>
          <w:lang w:eastAsia="ko-KR"/>
        </w:rPr>
        <w:t>IETF RFC 3428 [17]</w:t>
      </w:r>
      <w:r w:rsidRPr="00004F96">
        <w:t>. In the SIP MESSAGE request, the SNRM-C</w:t>
      </w:r>
      <w:r>
        <w:t xml:space="preserve"> shall</w:t>
      </w:r>
      <w:r w:rsidRPr="00004F96">
        <w:t>:</w:t>
      </w:r>
    </w:p>
    <w:p w14:paraId="512F853F" w14:textId="77777777" w:rsidR="00862739" w:rsidRPr="00004F96" w:rsidRDefault="00862739" w:rsidP="00862739">
      <w:pPr>
        <w:pStyle w:val="B1"/>
        <w:rPr>
          <w:lang w:eastAsia="ko-KR"/>
        </w:rPr>
      </w:pPr>
      <w:r w:rsidRPr="00004F96">
        <w:rPr>
          <w:rFonts w:hint="eastAsia"/>
          <w:lang w:eastAsia="zh-CN"/>
        </w:rPr>
        <w:t>a</w:t>
      </w:r>
      <w:r w:rsidRPr="00004F96">
        <w:t>)</w:t>
      </w:r>
      <w:r w:rsidRPr="00004F96">
        <w:tab/>
        <w:t xml:space="preserve">include a Request-URI set to the </w:t>
      </w:r>
      <w:r>
        <w:rPr>
          <w:lang w:eastAsia="ko-KR"/>
        </w:rPr>
        <w:t>MB</w:t>
      </w:r>
      <w:r w:rsidRPr="00004F96">
        <w:rPr>
          <w:lang w:eastAsia="ko-KR"/>
        </w:rPr>
        <w:t>S public service identity of the SNRM-S received in the P-Asserted-Identity header field of the announcement message;</w:t>
      </w:r>
    </w:p>
    <w:p w14:paraId="27179163" w14:textId="77777777" w:rsidR="00862739" w:rsidRPr="00004F96" w:rsidRDefault="00862739" w:rsidP="00862739">
      <w:pPr>
        <w:pStyle w:val="B1"/>
      </w:pPr>
      <w:r w:rsidRPr="00004F96">
        <w:t>b)</w:t>
      </w:r>
      <w:r w:rsidRPr="00004F96">
        <w:tab/>
        <w:t>include an Accept-Contact header field with the g.3gpp.icsi-ref media-feature tag with the value of "urn:urn-7:3gpp-service.ims.icsi.seal" along with parameters "require" and "explicit" according to IETF RFC 3841 [18];</w:t>
      </w:r>
    </w:p>
    <w:p w14:paraId="4E315217" w14:textId="77777777" w:rsidR="00862739" w:rsidRPr="00004F96" w:rsidRDefault="00862739" w:rsidP="00862739">
      <w:pPr>
        <w:pStyle w:val="B1"/>
      </w:pPr>
      <w:r w:rsidRPr="00004F96">
        <w:t>c)</w:t>
      </w:r>
      <w:r w:rsidRPr="00004F96">
        <w:tab/>
        <w:t>include a public user identity in the P-Preferred-Identity header field as specified in 3GPP TS 24.229 [6];</w:t>
      </w:r>
    </w:p>
    <w:p w14:paraId="55270F00" w14:textId="77777777" w:rsidR="00862739" w:rsidRDefault="00862739" w:rsidP="00862739">
      <w:pPr>
        <w:pStyle w:val="B1"/>
        <w:rPr>
          <w:lang w:eastAsia="ko-KR"/>
        </w:rPr>
      </w:pPr>
      <w:r w:rsidRPr="00004F96">
        <w:rPr>
          <w:lang w:eastAsia="ko-KR"/>
        </w:rPr>
        <w:t>d)</w:t>
      </w:r>
      <w:r w:rsidRPr="00004F96">
        <w:rPr>
          <w:lang w:eastAsia="ko-KR"/>
        </w:rPr>
        <w:tab/>
        <w:t>include a P-Preferred-Service header field with the value "urn:urn-7:3gpp-service.ims.icsi.seal";</w:t>
      </w:r>
    </w:p>
    <w:p w14:paraId="56775A40" w14:textId="77777777" w:rsidR="00862739" w:rsidRDefault="00862739" w:rsidP="00862739">
      <w:pPr>
        <w:pStyle w:val="B1"/>
      </w:pPr>
      <w:r>
        <w:t>e</w:t>
      </w:r>
      <w:r w:rsidRPr="00004F96">
        <w:t>)</w:t>
      </w:r>
      <w:r w:rsidRPr="00004F96">
        <w:tab/>
      </w:r>
      <w:r>
        <w:t xml:space="preserve">set the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w:t>
      </w:r>
      <w:r>
        <w:t>XML payload with the MBS listening status report generated as per clause 6.2.3.11.1 for those MBS session(s) the SNRM-C desires to share the listening status; and</w:t>
      </w:r>
    </w:p>
    <w:p w14:paraId="14AFF271" w14:textId="3BCE2EA1" w:rsidR="00862739" w:rsidRDefault="00862739" w:rsidP="00862739">
      <w:pPr>
        <w:pStyle w:val="B1"/>
      </w:pPr>
      <w:r>
        <w:t>f</w:t>
      </w:r>
      <w:r w:rsidRPr="00004F96">
        <w:t>)</w:t>
      </w:r>
      <w:r w:rsidRPr="00004F96">
        <w:tab/>
        <w:t>send the SIP MESSAGE request according to 3GPP TS 24.229 [6].</w:t>
      </w:r>
    </w:p>
    <w:p w14:paraId="4EFE8C02" w14:textId="77777777" w:rsidR="00901A8C" w:rsidRDefault="00901A8C" w:rsidP="00901A8C">
      <w:pPr>
        <w:pStyle w:val="Heading5"/>
      </w:pPr>
      <w:bookmarkStart w:id="245" w:name="_Toc218596127"/>
      <w:r>
        <w:t>6</w:t>
      </w:r>
      <w:r w:rsidRPr="00004F96">
        <w:t>.2.3.</w:t>
      </w:r>
      <w:r>
        <w:t>11</w:t>
      </w:r>
      <w:r w:rsidRPr="00004F96">
        <w:t>.</w:t>
      </w:r>
      <w:r>
        <w:t>4</w:t>
      </w:r>
      <w:r w:rsidRPr="00004F96">
        <w:tab/>
      </w:r>
      <w:r>
        <w:t xml:space="preserve">SNRM server CoAP </w:t>
      </w:r>
      <w:r w:rsidRPr="00004F96">
        <w:t>procedure</w:t>
      </w:r>
      <w:bookmarkEnd w:id="245"/>
    </w:p>
    <w:p w14:paraId="164E1AFF" w14:textId="77777777" w:rsidR="00901A8C" w:rsidRPr="00826514" w:rsidRDefault="00901A8C" w:rsidP="00901A8C">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MBS resource state</w:t>
      </w:r>
      <w:r w:rsidRPr="00826514">
        <w:rPr>
          <w:lang w:val="en-US"/>
        </w:rPr>
        <w:t xml:space="preserve"> resource </w:t>
      </w:r>
      <w:r>
        <w:rPr>
          <w:lang w:val="en-US"/>
        </w:rPr>
        <w:t>described in clause </w:t>
      </w:r>
      <w:r w:rsidRPr="00992C37">
        <w:rPr>
          <w:lang w:eastAsia="zh-CN"/>
        </w:rPr>
        <w:t>A.3.</w:t>
      </w:r>
      <w:r>
        <w:rPr>
          <w:lang w:eastAsia="zh-CN"/>
        </w:rPr>
        <w:t>2</w:t>
      </w:r>
      <w:r w:rsidRPr="00992C37">
        <w:rPr>
          <w:lang w:eastAsia="zh-CN"/>
        </w:rPr>
        <w:t>.2</w:t>
      </w:r>
      <w:r>
        <w:rPr>
          <w:lang w:eastAsia="zh-CN"/>
        </w:rPr>
        <w:t>.3.3</w:t>
      </w:r>
      <w:r>
        <w:t xml:space="preserve">.1 </w:t>
      </w:r>
      <w:r w:rsidRPr="00826514">
        <w:rPr>
          <w:lang w:val="en-US"/>
        </w:rPr>
        <w:t>with the Observe option set to 0 (Register).</w:t>
      </w:r>
      <w:r>
        <w:rPr>
          <w:lang w:val="en-US"/>
        </w:rPr>
        <w:t xml:space="preserve"> </w:t>
      </w:r>
    </w:p>
    <w:p w14:paraId="4D6E5C30" w14:textId="77777777" w:rsidR="00901A8C" w:rsidRPr="00826514" w:rsidRDefault="00901A8C" w:rsidP="00901A8C">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1DD37615" w14:textId="77777777" w:rsidR="00901A8C" w:rsidRPr="00826514" w:rsidRDefault="00901A8C" w:rsidP="00901A8C">
      <w:pPr>
        <w:pStyle w:val="B1"/>
      </w:pPr>
      <w:r w:rsidRPr="00826514">
        <w:t>a)</w:t>
      </w:r>
      <w:r w:rsidRPr="00826514">
        <w:tab/>
        <w:t>shall handle the response according to IETF RFC 7641 [</w:t>
      </w:r>
      <w:r>
        <w:t>25</w:t>
      </w:r>
      <w:r w:rsidRPr="00826514">
        <w:t xml:space="preserve">]; </w:t>
      </w:r>
    </w:p>
    <w:p w14:paraId="5465B288" w14:textId="77777777" w:rsidR="00901A8C" w:rsidRPr="00004F96" w:rsidRDefault="00901A8C" w:rsidP="00901A8C">
      <w:pPr>
        <w:pStyle w:val="B1"/>
      </w:pPr>
      <w:r w:rsidRPr="00004F96">
        <w:t>b)</w:t>
      </w:r>
      <w:r w:rsidRPr="00004F96">
        <w:tab/>
        <w:t xml:space="preserve">may send an MBS </w:t>
      </w:r>
      <w:r>
        <w:t>service</w:t>
      </w:r>
      <w:r w:rsidRPr="00004F96">
        <w:t xml:space="preserve"> announcement message as specified in clause</w:t>
      </w:r>
      <w:r w:rsidRPr="00004F96">
        <w:rPr>
          <w:lang w:eastAsia="ko-KR"/>
        </w:rPr>
        <w:t> </w:t>
      </w:r>
      <w:r w:rsidRPr="00004F96">
        <w:t>6.2.</w:t>
      </w:r>
      <w:r>
        <w:t>10.5</w:t>
      </w:r>
      <w:r w:rsidRPr="00004F96">
        <w:t xml:space="preserve"> with additional proposal for measurements, e.g. information about neighbouring MBS </w:t>
      </w:r>
      <w:r>
        <w:t>session</w:t>
      </w:r>
      <w:r w:rsidRPr="00004F96">
        <w:t xml:space="preserve">s; and </w:t>
      </w:r>
    </w:p>
    <w:p w14:paraId="60BB698F" w14:textId="0CAB4D97" w:rsidR="00901A8C" w:rsidRDefault="00901A8C" w:rsidP="00901A8C">
      <w:pPr>
        <w:pStyle w:val="B1"/>
      </w:pPr>
      <w:r w:rsidRPr="00004F96">
        <w:t>c)</w:t>
      </w:r>
      <w:r w:rsidRPr="00004F96">
        <w:tab/>
        <w:t>may send user plane delivery mode to VAL server based on the MBS listening status to preserve the service continuity as described in clause</w:t>
      </w:r>
      <w:r>
        <w:t> </w:t>
      </w:r>
      <w:r w:rsidRPr="00004F96">
        <w:t>6.2.3.</w:t>
      </w:r>
      <w:r>
        <w:t>16</w:t>
      </w:r>
      <w:r w:rsidRPr="00004F96">
        <w:t>.</w:t>
      </w:r>
    </w:p>
    <w:p w14:paraId="35BBF56D" w14:textId="77777777" w:rsidR="00901A8C" w:rsidRDefault="00901A8C" w:rsidP="00901A8C">
      <w:pPr>
        <w:pStyle w:val="Heading5"/>
      </w:pPr>
      <w:bookmarkStart w:id="246" w:name="_Toc218596128"/>
      <w:r w:rsidRPr="00004F96">
        <w:t>6.2.3.</w:t>
      </w:r>
      <w:r>
        <w:t>11</w:t>
      </w:r>
      <w:r w:rsidRPr="00004F96">
        <w:t>.</w:t>
      </w:r>
      <w:r>
        <w:t>5</w:t>
      </w:r>
      <w:r w:rsidRPr="00004F96">
        <w:tab/>
      </w:r>
      <w:r>
        <w:t xml:space="preserve">SNRM client CoAP </w:t>
      </w:r>
      <w:r w:rsidRPr="00004F96">
        <w:t>procedure</w:t>
      </w:r>
      <w:bookmarkEnd w:id="246"/>
    </w:p>
    <w:p w14:paraId="06C3390F" w14:textId="77777777" w:rsidR="00901A8C" w:rsidRPr="00004F96" w:rsidRDefault="00901A8C" w:rsidP="00901A8C">
      <w:r>
        <w:t>To share the listening status report for MBS session(s) with the SNRM-S</w:t>
      </w:r>
      <w:r w:rsidRPr="00004F96">
        <w:t>, the SNRM-C shall report the MBS listening status. The SNRM-C:</w:t>
      </w:r>
    </w:p>
    <w:p w14:paraId="0A709B7E" w14:textId="77777777" w:rsidR="00901A8C" w:rsidRPr="00004F96" w:rsidRDefault="00901A8C" w:rsidP="00901A8C">
      <w:r w:rsidRPr="00004F96">
        <w:t xml:space="preserve">The SNRM-C may determine the MBS </w:t>
      </w:r>
      <w:r>
        <w:t>session</w:t>
      </w:r>
      <w:r w:rsidRPr="00004F96">
        <w:t xml:space="preserve"> quality by using the BLER of the received data. When no data is received, the quality estimation can consider the reference signals </w:t>
      </w:r>
      <w:r w:rsidRPr="003167FF">
        <w:t>from the NG-RAN node(s)</w:t>
      </w:r>
      <w:r>
        <w:t xml:space="preserve">, </w:t>
      </w:r>
      <w:r w:rsidRPr="003167FF">
        <w:rPr>
          <w:lang w:eastAsia="zh-CN"/>
        </w:rPr>
        <w:t>RTP packet los</w:t>
      </w:r>
      <w:r>
        <w:rPr>
          <w:lang w:eastAsia="zh-CN"/>
        </w:rPr>
        <w:t>s</w:t>
      </w:r>
      <w:r>
        <w:t xml:space="preserve"> </w:t>
      </w:r>
      <w:r w:rsidRPr="00004F96">
        <w:t xml:space="preserve">and the modulation and coding scheme (MCS). The UE may also use predictive methods to estimate the expected MBS </w:t>
      </w:r>
      <w:r>
        <w:t>session</w:t>
      </w:r>
      <w:r w:rsidRPr="00004F96">
        <w:t xml:space="preserve"> quality (e.g. speed and direction) to proactively inform the NRM server of an expected loss of the </w:t>
      </w:r>
      <w:r w:rsidRPr="003167FF">
        <w:rPr>
          <w:lang w:eastAsia="zh-CN"/>
        </w:rPr>
        <w:t>reception q</w:t>
      </w:r>
      <w:r>
        <w:rPr>
          <w:lang w:eastAsia="zh-CN"/>
        </w:rPr>
        <w:t>ual</w:t>
      </w:r>
      <w:r w:rsidRPr="003167FF">
        <w:rPr>
          <w:lang w:eastAsia="zh-CN"/>
        </w:rPr>
        <w:t xml:space="preserve">ity </w:t>
      </w:r>
      <w:r>
        <w:rPr>
          <w:lang w:eastAsia="zh-CN"/>
        </w:rPr>
        <w:t>of MBS sessions (see clause</w:t>
      </w:r>
      <w:r w:rsidRPr="00C66174">
        <w:t> </w:t>
      </w:r>
      <w:r>
        <w:t>1</w:t>
      </w:r>
      <w:r w:rsidRPr="003167FF">
        <w:t>4.3.4A.8</w:t>
      </w:r>
      <w:r>
        <w:t xml:space="preserve"> of </w:t>
      </w:r>
      <w:r w:rsidRPr="00C66174">
        <w:t>3GPP TS 23.434 [2]</w:t>
      </w:r>
      <w:r>
        <w:t>)</w:t>
      </w:r>
      <w:r w:rsidRPr="00004F96">
        <w:t>.</w:t>
      </w:r>
    </w:p>
    <w:p w14:paraId="1D09D63D" w14:textId="77777777" w:rsidR="00901A8C" w:rsidRDefault="00901A8C" w:rsidP="00901A8C">
      <w:pPr>
        <w:pStyle w:val="NO"/>
      </w:pPr>
      <w:r w:rsidRPr="00004F96">
        <w:t>NOTE </w:t>
      </w:r>
      <w:r>
        <w:t>1</w:t>
      </w:r>
      <w:r w:rsidRPr="00004F96">
        <w:t>:</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MBS </w:t>
      </w:r>
      <w:r>
        <w:t>session</w:t>
      </w:r>
      <w:r w:rsidRPr="00004F96">
        <w:t xml:space="preserve">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p>
    <w:p w14:paraId="1D6CB51C" w14:textId="77777777" w:rsidR="00901A8C" w:rsidRPr="00004F96" w:rsidRDefault="00901A8C" w:rsidP="00901A8C">
      <w:pPr>
        <w:pStyle w:val="NO"/>
      </w:pPr>
      <w:r w:rsidRPr="00004F96">
        <w:lastRenderedPageBreak/>
        <w:t>NOTE </w:t>
      </w:r>
      <w:r>
        <w:t>2</w:t>
      </w:r>
      <w:r w:rsidRPr="00004F96">
        <w:t>:</w:t>
      </w:r>
      <w:r w:rsidRPr="00004F96">
        <w:tab/>
      </w:r>
      <w:r>
        <w:t>As a precondition, the SNRM-S must be observing the MBS resource state resource at the SNRM-C as described in clause </w:t>
      </w:r>
      <w:r w:rsidRPr="00D226C4">
        <w:t>6.2.3.</w:t>
      </w:r>
      <w:r>
        <w:t>11</w:t>
      </w:r>
      <w:r w:rsidRPr="00D226C4">
        <w:t>.</w:t>
      </w:r>
      <w:r>
        <w:t>5</w:t>
      </w:r>
      <w:r w:rsidRPr="00004F96">
        <w:rPr>
          <w:lang w:eastAsia="ko-KR"/>
        </w:rPr>
        <w:t>.</w:t>
      </w:r>
    </w:p>
    <w:p w14:paraId="6E6CA991" w14:textId="77777777" w:rsidR="00901A8C" w:rsidRDefault="00901A8C" w:rsidP="00901A8C">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59B21AEE" w14:textId="77777777" w:rsidR="00901A8C" w:rsidRPr="00A34374" w:rsidRDefault="00901A8C" w:rsidP="00901A8C">
      <w:pPr>
        <w:pStyle w:val="B2"/>
      </w:pPr>
      <w:r w:rsidRPr="00A34374">
        <w:t>1)</w:t>
      </w:r>
      <w:r w:rsidRPr="00A34374">
        <w:tab/>
      </w:r>
      <w:r w:rsidRPr="00B35374">
        <w:rPr>
          <w:lang w:val="en-US"/>
        </w:rPr>
        <w:t xml:space="preserve">shall include Content-Format option set to </w:t>
      </w:r>
      <w:r w:rsidRPr="00004F96">
        <w:t>"</w:t>
      </w:r>
      <w:r>
        <w:t>application/vnd.3gpp.seal-network-resource-info+cbor;modeltype=mbs-resource-state</w:t>
      </w:r>
      <w:r w:rsidRPr="00004F96">
        <w:t>"</w:t>
      </w:r>
      <w:r>
        <w:t>; and</w:t>
      </w:r>
    </w:p>
    <w:p w14:paraId="20C01506" w14:textId="77777777" w:rsidR="00901A8C" w:rsidRPr="001218D7" w:rsidRDefault="00901A8C" w:rsidP="00901A8C">
      <w:pPr>
        <w:pStyle w:val="B2"/>
        <w:rPr>
          <w:lang w:val="en-US"/>
        </w:rPr>
      </w:pPr>
      <w:r>
        <w:rPr>
          <w:lang w:val="en-US"/>
        </w:rPr>
        <w:t>2)</w:t>
      </w:r>
      <w:r>
        <w:rPr>
          <w:lang w:val="en-US"/>
        </w:rPr>
        <w:tab/>
      </w:r>
      <w:r w:rsidRPr="00B35374">
        <w:rPr>
          <w:lang w:val="en-US"/>
        </w:rPr>
        <w:t xml:space="preserve">shall include </w:t>
      </w:r>
      <w:r>
        <w:t>"MbsResourceState"</w:t>
      </w:r>
      <w:r w:rsidRPr="00B35374">
        <w:rPr>
          <w:lang w:val="en-US"/>
        </w:rPr>
        <w:t xml:space="preserve"> </w:t>
      </w:r>
      <w:r>
        <w:rPr>
          <w:lang w:val="en-US"/>
        </w:rPr>
        <w:t>object in the payload</w:t>
      </w:r>
      <w:r w:rsidRPr="00B35374">
        <w:rPr>
          <w:lang w:val="en-US"/>
        </w:rPr>
        <w:t>:</w:t>
      </w:r>
    </w:p>
    <w:p w14:paraId="03F344A0" w14:textId="77777777" w:rsidR="00901A8C" w:rsidRDefault="00901A8C" w:rsidP="00901A8C">
      <w:pPr>
        <w:pStyle w:val="B3"/>
      </w:pPr>
      <w:r>
        <w:t>i)</w:t>
      </w:r>
      <w:r>
        <w:tab/>
        <w:t xml:space="preserve">shall include the </w:t>
      </w:r>
      <w:r w:rsidRPr="00004F96">
        <w:t>"</w:t>
      </w:r>
      <w:r>
        <w:t>deliveryMode</w:t>
      </w:r>
      <w:r w:rsidRPr="00004F96">
        <w:t>"</w:t>
      </w:r>
      <w:r>
        <w:t xml:space="preserve"> attribute set to the TMGI of the MBMS resource;</w:t>
      </w:r>
    </w:p>
    <w:p w14:paraId="269C5F81" w14:textId="77777777" w:rsidR="00901A8C" w:rsidRDefault="00901A8C" w:rsidP="00901A8C">
      <w:pPr>
        <w:pStyle w:val="B3"/>
      </w:pPr>
      <w:r>
        <w:t>ii)</w:t>
      </w:r>
      <w:r>
        <w:tab/>
        <w:t xml:space="preserve">shall include the </w:t>
      </w:r>
      <w:r w:rsidRPr="00004F96">
        <w:t>"</w:t>
      </w:r>
      <w:r>
        <w:t>mbsSessionId</w:t>
      </w:r>
      <w:r w:rsidRPr="00004F96">
        <w:t>"</w:t>
      </w:r>
      <w:r>
        <w:t xml:space="preserve"> attribute set to the TMGI of the MBMS resource;</w:t>
      </w:r>
    </w:p>
    <w:p w14:paraId="5808A63D" w14:textId="77777777" w:rsidR="00901A8C" w:rsidRDefault="00901A8C" w:rsidP="00901A8C">
      <w:pPr>
        <w:pStyle w:val="B3"/>
      </w:pPr>
      <w:r>
        <w:t>iii)</w:t>
      </w:r>
      <w:r>
        <w:tab/>
        <w:t xml:space="preserve">shall include the </w:t>
      </w:r>
      <w:r w:rsidRPr="00004F96">
        <w:t>"</w:t>
      </w:r>
      <w:r>
        <w:t>monitorConfig</w:t>
      </w:r>
      <w:r w:rsidRPr="00004F96">
        <w:t>"</w:t>
      </w:r>
      <w:r>
        <w:t xml:space="preserve"> set to the current monitoring configuration at the SNRM-C;</w:t>
      </w:r>
    </w:p>
    <w:p w14:paraId="5EDE4BD9" w14:textId="77777777" w:rsidR="00901A8C" w:rsidRPr="00004F96" w:rsidRDefault="00901A8C" w:rsidP="00901A8C">
      <w:pPr>
        <w:pStyle w:val="B3"/>
      </w:pPr>
      <w:r>
        <w:t>iv</w:t>
      </w:r>
      <w:r w:rsidRPr="00004F96">
        <w:t>)</w:t>
      </w:r>
      <w:r w:rsidRPr="00004F96">
        <w:tab/>
        <w:t xml:space="preserve">may include </w:t>
      </w:r>
      <w:r>
        <w:t xml:space="preserve">the </w:t>
      </w:r>
      <w:r w:rsidRPr="00004F96">
        <w:t>"</w:t>
      </w:r>
      <w:r>
        <w:t>mbsR</w:t>
      </w:r>
      <w:r w:rsidRPr="003A26BA">
        <w:t>eceptionQualityLevel</w:t>
      </w:r>
      <w:r w:rsidRPr="00004F96">
        <w:t>" set to the</w:t>
      </w:r>
      <w:r>
        <w:t xml:space="preserve"> measured</w:t>
      </w:r>
      <w:r w:rsidRPr="00004F96">
        <w:t xml:space="preserve"> reception quality level</w:t>
      </w:r>
      <w:r>
        <w:t>; and</w:t>
      </w:r>
    </w:p>
    <w:p w14:paraId="64A911D9" w14:textId="1668A942" w:rsidR="00901A8C" w:rsidRPr="00C05938" w:rsidRDefault="00901A8C" w:rsidP="00901A8C">
      <w:pPr>
        <w:pStyle w:val="B3"/>
      </w:pPr>
      <w:r>
        <w:t>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w:t>
      </w:r>
    </w:p>
    <w:p w14:paraId="052E75DA" w14:textId="1CCE321B" w:rsidR="004201C6" w:rsidRPr="003167FF" w:rsidRDefault="004201C6" w:rsidP="004201C6">
      <w:pPr>
        <w:pStyle w:val="Heading4"/>
      </w:pPr>
      <w:bookmarkStart w:id="247" w:name="_CR6_2_3_12"/>
      <w:bookmarkStart w:id="248" w:name="_Toc82085100"/>
      <w:bookmarkStart w:id="249" w:name="_Toc106026250"/>
      <w:bookmarkStart w:id="250" w:name="_Toc91749802"/>
      <w:bookmarkStart w:id="251" w:name="_Toc146236550"/>
      <w:bookmarkStart w:id="252" w:name="_Toc218596129"/>
      <w:bookmarkEnd w:id="187"/>
      <w:bookmarkEnd w:id="188"/>
      <w:bookmarkEnd w:id="247"/>
      <w:r w:rsidRPr="00004F96">
        <w:t>6.2.3.</w:t>
      </w:r>
      <w:r>
        <w:t>12</w:t>
      </w:r>
      <w:r w:rsidRPr="003167FF">
        <w:tab/>
      </w:r>
      <w:bookmarkEnd w:id="248"/>
      <w:r w:rsidR="002504DC" w:rsidRPr="003167FF">
        <w:t xml:space="preserve">MBS </w:t>
      </w:r>
      <w:r w:rsidR="002504DC" w:rsidRPr="00B85F22">
        <w:t>UE session join notification</w:t>
      </w:r>
      <w:r w:rsidR="002504DC" w:rsidRPr="00B85F22" w:rsidDel="00B85F22">
        <w:t xml:space="preserve"> </w:t>
      </w:r>
      <w:r w:rsidR="002504DC">
        <w:t>procedure</w:t>
      </w:r>
      <w:bookmarkEnd w:id="249"/>
      <w:bookmarkEnd w:id="250"/>
      <w:bookmarkEnd w:id="251"/>
      <w:bookmarkEnd w:id="252"/>
    </w:p>
    <w:p w14:paraId="3783CDBF" w14:textId="025816D7" w:rsidR="002504DC" w:rsidRPr="007123BD" w:rsidRDefault="002504DC" w:rsidP="00E94A78">
      <w:pPr>
        <w:pStyle w:val="Heading5"/>
      </w:pPr>
      <w:bookmarkStart w:id="253" w:name="_CR6_2_3_12_1"/>
      <w:bookmarkStart w:id="254" w:name="_Toc106026253"/>
      <w:bookmarkStart w:id="255" w:name="_Toc91749805"/>
      <w:bookmarkStart w:id="256" w:name="_Toc146236553"/>
      <w:bookmarkStart w:id="257" w:name="_Toc106026254"/>
      <w:bookmarkStart w:id="258" w:name="_Toc91749806"/>
      <w:bookmarkStart w:id="259" w:name="_Toc218596130"/>
      <w:bookmarkEnd w:id="253"/>
      <w:r>
        <w:t>6.2.3.12.1</w:t>
      </w:r>
      <w:r>
        <w:tab/>
      </w:r>
      <w:r w:rsidRPr="00004F96">
        <w:t>S</w:t>
      </w:r>
      <w:r>
        <w:t>NRM s</w:t>
      </w:r>
      <w:r w:rsidRPr="00004F96">
        <w:t xml:space="preserve">erver </w:t>
      </w:r>
      <w:r>
        <w:t xml:space="preserve">SIP and HTTP </w:t>
      </w:r>
      <w:r w:rsidRPr="00004F96">
        <w:t>procedure</w:t>
      </w:r>
      <w:r>
        <w:t>s</w:t>
      </w:r>
      <w:bookmarkEnd w:id="259"/>
    </w:p>
    <w:p w14:paraId="5678FC57" w14:textId="77777777" w:rsidR="002504DC" w:rsidRDefault="002504DC" w:rsidP="002504DC">
      <w:pPr>
        <w:pStyle w:val="Heading6"/>
      </w:pPr>
      <w:bookmarkStart w:id="260" w:name="_CR6_2_3_12_1_1"/>
      <w:bookmarkStart w:id="261" w:name="_Toc218596131"/>
      <w:bookmarkEnd w:id="260"/>
      <w:r>
        <w:t>6.2.3.12.1.1</w:t>
      </w:r>
      <w:r>
        <w:tab/>
        <w:t xml:space="preserve">SNRM server HTTP </w:t>
      </w:r>
      <w:r w:rsidRPr="00004F96">
        <w:t>procedure</w:t>
      </w:r>
      <w:bookmarkEnd w:id="261"/>
    </w:p>
    <w:p w14:paraId="7A757B48" w14:textId="77777777" w:rsidR="002504DC" w:rsidRPr="00004F96" w:rsidRDefault="002504DC" w:rsidP="002504DC">
      <w:pPr>
        <w:rPr>
          <w:lang w:eastAsia="ko-KR"/>
        </w:rPr>
      </w:pPr>
      <w:r w:rsidRPr="00004F96">
        <w:t>Upon receiving</w:t>
      </w:r>
      <w:r w:rsidRPr="00004F96">
        <w:rPr>
          <w:lang w:eastAsia="zh-CN"/>
        </w:rPr>
        <w:t xml:space="preserve"> an </w:t>
      </w:r>
      <w:r w:rsidRPr="00004F96">
        <w:rPr>
          <w:lang w:eastAsia="ko-KR"/>
        </w:rPr>
        <w:t>HTTP POST request message containing</w:t>
      </w:r>
    </w:p>
    <w:p w14:paraId="080765A8" w14:textId="77777777" w:rsidR="002504DC" w:rsidRPr="00004F96" w:rsidRDefault="002504DC" w:rsidP="002504DC">
      <w:pPr>
        <w:pStyle w:val="B1"/>
      </w:pPr>
      <w:r w:rsidRPr="00004F96">
        <w:t>a)</w:t>
      </w:r>
      <w:r w:rsidRPr="00004F96">
        <w:tab/>
        <w:t xml:space="preserve">an Content-Type header field </w:t>
      </w:r>
      <w:r>
        <w:t>with "</w:t>
      </w:r>
      <w:r w:rsidRPr="00004F96">
        <w:t>application/vnd.3gpp.seal-mbs-usage-info+xml</w:t>
      </w:r>
      <w:r>
        <w:t>" value</w:t>
      </w:r>
      <w:r w:rsidRPr="00004F96">
        <w:t>;</w:t>
      </w:r>
    </w:p>
    <w:p w14:paraId="1ED3921C" w14:textId="77777777" w:rsidR="002504DC" w:rsidRPr="00004F96" w:rsidRDefault="002504DC" w:rsidP="002504DC">
      <w:pPr>
        <w:rPr>
          <w:lang w:eastAsia="ko-KR"/>
        </w:rPr>
      </w:pPr>
      <w:r w:rsidRPr="00004F96">
        <w:rPr>
          <w:lang w:eastAsia="ko-KR"/>
        </w:rPr>
        <w:t>the SNRM-S:</w:t>
      </w:r>
    </w:p>
    <w:p w14:paraId="3598F8DD" w14:textId="77777777" w:rsidR="002504DC" w:rsidRPr="00004F96" w:rsidRDefault="002504DC" w:rsidP="002504DC">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48901512" w14:textId="77777777" w:rsidR="002504DC" w:rsidRPr="00004F96" w:rsidRDefault="002504DC" w:rsidP="002504DC">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shall respond with an HTTP 403 (Forbidden) response to the HTTP </w:t>
      </w:r>
      <w:r w:rsidRPr="00004F96">
        <w:rPr>
          <w:lang w:eastAsia="x-none"/>
        </w:rPr>
        <w:t xml:space="preserve">POST </w:t>
      </w:r>
      <w:r w:rsidRPr="00004F96">
        <w:t xml:space="preserve">request and skip rest of the steps; </w:t>
      </w:r>
    </w:p>
    <w:p w14:paraId="5A8524C3" w14:textId="77777777" w:rsidR="002504DC" w:rsidRDefault="002504DC" w:rsidP="002504DC">
      <w:pPr>
        <w:pStyle w:val="B1"/>
      </w:pPr>
      <w:r w:rsidRPr="00004F96">
        <w:t>b)</w:t>
      </w:r>
      <w:r w:rsidRPr="00004F96">
        <w:tab/>
      </w:r>
      <w:r>
        <w:t xml:space="preserve">shall process the HTTP POST body carrying the </w:t>
      </w:r>
      <w:r w:rsidRPr="005A4630">
        <w:t>UE session join notification</w:t>
      </w:r>
      <w:r>
        <w:t xml:space="preserve"> status where the VAL identities, MBS session identity, MBS multicast joining status and </w:t>
      </w:r>
      <w:r>
        <w:rPr>
          <w:lang w:eastAsia="zh-CN"/>
        </w:rPr>
        <w:t>mb</w:t>
      </w:r>
      <w:r w:rsidRPr="00004F96">
        <w:rPr>
          <w:lang w:eastAsia="zh-CN"/>
        </w:rPr>
        <w:t>s-reception-quality-level</w:t>
      </w:r>
      <w:r>
        <w:t xml:space="preserve"> shared by the SNRM-C shall be processed by the SNRM-S and may store for future usage to serve requests from SNRM-C or VAL server associated with this information;</w:t>
      </w:r>
    </w:p>
    <w:p w14:paraId="40E022C8" w14:textId="77777777" w:rsidR="002504DC" w:rsidRDefault="002504DC" w:rsidP="002504DC">
      <w:pPr>
        <w:pStyle w:val="B1"/>
      </w:pPr>
      <w:r>
        <w:t>c)</w:t>
      </w:r>
      <w:r>
        <w:tab/>
      </w:r>
      <w:r w:rsidRPr="00004F96">
        <w:t xml:space="preserve">shall send the HTTP </w:t>
      </w:r>
      <w:r w:rsidRPr="00D02F5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6E6FD8EC" w14:textId="1209E122" w:rsidR="00E94A78" w:rsidRDefault="00E94A78" w:rsidP="00E94A78">
      <w:pPr>
        <w:pStyle w:val="Heading6"/>
      </w:pPr>
      <w:bookmarkStart w:id="262" w:name="_CR6_2_3_12_1_2"/>
      <w:bookmarkStart w:id="263" w:name="_Toc218596132"/>
      <w:bookmarkEnd w:id="262"/>
      <w:r>
        <w:t>6.2.3.12.1.2</w:t>
      </w:r>
      <w:r>
        <w:tab/>
        <w:t xml:space="preserve">SNRM server SIP </w:t>
      </w:r>
      <w:r w:rsidRPr="00004F96">
        <w:t>procedure</w:t>
      </w:r>
      <w:bookmarkEnd w:id="263"/>
    </w:p>
    <w:p w14:paraId="53E1B651" w14:textId="77777777" w:rsidR="00E94A78" w:rsidRPr="00004F96" w:rsidRDefault="00E94A78" w:rsidP="00E94A78">
      <w:pPr>
        <w:rPr>
          <w:lang w:eastAsia="ko-KR"/>
        </w:rPr>
      </w:pPr>
      <w:r w:rsidRPr="00004F96">
        <w:t>Upon receiving</w:t>
      </w:r>
      <w:r w:rsidRPr="00004F96">
        <w:rPr>
          <w:lang w:eastAsia="zh-CN"/>
        </w:rPr>
        <w:t xml:space="preserve"> an </w:t>
      </w:r>
      <w:r>
        <w:rPr>
          <w:lang w:eastAsia="ko-KR"/>
        </w:rPr>
        <w:t>SI</w:t>
      </w:r>
      <w:r w:rsidRPr="00004F96">
        <w:rPr>
          <w:lang w:eastAsia="ko-KR"/>
        </w:rPr>
        <w:t xml:space="preserve">P </w:t>
      </w:r>
      <w:r>
        <w:rPr>
          <w:lang w:eastAsia="ko-KR"/>
        </w:rPr>
        <w:t>MESSAGE</w:t>
      </w:r>
      <w:r w:rsidRPr="00004F96">
        <w:rPr>
          <w:lang w:eastAsia="ko-KR"/>
        </w:rPr>
        <w:t xml:space="preserve"> request containing</w:t>
      </w:r>
      <w:r>
        <w:rPr>
          <w:lang w:eastAsia="ko-KR"/>
        </w:rPr>
        <w:t>:</w:t>
      </w:r>
    </w:p>
    <w:p w14:paraId="151C2083" w14:textId="77777777" w:rsidR="00E94A78" w:rsidRPr="00004F96" w:rsidRDefault="00E94A78" w:rsidP="00E94A78">
      <w:pPr>
        <w:pStyle w:val="B1"/>
        <w:rPr>
          <w:lang w:eastAsia="ko-KR"/>
        </w:rPr>
      </w:pPr>
      <w:r w:rsidRPr="00004F96">
        <w:rPr>
          <w:lang w:eastAsia="ko-KR"/>
        </w:rPr>
        <w:t>a)</w:t>
      </w:r>
      <w:r w:rsidRPr="00004F96">
        <w:rPr>
          <w:lang w:eastAsia="ko-KR"/>
        </w:rPr>
        <w:tab/>
        <w:t>a P-Asserted-Service header field containing the "urn:urn-7:3gpp-service.ims.icsi.seal"; and</w:t>
      </w:r>
    </w:p>
    <w:p w14:paraId="73180852" w14:textId="77777777" w:rsidR="00E94A78" w:rsidRPr="00004F96" w:rsidRDefault="00E94A78" w:rsidP="00E94A78">
      <w:pPr>
        <w:pStyle w:val="B1"/>
      </w:pPr>
      <w:r w:rsidRPr="00004F96">
        <w:t>b)</w:t>
      </w:r>
      <w:r w:rsidRPr="00004F96">
        <w:tab/>
        <w:t xml:space="preserve">an Content-Type header field </w:t>
      </w:r>
      <w:r>
        <w:t>with "</w:t>
      </w:r>
      <w:r w:rsidRPr="00004F96">
        <w:t>application/vnd.3gpp.seal-mbs-usage-info+xml</w:t>
      </w:r>
      <w:r>
        <w:t>"</w:t>
      </w:r>
      <w:r w:rsidRPr="00004F96">
        <w:t>;</w:t>
      </w:r>
    </w:p>
    <w:p w14:paraId="7C041D9C" w14:textId="77777777" w:rsidR="00E94A78" w:rsidRDefault="00E94A78" w:rsidP="00E94A78">
      <w:pPr>
        <w:rPr>
          <w:lang w:eastAsia="ko-KR"/>
        </w:rPr>
      </w:pPr>
      <w:r w:rsidRPr="00004F96">
        <w:rPr>
          <w:lang w:eastAsia="ko-KR"/>
        </w:rPr>
        <w:t>the SNRM-S</w:t>
      </w:r>
      <w:r>
        <w:rPr>
          <w:lang w:eastAsia="ko-KR"/>
        </w:rPr>
        <w:t xml:space="preserve"> shall</w:t>
      </w:r>
      <w:r w:rsidRPr="00004F96">
        <w:rPr>
          <w:lang w:eastAsia="ko-KR"/>
        </w:rPr>
        <w:t>:</w:t>
      </w:r>
    </w:p>
    <w:p w14:paraId="44F0D232" w14:textId="77777777" w:rsidR="00E94A78" w:rsidRPr="00004F96" w:rsidRDefault="00E94A78" w:rsidP="00E94A78">
      <w:pPr>
        <w:pStyle w:val="B1"/>
      </w:pPr>
      <w:r w:rsidRPr="00004F96">
        <w:t>a)</w:t>
      </w:r>
      <w:r w:rsidRPr="00004F96">
        <w:tab/>
      </w:r>
      <w:r w:rsidRPr="00193BF2">
        <w:t>verify the public user identity in the P-Asserted-Identity header field</w:t>
      </w:r>
      <w:r>
        <w:t xml:space="preserve"> and</w:t>
      </w:r>
      <w:r w:rsidRPr="00004F96">
        <w:t>:</w:t>
      </w:r>
    </w:p>
    <w:p w14:paraId="65BCB0FD" w14:textId="77777777" w:rsidR="00E94A78" w:rsidRPr="00004F96" w:rsidRDefault="00E94A78" w:rsidP="00E94A78">
      <w:pPr>
        <w:pStyle w:val="B2"/>
      </w:pPr>
      <w:r w:rsidRPr="00004F96">
        <w:t>1)</w:t>
      </w:r>
      <w:r w:rsidRPr="00004F96">
        <w:tab/>
      </w:r>
      <w:r>
        <w:t>if the identity of the sender</w:t>
      </w:r>
      <w:r w:rsidRPr="00004F96">
        <w:t xml:space="preserve"> is not authorized, shall respond with an </w:t>
      </w:r>
      <w:r>
        <w:t>SIP 403</w:t>
      </w:r>
      <w:r w:rsidRPr="00004F96">
        <w:t xml:space="preserve"> response and skip rest of the steps; </w:t>
      </w:r>
    </w:p>
    <w:p w14:paraId="12DEB82C" w14:textId="77777777" w:rsidR="00E94A78" w:rsidRDefault="00E94A78" w:rsidP="00E94A78">
      <w:pPr>
        <w:pStyle w:val="B1"/>
      </w:pPr>
      <w:r w:rsidRPr="00004F96">
        <w:t>b)</w:t>
      </w:r>
      <w:r w:rsidRPr="00004F96">
        <w:tab/>
      </w:r>
      <w:r>
        <w:t xml:space="preserve">process the SIP MESSAGE body carrying the </w:t>
      </w:r>
      <w:r w:rsidRPr="00004F96">
        <w:rPr>
          <w:lang w:eastAsia="ko-KR"/>
        </w:rPr>
        <w:t>"</w:t>
      </w:r>
      <w:r>
        <w:rPr>
          <w:lang w:eastAsia="ko-KR"/>
        </w:rPr>
        <w:t>application/vnd.3gpp.seal-mb</w:t>
      </w:r>
      <w:r w:rsidRPr="00004F96">
        <w:rPr>
          <w:lang w:eastAsia="ko-KR"/>
        </w:rPr>
        <w:t>s-usage-info+xml"</w:t>
      </w:r>
      <w:r w:rsidRPr="00004F96">
        <w:t xml:space="preserve"> body </w:t>
      </w:r>
      <w:r>
        <w:t xml:space="preserve">representing the </w:t>
      </w:r>
      <w:r w:rsidRPr="005A4630">
        <w:t>UE session join notification</w:t>
      </w:r>
      <w:r>
        <w:t xml:space="preserve"> status comprising of the VAL identities, MBS session identity, </w:t>
      </w:r>
      <w:r>
        <w:lastRenderedPageBreak/>
        <w:t xml:space="preserve">MBS multicast joining status and </w:t>
      </w:r>
      <w:r>
        <w:rPr>
          <w:lang w:eastAsia="zh-CN"/>
        </w:rPr>
        <w:t>mb</w:t>
      </w:r>
      <w:r w:rsidRPr="00004F96">
        <w:rPr>
          <w:lang w:eastAsia="zh-CN"/>
        </w:rPr>
        <w:t>s-reception-quality-level</w:t>
      </w:r>
      <w:r>
        <w:t xml:space="preserve"> shared by the SNRM-C, which may be stored for future usage to serve requests from SNRM-C or VAL server associated with this information; and</w:t>
      </w:r>
    </w:p>
    <w:p w14:paraId="715EA4CE" w14:textId="054C36CC" w:rsidR="00E94A78" w:rsidRDefault="00E94A78" w:rsidP="00E94A78">
      <w:pPr>
        <w:pStyle w:val="B1"/>
        <w:overflowPunct/>
        <w:autoSpaceDE/>
        <w:autoSpaceDN/>
        <w:adjustRightInd/>
        <w:textAlignment w:val="auto"/>
      </w:pPr>
      <w:r>
        <w:t>c)</w:t>
      </w:r>
      <w:r>
        <w:tab/>
      </w:r>
      <w:r w:rsidRPr="00004F96">
        <w:t xml:space="preserve">send the </w:t>
      </w:r>
      <w:r>
        <w:t>SI</w:t>
      </w:r>
      <w:r w:rsidRPr="00004F96">
        <w:t xml:space="preserve">P </w:t>
      </w:r>
      <w:r w:rsidRPr="00A34374">
        <w:t xml:space="preserve">200 </w:t>
      </w:r>
      <w:r>
        <w:t>(OK)</w:t>
      </w:r>
      <w:r w:rsidRPr="00004F96">
        <w:t xml:space="preserve"> towards the SNRM-</w:t>
      </w:r>
      <w:r>
        <w:t>C</w:t>
      </w:r>
      <w:r w:rsidRPr="00004F96">
        <w:t xml:space="preserve"> according to 3GPP TS 24.229 [6].</w:t>
      </w:r>
    </w:p>
    <w:p w14:paraId="1DE5DF2E" w14:textId="257E1DC6" w:rsidR="002504DC" w:rsidRPr="007123BD" w:rsidRDefault="002504DC" w:rsidP="008867C4">
      <w:pPr>
        <w:pStyle w:val="Heading5"/>
      </w:pPr>
      <w:bookmarkStart w:id="264" w:name="_CR6_2_3_12_2"/>
      <w:bookmarkStart w:id="265" w:name="_Toc218596133"/>
      <w:bookmarkEnd w:id="264"/>
      <w:r>
        <w:t>6.2.3.12.2</w:t>
      </w:r>
      <w:r>
        <w:tab/>
      </w:r>
      <w:r w:rsidRPr="00004F96">
        <w:t>S</w:t>
      </w:r>
      <w:r>
        <w:t>NRM client</w:t>
      </w:r>
      <w:r w:rsidRPr="00004F96">
        <w:t xml:space="preserve"> </w:t>
      </w:r>
      <w:r>
        <w:t xml:space="preserve">SIP and HTTP </w:t>
      </w:r>
      <w:r w:rsidRPr="00004F96">
        <w:t>procedure</w:t>
      </w:r>
      <w:r>
        <w:t>s</w:t>
      </w:r>
      <w:bookmarkEnd w:id="265"/>
    </w:p>
    <w:p w14:paraId="16AFA288" w14:textId="77777777" w:rsidR="002504DC" w:rsidRDefault="002504DC" w:rsidP="002504DC">
      <w:pPr>
        <w:pStyle w:val="Heading6"/>
      </w:pPr>
      <w:bookmarkStart w:id="266" w:name="_CR6_2_3_12_2_1"/>
      <w:bookmarkStart w:id="267" w:name="_Toc218596134"/>
      <w:bookmarkEnd w:id="266"/>
      <w:r>
        <w:t>6.2.3.12.2.1</w:t>
      </w:r>
      <w:r>
        <w:tab/>
      </w:r>
      <w:r w:rsidRPr="00004F96">
        <w:t>S</w:t>
      </w:r>
      <w:r>
        <w:t>NRM client</w:t>
      </w:r>
      <w:r w:rsidRPr="00004F96">
        <w:t xml:space="preserve"> </w:t>
      </w:r>
      <w:r>
        <w:t xml:space="preserve">HTTP </w:t>
      </w:r>
      <w:r w:rsidRPr="00004F96">
        <w:t>procedure</w:t>
      </w:r>
      <w:bookmarkEnd w:id="267"/>
    </w:p>
    <w:p w14:paraId="6AFB056F" w14:textId="77777777" w:rsidR="002504DC" w:rsidRPr="00004F96" w:rsidRDefault="002504DC" w:rsidP="002504DC">
      <w:r>
        <w:t xml:space="preserve">Upon request from VAL client to share the UE group join notification status with the SNRM-S,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3B0C5ED9" w14:textId="77777777" w:rsidR="002504DC" w:rsidRPr="00004F96" w:rsidRDefault="002504DC" w:rsidP="002504DC">
      <w:pPr>
        <w:pStyle w:val="B1"/>
      </w:pPr>
      <w:r w:rsidRPr="00004F96">
        <w:t>a)</w:t>
      </w:r>
      <w:r w:rsidRPr="00004F96">
        <w:tab/>
        <w:t>shall set the Request-URI to the URI corresponding to the identity of the SNRM-</w:t>
      </w:r>
      <w:r>
        <w:t>S</w:t>
      </w:r>
      <w:r w:rsidRPr="00004F96">
        <w:t>;</w:t>
      </w:r>
    </w:p>
    <w:p w14:paraId="649F777B" w14:textId="77777777" w:rsidR="002504DC" w:rsidRPr="00004F96" w:rsidRDefault="002504DC" w:rsidP="002504DC">
      <w:pPr>
        <w:pStyle w:val="B1"/>
      </w:pPr>
      <w:r w:rsidRPr="00004F96">
        <w:t>b)</w:t>
      </w:r>
      <w:r w:rsidRPr="00004F96">
        <w:tab/>
        <w:t>shall include a Content-Type header field set t</w:t>
      </w:r>
      <w:r>
        <w:t>o "application/vnd.3gpp.seal-mb</w:t>
      </w:r>
      <w:r w:rsidRPr="00004F96">
        <w:t>s-usage-info+xml";</w:t>
      </w:r>
    </w:p>
    <w:p w14:paraId="54B7A2EB" w14:textId="77777777" w:rsidR="002504DC" w:rsidRDefault="002504DC" w:rsidP="002504DC">
      <w:pPr>
        <w:pStyle w:val="B1"/>
      </w:pPr>
      <w:r w:rsidRPr="00004F96">
        <w:t>c)</w:t>
      </w:r>
      <w:r w:rsidRPr="00004F96">
        <w:tab/>
      </w:r>
      <w:r>
        <w:t>shall include the mb</w:t>
      </w:r>
      <w:r w:rsidRPr="00004F96">
        <w:t>s-usage-info</w:t>
      </w:r>
      <w:r>
        <w:t xml:space="preserve"> XML payload in the</w:t>
      </w:r>
      <w:r w:rsidRPr="009F2D00">
        <w:t xml:space="preserve"> </w:t>
      </w:r>
      <w:r>
        <w:t xml:space="preserve">HTTP POST body carrying the </w:t>
      </w:r>
      <w:r w:rsidRPr="005A4630">
        <w:t>UE session join notification</w:t>
      </w:r>
      <w:r>
        <w:t xml:space="preserve"> status generated as described below. The SNRM-C shall include &lt;</w:t>
      </w:r>
      <w:r w:rsidRPr="009D1830">
        <w:t>mbs-session-join-notification</w:t>
      </w:r>
      <w:r>
        <w:t>&gt; under the &lt;</w:t>
      </w:r>
      <w:r w:rsidRPr="00600EEE">
        <w:t>seal-mbs-usage-info</w:t>
      </w:r>
      <w:r>
        <w:t>&gt; root element for the MBS session(s) it desires to share the group joining notification and each &lt;</w:t>
      </w:r>
      <w:r w:rsidRPr="009D1830">
        <w:t>mbs-session-join-notification</w:t>
      </w:r>
      <w:r>
        <w:t>&gt; element;</w:t>
      </w:r>
    </w:p>
    <w:p w14:paraId="23F1E72B" w14:textId="77777777" w:rsidR="002504DC" w:rsidRPr="00004F96" w:rsidRDefault="002504DC" w:rsidP="002504DC">
      <w:pPr>
        <w:pStyle w:val="B2"/>
        <w:rPr>
          <w:lang w:eastAsia="zh-CN"/>
        </w:rPr>
      </w:pPr>
      <w:r>
        <w:t>1)</w:t>
      </w:r>
      <w:r>
        <w:tab/>
        <w:t xml:space="preserve">shall include the </w:t>
      </w:r>
      <w:r w:rsidRPr="00510A9A">
        <w:t>&lt;</w:t>
      </w:r>
      <w:r w:rsidRPr="009D1830">
        <w:t>VAL-identities</w:t>
      </w:r>
      <w:r w:rsidRPr="00510A9A">
        <w:t>&gt;</w:t>
      </w:r>
      <w:r>
        <w:t xml:space="preserve"> sub-</w:t>
      </w:r>
      <w:r w:rsidRPr="00510A9A">
        <w:t>element</w:t>
      </w:r>
      <w:r>
        <w:t xml:space="preserve">, </w:t>
      </w:r>
      <w:r w:rsidRPr="00004F96">
        <w:rPr>
          <w:lang w:eastAsia="zh-CN"/>
        </w:rPr>
        <w:t>shall include the following elements:</w:t>
      </w:r>
    </w:p>
    <w:p w14:paraId="123E0F47" w14:textId="77777777" w:rsidR="002504DC" w:rsidRPr="00A34374" w:rsidRDefault="002504DC" w:rsidP="002504DC">
      <w:pPr>
        <w:pStyle w:val="B3"/>
        <w:rPr>
          <w:lang w:eastAsia="zh-CN"/>
        </w:rPr>
      </w:pPr>
      <w:r w:rsidRPr="00A34374">
        <w:rPr>
          <w:lang w:eastAsia="zh-CN"/>
        </w:rPr>
        <w:t>A)</w:t>
      </w:r>
      <w:r w:rsidRPr="00A34374">
        <w:rPr>
          <w:lang w:eastAsia="zh-CN"/>
        </w:rPr>
        <w:tab/>
        <w:t>a &lt;</w:t>
      </w:r>
      <w:r w:rsidRPr="00004F96">
        <w:t>VAL-user-id</w:t>
      </w:r>
      <w:r w:rsidRPr="00A34374">
        <w:rPr>
          <w:lang w:eastAsia="zh-CN"/>
        </w:rPr>
        <w:t xml:space="preserve">&gt; element </w:t>
      </w:r>
      <w:r>
        <w:rPr>
          <w:lang w:eastAsia="zh-CN"/>
        </w:rPr>
        <w:t xml:space="preserve">that </w:t>
      </w:r>
      <w:r w:rsidRPr="00004F96">
        <w:t>contains the identity of the VAL user</w:t>
      </w:r>
      <w:r>
        <w:t xml:space="preserve"> sharing the group join notification</w:t>
      </w:r>
      <w:r w:rsidRPr="00A34374">
        <w:rPr>
          <w:lang w:eastAsia="zh-CN"/>
        </w:rPr>
        <w:t xml:space="preserve">; </w:t>
      </w:r>
      <w:r>
        <w:rPr>
          <w:lang w:eastAsia="zh-CN"/>
        </w:rPr>
        <w:t>and</w:t>
      </w:r>
    </w:p>
    <w:p w14:paraId="71DCC22C" w14:textId="77777777" w:rsidR="002504DC" w:rsidRPr="00004F96" w:rsidRDefault="002504DC" w:rsidP="002504DC">
      <w:pPr>
        <w:pStyle w:val="B3"/>
        <w:rPr>
          <w:lang w:eastAsia="zh-CN"/>
        </w:rPr>
      </w:pPr>
      <w:r w:rsidRPr="00004F96">
        <w:rPr>
          <w:lang w:eastAsia="zh-CN"/>
        </w:rPr>
        <w:t>B)</w:t>
      </w:r>
      <w:r w:rsidRPr="00004F96">
        <w:rPr>
          <w:lang w:eastAsia="zh-CN"/>
        </w:rPr>
        <w:tab/>
        <w:t xml:space="preserve">a &lt;VAL-group-id&gt; element set to the identity of the VAL group for whom the </w:t>
      </w:r>
      <w:r>
        <w:rPr>
          <w:lang w:eastAsia="zh-CN"/>
        </w:rPr>
        <w:t>VAL user as joined</w:t>
      </w:r>
      <w:r w:rsidRPr="00004F96">
        <w:rPr>
          <w:lang w:eastAsia="zh-CN"/>
        </w:rPr>
        <w:t>; and</w:t>
      </w:r>
    </w:p>
    <w:p w14:paraId="3D1218B5" w14:textId="77777777" w:rsidR="002504DC" w:rsidRDefault="002504DC" w:rsidP="002504DC">
      <w:pPr>
        <w:pStyle w:val="B2"/>
        <w:rPr>
          <w:lang w:eastAsia="zh-CN"/>
        </w:rPr>
      </w:pPr>
      <w:r>
        <w:t>2)</w:t>
      </w:r>
      <w:r>
        <w:tab/>
      </w:r>
      <w:r>
        <w:rPr>
          <w:lang w:eastAsia="zh-CN"/>
        </w:rPr>
        <w:tab/>
      </w:r>
      <w:r w:rsidRPr="00215E22">
        <w:rPr>
          <w:lang w:eastAsia="zh-CN"/>
        </w:rPr>
        <w:t xml:space="preserve">shall include </w:t>
      </w:r>
      <w:r>
        <w:rPr>
          <w:lang w:eastAsia="zh-CN"/>
        </w:rPr>
        <w:t>the</w:t>
      </w:r>
      <w:r w:rsidRPr="00215E22">
        <w:rPr>
          <w:lang w:eastAsia="zh-CN"/>
        </w:rPr>
        <w:t xml:space="preserve"> &lt;mbs-session-id&gt; </w:t>
      </w:r>
      <w:r>
        <w:rPr>
          <w:lang w:eastAsia="zh-CN"/>
        </w:rPr>
        <w:t>sub-</w:t>
      </w:r>
      <w:r w:rsidRPr="00215E22">
        <w:rPr>
          <w:lang w:eastAsia="zh-CN"/>
        </w:rPr>
        <w:t>element</w:t>
      </w:r>
      <w:r>
        <w:rPr>
          <w:lang w:eastAsia="zh-CN"/>
        </w:rPr>
        <w:t>,</w:t>
      </w:r>
      <w:r w:rsidRPr="00215E22">
        <w:rPr>
          <w:lang w:eastAsia="zh-CN"/>
        </w:rPr>
        <w:t xml:space="preserve"> set to the MBS session </w:t>
      </w:r>
      <w:r>
        <w:rPr>
          <w:lang w:eastAsia="zh-CN"/>
        </w:rPr>
        <w:t>identifier</w:t>
      </w:r>
      <w:r w:rsidRPr="00215E22">
        <w:rPr>
          <w:lang w:eastAsia="zh-CN"/>
        </w:rPr>
        <w:t xml:space="preserve"> indicating the MBS session </w:t>
      </w:r>
      <w:r>
        <w:rPr>
          <w:lang w:eastAsia="zh-CN"/>
        </w:rPr>
        <w:t xml:space="preserve">associated with the group </w:t>
      </w:r>
      <w:r w:rsidRPr="00215E22">
        <w:rPr>
          <w:lang w:eastAsia="zh-CN"/>
        </w:rPr>
        <w:t xml:space="preserve">for </w:t>
      </w:r>
      <w:r>
        <w:rPr>
          <w:lang w:eastAsia="zh-CN"/>
        </w:rPr>
        <w:t xml:space="preserve">which </w:t>
      </w:r>
      <w:r w:rsidRPr="00215E22">
        <w:rPr>
          <w:lang w:eastAsia="zh-CN"/>
        </w:rPr>
        <w:t xml:space="preserve">the </w:t>
      </w:r>
      <w:r>
        <w:rPr>
          <w:lang w:eastAsia="zh-CN"/>
        </w:rPr>
        <w:t>group join notification is shared;</w:t>
      </w:r>
    </w:p>
    <w:p w14:paraId="7A4AA201" w14:textId="7248F0B8" w:rsidR="002504DC" w:rsidRDefault="00601989" w:rsidP="002504DC">
      <w:pPr>
        <w:pStyle w:val="B2"/>
        <w:rPr>
          <w:lang w:eastAsia="zh-CN"/>
        </w:rPr>
      </w:pPr>
      <w:r>
        <w:rPr>
          <w:lang w:eastAsia="zh-CN"/>
        </w:rPr>
        <w:t>3)</w:t>
      </w:r>
      <w:r>
        <w:rPr>
          <w:lang w:eastAsia="zh-CN"/>
        </w:rPr>
        <w:tab/>
      </w:r>
      <w:r w:rsidR="002504DC">
        <w:rPr>
          <w:lang w:eastAsia="zh-CN"/>
        </w:rPr>
        <w:t>shall include the &lt;</w:t>
      </w:r>
      <w:r w:rsidR="002504DC" w:rsidRPr="00510A9A">
        <w:rPr>
          <w:lang w:eastAsia="zh-CN"/>
        </w:rPr>
        <w:t>mbs-multicast-joining-status</w:t>
      </w:r>
      <w:r w:rsidR="002504DC">
        <w:rPr>
          <w:lang w:eastAsia="zh-CN"/>
        </w:rPr>
        <w:t>&gt; sub-element, set to the string "</w:t>
      </w:r>
      <w:r w:rsidR="002504DC" w:rsidRPr="003167FF">
        <w:rPr>
          <w:lang w:eastAsia="en-GB"/>
        </w:rPr>
        <w:t>successfully joined</w:t>
      </w:r>
      <w:r w:rsidR="002504DC">
        <w:rPr>
          <w:lang w:eastAsia="zh-CN"/>
        </w:rPr>
        <w:t>";</w:t>
      </w:r>
    </w:p>
    <w:p w14:paraId="1C3600CB" w14:textId="77777777" w:rsidR="002504DC" w:rsidRDefault="002504DC" w:rsidP="002504DC">
      <w:pPr>
        <w:pStyle w:val="B2"/>
      </w:pPr>
      <w:r>
        <w:rPr>
          <w:lang w:eastAsia="zh-CN"/>
        </w:rPr>
        <w:t>4)</w:t>
      </w:r>
      <w:r>
        <w:rPr>
          <w:lang w:eastAsia="zh-CN"/>
        </w:rPr>
        <w:tab/>
        <w:t>&lt;mb</w:t>
      </w:r>
      <w:r w:rsidRPr="00004F96">
        <w:rPr>
          <w:lang w:eastAsia="zh-CN"/>
        </w:rPr>
        <w:t>s-reception-quality-level&gt;, an optional element contains an integer used to indicate the reception qua</w:t>
      </w:r>
      <w:r>
        <w:rPr>
          <w:lang w:eastAsia="zh-CN"/>
        </w:rPr>
        <w:t>lity level</w:t>
      </w:r>
      <w:r w:rsidRPr="00A10F80">
        <w:rPr>
          <w:lang w:eastAsia="zh-CN"/>
        </w:rPr>
        <w:t>, to make an efficient switching decision to MBMS or unicast reception if needed</w:t>
      </w:r>
      <w:r>
        <w:rPr>
          <w:lang w:eastAsia="zh-CN"/>
        </w:rPr>
        <w:t>; and</w:t>
      </w:r>
    </w:p>
    <w:p w14:paraId="626BE12B" w14:textId="5B085582" w:rsidR="004201C6" w:rsidRDefault="002504DC" w:rsidP="002504DC">
      <w:pPr>
        <w:pStyle w:val="B1"/>
      </w:pPr>
      <w:r>
        <w:t>d)</w:t>
      </w:r>
      <w:r>
        <w:tab/>
      </w:r>
      <w:r w:rsidRPr="00004F96">
        <w:t>shall send the HTTP POST request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761D04AB" w14:textId="7622C59E" w:rsidR="008867C4" w:rsidRDefault="008867C4" w:rsidP="008867C4">
      <w:pPr>
        <w:pStyle w:val="Heading6"/>
      </w:pPr>
      <w:bookmarkStart w:id="268" w:name="_CR6_2_3_12_2_2"/>
      <w:bookmarkStart w:id="269" w:name="_Toc218596135"/>
      <w:bookmarkEnd w:id="268"/>
      <w:r>
        <w:t>6.2.3.12.2.2</w:t>
      </w:r>
      <w:r>
        <w:tab/>
      </w:r>
      <w:r w:rsidRPr="00004F96">
        <w:t>S</w:t>
      </w:r>
      <w:r>
        <w:t>NRM client</w:t>
      </w:r>
      <w:r w:rsidRPr="00004F96">
        <w:t xml:space="preserve"> </w:t>
      </w:r>
      <w:r>
        <w:t xml:space="preserve">SIP </w:t>
      </w:r>
      <w:r w:rsidRPr="00004F96">
        <w:t>procedure</w:t>
      </w:r>
      <w:bookmarkEnd w:id="269"/>
    </w:p>
    <w:p w14:paraId="5248FBAC" w14:textId="77777777" w:rsidR="008867C4" w:rsidRPr="00004F96" w:rsidRDefault="008867C4" w:rsidP="008867C4">
      <w:r>
        <w:t>Upon request from VAL client to share the UE group join notification status with the SNRM-S, i</w:t>
      </w:r>
      <w:r w:rsidRPr="00004F96">
        <w:t>f the VAL service supports SIP the SNRM-</w:t>
      </w:r>
      <w:r>
        <w:t>C</w:t>
      </w:r>
      <w:r w:rsidRPr="00004F96">
        <w:t xml:space="preserve"> shall generate a SIP MESSAGE request according to 3GPP TS 24.229 [6] and </w:t>
      </w:r>
      <w:r w:rsidRPr="00004F96">
        <w:rPr>
          <w:lang w:eastAsia="ko-KR"/>
        </w:rPr>
        <w:t>IETF RFC 3428 [17]</w:t>
      </w:r>
      <w:r w:rsidRPr="00004F96">
        <w:t>. In the SIP MESSAGE request, the SNRM-C</w:t>
      </w:r>
      <w:r>
        <w:t xml:space="preserve"> shall</w:t>
      </w:r>
      <w:r w:rsidRPr="00004F96">
        <w:t>:</w:t>
      </w:r>
    </w:p>
    <w:p w14:paraId="54EBD085" w14:textId="77777777" w:rsidR="008867C4" w:rsidRDefault="008867C4" w:rsidP="008867C4">
      <w:pPr>
        <w:pStyle w:val="B1"/>
      </w:pPr>
      <w:r>
        <w:t>a)</w:t>
      </w:r>
      <w:r w:rsidRPr="00213DE0">
        <w:t xml:space="preserve"> </w:t>
      </w:r>
      <w:r w:rsidRPr="00004F96">
        <w:tab/>
        <w:t xml:space="preserve">include a Request-URI set to the </w:t>
      </w:r>
      <w:r>
        <w:rPr>
          <w:lang w:eastAsia="ko-KR"/>
        </w:rPr>
        <w:t>MB</w:t>
      </w:r>
      <w:r w:rsidRPr="00004F96">
        <w:rPr>
          <w:lang w:eastAsia="ko-KR"/>
        </w:rPr>
        <w:t>S public service identity of the SNRM-S received in the P-Asserted-Identity header field of the announcement message</w:t>
      </w:r>
      <w:r w:rsidRPr="00004F96">
        <w:t>;</w:t>
      </w:r>
    </w:p>
    <w:p w14:paraId="75AB72C1" w14:textId="77777777" w:rsidR="008867C4" w:rsidRPr="00004F96" w:rsidRDefault="008867C4" w:rsidP="008867C4">
      <w:pPr>
        <w:pStyle w:val="B1"/>
      </w:pPr>
      <w:r w:rsidRPr="00004F96">
        <w:t>b)</w:t>
      </w:r>
      <w:r w:rsidRPr="00004F96">
        <w:tab/>
        <w:t>include an Accept-Contact header field with the g.3gpp.icsi-ref media-feature tag with the value of "urn:urn-7:3gpp-service.ims.icsi.seal" along with parameters "require" and "explicit" according to IETF RFC 3841 [18];</w:t>
      </w:r>
    </w:p>
    <w:p w14:paraId="4D5E3A4B" w14:textId="77777777" w:rsidR="008867C4" w:rsidRPr="00004F96" w:rsidRDefault="008867C4" w:rsidP="008867C4">
      <w:pPr>
        <w:pStyle w:val="B1"/>
      </w:pPr>
      <w:r w:rsidRPr="00004F96">
        <w:t>c)</w:t>
      </w:r>
      <w:r w:rsidRPr="00004F96">
        <w:tab/>
        <w:t>include a public user identity in the P-Preferred-Identity header field as specified in 3GPP TS 24.229 [6];</w:t>
      </w:r>
    </w:p>
    <w:p w14:paraId="32EF238B" w14:textId="77777777" w:rsidR="008867C4" w:rsidRDefault="008867C4" w:rsidP="008867C4">
      <w:pPr>
        <w:pStyle w:val="B1"/>
        <w:rPr>
          <w:lang w:eastAsia="ko-KR"/>
        </w:rPr>
      </w:pPr>
      <w:r w:rsidRPr="00004F96">
        <w:rPr>
          <w:lang w:eastAsia="ko-KR"/>
        </w:rPr>
        <w:t>d)</w:t>
      </w:r>
      <w:r w:rsidRPr="00004F96">
        <w:rPr>
          <w:lang w:eastAsia="ko-KR"/>
        </w:rPr>
        <w:tab/>
        <w:t>include a P-Preferred-Service header field with the value "urn:urn-7:3gpp-service.ims.icsi.seal";</w:t>
      </w:r>
    </w:p>
    <w:p w14:paraId="1B334C3D" w14:textId="77777777" w:rsidR="008867C4" w:rsidRDefault="008867C4" w:rsidP="008867C4">
      <w:pPr>
        <w:pStyle w:val="B1"/>
      </w:pPr>
      <w:r>
        <w:t>e</w:t>
      </w:r>
      <w:r w:rsidRPr="00004F96">
        <w:t>)</w:t>
      </w:r>
      <w:r w:rsidRPr="00004F96">
        <w:tab/>
      </w:r>
      <w:r>
        <w:t xml:space="preserve">set the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 include the mb</w:t>
      </w:r>
      <w:r w:rsidRPr="00004F96">
        <w:t>s-usage-info</w:t>
      </w:r>
      <w:r>
        <w:t xml:space="preserve"> XML payload in the</w:t>
      </w:r>
      <w:r w:rsidRPr="009F2D00">
        <w:t xml:space="preserve"> </w:t>
      </w:r>
      <w:r>
        <w:t xml:space="preserve">SIP MESSAGE body carrying the </w:t>
      </w:r>
      <w:r w:rsidRPr="005A4630">
        <w:t>UE session join notification</w:t>
      </w:r>
      <w:r>
        <w:t xml:space="preserve"> status generated as described below. The SNRM-C shall include &lt;</w:t>
      </w:r>
      <w:r w:rsidRPr="009D1830">
        <w:t>mbs-session-join-notification</w:t>
      </w:r>
      <w:r>
        <w:t>&gt; element(s) for each MBS session(s) it desires to share the group joining notification under the &lt;</w:t>
      </w:r>
      <w:r w:rsidRPr="00600EEE">
        <w:t>seal-mbs-usage-info</w:t>
      </w:r>
      <w:r>
        <w:t>&gt; root element and each &lt;</w:t>
      </w:r>
      <w:r w:rsidRPr="009D1830">
        <w:t>mbs-session-join-notification</w:t>
      </w:r>
      <w:r>
        <w:t>&gt; element:</w:t>
      </w:r>
    </w:p>
    <w:p w14:paraId="1A00713E" w14:textId="77777777" w:rsidR="008867C4" w:rsidRPr="00004F96" w:rsidRDefault="008867C4" w:rsidP="008867C4">
      <w:pPr>
        <w:pStyle w:val="B2"/>
        <w:rPr>
          <w:lang w:eastAsia="zh-CN"/>
        </w:rPr>
      </w:pPr>
      <w:r>
        <w:t>1)</w:t>
      </w:r>
      <w:r>
        <w:tab/>
        <w:t xml:space="preserve">shall contain the </w:t>
      </w:r>
      <w:r w:rsidRPr="00510A9A">
        <w:t>&lt;</w:t>
      </w:r>
      <w:r w:rsidRPr="009D1830">
        <w:t>VAL-identities</w:t>
      </w:r>
      <w:r w:rsidRPr="00510A9A">
        <w:t>&gt;</w:t>
      </w:r>
      <w:r>
        <w:t xml:space="preserve"> sub-</w:t>
      </w:r>
      <w:r w:rsidRPr="00510A9A">
        <w:t>element</w:t>
      </w:r>
      <w:r>
        <w:t xml:space="preserve">, which </w:t>
      </w:r>
      <w:r w:rsidRPr="00004F96">
        <w:rPr>
          <w:lang w:eastAsia="zh-CN"/>
        </w:rPr>
        <w:t>shall include the following elements:</w:t>
      </w:r>
    </w:p>
    <w:p w14:paraId="1E050A07" w14:textId="77777777" w:rsidR="008867C4" w:rsidRPr="00A34374" w:rsidRDefault="008867C4" w:rsidP="008867C4">
      <w:pPr>
        <w:pStyle w:val="B3"/>
        <w:rPr>
          <w:lang w:eastAsia="zh-CN"/>
        </w:rPr>
      </w:pPr>
      <w:r w:rsidRPr="00A34374">
        <w:rPr>
          <w:lang w:eastAsia="zh-CN"/>
        </w:rPr>
        <w:t>A)</w:t>
      </w:r>
      <w:r w:rsidRPr="00A34374">
        <w:rPr>
          <w:lang w:eastAsia="zh-CN"/>
        </w:rPr>
        <w:tab/>
        <w:t>a &lt;</w:t>
      </w:r>
      <w:r w:rsidRPr="00004F96">
        <w:t>VAL-user-id</w:t>
      </w:r>
      <w:r w:rsidRPr="00A34374">
        <w:rPr>
          <w:lang w:eastAsia="zh-CN"/>
        </w:rPr>
        <w:t xml:space="preserve">&gt; element </w:t>
      </w:r>
      <w:r>
        <w:rPr>
          <w:lang w:eastAsia="zh-CN"/>
        </w:rPr>
        <w:t xml:space="preserve">that </w:t>
      </w:r>
      <w:r w:rsidRPr="00004F96">
        <w:t>contains the identity of the VAL user</w:t>
      </w:r>
      <w:r>
        <w:t xml:space="preserve"> sharing the group join notification</w:t>
      </w:r>
      <w:r w:rsidRPr="00A34374">
        <w:rPr>
          <w:lang w:eastAsia="zh-CN"/>
        </w:rPr>
        <w:t xml:space="preserve">; </w:t>
      </w:r>
      <w:r>
        <w:rPr>
          <w:lang w:eastAsia="zh-CN"/>
        </w:rPr>
        <w:t>and</w:t>
      </w:r>
    </w:p>
    <w:p w14:paraId="425E725A" w14:textId="77777777" w:rsidR="008867C4" w:rsidRPr="00004F96" w:rsidRDefault="008867C4" w:rsidP="008867C4">
      <w:pPr>
        <w:pStyle w:val="B3"/>
        <w:rPr>
          <w:lang w:eastAsia="zh-CN"/>
        </w:rPr>
      </w:pPr>
      <w:r w:rsidRPr="00004F96">
        <w:rPr>
          <w:lang w:eastAsia="zh-CN"/>
        </w:rPr>
        <w:lastRenderedPageBreak/>
        <w:t>B)</w:t>
      </w:r>
      <w:r w:rsidRPr="00004F96">
        <w:rPr>
          <w:lang w:eastAsia="zh-CN"/>
        </w:rPr>
        <w:tab/>
        <w:t xml:space="preserve">a &lt;VAL-group-id&gt; element set to the identity of the VAL group for whom the </w:t>
      </w:r>
      <w:r>
        <w:rPr>
          <w:lang w:eastAsia="zh-CN"/>
        </w:rPr>
        <w:t>VAL user as joined</w:t>
      </w:r>
      <w:r w:rsidRPr="00004F96">
        <w:rPr>
          <w:lang w:eastAsia="zh-CN"/>
        </w:rPr>
        <w:t>; and</w:t>
      </w:r>
    </w:p>
    <w:p w14:paraId="3C55CF4C" w14:textId="77777777" w:rsidR="008867C4" w:rsidRDefault="008867C4" w:rsidP="008867C4">
      <w:pPr>
        <w:pStyle w:val="B2"/>
        <w:rPr>
          <w:lang w:eastAsia="zh-CN"/>
        </w:rPr>
      </w:pPr>
      <w:r>
        <w:t>2)</w:t>
      </w:r>
      <w:r>
        <w:rPr>
          <w:lang w:eastAsia="zh-CN"/>
        </w:rPr>
        <w:tab/>
      </w:r>
      <w:r w:rsidRPr="00215E22">
        <w:rPr>
          <w:lang w:eastAsia="zh-CN"/>
        </w:rPr>
        <w:t xml:space="preserve">shall </w:t>
      </w:r>
      <w:r>
        <w:t xml:space="preserve">contain </w:t>
      </w:r>
      <w:r>
        <w:rPr>
          <w:lang w:eastAsia="zh-CN"/>
        </w:rPr>
        <w:t>the</w:t>
      </w:r>
      <w:r w:rsidRPr="00215E22">
        <w:rPr>
          <w:lang w:eastAsia="zh-CN"/>
        </w:rPr>
        <w:t xml:space="preserve"> &lt;mbs-session-id&gt; </w:t>
      </w:r>
      <w:r>
        <w:rPr>
          <w:lang w:eastAsia="zh-CN"/>
        </w:rPr>
        <w:t>sub-</w:t>
      </w:r>
      <w:r w:rsidRPr="00215E22">
        <w:rPr>
          <w:lang w:eastAsia="zh-CN"/>
        </w:rPr>
        <w:t>element</w:t>
      </w:r>
      <w:r>
        <w:rPr>
          <w:lang w:eastAsia="zh-CN"/>
        </w:rPr>
        <w:t>,</w:t>
      </w:r>
      <w:r w:rsidRPr="00215E22">
        <w:rPr>
          <w:lang w:eastAsia="zh-CN"/>
        </w:rPr>
        <w:t xml:space="preserve"> set to the MBS session </w:t>
      </w:r>
      <w:r>
        <w:rPr>
          <w:lang w:eastAsia="zh-CN"/>
        </w:rPr>
        <w:t>identifier</w:t>
      </w:r>
      <w:r w:rsidRPr="00215E22">
        <w:rPr>
          <w:lang w:eastAsia="zh-CN"/>
        </w:rPr>
        <w:t xml:space="preserve"> indicating the MBS session </w:t>
      </w:r>
      <w:r>
        <w:rPr>
          <w:lang w:eastAsia="zh-CN"/>
        </w:rPr>
        <w:t xml:space="preserve">associated with the group </w:t>
      </w:r>
      <w:r w:rsidRPr="00215E22">
        <w:rPr>
          <w:lang w:eastAsia="zh-CN"/>
        </w:rPr>
        <w:t xml:space="preserve">for </w:t>
      </w:r>
      <w:r>
        <w:rPr>
          <w:lang w:eastAsia="zh-CN"/>
        </w:rPr>
        <w:t xml:space="preserve">which </w:t>
      </w:r>
      <w:r w:rsidRPr="00215E22">
        <w:rPr>
          <w:lang w:eastAsia="zh-CN"/>
        </w:rPr>
        <w:t xml:space="preserve">the </w:t>
      </w:r>
      <w:r>
        <w:rPr>
          <w:lang w:eastAsia="zh-CN"/>
        </w:rPr>
        <w:t>group join notification is shared;</w:t>
      </w:r>
    </w:p>
    <w:p w14:paraId="42FE5FF7" w14:textId="77777777" w:rsidR="008867C4" w:rsidRDefault="008867C4" w:rsidP="008867C4">
      <w:pPr>
        <w:pStyle w:val="B2"/>
        <w:rPr>
          <w:lang w:eastAsia="zh-CN"/>
        </w:rPr>
      </w:pPr>
      <w:r>
        <w:rPr>
          <w:lang w:eastAsia="zh-CN"/>
        </w:rPr>
        <w:t>3)</w:t>
      </w:r>
      <w:r>
        <w:rPr>
          <w:lang w:eastAsia="zh-CN"/>
        </w:rPr>
        <w:tab/>
        <w:t xml:space="preserve">shall </w:t>
      </w:r>
      <w:r>
        <w:t xml:space="preserve">contain </w:t>
      </w:r>
      <w:r>
        <w:rPr>
          <w:lang w:eastAsia="zh-CN"/>
        </w:rPr>
        <w:t>the &lt;</w:t>
      </w:r>
      <w:r w:rsidRPr="00510A9A">
        <w:rPr>
          <w:lang w:eastAsia="zh-CN"/>
        </w:rPr>
        <w:t>mbs-multicast-joining-status</w:t>
      </w:r>
      <w:r>
        <w:rPr>
          <w:lang w:eastAsia="zh-CN"/>
        </w:rPr>
        <w:t>&gt; sub-element, set to the string "</w:t>
      </w:r>
      <w:r w:rsidRPr="003167FF">
        <w:rPr>
          <w:lang w:eastAsia="en-GB"/>
        </w:rPr>
        <w:t>successfully joined</w:t>
      </w:r>
      <w:r>
        <w:rPr>
          <w:lang w:eastAsia="zh-CN"/>
        </w:rPr>
        <w:t>"; and</w:t>
      </w:r>
    </w:p>
    <w:p w14:paraId="33B459E7" w14:textId="77777777" w:rsidR="008867C4" w:rsidRDefault="008867C4" w:rsidP="008867C4">
      <w:pPr>
        <w:pStyle w:val="B2"/>
      </w:pPr>
      <w:r>
        <w:rPr>
          <w:lang w:eastAsia="zh-CN"/>
        </w:rPr>
        <w:t>4)</w:t>
      </w:r>
      <w:r>
        <w:rPr>
          <w:lang w:eastAsia="zh-CN"/>
        </w:rPr>
        <w:tab/>
        <w:t xml:space="preserve">may </w:t>
      </w:r>
      <w:r>
        <w:t xml:space="preserve">contain </w:t>
      </w:r>
      <w:r>
        <w:rPr>
          <w:lang w:eastAsia="zh-CN"/>
        </w:rPr>
        <w:t>&lt;mb</w:t>
      </w:r>
      <w:r w:rsidRPr="00004F96">
        <w:rPr>
          <w:lang w:eastAsia="zh-CN"/>
        </w:rPr>
        <w:t>s-reception-quality-level&gt;, an optional element contains an integer used to indicate the reception qua</w:t>
      </w:r>
      <w:r>
        <w:rPr>
          <w:lang w:eastAsia="zh-CN"/>
        </w:rPr>
        <w:t>lity level</w:t>
      </w:r>
      <w:r w:rsidRPr="00A10F80">
        <w:rPr>
          <w:lang w:eastAsia="zh-CN"/>
        </w:rPr>
        <w:t>, to make an efficient switching decision to MBMS or unicast reception if needed</w:t>
      </w:r>
      <w:r>
        <w:rPr>
          <w:lang w:eastAsia="zh-CN"/>
        </w:rPr>
        <w:t>; and</w:t>
      </w:r>
    </w:p>
    <w:p w14:paraId="610881B9" w14:textId="378DAA58" w:rsidR="008867C4" w:rsidRPr="003167FF" w:rsidRDefault="008867C4" w:rsidP="008867C4">
      <w:pPr>
        <w:pStyle w:val="B1"/>
      </w:pPr>
      <w:r w:rsidRPr="00C7232E">
        <w:t>f)</w:t>
      </w:r>
      <w:r w:rsidRPr="00C7232E">
        <w:tab/>
        <w:t>send the SIP MESSAGE request according to 3GPP TS 24.229 [6].</w:t>
      </w:r>
    </w:p>
    <w:p w14:paraId="5FAA1891" w14:textId="5249AB0A" w:rsidR="004201C6" w:rsidRPr="003167FF" w:rsidRDefault="004201C6" w:rsidP="004201C6">
      <w:pPr>
        <w:pStyle w:val="Heading4"/>
      </w:pPr>
      <w:bookmarkStart w:id="270" w:name="_CR6_2_3_13"/>
      <w:bookmarkStart w:id="271" w:name="_Toc218596136"/>
      <w:bookmarkEnd w:id="270"/>
      <w:r w:rsidRPr="00004F96">
        <w:t>6.2.3.</w:t>
      </w:r>
      <w:r>
        <w:t>13</w:t>
      </w:r>
      <w:r w:rsidRPr="003167FF">
        <w:tab/>
      </w:r>
      <w:r w:rsidR="00381B11">
        <w:t>Application coordinated UE-to-UE communication requirements management procedure</w:t>
      </w:r>
      <w:bookmarkEnd w:id="271"/>
      <w:r w:rsidR="00381B11" w:rsidRPr="003167FF" w:rsidDel="00381B11">
        <w:t xml:space="preserve"> </w:t>
      </w:r>
      <w:bookmarkEnd w:id="254"/>
      <w:bookmarkEnd w:id="255"/>
      <w:bookmarkEnd w:id="256"/>
    </w:p>
    <w:p w14:paraId="7FD69904" w14:textId="77777777" w:rsidR="00381B11" w:rsidRDefault="00381B11" w:rsidP="00381B11">
      <w:pPr>
        <w:pStyle w:val="Heading5"/>
      </w:pPr>
      <w:bookmarkStart w:id="272" w:name="_CR6_2_3_13_1"/>
      <w:bookmarkStart w:id="273" w:name="_Toc106026257"/>
      <w:bookmarkStart w:id="274" w:name="_Toc91749809"/>
      <w:bookmarkStart w:id="275" w:name="_Toc146236557"/>
      <w:bookmarkStart w:id="276" w:name="_Toc218596137"/>
      <w:bookmarkEnd w:id="257"/>
      <w:bookmarkEnd w:id="258"/>
      <w:bookmarkEnd w:id="272"/>
      <w:r>
        <w:t>6.2.3.13</w:t>
      </w:r>
      <w:r w:rsidRPr="00004F96">
        <w:t>.</w:t>
      </w:r>
      <w:r>
        <w:t>1</w:t>
      </w:r>
      <w:r w:rsidRPr="00004F96">
        <w:tab/>
      </w:r>
      <w:r>
        <w:t>General</w:t>
      </w:r>
      <w:bookmarkEnd w:id="276"/>
    </w:p>
    <w:p w14:paraId="66B924B0" w14:textId="77777777" w:rsidR="00381B11" w:rsidRPr="006D5F99" w:rsidRDefault="00381B11" w:rsidP="00381B11">
      <w:r>
        <w:t>This clause describes the procedure for managing the application requirements necessary for UE-to-UE coordinated communication via Uu interface.</w:t>
      </w:r>
    </w:p>
    <w:p w14:paraId="67C1660D" w14:textId="77777777" w:rsidR="00381B11" w:rsidRDefault="00381B11" w:rsidP="00381B11">
      <w:pPr>
        <w:pStyle w:val="Heading5"/>
      </w:pPr>
      <w:bookmarkStart w:id="277" w:name="_CR6_2_3_13_2"/>
      <w:bookmarkStart w:id="278" w:name="_Toc218596138"/>
      <w:bookmarkEnd w:id="277"/>
      <w:r>
        <w:t>6.2.3.13</w:t>
      </w:r>
      <w:r w:rsidRPr="00004F96">
        <w:t>.</w:t>
      </w:r>
      <w:r>
        <w:t>2</w:t>
      </w:r>
      <w:r w:rsidRPr="00004F96">
        <w:tab/>
      </w:r>
      <w:r>
        <w:t>Application coordinated connectivity initiation procedure</w:t>
      </w:r>
      <w:bookmarkEnd w:id="278"/>
    </w:p>
    <w:p w14:paraId="0174F311" w14:textId="77777777" w:rsidR="00381B11" w:rsidRPr="00004F96" w:rsidRDefault="00381B11" w:rsidP="00381B11">
      <w:pPr>
        <w:pStyle w:val="Heading6"/>
      </w:pPr>
      <w:bookmarkStart w:id="279" w:name="_CR6_2_3_13_2_1"/>
      <w:bookmarkStart w:id="280" w:name="_Toc218596139"/>
      <w:bookmarkEnd w:id="279"/>
      <w:r>
        <w:t>6.2.3.13</w:t>
      </w:r>
      <w:r w:rsidRPr="00004F96">
        <w:t>.</w:t>
      </w:r>
      <w:r>
        <w:t>2.1</w:t>
      </w:r>
      <w:r>
        <w:tab/>
      </w:r>
      <w:r w:rsidRPr="00004F96">
        <w:t>S</w:t>
      </w:r>
      <w:r>
        <w:t>NRM s</w:t>
      </w:r>
      <w:r w:rsidRPr="00004F96">
        <w:t xml:space="preserve">erver </w:t>
      </w:r>
      <w:r>
        <w:t xml:space="preserve">HTTP </w:t>
      </w:r>
      <w:r w:rsidRPr="00004F96">
        <w:t>procedure</w:t>
      </w:r>
      <w:r>
        <w:t>s</w:t>
      </w:r>
      <w:bookmarkEnd w:id="280"/>
    </w:p>
    <w:p w14:paraId="7E9D8DB1" w14:textId="77777777" w:rsidR="00381B11" w:rsidRPr="00004F96" w:rsidRDefault="00381B11" w:rsidP="00381B11">
      <w:pPr>
        <w:rPr>
          <w:lang w:eastAsia="ko-KR"/>
        </w:rPr>
      </w:pPr>
      <w:r w:rsidRPr="00004F96">
        <w:t>Upon receiving</w:t>
      </w:r>
      <w:r w:rsidRPr="00004F96">
        <w:rPr>
          <w:lang w:eastAsia="zh-CN"/>
        </w:rPr>
        <w:t xml:space="preserve"> an </w:t>
      </w:r>
      <w:r w:rsidRPr="00004F96">
        <w:rPr>
          <w:lang w:eastAsia="ko-KR"/>
        </w:rPr>
        <w:t>HTTP POST request message containing</w:t>
      </w:r>
    </w:p>
    <w:p w14:paraId="7D51BA2E" w14:textId="77777777" w:rsidR="00381B11" w:rsidRPr="00004F96" w:rsidRDefault="00381B11" w:rsidP="00381B11">
      <w:pPr>
        <w:pStyle w:val="B1"/>
      </w:pPr>
      <w:r w:rsidRPr="00004F96">
        <w:t>a)</w:t>
      </w:r>
      <w:r w:rsidRPr="00004F96">
        <w:tab/>
        <w:t xml:space="preserve">an Content-Type header field </w:t>
      </w:r>
      <w:r>
        <w:t>with “application/vnd.3gpp.seal-app</w:t>
      </w:r>
      <w:r w:rsidRPr="00004F96">
        <w:t>-</w:t>
      </w:r>
      <w:r>
        <w:t>comm</w:t>
      </w:r>
      <w:r w:rsidRPr="00004F96">
        <w:t>-</w:t>
      </w:r>
      <w:r>
        <w:t>requirements-</w:t>
      </w:r>
      <w:r w:rsidRPr="00004F96">
        <w:t>info+xml</w:t>
      </w:r>
      <w:r>
        <w:t>" value</w:t>
      </w:r>
      <w:r w:rsidRPr="00004F96">
        <w:t>;</w:t>
      </w:r>
    </w:p>
    <w:p w14:paraId="43607E42" w14:textId="77777777" w:rsidR="00381B11" w:rsidRPr="00004F96" w:rsidRDefault="00381B11" w:rsidP="00381B11">
      <w:pPr>
        <w:rPr>
          <w:lang w:eastAsia="ko-KR"/>
        </w:rPr>
      </w:pPr>
      <w:r w:rsidRPr="00004F96">
        <w:rPr>
          <w:lang w:eastAsia="ko-KR"/>
        </w:rPr>
        <w:t>the SNRM-S:</w:t>
      </w:r>
    </w:p>
    <w:p w14:paraId="67D87414" w14:textId="77777777" w:rsidR="00381B11" w:rsidRPr="00004F96" w:rsidRDefault="00381B11" w:rsidP="00381B11">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75EA15C1" w14:textId="77777777" w:rsidR="00381B11" w:rsidRPr="00004F96" w:rsidRDefault="00381B11" w:rsidP="00381B11">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MBS </w:t>
      </w:r>
      <w:r>
        <w:t>session</w:t>
      </w:r>
      <w:r w:rsidRPr="00004F96">
        <w:t xml:space="preserve"> quality, shall respond with an HTTP 403 (Forbidden) response to the HTTP </w:t>
      </w:r>
      <w:r w:rsidRPr="00004F96">
        <w:rPr>
          <w:lang w:eastAsia="x-none"/>
        </w:rPr>
        <w:t xml:space="preserve">POST </w:t>
      </w:r>
      <w:r w:rsidRPr="00004F96">
        <w:t>requ</w:t>
      </w:r>
      <w:r>
        <w:t>est and skip rest of the steps;</w:t>
      </w:r>
    </w:p>
    <w:p w14:paraId="30517BEF" w14:textId="6F339325" w:rsidR="00381B11" w:rsidRDefault="00381B11" w:rsidP="00381B11">
      <w:pPr>
        <w:pStyle w:val="B1"/>
      </w:pPr>
      <w:r w:rsidRPr="00004F96">
        <w:t>b)</w:t>
      </w:r>
      <w:r w:rsidRPr="00004F96">
        <w:tab/>
      </w:r>
      <w:r>
        <w:t xml:space="preserve">shall process the HTTP POST body carrying the </w:t>
      </w:r>
      <w:r w:rsidRPr="002C6AE3">
        <w:t xml:space="preserve">XML </w:t>
      </w:r>
      <w:r>
        <w:t>specifying the</w:t>
      </w:r>
      <w:r w:rsidRPr="002C6AE3">
        <w:t xml:space="preserve"> application requirements for the coordinated communication</w:t>
      </w:r>
      <w:r>
        <w:t xml:space="preserve"> as specified in clause 7.4.</w:t>
      </w:r>
      <w:r w:rsidR="007A65BF">
        <w:t>6</w:t>
      </w:r>
      <w:r>
        <w:t>;</w:t>
      </w:r>
    </w:p>
    <w:p w14:paraId="410C4C2D" w14:textId="77777777" w:rsidR="00381B11" w:rsidRDefault="00381B11" w:rsidP="00381B11">
      <w:pPr>
        <w:pStyle w:val="B1"/>
      </w:pPr>
      <w:r>
        <w:t>c)</w:t>
      </w:r>
      <w:r>
        <w:tab/>
        <w:t xml:space="preserve">shall determine if the source VAL UE identity shared by the SNRM-C is authorized for the coordinated UE to UE direct service communication with the UE(s) shared in the </w:t>
      </w:r>
      <w:r w:rsidRPr="00776B1A">
        <w:t>&lt;</w:t>
      </w:r>
      <w:r w:rsidRPr="002C710B">
        <w:t>target-val-ue-id-list</w:t>
      </w:r>
      <w:r w:rsidRPr="00776B1A">
        <w:t>&gt; element</w:t>
      </w:r>
      <w:r>
        <w:t xml:space="preserve"> and in case of "unauthorized” the SNRM-S </w:t>
      </w:r>
      <w:r w:rsidRPr="00004F96">
        <w:t xml:space="preserve">shall respond with an HTTP 403 (Forbidden) response to the HTTP </w:t>
      </w:r>
      <w:r w:rsidRPr="00004F96">
        <w:rPr>
          <w:lang w:eastAsia="x-none"/>
        </w:rPr>
        <w:t xml:space="preserve">POST </w:t>
      </w:r>
      <w:r w:rsidRPr="00004F96">
        <w:t>request and skip rest of the steps</w:t>
      </w:r>
      <w:r>
        <w:t>;</w:t>
      </w:r>
    </w:p>
    <w:p w14:paraId="0FD337B6" w14:textId="77777777" w:rsidR="00381B11" w:rsidRDefault="00381B11" w:rsidP="00381B11">
      <w:pPr>
        <w:pStyle w:val="B1"/>
      </w:pPr>
      <w:r>
        <w:t>d)</w:t>
      </w:r>
      <w:r>
        <w:tab/>
        <w:t>shall check for the presence of service</w:t>
      </w:r>
      <w:r w:rsidRPr="002C6AE3">
        <w:t xml:space="preserve"> requirements</w:t>
      </w:r>
      <w:r>
        <w:t xml:space="preserve"> in the request:</w:t>
      </w:r>
    </w:p>
    <w:p w14:paraId="350D0108" w14:textId="7347C118" w:rsidR="00381B11" w:rsidRDefault="00381B11" w:rsidP="00381B11">
      <w:pPr>
        <w:pStyle w:val="B2"/>
      </w:pPr>
      <w:r>
        <w:t>1)</w:t>
      </w:r>
      <w:r>
        <w:tab/>
        <w:t xml:space="preserve">if not provided, the SNRM-S shall fetch the application context of the VAL UE shared in the </w:t>
      </w:r>
      <w:r w:rsidRPr="00776B1A">
        <w:t>&lt;</w:t>
      </w:r>
      <w:r w:rsidRPr="002C710B">
        <w:t>target-val-ue-id-list</w:t>
      </w:r>
      <w:r w:rsidRPr="00776B1A">
        <w:t>&gt;</w:t>
      </w:r>
      <w:r>
        <w:t xml:space="preserve"> as specified in clause 6.2.3.13.</w:t>
      </w:r>
      <w:r w:rsidR="00601989">
        <w:t>4</w:t>
      </w:r>
      <w:r>
        <w:t>.1; or</w:t>
      </w:r>
    </w:p>
    <w:p w14:paraId="4EED676C" w14:textId="77777777" w:rsidR="00381B11" w:rsidRDefault="00381B11" w:rsidP="00381B11">
      <w:pPr>
        <w:pStyle w:val="B2"/>
      </w:pPr>
      <w:r>
        <w:t>2)</w:t>
      </w:r>
      <w:r>
        <w:tab/>
        <w:t xml:space="preserve">if provided, the SNRM-S shall wait for service requirements from the VAL UE shared in the </w:t>
      </w:r>
      <w:r w:rsidRPr="00776B1A">
        <w:t>&lt;</w:t>
      </w:r>
      <w:r w:rsidRPr="002C710B">
        <w:t>target-val-ue-id-list</w:t>
      </w:r>
      <w:r w:rsidRPr="00776B1A">
        <w:t>&gt;</w:t>
      </w:r>
      <w:r>
        <w:t>. If already available, t</w:t>
      </w:r>
      <w:r w:rsidRPr="00521A15">
        <w:t xml:space="preserve">he SNRM-S </w:t>
      </w:r>
      <w:r>
        <w:t xml:space="preserve">shall </w:t>
      </w:r>
      <w:r w:rsidRPr="00521A15">
        <w:t xml:space="preserve">process the application requirements received from </w:t>
      </w:r>
      <w:r>
        <w:t>the</w:t>
      </w:r>
      <w:r w:rsidRPr="00521A15">
        <w:t xml:space="preserve"> </w:t>
      </w:r>
      <w:r>
        <w:t xml:space="preserve">current requested </w:t>
      </w:r>
      <w:r w:rsidRPr="00521A15">
        <w:t>SNRM-C</w:t>
      </w:r>
      <w:r>
        <w:t xml:space="preserve"> and the one shared by the SNRM-C residing on the VAL UE shared in the </w:t>
      </w:r>
      <w:r w:rsidRPr="00776B1A">
        <w:t>&lt;</w:t>
      </w:r>
      <w:r w:rsidRPr="002C710B">
        <w:t>target-val-ue-id-list</w:t>
      </w:r>
      <w:r w:rsidRPr="00776B1A">
        <w:t>&gt;</w:t>
      </w:r>
      <w:r>
        <w:t xml:space="preserve"> to determine common requirements; and</w:t>
      </w:r>
    </w:p>
    <w:p w14:paraId="04A57A12" w14:textId="77777777" w:rsidR="00381B11" w:rsidRDefault="00381B11" w:rsidP="00381B11">
      <w:pPr>
        <w:pStyle w:val="B1"/>
      </w:pPr>
      <w:r>
        <w:t>e)</w:t>
      </w:r>
      <w:r>
        <w:tab/>
      </w:r>
      <w:r w:rsidRPr="00004F96">
        <w:t xml:space="preserve">shall send the HTTP </w:t>
      </w:r>
      <w:r w:rsidRPr="00A3437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t>; and</w:t>
      </w:r>
    </w:p>
    <w:p w14:paraId="5B48C43A" w14:textId="4F920B8A" w:rsidR="00381B11" w:rsidRDefault="00381B11" w:rsidP="00381B11">
      <w:pPr>
        <w:pStyle w:val="B1"/>
      </w:pPr>
      <w:r>
        <w:t>f)</w:t>
      </w:r>
      <w:r>
        <w:tab/>
        <w:t>shall</w:t>
      </w:r>
      <w:r w:rsidRPr="00521A15">
        <w:t xml:space="preserve"> trigger the 3GPP system to establish the Uu connectivity based on the common requirements</w:t>
      </w:r>
      <w:r>
        <w:t xml:space="preserve"> determined in d).2) above and t</w:t>
      </w:r>
      <w:r w:rsidRPr="00521A15">
        <w:t>he SNRM-S shall send the notification to the S</w:t>
      </w:r>
      <w:r>
        <w:t>NRM-C(s) as specified in clause </w:t>
      </w:r>
      <w:r w:rsidR="009D13B9">
        <w:t>6.2.3.13.3</w:t>
      </w:r>
      <w:r w:rsidR="009D13B9" w:rsidRPr="00521A15">
        <w:t>.</w:t>
      </w:r>
      <w:r w:rsidR="009D13B9">
        <w:t>1</w:t>
      </w:r>
      <w:r>
        <w:t xml:space="preserve"> to all the SNRM-C.</w:t>
      </w:r>
    </w:p>
    <w:p w14:paraId="119CCE0C" w14:textId="28A0DD97" w:rsidR="00381B11" w:rsidRPr="00004F96" w:rsidRDefault="00381B11" w:rsidP="00381B11">
      <w:pPr>
        <w:pStyle w:val="Heading6"/>
      </w:pPr>
      <w:bookmarkStart w:id="281" w:name="_CR6_2_3_13_2_2"/>
      <w:bookmarkStart w:id="282" w:name="_Toc218596140"/>
      <w:bookmarkEnd w:id="281"/>
      <w:r>
        <w:lastRenderedPageBreak/>
        <w:t>6.2.3.13</w:t>
      </w:r>
      <w:r w:rsidRPr="00004F96">
        <w:t>.</w:t>
      </w:r>
      <w:r>
        <w:t>2.2</w:t>
      </w:r>
      <w:r>
        <w:tab/>
      </w:r>
      <w:r w:rsidRPr="00004F96">
        <w:t>S</w:t>
      </w:r>
      <w:r>
        <w:t>NRM client</w:t>
      </w:r>
      <w:r w:rsidRPr="00004F96">
        <w:t xml:space="preserve"> </w:t>
      </w:r>
      <w:r>
        <w:t xml:space="preserve">HTTP </w:t>
      </w:r>
      <w:r w:rsidRPr="00004F96">
        <w:t>procedure</w:t>
      </w:r>
      <w:r>
        <w:t>s</w:t>
      </w:r>
      <w:bookmarkEnd w:id="282"/>
    </w:p>
    <w:p w14:paraId="47996831" w14:textId="77777777" w:rsidR="00381B11" w:rsidRPr="00004F96" w:rsidRDefault="00381B11" w:rsidP="00381B11">
      <w:r>
        <w:t xml:space="preserve">Upon receiving request from VAL application client for the application connectivity request to start a UE to UE co-ordinated communication with other VAL UE,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633F04BA" w14:textId="77777777" w:rsidR="00381B11" w:rsidRPr="00004F96" w:rsidRDefault="00381B11" w:rsidP="00381B11">
      <w:pPr>
        <w:pStyle w:val="B1"/>
      </w:pPr>
      <w:r w:rsidRPr="00004F96">
        <w:t>a)</w:t>
      </w:r>
      <w:r w:rsidRPr="00004F96">
        <w:tab/>
        <w:t>shall set the Request-URI to the URI corresponding to the identity of the SNRM-</w:t>
      </w:r>
      <w:r>
        <w:t>S;</w:t>
      </w:r>
    </w:p>
    <w:p w14:paraId="03A5471D"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76A5DA74" w14:textId="3E61BA1B" w:rsidR="00381B11" w:rsidRDefault="00381B11" w:rsidP="00381B11">
      <w:pPr>
        <w:pStyle w:val="B1"/>
      </w:pPr>
      <w:r w:rsidRPr="00004F96">
        <w:t>c)</w:t>
      </w:r>
      <w:r w:rsidRPr="00004F96">
        <w:tab/>
      </w:r>
      <w:r>
        <w:t>shall include the XML specifying the application requirements for the coordinated communication in the</w:t>
      </w:r>
      <w:r w:rsidRPr="009F2D00">
        <w:t xml:space="preserve"> </w:t>
      </w:r>
      <w:r>
        <w:t>HTTP POST body. The XML shall be generated as specified in clause </w:t>
      </w:r>
      <w:r>
        <w:rPr>
          <w:noProof/>
        </w:rPr>
        <w:t>7.4.</w:t>
      </w:r>
      <w:r w:rsidR="007A65BF">
        <w:rPr>
          <w:noProof/>
        </w:rPr>
        <w:t>6</w:t>
      </w:r>
      <w:r>
        <w:rPr>
          <w:noProof/>
        </w:rPr>
        <w:t>,</w:t>
      </w:r>
      <w:r>
        <w:t xml:space="preserve"> by including root element &lt;</w:t>
      </w:r>
      <w:r w:rsidRPr="009F1EBD">
        <w:t>seal-app-comm-info</w:t>
      </w:r>
      <w:r>
        <w:t>&gt; with the &lt;</w:t>
      </w:r>
      <w:r w:rsidRPr="00980F93">
        <w:t>app-connectivity-request</w:t>
      </w:r>
      <w:r>
        <w:t>&gt; child element. The &lt;</w:t>
      </w:r>
      <w:r w:rsidRPr="00980F93">
        <w:t>app-connectivity-request</w:t>
      </w:r>
      <w:r>
        <w:t>&gt; element:</w:t>
      </w:r>
    </w:p>
    <w:p w14:paraId="53BA99D0" w14:textId="77777777" w:rsidR="00381B11" w:rsidRDefault="00381B11" w:rsidP="00381B11">
      <w:pPr>
        <w:pStyle w:val="B2"/>
      </w:pPr>
      <w:r>
        <w:t>1)</w:t>
      </w:r>
      <w:r>
        <w:tab/>
      </w:r>
      <w:r w:rsidRPr="008A28D7">
        <w:t>shall include a &lt;</w:t>
      </w:r>
      <w:r>
        <w:t>source-val</w:t>
      </w:r>
      <w:r w:rsidRPr="008A28D7">
        <w:t xml:space="preserve">-ue-id&gt; </w:t>
      </w:r>
      <w:r>
        <w:t>sub-</w:t>
      </w:r>
      <w:r w:rsidRPr="00776B1A">
        <w:t>element set to the identity of the SNRM-C acting as the VAL UE and performing the request</w:t>
      </w:r>
      <w:r>
        <w:t>;</w:t>
      </w:r>
    </w:p>
    <w:p w14:paraId="38AB9C33" w14:textId="77777777" w:rsidR="00381B11" w:rsidRDefault="00381B11" w:rsidP="00381B11">
      <w:pPr>
        <w:pStyle w:val="B2"/>
      </w:pPr>
      <w:r>
        <w:t>2)</w:t>
      </w:r>
      <w:r>
        <w:tab/>
      </w:r>
      <w:r w:rsidRPr="008A28D7">
        <w:t>shall include a &lt;</w:t>
      </w:r>
      <w:r w:rsidRPr="00776B1A">
        <w:t>source-ip-address</w:t>
      </w:r>
      <w:r w:rsidRPr="008A28D7">
        <w:t xml:space="preserve">&gt; </w:t>
      </w:r>
      <w:r>
        <w:t>sub-</w:t>
      </w:r>
      <w:r w:rsidRPr="00776B1A">
        <w:t>element set to the ip-address of the SNRM-C acting as the VAL UE and performing the request</w:t>
      </w:r>
      <w:r w:rsidRPr="008A28D7">
        <w:t>;</w:t>
      </w:r>
    </w:p>
    <w:p w14:paraId="2A942FFD" w14:textId="77777777" w:rsidR="00381B11" w:rsidRDefault="00381B11" w:rsidP="00381B11">
      <w:pPr>
        <w:pStyle w:val="B2"/>
      </w:pPr>
      <w:r>
        <w:t>3)</w:t>
      </w:r>
      <w:r>
        <w:tab/>
        <w:t>shall</w:t>
      </w:r>
      <w:r w:rsidRPr="00776B1A">
        <w:t xml:space="preserve"> incl</w:t>
      </w:r>
      <w:r>
        <w:t xml:space="preserve">ude a &lt;VAL-service-id&gt; sub-element </w:t>
      </w:r>
      <w:r w:rsidRPr="00776B1A">
        <w:t>s</w:t>
      </w:r>
      <w:r>
        <w:t>et to</w:t>
      </w:r>
      <w:r w:rsidRPr="00776B1A">
        <w:t xml:space="preserve"> the VAL service identity of the VAL application</w:t>
      </w:r>
      <w:r>
        <w:t xml:space="preserve"> </w:t>
      </w:r>
      <w:r w:rsidRPr="00776B1A">
        <w:t>performing the request;</w:t>
      </w:r>
    </w:p>
    <w:p w14:paraId="1201C020" w14:textId="77777777" w:rsidR="00381B11" w:rsidRDefault="00381B11" w:rsidP="00381B11">
      <w:pPr>
        <w:pStyle w:val="B2"/>
      </w:pPr>
      <w:r>
        <w:t>4)</w:t>
      </w:r>
      <w:r>
        <w:tab/>
        <w:t xml:space="preserve">shall include </w:t>
      </w:r>
      <w:r w:rsidRPr="00776B1A">
        <w:t>a &lt;</w:t>
      </w:r>
      <w:r w:rsidRPr="002C710B">
        <w:t>target-val-ue-id-list</w:t>
      </w:r>
      <w:r w:rsidRPr="00776B1A">
        <w:t xml:space="preserve">&gt; </w:t>
      </w:r>
      <w:r>
        <w:t>sub-</w:t>
      </w:r>
      <w:r w:rsidRPr="00776B1A">
        <w:t xml:space="preserve">element with one or more &lt;VAL-ue-id&gt; child elements set to the identities of the VAL UEs for whom the </w:t>
      </w:r>
      <w:r>
        <w:t>UE-to-UE coordinated communication is required.</w:t>
      </w:r>
    </w:p>
    <w:p w14:paraId="68343C7A" w14:textId="77777777" w:rsidR="00381B11" w:rsidRDefault="00381B11" w:rsidP="00381B11">
      <w:pPr>
        <w:pStyle w:val="B2"/>
      </w:pPr>
      <w:r>
        <w:t>5)</w:t>
      </w:r>
      <w:r>
        <w:tab/>
        <w:t>may include a &lt;app-service-requirements&gt; sub-element that provides the application requirements for the UE to UE co-ordinated communication and shall include at least one of the below sub-elements:</w:t>
      </w:r>
    </w:p>
    <w:p w14:paraId="3700FEA5" w14:textId="77777777" w:rsidR="00381B11" w:rsidRDefault="00381B11" w:rsidP="00381B11">
      <w:pPr>
        <w:pStyle w:val="B3"/>
      </w:pPr>
      <w:r>
        <w:t>i)</w:t>
      </w:r>
      <w:r>
        <w:tab/>
        <w:t>&lt;</w:t>
      </w:r>
      <w:r w:rsidRPr="00C46DC8">
        <w:t>packet-size</w:t>
      </w:r>
      <w:r>
        <w:t>&gt; element set with the s</w:t>
      </w:r>
      <w:r w:rsidRPr="00650470">
        <w:t>ize of the packet</w:t>
      </w:r>
      <w:r>
        <w:t>s</w:t>
      </w:r>
      <w:r w:rsidRPr="00650470">
        <w:t xml:space="preserve"> to be transmitted</w:t>
      </w:r>
      <w:r>
        <w:t>;</w:t>
      </w:r>
    </w:p>
    <w:p w14:paraId="3C35D01E" w14:textId="77777777" w:rsidR="00381B11" w:rsidRDefault="00381B11" w:rsidP="00381B11">
      <w:pPr>
        <w:pStyle w:val="B3"/>
      </w:pPr>
      <w:r>
        <w:t>ii)</w:t>
      </w:r>
      <w:r>
        <w:tab/>
        <w:t>&lt;</w:t>
      </w:r>
      <w:r w:rsidRPr="00650470">
        <w:t>packet-trans-interval</w:t>
      </w:r>
      <w:r>
        <w:t>&gt; element set with the transmission interval between the consecutive packets;</w:t>
      </w:r>
    </w:p>
    <w:p w14:paraId="777DD002" w14:textId="77777777" w:rsidR="00381B11" w:rsidRDefault="00381B11" w:rsidP="00381B11">
      <w:pPr>
        <w:pStyle w:val="B3"/>
      </w:pPr>
      <w:r>
        <w:t>iii)</w:t>
      </w:r>
      <w:r>
        <w:tab/>
        <w:t>&lt;</w:t>
      </w:r>
      <w:r w:rsidRPr="00650470">
        <w:t>packet-e2e-latency</w:t>
      </w:r>
      <w:r>
        <w:t>&gt; element set with the end-to-end latency value for the packet transmission;</w:t>
      </w:r>
    </w:p>
    <w:p w14:paraId="30A1D703" w14:textId="77777777" w:rsidR="00381B11" w:rsidRDefault="00381B11" w:rsidP="00381B11">
      <w:pPr>
        <w:pStyle w:val="B3"/>
      </w:pPr>
      <w:r>
        <w:t>iv)</w:t>
      </w:r>
      <w:r>
        <w:tab/>
        <w:t>&lt;</w:t>
      </w:r>
      <w:r w:rsidRPr="00650470">
        <w:t>packet-error-kpi</w:t>
      </w:r>
      <w:r>
        <w:t>&gt; element set with the KPIs related to the packet error;</w:t>
      </w:r>
    </w:p>
    <w:p w14:paraId="4BC25259" w14:textId="77777777" w:rsidR="00381B11" w:rsidRDefault="00381B11" w:rsidP="00381B11">
      <w:pPr>
        <w:pStyle w:val="B3"/>
      </w:pPr>
      <w:r>
        <w:t>v)</w:t>
      </w:r>
      <w:r>
        <w:tab/>
        <w:t>&lt;</w:t>
      </w:r>
      <w:r w:rsidRPr="00650470">
        <w:t>bitrate</w:t>
      </w:r>
      <w:r>
        <w:t>&gt; element set with the bit rate required for the communication; and</w:t>
      </w:r>
    </w:p>
    <w:p w14:paraId="78DE0C60" w14:textId="77777777" w:rsidR="00381B11" w:rsidRDefault="00381B11" w:rsidP="00381B11">
      <w:pPr>
        <w:pStyle w:val="B2"/>
      </w:pPr>
      <w:r>
        <w:t>6)</w:t>
      </w:r>
      <w:r>
        <w:tab/>
        <w:t>may include a &lt;</w:t>
      </w:r>
      <w:r w:rsidRPr="00C46DC8">
        <w:t>app-connectivity-context</w:t>
      </w:r>
      <w:r>
        <w:t>&gt; sub-element that may include the sub-elements:</w:t>
      </w:r>
    </w:p>
    <w:p w14:paraId="798DBC3A" w14:textId="77777777" w:rsidR="00381B11" w:rsidRDefault="00381B11" w:rsidP="00381B11">
      <w:pPr>
        <w:pStyle w:val="B3"/>
      </w:pPr>
      <w:r>
        <w:t>i)</w:t>
      </w:r>
      <w:r>
        <w:tab/>
        <w:t>&lt;l</w:t>
      </w:r>
      <w:r w:rsidRPr="00073004">
        <w:t>ocation</w:t>
      </w:r>
      <w:r>
        <w:t xml:space="preserve">&gt; element set with the location coordinates information of the VAL UE as </w:t>
      </w:r>
      <w:r w:rsidRPr="008D0E14">
        <w:t xml:space="preserve">specified in </w:t>
      </w:r>
      <w:r>
        <w:t>clause 7.4.2 of</w:t>
      </w:r>
      <w:r w:rsidRPr="008D0E14">
        <w:t xml:space="preserve"> 3GPP</w:t>
      </w:r>
      <w:r>
        <w:t> TS 24.545 [8];</w:t>
      </w:r>
    </w:p>
    <w:p w14:paraId="4D7AF8ED" w14:textId="77777777" w:rsidR="00381B11" w:rsidRDefault="00381B11" w:rsidP="00381B11">
      <w:pPr>
        <w:pStyle w:val="B3"/>
      </w:pPr>
      <w:r>
        <w:t>ii)</w:t>
      </w:r>
      <w:r>
        <w:tab/>
        <w:t>&lt;</w:t>
      </w:r>
      <w:r w:rsidRPr="00073004">
        <w:t>speed</w:t>
      </w:r>
      <w:r>
        <w:t>&gt; element set with the speed information of the VAL UE;</w:t>
      </w:r>
    </w:p>
    <w:p w14:paraId="01AC7FAE" w14:textId="77777777" w:rsidR="00381B11" w:rsidRDefault="00381B11" w:rsidP="00381B11">
      <w:pPr>
        <w:pStyle w:val="B3"/>
      </w:pPr>
      <w:r>
        <w:t>iii)</w:t>
      </w:r>
      <w:r>
        <w:tab/>
        <w:t>&lt;</w:t>
      </w:r>
      <w:r w:rsidRPr="00073004">
        <w:t>direction</w:t>
      </w:r>
      <w:r>
        <w:t>&gt; element set with the direction information of the VAL UE; and</w:t>
      </w:r>
    </w:p>
    <w:p w14:paraId="51AAF90C" w14:textId="77777777" w:rsidR="00381B11" w:rsidRDefault="00381B11" w:rsidP="00381B11">
      <w:pPr>
        <w:pStyle w:val="B1"/>
      </w:pPr>
      <w:r>
        <w:t>d)</w:t>
      </w:r>
      <w:r>
        <w:tab/>
      </w:r>
      <w:r w:rsidRPr="00004F96">
        <w:t>shall send the HTTP POST request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27211C1A" w14:textId="77777777" w:rsidR="00381B11" w:rsidRDefault="00381B11" w:rsidP="00381B11">
      <w:pPr>
        <w:pStyle w:val="Heading5"/>
      </w:pPr>
      <w:bookmarkStart w:id="283" w:name="_CR6_2_3_13_3"/>
      <w:bookmarkStart w:id="284" w:name="_Toc218596141"/>
      <w:bookmarkEnd w:id="283"/>
      <w:r>
        <w:t>6.2.3.13</w:t>
      </w:r>
      <w:r w:rsidRPr="00004F96">
        <w:t>.</w:t>
      </w:r>
      <w:r>
        <w:t>3</w:t>
      </w:r>
      <w:r w:rsidRPr="00004F96">
        <w:tab/>
      </w:r>
      <w:r>
        <w:t>Application coordinated connectivity notification procedure</w:t>
      </w:r>
      <w:bookmarkEnd w:id="284"/>
    </w:p>
    <w:p w14:paraId="3C3FDAA7" w14:textId="77777777" w:rsidR="00381B11" w:rsidRDefault="00381B11" w:rsidP="00381B11">
      <w:pPr>
        <w:pStyle w:val="Heading6"/>
      </w:pPr>
      <w:bookmarkStart w:id="285" w:name="_CR6_2_3_13_3_1"/>
      <w:bookmarkStart w:id="286" w:name="_Toc218596142"/>
      <w:bookmarkEnd w:id="285"/>
      <w:r>
        <w:t>6.2.3.13</w:t>
      </w:r>
      <w:r w:rsidRPr="00004F96">
        <w:t>.</w:t>
      </w:r>
      <w:r>
        <w:t>3.1</w:t>
      </w:r>
      <w:r>
        <w:tab/>
      </w:r>
      <w:r w:rsidRPr="00004F96">
        <w:t>S</w:t>
      </w:r>
      <w:r>
        <w:t>NRM s</w:t>
      </w:r>
      <w:r w:rsidRPr="00004F96">
        <w:t xml:space="preserve">erver </w:t>
      </w:r>
      <w:r>
        <w:t xml:space="preserve">HTTP </w:t>
      </w:r>
      <w:r w:rsidRPr="00004F96">
        <w:t>procedure</w:t>
      </w:r>
      <w:r>
        <w:t>s</w:t>
      </w:r>
      <w:bookmarkEnd w:id="286"/>
    </w:p>
    <w:p w14:paraId="78B3FDE6" w14:textId="77777777" w:rsidR="00381B11" w:rsidRPr="00004F96" w:rsidRDefault="00381B11" w:rsidP="00381B11">
      <w:r>
        <w:t xml:space="preserve">To share the application connectivity requirement notification with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2C205A77" w14:textId="77777777" w:rsidR="00381B11" w:rsidRPr="00004F96" w:rsidRDefault="00381B11" w:rsidP="00381B11">
      <w:pPr>
        <w:pStyle w:val="B1"/>
      </w:pPr>
      <w:r w:rsidRPr="00004F96">
        <w:t>a)</w:t>
      </w:r>
      <w:r w:rsidRPr="00004F96">
        <w:tab/>
        <w:t>shall set the Request-URI to the URI corresponding to the identity of the SNRM-C;</w:t>
      </w:r>
    </w:p>
    <w:p w14:paraId="703B4F16"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2E55E040" w14:textId="462D65E4" w:rsidR="00381B11" w:rsidRDefault="00381B11" w:rsidP="00381B11">
      <w:pPr>
        <w:pStyle w:val="B1"/>
      </w:pPr>
      <w:r w:rsidRPr="00004F96">
        <w:t>c)</w:t>
      </w:r>
      <w:r w:rsidRPr="00004F96">
        <w:tab/>
      </w:r>
      <w:r>
        <w:t>shall include a XML representing the application connectivity notification in HTTP POST body, this notification XML shall be generated as specified in clause 7.4.</w:t>
      </w:r>
      <w:r w:rsidR="007A65BF">
        <w:t>6</w:t>
      </w:r>
      <w:r>
        <w:t xml:space="preserve"> by including the root element  as &lt;</w:t>
      </w:r>
      <w:r w:rsidRPr="009F1EBD">
        <w:t>seal-app-comm-info</w:t>
      </w:r>
      <w:r>
        <w:t>&gt; with the &lt;</w:t>
      </w:r>
      <w:r w:rsidRPr="004B5534">
        <w:t>app-connectivity-notify</w:t>
      </w:r>
      <w:r>
        <w:t>&gt; sub-element and the &lt;</w:t>
      </w:r>
      <w:r w:rsidRPr="00980F93">
        <w:t>app-connectivity-</w:t>
      </w:r>
      <w:r>
        <w:t>notify&gt; element:</w:t>
      </w:r>
    </w:p>
    <w:p w14:paraId="2F88C866" w14:textId="77777777" w:rsidR="00381B11" w:rsidRDefault="00381B11" w:rsidP="00381B11">
      <w:pPr>
        <w:pStyle w:val="B2"/>
      </w:pPr>
      <w:r>
        <w:lastRenderedPageBreak/>
        <w:t>1)</w:t>
      </w:r>
      <w:r>
        <w:tab/>
      </w:r>
      <w:r w:rsidRPr="008A28D7">
        <w:t>shall include a &lt;</w:t>
      </w:r>
      <w:r>
        <w:t>session-info</w:t>
      </w:r>
      <w:r w:rsidRPr="008A28D7">
        <w:t xml:space="preserve">&gt; </w:t>
      </w:r>
      <w:r>
        <w:t>sub-</w:t>
      </w:r>
      <w:r w:rsidRPr="00776B1A">
        <w:t xml:space="preserve">element set to the </w:t>
      </w:r>
      <w:r>
        <w:t>s</w:t>
      </w:r>
      <w:r w:rsidRPr="00FA05C9">
        <w:t xml:space="preserve">ession information for the application </w:t>
      </w:r>
      <w:r>
        <w:t xml:space="preserve">coordinated </w:t>
      </w:r>
      <w:r w:rsidRPr="00FA05C9">
        <w:t>communication</w:t>
      </w:r>
      <w:r>
        <w:t xml:space="preserve"> session;</w:t>
      </w:r>
    </w:p>
    <w:p w14:paraId="2D7CC008" w14:textId="77777777" w:rsidR="00381B11" w:rsidRDefault="00381B11" w:rsidP="00381B11">
      <w:pPr>
        <w:pStyle w:val="B2"/>
      </w:pPr>
      <w:r>
        <w:t>2)</w:t>
      </w:r>
      <w:r>
        <w:tab/>
        <w:t>shall</w:t>
      </w:r>
      <w:r w:rsidRPr="00776B1A">
        <w:t xml:space="preserve"> incl</w:t>
      </w:r>
      <w:r>
        <w:t xml:space="preserve">ude a &lt;VAL-service-id&gt; sub-element </w:t>
      </w:r>
      <w:r w:rsidRPr="00776B1A">
        <w:t>s</w:t>
      </w:r>
      <w:r>
        <w:t>et to</w:t>
      </w:r>
      <w:r w:rsidRPr="00776B1A">
        <w:t xml:space="preserve"> the VAL service identity of the VAL application</w:t>
      </w:r>
      <w:r>
        <w:t xml:space="preserve"> </w:t>
      </w:r>
      <w:r w:rsidRPr="00776B1A">
        <w:t>performing the request;</w:t>
      </w:r>
    </w:p>
    <w:p w14:paraId="25DFB79E" w14:textId="77777777" w:rsidR="00381B11" w:rsidRDefault="00381B11" w:rsidP="00381B11">
      <w:pPr>
        <w:pStyle w:val="B2"/>
      </w:pPr>
      <w:r>
        <w:t>3)</w:t>
      </w:r>
      <w:r>
        <w:tab/>
      </w:r>
      <w:r w:rsidRPr="008A28D7">
        <w:t>shall include a &lt;</w:t>
      </w:r>
      <w:r>
        <w:t>requestor-val</w:t>
      </w:r>
      <w:r w:rsidRPr="008A28D7">
        <w:t xml:space="preserve">-ue-id&gt; </w:t>
      </w:r>
      <w:r>
        <w:t>sub-</w:t>
      </w:r>
      <w:r w:rsidRPr="00776B1A">
        <w:t xml:space="preserve">element set to the identity of the SNRM-C </w:t>
      </w:r>
      <w:r>
        <w:t>that requested for coordinated application communication;</w:t>
      </w:r>
    </w:p>
    <w:p w14:paraId="75AC95AA" w14:textId="470A5962" w:rsidR="009D13B9" w:rsidRDefault="00381B11" w:rsidP="009D13B9">
      <w:pPr>
        <w:pStyle w:val="B2"/>
      </w:pPr>
      <w:r>
        <w:t>4)</w:t>
      </w:r>
      <w:r>
        <w:tab/>
      </w:r>
      <w:r w:rsidR="009D13B9">
        <w:t xml:space="preserve">may include </w:t>
      </w:r>
      <w:r w:rsidR="009D13B9" w:rsidRPr="00776B1A">
        <w:t xml:space="preserve">a </w:t>
      </w:r>
      <w:r w:rsidR="009D13B9">
        <w:t>&lt;target-val-ue-id-list&gt;</w:t>
      </w:r>
      <w:r w:rsidR="009D13B9" w:rsidRPr="00776B1A">
        <w:t xml:space="preserve"> </w:t>
      </w:r>
      <w:r w:rsidR="009D13B9">
        <w:t>sub-</w:t>
      </w:r>
      <w:r w:rsidR="009D13B9" w:rsidRPr="00776B1A">
        <w:t xml:space="preserve">element with one or more &lt;VAL-ue-id&gt; child elements set to the identities of the VAL UEs </w:t>
      </w:r>
      <w:r w:rsidR="009D13B9">
        <w:t>accepted by the SNRM-S</w:t>
      </w:r>
      <w:r w:rsidR="009D13B9" w:rsidRPr="00776B1A">
        <w:t xml:space="preserve"> </w:t>
      </w:r>
      <w:r w:rsidR="009D13B9">
        <w:t>for</w:t>
      </w:r>
      <w:r w:rsidR="009D13B9" w:rsidRPr="00776B1A">
        <w:t xml:space="preserve"> the </w:t>
      </w:r>
      <w:r w:rsidR="009D13B9">
        <w:t>direct UE-to-UE application coordinated communication; and</w:t>
      </w:r>
    </w:p>
    <w:p w14:paraId="50A5ACAC" w14:textId="1F9414D0" w:rsidR="00381B11" w:rsidRDefault="009D13B9" w:rsidP="009D13B9">
      <w:pPr>
        <w:pStyle w:val="B1"/>
      </w:pPr>
      <w:r>
        <w:rPr>
          <w:lang w:eastAsia="zh-CN"/>
        </w:rPr>
        <w:t>d</w:t>
      </w:r>
      <w:r w:rsidRPr="00004F96">
        <w:rPr>
          <w:lang w:eastAsia="zh-CN"/>
        </w:rPr>
        <w:t>)</w:t>
      </w:r>
      <w:r w:rsidRPr="00004F96">
        <w:rPr>
          <w:lang w:eastAsia="zh-CN"/>
        </w:rP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7EDE1A26" w14:textId="77777777" w:rsidR="00381B11" w:rsidRPr="00004F96" w:rsidRDefault="00381B11" w:rsidP="00381B11">
      <w:pPr>
        <w:pStyle w:val="Heading6"/>
      </w:pPr>
      <w:bookmarkStart w:id="287" w:name="_CR6_2_3_13_3_2"/>
      <w:bookmarkStart w:id="288" w:name="_Toc218596143"/>
      <w:bookmarkEnd w:id="287"/>
      <w:r>
        <w:t>6.2.3.13</w:t>
      </w:r>
      <w:r w:rsidRPr="00004F96">
        <w:t>.</w:t>
      </w:r>
      <w:r>
        <w:t>3.2</w:t>
      </w:r>
      <w:r>
        <w:tab/>
      </w:r>
      <w:r w:rsidRPr="00004F96">
        <w:t>S</w:t>
      </w:r>
      <w:r>
        <w:t>NRM client</w:t>
      </w:r>
      <w:r w:rsidRPr="00004F96">
        <w:t xml:space="preserve"> </w:t>
      </w:r>
      <w:r>
        <w:t xml:space="preserve">HTTP </w:t>
      </w:r>
      <w:r w:rsidRPr="00004F96">
        <w:t>procedure</w:t>
      </w:r>
      <w:r>
        <w:t>s</w:t>
      </w:r>
      <w:bookmarkEnd w:id="288"/>
    </w:p>
    <w:p w14:paraId="299E1194" w14:textId="77777777" w:rsidR="00381B11" w:rsidRPr="00004F96" w:rsidRDefault="00381B11" w:rsidP="00381B11">
      <w:r>
        <w:t xml:space="preserve">Upon receiving the </w:t>
      </w:r>
      <w:r w:rsidRPr="00004F96">
        <w:t xml:space="preserve">HTTP POST request message </w:t>
      </w:r>
      <w:r>
        <w:t>from SNRM-S, the SNRM-C shall</w:t>
      </w:r>
      <w:r w:rsidRPr="00004F96">
        <w:t>:</w:t>
      </w:r>
    </w:p>
    <w:p w14:paraId="73945646" w14:textId="77777777" w:rsidR="009D13B9" w:rsidRPr="00004F96" w:rsidRDefault="00381B11" w:rsidP="009D13B9">
      <w:pPr>
        <w:pStyle w:val="B1"/>
      </w:pPr>
      <w:r w:rsidRPr="00004F96">
        <w:t>a)</w:t>
      </w:r>
      <w:r w:rsidRPr="00004F96">
        <w:tab/>
      </w:r>
      <w:r>
        <w:t>check if the</w:t>
      </w:r>
      <w:r w:rsidRPr="00004F96">
        <w:t xml:space="preserve"> Content-Type header field set t</w:t>
      </w:r>
      <w:r>
        <w:t>o "application/vnd.3gpp.seal-app</w:t>
      </w:r>
      <w:r w:rsidRPr="00004F96">
        <w:t>-</w:t>
      </w:r>
      <w:r>
        <w:t>comm</w:t>
      </w:r>
      <w:r w:rsidRPr="00004F96">
        <w:t>-</w:t>
      </w:r>
      <w:r>
        <w:t>requirements-</w:t>
      </w:r>
      <w:r w:rsidRPr="00004F96">
        <w:t>info+xml";</w:t>
      </w:r>
    </w:p>
    <w:p w14:paraId="1CBEA634" w14:textId="4E1CAC18" w:rsidR="009D13B9" w:rsidRDefault="009D13B9" w:rsidP="009D13B9">
      <w:pPr>
        <w:pStyle w:val="B1"/>
      </w:pPr>
      <w:r>
        <w:t>b</w:t>
      </w:r>
      <w:r w:rsidRPr="00004F96">
        <w:t>)</w:t>
      </w:r>
      <w:r w:rsidRPr="00004F96">
        <w:tab/>
      </w:r>
      <w:r>
        <w:t>shall process the XML received in the HTTP POST request, which represents the application connectivity notification as specified in clause </w:t>
      </w:r>
      <w:r>
        <w:rPr>
          <w:noProof/>
        </w:rPr>
        <w:t>7.4.6</w:t>
      </w:r>
      <w:r>
        <w:t xml:space="preserve"> that includes: </w:t>
      </w:r>
    </w:p>
    <w:p w14:paraId="58FAEC96" w14:textId="77777777" w:rsidR="009D13B9" w:rsidRDefault="009D13B9" w:rsidP="009D13B9">
      <w:pPr>
        <w:pStyle w:val="B2"/>
      </w:pPr>
      <w:r>
        <w:t>1)</w:t>
      </w:r>
      <w:r>
        <w:tab/>
      </w:r>
      <w:r w:rsidRPr="00776B1A">
        <w:t xml:space="preserve">the </w:t>
      </w:r>
      <w:r>
        <w:t>s</w:t>
      </w:r>
      <w:r w:rsidRPr="00FA05C9">
        <w:t xml:space="preserve">ession information for the established application </w:t>
      </w:r>
      <w:r>
        <w:t xml:space="preserve">coordinated </w:t>
      </w:r>
      <w:r w:rsidRPr="00FA05C9">
        <w:t>communication</w:t>
      </w:r>
      <w:r>
        <w:t>;</w:t>
      </w:r>
    </w:p>
    <w:p w14:paraId="2D530C36" w14:textId="77777777" w:rsidR="009D13B9" w:rsidRDefault="009D13B9" w:rsidP="009D13B9">
      <w:pPr>
        <w:pStyle w:val="B2"/>
      </w:pPr>
      <w:r>
        <w:t>2)</w:t>
      </w:r>
      <w:r>
        <w:tab/>
        <w:t>the</w:t>
      </w:r>
      <w:r w:rsidRPr="00776B1A">
        <w:t xml:space="preserve"> VAL service identity</w:t>
      </w:r>
      <w:r>
        <w:t xml:space="preserve">, VAL UE ID associated with </w:t>
      </w:r>
      <w:r w:rsidRPr="00776B1A">
        <w:t>VAL application</w:t>
      </w:r>
      <w:r>
        <w:t xml:space="preserve"> that requested the application</w:t>
      </w:r>
      <w:r w:rsidRPr="00FA05C9">
        <w:t xml:space="preserve"> </w:t>
      </w:r>
      <w:r>
        <w:t xml:space="preserve">coordinated </w:t>
      </w:r>
      <w:r w:rsidRPr="00FA05C9">
        <w:t>communication</w:t>
      </w:r>
      <w:r w:rsidRPr="00776B1A">
        <w:t>;</w:t>
      </w:r>
    </w:p>
    <w:p w14:paraId="660845A9" w14:textId="77777777" w:rsidR="009D13B9" w:rsidRDefault="009D13B9" w:rsidP="009D13B9">
      <w:pPr>
        <w:pStyle w:val="B2"/>
      </w:pPr>
      <w:r>
        <w:t>3)</w:t>
      </w:r>
      <w:r>
        <w:tab/>
        <w:t>the optional list</w:t>
      </w:r>
      <w:r w:rsidRPr="00776B1A">
        <w:t xml:space="preserve"> </w:t>
      </w:r>
      <w:r>
        <w:t xml:space="preserve">of those </w:t>
      </w:r>
      <w:r w:rsidRPr="00776B1A">
        <w:t>VAL</w:t>
      </w:r>
      <w:r>
        <w:t xml:space="preserve"> UE identities accepted by the SNRM-S</w:t>
      </w:r>
      <w:r w:rsidRPr="00776B1A">
        <w:t xml:space="preserve"> </w:t>
      </w:r>
      <w:r>
        <w:t>for</w:t>
      </w:r>
      <w:r w:rsidRPr="00776B1A">
        <w:t xml:space="preserve"> the </w:t>
      </w:r>
      <w:r>
        <w:t>direct UE to UE application coordinated communication; and</w:t>
      </w:r>
    </w:p>
    <w:p w14:paraId="0905C95B" w14:textId="42C02866" w:rsidR="00381B11" w:rsidRDefault="009D13B9" w:rsidP="009D13B9">
      <w:pPr>
        <w:pStyle w:val="B1"/>
      </w:pPr>
      <w:r>
        <w:rPr>
          <w:lang w:eastAsia="zh-CN"/>
        </w:rPr>
        <w:t>c</w:t>
      </w:r>
      <w:r w:rsidRPr="00004F96">
        <w:rPr>
          <w:lang w:eastAsia="zh-CN"/>
        </w:rPr>
        <w:t>)</w:t>
      </w:r>
      <w:r w:rsidRPr="00004F96">
        <w:rPr>
          <w:lang w:eastAsia="zh-CN"/>
        </w:rPr>
        <w:tab/>
      </w:r>
      <w:r w:rsidRPr="00004F96">
        <w:t xml:space="preserve">shall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E0A54A4" w14:textId="77777777" w:rsidR="00381B11" w:rsidRDefault="00381B11" w:rsidP="003B0829">
      <w:r>
        <w:t>The S</w:t>
      </w:r>
      <w:r w:rsidRPr="006E5D33">
        <w:t>NRM</w:t>
      </w:r>
      <w:r>
        <w:t>-C</w:t>
      </w:r>
      <w:r w:rsidRPr="006E5D33">
        <w:t xml:space="preserve"> notifies the corresponding VAL client of the established application-level direct UE-to-UE connection</w:t>
      </w:r>
      <w:r>
        <w:t>.</w:t>
      </w:r>
    </w:p>
    <w:p w14:paraId="2D5DF457" w14:textId="77777777" w:rsidR="00381B11" w:rsidRPr="004478AE" w:rsidRDefault="00381B11" w:rsidP="00381B11">
      <w:pPr>
        <w:pStyle w:val="Heading5"/>
      </w:pPr>
      <w:bookmarkStart w:id="289" w:name="_CR6_2_3_13_4"/>
      <w:bookmarkStart w:id="290" w:name="_Toc218596144"/>
      <w:bookmarkEnd w:id="289"/>
      <w:r>
        <w:t>6.2.3.13.4</w:t>
      </w:r>
      <w:r>
        <w:tab/>
        <w:t>Application connectivity context fetch procedure</w:t>
      </w:r>
      <w:bookmarkEnd w:id="290"/>
    </w:p>
    <w:p w14:paraId="08738281" w14:textId="77777777" w:rsidR="00381B11" w:rsidRDefault="00381B11" w:rsidP="00381B11">
      <w:pPr>
        <w:pStyle w:val="Heading6"/>
      </w:pPr>
      <w:bookmarkStart w:id="291" w:name="_CR6_2_3_13_4_1"/>
      <w:bookmarkStart w:id="292" w:name="_Toc218596145"/>
      <w:bookmarkEnd w:id="291"/>
      <w:r>
        <w:t>6.2.3.13</w:t>
      </w:r>
      <w:r w:rsidRPr="00004F96">
        <w:t>.</w:t>
      </w:r>
      <w:r>
        <w:t>4.1</w:t>
      </w:r>
      <w:r>
        <w:tab/>
      </w:r>
      <w:r w:rsidRPr="00004F96">
        <w:t>S</w:t>
      </w:r>
      <w:r>
        <w:t>NRM s</w:t>
      </w:r>
      <w:r w:rsidRPr="00004F96">
        <w:t xml:space="preserve">erver </w:t>
      </w:r>
      <w:r>
        <w:t xml:space="preserve">HTTP </w:t>
      </w:r>
      <w:r w:rsidRPr="00004F96">
        <w:t>procedure</w:t>
      </w:r>
      <w:r>
        <w:t>s</w:t>
      </w:r>
      <w:bookmarkEnd w:id="292"/>
    </w:p>
    <w:p w14:paraId="52623A9F" w14:textId="77777777" w:rsidR="00381B11" w:rsidRPr="00004F96" w:rsidRDefault="00381B11" w:rsidP="00381B11">
      <w:r>
        <w:t xml:space="preserve">To fetch the application connectivity context of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1D6FC29A" w14:textId="77777777" w:rsidR="00381B11" w:rsidRPr="00004F96" w:rsidRDefault="00381B11" w:rsidP="00381B11">
      <w:pPr>
        <w:pStyle w:val="B1"/>
      </w:pPr>
      <w:r w:rsidRPr="00004F96">
        <w:t>a)</w:t>
      </w:r>
      <w:r w:rsidRPr="00004F96">
        <w:tab/>
        <w:t>shall set the Request-URI to the URI corresponding to the identity of the SNRM-C;</w:t>
      </w:r>
    </w:p>
    <w:p w14:paraId="63894371"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23ED3A6B" w14:textId="6C87041F" w:rsidR="00381B11" w:rsidRDefault="00381B11" w:rsidP="00381B11">
      <w:pPr>
        <w:pStyle w:val="B1"/>
      </w:pPr>
      <w:r w:rsidRPr="00004F96">
        <w:t>c)</w:t>
      </w:r>
      <w:r w:rsidRPr="00004F96">
        <w:tab/>
      </w:r>
      <w:r>
        <w:t>shall include a XML representing the application connectivity context fetch information in HTTP POST body, the XML shall be generated as specified in clause 7.4.</w:t>
      </w:r>
      <w:r w:rsidR="007A65BF">
        <w:t>6</w:t>
      </w:r>
      <w:r>
        <w:t xml:space="preserve"> by including the root element  as &lt;</w:t>
      </w:r>
      <w:r w:rsidRPr="009F1EBD">
        <w:t>seal-app-comm-info</w:t>
      </w:r>
      <w:r>
        <w:t>&gt; with the &lt;</w:t>
      </w:r>
      <w:r w:rsidRPr="0032790F">
        <w:t>app-connectivity-context-request</w:t>
      </w:r>
      <w:r>
        <w:t>&gt; sub-element and the &lt;</w:t>
      </w:r>
      <w:r w:rsidRPr="0032790F">
        <w:t>app-connectivity-context-request</w:t>
      </w:r>
      <w:r>
        <w:t>&gt; element:</w:t>
      </w:r>
    </w:p>
    <w:p w14:paraId="5EE6D1B8" w14:textId="77777777" w:rsidR="00381B11" w:rsidRDefault="00381B11" w:rsidP="00381B11">
      <w:pPr>
        <w:pStyle w:val="B2"/>
      </w:pPr>
      <w:r>
        <w:t>1)</w:t>
      </w:r>
      <w:r>
        <w:tab/>
      </w:r>
      <w:r w:rsidRPr="008A28D7">
        <w:t>shall include a &lt;</w:t>
      </w:r>
      <w:r>
        <w:t>requestor-val</w:t>
      </w:r>
      <w:r w:rsidRPr="008A28D7">
        <w:t xml:space="preserve">-ue-id&gt; </w:t>
      </w:r>
      <w:r>
        <w:t>sub-</w:t>
      </w:r>
      <w:r w:rsidRPr="00776B1A">
        <w:t xml:space="preserve">element set to the identity of the SNRM-C </w:t>
      </w:r>
      <w:r>
        <w:t>that requested for coordinated application communication;</w:t>
      </w:r>
    </w:p>
    <w:p w14:paraId="5808582F" w14:textId="77777777" w:rsidR="00381B11" w:rsidRDefault="00381B11" w:rsidP="00381B11">
      <w:pPr>
        <w:pStyle w:val="B2"/>
      </w:pPr>
      <w:r>
        <w:t>2)</w:t>
      </w:r>
      <w:r>
        <w:tab/>
        <w:t>shall</w:t>
      </w:r>
      <w:r w:rsidRPr="00776B1A">
        <w:t xml:space="preserve"> incl</w:t>
      </w:r>
      <w:r>
        <w:t xml:space="preserve">ude a &lt;VAL-service-id&gt; sub-element </w:t>
      </w:r>
      <w:r w:rsidRPr="00776B1A">
        <w:t>s</w:t>
      </w:r>
      <w:r>
        <w:t>et to</w:t>
      </w:r>
      <w:r w:rsidRPr="00776B1A">
        <w:t xml:space="preserve"> the VAL service identity </w:t>
      </w:r>
      <w:r>
        <w:t>associated with the</w:t>
      </w:r>
      <w:r w:rsidRPr="00776B1A">
        <w:t xml:space="preserve"> request;</w:t>
      </w:r>
    </w:p>
    <w:p w14:paraId="532BE2D5" w14:textId="77777777" w:rsidR="00381B11" w:rsidRDefault="00381B11" w:rsidP="00381B11">
      <w:pPr>
        <w:pStyle w:val="B2"/>
      </w:pPr>
      <w:r>
        <w:t>3)</w:t>
      </w:r>
      <w:r>
        <w:tab/>
        <w:t>may</w:t>
      </w:r>
      <w:r w:rsidRPr="008A28D7">
        <w:t xml:space="preserve"> include a &lt;</w:t>
      </w:r>
      <w:r w:rsidRPr="0032790F">
        <w:t>VAL-specific-context</w:t>
      </w:r>
      <w:r w:rsidRPr="008A28D7">
        <w:t xml:space="preserve">&gt; </w:t>
      </w:r>
      <w:r>
        <w:t>sub-</w:t>
      </w:r>
      <w:r w:rsidRPr="00776B1A">
        <w:t xml:space="preserve">element set to </w:t>
      </w:r>
      <w:r>
        <w:t>additional information</w:t>
      </w:r>
      <w:r w:rsidRPr="0032790F">
        <w:t xml:space="preserve"> required to identify the context (</w:t>
      </w:r>
      <w:r>
        <w:t>e.g. device type, device vendor</w:t>
      </w:r>
      <w:r w:rsidRPr="0032790F">
        <w:t xml:space="preserve"> etc.</w:t>
      </w:r>
      <w:r>
        <w:t>); and</w:t>
      </w:r>
    </w:p>
    <w:p w14:paraId="55A9E476" w14:textId="08474600" w:rsidR="00381B11" w:rsidRDefault="009D13B9" w:rsidP="00381B11">
      <w:pPr>
        <w:pStyle w:val="B1"/>
      </w:pPr>
      <w:r>
        <w:rPr>
          <w:lang w:eastAsia="zh-CN"/>
        </w:rPr>
        <w:t>d</w:t>
      </w:r>
      <w:r w:rsidRPr="00004F96">
        <w:rPr>
          <w:lang w:eastAsia="zh-CN"/>
        </w:rPr>
        <w:t>)</w:t>
      </w:r>
      <w:r w:rsidRPr="00004F96">
        <w:rPr>
          <w:lang w:eastAsia="zh-CN"/>
        </w:rPr>
        <w:tab/>
      </w:r>
      <w:r w:rsidRPr="00004F96">
        <w:t>shall</w:t>
      </w:r>
      <w:r w:rsidR="00381B11" w:rsidRPr="00004F96">
        <w:t xml:space="preserve"> send the HTTP POST request towards the SNRM-C according to </w:t>
      </w:r>
      <w:r w:rsidR="00381B11">
        <w:t>IETF </w:t>
      </w:r>
      <w:r w:rsidR="00381B11" w:rsidRPr="00B33A75">
        <w:t>RFC </w:t>
      </w:r>
      <w:r w:rsidR="00381B11">
        <w:t>9110</w:t>
      </w:r>
      <w:r w:rsidR="00381B11" w:rsidRPr="00004F96">
        <w:rPr>
          <w:lang w:eastAsia="zh-CN"/>
        </w:rPr>
        <w:t> [</w:t>
      </w:r>
      <w:r w:rsidR="00381B11">
        <w:rPr>
          <w:lang w:eastAsia="zh-CN"/>
        </w:rPr>
        <w:t>22</w:t>
      </w:r>
      <w:r w:rsidR="00381B11" w:rsidRPr="00004F96">
        <w:rPr>
          <w:lang w:eastAsia="zh-CN"/>
        </w:rPr>
        <w:t>]</w:t>
      </w:r>
      <w:r w:rsidR="00381B11" w:rsidRPr="00004F96">
        <w:t>.</w:t>
      </w:r>
    </w:p>
    <w:p w14:paraId="71AE6FF6" w14:textId="77777777" w:rsidR="00381B11" w:rsidRPr="00004F96" w:rsidRDefault="00381B11" w:rsidP="00381B11">
      <w:pPr>
        <w:pStyle w:val="Heading6"/>
      </w:pPr>
      <w:bookmarkStart w:id="293" w:name="_CR6_2_3_13_4_2"/>
      <w:bookmarkStart w:id="294" w:name="_Toc218596146"/>
      <w:bookmarkEnd w:id="293"/>
      <w:r>
        <w:t>6.2.3.13</w:t>
      </w:r>
      <w:r w:rsidRPr="00004F96">
        <w:t>.</w:t>
      </w:r>
      <w:r>
        <w:t>4.2</w:t>
      </w:r>
      <w:r>
        <w:tab/>
      </w:r>
      <w:r w:rsidRPr="00004F96">
        <w:t>S</w:t>
      </w:r>
      <w:r>
        <w:t>NRM client</w:t>
      </w:r>
      <w:r w:rsidRPr="00004F96">
        <w:t xml:space="preserve"> </w:t>
      </w:r>
      <w:r>
        <w:t xml:space="preserve">HTTP </w:t>
      </w:r>
      <w:r w:rsidRPr="00004F96">
        <w:t>procedure</w:t>
      </w:r>
      <w:r>
        <w:t>s</w:t>
      </w:r>
      <w:bookmarkEnd w:id="294"/>
    </w:p>
    <w:p w14:paraId="4C0A1C30" w14:textId="77777777" w:rsidR="00381B11" w:rsidRPr="00004F96" w:rsidRDefault="00381B11" w:rsidP="00381B11">
      <w:r>
        <w:t xml:space="preserve">Upon receiving the </w:t>
      </w:r>
      <w:r w:rsidRPr="00004F96">
        <w:t xml:space="preserve">HTTP POST request message </w:t>
      </w:r>
      <w:r>
        <w:t>from SNRM-S, the SNRM-C shall</w:t>
      </w:r>
      <w:r w:rsidRPr="00004F96">
        <w:t>:</w:t>
      </w:r>
    </w:p>
    <w:p w14:paraId="3AE845F7" w14:textId="77777777" w:rsidR="00381B11" w:rsidRPr="00004F96" w:rsidRDefault="00381B11" w:rsidP="00381B11">
      <w:pPr>
        <w:pStyle w:val="B1"/>
      </w:pPr>
      <w:r w:rsidRPr="00004F96">
        <w:lastRenderedPageBreak/>
        <w:t>a)</w:t>
      </w:r>
      <w:r w:rsidRPr="00004F96">
        <w:tab/>
      </w:r>
      <w:r>
        <w:t>shall check if the</w:t>
      </w:r>
      <w:r w:rsidRPr="00004F96">
        <w:t xml:space="preserve"> Content-Type header field set t</w:t>
      </w:r>
      <w:r>
        <w:t>o "application/vnd.3gpp.seal-app</w:t>
      </w:r>
      <w:r w:rsidRPr="00004F96">
        <w:t>-</w:t>
      </w:r>
      <w:r>
        <w:t>comm</w:t>
      </w:r>
      <w:r w:rsidRPr="00004F96">
        <w:t>-</w:t>
      </w:r>
      <w:r>
        <w:t>requirements-</w:t>
      </w:r>
      <w:r w:rsidRPr="00004F96">
        <w:t>info+xml";</w:t>
      </w:r>
    </w:p>
    <w:p w14:paraId="7BD0D71D" w14:textId="12B601CA" w:rsidR="00381B11" w:rsidRDefault="00381B11" w:rsidP="00381B11">
      <w:pPr>
        <w:pStyle w:val="B1"/>
      </w:pPr>
      <w:r>
        <w:t>b</w:t>
      </w:r>
      <w:r w:rsidRPr="00004F96">
        <w:t>)</w:t>
      </w:r>
      <w:r w:rsidRPr="00004F96">
        <w:tab/>
      </w:r>
      <w:r>
        <w:t>shall process the XML sent in the HTTP POST request which represents the application connectivity context fetch operation part of the &lt;</w:t>
      </w:r>
      <w:r w:rsidRPr="0032790F">
        <w:t>app-connectivity-context-request</w:t>
      </w:r>
      <w:r>
        <w:t>&gt; element as specified in clause </w:t>
      </w:r>
      <w:r>
        <w:rPr>
          <w:noProof/>
        </w:rPr>
        <w:t>7.4.</w:t>
      </w:r>
      <w:r w:rsidR="007A65BF">
        <w:rPr>
          <w:noProof/>
        </w:rPr>
        <w:t>6</w:t>
      </w:r>
      <w:r>
        <w:rPr>
          <w:noProof/>
        </w:rPr>
        <w:t xml:space="preserve"> and notify the VAL client on the UE</w:t>
      </w:r>
      <w:r>
        <w:t>;</w:t>
      </w:r>
    </w:p>
    <w:p w14:paraId="15D97131" w14:textId="77777777" w:rsidR="00381B11" w:rsidRDefault="00381B11" w:rsidP="00381B11">
      <w:pPr>
        <w:pStyle w:val="B1"/>
        <w:rPr>
          <w:lang w:eastAsia="zh-CN"/>
        </w:rPr>
      </w:pPr>
      <w:r>
        <w:rPr>
          <w:lang w:eastAsia="zh-CN"/>
        </w:rPr>
        <w:t>c</w:t>
      </w:r>
      <w:r w:rsidRPr="00004F96">
        <w:rPr>
          <w:lang w:eastAsia="zh-CN"/>
        </w:rPr>
        <w:t>)</w:t>
      </w:r>
      <w:r w:rsidRPr="00004F96">
        <w:rPr>
          <w:lang w:eastAsia="zh-CN"/>
        </w:rPr>
        <w:tab/>
      </w:r>
      <w:r>
        <w:rPr>
          <w:lang w:eastAsia="zh-CN"/>
        </w:rPr>
        <w:t>may generate HTTP POST response body; and</w:t>
      </w:r>
    </w:p>
    <w:p w14:paraId="51D82FCE" w14:textId="77777777" w:rsidR="00381B11" w:rsidRDefault="00381B11" w:rsidP="00381B11">
      <w:pPr>
        <w:pStyle w:val="B2"/>
      </w:pPr>
      <w:r>
        <w:rPr>
          <w:lang w:eastAsia="zh-CN"/>
        </w:rPr>
        <w:t>1)</w:t>
      </w:r>
      <w:r>
        <w:rPr>
          <w:lang w:eastAsia="zh-CN"/>
        </w:rPr>
        <w:tab/>
        <w:t xml:space="preserve">shall set the </w:t>
      </w:r>
      <w:r w:rsidRPr="00004F96">
        <w:t xml:space="preserve">Content-Type header field </w:t>
      </w:r>
      <w:r>
        <w:t>set to "application/vnd.3gpp.seal-app</w:t>
      </w:r>
      <w:r w:rsidRPr="00004F96">
        <w:t>-</w:t>
      </w:r>
      <w:r>
        <w:t>comm</w:t>
      </w:r>
      <w:r w:rsidRPr="00004F96">
        <w:t>-</w:t>
      </w:r>
      <w:r>
        <w:t>requirements-</w:t>
      </w:r>
      <w:r w:rsidRPr="00004F96">
        <w:t>info+xml</w:t>
      </w:r>
      <w:r>
        <w:t>" value;</w:t>
      </w:r>
    </w:p>
    <w:p w14:paraId="6DAEC4DB" w14:textId="6B6F64D8" w:rsidR="00381B11" w:rsidRDefault="00381B11" w:rsidP="00381B11">
      <w:pPr>
        <w:pStyle w:val="B2"/>
      </w:pPr>
      <w:r>
        <w:t>2)</w:t>
      </w:r>
      <w:r>
        <w:tab/>
        <w:t xml:space="preserve">shall </w:t>
      </w:r>
      <w:r>
        <w:rPr>
          <w:lang w:eastAsia="zh-CN"/>
        </w:rPr>
        <w:t xml:space="preserve">include the XML </w:t>
      </w:r>
      <w:r>
        <w:t>representing the application connectivity context information as specified in clause 7.4.</w:t>
      </w:r>
      <w:r w:rsidR="007A65BF">
        <w:t>6</w:t>
      </w:r>
      <w:r>
        <w:t>. The XML shall be generated by including the root element as &lt;</w:t>
      </w:r>
      <w:r w:rsidRPr="009F1EBD">
        <w:t>seal-app-comm-info</w:t>
      </w:r>
      <w:r>
        <w:t>&gt; with the &lt;</w:t>
      </w:r>
      <w:r w:rsidRPr="002E1B70">
        <w:t>app-connectivity-context-response</w:t>
      </w:r>
      <w:r>
        <w:t>&gt; sub-element that shall include the &lt;app-connectivity-context&gt; child element</w:t>
      </w:r>
      <w:r w:rsidRPr="009F6FCF">
        <w:t xml:space="preserve"> </w:t>
      </w:r>
      <w:r>
        <w:t>with the below sub-elements:</w:t>
      </w:r>
    </w:p>
    <w:p w14:paraId="64C2E949" w14:textId="77777777" w:rsidR="00381B11" w:rsidRDefault="00381B11" w:rsidP="00381B11">
      <w:pPr>
        <w:pStyle w:val="B3"/>
      </w:pPr>
      <w:r>
        <w:t>i)</w:t>
      </w:r>
      <w:r>
        <w:tab/>
        <w:t>&lt;</w:t>
      </w:r>
      <w:r w:rsidRPr="00073004">
        <w:t>location</w:t>
      </w:r>
      <w:r>
        <w:t xml:space="preserve">&gt; element set with the location coordinates information of the VAL UE as </w:t>
      </w:r>
      <w:r w:rsidRPr="008D0E14">
        <w:t xml:space="preserve">specified in </w:t>
      </w:r>
      <w:r>
        <w:t>clause 7.4.2 of</w:t>
      </w:r>
      <w:r w:rsidRPr="008D0E14">
        <w:t xml:space="preserve"> 3GPP</w:t>
      </w:r>
      <w:r>
        <w:t> TS 24.545 [8];</w:t>
      </w:r>
    </w:p>
    <w:p w14:paraId="247C8CBC" w14:textId="77777777" w:rsidR="00381B11" w:rsidRDefault="00381B11" w:rsidP="00381B11">
      <w:pPr>
        <w:pStyle w:val="B3"/>
      </w:pPr>
      <w:r>
        <w:t>ii)</w:t>
      </w:r>
      <w:r>
        <w:tab/>
        <w:t>&lt;</w:t>
      </w:r>
      <w:r w:rsidRPr="00073004">
        <w:t>speed</w:t>
      </w:r>
      <w:r>
        <w:t>&gt; element set with the speed information of the VAL UE;</w:t>
      </w:r>
    </w:p>
    <w:p w14:paraId="592FBB66" w14:textId="77777777" w:rsidR="00381B11" w:rsidRDefault="00381B11" w:rsidP="00381B11">
      <w:pPr>
        <w:pStyle w:val="B3"/>
      </w:pPr>
      <w:r>
        <w:t>iii)</w:t>
      </w:r>
      <w:r>
        <w:tab/>
        <w:t>&lt;</w:t>
      </w:r>
      <w:r w:rsidRPr="00073004">
        <w:t>direction</w:t>
      </w:r>
      <w:r>
        <w:t>&gt; element set with the direction information of the VAL UE; and</w:t>
      </w:r>
    </w:p>
    <w:p w14:paraId="1B7D6CBD" w14:textId="6480E75E" w:rsidR="004201C6" w:rsidRPr="003167FF" w:rsidRDefault="00381B11" w:rsidP="00381B11">
      <w:pPr>
        <w:pStyle w:val="B1"/>
      </w:pPr>
      <w:r>
        <w:t>d)</w:t>
      </w:r>
      <w:r>
        <w:tab/>
      </w:r>
      <w:r w:rsidRPr="00004F96">
        <w:t xml:space="preserve">send the HTTP </w:t>
      </w:r>
      <w:r w:rsidRPr="00A34374">
        <w:t xml:space="preserve">200 (OK) </w:t>
      </w:r>
      <w:r>
        <w:t>response</w:t>
      </w:r>
      <w:r w:rsidRPr="00004F96">
        <w:t xml:space="preserve">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5C13E04" w14:textId="77777777" w:rsidR="004201C6" w:rsidRPr="003167FF" w:rsidRDefault="004201C6" w:rsidP="004201C6">
      <w:pPr>
        <w:pStyle w:val="Heading4"/>
        <w:rPr>
          <w:rFonts w:eastAsia="SimSun"/>
        </w:rPr>
      </w:pPr>
      <w:bookmarkStart w:id="295" w:name="_CR6_2_3_14"/>
      <w:bookmarkStart w:id="296" w:name="_Toc218596147"/>
      <w:bookmarkEnd w:id="295"/>
      <w:r w:rsidRPr="00004F96">
        <w:t>6.2.3.</w:t>
      </w:r>
      <w:r>
        <w:t>14</w:t>
      </w:r>
      <w:r w:rsidRPr="003167FF">
        <w:rPr>
          <w:rFonts w:eastAsia="SimSun"/>
        </w:rPr>
        <w:tab/>
        <w:t>VAL service group media transmissions over 5G MBS sessions</w:t>
      </w:r>
      <w:bookmarkEnd w:id="273"/>
      <w:bookmarkEnd w:id="274"/>
      <w:bookmarkEnd w:id="275"/>
      <w:r>
        <w:rPr>
          <w:rFonts w:eastAsia="SimSun"/>
        </w:rPr>
        <w:t xml:space="preserve"> procedure</w:t>
      </w:r>
      <w:bookmarkEnd w:id="296"/>
    </w:p>
    <w:p w14:paraId="1BD1925B" w14:textId="77777777" w:rsidR="00C66174" w:rsidRDefault="00C66174" w:rsidP="00C66174">
      <w:pPr>
        <w:overflowPunct/>
        <w:autoSpaceDE/>
        <w:autoSpaceDN/>
        <w:adjustRightInd/>
        <w:textAlignment w:val="auto"/>
      </w:pPr>
      <w:bookmarkStart w:id="297" w:name="_Toc106026260"/>
      <w:bookmarkStart w:id="298" w:name="_Toc91749812"/>
      <w:bookmarkStart w:id="299" w:name="_Toc146236560"/>
      <w:r>
        <w:t>T</w:t>
      </w:r>
      <w:r w:rsidRPr="004307D4">
        <w:t xml:space="preserve">he </w:t>
      </w:r>
      <w:r>
        <w:t>S</w:t>
      </w:r>
      <w:r w:rsidRPr="004307D4">
        <w:t>NRM</w:t>
      </w:r>
      <w:r>
        <w:t>-S</w:t>
      </w:r>
      <w:r w:rsidRPr="004307D4">
        <w:t xml:space="preserve"> shall provide the </w:t>
      </w:r>
      <w:r>
        <w:t xml:space="preserve">information </w:t>
      </w:r>
      <w:r w:rsidRPr="004307D4">
        <w:t>associated</w:t>
      </w:r>
      <w:r>
        <w:t xml:space="preserve"> with</w:t>
      </w:r>
      <w:r w:rsidRPr="004307D4">
        <w:t xml:space="preserve"> a group to the </w:t>
      </w:r>
      <w:r>
        <w:t>SNRM-C in</w:t>
      </w:r>
      <w:r w:rsidRPr="004307D4">
        <w:t xml:space="preserve"> advance </w:t>
      </w:r>
      <w:r>
        <w:t>by sending a</w:t>
      </w:r>
      <w:r w:rsidRPr="004307D4">
        <w:t>n MBS session announcement or an additional signalling message for the MBS session, e.g., MapGroupToSessionStream (similar to</w:t>
      </w:r>
      <w:r>
        <w:t xml:space="preserve"> the MapGroupToBearer in eMBMS) as per clause 14.3.4A.6.1 of </w:t>
      </w:r>
      <w:r w:rsidRPr="00C66174">
        <w:t>3GPP TS 23.434 [2].</w:t>
      </w:r>
    </w:p>
    <w:p w14:paraId="5174F180" w14:textId="1DAF0105" w:rsidR="004201C6" w:rsidRPr="003167FF" w:rsidRDefault="00C66174" w:rsidP="00C66174">
      <w:pPr>
        <w:overflowPunct/>
        <w:autoSpaceDE/>
        <w:autoSpaceDN/>
        <w:adjustRightInd/>
        <w:textAlignment w:val="auto"/>
      </w:pPr>
      <w:r>
        <w:t>In the current release, the SNRM-S</w:t>
      </w:r>
      <w:r w:rsidRPr="00C66174">
        <w:t xml:space="preserve"> shall re-use the MBS announcement procedure as specified in clause 6.2.3.10.2.1 to send indication regarding the VAL service group media transmissions over MBS sessions to the SNRM-C. Upon receiving the MBS announcement the S</w:t>
      </w:r>
      <w:r w:rsidRPr="003167FF">
        <w:t>NRM</w:t>
      </w:r>
      <w:r>
        <w:t>-C</w:t>
      </w:r>
      <w:r w:rsidRPr="003167FF">
        <w:t xml:space="preserve"> </w:t>
      </w:r>
      <w:r>
        <w:t>shall</w:t>
      </w:r>
      <w:r w:rsidRPr="003167FF">
        <w:t xml:space="preserve"> process the </w:t>
      </w:r>
      <w:r>
        <w:t>same as specified in clause 6.2.3.10.3.1</w:t>
      </w:r>
      <w:r w:rsidRPr="003167FF">
        <w:t>.</w:t>
      </w:r>
    </w:p>
    <w:p w14:paraId="31A0C393" w14:textId="77777777" w:rsidR="0094479F" w:rsidRDefault="004201C6" w:rsidP="0094479F">
      <w:pPr>
        <w:pStyle w:val="Heading4"/>
      </w:pPr>
      <w:bookmarkStart w:id="300" w:name="_CR6_2_3_15"/>
      <w:bookmarkStart w:id="301" w:name="_Toc218596148"/>
      <w:bookmarkEnd w:id="300"/>
      <w:r w:rsidRPr="00004F96">
        <w:t>6.2.3.</w:t>
      </w:r>
      <w:r>
        <w:t>15</w:t>
      </w:r>
      <w:r w:rsidRPr="003167FF">
        <w:tab/>
      </w:r>
      <w:bookmarkStart w:id="302" w:name="OLE_LINK2"/>
      <w:bookmarkStart w:id="303" w:name="OLE_LINK1"/>
      <w:r w:rsidRPr="003167FF">
        <w:t>Aplication level control signalling over 5G MBS sessions</w:t>
      </w:r>
      <w:bookmarkEnd w:id="297"/>
      <w:bookmarkEnd w:id="298"/>
      <w:bookmarkEnd w:id="299"/>
      <w:bookmarkEnd w:id="302"/>
      <w:bookmarkEnd w:id="303"/>
      <w:r>
        <w:t xml:space="preserve"> procedure</w:t>
      </w:r>
      <w:bookmarkEnd w:id="301"/>
    </w:p>
    <w:p w14:paraId="168631AC" w14:textId="7F7BB744" w:rsidR="00C66174" w:rsidRDefault="00C66174" w:rsidP="00C66174">
      <w:r>
        <w:t>T</w:t>
      </w:r>
      <w:r w:rsidRPr="004307D4">
        <w:t xml:space="preserve">he </w:t>
      </w:r>
      <w:r>
        <w:t>S</w:t>
      </w:r>
      <w:r w:rsidRPr="004307D4">
        <w:t>NRM</w:t>
      </w:r>
      <w:r>
        <w:t>-S</w:t>
      </w:r>
      <w:r w:rsidRPr="004307D4">
        <w:t xml:space="preserve"> shall provide the </w:t>
      </w:r>
      <w:r>
        <w:t xml:space="preserve">information </w:t>
      </w:r>
      <w:r w:rsidRPr="004307D4">
        <w:t>associated</w:t>
      </w:r>
      <w:r>
        <w:t xml:space="preserve"> with</w:t>
      </w:r>
      <w:r w:rsidRPr="004307D4">
        <w:t xml:space="preserve"> </w:t>
      </w:r>
      <w:r>
        <w:t>the newly created MBS session for application-level controlling</w:t>
      </w:r>
      <w:r w:rsidRPr="004307D4">
        <w:t xml:space="preserve"> </w:t>
      </w:r>
      <w:r>
        <w:t>signalling</w:t>
      </w:r>
      <w:r w:rsidRPr="004307D4">
        <w:t xml:space="preserve"> to the </w:t>
      </w:r>
      <w:r>
        <w:t>SNRM-C by sending a</w:t>
      </w:r>
      <w:r w:rsidRPr="004307D4">
        <w:t xml:space="preserve">n MBS session announcement </w:t>
      </w:r>
      <w:r>
        <w:rPr>
          <w:rFonts w:eastAsia="SimSun"/>
        </w:rPr>
        <w:t>procedure as specified in clause 6.2.3.10.2.1</w:t>
      </w:r>
      <w:r>
        <w:rPr>
          <w:rFonts w:cs="Arial"/>
          <w:szCs w:val="18"/>
        </w:rPr>
        <w:t>.</w:t>
      </w:r>
    </w:p>
    <w:p w14:paraId="5012A322" w14:textId="4B173B48" w:rsidR="004201C6" w:rsidRPr="003167FF" w:rsidRDefault="00C66174" w:rsidP="00C66174">
      <w:r>
        <w:rPr>
          <w:lang w:eastAsia="ko-KR"/>
        </w:rPr>
        <w:t xml:space="preserve">The VAL-Client on joining the group shall trigger SNRM-C to send </w:t>
      </w:r>
      <w:r w:rsidRPr="002D5C80">
        <w:rPr>
          <w:lang w:eastAsia="ko-KR"/>
        </w:rPr>
        <w:t>UE session join notification for MBS session</w:t>
      </w:r>
      <w:r>
        <w:rPr>
          <w:lang w:eastAsia="ko-KR"/>
        </w:rPr>
        <w:t xml:space="preserve"> towards the SNRM-S as per the clause 6.2.3.12.2.1</w:t>
      </w:r>
      <w:r w:rsidRPr="003167FF">
        <w:t>.</w:t>
      </w:r>
      <w:bookmarkStart w:id="304" w:name="_Toc114866226"/>
      <w:bookmarkStart w:id="305" w:name="_Toc91749820"/>
      <w:bookmarkStart w:id="306" w:name="_Toc146236563"/>
    </w:p>
    <w:p w14:paraId="76091CF9" w14:textId="77777777" w:rsidR="004201C6" w:rsidRPr="003167FF" w:rsidRDefault="004201C6" w:rsidP="004201C6">
      <w:pPr>
        <w:pStyle w:val="Heading4"/>
      </w:pPr>
      <w:bookmarkStart w:id="307" w:name="_CR6_2_3_16"/>
      <w:bookmarkStart w:id="308" w:name="_Toc218596149"/>
      <w:bookmarkEnd w:id="307"/>
      <w:r w:rsidRPr="00004F96">
        <w:t>6.2.3.</w:t>
      </w:r>
      <w:r>
        <w:t>16</w:t>
      </w:r>
      <w:r w:rsidRPr="003167FF">
        <w:tab/>
        <w:t>Service continuity between 5G MBS delivery and unicast delivery</w:t>
      </w:r>
      <w:bookmarkEnd w:id="304"/>
      <w:bookmarkEnd w:id="305"/>
      <w:bookmarkEnd w:id="306"/>
      <w:r>
        <w:t xml:space="preserve"> procedure</w:t>
      </w:r>
      <w:bookmarkEnd w:id="308"/>
    </w:p>
    <w:p w14:paraId="73BA7C89" w14:textId="77777777" w:rsidR="00C05938" w:rsidRDefault="00C05938" w:rsidP="00C05938">
      <w:pPr>
        <w:overflowPunct/>
        <w:autoSpaceDE/>
        <w:autoSpaceDN/>
        <w:adjustRightInd/>
        <w:textAlignment w:val="auto"/>
      </w:pPr>
      <w:bookmarkStart w:id="309" w:name="_Toc114866238"/>
      <w:bookmarkStart w:id="310" w:name="_Toc146236579"/>
      <w:r>
        <w:t>During an ongoing MBS session there shall be a need for service continuity between 5G broadcast to unicast and vice-a-versa based on the media reception quality to ensure the better media quality. The SNRM-C on detecting:</w:t>
      </w:r>
    </w:p>
    <w:p w14:paraId="544886A2" w14:textId="77777777" w:rsidR="00C05938" w:rsidRDefault="00C05938" w:rsidP="00C05938">
      <w:pPr>
        <w:pStyle w:val="B1"/>
        <w:overflowPunct/>
        <w:autoSpaceDE/>
        <w:autoSpaceDN/>
        <w:adjustRightInd/>
        <w:textAlignment w:val="auto"/>
      </w:pPr>
      <w:r>
        <w:t>a)</w:t>
      </w:r>
      <w:r>
        <w:tab/>
        <w:t>the bad broadcast reception, shall send the MBS listening status report to the SNRM-S as specified in clause 6.2.3.11.3.1 with the current quality indication set to the &lt;mbs-reception-quality-level&gt; element;</w:t>
      </w:r>
    </w:p>
    <w:p w14:paraId="56A9838D" w14:textId="64B8FDEF" w:rsidR="004201C6" w:rsidRPr="003167FF" w:rsidRDefault="00C05938" w:rsidP="00C05938">
      <w:pPr>
        <w:pStyle w:val="B1"/>
        <w:overflowPunct/>
        <w:autoSpaceDE/>
        <w:autoSpaceDN/>
        <w:adjustRightInd/>
        <w:textAlignment w:val="auto"/>
      </w:pPr>
      <w:r>
        <w:t>b)</w:t>
      </w:r>
      <w:r>
        <w:tab/>
        <w:t>the broadcast reception with good quality, shall send the MBS listening status report to the SNRM-S as specified in clause 6.2.3.11.3.1 with the current quality indication set to the &lt;mbs-reception-quality-level&gt; element.</w:t>
      </w:r>
    </w:p>
    <w:p w14:paraId="453EC420" w14:textId="77777777" w:rsidR="002F221F" w:rsidRDefault="004201C6" w:rsidP="00C66174">
      <w:pPr>
        <w:rPr>
          <w:rStyle w:val="Heading4Char"/>
        </w:rPr>
      </w:pPr>
      <w:bookmarkStart w:id="311" w:name="_Toc218596150"/>
      <w:r w:rsidRPr="002F221F">
        <w:rPr>
          <w:rStyle w:val="Heading4Char"/>
        </w:rPr>
        <w:t>6.2.3.17</w:t>
      </w:r>
      <w:r w:rsidRPr="002F221F">
        <w:rPr>
          <w:rStyle w:val="Heading4Char"/>
        </w:rPr>
        <w:tab/>
        <w:t>VAL service inter-system switching between 5G and LTE</w:t>
      </w:r>
      <w:bookmarkEnd w:id="309"/>
      <w:bookmarkEnd w:id="310"/>
      <w:r w:rsidRPr="002F221F">
        <w:rPr>
          <w:rStyle w:val="Heading4Char"/>
        </w:rPr>
        <w:t xml:space="preserve"> procedure</w:t>
      </w:r>
      <w:bookmarkEnd w:id="311"/>
    </w:p>
    <w:p w14:paraId="3DC3DF32" w14:textId="2FFE2E30" w:rsidR="00C66174" w:rsidRDefault="00C66174" w:rsidP="00C66174">
      <w:r>
        <w:t>As per clause 14.3.4A.10 of</w:t>
      </w:r>
      <w:r w:rsidRPr="00D624B4">
        <w:t xml:space="preserve"> </w:t>
      </w:r>
      <w:r w:rsidRPr="00A34374">
        <w:rPr>
          <w:rFonts w:cs="Arial"/>
          <w:szCs w:val="18"/>
        </w:rPr>
        <w:t>3GPP </w:t>
      </w:r>
      <w:r>
        <w:rPr>
          <w:rFonts w:cs="Arial"/>
          <w:szCs w:val="18"/>
        </w:rPr>
        <w:t>TS 23.434 [2] there are four</w:t>
      </w:r>
      <w:r>
        <w:t xml:space="preserve"> scenarios introduced as specified below with the procedures performed between SNRM-C to SNRM-S and vice</w:t>
      </w:r>
      <w:r w:rsidR="00C46874">
        <w:t xml:space="preserve"> </w:t>
      </w:r>
      <w:r>
        <w:t>versa:</w:t>
      </w:r>
    </w:p>
    <w:p w14:paraId="1E5666D8" w14:textId="77777777" w:rsidR="00C66174" w:rsidRDefault="00C66174" w:rsidP="00C66174">
      <w:pPr>
        <w:pStyle w:val="B1"/>
      </w:pPr>
      <w:r>
        <w:t>1)</w:t>
      </w:r>
      <w:r>
        <w:tab/>
        <w:t>inter-system switching from 5G MBS session to LTE eMBMS bearer, the:</w:t>
      </w:r>
    </w:p>
    <w:p w14:paraId="73B43299" w14:textId="77777777" w:rsidR="00C66174" w:rsidRDefault="00C66174" w:rsidP="00C66174">
      <w:pPr>
        <w:pStyle w:val="B2"/>
      </w:pPr>
      <w:r>
        <w:t>a)</w:t>
      </w:r>
      <w:r>
        <w:tab/>
        <w:t>SNRM-S may send an MBMS bearer announcement to SNRM-C as specified in clause </w:t>
      </w:r>
      <w:r w:rsidRPr="00004F96">
        <w:rPr>
          <w:rFonts w:hint="eastAsia"/>
        </w:rPr>
        <w:t>6</w:t>
      </w:r>
      <w:r w:rsidRPr="00004F96">
        <w:t>.2.3.3.2.1</w:t>
      </w:r>
      <w:r>
        <w:t>;</w:t>
      </w:r>
    </w:p>
    <w:p w14:paraId="63061862" w14:textId="77777777" w:rsidR="00C66174" w:rsidRDefault="00C66174" w:rsidP="00C66174">
      <w:pPr>
        <w:pStyle w:val="B2"/>
      </w:pPr>
      <w:r>
        <w:lastRenderedPageBreak/>
        <w:t>b)</w:t>
      </w:r>
      <w:r>
        <w:tab/>
        <w:t>SNRM-C shall send an eMBMS listening status report as specified in clause </w:t>
      </w:r>
      <w:r w:rsidRPr="00004F96">
        <w:rPr>
          <w:rFonts w:hint="eastAsia"/>
        </w:rPr>
        <w:t>6</w:t>
      </w:r>
      <w:r w:rsidRPr="00004F96">
        <w:t>.2.3.3.</w:t>
      </w:r>
      <w:r>
        <w:t>3; and</w:t>
      </w:r>
    </w:p>
    <w:p w14:paraId="7BE24ABA" w14:textId="77777777" w:rsidR="00C66174" w:rsidRDefault="00C66174" w:rsidP="00C66174">
      <w:pPr>
        <w:pStyle w:val="B2"/>
      </w:pPr>
      <w:r>
        <w:t>c)</w:t>
      </w:r>
      <w:r>
        <w:tab/>
        <w:t>SNRM-S shall send the Map Group to Bearer information to SNRM-C.</w:t>
      </w:r>
    </w:p>
    <w:p w14:paraId="3359CDB0" w14:textId="77777777" w:rsidR="00C66174" w:rsidRDefault="00C66174" w:rsidP="00C66174">
      <w:pPr>
        <w:pStyle w:val="B1"/>
      </w:pPr>
      <w:r>
        <w:t>2)</w:t>
      </w:r>
      <w:r>
        <w:tab/>
        <w:t>inter-system switching from 5G MBS session to LTE unicast bearer do not have procedures triggered SNRM-S to SNRM-C and vice-a-versa.</w:t>
      </w:r>
    </w:p>
    <w:p w14:paraId="1734A631" w14:textId="77777777" w:rsidR="00C66174" w:rsidRDefault="00C66174" w:rsidP="00C66174">
      <w:pPr>
        <w:pStyle w:val="B1"/>
      </w:pPr>
      <w:r>
        <w:t>3)</w:t>
      </w:r>
      <w:r>
        <w:tab/>
        <w:t>inter-system switching from LTE eMBMS to 5G MBS session. the</w:t>
      </w:r>
    </w:p>
    <w:p w14:paraId="59D863B1" w14:textId="77777777" w:rsidR="00C66174" w:rsidRDefault="00C66174" w:rsidP="00C66174">
      <w:pPr>
        <w:pStyle w:val="B2"/>
      </w:pPr>
      <w:r>
        <w:t>a)</w:t>
      </w:r>
      <w:r>
        <w:tab/>
        <w:t xml:space="preserve">SNRM-S may send an MBS session announcement </w:t>
      </w:r>
      <w:r>
        <w:rPr>
          <w:rFonts w:eastAsia="SimSun"/>
        </w:rPr>
        <w:t>procedure as specified in clause 6.2.3.10.2.1</w:t>
      </w:r>
      <w:r>
        <w:t>;</w:t>
      </w:r>
    </w:p>
    <w:p w14:paraId="5D75587D" w14:textId="77777777" w:rsidR="00C66174" w:rsidRDefault="00C66174" w:rsidP="00C66174">
      <w:pPr>
        <w:pStyle w:val="B2"/>
      </w:pPr>
      <w:r>
        <w:t>b)</w:t>
      </w:r>
      <w:r>
        <w:tab/>
        <w:t>SNRM-C shall send an MBS listening status report as specified in clause 6.2.3.11.2; and</w:t>
      </w:r>
    </w:p>
    <w:p w14:paraId="79D08F6B" w14:textId="77777777" w:rsidR="00C66174" w:rsidRDefault="00C66174" w:rsidP="00C66174">
      <w:pPr>
        <w:pStyle w:val="B2"/>
      </w:pPr>
      <w:r>
        <w:t>c)</w:t>
      </w:r>
      <w:r>
        <w:tab/>
        <w:t>SNRM-S shall send the Map Group to Bearer information to SNRM-C as part of MBS session announcement in a) above.</w:t>
      </w:r>
    </w:p>
    <w:p w14:paraId="0E571C2F" w14:textId="511AFE2C" w:rsidR="00C66174" w:rsidRPr="00C66174" w:rsidRDefault="00C66174" w:rsidP="006A30E3">
      <w:pPr>
        <w:pStyle w:val="B1"/>
      </w:pPr>
      <w:r>
        <w:t>4)</w:t>
      </w:r>
      <w:r>
        <w:tab/>
        <w:t>inter-system switching from LTE eMBMS bearer to 5G unicast PDU session do not have procedures triggered SNRM-S to SNRM-C and vice-a-versa.</w:t>
      </w:r>
    </w:p>
    <w:p w14:paraId="181DC262" w14:textId="177E338B" w:rsidR="0018615D" w:rsidRDefault="0018615D" w:rsidP="00C46874">
      <w:pPr>
        <w:pStyle w:val="Heading4"/>
      </w:pPr>
      <w:bookmarkStart w:id="312" w:name="_CR6_2_4"/>
      <w:bookmarkStart w:id="313" w:name="_Toc218596151"/>
      <w:bookmarkEnd w:id="312"/>
      <w:r>
        <w:t>6.2.4</w:t>
      </w:r>
      <w:r>
        <w:tab/>
        <w:t>Network assisted UE-to-UE communications resource manag</w:t>
      </w:r>
      <w:r w:rsidR="00406C17">
        <w:t>e</w:t>
      </w:r>
      <w:r>
        <w:t>ment</w:t>
      </w:r>
      <w:bookmarkEnd w:id="313"/>
    </w:p>
    <w:p w14:paraId="2D2918F6" w14:textId="3D92867B" w:rsidR="0018615D" w:rsidRDefault="0018615D" w:rsidP="0018615D">
      <w:pPr>
        <w:pStyle w:val="Heading4"/>
      </w:pPr>
      <w:bookmarkStart w:id="314" w:name="_CR6_2_4_1"/>
      <w:bookmarkStart w:id="315" w:name="_Toc34303572"/>
      <w:bookmarkStart w:id="316" w:name="_Toc34403854"/>
      <w:bookmarkStart w:id="317" w:name="_Toc45281876"/>
      <w:bookmarkStart w:id="318" w:name="_Toc51933104"/>
      <w:bookmarkStart w:id="319" w:name="_Toc68195159"/>
      <w:bookmarkStart w:id="320" w:name="_Toc81940834"/>
      <w:bookmarkStart w:id="321" w:name="_Toc218596152"/>
      <w:bookmarkEnd w:id="314"/>
      <w:r>
        <w:t>6.2.4.1</w:t>
      </w:r>
      <w:r>
        <w:tab/>
      </w:r>
      <w:bookmarkEnd w:id="315"/>
      <w:bookmarkEnd w:id="316"/>
      <w:bookmarkEnd w:id="317"/>
      <w:bookmarkEnd w:id="318"/>
      <w:bookmarkEnd w:id="319"/>
      <w:r>
        <w:t>General</w:t>
      </w:r>
      <w:bookmarkEnd w:id="320"/>
      <w:bookmarkEnd w:id="321"/>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322" w:name="_CR6_2_4_2"/>
      <w:bookmarkStart w:id="323" w:name="_Toc218596153"/>
      <w:bookmarkEnd w:id="322"/>
      <w:r>
        <w:t>6.2.4.2</w:t>
      </w:r>
      <w:r>
        <w:tab/>
        <w:t>Network assisted QoS management initiation</w:t>
      </w:r>
      <w:bookmarkEnd w:id="323"/>
    </w:p>
    <w:p w14:paraId="1B3D234E" w14:textId="1048986D" w:rsidR="004D5A8F" w:rsidRDefault="004D5A8F" w:rsidP="004D5A8F">
      <w:pPr>
        <w:pStyle w:val="Heading5"/>
      </w:pPr>
      <w:bookmarkStart w:id="324" w:name="_CR6_2_4_2_1"/>
      <w:bookmarkStart w:id="325" w:name="_Toc218596154"/>
      <w:bookmarkEnd w:id="324"/>
      <w:r>
        <w:t>6.2.4.2.1</w:t>
      </w:r>
      <w:r>
        <w:tab/>
        <w:t>SNRM client HTTP procedure</w:t>
      </w:r>
      <w:bookmarkEnd w:id="325"/>
    </w:p>
    <w:p w14:paraId="5E49A56C" w14:textId="054CD6E3" w:rsidR="00406C17" w:rsidRPr="00A34374" w:rsidRDefault="00406C17" w:rsidP="00406C17">
      <w:r w:rsidRPr="00A34374">
        <w:t>In order to initiate the network assisted QoS management for UE comm</w:t>
      </w:r>
      <w:r>
        <w:t>u</w:t>
      </w:r>
      <w:r w:rsidRPr="00A34374">
        <w:t xml:space="preserve">nications, the SNRM-C shall send an HTTP POST request message according to procedures specified in </w:t>
      </w:r>
      <w:r w:rsidR="009B2599">
        <w:t>IETF </w:t>
      </w:r>
      <w:r w:rsidR="009B2599" w:rsidRPr="00B33A75">
        <w:t>RFC </w:t>
      </w:r>
      <w:r w:rsidR="009B2599">
        <w:t>9110</w:t>
      </w:r>
      <w:r w:rsidR="009B2599" w:rsidRPr="00004F96">
        <w:t> [</w:t>
      </w:r>
      <w:r w:rsidR="009B2599">
        <w:t>22</w:t>
      </w:r>
      <w:r w:rsidR="009B2599" w:rsidRPr="00004F96">
        <w:t>]</w:t>
      </w:r>
      <w:r w:rsidRPr="00A34374">
        <w:t>.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6014831B"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p w14:paraId="5A9F5E95" w14:textId="5E73F037"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 and</w:t>
      </w:r>
    </w:p>
    <w:p w14:paraId="2EFC6966" w14:textId="36F971CE"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lastRenderedPageBreak/>
        <w:t>2)</w:t>
      </w:r>
      <w:r>
        <w:rPr>
          <w:lang w:eastAsia="zh-CN"/>
        </w:rPr>
        <w:tab/>
        <w:t xml:space="preserve">shall include a </w:t>
      </w:r>
      <w:bookmarkStart w:id="326" w:name="_Hlk83818745"/>
      <w:r>
        <w:rPr>
          <w:lang w:eastAsia="zh-CN"/>
        </w:rPr>
        <w:t xml:space="preserve">&lt;VAL-ue-list&gt; </w:t>
      </w:r>
      <w:bookmarkEnd w:id="326"/>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327" w:name="_CR6_2_4_2_2"/>
      <w:bookmarkStart w:id="328" w:name="_Toc218596155"/>
      <w:bookmarkEnd w:id="327"/>
      <w:r>
        <w:t>6.2.4.2.2</w:t>
      </w:r>
      <w:r>
        <w:tab/>
        <w:t>SNRM server HTTP procedure</w:t>
      </w:r>
      <w:bookmarkEnd w:id="328"/>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6D5B7E84" w14:textId="680164B3" w:rsidR="00197DEB" w:rsidRPr="00A34374" w:rsidRDefault="00197DEB" w:rsidP="00197DEB">
      <w:pPr>
        <w:pStyle w:val="B2"/>
      </w:pPr>
      <w:bookmarkStart w:id="329" w:name="_Hlk84925859"/>
      <w:r w:rsidRPr="00A34374">
        <w:t>1)</w:t>
      </w:r>
      <w:r w:rsidRPr="00A34374">
        <w:tab/>
        <w:t>shall initiate the network assisted QoS management for the communications between the SNRM-C acting as the VAL UE and is identified by the value of the &lt;VAL-ue-id&gt; element with SNRM-Cs of the VAL UEs with the identities listed as values in the &lt;VAL-ue-list&gt; element for the VAL service, identified by the value of the &lt;</w:t>
      </w:r>
      <w:r w:rsidRPr="00A34374">
        <w:rPr>
          <w:lang w:eastAsia="zh-CN"/>
        </w:rPr>
        <w:t>VAL-service-id</w:t>
      </w:r>
      <w:r w:rsidRPr="00A34374">
        <w:t xml:space="preserve"> &gt; element by using the values for the </w:t>
      </w:r>
      <w:r w:rsidRPr="00A34374">
        <w:rPr>
          <w:lang w:eastAsia="zh-CN"/>
        </w:rPr>
        <w:t>&lt;end-to-end-QoS-requirements&gt; element</w:t>
      </w:r>
      <w:r w:rsidRPr="00A34374">
        <w:t>, &lt;service-area&gt; element and &lt;validity-period&gt; element from the HTTP POST request message; and</w:t>
      </w:r>
    </w:p>
    <w:p w14:paraId="6A1172A8" w14:textId="74C59154" w:rsidR="00197DEB" w:rsidRPr="00A34374" w:rsidRDefault="00197DEB" w:rsidP="00197DEB">
      <w:pPr>
        <w:pStyle w:val="B2"/>
      </w:pPr>
      <w:r w:rsidRPr="00A34374">
        <w:t>2)</w:t>
      </w:r>
      <w:r w:rsidRPr="00A34374">
        <w:tab/>
        <w:t xml:space="preserve">shall send an HTTP 200 (OK) response message according to procedures specified in </w:t>
      </w:r>
      <w:r w:rsidR="001D7CB7">
        <w:t>IETF </w:t>
      </w:r>
      <w:r w:rsidR="001D7CB7" w:rsidRPr="00B33A75">
        <w:t>RFC </w:t>
      </w:r>
      <w:r w:rsidR="001D7CB7">
        <w:t>9110</w:t>
      </w:r>
      <w:r w:rsidR="001D7CB7" w:rsidRPr="00004F96">
        <w:t> [</w:t>
      </w:r>
      <w:r w:rsidR="001D7CB7">
        <w:t>22</w:t>
      </w:r>
      <w:r w:rsidR="001D7CB7" w:rsidRPr="00004F96">
        <w:t>]</w:t>
      </w:r>
      <w:r w:rsidRPr="00A34374">
        <w:t>, where the HTTP 200 (OK) response message:</w:t>
      </w:r>
    </w:p>
    <w:bookmarkEnd w:id="329"/>
    <w:p w14:paraId="0A15C77E" w14:textId="77777777" w:rsidR="0018615D" w:rsidRDefault="0018615D" w:rsidP="0018615D">
      <w:pPr>
        <w:pStyle w:val="B3"/>
      </w:pPr>
      <w:r>
        <w:t>i)</w:t>
      </w:r>
      <w:r>
        <w:tab/>
        <w:t>shall set the Request-URI to the URI identifying the SNRM-S;</w:t>
      </w:r>
    </w:p>
    <w:p w14:paraId="0092EF50" w14:textId="15864E0E"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1FF38EEE" w14:textId="67F5DD50"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330" w:name="_CR6_2_4_2_3"/>
      <w:bookmarkStart w:id="331" w:name="_Toc218596156"/>
      <w:bookmarkEnd w:id="330"/>
      <w:r>
        <w:t>6.2.4.2.3</w:t>
      </w:r>
      <w:r>
        <w:tab/>
        <w:t>SNRM client CoAP procedure</w:t>
      </w:r>
      <w:bookmarkEnd w:id="331"/>
    </w:p>
    <w:p w14:paraId="6C75B5EF" w14:textId="516824BC" w:rsidR="004D5A8F" w:rsidRDefault="004D5A8F" w:rsidP="004D5A8F">
      <w:r>
        <w:t>In order to initiate the network assisted QoS management for UE comm</w:t>
      </w:r>
      <w:r w:rsidR="00B044A2">
        <w:t>u</w:t>
      </w:r>
      <w:r>
        <w:t xml:space="preserve">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2EE2A417" w14:textId="32325361" w:rsidR="004D5A8F" w:rsidRDefault="004D5A8F" w:rsidP="004D5A8F">
      <w:pPr>
        <w:pStyle w:val="B1"/>
      </w:pPr>
      <w:r>
        <w:t>b)</w:t>
      </w:r>
      <w:r>
        <w:tab/>
      </w:r>
      <w:r w:rsidR="009D13B9" w:rsidRPr="00B35374">
        <w:rPr>
          <w:lang w:val="en-US"/>
        </w:rPr>
        <w:t xml:space="preserve">shall include Content-Format option set to </w:t>
      </w:r>
      <w:r w:rsidR="009D13B9">
        <w:t>"</w:t>
      </w:r>
      <w:r w:rsidR="009D13B9" w:rsidRPr="009F362D">
        <w:t>application/</w:t>
      </w:r>
      <w:r w:rsidR="009D13B9">
        <w:t>vnd.3gpp.seal-network-resource-info+cbor;modeltype=qos-session";</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14:paraId="569CFA62" w14:textId="77777777" w:rsidR="004D5A8F" w:rsidRDefault="004D5A8F" w:rsidP="004D5A8F">
      <w:pPr>
        <w:pStyle w:val="B2"/>
      </w:pPr>
      <w:r>
        <w:lastRenderedPageBreak/>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14:paraId="782C99DD" w14:textId="77777777" w:rsidR="004D5A8F" w:rsidRDefault="004D5A8F" w:rsidP="004D5A8F">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332" w:name="_CR6_2_4_2_4"/>
      <w:bookmarkStart w:id="333" w:name="_Toc218596157"/>
      <w:bookmarkEnd w:id="332"/>
      <w:r>
        <w:t>6.2.4.2.4</w:t>
      </w:r>
      <w:r>
        <w:tab/>
        <w:t>SNRM server CoAP procedure</w:t>
      </w:r>
      <w:bookmarkEnd w:id="333"/>
    </w:p>
    <w:p w14:paraId="4E952877" w14:textId="23562347" w:rsidR="004D5A8F" w:rsidRPr="006C65FE" w:rsidRDefault="004D5A8F" w:rsidP="004D5A8F">
      <w:pPr>
        <w:rPr>
          <w:lang w:val="en-US"/>
        </w:rPr>
      </w:pPr>
      <w:r w:rsidRPr="006C65FE">
        <w:rPr>
          <w:lang w:val="en-US"/>
        </w:rPr>
        <w:t>Upon reception of a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3A94329C" w:rsidR="004D5A8F" w:rsidRPr="006C65FE" w:rsidRDefault="004D5A8F" w:rsidP="004D5A8F">
      <w:pPr>
        <w:pStyle w:val="B1"/>
        <w:rPr>
          <w:lang w:val="en-US"/>
        </w:rPr>
      </w:pPr>
      <w:r w:rsidRPr="006C65FE">
        <w:rPr>
          <w:lang w:val="en-US"/>
        </w:rPr>
        <w:t>b)</w:t>
      </w:r>
      <w:r w:rsidRPr="006C65FE">
        <w:rPr>
          <w:lang w:val="en-US"/>
        </w:rPr>
        <w:tab/>
        <w:t>shall support handling a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14:paraId="180A12D1" w14:textId="69686D47" w:rsidR="0018615D" w:rsidRDefault="0018615D" w:rsidP="0018615D">
      <w:pPr>
        <w:pStyle w:val="Heading4"/>
      </w:pPr>
      <w:bookmarkStart w:id="334" w:name="_CR6_2_4_3"/>
      <w:bookmarkStart w:id="335" w:name="_Toc218596158"/>
      <w:bookmarkEnd w:id="334"/>
      <w:r>
        <w:t>6.2.4.3</w:t>
      </w:r>
      <w:r>
        <w:tab/>
      </w:r>
      <w:bookmarkStart w:id="336" w:name="_Hlk83755868"/>
      <w:r>
        <w:t>Network assisted QoS management</w:t>
      </w:r>
      <w:bookmarkEnd w:id="336"/>
      <w:r>
        <w:t xml:space="preserve"> provisioning</w:t>
      </w:r>
      <w:bookmarkEnd w:id="335"/>
    </w:p>
    <w:p w14:paraId="3E3B11E1" w14:textId="7D5E3D04" w:rsidR="0018615D" w:rsidRDefault="0018615D" w:rsidP="0018615D">
      <w:pPr>
        <w:pStyle w:val="Heading5"/>
      </w:pPr>
      <w:bookmarkStart w:id="337" w:name="_CR6_2_4_3_1"/>
      <w:bookmarkStart w:id="338" w:name="_Toc218596159"/>
      <w:bookmarkEnd w:id="337"/>
      <w:r>
        <w:t>6.2.4.3.1</w:t>
      </w:r>
      <w:r>
        <w:tab/>
      </w:r>
      <w:bookmarkStart w:id="339" w:name="_Hlk106984226"/>
      <w:r w:rsidR="004D5A8F">
        <w:t>SNRM client HTTP procedure</w:t>
      </w:r>
      <w:bookmarkEnd w:id="338"/>
      <w:bookmarkEnd w:id="339"/>
    </w:p>
    <w:p w14:paraId="778027B3" w14:textId="633FE05E" w:rsidR="004D5A8F" w:rsidRDefault="004D5A8F" w:rsidP="004D5A8F">
      <w:bookmarkStart w:id="340" w:name="_Hlk106984235"/>
      <w:r>
        <w:t xml:space="preserve">In order to provision the network assisted QoS management for UE communications, the SNRM-C shall send an HTTP POST request message according to procedures specified in </w:t>
      </w:r>
      <w:r w:rsidR="00E12A23">
        <w:t>IETF </w:t>
      </w:r>
      <w:r w:rsidR="00E12A23" w:rsidRPr="00B33A75">
        <w:t>RFC </w:t>
      </w:r>
      <w:r w:rsidR="00E12A23">
        <w:t>9110</w:t>
      </w:r>
      <w:r w:rsidR="00E12A23" w:rsidRPr="00004F96">
        <w:t> [</w:t>
      </w:r>
      <w:r w:rsidR="00E12A23">
        <w:t>22</w:t>
      </w:r>
      <w:r w:rsidR="00E12A23" w:rsidRPr="00004F96">
        <w:t>]</w:t>
      </w:r>
      <w:r>
        <w:t>.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4867221F"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bookmarkEnd w:id="340"/>
    <w:p w14:paraId="6A05D4C9" w14:textId="378F6F3A"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w:t>
      </w:r>
    </w:p>
    <w:p w14:paraId="7CC1004D" w14:textId="51A1A6FD"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341" w:name="_CR6_2_4_3_2"/>
      <w:bookmarkStart w:id="342" w:name="_Toc218596160"/>
      <w:bookmarkEnd w:id="341"/>
      <w:r>
        <w:lastRenderedPageBreak/>
        <w:t>6.2.4.3.2</w:t>
      </w:r>
      <w:r>
        <w:tab/>
      </w:r>
      <w:r w:rsidR="004D5A8F">
        <w:t>SNRM server HTTP procedure</w:t>
      </w:r>
      <w:bookmarkEnd w:id="342"/>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343"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343"/>
    <w:p w14:paraId="3D5796ED" w14:textId="3BD86CE5" w:rsidR="0018615D" w:rsidRDefault="0018615D" w:rsidP="0018615D">
      <w:pPr>
        <w:pStyle w:val="B2"/>
      </w:pPr>
      <w:r>
        <w:t>2)</w:t>
      </w:r>
      <w:r>
        <w:tab/>
        <w:t xml:space="preserve">shall send an HTTP 200 (OK) response message according to procedures specified in </w:t>
      </w:r>
      <w:r w:rsidR="00BC1279">
        <w:t>IETF </w:t>
      </w:r>
      <w:r w:rsidR="00BC1279" w:rsidRPr="00B33A75">
        <w:t>RFC </w:t>
      </w:r>
      <w:r w:rsidR="00BC1279">
        <w:t>9110</w:t>
      </w:r>
      <w:r w:rsidR="00BC1279" w:rsidRPr="00004F96">
        <w:t> [</w:t>
      </w:r>
      <w:r w:rsidR="00BC1279">
        <w:t>22</w:t>
      </w:r>
      <w:r w:rsidR="00BC1279" w:rsidRPr="00004F96">
        <w:t>]</w:t>
      </w:r>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38AC659D"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374F014E" w14:textId="59BEB8AE"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&lt;QoS-management-provision-response&gt; element which:</w:t>
      </w:r>
    </w:p>
    <w:p w14:paraId="6CF1E05B" w14:textId="10754B3C" w:rsidR="0018615D" w:rsidRDefault="0018615D" w:rsidP="0018615D">
      <w:pPr>
        <w:pStyle w:val="B4"/>
        <w:rPr>
          <w:lang w:eastAsia="zh-CN"/>
        </w:rPr>
      </w:pPr>
      <w:r>
        <w:rPr>
          <w:lang w:eastAsia="zh-CN"/>
        </w:rPr>
        <w:t>A)</w:t>
      </w:r>
      <w:r>
        <w:rPr>
          <w:lang w:eastAsia="zh-CN"/>
        </w:rPr>
        <w:tab/>
        <w:t xml:space="preserve">shall include a &lt;server-id&gt;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344" w:name="_CR6_2_4_3_3"/>
      <w:bookmarkStart w:id="345" w:name="_Toc218596161"/>
      <w:bookmarkEnd w:id="344"/>
      <w:r>
        <w:t>6.2.4.3.3</w:t>
      </w:r>
      <w:r>
        <w:tab/>
        <w:t>SNRM client CoAP procedure</w:t>
      </w:r>
      <w:bookmarkEnd w:id="345"/>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r>
        <w:rPr>
          <w:lang w:val="en-US"/>
        </w:rPr>
        <w:t>qosSession</w:t>
      </w:r>
      <w:r w:rsidRPr="00B35374">
        <w:rPr>
          <w:lang w:val="en-US"/>
        </w:rPr>
        <w:t>Id</w:t>
      </w:r>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r>
        <w:rPr>
          <w:lang w:val="en-US"/>
        </w:rPr>
        <w:t>participant</w:t>
      </w:r>
      <w:r w:rsidRPr="00B35374">
        <w:rPr>
          <w:lang w:val="en-US"/>
        </w:rPr>
        <w:t>Id</w:t>
      </w:r>
      <w:r w:rsidR="00E90239">
        <w:t>"</w:t>
      </w:r>
      <w:r w:rsidRPr="00B35374">
        <w:rPr>
          <w:lang w:val="en-US"/>
        </w:rPr>
        <w:t xml:space="preserve"> </w:t>
      </w:r>
      <w:r>
        <w:rPr>
          <w:lang w:val="en-US"/>
        </w:rPr>
        <w:t xml:space="preserve">is set </w:t>
      </w:r>
      <w:r>
        <w:t>to the VAL UE ID;</w:t>
      </w:r>
    </w:p>
    <w:p w14:paraId="5E99EFF7" w14:textId="04D72674" w:rsidR="004D5A8F" w:rsidRDefault="004D5A8F" w:rsidP="004D5A8F">
      <w:pPr>
        <w:pStyle w:val="B1"/>
      </w:pPr>
      <w:r>
        <w:t>b)</w:t>
      </w:r>
      <w:r>
        <w:tab/>
      </w:r>
      <w:r w:rsidR="009D13B9" w:rsidRPr="00B35374">
        <w:rPr>
          <w:lang w:val="en-US"/>
        </w:rPr>
        <w:t xml:space="preserve">shall include Content-Format option set to </w:t>
      </w:r>
      <w:r w:rsidR="009D13B9">
        <w:t>"</w:t>
      </w:r>
      <w:r w:rsidR="009D13B9" w:rsidRPr="009F362D">
        <w:t>application/</w:t>
      </w:r>
      <w:r w:rsidR="009D13B9">
        <w:t>vnd.3gpp.seal-network-resource-info+cbor;modeltype=session-participant";</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"SessionParticipant"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"reportedQoS"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346" w:name="_CR6_2_4_3_4"/>
      <w:bookmarkStart w:id="347" w:name="_Toc218596162"/>
      <w:bookmarkEnd w:id="346"/>
      <w:r>
        <w:t>6.2.4.3.4</w:t>
      </w:r>
      <w:r>
        <w:tab/>
        <w:t>SNRM server CoAP procedure</w:t>
      </w:r>
      <w:bookmarkEnd w:id="347"/>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lastRenderedPageBreak/>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440987F8" w:rsidR="004D5A8F" w:rsidRPr="006C65FE" w:rsidRDefault="004D5A8F" w:rsidP="004D5A8F">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3CB21FA4"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part</w:t>
      </w:r>
      <w:r w:rsidR="00B6690D">
        <w:rPr>
          <w:lang w:val="en-US"/>
        </w:rPr>
        <w:t>i</w:t>
      </w:r>
      <w:r>
        <w:rPr>
          <w:lang w:val="en-US"/>
        </w:rPr>
        <w:t>cipant 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1874BBA9" w:rsidR="004D5A8F" w:rsidRPr="004D5A8F" w:rsidRDefault="004D5A8F" w:rsidP="004D5A8F">
      <w:pPr>
        <w:pStyle w:val="B1"/>
        <w:rPr>
          <w:lang w:val="en-US"/>
        </w:rPr>
      </w:pPr>
      <w:r>
        <w:rPr>
          <w:lang w:val="en-US"/>
        </w:rPr>
        <w:t>d)</w:t>
      </w:r>
      <w:r>
        <w:rPr>
          <w:lang w:val="en-US"/>
        </w:rPr>
        <w:tab/>
        <w:t xml:space="preserve">if reported QoS is included in </w:t>
      </w:r>
      <w:r>
        <w:t>"reportedQoS" attribute, shall determine any needed actions to fulfil the end-to-end QoS for the QoS session.</w:t>
      </w:r>
    </w:p>
    <w:p w14:paraId="6205D647" w14:textId="77777777" w:rsidR="00536F63" w:rsidRPr="00004F96" w:rsidRDefault="00536F63" w:rsidP="00536F63">
      <w:pPr>
        <w:pStyle w:val="Heading2"/>
      </w:pPr>
      <w:bookmarkStart w:id="348" w:name="_CR6_3"/>
      <w:bookmarkStart w:id="349" w:name="_Toc218596163"/>
      <w:bookmarkEnd w:id="348"/>
      <w:r w:rsidRPr="00004F96">
        <w:t>6.3</w:t>
      </w:r>
      <w:r w:rsidRPr="00004F96">
        <w:tab/>
        <w:t>Off-network procedures</w:t>
      </w:r>
      <w:bookmarkEnd w:id="349"/>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350" w:name="_CR7"/>
      <w:bookmarkStart w:id="351" w:name="_Toc218596164"/>
      <w:bookmarkEnd w:id="350"/>
      <w:r w:rsidRPr="00004F96">
        <w:t>7</w:t>
      </w:r>
      <w:r w:rsidRPr="00004F96">
        <w:tab/>
        <w:t>Coding</w:t>
      </w:r>
      <w:bookmarkEnd w:id="351"/>
    </w:p>
    <w:p w14:paraId="6205D64A" w14:textId="77777777" w:rsidR="00536F63" w:rsidRPr="00004F96" w:rsidRDefault="00536F63" w:rsidP="00536F63">
      <w:pPr>
        <w:pStyle w:val="Heading2"/>
      </w:pPr>
      <w:bookmarkStart w:id="352" w:name="_CR7_1"/>
      <w:bookmarkStart w:id="353" w:name="_Toc218596165"/>
      <w:bookmarkEnd w:id="352"/>
      <w:r w:rsidRPr="00004F96">
        <w:t>7.1</w:t>
      </w:r>
      <w:r w:rsidRPr="00004F96">
        <w:tab/>
        <w:t>General</w:t>
      </w:r>
      <w:bookmarkEnd w:id="353"/>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354" w:name="_CR7_2"/>
      <w:bookmarkStart w:id="355" w:name="_Toc218596166"/>
      <w:bookmarkEnd w:id="354"/>
      <w:r w:rsidRPr="00004F96">
        <w:t>7.2</w:t>
      </w:r>
      <w:r w:rsidRPr="00004F96">
        <w:tab/>
        <w:t>Application unique ID</w:t>
      </w:r>
      <w:bookmarkEnd w:id="355"/>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356" w:name="_CR7_3"/>
      <w:bookmarkStart w:id="357" w:name="_Toc218596167"/>
      <w:bookmarkEnd w:id="356"/>
      <w:r w:rsidRPr="00004F96">
        <w:t>7.3</w:t>
      </w:r>
      <w:r w:rsidRPr="00004F96">
        <w:tab/>
        <w:t>Structure</w:t>
      </w:r>
      <w:bookmarkEnd w:id="357"/>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358" w:name="_CR7_3_1"/>
      <w:bookmarkStart w:id="359" w:name="_Toc218596168"/>
      <w:bookmarkEnd w:id="358"/>
      <w:r w:rsidRPr="00004F96">
        <w:t>7.3.1</w:t>
      </w:r>
      <w:r w:rsidRPr="00004F96">
        <w:tab/>
        <w:t>VALInfo document</w:t>
      </w:r>
      <w:bookmarkEnd w:id="359"/>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360" w:name="_CR7_3_2"/>
      <w:bookmarkStart w:id="361" w:name="_Toc218596169"/>
      <w:bookmarkEnd w:id="360"/>
      <w:r w:rsidRPr="00004F96">
        <w:t>7.3.2</w:t>
      </w:r>
      <w:r w:rsidRPr="00004F96">
        <w:tab/>
        <w:t>UnicastInfo document</w:t>
      </w:r>
      <w:bookmarkEnd w:id="361"/>
    </w:p>
    <w:p w14:paraId="6205D656" w14:textId="1FE6DCA7" w:rsidR="00536F63" w:rsidRPr="00004F96" w:rsidRDefault="00536F63" w:rsidP="00536F63">
      <w:pPr>
        <w:rPr>
          <w:lang w:eastAsia="x-none"/>
        </w:rPr>
      </w:pPr>
      <w:r w:rsidRPr="00004F96">
        <w:t>The &lt;</w:t>
      </w:r>
      <w:r w:rsidR="00085D02">
        <w:t>seal-</w:t>
      </w:r>
      <w:r w:rsidRPr="00004F96">
        <w: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3D75F71B" w:rsidR="00536F63" w:rsidRPr="00004F96" w:rsidRDefault="00536F63" w:rsidP="00536F63">
      <w:r w:rsidRPr="00004F96">
        <w:t>The &lt;</w:t>
      </w:r>
      <w:r w:rsidR="00085D02">
        <w:t>seal-</w:t>
      </w:r>
      <w:r w:rsidRPr="00004F96">
        <w:t xml:space="preserve">unicast-info&gt; element </w:t>
      </w:r>
      <w:r w:rsidRPr="00004F96">
        <w:rPr>
          <w:lang w:eastAsia="x-none"/>
        </w:rPr>
        <w:t>shall include one of the followings</w:t>
      </w:r>
      <w:r w:rsidRPr="00004F96">
        <w:t>:</w:t>
      </w:r>
    </w:p>
    <w:p w14:paraId="6205D658" w14:textId="514FF725" w:rsidR="00536F63" w:rsidRPr="00004F96" w:rsidRDefault="00536F63" w:rsidP="00536F63">
      <w:pPr>
        <w:pStyle w:val="B1"/>
      </w:pPr>
      <w:r w:rsidRPr="00004F96">
        <w:t>a)</w:t>
      </w:r>
      <w:r w:rsidRPr="00004F96">
        <w:tab/>
        <w:t>a &lt;request&gt; element;</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lastRenderedPageBreak/>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362" w:name="_CR7_3_3"/>
      <w:bookmarkStart w:id="363" w:name="_Toc218596170"/>
      <w:bookmarkEnd w:id="362"/>
      <w:r w:rsidRPr="00004F96">
        <w:t>7.3.3</w:t>
      </w:r>
      <w:r w:rsidRPr="00004F96">
        <w:tab/>
        <w:t>MBMSInfo document</w:t>
      </w:r>
      <w:bookmarkEnd w:id="363"/>
    </w:p>
    <w:p w14:paraId="6205D66E" w14:textId="4C2233E6" w:rsidR="00536F63" w:rsidRPr="00004F96" w:rsidRDefault="00536F63" w:rsidP="00536F63">
      <w:pPr>
        <w:rPr>
          <w:lang w:eastAsia="zh-CN"/>
        </w:rPr>
      </w:pPr>
      <w:r w:rsidRPr="00004F96">
        <w:rPr>
          <w:rFonts w:hint="eastAsia"/>
          <w:lang w:eastAsia="zh-CN"/>
        </w:rPr>
        <w:t>T</w:t>
      </w:r>
      <w:r w:rsidRPr="00004F96">
        <w:rPr>
          <w:lang w:eastAsia="zh-CN"/>
        </w:rPr>
        <w:t>he &lt;</w:t>
      </w:r>
      <w:r w:rsidR="00085D02">
        <w:t>seal-</w:t>
      </w:r>
      <w:r w:rsidRPr="00004F96">
        <w:rPr>
          <w:lang w:eastAsia="zh-CN"/>
        </w:rPr>
        <w:t>mbms-info&gt; element shall be the root element of the MBMSInfo document.</w:t>
      </w:r>
    </w:p>
    <w:p w14:paraId="6205D66F" w14:textId="67100117" w:rsidR="00536F63" w:rsidRPr="00004F96" w:rsidRDefault="00536F63" w:rsidP="00536F63">
      <w:pPr>
        <w:rPr>
          <w:lang w:eastAsia="zh-CN"/>
        </w:rPr>
      </w:pPr>
      <w:r w:rsidRPr="00004F96">
        <w:rPr>
          <w:lang w:eastAsia="zh-CN"/>
        </w:rPr>
        <w:t>The &lt;</w:t>
      </w:r>
      <w:r w:rsidR="00085D02">
        <w:t>seal-</w:t>
      </w:r>
      <w:r w:rsidRPr="00004F96">
        <w:rPr>
          <w:lang w:eastAsia="zh-CN"/>
        </w:rPr>
        <w: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lastRenderedPageBreak/>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1FF9CF55" w:rsidR="00536F63" w:rsidRPr="00004F96" w:rsidRDefault="00536F63" w:rsidP="00536F63">
      <w:pPr>
        <w:pStyle w:val="B1"/>
        <w:rPr>
          <w:lang w:eastAsia="zh-CN"/>
        </w:rPr>
      </w:pPr>
      <w:r w:rsidRPr="00004F96">
        <w:rPr>
          <w:lang w:eastAsia="zh-CN"/>
        </w:rPr>
        <w:t>d)</w:t>
      </w:r>
      <w:r w:rsidRPr="00004F96">
        <w:rPr>
          <w:lang w:eastAsia="zh-CN"/>
        </w:rPr>
        <w:tab/>
        <w:t>an optional &lt;mbms-reception-quality-level&gt; el</w:t>
      </w:r>
      <w:r w:rsidR="00AF3073">
        <w:rPr>
          <w:lang w:eastAsia="zh-CN"/>
        </w:rPr>
        <w:t>e</w:t>
      </w:r>
      <w:r w:rsidRPr="00004F96">
        <w:rPr>
          <w:lang w:eastAsia="zh-CN"/>
        </w:rPr>
        <w:t>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03C91B7D"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364" w:name="_CR7_3_4"/>
      <w:bookmarkStart w:id="365" w:name="_Toc218596171"/>
      <w:bookmarkEnd w:id="364"/>
      <w:r>
        <w:t>7.3.4</w:t>
      </w:r>
      <w:r>
        <w:tab/>
        <w:t>NetworkQoSManagementInfo document</w:t>
      </w:r>
      <w:bookmarkEnd w:id="365"/>
    </w:p>
    <w:p w14:paraId="343506DD" w14:textId="5BD04571" w:rsidR="00094112" w:rsidRDefault="00094112" w:rsidP="00094112">
      <w:pPr>
        <w:rPr>
          <w:lang w:eastAsia="x-none"/>
        </w:rPr>
      </w:pPr>
      <w:r>
        <w:t xml:space="preserve">The </w:t>
      </w:r>
      <w:r>
        <w:rPr>
          <w:lang w:eastAsia="zh-CN"/>
        </w:rPr>
        <w:t>&lt;</w:t>
      </w:r>
      <w:r w:rsidR="00085D02">
        <w:t>seal-</w:t>
      </w:r>
      <w:r>
        <w:rPr>
          <w:lang w:eastAsia="zh-CN"/>
        </w:rPr>
        <w:t xml:space="preserve">network-QoS-management-info&gt; </w:t>
      </w:r>
      <w:r>
        <w:t>element shall be t</w:t>
      </w:r>
      <w:r>
        <w:rPr>
          <w:lang w:eastAsia="x-none"/>
        </w:rPr>
        <w:t xml:space="preserve">he root element of the </w:t>
      </w:r>
      <w:bookmarkStart w:id="366" w:name="_Hlk83832521"/>
      <w:r>
        <w:t>NetworkQoSManagementInfo</w:t>
      </w:r>
      <w:bookmarkEnd w:id="366"/>
      <w:r>
        <w:rPr>
          <w:lang w:eastAsia="x-none"/>
        </w:rPr>
        <w:t xml:space="preserve"> document.</w:t>
      </w:r>
    </w:p>
    <w:p w14:paraId="71550AFF" w14:textId="5DD53A5D" w:rsidR="00094112" w:rsidRDefault="00094112" w:rsidP="00094112">
      <w:r>
        <w:t>The &lt;</w:t>
      </w:r>
      <w:r w:rsidR="00085D02">
        <w:t>seal-n</w:t>
      </w:r>
      <w:r>
        <w:t>etwork</w:t>
      </w:r>
      <w:r w:rsidR="00085D02">
        <w:t>-</w:t>
      </w:r>
      <w:r>
        <w:t>QoS</w:t>
      </w:r>
      <w:r w:rsidR="00085D02">
        <w:t>-m</w:t>
      </w:r>
      <w:r>
        <w:t xml:space="preserve">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5530441B" w:rsidR="00094112" w:rsidRDefault="00094112" w:rsidP="00094112">
      <w:pPr>
        <w:pStyle w:val="B1"/>
      </w:pPr>
      <w:r>
        <w:t>b)</w:t>
      </w:r>
      <w:r>
        <w:tab/>
        <w:t xml:space="preserve">a </w:t>
      </w:r>
      <w:r>
        <w:rPr>
          <w:lang w:eastAsia="zh-CN"/>
        </w:rPr>
        <w:t xml:space="preserve">&lt;QoS-management-initiation-response&gt; </w:t>
      </w:r>
      <w:r>
        <w:t>element;</w:t>
      </w:r>
    </w:p>
    <w:p w14:paraId="551690D3" w14:textId="77777777" w:rsidR="00094112" w:rsidRDefault="00094112" w:rsidP="00094112">
      <w:pPr>
        <w:pStyle w:val="B1"/>
      </w:pPr>
      <w:r>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534FA928" w14:textId="43B6FFCD" w:rsidR="00381B11" w:rsidRPr="001502A3" w:rsidRDefault="00381B11" w:rsidP="00381B11">
      <w:pPr>
        <w:pStyle w:val="Heading3"/>
      </w:pPr>
      <w:bookmarkStart w:id="367" w:name="_CR7_3_5"/>
      <w:bookmarkStart w:id="368" w:name="_Toc218596172"/>
      <w:bookmarkEnd w:id="367"/>
      <w:r w:rsidRPr="001502A3">
        <w:t>7.3.5</w:t>
      </w:r>
      <w:r w:rsidRPr="001502A3">
        <w:tab/>
        <w:t>Application communication requirements info document</w:t>
      </w:r>
      <w:bookmarkEnd w:id="368"/>
    </w:p>
    <w:p w14:paraId="32194371" w14:textId="77777777" w:rsidR="00381B11" w:rsidRDefault="00381B11" w:rsidP="00381B11">
      <w:r>
        <w:t>The &lt;seal-app-comm-info&gt; element shall be the root element of the Application communication requirements info document.</w:t>
      </w:r>
    </w:p>
    <w:p w14:paraId="0E3D0CB6" w14:textId="77777777" w:rsidR="00381B11" w:rsidRDefault="00381B11" w:rsidP="00381B11">
      <w:r>
        <w:t>The &lt;seal-app-comm-info&gt; element shall include one of the followings:</w:t>
      </w:r>
    </w:p>
    <w:p w14:paraId="571D609B" w14:textId="77777777" w:rsidR="00381B11" w:rsidRDefault="00381B11" w:rsidP="00381B11">
      <w:pPr>
        <w:pStyle w:val="B1"/>
      </w:pPr>
      <w:r>
        <w:t>a)</w:t>
      </w:r>
      <w:r>
        <w:tab/>
        <w:t>a &lt;app-connectivity-request&gt; element;</w:t>
      </w:r>
    </w:p>
    <w:p w14:paraId="1D1006E2" w14:textId="77777777" w:rsidR="00381B11" w:rsidRDefault="00381B11" w:rsidP="00381B11">
      <w:pPr>
        <w:pStyle w:val="B1"/>
      </w:pPr>
      <w:r>
        <w:t>b)</w:t>
      </w:r>
      <w:r>
        <w:tab/>
        <w:t>a &lt;app-connectivity-notify&gt; element;</w:t>
      </w:r>
    </w:p>
    <w:p w14:paraId="0AE4C726" w14:textId="77777777" w:rsidR="00381B11" w:rsidRDefault="00381B11" w:rsidP="00381B11">
      <w:pPr>
        <w:pStyle w:val="B1"/>
      </w:pPr>
      <w:r>
        <w:t>c)</w:t>
      </w:r>
      <w:r>
        <w:tab/>
        <w:t>a &lt;app-connectivity-context-request&gt; element; and</w:t>
      </w:r>
    </w:p>
    <w:p w14:paraId="05B8B561" w14:textId="77777777" w:rsidR="00381B11" w:rsidRDefault="00381B11" w:rsidP="00381B11">
      <w:pPr>
        <w:pStyle w:val="B1"/>
      </w:pPr>
      <w:r>
        <w:t>d)</w:t>
      </w:r>
      <w:r>
        <w:tab/>
        <w:t>a &lt;app-connectivity-context-response&gt; element;</w:t>
      </w:r>
    </w:p>
    <w:p w14:paraId="1A130309" w14:textId="77777777" w:rsidR="00381B11" w:rsidRDefault="00381B11" w:rsidP="00381B11">
      <w:r>
        <w:lastRenderedPageBreak/>
        <w:t>The &lt;app-connectivity-request&gt; element:</w:t>
      </w:r>
    </w:p>
    <w:p w14:paraId="66683DF8" w14:textId="77777777" w:rsidR="00381B11" w:rsidRPr="008F7A9D" w:rsidRDefault="00381B11" w:rsidP="00381B11">
      <w:pPr>
        <w:pStyle w:val="B1"/>
      </w:pPr>
      <w:r w:rsidRPr="008F7A9D">
        <w:t>a)</w:t>
      </w:r>
      <w:r w:rsidRPr="008F7A9D">
        <w:tab/>
      </w:r>
      <w:r>
        <w:t xml:space="preserve">shall include </w:t>
      </w:r>
      <w:r w:rsidRPr="008F7A9D">
        <w:t>a</w:t>
      </w:r>
      <w:r>
        <w:t>n</w:t>
      </w:r>
      <w:r w:rsidRPr="008F7A9D">
        <w:t xml:space="preserve"> &lt;source-val-ue-id&gt; element;</w:t>
      </w:r>
    </w:p>
    <w:p w14:paraId="481E3ACB" w14:textId="77777777" w:rsidR="00381B11" w:rsidRPr="008F7A9D" w:rsidRDefault="00381B11" w:rsidP="00381B11">
      <w:pPr>
        <w:pStyle w:val="B1"/>
      </w:pPr>
      <w:r w:rsidRPr="008F7A9D">
        <w:t>b)</w:t>
      </w:r>
      <w:r w:rsidRPr="008F7A9D">
        <w:tab/>
      </w:r>
      <w:r>
        <w:t xml:space="preserve">shall include </w:t>
      </w:r>
      <w:r w:rsidRPr="008F7A9D">
        <w:t>a</w:t>
      </w:r>
      <w:r>
        <w:t>n</w:t>
      </w:r>
      <w:r w:rsidRPr="008F7A9D">
        <w:t xml:space="preserve"> &lt;source-ip-address&gt; element;</w:t>
      </w:r>
    </w:p>
    <w:p w14:paraId="4AC26692" w14:textId="77777777" w:rsidR="00381B11" w:rsidRPr="008F7A9D" w:rsidRDefault="00381B11" w:rsidP="00381B11">
      <w:pPr>
        <w:pStyle w:val="B1"/>
      </w:pPr>
      <w:r w:rsidRPr="008F7A9D">
        <w:t>c)</w:t>
      </w:r>
      <w:r w:rsidRPr="008F7A9D">
        <w:tab/>
      </w:r>
      <w:r>
        <w:t xml:space="preserve">shall include </w:t>
      </w:r>
      <w:r w:rsidRPr="008F7A9D">
        <w:t>a</w:t>
      </w:r>
      <w:r>
        <w:t>n</w:t>
      </w:r>
      <w:r w:rsidRPr="008F7A9D">
        <w:t xml:space="preserve"> &lt;VAL-service-id&gt; element;</w:t>
      </w:r>
    </w:p>
    <w:p w14:paraId="1EE5CD4D" w14:textId="77777777" w:rsidR="00381B11" w:rsidRPr="008F7A9D" w:rsidRDefault="00381B11" w:rsidP="00381B11">
      <w:pPr>
        <w:pStyle w:val="B1"/>
      </w:pPr>
      <w:r w:rsidRPr="008F7A9D">
        <w:t>d)</w:t>
      </w:r>
      <w:r w:rsidRPr="008F7A9D">
        <w:tab/>
      </w:r>
      <w:r>
        <w:t xml:space="preserve">shall include </w:t>
      </w:r>
      <w:r w:rsidRPr="008F7A9D">
        <w:t>a</w:t>
      </w:r>
      <w:r>
        <w:t>n</w:t>
      </w:r>
      <w:r w:rsidRPr="008F7A9D">
        <w:t xml:space="preserve"> &lt;target-val-ue-id-list&gt; element;</w:t>
      </w:r>
    </w:p>
    <w:p w14:paraId="7101C9C7" w14:textId="77777777" w:rsidR="00381B11" w:rsidRDefault="00381B11" w:rsidP="00381B11">
      <w:pPr>
        <w:pStyle w:val="B1"/>
      </w:pPr>
      <w:r w:rsidRPr="008F7A9D">
        <w:t>e)</w:t>
      </w:r>
      <w:r w:rsidRPr="008F7A9D">
        <w:tab/>
      </w:r>
      <w:r>
        <w:t xml:space="preserve">may include </w:t>
      </w:r>
      <w:r w:rsidRPr="008F7A9D">
        <w:t>a</w:t>
      </w:r>
      <w:r>
        <w:t>n</w:t>
      </w:r>
      <w:r w:rsidRPr="008F7A9D">
        <w:t xml:space="preserve"> &lt;app-service-requirements&gt; element;</w:t>
      </w:r>
      <w:r>
        <w:t xml:space="preserve"> or</w:t>
      </w:r>
    </w:p>
    <w:p w14:paraId="6CA6CA15" w14:textId="77777777" w:rsidR="00381B11" w:rsidRPr="008F7A9D" w:rsidRDefault="00381B11" w:rsidP="00381B11">
      <w:pPr>
        <w:pStyle w:val="B1"/>
      </w:pPr>
      <w:r>
        <w:t>f</w:t>
      </w:r>
      <w:r w:rsidRPr="008F7A9D">
        <w:t>)</w:t>
      </w:r>
      <w:r w:rsidRPr="008F7A9D">
        <w:tab/>
      </w:r>
      <w:r>
        <w:t xml:space="preserve">may include </w:t>
      </w:r>
      <w:r w:rsidRPr="008F7A9D">
        <w:t>a</w:t>
      </w:r>
      <w:r>
        <w:t>n</w:t>
      </w:r>
      <w:r w:rsidRPr="008F7A9D">
        <w:t xml:space="preserve"> &lt;</w:t>
      </w:r>
      <w:r w:rsidRPr="00967869">
        <w:t>app-connectivity-context</w:t>
      </w:r>
      <w:r w:rsidRPr="008F7A9D">
        <w:t>&gt; element;</w:t>
      </w:r>
    </w:p>
    <w:p w14:paraId="55A36BF5" w14:textId="77777777" w:rsidR="00381B11" w:rsidRDefault="00381B11" w:rsidP="00381B11">
      <w:r>
        <w:t>The &lt;</w:t>
      </w:r>
      <w:r w:rsidRPr="008F7A9D">
        <w:t>app-service-requirements</w:t>
      </w:r>
      <w:r>
        <w:t>&gt; element may include any:</w:t>
      </w:r>
    </w:p>
    <w:p w14:paraId="7971783B" w14:textId="77777777" w:rsidR="00381B11" w:rsidRPr="008F7A9D" w:rsidRDefault="00381B11" w:rsidP="00381B11">
      <w:pPr>
        <w:pStyle w:val="B1"/>
      </w:pPr>
      <w:r w:rsidRPr="008F7A9D">
        <w:t>a)</w:t>
      </w:r>
      <w:r w:rsidRPr="008F7A9D">
        <w:tab/>
        <w:t>a &lt;</w:t>
      </w:r>
      <w:r>
        <w:t>packet-size</w:t>
      </w:r>
      <w:r w:rsidRPr="008F7A9D">
        <w:t>&gt; element;</w:t>
      </w:r>
    </w:p>
    <w:p w14:paraId="111E74A9" w14:textId="77777777" w:rsidR="00381B11" w:rsidRPr="008F7A9D" w:rsidRDefault="00381B11" w:rsidP="00381B11">
      <w:pPr>
        <w:pStyle w:val="B1"/>
      </w:pPr>
      <w:r w:rsidRPr="008F7A9D">
        <w:t>b)</w:t>
      </w:r>
      <w:r w:rsidRPr="008F7A9D">
        <w:tab/>
        <w:t>a &lt;</w:t>
      </w:r>
      <w:r>
        <w:t>packet-trans-interval</w:t>
      </w:r>
      <w:r w:rsidRPr="008F7A9D">
        <w:t>&gt; element;</w:t>
      </w:r>
    </w:p>
    <w:p w14:paraId="586E295F" w14:textId="77777777" w:rsidR="00381B11" w:rsidRPr="008F7A9D" w:rsidRDefault="00381B11" w:rsidP="00381B11">
      <w:pPr>
        <w:pStyle w:val="B1"/>
      </w:pPr>
      <w:r w:rsidRPr="008F7A9D">
        <w:t>c)</w:t>
      </w:r>
      <w:r w:rsidRPr="008F7A9D">
        <w:tab/>
        <w:t>a &lt;</w:t>
      </w:r>
      <w:r>
        <w:t>packet-e2e-latency</w:t>
      </w:r>
      <w:r w:rsidRPr="008F7A9D">
        <w:t>&gt; element;</w:t>
      </w:r>
    </w:p>
    <w:p w14:paraId="15360146" w14:textId="77777777" w:rsidR="00381B11" w:rsidRPr="008F7A9D" w:rsidRDefault="00381B11" w:rsidP="00381B11">
      <w:pPr>
        <w:pStyle w:val="B1"/>
      </w:pPr>
      <w:r w:rsidRPr="008F7A9D">
        <w:t>d)</w:t>
      </w:r>
      <w:r w:rsidRPr="008F7A9D">
        <w:tab/>
        <w:t>a &lt;</w:t>
      </w:r>
      <w:r>
        <w:t>packet-error-kpi</w:t>
      </w:r>
      <w:r w:rsidRPr="008F7A9D">
        <w:t>&gt; element; or</w:t>
      </w:r>
    </w:p>
    <w:p w14:paraId="53DB9326" w14:textId="77777777" w:rsidR="00381B11" w:rsidRPr="008F7A9D" w:rsidRDefault="00381B11" w:rsidP="00381B11">
      <w:pPr>
        <w:pStyle w:val="B1"/>
      </w:pPr>
      <w:r w:rsidRPr="008F7A9D">
        <w:t>e)</w:t>
      </w:r>
      <w:r w:rsidRPr="008F7A9D">
        <w:tab/>
        <w:t>a &lt;</w:t>
      </w:r>
      <w:r>
        <w:t>bitrate</w:t>
      </w:r>
      <w:r w:rsidRPr="008F7A9D">
        <w:t>&gt; element;</w:t>
      </w:r>
    </w:p>
    <w:p w14:paraId="29A905E7" w14:textId="77777777" w:rsidR="00381B11" w:rsidRDefault="00381B11" w:rsidP="00381B11">
      <w:r>
        <w:t>The &lt;</w:t>
      </w:r>
      <w:r w:rsidRPr="00B9482B">
        <w:t>app-connectivity-context</w:t>
      </w:r>
      <w:r>
        <w:t>&gt; element may include any of the following:</w:t>
      </w:r>
    </w:p>
    <w:p w14:paraId="54543460" w14:textId="77777777" w:rsidR="00381B11" w:rsidRPr="008F7A9D" w:rsidRDefault="00381B11" w:rsidP="00381B11">
      <w:pPr>
        <w:pStyle w:val="B1"/>
      </w:pPr>
      <w:r w:rsidRPr="008F7A9D">
        <w:t>a)</w:t>
      </w:r>
      <w:r w:rsidRPr="008F7A9D">
        <w:tab/>
        <w:t>a &lt;</w:t>
      </w:r>
      <w:r>
        <w:t>location</w:t>
      </w:r>
      <w:r w:rsidRPr="008F7A9D">
        <w:t>&gt; element;</w:t>
      </w:r>
    </w:p>
    <w:p w14:paraId="3D6A2F53" w14:textId="77777777" w:rsidR="00381B11" w:rsidRPr="008F7A9D" w:rsidRDefault="00381B11" w:rsidP="00381B11">
      <w:pPr>
        <w:pStyle w:val="B1"/>
      </w:pPr>
      <w:r w:rsidRPr="008F7A9D">
        <w:t>b)</w:t>
      </w:r>
      <w:r w:rsidRPr="008F7A9D">
        <w:tab/>
        <w:t>a &lt;</w:t>
      </w:r>
      <w:r>
        <w:t>speed</w:t>
      </w:r>
      <w:r w:rsidRPr="008F7A9D">
        <w:t>&gt; element;</w:t>
      </w:r>
      <w:r>
        <w:t xml:space="preserve"> or</w:t>
      </w:r>
    </w:p>
    <w:p w14:paraId="2DA664EF" w14:textId="77777777" w:rsidR="00381B11" w:rsidRPr="008F7A9D" w:rsidRDefault="00381B11" w:rsidP="00381B11">
      <w:pPr>
        <w:pStyle w:val="B1"/>
      </w:pPr>
      <w:r w:rsidRPr="008F7A9D">
        <w:t>c)</w:t>
      </w:r>
      <w:r w:rsidRPr="008F7A9D">
        <w:tab/>
        <w:t>a &lt;</w:t>
      </w:r>
      <w:r>
        <w:t>direction</w:t>
      </w:r>
      <w:r w:rsidRPr="008F7A9D">
        <w:t>&gt; element;</w:t>
      </w:r>
    </w:p>
    <w:p w14:paraId="637B003C" w14:textId="77777777" w:rsidR="00381B11" w:rsidRDefault="00381B11" w:rsidP="00381B11">
      <w:r>
        <w:t>The &lt;app-connectivity-notify&gt; element:</w:t>
      </w:r>
    </w:p>
    <w:p w14:paraId="00C4EEB8" w14:textId="77777777" w:rsidR="00381B11" w:rsidRPr="008F7A9D" w:rsidRDefault="00381B11" w:rsidP="00381B11">
      <w:pPr>
        <w:pStyle w:val="B1"/>
      </w:pPr>
      <w:r w:rsidRPr="008F7A9D">
        <w:t>a)</w:t>
      </w:r>
      <w:r w:rsidRPr="008F7A9D">
        <w:tab/>
        <w:t>a &lt;</w:t>
      </w:r>
      <w:r>
        <w:t>session-info</w:t>
      </w:r>
      <w:r w:rsidRPr="008F7A9D">
        <w:t>&gt; element;</w:t>
      </w:r>
    </w:p>
    <w:p w14:paraId="1E06B20F" w14:textId="77777777" w:rsidR="00381B11" w:rsidRDefault="00381B11" w:rsidP="00381B11">
      <w:pPr>
        <w:pStyle w:val="B1"/>
      </w:pPr>
      <w:r w:rsidRPr="008F7A9D">
        <w:t>b)</w:t>
      </w:r>
      <w:r w:rsidRPr="008F7A9D">
        <w:tab/>
        <w:t>a &lt;VAL-service-id&gt; element;</w:t>
      </w:r>
    </w:p>
    <w:p w14:paraId="01E9992F" w14:textId="77777777" w:rsidR="00381B11" w:rsidRPr="008F7A9D" w:rsidRDefault="00381B11" w:rsidP="00381B11">
      <w:pPr>
        <w:pStyle w:val="B1"/>
      </w:pPr>
      <w:r>
        <w:t>c)</w:t>
      </w:r>
      <w:r>
        <w:tab/>
      </w:r>
      <w:r w:rsidRPr="008F7A9D">
        <w:t>a &lt;</w:t>
      </w:r>
      <w:r>
        <w:t>requestor</w:t>
      </w:r>
      <w:r w:rsidRPr="008F7A9D">
        <w:t>-</w:t>
      </w:r>
      <w:r>
        <w:t>val</w:t>
      </w:r>
      <w:r w:rsidRPr="008F7A9D">
        <w:t>-</w:t>
      </w:r>
      <w:r>
        <w:t>ue-id</w:t>
      </w:r>
      <w:r w:rsidRPr="008F7A9D">
        <w:t>&gt; element;</w:t>
      </w:r>
      <w:r>
        <w:t xml:space="preserve"> and</w:t>
      </w:r>
    </w:p>
    <w:p w14:paraId="79A653BC" w14:textId="77777777" w:rsidR="00381B11" w:rsidRPr="008F7A9D" w:rsidRDefault="00381B11" w:rsidP="00381B11">
      <w:pPr>
        <w:pStyle w:val="B1"/>
      </w:pPr>
      <w:r w:rsidRPr="008F7A9D">
        <w:t>d)</w:t>
      </w:r>
      <w:r w:rsidRPr="008F7A9D">
        <w:tab/>
        <w:t>a &lt;target-val-ue-id-list</w:t>
      </w:r>
      <w:r>
        <w:t>&gt; element</w:t>
      </w:r>
      <w:r w:rsidRPr="008F7A9D">
        <w:t>;</w:t>
      </w:r>
    </w:p>
    <w:p w14:paraId="7CE74992" w14:textId="77777777" w:rsidR="00381B11" w:rsidRDefault="00381B11" w:rsidP="00381B11">
      <w:r>
        <w:t>The &lt;</w:t>
      </w:r>
      <w:r w:rsidRPr="00C4063E">
        <w:t>app-connectivity-context-request</w:t>
      </w:r>
      <w:r>
        <w:t>&gt; element:</w:t>
      </w:r>
    </w:p>
    <w:p w14:paraId="4FFE5F59" w14:textId="77777777" w:rsidR="00381B11" w:rsidRPr="008F7A9D" w:rsidRDefault="00381B11" w:rsidP="00381B11">
      <w:pPr>
        <w:pStyle w:val="B1"/>
      </w:pPr>
      <w:r w:rsidRPr="008F7A9D">
        <w:t>a)</w:t>
      </w:r>
      <w:r w:rsidRPr="008F7A9D">
        <w:tab/>
        <w:t>a &lt;</w:t>
      </w:r>
      <w:r>
        <w:t>requestor</w:t>
      </w:r>
      <w:r w:rsidRPr="008F7A9D">
        <w:t>-</w:t>
      </w:r>
      <w:r>
        <w:t>val</w:t>
      </w:r>
      <w:r w:rsidRPr="008F7A9D">
        <w:t>-</w:t>
      </w:r>
      <w:r>
        <w:t>ue-id</w:t>
      </w:r>
      <w:r w:rsidRPr="008F7A9D">
        <w:t>&gt; element;</w:t>
      </w:r>
    </w:p>
    <w:p w14:paraId="6C9CB62A" w14:textId="77777777" w:rsidR="00381B11" w:rsidRDefault="00381B11" w:rsidP="00381B11">
      <w:pPr>
        <w:pStyle w:val="B1"/>
      </w:pPr>
      <w:r w:rsidRPr="008F7A9D">
        <w:t>b)</w:t>
      </w:r>
      <w:r w:rsidRPr="008F7A9D">
        <w:tab/>
        <w:t>a &lt;VAL-service-id&gt; element;</w:t>
      </w:r>
      <w:r>
        <w:t xml:space="preserve"> and</w:t>
      </w:r>
    </w:p>
    <w:p w14:paraId="53056B7B" w14:textId="77777777" w:rsidR="00381B11" w:rsidRPr="008F7A9D" w:rsidRDefault="00381B11" w:rsidP="00381B11">
      <w:pPr>
        <w:pStyle w:val="B1"/>
      </w:pPr>
      <w:r>
        <w:t>c)</w:t>
      </w:r>
      <w:r>
        <w:tab/>
      </w:r>
      <w:r w:rsidRPr="008F7A9D">
        <w:t>a &lt;VAL-</w:t>
      </w:r>
      <w:r>
        <w:t>specific</w:t>
      </w:r>
      <w:r w:rsidRPr="008F7A9D">
        <w:t>-</w:t>
      </w:r>
      <w:r>
        <w:t>context</w:t>
      </w:r>
      <w:r w:rsidRPr="008F7A9D">
        <w:t>&gt; element</w:t>
      </w:r>
      <w:r>
        <w:t>.</w:t>
      </w:r>
    </w:p>
    <w:p w14:paraId="2F8FBFB3" w14:textId="084AB2C3" w:rsidR="00381B11" w:rsidRDefault="00381B11" w:rsidP="00381B11">
      <w:r>
        <w:t>The &lt;</w:t>
      </w:r>
      <w:r w:rsidRPr="00C4063E">
        <w:t>app-connectivity-context-re</w:t>
      </w:r>
      <w:r>
        <w:t>sponse&gt; element may include and an</w:t>
      </w:r>
      <w:r w:rsidRPr="008F7A9D">
        <w:t xml:space="preserve"> &lt;</w:t>
      </w:r>
      <w:r w:rsidRPr="002A1BDA">
        <w:t>app-connectivity-context</w:t>
      </w:r>
      <w:r w:rsidRPr="008F7A9D">
        <w:t>&gt; element</w:t>
      </w:r>
      <w:r>
        <w:t>.</w:t>
      </w:r>
    </w:p>
    <w:p w14:paraId="51FB2B00" w14:textId="685F4DC7" w:rsidR="00C66174" w:rsidRPr="001502A3" w:rsidRDefault="00C66174" w:rsidP="00C66174">
      <w:pPr>
        <w:pStyle w:val="Heading3"/>
      </w:pPr>
      <w:bookmarkStart w:id="369" w:name="_CR7_3_6"/>
      <w:bookmarkStart w:id="370" w:name="_Toc218596173"/>
      <w:bookmarkEnd w:id="369"/>
      <w:r w:rsidRPr="001502A3">
        <w:t>7.3.6</w:t>
      </w:r>
      <w:r w:rsidRPr="001502A3">
        <w:tab/>
        <w:t>SEAL MBS Usage Info document</w:t>
      </w:r>
      <w:bookmarkEnd w:id="370"/>
    </w:p>
    <w:p w14:paraId="2BAD7C10" w14:textId="77777777" w:rsidR="00C66174" w:rsidRPr="00004F96" w:rsidRDefault="00C66174" w:rsidP="00C66174">
      <w:pPr>
        <w:rPr>
          <w:lang w:eastAsia="zh-CN"/>
        </w:rPr>
      </w:pPr>
      <w:r w:rsidRPr="00004F96">
        <w:rPr>
          <w:rFonts w:hint="eastAsia"/>
          <w:lang w:eastAsia="zh-CN"/>
        </w:rPr>
        <w:t>T</w:t>
      </w:r>
      <w:r w:rsidRPr="00004F96">
        <w:rPr>
          <w:lang w:eastAsia="zh-CN"/>
        </w:rPr>
        <w:t>he &lt;</w:t>
      </w:r>
      <w:r w:rsidRPr="00960BFE">
        <w:rPr>
          <w:lang w:eastAsia="zh-CN"/>
        </w:rPr>
        <w:t>seal-mbs-usage-info</w:t>
      </w:r>
      <w:r w:rsidRPr="00004F96">
        <w:rPr>
          <w:lang w:eastAsia="zh-CN"/>
        </w:rPr>
        <w:t>&gt; element shal</w:t>
      </w:r>
      <w:r>
        <w:rPr>
          <w:lang w:eastAsia="zh-CN"/>
        </w:rPr>
        <w:t>l be the root element of the MB</w:t>
      </w:r>
      <w:r w:rsidRPr="00004F96">
        <w:rPr>
          <w:lang w:eastAsia="zh-CN"/>
        </w:rPr>
        <w:t>SInfo document.</w:t>
      </w:r>
    </w:p>
    <w:p w14:paraId="397D3C38" w14:textId="77777777" w:rsidR="00C66174" w:rsidRPr="00004F96" w:rsidRDefault="00C66174" w:rsidP="00C66174">
      <w:pPr>
        <w:rPr>
          <w:lang w:eastAsia="zh-CN"/>
        </w:rPr>
      </w:pPr>
      <w:r w:rsidRPr="00004F96">
        <w:rPr>
          <w:lang w:eastAsia="zh-CN"/>
        </w:rPr>
        <w:t>The &lt;</w:t>
      </w:r>
      <w:r w:rsidRPr="00960BFE">
        <w:rPr>
          <w:lang w:eastAsia="zh-CN"/>
        </w:rPr>
        <w:t>seal-mbs-usage-info</w:t>
      </w:r>
      <w:r w:rsidRPr="00004F96">
        <w:rPr>
          <w:lang w:eastAsia="zh-CN"/>
        </w:rPr>
        <w:t>&gt; element shall include one of the followings:</w:t>
      </w:r>
    </w:p>
    <w:p w14:paraId="147BF1FC"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one or more &lt;</w:t>
      </w:r>
      <w:r>
        <w:rPr>
          <w:lang w:eastAsia="zh-CN"/>
        </w:rPr>
        <w:t>mbs-</w:t>
      </w:r>
      <w:r w:rsidRPr="00004F96">
        <w:rPr>
          <w:lang w:eastAsia="zh-CN"/>
        </w:rPr>
        <w:t>announcement&gt; elements;</w:t>
      </w:r>
    </w:p>
    <w:p w14:paraId="71FF0884" w14:textId="77777777" w:rsidR="00C66174" w:rsidRDefault="00C66174" w:rsidP="00C66174">
      <w:pPr>
        <w:pStyle w:val="B1"/>
        <w:rPr>
          <w:lang w:eastAsia="zh-CN"/>
        </w:rPr>
      </w:pPr>
      <w:r>
        <w:rPr>
          <w:lang w:eastAsia="zh-CN"/>
        </w:rPr>
        <w:t>b)</w:t>
      </w:r>
      <w:r>
        <w:rPr>
          <w:lang w:eastAsia="zh-CN"/>
        </w:rPr>
        <w:tab/>
        <w:t>an &lt;mb</w:t>
      </w:r>
      <w:r w:rsidRPr="00004F96">
        <w:rPr>
          <w:lang w:eastAsia="zh-CN"/>
        </w:rPr>
        <w:t>s-listening-status-report&gt; element;</w:t>
      </w:r>
    </w:p>
    <w:p w14:paraId="5FF6A417" w14:textId="77777777" w:rsidR="00C66174" w:rsidRPr="00004F96" w:rsidRDefault="00C66174" w:rsidP="00C66174">
      <w:pPr>
        <w:pStyle w:val="B1"/>
        <w:rPr>
          <w:lang w:eastAsia="zh-CN"/>
        </w:rPr>
      </w:pPr>
      <w:r>
        <w:rPr>
          <w:lang w:eastAsia="zh-CN"/>
        </w:rPr>
        <w:t>c)</w:t>
      </w:r>
      <w:r>
        <w:rPr>
          <w:lang w:eastAsia="zh-CN"/>
        </w:rPr>
        <w:tab/>
        <w:t>an &lt;mb</w:t>
      </w:r>
      <w:r w:rsidRPr="00004F96">
        <w:rPr>
          <w:lang w:eastAsia="zh-CN"/>
        </w:rPr>
        <w:t>s-</w:t>
      </w:r>
      <w:r>
        <w:rPr>
          <w:lang w:eastAsia="zh-CN"/>
        </w:rPr>
        <w:t>sess</w:t>
      </w:r>
      <w:r w:rsidRPr="00004F96">
        <w:rPr>
          <w:lang w:eastAsia="zh-CN"/>
        </w:rPr>
        <w:t>ion-</w:t>
      </w:r>
      <w:r>
        <w:rPr>
          <w:lang w:eastAsia="zh-CN"/>
        </w:rPr>
        <w:t>join</w:t>
      </w:r>
      <w:r w:rsidRPr="00004F96">
        <w:rPr>
          <w:lang w:eastAsia="zh-CN"/>
        </w:rPr>
        <w:t>-</w:t>
      </w:r>
      <w:r>
        <w:rPr>
          <w:lang w:eastAsia="zh-CN"/>
        </w:rPr>
        <w:t>notifica</w:t>
      </w:r>
      <w:r w:rsidRPr="00004F96">
        <w:rPr>
          <w:lang w:eastAsia="zh-CN"/>
        </w:rPr>
        <w:t>tion&gt; element;</w:t>
      </w:r>
      <w:r>
        <w:rPr>
          <w:lang w:eastAsia="zh-CN"/>
        </w:rPr>
        <w:t xml:space="preserve"> or</w:t>
      </w:r>
    </w:p>
    <w:p w14:paraId="1401F52D"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t>a &lt;</w:t>
      </w:r>
      <w:r>
        <w:rPr>
          <w:lang w:eastAsia="zh-CN"/>
        </w:rPr>
        <w:t>mbs-resource-</w:t>
      </w:r>
      <w:r w:rsidRPr="00004F96">
        <w:rPr>
          <w:lang w:eastAsia="zh-CN"/>
        </w:rPr>
        <w:t>request&gt; element;</w:t>
      </w:r>
    </w:p>
    <w:p w14:paraId="2A278BA0" w14:textId="77777777" w:rsidR="00C66174" w:rsidRPr="00004F96" w:rsidRDefault="00C66174" w:rsidP="00C66174">
      <w:pPr>
        <w:rPr>
          <w:lang w:eastAsia="zh-CN"/>
        </w:rPr>
      </w:pPr>
      <w:r w:rsidRPr="00004F96">
        <w:rPr>
          <w:lang w:eastAsia="zh-CN"/>
        </w:rPr>
        <w:lastRenderedPageBreak/>
        <w:t>The &lt;</w:t>
      </w:r>
      <w:r>
        <w:rPr>
          <w:lang w:eastAsia="zh-CN"/>
        </w:rPr>
        <w:t>mbs-</w:t>
      </w:r>
      <w:r w:rsidRPr="00004F96">
        <w:rPr>
          <w:lang w:eastAsia="zh-CN"/>
        </w:rPr>
        <w:t>announcement&gt; element shall include:</w:t>
      </w:r>
    </w:p>
    <w:p w14:paraId="4A244F84" w14:textId="3DD7D081" w:rsidR="00C66174" w:rsidRDefault="00C66174" w:rsidP="00F66C90">
      <w:pPr>
        <w:pStyle w:val="B1"/>
        <w:numPr>
          <w:ilvl w:val="0"/>
          <w:numId w:val="40"/>
        </w:numPr>
      </w:pPr>
      <w:r w:rsidRPr="00004F96">
        <w:rPr>
          <w:lang w:eastAsia="zh-CN"/>
        </w:rPr>
        <w:t>a &lt;</w:t>
      </w:r>
      <w:r w:rsidRPr="00960BFE">
        <w:rPr>
          <w:lang w:eastAsia="zh-CN"/>
        </w:rPr>
        <w:t>mbs-session-id</w:t>
      </w:r>
      <w:r w:rsidRPr="00004F96">
        <w:rPr>
          <w:lang w:eastAsia="zh-CN"/>
        </w:rPr>
        <w:t>&gt; element</w:t>
      </w:r>
      <w:r w:rsidR="00F66C90">
        <w:rPr>
          <w:lang w:eastAsia="zh-CN"/>
        </w:rPr>
        <w:t xml:space="preserve"> </w:t>
      </w:r>
      <w:r w:rsidR="00F66C90">
        <w:t>shall include one of the following:</w:t>
      </w:r>
    </w:p>
    <w:p w14:paraId="54005002" w14:textId="77777777" w:rsidR="00F66C90" w:rsidRPr="008F7A9D" w:rsidRDefault="00F66C90" w:rsidP="00F66C90">
      <w:pPr>
        <w:pStyle w:val="B2"/>
        <w:overflowPunct/>
        <w:autoSpaceDE/>
        <w:autoSpaceDN/>
        <w:adjustRightInd/>
        <w:textAlignment w:val="auto"/>
      </w:pPr>
      <w:r>
        <w:t>1</w:t>
      </w:r>
      <w:r w:rsidRPr="008F7A9D">
        <w:t>)</w:t>
      </w:r>
      <w:r w:rsidRPr="008F7A9D">
        <w:tab/>
        <w:t>a &lt;</w:t>
      </w:r>
      <w:r>
        <w:t>tmgi</w:t>
      </w:r>
      <w:r w:rsidRPr="008F7A9D">
        <w:t>&gt; element;</w:t>
      </w:r>
    </w:p>
    <w:p w14:paraId="2B0A4614" w14:textId="77777777" w:rsidR="00F66C90" w:rsidRPr="008F7A9D" w:rsidRDefault="00F66C90" w:rsidP="00F66C90">
      <w:pPr>
        <w:pStyle w:val="B2"/>
        <w:overflowPunct/>
        <w:autoSpaceDE/>
        <w:autoSpaceDN/>
        <w:adjustRightInd/>
        <w:textAlignment w:val="auto"/>
      </w:pPr>
      <w:r>
        <w:t>2</w:t>
      </w:r>
      <w:r w:rsidRPr="008F7A9D">
        <w:t>)</w:t>
      </w:r>
      <w:r w:rsidRPr="008F7A9D">
        <w:tab/>
        <w:t>a &lt;</w:t>
      </w:r>
      <w:r>
        <w:t>ip4-address</w:t>
      </w:r>
      <w:r w:rsidRPr="008F7A9D">
        <w:t>&gt; element;</w:t>
      </w:r>
      <w:r>
        <w:t xml:space="preserve"> or</w:t>
      </w:r>
    </w:p>
    <w:p w14:paraId="3BA23BD5" w14:textId="442F2F94" w:rsidR="00F66C90" w:rsidRDefault="00F66C90" w:rsidP="00F66C90">
      <w:pPr>
        <w:pStyle w:val="B2"/>
        <w:overflowPunct/>
        <w:autoSpaceDE/>
        <w:autoSpaceDN/>
        <w:adjustRightInd/>
        <w:textAlignment w:val="auto"/>
        <w:rPr>
          <w:lang w:eastAsia="zh-CN"/>
        </w:rPr>
      </w:pPr>
      <w:r>
        <w:t>3</w:t>
      </w:r>
      <w:r w:rsidRPr="008F7A9D">
        <w:t>)</w:t>
      </w:r>
      <w:r w:rsidRPr="008F7A9D">
        <w:tab/>
        <w:t>a &lt;</w:t>
      </w:r>
      <w:r>
        <w:t>ipv6-address</w:t>
      </w:r>
      <w:r w:rsidRPr="008F7A9D">
        <w:t>&gt; element</w:t>
      </w:r>
      <w:r w:rsidRPr="00004F96">
        <w:t>;</w:t>
      </w:r>
    </w:p>
    <w:p w14:paraId="6E0B6559" w14:textId="77777777" w:rsidR="00C66174" w:rsidRDefault="00C66174" w:rsidP="00C66174">
      <w:pPr>
        <w:pStyle w:val="B1"/>
        <w:rPr>
          <w:lang w:eastAsia="zh-CN"/>
        </w:rPr>
      </w:pPr>
      <w:r>
        <w:rPr>
          <w:lang w:eastAsia="zh-CN"/>
        </w:rPr>
        <w:t>b)</w:t>
      </w:r>
      <w:r>
        <w:rPr>
          <w:lang w:eastAsia="zh-CN"/>
        </w:rPr>
        <w:tab/>
        <w:t>a &lt;</w:t>
      </w:r>
      <w:r w:rsidRPr="00960BFE">
        <w:rPr>
          <w:lang w:eastAsia="zh-CN"/>
        </w:rPr>
        <w:t>mbs-session-props</w:t>
      </w:r>
      <w:r>
        <w:rPr>
          <w:lang w:eastAsia="zh-CN"/>
        </w:rPr>
        <w:t>&gt; element shall include:</w:t>
      </w:r>
    </w:p>
    <w:p w14:paraId="463C04D6"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&gt; element;</w:t>
      </w:r>
    </w:p>
    <w:p w14:paraId="0792692D"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16D99840" w14:textId="77777777" w:rsidR="00C66174" w:rsidRPr="00004F96" w:rsidRDefault="00C66174" w:rsidP="00C66174">
      <w:pPr>
        <w:pStyle w:val="B3"/>
        <w:rPr>
          <w:lang w:eastAsia="zh-CN"/>
        </w:rPr>
      </w:pPr>
      <w:r>
        <w:rPr>
          <w:lang w:eastAsia="zh-CN"/>
        </w:rPr>
        <w:t>A)</w:t>
      </w:r>
      <w:r>
        <w:rPr>
          <w:lang w:eastAsia="zh-CN"/>
        </w:rPr>
        <w:tab/>
        <w:t>a &lt;</w:t>
      </w:r>
      <w:r w:rsidRPr="007D14A5">
        <w:rPr>
          <w:lang w:eastAsia="zh-CN"/>
        </w:rPr>
        <w:t>mbs-service-area-id</w:t>
      </w:r>
      <w:r>
        <w:rPr>
          <w:lang w:eastAsia="zh-CN"/>
        </w:rPr>
        <w:t>&gt; element;</w:t>
      </w:r>
    </w:p>
    <w:p w14:paraId="34B28BDE" w14:textId="77777777" w:rsidR="00C66174" w:rsidRPr="00004F96" w:rsidRDefault="00C66174" w:rsidP="00C66174">
      <w:pPr>
        <w:pStyle w:val="B1"/>
        <w:rPr>
          <w:lang w:eastAsia="zh-CN"/>
        </w:rPr>
      </w:pPr>
      <w:r>
        <w:rPr>
          <w:lang w:eastAsia="zh-CN"/>
        </w:rPr>
        <w:t>c</w:t>
      </w:r>
      <w:r w:rsidRPr="00004F96">
        <w:rPr>
          <w:lang w:eastAsia="zh-CN"/>
        </w:rPr>
        <w:t>)</w:t>
      </w:r>
      <w:r w:rsidRPr="00004F96">
        <w:rPr>
          <w:lang w:eastAsia="zh-CN"/>
        </w:rPr>
        <w:tab/>
        <w:t>an optional &lt;</w:t>
      </w:r>
      <w:r w:rsidRPr="00960BFE">
        <w:rPr>
          <w:lang w:eastAsia="zh-CN"/>
        </w:rPr>
        <w:t>mbs-listening-status-notify</w:t>
      </w:r>
      <w:r w:rsidRPr="00004F96">
        <w:rPr>
          <w:lang w:eastAsia="zh-CN"/>
        </w:rPr>
        <w:t>&gt; element;</w:t>
      </w:r>
    </w:p>
    <w:p w14:paraId="40AC9B77"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t>an optional &lt;</w:t>
      </w:r>
      <w:r w:rsidRPr="00960BFE">
        <w:rPr>
          <w:lang w:eastAsia="zh-CN"/>
        </w:rPr>
        <w:t>mbs-session-join-notify</w:t>
      </w:r>
      <w:r w:rsidRPr="00004F96">
        <w:rPr>
          <w:lang w:eastAsia="zh-CN"/>
        </w:rPr>
        <w:t>&gt; element;</w:t>
      </w:r>
    </w:p>
    <w:p w14:paraId="38D4F993" w14:textId="77777777" w:rsidR="00C66174" w:rsidRPr="00004F96" w:rsidRDefault="00C66174" w:rsidP="00C66174">
      <w:pPr>
        <w:pStyle w:val="B1"/>
        <w:rPr>
          <w:lang w:eastAsia="zh-CN"/>
        </w:rPr>
      </w:pPr>
      <w:r>
        <w:rPr>
          <w:lang w:eastAsia="zh-CN"/>
        </w:rPr>
        <w:t>e</w:t>
      </w:r>
      <w:r w:rsidRPr="00004F96">
        <w:rPr>
          <w:lang w:eastAsia="zh-CN"/>
        </w:rPr>
        <w:t>)</w:t>
      </w:r>
      <w:r w:rsidRPr="00004F96">
        <w:rPr>
          <w:lang w:eastAsia="zh-CN"/>
        </w:rPr>
        <w:tab/>
        <w:t>an optional &lt;</w:t>
      </w:r>
      <w:r w:rsidRPr="00960BFE">
        <w:rPr>
          <w:lang w:eastAsia="zh-CN"/>
        </w:rPr>
        <w:t>mbs-announcement-acknowledgement</w:t>
      </w:r>
      <w:r w:rsidRPr="00004F96">
        <w:rPr>
          <w:lang w:eastAsia="zh-CN"/>
        </w:rPr>
        <w:t>&gt; element;</w:t>
      </w:r>
    </w:p>
    <w:p w14:paraId="5D7751F8" w14:textId="77777777" w:rsidR="00C66174" w:rsidRPr="00004F96" w:rsidRDefault="00C66174" w:rsidP="00C66174">
      <w:pPr>
        <w:pStyle w:val="B1"/>
        <w:rPr>
          <w:lang w:eastAsia="zh-CN"/>
        </w:rPr>
      </w:pPr>
      <w:r>
        <w:rPr>
          <w:lang w:eastAsia="zh-CN"/>
        </w:rPr>
        <w:t>f)</w:t>
      </w:r>
      <w:r>
        <w:rPr>
          <w:lang w:eastAsia="zh-CN"/>
        </w:rPr>
        <w:tab/>
        <w:t>a</w:t>
      </w:r>
      <w:r w:rsidRPr="00004F96">
        <w:rPr>
          <w:lang w:eastAsia="zh-CN"/>
        </w:rPr>
        <w:t xml:space="preserve"> &lt;seal-mbs-sdp&gt; element;</w:t>
      </w:r>
      <w:r>
        <w:rPr>
          <w:lang w:eastAsia="zh-CN"/>
        </w:rPr>
        <w:t xml:space="preserve"> and</w:t>
      </w:r>
    </w:p>
    <w:p w14:paraId="45908191" w14:textId="77777777" w:rsidR="00C66174" w:rsidRPr="00004F96" w:rsidRDefault="00C66174" w:rsidP="00C66174">
      <w:pPr>
        <w:pStyle w:val="B1"/>
        <w:rPr>
          <w:lang w:eastAsia="zh-CN"/>
        </w:rPr>
      </w:pPr>
      <w:r w:rsidRPr="00004F96">
        <w:rPr>
          <w:lang w:eastAsia="zh-CN"/>
        </w:rPr>
        <w:t>g)</w:t>
      </w:r>
      <w:r w:rsidRPr="00004F96">
        <w:rPr>
          <w:lang w:eastAsia="zh-CN"/>
        </w:rPr>
        <w:tab/>
      </w:r>
      <w:r>
        <w:rPr>
          <w:lang w:eastAsia="zh-CN"/>
        </w:rPr>
        <w:t>an optional &lt;mbms-announcement</w:t>
      </w:r>
      <w:r w:rsidRPr="00004F96">
        <w:rPr>
          <w:lang w:eastAsia="zh-CN"/>
        </w:rPr>
        <w:t>&gt; element;</w:t>
      </w:r>
    </w:p>
    <w:p w14:paraId="53C775C9" w14:textId="77777777" w:rsidR="00C66174" w:rsidRPr="00004F96" w:rsidRDefault="00C66174" w:rsidP="00C66174">
      <w:pPr>
        <w:rPr>
          <w:lang w:eastAsia="zh-CN"/>
        </w:rPr>
      </w:pPr>
      <w:r>
        <w:rPr>
          <w:lang w:eastAsia="zh-CN"/>
        </w:rPr>
        <w:t>The &lt;mb</w:t>
      </w:r>
      <w:r w:rsidRPr="00004F96">
        <w:rPr>
          <w:lang w:eastAsia="zh-CN"/>
        </w:rPr>
        <w:t>s-listening-status-report&gt; element shall include:</w:t>
      </w:r>
    </w:p>
    <w:p w14:paraId="25FE7F41"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2F64B549" w14:textId="77777777" w:rsidR="00C66174" w:rsidRDefault="00C66174" w:rsidP="00C66174">
      <w:pPr>
        <w:pStyle w:val="B1"/>
        <w:rPr>
          <w:lang w:eastAsia="zh-CN"/>
        </w:rPr>
      </w:pPr>
      <w:r>
        <w:rPr>
          <w:lang w:eastAsia="zh-CN"/>
        </w:rPr>
        <w:t>b)</w:t>
      </w:r>
      <w:r>
        <w:rPr>
          <w:lang w:eastAsia="zh-CN"/>
        </w:rPr>
        <w:tab/>
        <w:t>a &lt;</w:t>
      </w:r>
      <w:r w:rsidRPr="00960BFE">
        <w:rPr>
          <w:lang w:eastAsia="zh-CN"/>
        </w:rPr>
        <w:t>mbs-session-props</w:t>
      </w:r>
      <w:r>
        <w:rPr>
          <w:lang w:eastAsia="zh-CN"/>
        </w:rPr>
        <w:t>&gt; element shall include:</w:t>
      </w:r>
    </w:p>
    <w:p w14:paraId="458B6EBC"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&gt; element;</w:t>
      </w:r>
    </w:p>
    <w:p w14:paraId="11240B80"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2ED9E1E0" w14:textId="77777777" w:rsidR="00C66174" w:rsidRPr="00004F96" w:rsidRDefault="00C66174" w:rsidP="00C66174">
      <w:pPr>
        <w:pStyle w:val="B3"/>
        <w:rPr>
          <w:lang w:eastAsia="zh-CN"/>
        </w:rPr>
      </w:pPr>
      <w:r>
        <w:rPr>
          <w:lang w:eastAsia="zh-CN"/>
        </w:rPr>
        <w:t>A)</w:t>
      </w:r>
      <w:r>
        <w:rPr>
          <w:lang w:eastAsia="zh-CN"/>
        </w:rPr>
        <w:tab/>
        <w:t>a &lt;</w:t>
      </w:r>
      <w:r w:rsidRPr="007D14A5">
        <w:rPr>
          <w:lang w:eastAsia="zh-CN"/>
        </w:rPr>
        <w:t>mbs-service-area-id</w:t>
      </w:r>
      <w:r>
        <w:rPr>
          <w:lang w:eastAsia="zh-CN"/>
        </w:rPr>
        <w:t>&gt; element;</w:t>
      </w:r>
    </w:p>
    <w:p w14:paraId="77BB26F0" w14:textId="77777777" w:rsidR="00C66174" w:rsidRPr="00004F96" w:rsidRDefault="00C66174" w:rsidP="00C66174">
      <w:pPr>
        <w:pStyle w:val="B1"/>
        <w:rPr>
          <w:lang w:eastAsia="zh-CN"/>
        </w:rPr>
      </w:pPr>
      <w:r>
        <w:rPr>
          <w:lang w:eastAsia="zh-CN"/>
        </w:rPr>
        <w:t>c)</w:t>
      </w:r>
      <w:r>
        <w:rPr>
          <w:lang w:eastAsia="zh-CN"/>
        </w:rPr>
        <w:tab/>
        <w:t>a &lt;mbm</w:t>
      </w:r>
      <w:r w:rsidRPr="00004F96">
        <w:rPr>
          <w:lang w:eastAsia="zh-CN"/>
        </w:rPr>
        <w:t>-listening-status&gt; element;</w:t>
      </w:r>
      <w:r>
        <w:rPr>
          <w:lang w:eastAsia="zh-CN"/>
        </w:rPr>
        <w:t xml:space="preserve"> and</w:t>
      </w:r>
    </w:p>
    <w:p w14:paraId="61D1B9D9" w14:textId="77777777" w:rsidR="00C66174" w:rsidRDefault="00C66174" w:rsidP="00C66174">
      <w:pPr>
        <w:pStyle w:val="B1"/>
        <w:rPr>
          <w:lang w:eastAsia="zh-CN"/>
        </w:rPr>
      </w:pPr>
      <w:r>
        <w:rPr>
          <w:lang w:eastAsia="zh-CN"/>
        </w:rPr>
        <w:t>d)</w:t>
      </w:r>
      <w:r>
        <w:rPr>
          <w:lang w:eastAsia="zh-CN"/>
        </w:rPr>
        <w:tab/>
        <w:t>an optional &lt;mb</w:t>
      </w:r>
      <w:r w:rsidRPr="00004F96">
        <w:rPr>
          <w:lang w:eastAsia="zh-CN"/>
        </w:rPr>
        <w:t>s-reception-quality-level&gt; el</w:t>
      </w:r>
      <w:r>
        <w:rPr>
          <w:lang w:eastAsia="zh-CN"/>
        </w:rPr>
        <w:t>ement;</w:t>
      </w:r>
    </w:p>
    <w:p w14:paraId="45D3B2FE" w14:textId="77777777" w:rsidR="00C66174" w:rsidRDefault="00C66174" w:rsidP="003B0829">
      <w:pPr>
        <w:rPr>
          <w:lang w:eastAsia="zh-CN"/>
        </w:rPr>
      </w:pPr>
      <w:r w:rsidRPr="00004F96">
        <w:rPr>
          <w:lang w:eastAsia="zh-CN"/>
        </w:rPr>
        <w:t>The &lt;</w:t>
      </w:r>
      <w:r w:rsidRPr="00FE6A18">
        <w:rPr>
          <w:lang w:eastAsia="zh-CN"/>
        </w:rPr>
        <w:t>mbs-session-join-notification</w:t>
      </w:r>
      <w:r w:rsidRPr="00004F96">
        <w:rPr>
          <w:lang w:eastAsia="zh-CN"/>
        </w:rPr>
        <w:t>&gt; element shall include:</w:t>
      </w:r>
    </w:p>
    <w:p w14:paraId="65868919" w14:textId="77777777" w:rsidR="00C66174" w:rsidRPr="00004F96" w:rsidRDefault="00C66174" w:rsidP="00C66174">
      <w:pPr>
        <w:pStyle w:val="B1"/>
        <w:rPr>
          <w:lang w:eastAsia="zh-CN"/>
        </w:rPr>
      </w:pPr>
      <w:r w:rsidRPr="00004F96">
        <w:rPr>
          <w:rFonts w:hint="eastAsia"/>
          <w:lang w:eastAsia="zh-CN"/>
        </w:rPr>
        <w:t>a</w:t>
      </w:r>
      <w:r>
        <w:rPr>
          <w:lang w:eastAsia="zh-CN"/>
        </w:rPr>
        <w:t>)</w:t>
      </w:r>
      <w:r>
        <w:rPr>
          <w:lang w:eastAsia="zh-CN"/>
        </w:rPr>
        <w:tab/>
        <w:t>a</w:t>
      </w:r>
      <w:r w:rsidRPr="00004F96">
        <w:rPr>
          <w:lang w:eastAsia="zh-CN"/>
        </w:rPr>
        <w:t xml:space="preserve"> &lt;</w:t>
      </w:r>
      <w:r w:rsidRPr="00FE6A18">
        <w:rPr>
          <w:lang w:eastAsia="zh-CN"/>
        </w:rPr>
        <w:t>VAL-identities</w:t>
      </w:r>
      <w:r>
        <w:rPr>
          <w:lang w:eastAsia="zh-CN"/>
        </w:rPr>
        <w:t>&gt; element shall include:</w:t>
      </w:r>
    </w:p>
    <w:p w14:paraId="75466137" w14:textId="77777777" w:rsidR="00C66174" w:rsidRPr="00004F96" w:rsidRDefault="00C66174" w:rsidP="00C66174">
      <w:pPr>
        <w:pStyle w:val="B2"/>
      </w:pPr>
      <w:r>
        <w:t>1</w:t>
      </w:r>
      <w:r w:rsidRPr="00004F96">
        <w:t>)</w:t>
      </w:r>
      <w:r w:rsidRPr="00004F96">
        <w:tab/>
        <w:t>a &lt;VAL-user-id&gt; element may include a &lt;VAL-client-id&gt; element; or</w:t>
      </w:r>
    </w:p>
    <w:p w14:paraId="280C72B8" w14:textId="77777777" w:rsidR="00C66174" w:rsidRPr="00004F96" w:rsidRDefault="00C66174" w:rsidP="00C66174">
      <w:pPr>
        <w:pStyle w:val="B2"/>
      </w:pPr>
      <w:r>
        <w:t>2</w:t>
      </w:r>
      <w:r w:rsidRPr="00004F96">
        <w:t>)</w:t>
      </w:r>
      <w:r w:rsidRPr="00004F96">
        <w:tab/>
        <w:t>a &lt;VAL-group-id&gt; element.</w:t>
      </w:r>
    </w:p>
    <w:p w14:paraId="0099BA84" w14:textId="1B66CCB7" w:rsidR="00C66174" w:rsidRDefault="00C66174" w:rsidP="00C66174">
      <w:pPr>
        <w:pStyle w:val="B1"/>
        <w:rPr>
          <w:lang w:eastAsia="zh-CN"/>
        </w:rPr>
      </w:pPr>
      <w:r>
        <w:rPr>
          <w:lang w:eastAsia="zh-CN"/>
        </w:rPr>
        <w:t>b</w:t>
      </w:r>
      <w:r w:rsidRPr="00004F96">
        <w:rPr>
          <w:lang w:eastAsia="zh-CN"/>
        </w:rPr>
        <w:t>)</w:t>
      </w:r>
      <w:r w:rsidRPr="00004F96">
        <w:rPr>
          <w:lang w:eastAsia="zh-CN"/>
        </w:rPr>
        <w:tab/>
        <w:t>a &lt;</w:t>
      </w:r>
      <w:r w:rsidRPr="00960BFE">
        <w:rPr>
          <w:lang w:eastAsia="zh-CN"/>
        </w:rPr>
        <w:t>mbs-session-id</w:t>
      </w:r>
      <w:r w:rsidRPr="00004F96">
        <w:rPr>
          <w:lang w:eastAsia="zh-CN"/>
        </w:rPr>
        <w:t>&gt; element</w:t>
      </w:r>
      <w:r w:rsidR="00750B70" w:rsidRPr="00750B70">
        <w:t xml:space="preserve"> </w:t>
      </w:r>
      <w:r w:rsidR="00750B70">
        <w:t>shall include one of the following</w:t>
      </w:r>
      <w:r w:rsidR="00750B70">
        <w:rPr>
          <w:lang w:eastAsia="zh-CN"/>
        </w:rPr>
        <w:t>:</w:t>
      </w:r>
    </w:p>
    <w:p w14:paraId="56D5ACCC" w14:textId="77777777" w:rsidR="00750B70" w:rsidRPr="008F7A9D" w:rsidRDefault="00750B70" w:rsidP="00750B70">
      <w:pPr>
        <w:pStyle w:val="B2"/>
        <w:overflowPunct/>
        <w:autoSpaceDE/>
        <w:autoSpaceDN/>
        <w:adjustRightInd/>
        <w:textAlignment w:val="auto"/>
      </w:pPr>
      <w:r>
        <w:t>1</w:t>
      </w:r>
      <w:r w:rsidRPr="008F7A9D">
        <w:t>)</w:t>
      </w:r>
      <w:r w:rsidRPr="008F7A9D">
        <w:tab/>
        <w:t>a &lt;</w:t>
      </w:r>
      <w:r>
        <w:t>tmgi</w:t>
      </w:r>
      <w:r w:rsidRPr="008F7A9D">
        <w:t>&gt; element;</w:t>
      </w:r>
    </w:p>
    <w:p w14:paraId="5E52FF53" w14:textId="77777777" w:rsidR="00750B70" w:rsidRPr="008F7A9D" w:rsidRDefault="00750B70" w:rsidP="00750B70">
      <w:pPr>
        <w:pStyle w:val="B2"/>
        <w:overflowPunct/>
        <w:autoSpaceDE/>
        <w:autoSpaceDN/>
        <w:adjustRightInd/>
        <w:textAlignment w:val="auto"/>
      </w:pPr>
      <w:r>
        <w:t>2</w:t>
      </w:r>
      <w:r w:rsidRPr="008F7A9D">
        <w:t>)</w:t>
      </w:r>
      <w:r w:rsidRPr="008F7A9D">
        <w:tab/>
        <w:t>a &lt;</w:t>
      </w:r>
      <w:r>
        <w:t>ip4-address</w:t>
      </w:r>
      <w:r w:rsidRPr="008F7A9D">
        <w:t>&gt; element;</w:t>
      </w:r>
      <w:r>
        <w:t xml:space="preserve"> or</w:t>
      </w:r>
    </w:p>
    <w:p w14:paraId="45192D6D" w14:textId="3119FE9A" w:rsidR="00750B70" w:rsidRDefault="00750B70" w:rsidP="00750B70">
      <w:pPr>
        <w:pStyle w:val="B2"/>
        <w:overflowPunct/>
        <w:autoSpaceDE/>
        <w:autoSpaceDN/>
        <w:adjustRightInd/>
        <w:textAlignment w:val="auto"/>
        <w:rPr>
          <w:lang w:eastAsia="zh-CN"/>
        </w:rPr>
      </w:pPr>
      <w:r>
        <w:t>3</w:t>
      </w:r>
      <w:r w:rsidRPr="008F7A9D">
        <w:t>)</w:t>
      </w:r>
      <w:r w:rsidRPr="008F7A9D">
        <w:tab/>
        <w:t>a &lt;</w:t>
      </w:r>
      <w:r>
        <w:t>ipv6-address</w:t>
      </w:r>
      <w:r w:rsidRPr="008F7A9D">
        <w:t>&gt; element</w:t>
      </w:r>
      <w:r w:rsidRPr="00004F96">
        <w:t>;</w:t>
      </w:r>
    </w:p>
    <w:p w14:paraId="2494F9E0" w14:textId="77777777" w:rsidR="00C66174" w:rsidRPr="00004F96" w:rsidRDefault="00C66174" w:rsidP="00C66174">
      <w:pPr>
        <w:pStyle w:val="B1"/>
        <w:rPr>
          <w:lang w:eastAsia="zh-CN"/>
        </w:rPr>
      </w:pPr>
      <w:r>
        <w:rPr>
          <w:lang w:eastAsia="zh-CN"/>
        </w:rPr>
        <w:t>c)</w:t>
      </w:r>
      <w:r>
        <w:rPr>
          <w:lang w:eastAsia="zh-CN"/>
        </w:rPr>
        <w:tab/>
        <w:t>a</w:t>
      </w:r>
      <w:r w:rsidRPr="00004F96">
        <w:rPr>
          <w:lang w:eastAsia="zh-CN"/>
        </w:rPr>
        <w:t xml:space="preserve"> &lt;</w:t>
      </w:r>
      <w:r w:rsidRPr="00015CDB">
        <w:rPr>
          <w:lang w:eastAsia="zh-CN"/>
        </w:rPr>
        <w:t>mbs-multicast-joining-status</w:t>
      </w:r>
      <w:r w:rsidRPr="00004F96">
        <w:rPr>
          <w:lang w:eastAsia="zh-CN"/>
        </w:rPr>
        <w:t>&gt; element;</w:t>
      </w:r>
      <w:r>
        <w:rPr>
          <w:lang w:eastAsia="zh-CN"/>
        </w:rPr>
        <w:t xml:space="preserve"> and</w:t>
      </w:r>
    </w:p>
    <w:p w14:paraId="0242C864"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r>
      <w:r>
        <w:rPr>
          <w:lang w:eastAsia="zh-CN"/>
        </w:rPr>
        <w:t>an optional &lt;mb</w:t>
      </w:r>
      <w:r w:rsidRPr="00004F96">
        <w:rPr>
          <w:lang w:eastAsia="zh-CN"/>
        </w:rPr>
        <w:t>s-reception-quality-level&gt; el</w:t>
      </w:r>
      <w:r>
        <w:rPr>
          <w:lang w:eastAsia="zh-CN"/>
        </w:rPr>
        <w:t>ement;</w:t>
      </w:r>
    </w:p>
    <w:p w14:paraId="570E6447" w14:textId="77777777" w:rsidR="00C66174" w:rsidRPr="00004F96" w:rsidRDefault="00C66174" w:rsidP="00C66174">
      <w:pPr>
        <w:rPr>
          <w:lang w:eastAsia="zh-CN"/>
        </w:rPr>
      </w:pPr>
      <w:r w:rsidRPr="00004F96">
        <w:rPr>
          <w:lang w:eastAsia="zh-CN"/>
        </w:rPr>
        <w:t>The &lt;</w:t>
      </w:r>
      <w:r w:rsidRPr="00187F65">
        <w:rPr>
          <w:lang w:eastAsia="zh-CN"/>
        </w:rPr>
        <w:t>mbs-resource-</w:t>
      </w:r>
      <w:r w:rsidRPr="00004F96">
        <w:rPr>
          <w:lang w:eastAsia="zh-CN"/>
        </w:rPr>
        <w:t>request&gt; element shall include:</w:t>
      </w:r>
    </w:p>
    <w:p w14:paraId="5E29E5FA"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08688961" w14:textId="77777777" w:rsidR="00C66174" w:rsidRPr="00004F96" w:rsidRDefault="00C66174" w:rsidP="00C66174">
      <w:pPr>
        <w:pStyle w:val="B1"/>
        <w:rPr>
          <w:lang w:eastAsia="zh-CN"/>
        </w:rPr>
      </w:pPr>
      <w:r w:rsidRPr="00004F96">
        <w:rPr>
          <w:lang w:eastAsia="zh-CN"/>
        </w:rPr>
        <w:t>b)</w:t>
      </w:r>
      <w:r w:rsidRPr="00004F96">
        <w:rPr>
          <w:lang w:eastAsia="zh-CN"/>
        </w:rPr>
        <w:tab/>
        <w:t>a &lt;VAL-group-id&gt; element;</w:t>
      </w:r>
    </w:p>
    <w:p w14:paraId="2D6B14BF" w14:textId="77777777" w:rsidR="00C66174" w:rsidRPr="00004F96" w:rsidRDefault="00C66174" w:rsidP="00C66174">
      <w:pPr>
        <w:pStyle w:val="B1"/>
        <w:rPr>
          <w:lang w:eastAsia="zh-CN"/>
        </w:rPr>
      </w:pPr>
      <w:r w:rsidRPr="00004F96">
        <w:rPr>
          <w:lang w:eastAsia="zh-CN"/>
        </w:rPr>
        <w:lastRenderedPageBreak/>
        <w:t>c)</w:t>
      </w:r>
      <w:r w:rsidRPr="00004F96">
        <w:rPr>
          <w:lang w:eastAsia="zh-CN"/>
        </w:rPr>
        <w:tab/>
        <w:t>a &lt;service-announcement-mode&gt; element;</w:t>
      </w:r>
    </w:p>
    <w:p w14:paraId="0007BA4F" w14:textId="77777777" w:rsidR="00C66174" w:rsidRPr="00004F96" w:rsidRDefault="00C66174" w:rsidP="00C66174">
      <w:pPr>
        <w:pStyle w:val="B1"/>
        <w:rPr>
          <w:lang w:eastAsia="zh-CN"/>
        </w:rPr>
      </w:pPr>
      <w:r w:rsidRPr="00004F96">
        <w:rPr>
          <w:lang w:eastAsia="zh-CN"/>
        </w:rPr>
        <w:t>d)</w:t>
      </w:r>
      <w:r w:rsidRPr="00004F96">
        <w:rPr>
          <w:lang w:eastAsia="zh-CN"/>
        </w:rPr>
        <w:tab/>
        <w:t>a &lt;QoS&gt; element;</w:t>
      </w:r>
      <w:r>
        <w:rPr>
          <w:lang w:eastAsia="zh-CN"/>
        </w:rPr>
        <w:t xml:space="preserve"> and</w:t>
      </w:r>
    </w:p>
    <w:p w14:paraId="438310C9" w14:textId="77777777" w:rsidR="00C66174" w:rsidRDefault="00C66174" w:rsidP="00C66174">
      <w:pPr>
        <w:pStyle w:val="B1"/>
        <w:rPr>
          <w:lang w:eastAsia="zh-CN"/>
        </w:rPr>
      </w:pPr>
      <w:r w:rsidRPr="00004F96">
        <w:rPr>
          <w:lang w:eastAsia="zh-CN"/>
        </w:rPr>
        <w:t>e)</w:t>
      </w:r>
      <w:r w:rsidRPr="00004F96">
        <w:rPr>
          <w:lang w:eastAsia="zh-CN"/>
        </w:rPr>
        <w:tab/>
      </w:r>
      <w:r>
        <w:rPr>
          <w:lang w:eastAsia="zh-CN"/>
        </w:rPr>
        <w:t>an optional &lt;</w:t>
      </w:r>
      <w:r w:rsidRPr="007D14A5">
        <w:rPr>
          <w:lang w:eastAsia="zh-CN"/>
        </w:rPr>
        <w:t>mbs-service-areas</w:t>
      </w:r>
      <w:r>
        <w:rPr>
          <w:lang w:eastAsia="zh-CN"/>
        </w:rPr>
        <w:t>&gt; element shall include:</w:t>
      </w:r>
    </w:p>
    <w:p w14:paraId="39636AEE" w14:textId="2BC83DFF" w:rsidR="00C66174" w:rsidRDefault="00C66174" w:rsidP="00C66174">
      <w:pPr>
        <w:pStyle w:val="B2"/>
        <w:rPr>
          <w:lang w:eastAsia="zh-CN"/>
        </w:rPr>
      </w:pPr>
      <w:r>
        <w:rPr>
          <w:lang w:eastAsia="zh-CN"/>
        </w:rPr>
        <w:t>1)</w:t>
      </w:r>
      <w:r>
        <w:rPr>
          <w:lang w:eastAsia="zh-CN"/>
        </w:rPr>
        <w:tab/>
        <w:t>a &lt;</w:t>
      </w:r>
      <w:r w:rsidRPr="007D14A5">
        <w:rPr>
          <w:lang w:eastAsia="zh-CN"/>
        </w:rPr>
        <w:t>mbs-service-area-id</w:t>
      </w:r>
      <w:r>
        <w:rPr>
          <w:lang w:eastAsia="zh-CN"/>
        </w:rPr>
        <w:t>&gt; element;</w:t>
      </w:r>
    </w:p>
    <w:p w14:paraId="6205D6A3" w14:textId="77777777" w:rsidR="00536F63" w:rsidRPr="00004F96" w:rsidRDefault="00536F63" w:rsidP="00536F63">
      <w:pPr>
        <w:pStyle w:val="Heading2"/>
      </w:pPr>
      <w:bookmarkStart w:id="371" w:name="_CR7_4"/>
      <w:bookmarkStart w:id="372" w:name="_Toc218596174"/>
      <w:bookmarkEnd w:id="371"/>
      <w:r w:rsidRPr="00004F96">
        <w:t>7.4</w:t>
      </w:r>
      <w:r w:rsidRPr="00004F96">
        <w:tab/>
        <w:t>XML schema</w:t>
      </w:r>
      <w:bookmarkEnd w:id="372"/>
    </w:p>
    <w:p w14:paraId="6205D6A4" w14:textId="77777777" w:rsidR="00536F63" w:rsidRPr="00004F96" w:rsidRDefault="00536F63" w:rsidP="00536F63">
      <w:pPr>
        <w:pStyle w:val="Heading3"/>
      </w:pPr>
      <w:bookmarkStart w:id="373" w:name="_CR7_4_1"/>
      <w:bookmarkStart w:id="374" w:name="_Toc218596175"/>
      <w:bookmarkEnd w:id="373"/>
      <w:r w:rsidRPr="00004F96">
        <w:t>7.4.1</w:t>
      </w:r>
      <w:r w:rsidRPr="00004F96">
        <w:tab/>
        <w:t>General</w:t>
      </w:r>
      <w:bookmarkEnd w:id="374"/>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Default="00454DD1" w:rsidP="00454DD1">
      <w:pPr>
        <w:pStyle w:val="Heading3"/>
      </w:pPr>
      <w:bookmarkStart w:id="375" w:name="_CR7_4_2"/>
      <w:bookmarkStart w:id="376" w:name="_Toc218596176"/>
      <w:bookmarkEnd w:id="375"/>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376"/>
    </w:p>
    <w:p w14:paraId="6D2BEA0D" w14:textId="77777777" w:rsidR="00AA52F8" w:rsidRDefault="00AA52F8" w:rsidP="00AA52F8">
      <w:pPr>
        <w:pStyle w:val="PL"/>
      </w:pPr>
      <w:r>
        <w:t>&lt;?xml version="1.0" encoding="UTF-8"?&gt;</w:t>
      </w:r>
    </w:p>
    <w:p w14:paraId="48BEE318" w14:textId="77777777" w:rsidR="00AA52F8" w:rsidRDefault="00AA52F8" w:rsidP="00AA52F8">
      <w:pPr>
        <w:pStyle w:val="PL"/>
      </w:pPr>
      <w:r>
        <w:t>&lt;xs:schema xmlns:xs="</w:t>
      </w:r>
      <w:hyperlink r:id="rId11" w:history="1">
        <w:r>
          <w:rPr>
            <w:rStyle w:val="Hyperlink"/>
          </w:rPr>
          <w:t>http://www.w3.org/2001/XMLSchema</w:t>
        </w:r>
      </w:hyperlink>
      <w:r>
        <w:t>"</w:t>
      </w:r>
    </w:p>
    <w:p w14:paraId="5E1AD89F" w14:textId="77777777" w:rsidR="00AA52F8" w:rsidRDefault="00AA52F8" w:rsidP="00AA52F8">
      <w:pPr>
        <w:pStyle w:val="PL"/>
      </w:pPr>
      <w:r>
        <w:t>targetNamespace="urn:3gpp:ns:sealInfo:1.0"</w:t>
      </w:r>
    </w:p>
    <w:p w14:paraId="46F541D9" w14:textId="77777777" w:rsidR="00AA52F8" w:rsidRDefault="00AA52F8" w:rsidP="00AA52F8">
      <w:pPr>
        <w:pStyle w:val="PL"/>
      </w:pPr>
      <w:r>
        <w:t>xmlns:seal</w:t>
      </w:r>
      <w:r>
        <w:rPr>
          <w:lang w:eastAsia="zh-CN"/>
        </w:rPr>
        <w:t>info</w:t>
      </w:r>
      <w:r>
        <w:t>="urn:3gpp:ns:sealInfo:1.0"</w:t>
      </w:r>
    </w:p>
    <w:p w14:paraId="49EC05DC" w14:textId="77777777" w:rsidR="00AA52F8" w:rsidRDefault="00AA52F8" w:rsidP="00AA52F8">
      <w:pPr>
        <w:pStyle w:val="PL"/>
      </w:pPr>
      <w:r>
        <w:t>elementFormDefault="qualified"</w:t>
      </w:r>
    </w:p>
    <w:p w14:paraId="7EA9B590" w14:textId="77777777" w:rsidR="00AA52F8" w:rsidRDefault="00AA52F8" w:rsidP="00AA52F8">
      <w:pPr>
        <w:pStyle w:val="PL"/>
      </w:pPr>
      <w:r>
        <w:t>attributeFormDefault="unqualified"</w:t>
      </w:r>
    </w:p>
    <w:p w14:paraId="4FA7640D" w14:textId="77777777" w:rsidR="00AA52F8" w:rsidRDefault="00AA52F8" w:rsidP="00AA52F8">
      <w:pPr>
        <w:pStyle w:val="PL"/>
      </w:pPr>
      <w:r>
        <w:t>xmlns:xenc="http:</w:t>
      </w:r>
      <w:r>
        <w:rPr>
          <w:lang w:eastAsia="en-GB"/>
        </w:rPr>
        <w:t>//www.w3.org/2001/04/xmlenc#</w:t>
      </w:r>
      <w:r>
        <w:t>"&gt;</w:t>
      </w:r>
    </w:p>
    <w:p w14:paraId="63B6219C" w14:textId="77777777" w:rsidR="00AA52F8" w:rsidRDefault="00AA52F8" w:rsidP="00AA52F8">
      <w:pPr>
        <w:pStyle w:val="PL"/>
      </w:pPr>
      <w:r>
        <w:t xml:space="preserve">  &lt;!-- root XML element --&gt;</w:t>
      </w:r>
    </w:p>
    <w:p w14:paraId="5D34442C" w14:textId="77777777" w:rsidR="00AA52F8" w:rsidRDefault="00AA52F8" w:rsidP="00AA52F8">
      <w:pPr>
        <w:pStyle w:val="PL"/>
      </w:pPr>
      <w:r>
        <w:t xml:space="preserve">  &lt;xs:element name="seal-request-uri" type="sealinfo:sealinfo-Type" id="info"/&gt;</w:t>
      </w:r>
    </w:p>
    <w:p w14:paraId="39283868" w14:textId="77777777" w:rsidR="00AA52F8" w:rsidRDefault="00AA52F8" w:rsidP="00AA52F8">
      <w:pPr>
        <w:pStyle w:val="PL"/>
      </w:pPr>
      <w:r>
        <w:t xml:space="preserve">  &lt;xs:complexType name="sealinfo-Type"&gt;</w:t>
      </w:r>
    </w:p>
    <w:p w14:paraId="5708C140" w14:textId="77777777" w:rsidR="00AA52F8" w:rsidRDefault="00AA52F8" w:rsidP="00AA52F8">
      <w:pPr>
        <w:pStyle w:val="PL"/>
      </w:pPr>
      <w:r>
        <w:t xml:space="preserve">    &lt;xs:sequence&gt;</w:t>
      </w:r>
    </w:p>
    <w:p w14:paraId="05EA9B6E" w14:textId="77777777" w:rsidR="00AA52F8" w:rsidRDefault="00AA52F8" w:rsidP="00AA52F8">
      <w:pPr>
        <w:pStyle w:val="PL"/>
      </w:pPr>
      <w:r>
        <w:t xml:space="preserve">      &lt;xs:element name="VAL-user-id" type="sealinfo:contentType" minOccurs="0"/&gt;</w:t>
      </w:r>
    </w:p>
    <w:p w14:paraId="14598303" w14:textId="77777777" w:rsidR="00AA52F8" w:rsidRDefault="00AA52F8" w:rsidP="00AA52F8">
      <w:pPr>
        <w:pStyle w:val="PL"/>
      </w:pPr>
      <w:r>
        <w:t xml:space="preserve">      &lt;xs:element name="VAL-group-id" type="xs:string" minOccurs="0"/&gt;</w:t>
      </w:r>
    </w:p>
    <w:p w14:paraId="4903B878" w14:textId="77777777" w:rsidR="00AA52F8" w:rsidRDefault="00AA52F8" w:rsidP="00AA52F8">
      <w:pPr>
        <w:pStyle w:val="PL"/>
      </w:pPr>
      <w:r>
        <w:t xml:space="preserve">      &lt;xs:element name="anyExt" type="sealinfo:anyExtType" minOccurs="0"/&gt;</w:t>
      </w:r>
    </w:p>
    <w:p w14:paraId="2EC8BE25" w14:textId="77777777" w:rsidR="00AA52F8" w:rsidRDefault="00AA52F8" w:rsidP="00AA52F8">
      <w:pPr>
        <w:pStyle w:val="PL"/>
      </w:pPr>
      <w:r>
        <w:t xml:space="preserve">      </w:t>
      </w:r>
      <w:bookmarkStart w:id="377" w:name="OLE_LINK52"/>
      <w:bookmarkStart w:id="378" w:name="OLE_LINK53"/>
      <w:r>
        <w:t>&lt;xs:any namespace="##other" processContents="lax" minOccurs="0" maxOccurs="unbounded"/&gt;</w:t>
      </w:r>
    </w:p>
    <w:bookmarkEnd w:id="377"/>
    <w:bookmarkEnd w:id="378"/>
    <w:p w14:paraId="66335028" w14:textId="77777777" w:rsidR="00AA52F8" w:rsidRDefault="00AA52F8" w:rsidP="00AA52F8">
      <w:pPr>
        <w:pStyle w:val="PL"/>
      </w:pPr>
      <w:r>
        <w:t xml:space="preserve">    &lt;/xs:sequence&gt;</w:t>
      </w:r>
    </w:p>
    <w:p w14:paraId="5996E9A5" w14:textId="77777777" w:rsidR="00AA52F8" w:rsidRDefault="00AA52F8" w:rsidP="00AA52F8">
      <w:pPr>
        <w:pStyle w:val="PL"/>
      </w:pPr>
      <w:r>
        <w:t xml:space="preserve">    &lt;xs:anyAttribute namespace="##any" processContents="lax"/&gt;</w:t>
      </w:r>
    </w:p>
    <w:p w14:paraId="0D8E33FD" w14:textId="77777777" w:rsidR="00AA52F8" w:rsidRDefault="00AA52F8" w:rsidP="00AA52F8">
      <w:pPr>
        <w:pStyle w:val="PL"/>
      </w:pPr>
      <w:r>
        <w:t xml:space="preserve">  &lt;/xs:complexType&gt;</w:t>
      </w:r>
    </w:p>
    <w:p w14:paraId="236D2A9B" w14:textId="77777777" w:rsidR="00AA52F8" w:rsidRDefault="00AA52F8" w:rsidP="00AA52F8">
      <w:pPr>
        <w:pStyle w:val="PL"/>
      </w:pPr>
    </w:p>
    <w:p w14:paraId="2E0850E7" w14:textId="77777777" w:rsidR="00AA52F8" w:rsidRDefault="00AA52F8" w:rsidP="00AA52F8">
      <w:pPr>
        <w:pStyle w:val="PL"/>
      </w:pPr>
      <w:r>
        <w:t xml:space="preserve">  &lt;xs:complexType name="contentType"&gt;</w:t>
      </w:r>
    </w:p>
    <w:p w14:paraId="10148A88" w14:textId="77777777" w:rsidR="00AA52F8" w:rsidRDefault="00AA52F8" w:rsidP="00AA52F8">
      <w:pPr>
        <w:pStyle w:val="PL"/>
      </w:pPr>
      <w:r>
        <w:t xml:space="preserve">    &lt;xs:choice&gt;</w:t>
      </w:r>
    </w:p>
    <w:p w14:paraId="7F134A5C" w14:textId="77777777" w:rsidR="00AA52F8" w:rsidRDefault="00AA52F8" w:rsidP="00AA52F8">
      <w:pPr>
        <w:pStyle w:val="PL"/>
      </w:pPr>
      <w:r>
        <w:t xml:space="preserve">      &lt;xs:element name="sealURI" type="xs:anyURI"/&gt;</w:t>
      </w:r>
    </w:p>
    <w:p w14:paraId="2218AC27" w14:textId="77777777" w:rsidR="00AA52F8" w:rsidRDefault="00AA52F8" w:rsidP="00AA52F8">
      <w:pPr>
        <w:pStyle w:val="PL"/>
      </w:pPr>
      <w:r>
        <w:t xml:space="preserve">      &lt;xs:element name="sealString" type="xs:string"/&gt;</w:t>
      </w:r>
    </w:p>
    <w:p w14:paraId="27910A0B" w14:textId="77777777" w:rsidR="00AA52F8" w:rsidRDefault="00AA52F8" w:rsidP="00AA52F8">
      <w:pPr>
        <w:pStyle w:val="PL"/>
      </w:pPr>
      <w:r>
        <w:t xml:space="preserve">      &lt;xs:element name="sealBoolean" type="xs:boolean"/&gt;</w:t>
      </w:r>
    </w:p>
    <w:p w14:paraId="023B127B" w14:textId="77777777" w:rsidR="00AA52F8" w:rsidRDefault="00AA52F8" w:rsidP="00AA52F8">
      <w:pPr>
        <w:pStyle w:val="PL"/>
      </w:pPr>
      <w:r>
        <w:t xml:space="preserve">      &lt;xs:element name="anyExt" type="sealinfo:anyExtType" minOccurs="0"/&gt;</w:t>
      </w:r>
    </w:p>
    <w:p w14:paraId="2F409AED" w14:textId="77777777" w:rsidR="00AA52F8" w:rsidRDefault="00AA52F8" w:rsidP="00AA52F8">
      <w:pPr>
        <w:pStyle w:val="PL"/>
      </w:pPr>
      <w:r>
        <w:t xml:space="preserve">      &lt;xs:any namespace="##other" processContents="lax"/&gt;</w:t>
      </w:r>
    </w:p>
    <w:p w14:paraId="5C845050" w14:textId="77777777" w:rsidR="00AA52F8" w:rsidRDefault="00AA52F8" w:rsidP="00AA52F8">
      <w:pPr>
        <w:pStyle w:val="PL"/>
      </w:pPr>
      <w:r>
        <w:t xml:space="preserve">    &lt;/xs:choice&gt;</w:t>
      </w:r>
    </w:p>
    <w:p w14:paraId="5B09F237" w14:textId="77777777" w:rsidR="00AA52F8" w:rsidRDefault="00AA52F8" w:rsidP="00AA52F8">
      <w:pPr>
        <w:pStyle w:val="PL"/>
      </w:pPr>
      <w:r>
        <w:t xml:space="preserve">    &lt;xs:anyAttribute namespace="##any" processContents="lax"/&gt;</w:t>
      </w:r>
    </w:p>
    <w:p w14:paraId="279E0A10" w14:textId="77777777" w:rsidR="00AA52F8" w:rsidRDefault="00AA52F8" w:rsidP="00AA52F8">
      <w:pPr>
        <w:pStyle w:val="PL"/>
      </w:pPr>
      <w:r>
        <w:t xml:space="preserve">  &lt;/xs:complexType&gt;</w:t>
      </w:r>
    </w:p>
    <w:p w14:paraId="74F4D8BB" w14:textId="77777777" w:rsidR="00AA52F8" w:rsidRDefault="00AA52F8" w:rsidP="00AA52F8">
      <w:pPr>
        <w:pStyle w:val="PL"/>
      </w:pPr>
      <w:bookmarkStart w:id="379" w:name="OLE_LINK41"/>
    </w:p>
    <w:p w14:paraId="702B84BA" w14:textId="77777777" w:rsidR="00AA52F8" w:rsidRPr="008B4095" w:rsidRDefault="00AA52F8" w:rsidP="00AA52F8">
      <w:pPr>
        <w:pStyle w:val="PL"/>
        <w:rPr>
          <w:lang w:eastAsia="zh-CN"/>
        </w:rPr>
      </w:pPr>
      <w:bookmarkStart w:id="380" w:name="OLE_LINK34"/>
      <w:bookmarkStart w:id="381" w:name="OLE_LINK36"/>
      <w:r>
        <w:rPr>
          <w:lang w:eastAsia="zh-CN"/>
        </w:rPr>
        <w:t xml:space="preserve">  </w:t>
      </w:r>
      <w:r w:rsidRPr="008B4095">
        <w:rPr>
          <w:lang w:eastAsia="zh-CN"/>
        </w:rPr>
        <w:t>&lt;xs:complexType name="anyExtType"&gt;</w:t>
      </w:r>
    </w:p>
    <w:p w14:paraId="508FCB15"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376EB3AE"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2CEFE5E4"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0A5320D7" w14:textId="77777777" w:rsidR="00AA52F8" w:rsidRDefault="00AA52F8" w:rsidP="00AA52F8">
      <w:pPr>
        <w:pStyle w:val="PL"/>
        <w:rPr>
          <w:lang w:eastAsia="zh-CN"/>
        </w:rPr>
      </w:pPr>
      <w:r>
        <w:rPr>
          <w:lang w:eastAsia="zh-CN"/>
        </w:rPr>
        <w:t xml:space="preserve">  </w:t>
      </w:r>
      <w:r w:rsidRPr="008B4095">
        <w:rPr>
          <w:lang w:eastAsia="zh-CN"/>
        </w:rPr>
        <w:t>&lt;/xs:complexType&gt;</w:t>
      </w:r>
    </w:p>
    <w:bookmarkEnd w:id="380"/>
    <w:bookmarkEnd w:id="381"/>
    <w:p w14:paraId="321F96BF" w14:textId="77777777" w:rsidR="00AA52F8" w:rsidRDefault="00AA52F8" w:rsidP="00AA52F8">
      <w:pPr>
        <w:pStyle w:val="PL"/>
      </w:pPr>
    </w:p>
    <w:bookmarkEnd w:id="379"/>
    <w:p w14:paraId="52F84F66" w14:textId="3995B413" w:rsidR="00AA52F8" w:rsidRPr="00AA52F8" w:rsidRDefault="00AA52F8" w:rsidP="00AA52F8">
      <w:pPr>
        <w:pStyle w:val="PL"/>
      </w:pPr>
      <w:r>
        <w:t>&lt;/xs:schema&gt;</w:t>
      </w:r>
    </w:p>
    <w:p w14:paraId="627F6381" w14:textId="3C456057" w:rsidR="00454DD1" w:rsidRPr="00004F96" w:rsidRDefault="00454DD1" w:rsidP="00454DD1">
      <w:pPr>
        <w:pStyle w:val="PL"/>
        <w:framePr w:wrap="notBeside" w:hAnchor="margin" w:yAlign="center"/>
      </w:pPr>
    </w:p>
    <w:p w14:paraId="35DEC2FD" w14:textId="77777777" w:rsidR="00DB00C0" w:rsidRDefault="00DB00C0" w:rsidP="00DB00C0">
      <w:pPr>
        <w:pStyle w:val="Heading3"/>
      </w:pPr>
      <w:bookmarkStart w:id="382" w:name="_CR7_4_3"/>
      <w:bookmarkStart w:id="383" w:name="_Toc218596177"/>
      <w:bookmarkEnd w:id="382"/>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383"/>
    </w:p>
    <w:p w14:paraId="3E80D529" w14:textId="77777777" w:rsidR="00AA52F8" w:rsidRPr="00004F96" w:rsidRDefault="00AA52F8" w:rsidP="00AA52F8">
      <w:pPr>
        <w:pStyle w:val="PL"/>
      </w:pPr>
      <w:r w:rsidRPr="00004F96">
        <w:t>&lt;?xml version="1.0" encoding="UTF-8"?&gt;</w:t>
      </w:r>
    </w:p>
    <w:p w14:paraId="6F7E5A56" w14:textId="77777777" w:rsidR="00AA52F8" w:rsidRPr="00004F96" w:rsidRDefault="00AA52F8" w:rsidP="00AA52F8">
      <w:pPr>
        <w:pStyle w:val="PL"/>
      </w:pPr>
      <w:r w:rsidRPr="00004F96">
        <w:t>&lt;xs:schema xmlns:xs="</w:t>
      </w:r>
      <w:hyperlink r:id="rId12" w:history="1">
        <w:r w:rsidRPr="00004F96">
          <w:rPr>
            <w:rStyle w:val="Hyperlink"/>
          </w:rPr>
          <w:t>http://www.w3.org/2001/XMLSchema</w:t>
        </w:r>
      </w:hyperlink>
      <w:r w:rsidRPr="00004F96">
        <w:t>"</w:t>
      </w:r>
    </w:p>
    <w:p w14:paraId="5D5C8A47" w14:textId="77777777" w:rsidR="00AA52F8" w:rsidRPr="00004F96" w:rsidRDefault="00AA52F8" w:rsidP="00AA52F8">
      <w:pPr>
        <w:pStyle w:val="PL"/>
      </w:pPr>
      <w:r w:rsidRPr="00004F96">
        <w:t>targetNamespace="urn:3gpp:ns:sealUnicastInfo:1.0"</w:t>
      </w:r>
    </w:p>
    <w:p w14:paraId="4231BB81" w14:textId="77777777" w:rsidR="00AA52F8" w:rsidRPr="00004F96" w:rsidRDefault="00AA52F8" w:rsidP="00AA52F8">
      <w:pPr>
        <w:pStyle w:val="PL"/>
      </w:pPr>
      <w:r w:rsidRPr="00004F96">
        <w:t>xmlns:sealunicast="urn:3gpp:ns:sealUnicastInfo:1.0"</w:t>
      </w:r>
    </w:p>
    <w:p w14:paraId="08F32B6B" w14:textId="77777777" w:rsidR="00AA52F8" w:rsidRPr="00004F96" w:rsidRDefault="00AA52F8" w:rsidP="00AA52F8">
      <w:pPr>
        <w:pStyle w:val="PL"/>
      </w:pPr>
      <w:r w:rsidRPr="00004F96">
        <w:t>elementFormDefault="qualified"</w:t>
      </w:r>
    </w:p>
    <w:p w14:paraId="73D55C65" w14:textId="77777777" w:rsidR="00AA52F8" w:rsidRPr="00004F96" w:rsidRDefault="00AA52F8" w:rsidP="00AA52F8">
      <w:pPr>
        <w:pStyle w:val="PL"/>
      </w:pPr>
      <w:r w:rsidRPr="00004F96">
        <w:t>attributeFormDefault="unqualified"</w:t>
      </w:r>
    </w:p>
    <w:p w14:paraId="5B467531" w14:textId="77777777" w:rsidR="00AA52F8" w:rsidRPr="00004F96" w:rsidRDefault="00AA52F8" w:rsidP="00AA52F8">
      <w:pPr>
        <w:pStyle w:val="PL"/>
      </w:pPr>
      <w:r w:rsidRPr="00004F96">
        <w:t>xmlns:xenc="http:</w:t>
      </w:r>
      <w:r w:rsidRPr="00004F96">
        <w:rPr>
          <w:lang w:eastAsia="en-GB"/>
        </w:rPr>
        <w:t>//www.w3.org/2001/04/xmlenc#</w:t>
      </w:r>
      <w:r w:rsidRPr="00004F96">
        <w:t>"&gt;</w:t>
      </w:r>
    </w:p>
    <w:p w14:paraId="390AC539" w14:textId="77777777" w:rsidR="00AA52F8" w:rsidRPr="00004F96" w:rsidRDefault="00AA52F8" w:rsidP="00AA52F8">
      <w:pPr>
        <w:pStyle w:val="PL"/>
      </w:pPr>
      <w:r>
        <w:t xml:space="preserve">  </w:t>
      </w:r>
      <w:r w:rsidRPr="00004F96">
        <w:t>&lt;!-- the root element --&gt;</w:t>
      </w:r>
    </w:p>
    <w:p w14:paraId="6D3CEF2D" w14:textId="77777777" w:rsidR="00AA52F8" w:rsidRPr="00004F96" w:rsidRDefault="00AA52F8" w:rsidP="00AA52F8">
      <w:pPr>
        <w:pStyle w:val="PL"/>
      </w:pPr>
      <w:r>
        <w:t xml:space="preserve">  </w:t>
      </w:r>
      <w:r w:rsidRPr="00004F96">
        <w:t>&lt;xs:element name="seal-unicast-info" id="unicast"&gt;</w:t>
      </w:r>
    </w:p>
    <w:p w14:paraId="55B07886" w14:textId="77777777" w:rsidR="00AA52F8" w:rsidRPr="00004F96" w:rsidRDefault="00AA52F8" w:rsidP="00AA52F8">
      <w:pPr>
        <w:pStyle w:val="PL"/>
      </w:pPr>
      <w:r>
        <w:t xml:space="preserve">    </w:t>
      </w:r>
      <w:r w:rsidRPr="00004F96">
        <w:t>&lt;xs:complexType&gt;</w:t>
      </w:r>
    </w:p>
    <w:p w14:paraId="6E0C8B29" w14:textId="411B0379" w:rsidR="00AA52F8" w:rsidRPr="00004F96" w:rsidRDefault="00AA52F8" w:rsidP="00AA52F8">
      <w:pPr>
        <w:pStyle w:val="PL"/>
      </w:pPr>
      <w:r>
        <w:t xml:space="preserve">      </w:t>
      </w:r>
      <w:r w:rsidRPr="00004F96">
        <w:t>&lt;xs:choice</w:t>
      </w:r>
      <w:r w:rsidR="00085D02" w:rsidRPr="00085D02">
        <w:rPr>
          <w:rFonts w:eastAsia="SimSun"/>
        </w:rPr>
        <w:t xml:space="preserve"> </w:t>
      </w:r>
      <w:r w:rsidR="00085D02">
        <w:rPr>
          <w:rFonts w:eastAsia="SimSun"/>
        </w:rPr>
        <w:t>maxOccurs="unbounded"</w:t>
      </w:r>
      <w:r w:rsidRPr="00004F96">
        <w:t>&gt;</w:t>
      </w:r>
    </w:p>
    <w:p w14:paraId="7243A5F8" w14:textId="77777777" w:rsidR="00AA52F8" w:rsidRPr="00004F96" w:rsidRDefault="00AA52F8" w:rsidP="00AA52F8">
      <w:pPr>
        <w:pStyle w:val="PL"/>
      </w:pPr>
      <w:r>
        <w:t xml:space="preserve">        </w:t>
      </w:r>
      <w:r w:rsidRPr="00004F96">
        <w:t>&lt;xs:element name="request" type="sealunicast:requestType"/&gt;</w:t>
      </w:r>
    </w:p>
    <w:p w14:paraId="28430186" w14:textId="77777777" w:rsidR="00AA52F8" w:rsidRPr="00004F96" w:rsidRDefault="00AA52F8" w:rsidP="00AA52F8">
      <w:pPr>
        <w:pStyle w:val="PL"/>
      </w:pPr>
      <w:r>
        <w:t xml:space="preserve">        </w:t>
      </w:r>
      <w:r w:rsidRPr="00004F96">
        <w:t>&lt;xs:element name="request-result" type="xs:string"/&gt;</w:t>
      </w:r>
    </w:p>
    <w:p w14:paraId="2D9E30D8" w14:textId="77777777" w:rsidR="00AA52F8" w:rsidRPr="00004F96" w:rsidRDefault="00AA52F8" w:rsidP="00AA52F8">
      <w:pPr>
        <w:pStyle w:val="PL"/>
      </w:pPr>
      <w:r>
        <w:lastRenderedPageBreak/>
        <w:t xml:space="preserve">        </w:t>
      </w:r>
      <w:r w:rsidRPr="00004F96">
        <w:t>&lt;xs:element name="modification" type="sealunicast:modificationType"/&gt;</w:t>
      </w:r>
    </w:p>
    <w:p w14:paraId="28C4AD08" w14:textId="77777777" w:rsidR="00AA52F8" w:rsidRPr="00004F96" w:rsidRDefault="00AA52F8" w:rsidP="00AA52F8">
      <w:pPr>
        <w:pStyle w:val="PL"/>
      </w:pPr>
      <w:r>
        <w:t xml:space="preserve">        </w:t>
      </w:r>
      <w:r w:rsidRPr="00004F96">
        <w:t>&lt;xs:element name="modification-result" type="xs:string"/&gt;</w:t>
      </w:r>
    </w:p>
    <w:p w14:paraId="1C2EC83A" w14:textId="77777777" w:rsidR="00AA52F8" w:rsidRPr="00004F96" w:rsidRDefault="00AA52F8" w:rsidP="00AA52F8">
      <w:pPr>
        <w:pStyle w:val="PL"/>
      </w:pPr>
      <w:r>
        <w:t xml:space="preserve">        </w:t>
      </w:r>
      <w:r w:rsidRPr="00004F96">
        <w:t>&lt;xs:element name="adaptation" type="sealunicast:adaptationType"/&gt;</w:t>
      </w:r>
    </w:p>
    <w:p w14:paraId="49C41503" w14:textId="77777777" w:rsidR="00AA52F8" w:rsidRPr="00004F96" w:rsidRDefault="00AA52F8" w:rsidP="00AA52F8">
      <w:pPr>
        <w:pStyle w:val="PL"/>
      </w:pPr>
      <w:r>
        <w:t xml:space="preserve">        </w:t>
      </w:r>
      <w:r w:rsidRPr="00004F96">
        <w:t>&lt;xs:element name="adaptation-result" type="xs:string"/&gt;</w:t>
      </w:r>
    </w:p>
    <w:p w14:paraId="0266F9EC" w14:textId="77777777" w:rsidR="00AA52F8" w:rsidRDefault="00AA52F8" w:rsidP="00AA52F8">
      <w:pPr>
        <w:pStyle w:val="PL"/>
      </w:pPr>
      <w:bookmarkStart w:id="384" w:name="OLE_LINK414"/>
      <w:bookmarkStart w:id="385" w:name="OLE_LINK415"/>
      <w:r>
        <w:t xml:space="preserve">        &lt;xs:element name="anyExt" type="sealunicast:anyExtType" minOccurs="0"/&gt;</w:t>
      </w:r>
    </w:p>
    <w:bookmarkEnd w:id="384"/>
    <w:bookmarkEnd w:id="385"/>
    <w:p w14:paraId="438E8071" w14:textId="77777777" w:rsidR="00AA52F8" w:rsidRPr="00004F96" w:rsidRDefault="00AA52F8" w:rsidP="00AA52F8">
      <w:pPr>
        <w:pStyle w:val="PL"/>
      </w:pPr>
      <w:r>
        <w:t xml:space="preserve">        </w:t>
      </w:r>
      <w:r w:rsidRPr="00004F96">
        <w:t>&lt;xs:any namespace="##other" processContents="lax" minOccurs="0" maxOccurs="unbounded"/&gt;</w:t>
      </w:r>
    </w:p>
    <w:p w14:paraId="4CE24140" w14:textId="77777777" w:rsidR="00AA52F8" w:rsidRPr="00004F96" w:rsidRDefault="00AA52F8" w:rsidP="00AA52F8">
      <w:pPr>
        <w:pStyle w:val="PL"/>
      </w:pPr>
      <w:r>
        <w:t xml:space="preserve">      </w:t>
      </w:r>
      <w:r w:rsidRPr="00004F96">
        <w:t>&lt;/xs:choice&gt;</w:t>
      </w:r>
    </w:p>
    <w:p w14:paraId="1EEE08B2" w14:textId="77777777" w:rsidR="00AA52F8" w:rsidRPr="00004F96" w:rsidRDefault="00AA52F8" w:rsidP="00AA52F8">
      <w:pPr>
        <w:pStyle w:val="PL"/>
      </w:pPr>
      <w:r>
        <w:t xml:space="preserve">      </w:t>
      </w:r>
      <w:r w:rsidRPr="00004F96">
        <w:t>&lt;xs:anyAttribute namespace="##any" processContents="lax"/&gt;</w:t>
      </w:r>
    </w:p>
    <w:p w14:paraId="2CD06357" w14:textId="77777777" w:rsidR="00AA52F8" w:rsidRPr="00004F96" w:rsidRDefault="00AA52F8" w:rsidP="00AA52F8">
      <w:pPr>
        <w:pStyle w:val="PL"/>
      </w:pPr>
      <w:r>
        <w:t xml:space="preserve">    </w:t>
      </w:r>
      <w:r w:rsidRPr="00004F96">
        <w:t>&lt;/xs:complexType&gt;</w:t>
      </w:r>
    </w:p>
    <w:p w14:paraId="517FCFCE" w14:textId="77777777" w:rsidR="00AA52F8" w:rsidRPr="00004F96" w:rsidRDefault="00AA52F8" w:rsidP="00AA52F8">
      <w:pPr>
        <w:pStyle w:val="PL"/>
      </w:pPr>
      <w:r>
        <w:t xml:space="preserve">  </w:t>
      </w:r>
      <w:r w:rsidRPr="00004F96">
        <w:t>&lt;/xs:element&gt;</w:t>
      </w:r>
    </w:p>
    <w:p w14:paraId="2F53EB74" w14:textId="77777777" w:rsidR="00AA52F8" w:rsidRDefault="00AA52F8" w:rsidP="00AA52F8">
      <w:pPr>
        <w:pStyle w:val="PL"/>
      </w:pPr>
    </w:p>
    <w:p w14:paraId="417C7DE8" w14:textId="77777777" w:rsidR="00AA52F8" w:rsidRPr="00004F96" w:rsidRDefault="00AA52F8" w:rsidP="00AA52F8">
      <w:pPr>
        <w:pStyle w:val="PL"/>
      </w:pPr>
      <w:r>
        <w:t xml:space="preserve">  </w:t>
      </w:r>
      <w:r w:rsidRPr="00004F96">
        <w:t>&lt;xs:complexType name="requestType"&gt;</w:t>
      </w:r>
    </w:p>
    <w:p w14:paraId="5FF71308" w14:textId="77777777" w:rsidR="00AA52F8" w:rsidRPr="00004F96" w:rsidRDefault="00AA52F8" w:rsidP="00AA52F8">
      <w:pPr>
        <w:pStyle w:val="PL"/>
      </w:pPr>
      <w:r>
        <w:t xml:space="preserve">    </w:t>
      </w:r>
      <w:r w:rsidRPr="00004F96">
        <w:t>&lt;xs:sequence&gt;</w:t>
      </w:r>
    </w:p>
    <w:p w14:paraId="24A20D5F" w14:textId="5A5D1DBD" w:rsidR="00AA52F8" w:rsidRPr="00004F96" w:rsidRDefault="00AA52F8" w:rsidP="00AA52F8">
      <w:pPr>
        <w:pStyle w:val="PL"/>
      </w:pPr>
      <w:r>
        <w:t xml:space="preserve">      </w:t>
      </w:r>
      <w:r w:rsidRPr="00004F96">
        <w:t>&lt;xs:element name="requester</w:t>
      </w:r>
      <w:r w:rsidR="00085D02">
        <w:t>-identity</w:t>
      </w:r>
      <w:r w:rsidRPr="00004F96">
        <w:t>" type="xs:string"/&gt;</w:t>
      </w:r>
    </w:p>
    <w:p w14:paraId="77E7CBD3" w14:textId="414AC3BC" w:rsidR="00AA52F8" w:rsidRPr="00004F96" w:rsidRDefault="00AA52F8" w:rsidP="00AA52F8">
      <w:pPr>
        <w:pStyle w:val="PL"/>
      </w:pPr>
      <w:r>
        <w:t xml:space="preserve">      </w:t>
      </w:r>
      <w:r w:rsidRPr="00004F96">
        <w:t>&lt;xs:element name="</w:t>
      </w:r>
      <w:r w:rsidR="00085D02">
        <w:t>identity</w:t>
      </w:r>
      <w:r w:rsidRPr="00004F96">
        <w:t>" type="xs:string"/&gt;</w:t>
      </w:r>
    </w:p>
    <w:p w14:paraId="12836773" w14:textId="77777777" w:rsidR="00AA52F8" w:rsidRPr="00004F96" w:rsidRDefault="00AA52F8" w:rsidP="00AA52F8">
      <w:pPr>
        <w:pStyle w:val="PL"/>
      </w:pPr>
      <w:r>
        <w:t xml:space="preserve">      </w:t>
      </w:r>
      <w:r w:rsidRPr="00004F96">
        <w:t xml:space="preserve">&lt;xs:element name="requirement-info" type="xs:string" </w:t>
      </w:r>
      <w:r>
        <w:t>minOccurs="0"</w:t>
      </w:r>
      <w:r w:rsidRPr="00004F96">
        <w:t>/&gt;</w:t>
      </w:r>
    </w:p>
    <w:p w14:paraId="56245BC0" w14:textId="77777777" w:rsidR="00AA52F8" w:rsidRDefault="00AA52F8" w:rsidP="00AA52F8">
      <w:pPr>
        <w:pStyle w:val="PL"/>
      </w:pPr>
      <w:r>
        <w:t xml:space="preserve">        &lt;xs:element name="anyExt" type="sealunicast:anyExtType" minOccurs="0"/&gt;</w:t>
      </w:r>
    </w:p>
    <w:p w14:paraId="4BE0BEB3" w14:textId="77777777" w:rsidR="00AA52F8" w:rsidRPr="00004F96" w:rsidRDefault="00AA52F8" w:rsidP="00AA52F8">
      <w:pPr>
        <w:pStyle w:val="PL"/>
      </w:pPr>
      <w:r>
        <w:t xml:space="preserve">      </w:t>
      </w:r>
      <w:r w:rsidRPr="00004F96">
        <w:t>&lt;xs:any namespace="##other" processContents="lax" minOccurs="0" maxOccurs="unbounded"/&gt;</w:t>
      </w:r>
    </w:p>
    <w:p w14:paraId="0800ACBA" w14:textId="77777777" w:rsidR="00AA52F8" w:rsidRDefault="00AA52F8" w:rsidP="00AA52F8">
      <w:pPr>
        <w:pStyle w:val="PL"/>
      </w:pPr>
      <w:r>
        <w:t xml:space="preserve">    &lt;xs:anyAttribute namespace="##any" processContents="lax"/&gt;</w:t>
      </w:r>
    </w:p>
    <w:p w14:paraId="1CEF0AED" w14:textId="77777777" w:rsidR="00AA52F8" w:rsidRPr="00004F96" w:rsidRDefault="00AA52F8" w:rsidP="00AA52F8">
      <w:pPr>
        <w:pStyle w:val="PL"/>
      </w:pPr>
      <w:r>
        <w:t xml:space="preserve">    </w:t>
      </w:r>
      <w:r w:rsidRPr="00004F96">
        <w:t>&lt;/xs:sequence&gt;</w:t>
      </w:r>
    </w:p>
    <w:p w14:paraId="1982F826" w14:textId="77777777" w:rsidR="00AA52F8" w:rsidRPr="00004F96" w:rsidRDefault="00AA52F8" w:rsidP="00AA52F8">
      <w:pPr>
        <w:pStyle w:val="PL"/>
      </w:pPr>
      <w:r>
        <w:t xml:space="preserve">  </w:t>
      </w:r>
      <w:r w:rsidRPr="00004F96">
        <w:t>&lt;/xs:complexType&gt;</w:t>
      </w:r>
    </w:p>
    <w:p w14:paraId="5076794F" w14:textId="77777777" w:rsidR="00AA52F8" w:rsidRDefault="00AA52F8" w:rsidP="00AA52F8">
      <w:pPr>
        <w:pStyle w:val="PL"/>
      </w:pPr>
      <w:bookmarkStart w:id="386" w:name="_Hlk194986309"/>
    </w:p>
    <w:bookmarkEnd w:id="386"/>
    <w:p w14:paraId="6C18ABAE" w14:textId="77777777" w:rsidR="00AA52F8" w:rsidRPr="00004F96" w:rsidRDefault="00AA52F8" w:rsidP="00AA52F8">
      <w:pPr>
        <w:pStyle w:val="PL"/>
      </w:pPr>
      <w:r>
        <w:t xml:space="preserve">  </w:t>
      </w:r>
      <w:r w:rsidRPr="00004F96">
        <w:t>&lt;xs:complexType name="modificationType"&gt;</w:t>
      </w:r>
    </w:p>
    <w:p w14:paraId="097F2634" w14:textId="77777777" w:rsidR="00AA52F8" w:rsidRPr="00004F96" w:rsidRDefault="00AA52F8" w:rsidP="00AA52F8">
      <w:pPr>
        <w:pStyle w:val="PL"/>
      </w:pPr>
      <w:r>
        <w:t xml:space="preserve">    </w:t>
      </w:r>
      <w:r w:rsidRPr="00004F96">
        <w:t>&lt;xs:sequence&gt;</w:t>
      </w:r>
    </w:p>
    <w:p w14:paraId="6DE95342" w14:textId="33FC0E9F" w:rsidR="00AA52F8" w:rsidRPr="00004F96" w:rsidRDefault="00AA52F8" w:rsidP="00AA52F8">
      <w:pPr>
        <w:pStyle w:val="PL"/>
      </w:pPr>
      <w:r>
        <w:t xml:space="preserve">      </w:t>
      </w:r>
      <w:r w:rsidRPr="00004F96">
        <w:t>&lt;xs:element name="requester</w:t>
      </w:r>
      <w:r w:rsidR="00085D02">
        <w:t>-identity</w:t>
      </w:r>
      <w:r w:rsidRPr="00004F96">
        <w:t>" type="xs:string"/&gt;</w:t>
      </w:r>
    </w:p>
    <w:p w14:paraId="2B2BF7ED" w14:textId="67C9AF4B" w:rsidR="00AA52F8" w:rsidRPr="00004F96" w:rsidRDefault="00AA52F8" w:rsidP="00AA52F8">
      <w:pPr>
        <w:pStyle w:val="PL"/>
      </w:pPr>
      <w:r>
        <w:t xml:space="preserve">      </w:t>
      </w:r>
      <w:r w:rsidRPr="00004F96">
        <w:t>&lt;xs:element name="</w:t>
      </w:r>
      <w:r w:rsidR="00085D02">
        <w:t>identity</w:t>
      </w:r>
      <w:r w:rsidRPr="00004F96">
        <w:t>" type="xs:string"/&gt;</w:t>
      </w:r>
    </w:p>
    <w:p w14:paraId="50D2F6C5" w14:textId="77777777" w:rsidR="00AA52F8" w:rsidRPr="00004F96" w:rsidRDefault="00AA52F8" w:rsidP="00AA52F8">
      <w:pPr>
        <w:pStyle w:val="PL"/>
      </w:pPr>
      <w:r>
        <w:t xml:space="preserve">      </w:t>
      </w:r>
      <w:r w:rsidRPr="00004F96">
        <w:t>&lt;xs:element name="requirement-info" type="xs:string"/&gt;</w:t>
      </w:r>
    </w:p>
    <w:p w14:paraId="4851BBD5" w14:textId="77777777" w:rsidR="00AA52F8" w:rsidRDefault="00AA52F8" w:rsidP="00AA52F8">
      <w:pPr>
        <w:pStyle w:val="PL"/>
      </w:pPr>
      <w:r>
        <w:t xml:space="preserve">        &lt;xs:element name="anyExt" type="sealunicast:anyExtType" minOccurs="0"/&gt;</w:t>
      </w:r>
    </w:p>
    <w:p w14:paraId="029FB32C" w14:textId="77777777" w:rsidR="00AA52F8" w:rsidRPr="00004F96" w:rsidRDefault="00AA52F8" w:rsidP="00AA52F8">
      <w:pPr>
        <w:pStyle w:val="PL"/>
      </w:pPr>
      <w:r>
        <w:t xml:space="preserve">      </w:t>
      </w:r>
      <w:r w:rsidRPr="00004F96">
        <w:t>&lt;xs:any namespace="##other" processContents="lax" minOccurs="0" maxOccurs="unbounded"/&gt;</w:t>
      </w:r>
    </w:p>
    <w:p w14:paraId="43A95BD4" w14:textId="77777777" w:rsidR="00AA52F8" w:rsidRPr="00004F96" w:rsidRDefault="00AA52F8" w:rsidP="00AA52F8">
      <w:pPr>
        <w:pStyle w:val="PL"/>
      </w:pPr>
      <w:r>
        <w:t xml:space="preserve">    </w:t>
      </w:r>
      <w:r w:rsidRPr="00004F96">
        <w:t>&lt;/xs:sequence&gt;</w:t>
      </w:r>
    </w:p>
    <w:p w14:paraId="53349A60" w14:textId="77777777" w:rsidR="00AA52F8" w:rsidRDefault="00AA52F8" w:rsidP="00AA52F8">
      <w:pPr>
        <w:pStyle w:val="PL"/>
      </w:pPr>
      <w:r>
        <w:t xml:space="preserve">    &lt;xs:anyAttribute namespace="##any" processContents="lax"/&gt;</w:t>
      </w:r>
    </w:p>
    <w:p w14:paraId="241334DC" w14:textId="77777777" w:rsidR="00AA52F8" w:rsidRPr="00004F96" w:rsidRDefault="00AA52F8" w:rsidP="00AA52F8">
      <w:pPr>
        <w:pStyle w:val="PL"/>
      </w:pPr>
      <w:r>
        <w:t xml:space="preserve">  </w:t>
      </w:r>
      <w:r w:rsidRPr="00004F96">
        <w:t>&lt;/xs:complexType&gt;</w:t>
      </w:r>
    </w:p>
    <w:p w14:paraId="0FDFA98D" w14:textId="77777777" w:rsidR="00AA52F8" w:rsidRDefault="00AA52F8" w:rsidP="00AA52F8">
      <w:pPr>
        <w:pStyle w:val="PL"/>
      </w:pPr>
    </w:p>
    <w:p w14:paraId="12784098" w14:textId="77777777" w:rsidR="00AA52F8" w:rsidRPr="00004F96" w:rsidRDefault="00AA52F8" w:rsidP="00AA52F8">
      <w:pPr>
        <w:pStyle w:val="PL"/>
      </w:pPr>
      <w:r>
        <w:t xml:space="preserve">  </w:t>
      </w:r>
      <w:r w:rsidRPr="00004F96">
        <w:t>&lt;xs:complexType name="adaptationType"&gt;</w:t>
      </w:r>
    </w:p>
    <w:p w14:paraId="2A52CDCE" w14:textId="77777777" w:rsidR="00AA52F8" w:rsidRPr="00004F96" w:rsidRDefault="00AA52F8" w:rsidP="00AA52F8">
      <w:pPr>
        <w:pStyle w:val="PL"/>
      </w:pPr>
      <w:r>
        <w:t xml:space="preserve">    </w:t>
      </w:r>
      <w:r w:rsidRPr="00004F96">
        <w:t>&lt;xs:sequence&gt;</w:t>
      </w:r>
    </w:p>
    <w:p w14:paraId="45AE0F5C" w14:textId="3F56BFAA" w:rsidR="00AA52F8" w:rsidRPr="00004F96" w:rsidRDefault="00AA52F8" w:rsidP="00AA52F8">
      <w:pPr>
        <w:pStyle w:val="PL"/>
      </w:pPr>
      <w:r>
        <w:t xml:space="preserve">      </w:t>
      </w:r>
      <w:r w:rsidRPr="00004F96">
        <w:t>&lt;xs:element name="requester</w:t>
      </w:r>
      <w:r w:rsidR="00085D02">
        <w:t>-identity</w:t>
      </w:r>
      <w:r w:rsidRPr="00004F96">
        <w:t>" type="xs:string"/&gt;</w:t>
      </w:r>
    </w:p>
    <w:p w14:paraId="419006C0" w14:textId="7E03BA6A" w:rsidR="00AA52F8" w:rsidRPr="00004F96" w:rsidRDefault="00AA52F8" w:rsidP="00AA52F8">
      <w:pPr>
        <w:pStyle w:val="PL"/>
      </w:pPr>
      <w:r>
        <w:t xml:space="preserve">      </w:t>
      </w:r>
      <w:r w:rsidRPr="00004F96">
        <w:t>&lt;xs:element name="</w:t>
      </w:r>
      <w:r w:rsidR="00085D02">
        <w:t>identity</w:t>
      </w:r>
      <w:r w:rsidRPr="00004F96">
        <w:t>" type="xs:string"/&gt;</w:t>
      </w:r>
    </w:p>
    <w:p w14:paraId="4D5FD4C8" w14:textId="77777777" w:rsidR="00AA52F8" w:rsidRPr="00004F96" w:rsidRDefault="00AA52F8" w:rsidP="00AA52F8">
      <w:pPr>
        <w:pStyle w:val="PL"/>
      </w:pPr>
      <w:r>
        <w:t xml:space="preserve">      </w:t>
      </w:r>
      <w:r w:rsidRPr="00004F96">
        <w:t>&lt;xs:element name="requirement-info" type="xs:string"/&gt;</w:t>
      </w:r>
    </w:p>
    <w:p w14:paraId="7072DF1C" w14:textId="77777777" w:rsidR="00AA52F8" w:rsidRDefault="00AA52F8" w:rsidP="00AA52F8">
      <w:pPr>
        <w:pStyle w:val="PL"/>
      </w:pPr>
      <w:r>
        <w:t xml:space="preserve">        &lt;xs:element name="anyExt" type="sealunicast:anyExtType" minOccurs="0"/&gt;</w:t>
      </w:r>
    </w:p>
    <w:p w14:paraId="01E628F1" w14:textId="77777777" w:rsidR="00AA52F8" w:rsidRPr="00004F96" w:rsidRDefault="00AA52F8" w:rsidP="00AA52F8">
      <w:pPr>
        <w:pStyle w:val="PL"/>
      </w:pPr>
      <w:r>
        <w:t xml:space="preserve">      </w:t>
      </w:r>
      <w:r w:rsidRPr="00004F96">
        <w:t>&lt;xs:any namespace="##other" processContents="lax" minOccurs="0" maxOccurs="unbounded"/&gt;</w:t>
      </w:r>
    </w:p>
    <w:p w14:paraId="75BD4B16" w14:textId="77777777" w:rsidR="00AA52F8" w:rsidRPr="00004F96" w:rsidRDefault="00AA52F8" w:rsidP="00AA52F8">
      <w:pPr>
        <w:pStyle w:val="PL"/>
      </w:pPr>
      <w:r>
        <w:t xml:space="preserve">    </w:t>
      </w:r>
      <w:r w:rsidRPr="00004F96">
        <w:t>&lt;/xs:sequence&gt;</w:t>
      </w:r>
    </w:p>
    <w:p w14:paraId="79F68B45" w14:textId="77777777" w:rsidR="00AA52F8" w:rsidRDefault="00AA52F8" w:rsidP="00AA52F8">
      <w:pPr>
        <w:pStyle w:val="PL"/>
      </w:pPr>
      <w:r>
        <w:t xml:space="preserve">    &lt;xs:anyAttribute namespace="##any" processContents="lax"/&gt;</w:t>
      </w:r>
    </w:p>
    <w:p w14:paraId="0249C5CA" w14:textId="77777777" w:rsidR="00AA52F8" w:rsidRPr="00004F96" w:rsidRDefault="00AA52F8" w:rsidP="00AA52F8">
      <w:pPr>
        <w:pStyle w:val="PL"/>
      </w:pPr>
      <w:r>
        <w:t xml:space="preserve">  </w:t>
      </w:r>
      <w:r w:rsidRPr="00004F96">
        <w:t>&lt;/xs:complexType&gt;</w:t>
      </w:r>
    </w:p>
    <w:p w14:paraId="63358343" w14:textId="77777777" w:rsidR="00AA52F8" w:rsidRDefault="00AA52F8" w:rsidP="00AA52F8">
      <w:pPr>
        <w:pStyle w:val="PL"/>
      </w:pPr>
    </w:p>
    <w:p w14:paraId="16F999FB"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0094E73D"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6B77B359"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6A285345"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280F5FB3" w14:textId="77777777" w:rsidR="00AA52F8" w:rsidRDefault="00AA52F8" w:rsidP="00AA52F8">
      <w:pPr>
        <w:pStyle w:val="PL"/>
        <w:rPr>
          <w:lang w:eastAsia="zh-CN"/>
        </w:rPr>
      </w:pPr>
      <w:r>
        <w:rPr>
          <w:lang w:eastAsia="zh-CN"/>
        </w:rPr>
        <w:t xml:space="preserve">  </w:t>
      </w:r>
      <w:r w:rsidRPr="008B4095">
        <w:rPr>
          <w:lang w:eastAsia="zh-CN"/>
        </w:rPr>
        <w:t>&lt;/xs:complexType&gt;</w:t>
      </w:r>
    </w:p>
    <w:p w14:paraId="70D72380" w14:textId="77777777" w:rsidR="00AA52F8" w:rsidRDefault="00AA52F8" w:rsidP="00AA52F8">
      <w:pPr>
        <w:pStyle w:val="PL"/>
      </w:pPr>
    </w:p>
    <w:p w14:paraId="095D2504" w14:textId="43326CE1" w:rsidR="00AA52F8" w:rsidRPr="00AA52F8" w:rsidRDefault="00AA52F8" w:rsidP="00AA52F8">
      <w:pPr>
        <w:pStyle w:val="PL"/>
        <w:rPr>
          <w:lang w:eastAsia="zh-CN"/>
        </w:rPr>
      </w:pPr>
      <w:r w:rsidRPr="00004F96">
        <w:rPr>
          <w:rFonts w:hint="eastAsia"/>
          <w:lang w:eastAsia="zh-CN"/>
        </w:rPr>
        <w:t>&lt;</w:t>
      </w:r>
      <w:r w:rsidRPr="00004F96">
        <w:rPr>
          <w:lang w:eastAsia="zh-CN"/>
        </w:rPr>
        <w:t>/xs:schema&gt;</w:t>
      </w:r>
    </w:p>
    <w:p w14:paraId="058A20FC" w14:textId="77777777" w:rsidR="000F54BE" w:rsidRDefault="000F54BE" w:rsidP="000F54BE">
      <w:pPr>
        <w:pStyle w:val="Heading3"/>
      </w:pPr>
      <w:bookmarkStart w:id="387" w:name="_CR7_4_4"/>
      <w:bookmarkStart w:id="388" w:name="_Toc218596178"/>
      <w:bookmarkEnd w:id="387"/>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388"/>
    </w:p>
    <w:p w14:paraId="6082001F" w14:textId="77777777" w:rsidR="00AA52F8" w:rsidRPr="00004F96" w:rsidRDefault="00AA52F8" w:rsidP="00AA52F8">
      <w:pPr>
        <w:pStyle w:val="PL"/>
      </w:pPr>
      <w:r w:rsidRPr="00004F96">
        <w:t>&lt;?xml version="1.0" encoding="UTF-8"?&gt;</w:t>
      </w:r>
    </w:p>
    <w:p w14:paraId="764BA1B7" w14:textId="77777777" w:rsidR="00AA52F8" w:rsidRPr="00004F96" w:rsidRDefault="00AA52F8" w:rsidP="00AA52F8">
      <w:pPr>
        <w:pStyle w:val="PL"/>
      </w:pPr>
      <w:r w:rsidRPr="00004F96">
        <w:t>&lt;xs:schema xmlns:xs="</w:t>
      </w:r>
      <w:hyperlink r:id="rId13" w:history="1">
        <w:r w:rsidRPr="00004F96">
          <w:rPr>
            <w:rStyle w:val="Hyperlink"/>
          </w:rPr>
          <w:t>http://www.w3.org/2001/XMLSchema</w:t>
        </w:r>
      </w:hyperlink>
      <w:r w:rsidRPr="00004F96">
        <w:t>"</w:t>
      </w:r>
    </w:p>
    <w:p w14:paraId="4E87DE5E" w14:textId="77777777" w:rsidR="00AA52F8" w:rsidRPr="00004F96" w:rsidRDefault="00AA52F8" w:rsidP="00AA52F8">
      <w:pPr>
        <w:pStyle w:val="PL"/>
      </w:pPr>
      <w:r w:rsidRPr="00004F96">
        <w:t>targetNamespace="urn:3gpp:ns:sealMbmsInfo:1.0"</w:t>
      </w:r>
    </w:p>
    <w:p w14:paraId="4D6AA3C6" w14:textId="77777777" w:rsidR="00AA52F8" w:rsidRPr="00004F96" w:rsidRDefault="00AA52F8" w:rsidP="00AA52F8">
      <w:pPr>
        <w:pStyle w:val="PL"/>
      </w:pPr>
      <w:r w:rsidRPr="00004F96">
        <w:t>xmlns:sealmbms="urn:3gpp:ns:seal</w:t>
      </w:r>
      <w:r w:rsidRPr="00004F96">
        <w:rPr>
          <w:rFonts w:hint="eastAsia"/>
          <w:lang w:eastAsia="zh-CN"/>
        </w:rPr>
        <w:t>Mbms</w:t>
      </w:r>
      <w:r w:rsidRPr="00004F96">
        <w:t>Info:1.0"</w:t>
      </w:r>
    </w:p>
    <w:p w14:paraId="0F19C4CA" w14:textId="77777777" w:rsidR="00AA52F8" w:rsidRPr="00004F96" w:rsidRDefault="00AA52F8" w:rsidP="00AA52F8">
      <w:pPr>
        <w:pStyle w:val="PL"/>
      </w:pPr>
      <w:r w:rsidRPr="00004F96">
        <w:t>elementFormDefault="qualified"</w:t>
      </w:r>
    </w:p>
    <w:p w14:paraId="6A9F3566" w14:textId="77777777" w:rsidR="00AA52F8" w:rsidRPr="00004F96" w:rsidRDefault="00AA52F8" w:rsidP="00AA52F8">
      <w:pPr>
        <w:pStyle w:val="PL"/>
      </w:pPr>
      <w:r w:rsidRPr="00004F96">
        <w:t>attributeFormDefault="unqualified"</w:t>
      </w:r>
    </w:p>
    <w:p w14:paraId="78D076D9" w14:textId="77777777" w:rsidR="00AA52F8" w:rsidRPr="00004F96" w:rsidRDefault="00AA52F8" w:rsidP="00AA52F8">
      <w:pPr>
        <w:pStyle w:val="PL"/>
      </w:pPr>
      <w:r w:rsidRPr="00004F96">
        <w:t>xmlns:xenc="http:</w:t>
      </w:r>
      <w:r w:rsidRPr="00004F96">
        <w:rPr>
          <w:lang w:eastAsia="en-GB"/>
        </w:rPr>
        <w:t>//www.w3.org/2001/04/xmlenc#</w:t>
      </w:r>
      <w:r w:rsidRPr="00004F96">
        <w:t>"&gt;</w:t>
      </w:r>
    </w:p>
    <w:p w14:paraId="706C5924" w14:textId="77777777" w:rsidR="00AA52F8" w:rsidRPr="00004F96" w:rsidRDefault="00AA52F8" w:rsidP="00AA52F8">
      <w:pPr>
        <w:pStyle w:val="PL"/>
      </w:pPr>
      <w:r>
        <w:t xml:space="preserve">  </w:t>
      </w:r>
      <w:r w:rsidRPr="00004F96">
        <w:t>&lt;!-- the root element --&gt;</w:t>
      </w:r>
    </w:p>
    <w:p w14:paraId="07A4B317" w14:textId="77777777" w:rsidR="00AA52F8" w:rsidRPr="00004F96" w:rsidRDefault="00AA52F8" w:rsidP="00AA52F8">
      <w:pPr>
        <w:pStyle w:val="PL"/>
      </w:pPr>
      <w:r>
        <w:t xml:space="preserve">  </w:t>
      </w:r>
      <w:r w:rsidRPr="00004F96">
        <w:t>&lt;xs:element name="seal-mbms-usage-info" type="sealmbms:seal-mbms-usage-info-Type" id="mbms"/&gt;</w:t>
      </w:r>
    </w:p>
    <w:p w14:paraId="54773A51" w14:textId="77777777" w:rsidR="00AA52F8" w:rsidRPr="00004F96" w:rsidRDefault="00AA52F8" w:rsidP="00AA52F8">
      <w:pPr>
        <w:pStyle w:val="PL"/>
      </w:pPr>
      <w:r>
        <w:t xml:space="preserve">  </w:t>
      </w:r>
      <w:r w:rsidRPr="00004F96">
        <w:t>&lt;xs:complexType name="seal-mbms-usage-info-Type"&gt;</w:t>
      </w:r>
    </w:p>
    <w:p w14:paraId="7D0521C5" w14:textId="77777777" w:rsidR="00AA52F8" w:rsidRPr="00004F96" w:rsidRDefault="00AA52F8" w:rsidP="00AA52F8">
      <w:pPr>
        <w:pStyle w:val="PL"/>
      </w:pPr>
      <w:r>
        <w:t xml:space="preserve">    </w:t>
      </w:r>
      <w:r w:rsidRPr="00004F96">
        <w:t>&lt;xs:sequence&gt;</w:t>
      </w:r>
    </w:p>
    <w:p w14:paraId="48ED756E" w14:textId="24D9CB95" w:rsidR="00AA52F8" w:rsidRPr="00004F96" w:rsidRDefault="00AA52F8" w:rsidP="00AA52F8">
      <w:pPr>
        <w:pStyle w:val="PL"/>
      </w:pPr>
      <w:r>
        <w:t xml:space="preserve">      </w:t>
      </w:r>
      <w:r w:rsidRPr="00004F96">
        <w:t xml:space="preserve">&lt;xs:element name="mbms-listening-status-report" type="sealmbms:mbms-listening-status-reportType" </w:t>
      </w:r>
      <w:r w:rsidRPr="00004F96">
        <w:br/>
      </w:r>
      <w:r>
        <w:t xml:space="preserve">      </w:t>
      </w:r>
      <w:r w:rsidRPr="00004F96">
        <w:t>minOccurs="0"</w:t>
      </w:r>
      <w:r w:rsidR="00085D02" w:rsidRPr="00D65F89">
        <w:rPr>
          <w:rFonts w:eastAsia="SimSun"/>
        </w:rPr>
        <w:t xml:space="preserve"> </w:t>
      </w:r>
      <w:r w:rsidR="00085D02">
        <w:rPr>
          <w:rFonts w:eastAsia="SimSun"/>
        </w:rPr>
        <w:t>maxOccurs="unbounded"</w:t>
      </w:r>
      <w:r w:rsidRPr="00004F96">
        <w:t>/&gt;</w:t>
      </w:r>
    </w:p>
    <w:p w14:paraId="58BEE855" w14:textId="77777777" w:rsidR="00AA52F8" w:rsidRPr="00004F96" w:rsidRDefault="00AA52F8" w:rsidP="00AA52F8">
      <w:pPr>
        <w:pStyle w:val="PL"/>
      </w:pPr>
      <w:r>
        <w:t xml:space="preserve">      </w:t>
      </w:r>
      <w:r w:rsidRPr="00004F96">
        <w:t xml:space="preserve">&lt;xs:element name="mbms-suspension-report" type="sealmbms:mbms-suspension-reportType" </w:t>
      </w:r>
      <w:r w:rsidRPr="00004F96">
        <w:br/>
      </w:r>
      <w:r>
        <w:t xml:space="preserve">      </w:t>
      </w:r>
      <w:r w:rsidRPr="00004F96">
        <w:t>minOccurs="0"/&gt;</w:t>
      </w:r>
    </w:p>
    <w:p w14:paraId="2EE3E9E2" w14:textId="77777777" w:rsidR="00AA52F8" w:rsidRPr="00004F96" w:rsidRDefault="00AA52F8" w:rsidP="00AA52F8">
      <w:pPr>
        <w:pStyle w:val="PL"/>
      </w:pPr>
      <w:r>
        <w:t xml:space="preserve">      </w:t>
      </w:r>
      <w:r w:rsidRPr="00004F96">
        <w:t>&lt;xs:element name="announcement" type="sealmbms:announcementTypeParams" minOccurs="0"/&gt;</w:t>
      </w:r>
    </w:p>
    <w:p w14:paraId="7890573E" w14:textId="77777777" w:rsidR="00AA52F8" w:rsidRPr="00004F96" w:rsidRDefault="00AA52F8" w:rsidP="00AA52F8">
      <w:pPr>
        <w:pStyle w:val="PL"/>
      </w:pPr>
      <w:r>
        <w:t xml:space="preserve">      </w:t>
      </w:r>
      <w:r w:rsidRPr="00004F96">
        <w:t>&lt;xs:element name="user-plane-delivery-mode" type="sealmbms:user-plane-delivery-modeType" minOccurs="0"/&gt;</w:t>
      </w:r>
    </w:p>
    <w:p w14:paraId="546FE50D" w14:textId="77777777" w:rsidR="00AA52F8" w:rsidRPr="00004F96" w:rsidRDefault="00AA52F8" w:rsidP="00AA52F8">
      <w:pPr>
        <w:pStyle w:val="PL"/>
      </w:pPr>
      <w:r>
        <w:t xml:space="preserve">      </w:t>
      </w:r>
      <w:r w:rsidRPr="00004F96">
        <w:t>&lt;xs:element name="mbms-suspension-reporting-instruction" type="sealmbms:mbms-suspension-reporting-instructionType" minOccurs="0"/&gt;</w:t>
      </w:r>
    </w:p>
    <w:p w14:paraId="63B3038E" w14:textId="77777777" w:rsidR="00AA52F8" w:rsidRPr="00004F96" w:rsidRDefault="00AA52F8" w:rsidP="00AA52F8">
      <w:pPr>
        <w:pStyle w:val="PL"/>
      </w:pPr>
      <w:r>
        <w:t xml:space="preserve">      </w:t>
      </w:r>
      <w:r w:rsidRPr="00004F96">
        <w:t>&lt;xs:element name="request</w:t>
      </w:r>
      <w:r w:rsidRPr="0077595C">
        <w:t>" type="sealmbms:requestType" minOccurs</w:t>
      </w:r>
      <w:r w:rsidRPr="00004F96">
        <w:t>="0"/&gt;</w:t>
      </w:r>
    </w:p>
    <w:p w14:paraId="659C44A3" w14:textId="77777777" w:rsidR="00AA52F8" w:rsidRPr="00004F96" w:rsidRDefault="00AA52F8" w:rsidP="00AA52F8">
      <w:pPr>
        <w:pStyle w:val="PL"/>
      </w:pPr>
      <w:r>
        <w:t xml:space="preserve">      </w:t>
      </w:r>
      <w:r w:rsidRPr="00004F96">
        <w:t>&lt;xs:element name="version" type="xs:integer"/&gt;</w:t>
      </w:r>
    </w:p>
    <w:p w14:paraId="37020A31" w14:textId="77777777" w:rsidR="00AA52F8" w:rsidRDefault="00AA52F8" w:rsidP="00AA52F8">
      <w:pPr>
        <w:pStyle w:val="PL"/>
      </w:pPr>
      <w:r>
        <w:t xml:space="preserve">      &lt;xs:element name="anyExt" type="sealmbms:anyExtType" minOccurs="0"/&gt;</w:t>
      </w:r>
    </w:p>
    <w:p w14:paraId="644DBFA2" w14:textId="77777777" w:rsidR="00AA52F8" w:rsidRPr="00004F96" w:rsidRDefault="00AA52F8" w:rsidP="00AA52F8">
      <w:pPr>
        <w:pStyle w:val="PL"/>
      </w:pPr>
      <w:r>
        <w:lastRenderedPageBreak/>
        <w:t xml:space="preserve">     </w:t>
      </w:r>
      <w:r w:rsidRPr="00004F96">
        <w:t>&lt;xs:any namespace="##other" processContents="lax" minOccurs="0" maxOccurs="unbounded"/&gt;</w:t>
      </w:r>
    </w:p>
    <w:p w14:paraId="15BD8EC8" w14:textId="77777777" w:rsidR="00AA52F8" w:rsidRPr="00004F96" w:rsidRDefault="00AA52F8" w:rsidP="00AA52F8">
      <w:pPr>
        <w:pStyle w:val="PL"/>
      </w:pPr>
      <w:r>
        <w:t xml:space="preserve">    </w:t>
      </w:r>
      <w:r w:rsidRPr="00004F96">
        <w:t>&lt;/xs:sequence&gt;</w:t>
      </w:r>
    </w:p>
    <w:p w14:paraId="241B5BD6" w14:textId="77777777" w:rsidR="00AA52F8" w:rsidRPr="00004F96" w:rsidRDefault="00AA52F8" w:rsidP="00AA52F8">
      <w:pPr>
        <w:pStyle w:val="PL"/>
      </w:pPr>
      <w:r>
        <w:t xml:space="preserve">    </w:t>
      </w:r>
      <w:r w:rsidRPr="00004F96">
        <w:t>&lt;xs:anyAttribute namespace="##any" processContents="lax"/&gt;</w:t>
      </w:r>
    </w:p>
    <w:p w14:paraId="489ED7AA" w14:textId="77777777" w:rsidR="00AA52F8" w:rsidRPr="00004F96" w:rsidRDefault="00AA52F8" w:rsidP="00AA52F8">
      <w:pPr>
        <w:pStyle w:val="PL"/>
      </w:pPr>
      <w:r>
        <w:t xml:space="preserve">  </w:t>
      </w:r>
      <w:r w:rsidRPr="00004F96">
        <w:t>&lt;/xs:complexType&gt;</w:t>
      </w:r>
    </w:p>
    <w:p w14:paraId="10C47412" w14:textId="77777777" w:rsidR="00AA52F8" w:rsidRDefault="00AA52F8" w:rsidP="00AA52F8">
      <w:pPr>
        <w:pStyle w:val="PL"/>
      </w:pPr>
    </w:p>
    <w:p w14:paraId="5BA58BD0" w14:textId="77777777" w:rsidR="00AA52F8" w:rsidRPr="00004F96" w:rsidRDefault="00AA52F8" w:rsidP="00AA52F8">
      <w:pPr>
        <w:pStyle w:val="PL"/>
      </w:pPr>
      <w:r>
        <w:t xml:space="preserve">  </w:t>
      </w:r>
      <w:r w:rsidRPr="00004F96">
        <w:t>&lt;xs:complexType name="mbms-listening-status-reportType"&gt;</w:t>
      </w:r>
    </w:p>
    <w:p w14:paraId="78F18A05" w14:textId="77777777" w:rsidR="00AA52F8" w:rsidRPr="00004F96" w:rsidRDefault="00AA52F8" w:rsidP="00AA52F8">
      <w:pPr>
        <w:pStyle w:val="PL"/>
      </w:pPr>
      <w:r>
        <w:t xml:space="preserve">    </w:t>
      </w:r>
      <w:r w:rsidRPr="00004F96">
        <w:t>&lt;xs:sequence&gt;</w:t>
      </w:r>
    </w:p>
    <w:p w14:paraId="6548CB63" w14:textId="5A90FA05" w:rsidR="00AA52F8" w:rsidRPr="00004F96" w:rsidRDefault="00AA52F8" w:rsidP="00AA52F8">
      <w:pPr>
        <w:pStyle w:val="PL"/>
      </w:pPr>
      <w:r>
        <w:t xml:space="preserve">      </w:t>
      </w:r>
      <w:r w:rsidRPr="00004F96">
        <w:t>&lt;xs:element name="</w:t>
      </w:r>
      <w:r w:rsidR="00C34A9C">
        <w:t>identity</w:t>
      </w:r>
      <w:r w:rsidRPr="00004F96">
        <w:t>" type="xs:string"/&gt;</w:t>
      </w:r>
    </w:p>
    <w:p w14:paraId="34AF929F" w14:textId="77777777" w:rsidR="00AA52F8" w:rsidRPr="00004F96" w:rsidRDefault="00AA52F8" w:rsidP="00AA52F8">
      <w:pPr>
        <w:pStyle w:val="PL"/>
      </w:pPr>
      <w:r>
        <w:t xml:space="preserve">      </w:t>
      </w:r>
      <w:r w:rsidRPr="00004F96">
        <w:t>&lt;xs:element name="TMGI" type="xs:hexBinary" maxOccurs="unbounded"/&gt;</w:t>
      </w:r>
    </w:p>
    <w:p w14:paraId="4E98A8B0" w14:textId="77777777" w:rsidR="00AA52F8" w:rsidRPr="00004F96" w:rsidRDefault="00AA52F8" w:rsidP="00AA52F8">
      <w:pPr>
        <w:pStyle w:val="PL"/>
      </w:pPr>
      <w:r>
        <w:t xml:space="preserve">      </w:t>
      </w:r>
      <w:r w:rsidRPr="00004F96">
        <w:t>&lt;xs:element name="mbms-listening-status" type="xs:string"/&gt;</w:t>
      </w:r>
    </w:p>
    <w:p w14:paraId="518C5A5A" w14:textId="77777777" w:rsidR="00AA52F8" w:rsidRPr="00004F96" w:rsidRDefault="00AA52F8" w:rsidP="00AA52F8">
      <w:pPr>
        <w:pStyle w:val="PL"/>
      </w:pPr>
      <w:r>
        <w:t xml:space="preserve">      </w:t>
      </w:r>
      <w:r w:rsidRPr="00004F96">
        <w:t>&lt;xs:element name="mbms-reception-quality-level" type="xs:integer"/&gt;</w:t>
      </w:r>
    </w:p>
    <w:p w14:paraId="1073168D" w14:textId="77777777" w:rsidR="00AA52F8" w:rsidRPr="00004F96" w:rsidRDefault="00AA52F8" w:rsidP="00AA52F8">
      <w:pPr>
        <w:pStyle w:val="PL"/>
      </w:pPr>
      <w:r>
        <w:t xml:space="preserve">      </w:t>
      </w:r>
      <w:r w:rsidRPr="00004F96">
        <w:t>&lt;xs:element name="unicast-listening-status" type="xs:string"/&gt;</w:t>
      </w:r>
    </w:p>
    <w:p w14:paraId="2A34C942" w14:textId="77777777" w:rsidR="00AA52F8" w:rsidRDefault="00AA52F8" w:rsidP="00AA52F8">
      <w:pPr>
        <w:pStyle w:val="PL"/>
      </w:pPr>
      <w:r>
        <w:t xml:space="preserve">      &lt;xs:element name="anyExt" type="sealmbms:anyExtType" minOccurs="0"/&gt;</w:t>
      </w:r>
    </w:p>
    <w:p w14:paraId="4619BEFF" w14:textId="77777777" w:rsidR="00AA52F8" w:rsidRPr="00004F96" w:rsidRDefault="00AA52F8" w:rsidP="00AA52F8">
      <w:pPr>
        <w:pStyle w:val="PL"/>
      </w:pPr>
      <w:r>
        <w:t xml:space="preserve">      </w:t>
      </w:r>
      <w:r w:rsidRPr="00004F96">
        <w:t>&lt;xs:any namespace="##other" processContents="lax" minOccurs="0" maxOccurs="unbounded"/&gt;</w:t>
      </w:r>
    </w:p>
    <w:p w14:paraId="64C10431" w14:textId="77777777" w:rsidR="00AA52F8" w:rsidRPr="00004F96" w:rsidRDefault="00AA52F8" w:rsidP="00AA52F8">
      <w:pPr>
        <w:pStyle w:val="PL"/>
      </w:pPr>
      <w:r>
        <w:t xml:space="preserve">    </w:t>
      </w:r>
      <w:r w:rsidRPr="00004F96">
        <w:t>&lt;/xs:sequence&gt;</w:t>
      </w:r>
    </w:p>
    <w:p w14:paraId="5BCAB78C" w14:textId="77777777" w:rsidR="00AA52F8" w:rsidRPr="00004F96" w:rsidRDefault="00AA52F8" w:rsidP="00AA52F8">
      <w:pPr>
        <w:pStyle w:val="PL"/>
      </w:pPr>
      <w:r>
        <w:t xml:space="preserve">    </w:t>
      </w:r>
      <w:r w:rsidRPr="00004F96">
        <w:t>&lt;xs:anyAttribute namespace="##any" processContents="lax"/&gt;</w:t>
      </w:r>
    </w:p>
    <w:p w14:paraId="0AF05758" w14:textId="77777777" w:rsidR="00AA52F8" w:rsidRPr="00004F96" w:rsidRDefault="00AA52F8" w:rsidP="00AA52F8">
      <w:pPr>
        <w:pStyle w:val="PL"/>
      </w:pPr>
      <w:r>
        <w:t xml:space="preserve">  </w:t>
      </w:r>
      <w:r w:rsidRPr="00004F96">
        <w:t>&lt;/xs:complexType&gt;</w:t>
      </w:r>
    </w:p>
    <w:p w14:paraId="41538A82" w14:textId="77777777" w:rsidR="00AA52F8" w:rsidRDefault="00AA52F8" w:rsidP="00AA52F8">
      <w:pPr>
        <w:pStyle w:val="PL"/>
      </w:pPr>
    </w:p>
    <w:p w14:paraId="3CF57844" w14:textId="77777777" w:rsidR="00AA52F8" w:rsidRPr="00004F96" w:rsidRDefault="00AA52F8" w:rsidP="00AA52F8">
      <w:pPr>
        <w:pStyle w:val="PL"/>
      </w:pPr>
      <w:r>
        <w:t xml:space="preserve">  </w:t>
      </w:r>
      <w:r w:rsidRPr="00004F96">
        <w:t>&lt;xs:complexType name="mbms-suspension-reportType"&gt;</w:t>
      </w:r>
    </w:p>
    <w:p w14:paraId="301396C8" w14:textId="77777777" w:rsidR="00AA52F8" w:rsidRPr="00004F96" w:rsidRDefault="00AA52F8" w:rsidP="00AA52F8">
      <w:pPr>
        <w:pStyle w:val="PL"/>
      </w:pPr>
      <w:r>
        <w:t xml:space="preserve">    </w:t>
      </w:r>
      <w:r w:rsidRPr="00004F96">
        <w:t>&lt;xs:sequence&gt;</w:t>
      </w:r>
    </w:p>
    <w:p w14:paraId="7A8C3478" w14:textId="77777777" w:rsidR="00AA52F8" w:rsidRPr="00004F96" w:rsidRDefault="00AA52F8" w:rsidP="00AA52F8">
      <w:pPr>
        <w:pStyle w:val="PL"/>
      </w:pPr>
      <w:r>
        <w:t xml:space="preserve">      </w:t>
      </w:r>
      <w:r w:rsidRPr="00004F96">
        <w:t>&lt;xs:element name="mbms-suspension-status" type="xs:string" minOccurs="0" maxOccurs="1"/&gt;</w:t>
      </w:r>
    </w:p>
    <w:p w14:paraId="6FC5DA2D" w14:textId="77777777" w:rsidR="00AA52F8" w:rsidRPr="00004F96" w:rsidRDefault="00AA52F8" w:rsidP="00AA52F8">
      <w:pPr>
        <w:pStyle w:val="PL"/>
      </w:pPr>
      <w:r>
        <w:t xml:space="preserve">      </w:t>
      </w:r>
      <w:r w:rsidRPr="00004F96">
        <w:t>&lt;xs:element name="number-of-reported-bearers" type="xs:integer" minOccurs="0" maxOccurs="1"/&gt;</w:t>
      </w:r>
    </w:p>
    <w:p w14:paraId="144FD07C" w14:textId="77777777" w:rsidR="00AA52F8" w:rsidRPr="00004F96" w:rsidRDefault="00AA52F8" w:rsidP="00AA52F8">
      <w:pPr>
        <w:pStyle w:val="PL"/>
      </w:pPr>
      <w:r>
        <w:t xml:space="preserve">      </w:t>
      </w:r>
      <w:r w:rsidRPr="00004F96">
        <w:t>&lt;xs:element name="suspended-TMGI" type="xs:hexBinary" minOccurs="0"/&gt;</w:t>
      </w:r>
    </w:p>
    <w:p w14:paraId="54FDDA52" w14:textId="77777777" w:rsidR="00AA52F8" w:rsidRPr="00004F96" w:rsidRDefault="00AA52F8" w:rsidP="00AA52F8">
      <w:pPr>
        <w:pStyle w:val="PL"/>
      </w:pPr>
      <w:r>
        <w:t xml:space="preserve">      </w:t>
      </w:r>
      <w:r w:rsidRPr="00004F96">
        <w:t>&lt;xs:element name="other-TMGI" type="xs:hexBinary" minOccurs="0" maxOccurs="unbounded"/&gt;</w:t>
      </w:r>
    </w:p>
    <w:p w14:paraId="29AD5B40" w14:textId="77777777" w:rsidR="00AA52F8" w:rsidRDefault="00AA52F8" w:rsidP="00AA52F8">
      <w:pPr>
        <w:pStyle w:val="PL"/>
      </w:pPr>
      <w:r>
        <w:t xml:space="preserve">      &lt;xs:element name="anyExt" type="sealmbms:anyExtType" minOccurs="0"/&gt;</w:t>
      </w:r>
    </w:p>
    <w:p w14:paraId="7A926975" w14:textId="77777777" w:rsidR="00AA52F8" w:rsidRPr="00004F96" w:rsidRDefault="00AA52F8" w:rsidP="00AA52F8">
      <w:pPr>
        <w:pStyle w:val="PL"/>
      </w:pPr>
      <w:r>
        <w:t xml:space="preserve">      </w:t>
      </w:r>
      <w:r w:rsidRPr="00004F96">
        <w:t>&lt;xs:any namespace="##other" processContents="lax" minOccurs="0" maxOccurs="unbounded"/&gt;</w:t>
      </w:r>
    </w:p>
    <w:p w14:paraId="5DE4AB15" w14:textId="77777777" w:rsidR="00AA52F8" w:rsidRPr="00004F96" w:rsidRDefault="00AA52F8" w:rsidP="00AA52F8">
      <w:pPr>
        <w:pStyle w:val="PL"/>
      </w:pPr>
      <w:r>
        <w:t xml:space="preserve">    </w:t>
      </w:r>
      <w:r w:rsidRPr="00004F96">
        <w:t>&lt;/xs:sequence&gt;</w:t>
      </w:r>
    </w:p>
    <w:p w14:paraId="28842EF4" w14:textId="77777777" w:rsidR="00AA52F8" w:rsidRPr="00004F96" w:rsidRDefault="00AA52F8" w:rsidP="00AA52F8">
      <w:pPr>
        <w:pStyle w:val="PL"/>
      </w:pPr>
      <w:r>
        <w:t xml:space="preserve">    </w:t>
      </w:r>
      <w:r w:rsidRPr="00004F96">
        <w:t>&lt;xs:anyAttribute namespace="##any" processContents="lax"/&gt;</w:t>
      </w:r>
    </w:p>
    <w:p w14:paraId="720A16D0" w14:textId="77777777" w:rsidR="00AA52F8" w:rsidRPr="00004F96" w:rsidRDefault="00AA52F8" w:rsidP="00AA52F8">
      <w:pPr>
        <w:pStyle w:val="PL"/>
      </w:pPr>
      <w:r>
        <w:t xml:space="preserve">  </w:t>
      </w:r>
      <w:r w:rsidRPr="00004F96">
        <w:t>&lt;/xs:complexType&gt;</w:t>
      </w:r>
    </w:p>
    <w:p w14:paraId="081A110B" w14:textId="77777777" w:rsidR="00AA52F8" w:rsidRDefault="00AA52F8" w:rsidP="00AA52F8">
      <w:pPr>
        <w:pStyle w:val="PL"/>
      </w:pPr>
    </w:p>
    <w:p w14:paraId="6B0C80A0" w14:textId="77777777" w:rsidR="00AA52F8" w:rsidRPr="00004F96" w:rsidRDefault="00AA52F8" w:rsidP="00AA52F8">
      <w:pPr>
        <w:pStyle w:val="PL"/>
      </w:pPr>
      <w:r>
        <w:t xml:space="preserve">  </w:t>
      </w:r>
      <w:r w:rsidRPr="00004F96">
        <w:t>&lt;xs:complexType name="announcementTypeParams"&gt;</w:t>
      </w:r>
    </w:p>
    <w:p w14:paraId="59AF6BB7" w14:textId="77777777" w:rsidR="00AA52F8" w:rsidRPr="00004F96" w:rsidRDefault="00AA52F8" w:rsidP="00AA52F8">
      <w:pPr>
        <w:pStyle w:val="PL"/>
      </w:pPr>
      <w:r>
        <w:t xml:space="preserve">    </w:t>
      </w:r>
      <w:r w:rsidRPr="00004F96">
        <w:t>&lt;xs:sequence&gt;</w:t>
      </w:r>
    </w:p>
    <w:p w14:paraId="39C43368" w14:textId="77777777" w:rsidR="00AA52F8" w:rsidRPr="00004F96" w:rsidRDefault="00AA52F8" w:rsidP="00AA52F8">
      <w:pPr>
        <w:pStyle w:val="PL"/>
      </w:pPr>
      <w:r>
        <w:t xml:space="preserve">      </w:t>
      </w:r>
      <w:r w:rsidRPr="00004F96">
        <w:t>&lt;xs:element name="TMGI" type="xs:hexBinary" minOccurs="1"/&gt;</w:t>
      </w:r>
    </w:p>
    <w:p w14:paraId="36F4F426" w14:textId="77777777" w:rsidR="00AA52F8" w:rsidRPr="00004F96" w:rsidRDefault="00AA52F8" w:rsidP="00AA52F8">
      <w:pPr>
        <w:pStyle w:val="PL"/>
      </w:pPr>
      <w:r>
        <w:t xml:space="preserve">      </w:t>
      </w:r>
      <w:r w:rsidRPr="00004F96">
        <w:t>&lt;xs:element name="alternative-TMGI" type="xs:hexBinary" minOccurs="0"/&gt;</w:t>
      </w:r>
    </w:p>
    <w:p w14:paraId="6E4727B3" w14:textId="77777777" w:rsidR="00AA52F8" w:rsidRPr="00004F96" w:rsidRDefault="00AA52F8" w:rsidP="00AA52F8">
      <w:pPr>
        <w:pStyle w:val="PL"/>
      </w:pPr>
      <w:r>
        <w:t xml:space="preserve">      </w:t>
      </w:r>
      <w:r w:rsidRPr="00004F96">
        <w:t>&lt;xs:element name="QCI" type="xs:integer" minOccurs="0"/&gt;</w:t>
      </w:r>
    </w:p>
    <w:p w14:paraId="3ACAEC53" w14:textId="77777777" w:rsidR="00AA52F8" w:rsidRPr="00004F96" w:rsidRDefault="00AA52F8" w:rsidP="00AA52F8">
      <w:pPr>
        <w:pStyle w:val="PL"/>
      </w:pPr>
      <w:r>
        <w:t xml:space="preserve">      </w:t>
      </w:r>
      <w:r w:rsidRPr="00004F96">
        <w:t>&lt;xs:element name="frequency" type="xs:unsignedLong" minOccurs="0"/&gt;</w:t>
      </w:r>
    </w:p>
    <w:p w14:paraId="15D8EE04" w14:textId="77777777" w:rsidR="00AA52F8" w:rsidRPr="00004F96" w:rsidRDefault="00AA52F8" w:rsidP="00AA52F8">
      <w:pPr>
        <w:pStyle w:val="PL"/>
      </w:pPr>
      <w:r>
        <w:t xml:space="preserve">      </w:t>
      </w:r>
      <w:r w:rsidRPr="00004F96">
        <w:t>&lt;xs:element name="mbms-service-areas" type="sealmbms:mbms-service-areasType" minOccurs="0"/&gt;</w:t>
      </w:r>
    </w:p>
    <w:p w14:paraId="3E2FDC54" w14:textId="77777777" w:rsidR="00AA52F8" w:rsidRPr="00004F96" w:rsidRDefault="00AA52F8" w:rsidP="00AA52F8">
      <w:pPr>
        <w:pStyle w:val="PL"/>
      </w:pPr>
      <w:r>
        <w:t xml:space="preserve">     </w:t>
      </w:r>
      <w:r w:rsidRPr="00004F96">
        <w:t>&lt;xs:element name="seal-mbms-sdp" type="xs:string"/&gt;</w:t>
      </w:r>
    </w:p>
    <w:p w14:paraId="4D246A4A" w14:textId="77777777" w:rsidR="00AA52F8" w:rsidRPr="00004F96" w:rsidRDefault="00AA52F8" w:rsidP="00AA52F8">
      <w:pPr>
        <w:pStyle w:val="PL"/>
      </w:pPr>
      <w:r>
        <w:t xml:space="preserve">     </w:t>
      </w:r>
      <w:r w:rsidRPr="00004F96">
        <w:t>&lt;xs:element name="monitoring-state" type="xs:string" minOccurs="0"/&gt;</w:t>
      </w:r>
    </w:p>
    <w:p w14:paraId="090E88AE" w14:textId="77777777" w:rsidR="00AA52F8" w:rsidRPr="00004F96" w:rsidRDefault="00AA52F8" w:rsidP="00AA52F8">
      <w:pPr>
        <w:pStyle w:val="PL"/>
      </w:pPr>
      <w:r>
        <w:t xml:space="preserve">      </w:t>
      </w:r>
      <w:r w:rsidRPr="00004F96">
        <w:t>&lt;xs:element name="announcement-acknowlegement" minOccurs="0"/&gt;</w:t>
      </w:r>
    </w:p>
    <w:p w14:paraId="0D9E2EFD" w14:textId="77777777" w:rsidR="00AA52F8" w:rsidRPr="00004F96" w:rsidRDefault="00AA52F8" w:rsidP="00AA52F8">
      <w:pPr>
        <w:pStyle w:val="PL"/>
      </w:pPr>
      <w:r>
        <w:t xml:space="preserve">      </w:t>
      </w:r>
      <w:r w:rsidRPr="00004F96">
        <w:t>&lt;xs:element name="unicast-status" type="xs:string" minOccurs="0"/&gt;</w:t>
      </w:r>
    </w:p>
    <w:p w14:paraId="087D6719" w14:textId="77777777" w:rsidR="00AA52F8" w:rsidRPr="00004F96" w:rsidRDefault="00AA52F8" w:rsidP="00AA52F8">
      <w:pPr>
        <w:pStyle w:val="PL"/>
      </w:pPr>
      <w:r>
        <w:t xml:space="preserve">      </w:t>
      </w:r>
      <w:r w:rsidRPr="00004F96">
        <w:t>&lt;xs:element name="seal-mbms-rohc" minOccurs="0"/&gt;</w:t>
      </w:r>
    </w:p>
    <w:p w14:paraId="4DE8CCA0" w14:textId="77777777" w:rsidR="00AA52F8" w:rsidRDefault="00AA52F8" w:rsidP="00AA52F8">
      <w:pPr>
        <w:pStyle w:val="PL"/>
      </w:pPr>
      <w:r>
        <w:t xml:space="preserve">      &lt;xs:element name="anyExt" type="sealmbms:anyExtType" minOccurs="0"/&gt;</w:t>
      </w:r>
    </w:p>
    <w:p w14:paraId="76FEE5D8" w14:textId="77777777" w:rsidR="00AA52F8" w:rsidRPr="00004F96" w:rsidRDefault="00AA52F8" w:rsidP="00AA52F8">
      <w:pPr>
        <w:pStyle w:val="PL"/>
      </w:pPr>
      <w:r>
        <w:t xml:space="preserve">      </w:t>
      </w:r>
      <w:r w:rsidRPr="00004F96">
        <w:t>&lt;xs:any namespace="##other" processContents="lax" minOccurs="0" maxOccurs="unbounded"/&gt;</w:t>
      </w:r>
    </w:p>
    <w:p w14:paraId="2BC499DD" w14:textId="77777777" w:rsidR="00AA52F8" w:rsidRPr="00004F96" w:rsidRDefault="00AA52F8" w:rsidP="00AA52F8">
      <w:pPr>
        <w:pStyle w:val="PL"/>
      </w:pPr>
      <w:r>
        <w:t xml:space="preserve">    </w:t>
      </w:r>
      <w:r w:rsidRPr="00004F96">
        <w:t>&lt;/xs:sequence&gt;</w:t>
      </w:r>
    </w:p>
    <w:p w14:paraId="304F79A5" w14:textId="77777777" w:rsidR="00AA52F8" w:rsidRPr="00004F96" w:rsidRDefault="00AA52F8" w:rsidP="00AA52F8">
      <w:pPr>
        <w:pStyle w:val="PL"/>
      </w:pPr>
      <w:r>
        <w:t xml:space="preserve">    </w:t>
      </w:r>
      <w:r w:rsidRPr="00004F96">
        <w:t>&lt;xs:anyAttribute namespace="##any" processContents="lax"/&gt;</w:t>
      </w:r>
    </w:p>
    <w:p w14:paraId="73FA77EB" w14:textId="77777777" w:rsidR="00AA52F8" w:rsidRPr="00004F96" w:rsidRDefault="00AA52F8" w:rsidP="00AA52F8">
      <w:pPr>
        <w:pStyle w:val="PL"/>
      </w:pPr>
      <w:r>
        <w:t xml:space="preserve">  </w:t>
      </w:r>
      <w:r w:rsidRPr="00004F96">
        <w:t>&lt;/xs:complexType&gt;</w:t>
      </w:r>
    </w:p>
    <w:p w14:paraId="6AD76F6D" w14:textId="77777777" w:rsidR="00AA52F8" w:rsidRDefault="00AA52F8" w:rsidP="00AA52F8">
      <w:pPr>
        <w:pStyle w:val="PL"/>
      </w:pPr>
    </w:p>
    <w:p w14:paraId="65DA8894" w14:textId="77777777" w:rsidR="00AA52F8" w:rsidRPr="00004F96" w:rsidRDefault="00AA52F8" w:rsidP="00AA52F8">
      <w:pPr>
        <w:pStyle w:val="PL"/>
      </w:pPr>
      <w:r>
        <w:t xml:space="preserve">  </w:t>
      </w:r>
      <w:r w:rsidRPr="00004F96">
        <w:t>&lt;xs:complexType name="mbms-service-areasType"&gt;</w:t>
      </w:r>
    </w:p>
    <w:p w14:paraId="0BB689D5" w14:textId="77777777" w:rsidR="00AA52F8" w:rsidRPr="00004F96" w:rsidRDefault="00AA52F8" w:rsidP="00AA52F8">
      <w:pPr>
        <w:pStyle w:val="PL"/>
      </w:pPr>
      <w:r>
        <w:t xml:space="preserve">    </w:t>
      </w:r>
      <w:r w:rsidRPr="00004F96">
        <w:t>&lt;xs:sequence&gt;</w:t>
      </w:r>
    </w:p>
    <w:p w14:paraId="74D271B7" w14:textId="77777777" w:rsidR="00AA52F8" w:rsidRPr="00004F96" w:rsidRDefault="00AA52F8" w:rsidP="00AA52F8">
      <w:pPr>
        <w:pStyle w:val="PL"/>
      </w:pPr>
      <w:r>
        <w:t xml:space="preserve">      </w:t>
      </w:r>
      <w:r w:rsidRPr="00004F96">
        <w:t>&lt;xs:element name="mbms-service-area-id" type="xs:hexBinary"</w:t>
      </w:r>
      <w:r w:rsidRPr="00004F96">
        <w:br/>
      </w:r>
      <w:r>
        <w:t xml:space="preserve">      </w:t>
      </w:r>
      <w:r w:rsidRPr="00004F96">
        <w:t>minOccurs="1" maxOccurs="unbounded"/&gt;</w:t>
      </w:r>
    </w:p>
    <w:p w14:paraId="4861624E" w14:textId="77777777" w:rsidR="00AA52F8" w:rsidRDefault="00AA52F8" w:rsidP="00AA52F8">
      <w:pPr>
        <w:pStyle w:val="PL"/>
      </w:pPr>
      <w:bookmarkStart w:id="389" w:name="OLE_LINK423"/>
      <w:bookmarkStart w:id="390" w:name="OLE_LINK424"/>
      <w:bookmarkStart w:id="391" w:name="OLE_LINK425"/>
      <w:bookmarkStart w:id="392" w:name="OLE_LINK426"/>
      <w:r>
        <w:t xml:space="preserve">      &lt;xs:element name="anyExt" type="sealmbms:anyExtType" minOccurs="0"/&gt;</w:t>
      </w:r>
    </w:p>
    <w:bookmarkEnd w:id="389"/>
    <w:bookmarkEnd w:id="390"/>
    <w:p w14:paraId="5B0528AB" w14:textId="77777777" w:rsidR="00AA52F8" w:rsidRDefault="00AA52F8" w:rsidP="00AA52F8">
      <w:pPr>
        <w:pStyle w:val="PL"/>
      </w:pPr>
      <w:r>
        <w:t xml:space="preserve">      &lt;xs:any namespace="##other" processContents="lax" minOccurs="0" maxOccurs="unbounded"/&gt;</w:t>
      </w:r>
    </w:p>
    <w:bookmarkEnd w:id="391"/>
    <w:bookmarkEnd w:id="392"/>
    <w:p w14:paraId="6FF61C42" w14:textId="77777777" w:rsidR="00AA52F8" w:rsidRPr="00004F96" w:rsidRDefault="00AA52F8" w:rsidP="00AA52F8">
      <w:pPr>
        <w:pStyle w:val="PL"/>
      </w:pPr>
      <w:r>
        <w:t xml:space="preserve">   </w:t>
      </w:r>
      <w:r w:rsidRPr="00004F96">
        <w:t>&lt;/xs:sequence&gt;</w:t>
      </w:r>
    </w:p>
    <w:p w14:paraId="4FA6FEA5" w14:textId="77777777" w:rsidR="00AA52F8" w:rsidRPr="00004F96" w:rsidRDefault="00AA52F8" w:rsidP="00AA52F8">
      <w:pPr>
        <w:pStyle w:val="PL"/>
      </w:pPr>
      <w:r>
        <w:t xml:space="preserve">    </w:t>
      </w:r>
      <w:r w:rsidRPr="00004F96">
        <w:t>&lt;xs:anyAttribute/&gt;</w:t>
      </w:r>
    </w:p>
    <w:p w14:paraId="5483E4B8" w14:textId="77777777" w:rsidR="00AA52F8" w:rsidRPr="00004F96" w:rsidRDefault="00AA52F8" w:rsidP="00AA52F8">
      <w:pPr>
        <w:pStyle w:val="PL"/>
      </w:pPr>
      <w:bookmarkStart w:id="393" w:name="OLE_LINK427"/>
      <w:bookmarkStart w:id="394" w:name="OLE_LINK428"/>
      <w:r>
        <w:t xml:space="preserve">    </w:t>
      </w:r>
      <w:r w:rsidRPr="00004F96">
        <w:t>&lt;xs:anyAttribute namespace="##any" processContents="lax"/&gt;</w:t>
      </w:r>
    </w:p>
    <w:bookmarkEnd w:id="393"/>
    <w:bookmarkEnd w:id="394"/>
    <w:p w14:paraId="62EA4C72" w14:textId="77777777" w:rsidR="00AA52F8" w:rsidRPr="00004F96" w:rsidRDefault="00AA52F8" w:rsidP="00AA52F8">
      <w:pPr>
        <w:pStyle w:val="PL"/>
      </w:pPr>
      <w:r>
        <w:t xml:space="preserve">  </w:t>
      </w:r>
      <w:r w:rsidRPr="00004F96">
        <w:t>&lt;/xs:complexType&gt;</w:t>
      </w:r>
    </w:p>
    <w:p w14:paraId="518396F1" w14:textId="77777777" w:rsidR="00AA52F8" w:rsidRDefault="00AA52F8" w:rsidP="00AA52F8">
      <w:pPr>
        <w:pStyle w:val="PL"/>
      </w:pPr>
    </w:p>
    <w:p w14:paraId="40427A1C" w14:textId="77777777" w:rsidR="00AA52F8" w:rsidRPr="00004F96" w:rsidRDefault="00AA52F8" w:rsidP="00AA52F8">
      <w:pPr>
        <w:pStyle w:val="PL"/>
      </w:pPr>
      <w:r>
        <w:t xml:space="preserve">  </w:t>
      </w:r>
      <w:r w:rsidRPr="00004F96">
        <w:t>&lt;xs:complexType name="user-plane-delivery-modeType"&gt;</w:t>
      </w:r>
    </w:p>
    <w:p w14:paraId="515366DA" w14:textId="77777777" w:rsidR="00AA52F8" w:rsidRPr="00004F96" w:rsidRDefault="00AA52F8" w:rsidP="00AA52F8">
      <w:pPr>
        <w:pStyle w:val="PL"/>
      </w:pPr>
      <w:r>
        <w:t xml:space="preserve">    </w:t>
      </w:r>
      <w:r w:rsidRPr="00004F96">
        <w:t>&lt;xs:sequence&gt;</w:t>
      </w:r>
    </w:p>
    <w:p w14:paraId="079D9B81" w14:textId="77777777" w:rsidR="00AA52F8" w:rsidRPr="00004F96" w:rsidRDefault="00AA52F8" w:rsidP="00AA52F8">
      <w:pPr>
        <w:pStyle w:val="PL"/>
      </w:pPr>
      <w:r>
        <w:t xml:space="preserve">      </w:t>
      </w:r>
      <w:r w:rsidRPr="00004F96">
        <w:t>&lt;xs:element name="delivery-mode" type="xs:string" minOccurs="1"/&gt;</w:t>
      </w:r>
    </w:p>
    <w:p w14:paraId="44636354" w14:textId="77777777" w:rsidR="00AA52F8" w:rsidRPr="00004F96" w:rsidRDefault="00AA52F8" w:rsidP="00AA52F8">
      <w:pPr>
        <w:pStyle w:val="PL"/>
      </w:pPr>
      <w:r>
        <w:t xml:space="preserve">      </w:t>
      </w:r>
      <w:r w:rsidRPr="00004F96">
        <w:t>&lt;xs:element name="MBMS-media-stream-id" type="xs:string" minOccurs="1"/&gt;</w:t>
      </w:r>
    </w:p>
    <w:p w14:paraId="33E66196" w14:textId="77777777" w:rsidR="00AA52F8" w:rsidRPr="00004F96" w:rsidRDefault="00AA52F8" w:rsidP="00AA52F8">
      <w:pPr>
        <w:pStyle w:val="PL"/>
      </w:pPr>
      <w:r>
        <w:t xml:space="preserve">      </w:t>
      </w:r>
      <w:r w:rsidRPr="00004F96">
        <w:t>&lt;xs:element name="unicast-media-stream-id" type="xs:string" minOccurs="0"/&gt;</w:t>
      </w:r>
    </w:p>
    <w:p w14:paraId="283A89B1" w14:textId="77777777" w:rsidR="00AA52F8" w:rsidRDefault="00AA52F8" w:rsidP="00AA52F8">
      <w:pPr>
        <w:pStyle w:val="PL"/>
      </w:pPr>
      <w:r>
        <w:t xml:space="preserve">      &lt;xs:element name="anyExt" type="sealmbms:anyExtType" minOccurs="0"/&gt;</w:t>
      </w:r>
    </w:p>
    <w:p w14:paraId="68C108BD" w14:textId="77777777" w:rsidR="00AA52F8" w:rsidRPr="00004F96" w:rsidRDefault="00AA52F8" w:rsidP="00AA52F8">
      <w:pPr>
        <w:pStyle w:val="PL"/>
      </w:pPr>
      <w:r>
        <w:t xml:space="preserve">      </w:t>
      </w:r>
      <w:r w:rsidRPr="00004F96">
        <w:t>&lt;xs:any namespace="##other" processContents="lax" minOccurs="0" maxOccurs="unbounded"/&gt;</w:t>
      </w:r>
    </w:p>
    <w:p w14:paraId="507938C4" w14:textId="77777777" w:rsidR="00AA52F8" w:rsidRPr="00004F96" w:rsidRDefault="00AA52F8" w:rsidP="00AA52F8">
      <w:pPr>
        <w:pStyle w:val="PL"/>
      </w:pPr>
      <w:r>
        <w:t xml:space="preserve">    </w:t>
      </w:r>
      <w:r w:rsidRPr="00004F96">
        <w:t>&lt;/xs:sequence&gt;</w:t>
      </w:r>
    </w:p>
    <w:p w14:paraId="55838594" w14:textId="77777777" w:rsidR="00AA52F8" w:rsidRPr="00004F96" w:rsidRDefault="00AA52F8" w:rsidP="00AA52F8">
      <w:pPr>
        <w:pStyle w:val="PL"/>
      </w:pPr>
      <w:r>
        <w:t xml:space="preserve">    </w:t>
      </w:r>
      <w:r w:rsidRPr="00004F96">
        <w:t>&lt;xs:anyAttribute namespace="##any" processContents="lax"/&gt;</w:t>
      </w:r>
    </w:p>
    <w:p w14:paraId="31A85875" w14:textId="77777777" w:rsidR="00AA52F8" w:rsidRPr="00004F96" w:rsidRDefault="00AA52F8" w:rsidP="00AA52F8">
      <w:pPr>
        <w:pStyle w:val="PL"/>
      </w:pPr>
      <w:r>
        <w:t xml:space="preserve">  </w:t>
      </w:r>
      <w:r w:rsidRPr="00004F96">
        <w:t>&lt;/xs:complexType&gt;</w:t>
      </w:r>
    </w:p>
    <w:p w14:paraId="2256443E" w14:textId="77777777" w:rsidR="00AA52F8" w:rsidRDefault="00AA52F8" w:rsidP="00AA52F8">
      <w:pPr>
        <w:pStyle w:val="PL"/>
      </w:pPr>
    </w:p>
    <w:p w14:paraId="6284B9CA" w14:textId="77777777" w:rsidR="00AA52F8" w:rsidRPr="00004F96" w:rsidRDefault="00AA52F8" w:rsidP="00AA52F8">
      <w:pPr>
        <w:pStyle w:val="PL"/>
      </w:pPr>
      <w:r>
        <w:t xml:space="preserve">  </w:t>
      </w:r>
      <w:r w:rsidRPr="00004F96">
        <w:t>&lt;xs:complexType name="mbms-suspension-reporting-instructionType"&gt;</w:t>
      </w:r>
    </w:p>
    <w:p w14:paraId="18D86E3A" w14:textId="77777777" w:rsidR="00AA52F8" w:rsidRPr="00004F96" w:rsidRDefault="00AA52F8" w:rsidP="00AA52F8">
      <w:pPr>
        <w:pStyle w:val="PL"/>
      </w:pPr>
      <w:r>
        <w:t xml:space="preserve">    </w:t>
      </w:r>
      <w:r w:rsidRPr="00004F96">
        <w:t>&lt;xs:sequence&gt;</w:t>
      </w:r>
    </w:p>
    <w:p w14:paraId="42095381" w14:textId="77777777" w:rsidR="00AA52F8" w:rsidRPr="00004F96" w:rsidRDefault="00AA52F8" w:rsidP="00AA52F8">
      <w:pPr>
        <w:pStyle w:val="PL"/>
      </w:pPr>
      <w:r>
        <w:t xml:space="preserve">      </w:t>
      </w:r>
      <w:r w:rsidRPr="00004F96">
        <w:t>&lt;xs:element name="suspension-reporting" type="xs:string" minOccurs="1"/&gt;</w:t>
      </w:r>
    </w:p>
    <w:p w14:paraId="7AD54AAF" w14:textId="77777777" w:rsidR="00AA52F8" w:rsidRPr="00004F96" w:rsidRDefault="00AA52F8" w:rsidP="00AA52F8">
      <w:pPr>
        <w:pStyle w:val="PL"/>
      </w:pPr>
      <w:r>
        <w:t xml:space="preserve">      </w:t>
      </w:r>
      <w:r w:rsidRPr="00004F96">
        <w:t>&lt;xs:element name="suspension-reporting-client-subset" type="sealmbms:suspension-reporting-client-subsetType" minOccurs="1"/&gt;</w:t>
      </w:r>
    </w:p>
    <w:p w14:paraId="639F1F12" w14:textId="77777777" w:rsidR="00AA52F8" w:rsidRDefault="00AA52F8" w:rsidP="00AA52F8">
      <w:pPr>
        <w:pStyle w:val="PL"/>
      </w:pPr>
      <w:r>
        <w:t xml:space="preserve">     &lt;xs:element name="anyExt" type="sealmbms:anyExtType" minOccurs="0"/&gt;</w:t>
      </w:r>
    </w:p>
    <w:p w14:paraId="6A77ED59" w14:textId="77777777" w:rsidR="00AA52F8" w:rsidRPr="00004F96" w:rsidRDefault="00AA52F8" w:rsidP="00AA52F8">
      <w:pPr>
        <w:pStyle w:val="PL"/>
      </w:pPr>
      <w:r>
        <w:t xml:space="preserve">     </w:t>
      </w:r>
      <w:r w:rsidRPr="00004F96">
        <w:t>&lt;xs:any namespace="##other" processContents="lax" minOccurs="0" maxOccurs="unbounded"/&gt;</w:t>
      </w:r>
    </w:p>
    <w:p w14:paraId="15D95A2F" w14:textId="77777777" w:rsidR="00AA52F8" w:rsidRPr="00004F96" w:rsidRDefault="00AA52F8" w:rsidP="00AA52F8">
      <w:pPr>
        <w:pStyle w:val="PL"/>
      </w:pPr>
      <w:r>
        <w:t xml:space="preserve">    </w:t>
      </w:r>
      <w:r w:rsidRPr="00004F96">
        <w:t>&lt;/xs:sequence&gt;</w:t>
      </w:r>
    </w:p>
    <w:p w14:paraId="4E65714C" w14:textId="77777777" w:rsidR="00AA52F8" w:rsidRPr="00004F96" w:rsidRDefault="00AA52F8" w:rsidP="00AA52F8">
      <w:pPr>
        <w:pStyle w:val="PL"/>
      </w:pPr>
      <w:r>
        <w:lastRenderedPageBreak/>
        <w:t xml:space="preserve">     </w:t>
      </w:r>
      <w:r w:rsidRPr="00004F96">
        <w:t>&lt;xs:anyAttribute namespace="##any" processContents="lax"/&gt;</w:t>
      </w:r>
    </w:p>
    <w:p w14:paraId="24B8619A" w14:textId="77777777" w:rsidR="00AA52F8" w:rsidRPr="00004F96" w:rsidRDefault="00AA52F8" w:rsidP="00AA52F8">
      <w:pPr>
        <w:pStyle w:val="PL"/>
      </w:pPr>
      <w:r>
        <w:t xml:space="preserve">  </w:t>
      </w:r>
      <w:r w:rsidRPr="00004F96">
        <w:t>&lt;/xs:complexType&gt;</w:t>
      </w:r>
    </w:p>
    <w:p w14:paraId="5085277D" w14:textId="77777777" w:rsidR="00AA52F8" w:rsidRDefault="00AA52F8" w:rsidP="00AA52F8">
      <w:pPr>
        <w:pStyle w:val="PL"/>
      </w:pPr>
    </w:p>
    <w:p w14:paraId="1F48B862" w14:textId="77777777" w:rsidR="00AA52F8" w:rsidRPr="00004F96" w:rsidRDefault="00AA52F8" w:rsidP="00AA52F8">
      <w:pPr>
        <w:pStyle w:val="PL"/>
      </w:pPr>
      <w:r>
        <w:t xml:space="preserve">  </w:t>
      </w:r>
      <w:r w:rsidRPr="00004F96">
        <w:t>&lt;xs:complexType name="suspension-reporting-client-subsetType"&gt;</w:t>
      </w:r>
    </w:p>
    <w:p w14:paraId="43D65680" w14:textId="77777777" w:rsidR="00AA52F8" w:rsidRPr="00004F96" w:rsidRDefault="00AA52F8" w:rsidP="00AA52F8">
      <w:pPr>
        <w:pStyle w:val="PL"/>
      </w:pPr>
      <w:r>
        <w:t xml:space="preserve">    </w:t>
      </w:r>
      <w:r w:rsidRPr="00004F96">
        <w:t>&lt;xs:sequence&gt;</w:t>
      </w:r>
    </w:p>
    <w:p w14:paraId="10C1509B" w14:textId="77777777" w:rsidR="00AA52F8" w:rsidRPr="00004F96" w:rsidRDefault="00AA52F8" w:rsidP="00AA52F8">
      <w:pPr>
        <w:pStyle w:val="PL"/>
      </w:pPr>
      <w:r>
        <w:t xml:space="preserve">      </w:t>
      </w:r>
      <w:r w:rsidRPr="00004F96">
        <w:t>&lt;xs:element name="NRM-client-id" type="xs:string" minOccurs="1" maxOccurs="unbounded"/&gt;</w:t>
      </w:r>
    </w:p>
    <w:p w14:paraId="633E178F" w14:textId="77777777" w:rsidR="00AA52F8" w:rsidRDefault="00AA52F8" w:rsidP="00AA52F8">
      <w:pPr>
        <w:pStyle w:val="PL"/>
      </w:pPr>
      <w:r>
        <w:t xml:space="preserve">      &lt;xs:element name="anyExt" type="sealmbms:anyExtType" minOccurs="0"/&gt;</w:t>
      </w:r>
    </w:p>
    <w:p w14:paraId="601AAD34" w14:textId="77777777" w:rsidR="00AA52F8" w:rsidRPr="00004F96" w:rsidRDefault="00AA52F8" w:rsidP="00AA52F8">
      <w:pPr>
        <w:pStyle w:val="PL"/>
      </w:pPr>
      <w:r>
        <w:t xml:space="preserve">      </w:t>
      </w:r>
      <w:r w:rsidRPr="00004F96">
        <w:t>&lt;xs:any namespace="##other" processContents="lax" minOccurs="0" maxOccurs="unbounded"/&gt;</w:t>
      </w:r>
    </w:p>
    <w:p w14:paraId="7A737F13" w14:textId="77777777" w:rsidR="00AA52F8" w:rsidRPr="00004F96" w:rsidRDefault="00AA52F8" w:rsidP="00AA52F8">
      <w:pPr>
        <w:pStyle w:val="PL"/>
      </w:pPr>
      <w:r>
        <w:t xml:space="preserve">    </w:t>
      </w:r>
      <w:r w:rsidRPr="00004F96">
        <w:t>&lt;/xs:sequence&gt;</w:t>
      </w:r>
    </w:p>
    <w:p w14:paraId="3BDEFE47" w14:textId="77777777" w:rsidR="00AA52F8" w:rsidRPr="00004F96" w:rsidRDefault="00AA52F8" w:rsidP="00AA52F8">
      <w:pPr>
        <w:pStyle w:val="PL"/>
      </w:pPr>
      <w:r>
        <w:t xml:space="preserve">    </w:t>
      </w:r>
      <w:r w:rsidRPr="00004F96">
        <w:t>&lt;xs:anyAttribute namespace="##any" processContents="lax"/&gt;</w:t>
      </w:r>
    </w:p>
    <w:p w14:paraId="74CDC5BA" w14:textId="77777777" w:rsidR="00AA52F8" w:rsidRPr="00004F96" w:rsidRDefault="00AA52F8" w:rsidP="00AA52F8">
      <w:pPr>
        <w:pStyle w:val="PL"/>
      </w:pPr>
      <w:r>
        <w:t xml:space="preserve">  </w:t>
      </w:r>
      <w:r w:rsidRPr="00004F96">
        <w:t>&lt;/xs:complexType&gt;</w:t>
      </w:r>
    </w:p>
    <w:p w14:paraId="15276BE8" w14:textId="77777777" w:rsidR="00AA52F8" w:rsidRDefault="00AA52F8" w:rsidP="00AA52F8">
      <w:pPr>
        <w:pStyle w:val="PL"/>
      </w:pPr>
      <w:r>
        <w:t xml:space="preserve"> </w:t>
      </w:r>
    </w:p>
    <w:p w14:paraId="24635629" w14:textId="77777777" w:rsidR="00AA52F8" w:rsidRPr="00004F96" w:rsidRDefault="00AA52F8" w:rsidP="00AA52F8">
      <w:pPr>
        <w:pStyle w:val="PL"/>
      </w:pPr>
      <w:r>
        <w:t xml:space="preserve"> </w:t>
      </w:r>
      <w:r w:rsidRPr="00004F96">
        <w:t>&lt;xs:complexType name="requestType"&gt;</w:t>
      </w:r>
    </w:p>
    <w:p w14:paraId="11ED2330" w14:textId="77777777" w:rsidR="00AA52F8" w:rsidRPr="00004F96" w:rsidRDefault="00AA52F8" w:rsidP="00AA52F8">
      <w:pPr>
        <w:pStyle w:val="PL"/>
      </w:pPr>
      <w:r>
        <w:t xml:space="preserve">    </w:t>
      </w:r>
      <w:r w:rsidRPr="00004F96">
        <w:t>&lt;xs:sequence&gt;</w:t>
      </w:r>
    </w:p>
    <w:p w14:paraId="516B9611" w14:textId="539223D8" w:rsidR="00AA52F8" w:rsidRPr="00004F96" w:rsidRDefault="00AA52F8" w:rsidP="00AA52F8">
      <w:pPr>
        <w:pStyle w:val="PL"/>
      </w:pPr>
      <w:r>
        <w:t xml:space="preserve">      </w:t>
      </w:r>
      <w:r w:rsidRPr="00004F96">
        <w:t>&lt;xs:element name="requester</w:t>
      </w:r>
      <w:r w:rsidR="00C34A9C">
        <w:t>-identity</w:t>
      </w:r>
      <w:r w:rsidRPr="00004F96">
        <w:t>" type="xs:string"/&gt;</w:t>
      </w:r>
    </w:p>
    <w:p w14:paraId="2768FBC5" w14:textId="2875E8B7" w:rsidR="00AA52F8" w:rsidRPr="00004F96" w:rsidRDefault="00AA52F8" w:rsidP="00AA52F8">
      <w:pPr>
        <w:pStyle w:val="PL"/>
      </w:pPr>
      <w:r>
        <w:t xml:space="preserve">      </w:t>
      </w:r>
      <w:r w:rsidRPr="00004F96">
        <w:t>&lt;xs:element name="</w:t>
      </w:r>
      <w:r w:rsidR="00C34A9C">
        <w:t>identity</w:t>
      </w:r>
      <w:r w:rsidRPr="00004F96">
        <w:t>" type="xs:string"/&gt;</w:t>
      </w:r>
    </w:p>
    <w:p w14:paraId="018F7622" w14:textId="77777777" w:rsidR="00AA52F8" w:rsidRPr="00004F96" w:rsidRDefault="00AA52F8" w:rsidP="00AA52F8">
      <w:pPr>
        <w:pStyle w:val="PL"/>
      </w:pPr>
      <w:r>
        <w:t xml:space="preserve">      </w:t>
      </w:r>
      <w:r w:rsidRPr="00004F96">
        <w:t xml:space="preserve">&lt;xs:element name="requirement-info" type="xs:string" </w:t>
      </w:r>
      <w:r>
        <w:t>minOccurs="0"</w:t>
      </w:r>
      <w:r w:rsidRPr="00004F96">
        <w:t>/&gt;</w:t>
      </w:r>
    </w:p>
    <w:p w14:paraId="77B3A75A" w14:textId="77777777" w:rsidR="00AA52F8" w:rsidRDefault="00AA52F8" w:rsidP="00AA52F8">
      <w:pPr>
        <w:pStyle w:val="PL"/>
      </w:pPr>
      <w:r>
        <w:t xml:space="preserve">     &lt;xs:element name="anyExt" type="sealmbms:anyExtType" minOccurs="0"/&gt;</w:t>
      </w:r>
    </w:p>
    <w:p w14:paraId="42281FF5" w14:textId="77777777" w:rsidR="00AA52F8" w:rsidRPr="00004F96" w:rsidRDefault="00AA52F8" w:rsidP="00AA52F8">
      <w:pPr>
        <w:pStyle w:val="PL"/>
      </w:pPr>
      <w:r>
        <w:t xml:space="preserve">     </w:t>
      </w:r>
      <w:r w:rsidRPr="00004F96">
        <w:t>&lt;xs:any namespace="##other" processContents="lax" minOccurs="0" maxOccurs="unbounded"/&gt;</w:t>
      </w:r>
    </w:p>
    <w:p w14:paraId="185ECD8D" w14:textId="77777777" w:rsidR="00AA52F8" w:rsidRPr="00004F96" w:rsidRDefault="00AA52F8" w:rsidP="00AA52F8">
      <w:pPr>
        <w:pStyle w:val="PL"/>
      </w:pPr>
      <w:r>
        <w:t xml:space="preserve">    </w:t>
      </w:r>
      <w:r w:rsidRPr="00004F96">
        <w:t>&lt;/xs:sequence&gt;</w:t>
      </w:r>
    </w:p>
    <w:p w14:paraId="08006202" w14:textId="77777777" w:rsidR="00AA52F8" w:rsidRDefault="00AA52F8" w:rsidP="00AA52F8">
      <w:pPr>
        <w:pStyle w:val="PL"/>
      </w:pPr>
      <w:r>
        <w:t xml:space="preserve">    &lt;xs:anyAttribute namespace="##any" processContents="lax"/&gt;</w:t>
      </w:r>
    </w:p>
    <w:p w14:paraId="11BC9AA8" w14:textId="77777777" w:rsidR="00AA52F8" w:rsidRPr="00004F96" w:rsidRDefault="00AA52F8" w:rsidP="00AA52F8">
      <w:pPr>
        <w:pStyle w:val="PL"/>
      </w:pPr>
      <w:r>
        <w:t xml:space="preserve">  </w:t>
      </w:r>
      <w:r w:rsidRPr="00004F96">
        <w:t>&lt;/xs:complexType&gt;</w:t>
      </w:r>
    </w:p>
    <w:p w14:paraId="0B85CDCA" w14:textId="77777777" w:rsidR="00AA52F8" w:rsidRDefault="00AA52F8" w:rsidP="00AA52F8">
      <w:pPr>
        <w:pStyle w:val="PL"/>
      </w:pPr>
    </w:p>
    <w:p w14:paraId="27347F0C"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23FABFD6"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659E2B5D"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7FF27895"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1408D841" w14:textId="77777777" w:rsidR="00AA52F8" w:rsidRDefault="00AA52F8" w:rsidP="00AA52F8">
      <w:pPr>
        <w:pStyle w:val="PL"/>
        <w:rPr>
          <w:lang w:eastAsia="zh-CN"/>
        </w:rPr>
      </w:pPr>
      <w:r>
        <w:rPr>
          <w:lang w:eastAsia="zh-CN"/>
        </w:rPr>
        <w:t xml:space="preserve">  </w:t>
      </w:r>
      <w:r w:rsidRPr="008B4095">
        <w:rPr>
          <w:lang w:eastAsia="zh-CN"/>
        </w:rPr>
        <w:t>&lt;/xs:complexType&gt;</w:t>
      </w:r>
    </w:p>
    <w:p w14:paraId="325CED49" w14:textId="77777777" w:rsidR="00AA52F8" w:rsidRDefault="00AA52F8" w:rsidP="00AA52F8">
      <w:pPr>
        <w:pStyle w:val="PL"/>
      </w:pPr>
    </w:p>
    <w:p w14:paraId="6C1A261F" w14:textId="09AEB44D" w:rsidR="00AA52F8" w:rsidRPr="00AA52F8" w:rsidRDefault="00AA52F8" w:rsidP="00AA52F8">
      <w:pPr>
        <w:pStyle w:val="PL"/>
        <w:rPr>
          <w:lang w:eastAsia="zh-CN"/>
        </w:rPr>
      </w:pPr>
      <w:r w:rsidRPr="00004F96">
        <w:rPr>
          <w:rFonts w:hint="eastAsia"/>
          <w:lang w:eastAsia="zh-CN"/>
        </w:rPr>
        <w:t>&lt;</w:t>
      </w:r>
      <w:r w:rsidRPr="00004F96">
        <w:rPr>
          <w:lang w:eastAsia="zh-CN"/>
        </w:rPr>
        <w:t>/xs:schema&gt;</w:t>
      </w:r>
    </w:p>
    <w:p w14:paraId="2008DF0C" w14:textId="02E4C792" w:rsidR="00AA52F8" w:rsidRDefault="006D1527" w:rsidP="00AA52F8">
      <w:pPr>
        <w:pStyle w:val="Heading3"/>
      </w:pPr>
      <w:bookmarkStart w:id="395" w:name="_CR7_4_5"/>
      <w:bookmarkStart w:id="396" w:name="_Toc218596179"/>
      <w:bookmarkEnd w:id="395"/>
      <w:r>
        <w:rPr>
          <w:lang w:eastAsia="zh-CN"/>
        </w:rPr>
        <w:t>7.4.5</w:t>
      </w:r>
      <w:r>
        <w:rPr>
          <w:lang w:eastAsia="zh-CN"/>
        </w:rPr>
        <w:tab/>
        <w:t xml:space="preserve">XML schema for </w:t>
      </w:r>
      <w:r>
        <w:t>application/vnd.3gpp.seal</w:t>
      </w:r>
      <w:r>
        <w:rPr>
          <w:lang w:eastAsia="zh-CN"/>
        </w:rPr>
        <w:t>-network-QoS-management-</w:t>
      </w:r>
      <w:r>
        <w:t>info+xml</w:t>
      </w:r>
      <w:bookmarkEnd w:id="396"/>
    </w:p>
    <w:p w14:paraId="5F06A57A" w14:textId="77777777" w:rsidR="00AA52F8" w:rsidRDefault="00AA52F8" w:rsidP="00AA52F8">
      <w:pPr>
        <w:pStyle w:val="PL"/>
      </w:pPr>
      <w:r>
        <w:t>&lt;?xml version="1.0" encoding="UTF-8"?&gt;</w:t>
      </w:r>
    </w:p>
    <w:p w14:paraId="1D07152F" w14:textId="77777777" w:rsidR="00AA52F8" w:rsidRDefault="00AA52F8" w:rsidP="00AA52F8">
      <w:pPr>
        <w:pStyle w:val="PL"/>
      </w:pPr>
      <w:r>
        <w:t>&lt;xs:schema xmlns:xs="</w:t>
      </w:r>
      <w:hyperlink r:id="rId14" w:history="1">
        <w:r>
          <w:rPr>
            <w:rStyle w:val="Hyperlink"/>
          </w:rPr>
          <w:t>http://www.w3.org/2001/XMLSchema</w:t>
        </w:r>
      </w:hyperlink>
      <w:r>
        <w:t>"</w:t>
      </w:r>
    </w:p>
    <w:p w14:paraId="33C47A13" w14:textId="77777777" w:rsidR="00AA52F8" w:rsidRDefault="00AA52F8" w:rsidP="00AA52F8">
      <w:pPr>
        <w:pStyle w:val="PL"/>
      </w:pPr>
      <w:r>
        <w:t>targetNamespace="urn:3gpp:ns:seal</w:t>
      </w:r>
      <w:r w:rsidRPr="00D54446">
        <w:t xml:space="preserve"> </w:t>
      </w:r>
      <w:r>
        <w:t>NetworkQoSManagementInfo:1.0"</w:t>
      </w:r>
    </w:p>
    <w:p w14:paraId="138C081E" w14:textId="77777777" w:rsidR="00AA52F8" w:rsidRDefault="00AA52F8" w:rsidP="00AA52F8">
      <w:pPr>
        <w:pStyle w:val="PL"/>
      </w:pPr>
      <w:r>
        <w:t>xmlns:sealNetworkQoSManagement="urn:3gpp:ns:seal</w:t>
      </w:r>
      <w:r w:rsidRPr="00D54446">
        <w:t xml:space="preserve"> </w:t>
      </w:r>
      <w:r>
        <w:t>NetworkQoSManagementInfo:1.0"</w:t>
      </w:r>
    </w:p>
    <w:p w14:paraId="7E2018DF" w14:textId="77777777" w:rsidR="00AA52F8" w:rsidRDefault="00AA52F8" w:rsidP="00AA52F8">
      <w:pPr>
        <w:pStyle w:val="PL"/>
      </w:pPr>
      <w:r>
        <w:t>elementFormDefault="qualified"</w:t>
      </w:r>
    </w:p>
    <w:p w14:paraId="30672922" w14:textId="77777777" w:rsidR="00AA52F8" w:rsidRDefault="00AA52F8" w:rsidP="00AA52F8">
      <w:pPr>
        <w:pStyle w:val="PL"/>
      </w:pPr>
      <w:r>
        <w:t>attributeFormDefault="unqualified"</w:t>
      </w:r>
    </w:p>
    <w:p w14:paraId="00A1DC97" w14:textId="77777777" w:rsidR="00AA52F8" w:rsidRDefault="00AA52F8" w:rsidP="00AA52F8">
      <w:pPr>
        <w:pStyle w:val="PL"/>
      </w:pPr>
      <w:r>
        <w:t>xmlns:xenc="http:</w:t>
      </w:r>
      <w:r>
        <w:rPr>
          <w:lang w:eastAsia="en-GB"/>
        </w:rPr>
        <w:t>//www.w3.org/2001/04/xmlenc#</w:t>
      </w:r>
      <w:r>
        <w:t>"&gt;</w:t>
      </w:r>
    </w:p>
    <w:p w14:paraId="5C983B29" w14:textId="77777777" w:rsidR="00AA52F8" w:rsidRDefault="00AA52F8" w:rsidP="00AA52F8">
      <w:pPr>
        <w:pStyle w:val="PL"/>
      </w:pPr>
      <w:r>
        <w:t xml:space="preserve">  &lt;!-- the root element --&gt;</w:t>
      </w:r>
    </w:p>
    <w:p w14:paraId="57227779" w14:textId="77777777" w:rsidR="00AA52F8" w:rsidRDefault="00AA52F8" w:rsidP="00AA52F8">
      <w:pPr>
        <w:pStyle w:val="PL"/>
      </w:pPr>
      <w:r>
        <w:t xml:space="preserve">  &lt;xs:element name="seal-network-QoS-management-info" id="NetworkQoSManagement"&gt;</w:t>
      </w:r>
    </w:p>
    <w:p w14:paraId="604E519E" w14:textId="77777777" w:rsidR="00AA52F8" w:rsidRDefault="00AA52F8" w:rsidP="00AA52F8">
      <w:pPr>
        <w:pStyle w:val="PL"/>
      </w:pPr>
      <w:r>
        <w:t xml:space="preserve">  &lt;xs:complexType&gt;</w:t>
      </w:r>
    </w:p>
    <w:p w14:paraId="379E137C" w14:textId="309553A7" w:rsidR="00AA52F8" w:rsidRDefault="00AA52F8" w:rsidP="00AA52F8">
      <w:pPr>
        <w:pStyle w:val="PL"/>
      </w:pPr>
      <w:r>
        <w:t xml:space="preserve">    &lt;xs:choice</w:t>
      </w:r>
      <w:r w:rsidR="00C34A9C">
        <w:t xml:space="preserve"> </w:t>
      </w:r>
      <w:r w:rsidR="00C34A9C">
        <w:rPr>
          <w:rFonts w:eastAsia="SimSun"/>
        </w:rPr>
        <w:t>maxOccurs="unbounded"</w:t>
      </w:r>
      <w:r>
        <w:t>&gt;</w:t>
      </w:r>
    </w:p>
    <w:p w14:paraId="465E43E7" w14:textId="77777777" w:rsidR="00AA52F8" w:rsidRDefault="00AA52F8" w:rsidP="00AA52F8">
      <w:pPr>
        <w:pStyle w:val="PL"/>
      </w:pPr>
      <w:r>
        <w:t xml:space="preserve">      &lt;xs:element name="</w:t>
      </w:r>
      <w:r>
        <w:rPr>
          <w:lang w:eastAsia="zh-CN"/>
        </w:rPr>
        <w:t>QoS-management-initiation-request</w:t>
      </w:r>
      <w:r>
        <w:t>" type="sealNetworkQoSManagement:</w:t>
      </w:r>
      <w:r>
        <w:rPr>
          <w:lang w:eastAsia="zh-CN"/>
        </w:rPr>
        <w:t>QoS-management-initiation-request</w:t>
      </w:r>
      <w:r>
        <w:t>Type"/&gt;</w:t>
      </w:r>
    </w:p>
    <w:p w14:paraId="295FD62D" w14:textId="77777777" w:rsidR="00AA52F8" w:rsidRDefault="00AA52F8" w:rsidP="00AA52F8">
      <w:pPr>
        <w:pStyle w:val="PL"/>
      </w:pPr>
      <w:r>
        <w:t xml:space="preserve">      &lt;xs:element name="</w:t>
      </w:r>
      <w:r>
        <w:rPr>
          <w:lang w:eastAsia="zh-CN"/>
        </w:rPr>
        <w:t>QoS-management-initiation-response</w:t>
      </w:r>
      <w:r>
        <w:t>" type="sealNetworkQoSManagement:</w:t>
      </w:r>
      <w:r>
        <w:rPr>
          <w:lang w:eastAsia="zh-CN"/>
        </w:rPr>
        <w:t>QoS-management-initiation-response</w:t>
      </w:r>
      <w:r>
        <w:t>Type"/&gt;</w:t>
      </w:r>
    </w:p>
    <w:p w14:paraId="5CA84D58" w14:textId="77777777" w:rsidR="00AA52F8" w:rsidRDefault="00AA52F8" w:rsidP="00AA52F8">
      <w:pPr>
        <w:pStyle w:val="PL"/>
      </w:pPr>
      <w:r>
        <w:t xml:space="preserve">      &lt;xs:element name="</w:t>
      </w:r>
      <w:r>
        <w:rPr>
          <w:lang w:eastAsia="zh-CN"/>
        </w:rPr>
        <w:t>QoS-management-provision-request</w:t>
      </w:r>
      <w:r>
        <w:t>" type="sealNetworkQoSManagement:</w:t>
      </w:r>
      <w:r>
        <w:rPr>
          <w:lang w:eastAsia="zh-CN"/>
        </w:rPr>
        <w:t>QoS-management-provision-request</w:t>
      </w:r>
      <w:r>
        <w:t>Type"/&gt;</w:t>
      </w:r>
    </w:p>
    <w:p w14:paraId="3FAC105F" w14:textId="77777777" w:rsidR="00AA52F8" w:rsidRDefault="00AA52F8" w:rsidP="00AA52F8">
      <w:pPr>
        <w:pStyle w:val="PL"/>
      </w:pPr>
      <w:r>
        <w:t xml:space="preserve">      &lt;xs:element name="</w:t>
      </w:r>
      <w:r>
        <w:rPr>
          <w:lang w:eastAsia="zh-CN"/>
        </w:rPr>
        <w:t>QoS-management-provision-response</w:t>
      </w:r>
      <w:r>
        <w:t>" type="sealNetworkQoSManagement:</w:t>
      </w:r>
      <w:r>
        <w:rPr>
          <w:lang w:eastAsia="zh-CN"/>
        </w:rPr>
        <w:t>QoS-management-provision-response</w:t>
      </w:r>
      <w:r>
        <w:t>Type"/&gt;</w:t>
      </w:r>
    </w:p>
    <w:p w14:paraId="46FCD977" w14:textId="77777777" w:rsidR="00AA52F8" w:rsidRDefault="00AA52F8" w:rsidP="00AA52F8">
      <w:pPr>
        <w:pStyle w:val="PL"/>
      </w:pPr>
      <w:r>
        <w:t xml:space="preserve">      &lt;xs:element name="anyExt" type="sealNetworkQoSManagement:anyExtType" minOccurs="0"/&gt;</w:t>
      </w:r>
    </w:p>
    <w:p w14:paraId="6D2F729C" w14:textId="77777777" w:rsidR="00AA52F8" w:rsidRDefault="00AA52F8" w:rsidP="00AA52F8">
      <w:pPr>
        <w:pStyle w:val="PL"/>
      </w:pPr>
      <w:r>
        <w:t xml:space="preserve">      &lt;xs:any namespace="##other" processContents="lax" minOccurs="0" maxOccurs="unbounded"/&gt;</w:t>
      </w:r>
    </w:p>
    <w:p w14:paraId="504CB658" w14:textId="77777777" w:rsidR="00AA52F8" w:rsidRDefault="00AA52F8" w:rsidP="00AA52F8">
      <w:pPr>
        <w:pStyle w:val="PL"/>
      </w:pPr>
      <w:r>
        <w:t xml:space="preserve">    &lt;/xs:choice&gt;</w:t>
      </w:r>
    </w:p>
    <w:p w14:paraId="29FC288F" w14:textId="77777777" w:rsidR="00AA52F8" w:rsidRDefault="00AA52F8" w:rsidP="00AA52F8">
      <w:pPr>
        <w:pStyle w:val="PL"/>
      </w:pPr>
      <w:r>
        <w:t xml:space="preserve">    &lt;xs:anyAttribute namespace="##any" processContents="lax"/&gt;</w:t>
      </w:r>
    </w:p>
    <w:p w14:paraId="49ACC094" w14:textId="77777777" w:rsidR="00AA52F8" w:rsidRDefault="00AA52F8" w:rsidP="00AA52F8">
      <w:pPr>
        <w:pStyle w:val="PL"/>
      </w:pPr>
      <w:r>
        <w:t xml:space="preserve">  &lt;/xs:complexType&gt;</w:t>
      </w:r>
    </w:p>
    <w:p w14:paraId="0364C450" w14:textId="77777777" w:rsidR="00AA52F8" w:rsidRDefault="00AA52F8" w:rsidP="00AA52F8">
      <w:pPr>
        <w:pStyle w:val="PL"/>
      </w:pPr>
      <w:r>
        <w:t xml:space="preserve">  &lt;/xs:element&gt;</w:t>
      </w:r>
    </w:p>
    <w:p w14:paraId="4BCBDCAC" w14:textId="77777777" w:rsidR="00AA52F8" w:rsidRDefault="00AA52F8" w:rsidP="00AA52F8">
      <w:pPr>
        <w:pStyle w:val="PL"/>
      </w:pPr>
      <w:bookmarkStart w:id="397" w:name="OLE_LINK420"/>
    </w:p>
    <w:bookmarkEnd w:id="397"/>
    <w:p w14:paraId="66DD8162" w14:textId="77777777" w:rsidR="00AA52F8" w:rsidRDefault="00AA52F8" w:rsidP="00AA52F8">
      <w:pPr>
        <w:pStyle w:val="PL"/>
      </w:pPr>
      <w:r>
        <w:t xml:space="preserve"> &lt;xs:complexType name="</w:t>
      </w:r>
      <w:r>
        <w:rPr>
          <w:lang w:eastAsia="zh-CN"/>
        </w:rPr>
        <w:t>QoS-management-initiation-request</w:t>
      </w:r>
      <w:r>
        <w:t>Type"&gt;</w:t>
      </w:r>
    </w:p>
    <w:p w14:paraId="5AB970B4" w14:textId="77777777" w:rsidR="00AA52F8" w:rsidRDefault="00AA52F8" w:rsidP="00AA52F8">
      <w:pPr>
        <w:pStyle w:val="PL"/>
      </w:pPr>
      <w:r>
        <w:t xml:space="preserve">    &lt;xs:sequence&gt;</w:t>
      </w:r>
    </w:p>
    <w:p w14:paraId="17259D02" w14:textId="77777777" w:rsidR="00AA52F8" w:rsidRDefault="00AA52F8" w:rsidP="00AA52F8">
      <w:pPr>
        <w:pStyle w:val="PL"/>
      </w:pPr>
      <w:r>
        <w:t xml:space="preserve">      &lt;xs:element name="VAL-ue-id" type="xs:string"/&gt;</w:t>
      </w:r>
    </w:p>
    <w:p w14:paraId="1905139F" w14:textId="77777777" w:rsidR="00AA52F8" w:rsidRDefault="00AA52F8" w:rsidP="00AA52F8">
      <w:pPr>
        <w:pStyle w:val="PL"/>
      </w:pPr>
      <w:r>
        <w:t xml:space="preserve">      &lt;xs:element name="</w:t>
      </w:r>
      <w:r>
        <w:rPr>
          <w:lang w:eastAsia="zh-CN"/>
        </w:rPr>
        <w:t>VAL-ue-list</w:t>
      </w:r>
      <w:r>
        <w:t>" type="xs:string"/&gt;</w:t>
      </w:r>
    </w:p>
    <w:p w14:paraId="72CE6F95" w14:textId="77777777" w:rsidR="00AA52F8" w:rsidRDefault="00AA52F8" w:rsidP="00AA52F8">
      <w:pPr>
        <w:pStyle w:val="PL"/>
      </w:pPr>
      <w:r>
        <w:t xml:space="preserve">      &lt;xs:element name="</w:t>
      </w:r>
      <w:r>
        <w:rPr>
          <w:lang w:eastAsia="zh-CN"/>
        </w:rPr>
        <w:t>VAL-service-id</w:t>
      </w:r>
      <w:r>
        <w:t>" type="xs:string" minOccurs="0"/&gt;</w:t>
      </w:r>
    </w:p>
    <w:p w14:paraId="749BA980" w14:textId="77777777" w:rsidR="00AA52F8" w:rsidRDefault="00AA52F8" w:rsidP="00AA52F8">
      <w:pPr>
        <w:pStyle w:val="PL"/>
      </w:pPr>
      <w:r>
        <w:t xml:space="preserve">      &lt;xs:element name="</w:t>
      </w:r>
      <w:r>
        <w:rPr>
          <w:lang w:eastAsia="zh-CN"/>
        </w:rPr>
        <w:t>end-to-end-QoS-requirements</w:t>
      </w:r>
      <w:r>
        <w:t>" type="xs:string" minOccurs="0"/&gt;</w:t>
      </w:r>
    </w:p>
    <w:p w14:paraId="12C295CE" w14:textId="77777777" w:rsidR="00AA52F8" w:rsidRDefault="00AA52F8" w:rsidP="00AA52F8">
      <w:pPr>
        <w:pStyle w:val="PL"/>
      </w:pPr>
      <w:r>
        <w:t xml:space="preserve">      &lt;xs:element name="</w:t>
      </w:r>
      <w:r>
        <w:rPr>
          <w:lang w:eastAsia="zh-CN"/>
        </w:rPr>
        <w:t>service-area</w:t>
      </w:r>
      <w:r>
        <w:t>" type="xs:string" minOccurs="0"/&gt;</w:t>
      </w:r>
    </w:p>
    <w:p w14:paraId="4DF9AE84" w14:textId="77777777" w:rsidR="00AA52F8" w:rsidRDefault="00AA52F8" w:rsidP="00AA52F8">
      <w:pPr>
        <w:pStyle w:val="PL"/>
      </w:pPr>
      <w:r>
        <w:t xml:space="preserve">      &lt;xs:element name="</w:t>
      </w:r>
      <w:r>
        <w:rPr>
          <w:lang w:eastAsia="zh-CN"/>
        </w:rPr>
        <w:t>validity-period</w:t>
      </w:r>
      <w:r>
        <w:t>" type="xs:string" minOccurs="0"/&gt;</w:t>
      </w:r>
    </w:p>
    <w:p w14:paraId="7EA8DE02" w14:textId="77777777" w:rsidR="00AA52F8" w:rsidRDefault="00AA52F8" w:rsidP="00AA52F8">
      <w:pPr>
        <w:pStyle w:val="PL"/>
      </w:pPr>
      <w:r>
        <w:t xml:space="preserve">      &lt;xs:element name="anyExt" type="sealNetworkQoSManagement:anyExtType" minOccurs="0"/&gt;</w:t>
      </w:r>
    </w:p>
    <w:p w14:paraId="2F59EDAF" w14:textId="77777777" w:rsidR="00AA52F8" w:rsidRDefault="00AA52F8" w:rsidP="00AA52F8">
      <w:pPr>
        <w:pStyle w:val="PL"/>
      </w:pPr>
      <w:r>
        <w:t xml:space="preserve">      &lt;xs:any namespace="##other" processContents="lax" minOccurs="0" maxOccurs="unbounded"/&gt;</w:t>
      </w:r>
    </w:p>
    <w:p w14:paraId="28002F43" w14:textId="77777777" w:rsidR="00AA52F8" w:rsidRDefault="00AA52F8" w:rsidP="00AA52F8">
      <w:pPr>
        <w:pStyle w:val="PL"/>
      </w:pPr>
      <w:r>
        <w:t xml:space="preserve">    &lt;/xs:sequence&gt;</w:t>
      </w:r>
    </w:p>
    <w:p w14:paraId="2A21EB44" w14:textId="77777777" w:rsidR="00AA52F8" w:rsidRDefault="00AA52F8" w:rsidP="00AA52F8">
      <w:pPr>
        <w:pStyle w:val="PL"/>
      </w:pPr>
      <w:bookmarkStart w:id="398" w:name="OLE_LINK418"/>
      <w:bookmarkStart w:id="399" w:name="OLE_LINK419"/>
      <w:r>
        <w:t xml:space="preserve">    &lt;xs:anyAttribute namespace="##any" processContents="lax"/&gt;</w:t>
      </w:r>
    </w:p>
    <w:bookmarkEnd w:id="398"/>
    <w:bookmarkEnd w:id="399"/>
    <w:p w14:paraId="724B65F1" w14:textId="77777777" w:rsidR="00AA52F8" w:rsidRDefault="00AA52F8" w:rsidP="00AA52F8">
      <w:pPr>
        <w:pStyle w:val="PL"/>
      </w:pPr>
      <w:r>
        <w:t xml:space="preserve">  &lt;/xs:complexType&gt;</w:t>
      </w:r>
    </w:p>
    <w:p w14:paraId="5192D160" w14:textId="77777777" w:rsidR="00AA52F8" w:rsidRDefault="00AA52F8" w:rsidP="00AA52F8">
      <w:pPr>
        <w:pStyle w:val="PL"/>
      </w:pPr>
    </w:p>
    <w:p w14:paraId="08772F6A" w14:textId="77777777" w:rsidR="00AA52F8" w:rsidRDefault="00AA52F8" w:rsidP="00AA52F8">
      <w:pPr>
        <w:pStyle w:val="PL"/>
      </w:pPr>
      <w:r>
        <w:t xml:space="preserve">  &lt;xs:complexType name="</w:t>
      </w:r>
      <w:r>
        <w:rPr>
          <w:lang w:eastAsia="zh-CN"/>
        </w:rPr>
        <w:t>QoS-management-initiation-responseType</w:t>
      </w:r>
      <w:r>
        <w:t>"&gt;</w:t>
      </w:r>
    </w:p>
    <w:p w14:paraId="5F629952" w14:textId="77777777" w:rsidR="00AA52F8" w:rsidRDefault="00AA52F8" w:rsidP="00AA52F8">
      <w:pPr>
        <w:pStyle w:val="PL"/>
      </w:pPr>
      <w:r>
        <w:t xml:space="preserve">    &lt;xs:sequence&gt;</w:t>
      </w:r>
    </w:p>
    <w:p w14:paraId="64A0D83F" w14:textId="77777777" w:rsidR="00AA52F8" w:rsidRDefault="00AA52F8" w:rsidP="00AA52F8">
      <w:pPr>
        <w:pStyle w:val="PL"/>
      </w:pPr>
      <w:r>
        <w:t xml:space="preserve">       &lt;xs:element name="result" type="xs:string"/&gt;</w:t>
      </w:r>
    </w:p>
    <w:p w14:paraId="0994D397" w14:textId="77777777" w:rsidR="00AA52F8" w:rsidRDefault="00AA52F8" w:rsidP="00AA52F8">
      <w:pPr>
        <w:pStyle w:val="PL"/>
      </w:pPr>
      <w:r>
        <w:lastRenderedPageBreak/>
        <w:t xml:space="preserve">       &lt;xs:element name="</w:t>
      </w:r>
      <w:r w:rsidRPr="00CA7AB8">
        <w:rPr>
          <w:lang w:eastAsia="zh-CN"/>
        </w:rPr>
        <w:t>QoS</w:t>
      </w:r>
      <w:r>
        <w:rPr>
          <w:lang w:eastAsia="zh-CN"/>
        </w:rPr>
        <w:t>-</w:t>
      </w:r>
      <w:r w:rsidRPr="00CA7AB8">
        <w:rPr>
          <w:lang w:eastAsia="zh-CN"/>
        </w:rPr>
        <w:t>configuration</w:t>
      </w:r>
      <w:r>
        <w:t>" type="xs:string" minOccurs="0"/&gt;</w:t>
      </w:r>
    </w:p>
    <w:p w14:paraId="2D85EE25" w14:textId="77777777" w:rsidR="00AA52F8" w:rsidRDefault="00AA52F8" w:rsidP="00AA52F8">
      <w:pPr>
        <w:pStyle w:val="PL"/>
      </w:pPr>
      <w:r>
        <w:t xml:space="preserve">      &lt;xs:element name="anyExt" type="sealNetworkQoSManagement:anyExtType" minOccurs="0"/&gt;</w:t>
      </w:r>
    </w:p>
    <w:p w14:paraId="060DD451" w14:textId="77777777" w:rsidR="00AA52F8" w:rsidRDefault="00AA52F8" w:rsidP="00AA52F8">
      <w:pPr>
        <w:pStyle w:val="PL"/>
      </w:pPr>
      <w:r>
        <w:t xml:space="preserve">       &lt;xs:any namespace="##other" processContents="lax" minOccurs="0" maxOccurs="unbounded"/&gt;</w:t>
      </w:r>
    </w:p>
    <w:p w14:paraId="5B96D6DB" w14:textId="77777777" w:rsidR="00AA52F8" w:rsidRDefault="00AA52F8" w:rsidP="00AA52F8">
      <w:pPr>
        <w:pStyle w:val="PL"/>
      </w:pPr>
      <w:r>
        <w:t xml:space="preserve">    &lt;/xs:sequence&gt;</w:t>
      </w:r>
    </w:p>
    <w:p w14:paraId="44BD6893" w14:textId="77777777" w:rsidR="00AA52F8" w:rsidRDefault="00AA52F8" w:rsidP="00AA52F8">
      <w:pPr>
        <w:pStyle w:val="PL"/>
      </w:pPr>
      <w:r>
        <w:t xml:space="preserve">    &lt;xs:anyAttribute namespace="##any" processContents="lax"/&gt;</w:t>
      </w:r>
    </w:p>
    <w:p w14:paraId="3161A126" w14:textId="77777777" w:rsidR="00AA52F8" w:rsidRDefault="00AA52F8" w:rsidP="00AA52F8">
      <w:pPr>
        <w:pStyle w:val="PL"/>
      </w:pPr>
      <w:r>
        <w:t xml:space="preserve">  &lt;/xs:complexType&gt;</w:t>
      </w:r>
    </w:p>
    <w:p w14:paraId="09700F2B" w14:textId="77777777" w:rsidR="00AA52F8" w:rsidRDefault="00AA52F8" w:rsidP="00AA52F8">
      <w:pPr>
        <w:pStyle w:val="PL"/>
      </w:pPr>
    </w:p>
    <w:p w14:paraId="2B02885D" w14:textId="77777777" w:rsidR="00AA52F8" w:rsidRDefault="00AA52F8" w:rsidP="00AA52F8">
      <w:pPr>
        <w:pStyle w:val="PL"/>
      </w:pPr>
      <w:r>
        <w:t xml:space="preserve">  &lt;xs:complexType name="</w:t>
      </w:r>
      <w:r>
        <w:rPr>
          <w:lang w:eastAsia="zh-CN"/>
        </w:rPr>
        <w:t>QoS-management-provision-request</w:t>
      </w:r>
      <w:r>
        <w:t>Type"&gt;</w:t>
      </w:r>
    </w:p>
    <w:p w14:paraId="1B3623EA" w14:textId="77777777" w:rsidR="00AA52F8" w:rsidRDefault="00AA52F8" w:rsidP="00AA52F8">
      <w:pPr>
        <w:pStyle w:val="PL"/>
      </w:pPr>
      <w:r>
        <w:t xml:space="preserve">    &lt;xs:sequence&gt;</w:t>
      </w:r>
    </w:p>
    <w:p w14:paraId="070C9078" w14:textId="77777777" w:rsidR="00AA52F8" w:rsidRDefault="00AA52F8" w:rsidP="00AA52F8">
      <w:pPr>
        <w:pStyle w:val="PL"/>
      </w:pPr>
      <w:r>
        <w:t xml:space="preserve">       &lt;xs:element name="VAL-ue-id" type="xs:string"/&gt;</w:t>
      </w:r>
    </w:p>
    <w:p w14:paraId="080EF183" w14:textId="77777777" w:rsidR="00AA52F8" w:rsidRDefault="00AA52F8" w:rsidP="00AA52F8">
      <w:pPr>
        <w:pStyle w:val="PL"/>
      </w:pPr>
      <w:r>
        <w:t xml:space="preserve">       &lt;xs:element name="</w:t>
      </w:r>
      <w:r>
        <w:rPr>
          <w:szCs w:val="18"/>
          <w:lang w:val="en-US"/>
        </w:rPr>
        <w:t>QoS-downgrade-report</w:t>
      </w:r>
      <w:r>
        <w:t>" type="xs:string" minOccurs="0"/&gt;</w:t>
      </w:r>
    </w:p>
    <w:p w14:paraId="4053DE9F" w14:textId="77777777" w:rsidR="00AA52F8" w:rsidRDefault="00AA52F8" w:rsidP="00AA52F8">
      <w:pPr>
        <w:pStyle w:val="PL"/>
      </w:pPr>
      <w:r>
        <w:t xml:space="preserve">       &lt;xs:element name="anyExt" type="sealNetworkQoSManagement:anyExtType" minOccurs="0"/&gt;</w:t>
      </w:r>
    </w:p>
    <w:p w14:paraId="6C903DCB" w14:textId="77777777" w:rsidR="00AA52F8" w:rsidRDefault="00AA52F8" w:rsidP="00AA52F8">
      <w:pPr>
        <w:pStyle w:val="PL"/>
      </w:pPr>
      <w:r>
        <w:t xml:space="preserve">       &lt;xs:any namespace="##other" processContents="lax" minOccurs="0" maxOccurs="unbounded"/&gt;</w:t>
      </w:r>
    </w:p>
    <w:p w14:paraId="749F9240" w14:textId="77777777" w:rsidR="00AA52F8" w:rsidRDefault="00AA52F8" w:rsidP="00AA52F8">
      <w:pPr>
        <w:pStyle w:val="PL"/>
      </w:pPr>
      <w:r>
        <w:t xml:space="preserve">    &lt;/xs:sequence&gt;</w:t>
      </w:r>
    </w:p>
    <w:p w14:paraId="28BA84AE" w14:textId="77777777" w:rsidR="00AA52F8" w:rsidRDefault="00AA52F8" w:rsidP="00AA52F8">
      <w:pPr>
        <w:pStyle w:val="PL"/>
      </w:pPr>
      <w:r>
        <w:t xml:space="preserve">    &lt;xs:anyAttribute namespace="##any" processContents="lax"/&gt;</w:t>
      </w:r>
    </w:p>
    <w:p w14:paraId="1680E28D" w14:textId="77777777" w:rsidR="00AA52F8" w:rsidRDefault="00AA52F8" w:rsidP="00AA52F8">
      <w:pPr>
        <w:pStyle w:val="PL"/>
      </w:pPr>
      <w:r>
        <w:t xml:space="preserve">  &lt;/xs:complexType&gt;</w:t>
      </w:r>
    </w:p>
    <w:p w14:paraId="697FFECE" w14:textId="77777777" w:rsidR="00AA52F8" w:rsidRDefault="00AA52F8" w:rsidP="00AA52F8">
      <w:pPr>
        <w:pStyle w:val="PL"/>
      </w:pPr>
    </w:p>
    <w:p w14:paraId="6E5F1EE4" w14:textId="77777777" w:rsidR="00AA52F8" w:rsidRDefault="00AA52F8" w:rsidP="00AA52F8">
      <w:pPr>
        <w:pStyle w:val="PL"/>
      </w:pPr>
      <w:r>
        <w:t xml:space="preserve">  &lt;xs:complexType name="</w:t>
      </w:r>
      <w:r>
        <w:rPr>
          <w:lang w:eastAsia="zh-CN"/>
        </w:rPr>
        <w:t>QoS-management-provision-response</w:t>
      </w:r>
      <w:r>
        <w:t>Type"&gt;</w:t>
      </w:r>
    </w:p>
    <w:p w14:paraId="52310CE9" w14:textId="77777777" w:rsidR="00AA52F8" w:rsidRDefault="00AA52F8" w:rsidP="00AA52F8">
      <w:pPr>
        <w:pStyle w:val="PL"/>
      </w:pPr>
      <w:r>
        <w:t xml:space="preserve">    &lt;xs:sequence&gt;</w:t>
      </w:r>
    </w:p>
    <w:p w14:paraId="3EC918B1" w14:textId="77777777" w:rsidR="00AA52F8" w:rsidRDefault="00AA52F8" w:rsidP="00AA52F8">
      <w:pPr>
        <w:pStyle w:val="PL"/>
      </w:pPr>
      <w:r>
        <w:t xml:space="preserve">      &lt;xs:element name="server-id" type="xs:string"/&gt;</w:t>
      </w:r>
    </w:p>
    <w:p w14:paraId="43C5142B" w14:textId="77777777" w:rsidR="00AA52F8" w:rsidRDefault="00AA52F8" w:rsidP="00AA52F8">
      <w:pPr>
        <w:pStyle w:val="PL"/>
      </w:pPr>
      <w:r>
        <w:t xml:space="preserve">      &lt;xs:element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type="xs:string"/&gt;</w:t>
      </w:r>
    </w:p>
    <w:p w14:paraId="7AA3959A" w14:textId="77777777" w:rsidR="00AA52F8" w:rsidRDefault="00AA52F8" w:rsidP="00AA52F8">
      <w:pPr>
        <w:pStyle w:val="PL"/>
      </w:pPr>
      <w:r>
        <w:t xml:space="preserve">      &lt;xs:element name="anyExt" type="sealNetworkQoSManagement:anyExtType" minOccurs="0"/&gt;</w:t>
      </w:r>
    </w:p>
    <w:p w14:paraId="70AF28EF" w14:textId="77777777" w:rsidR="00AA52F8" w:rsidRDefault="00AA52F8" w:rsidP="00AA52F8">
      <w:pPr>
        <w:pStyle w:val="PL"/>
      </w:pPr>
      <w:r>
        <w:t xml:space="preserve">      &lt;xs:any namespace="##other" processContents="lax" minOccurs="0" maxOccurs="unbounded"/&gt;</w:t>
      </w:r>
    </w:p>
    <w:p w14:paraId="0AC2398F" w14:textId="77777777" w:rsidR="00AA52F8" w:rsidRDefault="00AA52F8" w:rsidP="00AA52F8">
      <w:pPr>
        <w:pStyle w:val="PL"/>
      </w:pPr>
      <w:r>
        <w:t xml:space="preserve">    &lt;/xs:sequence&gt;</w:t>
      </w:r>
    </w:p>
    <w:p w14:paraId="5826E99B" w14:textId="77777777" w:rsidR="00AA52F8" w:rsidRDefault="00AA52F8" w:rsidP="00AA52F8">
      <w:pPr>
        <w:pStyle w:val="PL"/>
      </w:pPr>
      <w:r>
        <w:t xml:space="preserve">    &lt;xs:anyAttribute namespace="##any" processContents="lax"/&gt;</w:t>
      </w:r>
    </w:p>
    <w:p w14:paraId="67DCC429" w14:textId="77777777" w:rsidR="00AA52F8" w:rsidRDefault="00AA52F8" w:rsidP="00AA52F8">
      <w:pPr>
        <w:pStyle w:val="PL"/>
      </w:pPr>
      <w:r>
        <w:t xml:space="preserve">  &lt;/xs:complexType&gt;</w:t>
      </w:r>
    </w:p>
    <w:p w14:paraId="1B5E4578" w14:textId="77777777" w:rsidR="00AA52F8" w:rsidRDefault="00AA52F8" w:rsidP="00AA52F8">
      <w:pPr>
        <w:pStyle w:val="PL"/>
      </w:pPr>
    </w:p>
    <w:p w14:paraId="0A9BC7A4"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15469727"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50216BF7"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2D37B06F"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4C7853A9" w14:textId="77777777" w:rsidR="00AA52F8" w:rsidRDefault="00AA52F8" w:rsidP="00AA52F8">
      <w:pPr>
        <w:pStyle w:val="PL"/>
        <w:rPr>
          <w:lang w:eastAsia="zh-CN"/>
        </w:rPr>
      </w:pPr>
      <w:r>
        <w:rPr>
          <w:lang w:eastAsia="zh-CN"/>
        </w:rPr>
        <w:t xml:space="preserve">  </w:t>
      </w:r>
      <w:r w:rsidRPr="008B4095">
        <w:rPr>
          <w:lang w:eastAsia="zh-CN"/>
        </w:rPr>
        <w:t>&lt;/xs:complexType&gt;</w:t>
      </w:r>
    </w:p>
    <w:p w14:paraId="3F2E6338" w14:textId="77777777" w:rsidR="00AA52F8" w:rsidRDefault="00AA52F8" w:rsidP="00AA52F8">
      <w:pPr>
        <w:pStyle w:val="PL"/>
      </w:pPr>
    </w:p>
    <w:p w14:paraId="71A1399A" w14:textId="77777777" w:rsidR="00AA52F8" w:rsidRDefault="00AA52F8" w:rsidP="00AA52F8">
      <w:pPr>
        <w:pStyle w:val="PL"/>
        <w:rPr>
          <w:lang w:eastAsia="zh-CN"/>
        </w:rPr>
      </w:pPr>
      <w:r>
        <w:rPr>
          <w:lang w:eastAsia="zh-CN"/>
        </w:rPr>
        <w:t>&lt;/xs:schema&gt;</w:t>
      </w:r>
    </w:p>
    <w:p w14:paraId="01EA29B1" w14:textId="55371385" w:rsidR="00381B11" w:rsidRDefault="00381B11" w:rsidP="00381B11">
      <w:pPr>
        <w:pStyle w:val="Heading3"/>
      </w:pPr>
      <w:bookmarkStart w:id="400" w:name="_CR7_4_6"/>
      <w:bookmarkStart w:id="401" w:name="_Toc218596180"/>
      <w:bookmarkEnd w:id="400"/>
      <w:r>
        <w:rPr>
          <w:noProof/>
        </w:rPr>
        <w:t>7.4.6</w:t>
      </w:r>
      <w:r>
        <w:rPr>
          <w:noProof/>
        </w:rPr>
        <w:tab/>
      </w:r>
      <w:r>
        <w:rPr>
          <w:lang w:eastAsia="zh-CN"/>
        </w:rPr>
        <w:t xml:space="preserve">XML schema for </w:t>
      </w:r>
      <w:r>
        <w:t>application/vnd.3gpp.seal-app</w:t>
      </w:r>
      <w:r w:rsidRPr="00004F96">
        <w:t>-</w:t>
      </w:r>
      <w:r>
        <w:t>comm</w:t>
      </w:r>
      <w:r w:rsidRPr="00004F96">
        <w:t>-</w:t>
      </w:r>
      <w:r>
        <w:t>requirements-</w:t>
      </w:r>
      <w:r w:rsidRPr="00004F96">
        <w:t>info+xml</w:t>
      </w:r>
      <w:bookmarkEnd w:id="401"/>
    </w:p>
    <w:p w14:paraId="1FCBAA8B" w14:textId="77777777" w:rsidR="00AA52F8" w:rsidRDefault="00AA52F8" w:rsidP="00AA52F8">
      <w:pPr>
        <w:pStyle w:val="PL"/>
      </w:pPr>
      <w:r>
        <w:t>&lt;?xml version="1.0" encoding="UTF-8"?&gt;</w:t>
      </w:r>
    </w:p>
    <w:p w14:paraId="635A543C" w14:textId="77777777" w:rsidR="00AA52F8" w:rsidRDefault="00AA52F8" w:rsidP="00AA52F8">
      <w:pPr>
        <w:pStyle w:val="PL"/>
      </w:pPr>
      <w:r>
        <w:t xml:space="preserve">&lt;xs:schema xmlns:xs="http://www.w3.org/2001/XMLSchema" targetNamespace="urn:3gpp:ns:sealAppCommunicationInfo:1.0" xmlns:sealappcomminfo="urn:3gpp:ns:sealAppCommunicationInfo:1.0" </w:t>
      </w:r>
      <w:r w:rsidRPr="00F05FD7">
        <w:t xml:space="preserve">xmlns:sealloc="urn:3gpp:ns:sealLocationInfo:1.0" </w:t>
      </w:r>
      <w:r>
        <w:t>elementFormDefault="qualified" attributeFormDefault="unqualified" xmlns:xenc="http://www.w3.org/2001/04/xmlenc#"&gt;</w:t>
      </w:r>
    </w:p>
    <w:p w14:paraId="1B5E756A" w14:textId="77777777" w:rsidR="00AA52F8" w:rsidRDefault="00AA52F8" w:rsidP="00AA52F8">
      <w:pPr>
        <w:pStyle w:val="PL"/>
      </w:pPr>
      <w:r>
        <w:t xml:space="preserve">  &lt;!-- the sealloc.xsd shall be referenced from 3GPP TS 24.545 --&gt;</w:t>
      </w:r>
    </w:p>
    <w:p w14:paraId="11CB2167" w14:textId="77777777" w:rsidR="00AA52F8" w:rsidRDefault="00AA52F8" w:rsidP="00AA52F8">
      <w:pPr>
        <w:pStyle w:val="PL"/>
      </w:pPr>
      <w:r>
        <w:t xml:space="preserve">  &lt;xs:import namespace="urn:3gpp:ns:sealLocationInfo:1.0" schemaLocation="sealloc.xsd"/&gt;</w:t>
      </w:r>
    </w:p>
    <w:p w14:paraId="38CD213E" w14:textId="77777777" w:rsidR="00AA52F8" w:rsidRDefault="00AA52F8" w:rsidP="00AA52F8">
      <w:pPr>
        <w:pStyle w:val="PL"/>
      </w:pPr>
      <w:r>
        <w:t xml:space="preserve">  &lt;!-- the root element --&gt;</w:t>
      </w:r>
    </w:p>
    <w:p w14:paraId="30812389" w14:textId="77777777" w:rsidR="00AA52F8" w:rsidRDefault="00AA52F8" w:rsidP="00AA52F8">
      <w:pPr>
        <w:pStyle w:val="PL"/>
      </w:pPr>
      <w:r>
        <w:t xml:space="preserve">  &lt;xs:element name="seal-app-comm-info" type="sealappcomminfo:seal-app-comm-info-Type" id="mbs"/&gt;</w:t>
      </w:r>
    </w:p>
    <w:p w14:paraId="653D1AB4" w14:textId="77777777" w:rsidR="00AA52F8" w:rsidRDefault="00AA52F8" w:rsidP="00AA52F8">
      <w:pPr>
        <w:pStyle w:val="PL"/>
      </w:pPr>
      <w:r>
        <w:t xml:space="preserve">  &lt;xs:complexType name="seal-app-comm-info-Type"&gt;</w:t>
      </w:r>
    </w:p>
    <w:p w14:paraId="743666B8" w14:textId="77777777" w:rsidR="00AA52F8" w:rsidRDefault="00AA52F8" w:rsidP="00AA52F8">
      <w:pPr>
        <w:pStyle w:val="PL"/>
      </w:pPr>
      <w:r>
        <w:t xml:space="preserve">    &lt;xs:sequence&gt;</w:t>
      </w:r>
    </w:p>
    <w:p w14:paraId="660FA04B" w14:textId="77777777" w:rsidR="00AA52F8" w:rsidRDefault="00AA52F8" w:rsidP="00AA52F8">
      <w:pPr>
        <w:pStyle w:val="PL"/>
      </w:pPr>
      <w:r>
        <w:t xml:space="preserve">      &lt;xs:element name="app-connectivity-request" type="sealappcomminfo:app-connectivity-requestType" minOccurs="0"/&gt;</w:t>
      </w:r>
    </w:p>
    <w:p w14:paraId="00855C67" w14:textId="77777777" w:rsidR="00AA52F8" w:rsidRDefault="00AA52F8" w:rsidP="00AA52F8">
      <w:pPr>
        <w:pStyle w:val="PL"/>
      </w:pPr>
      <w:r>
        <w:t xml:space="preserve">      &lt;xs:element name="app-connectivity-notify" type="sealappcomminfo:app-connectivity-notifyType" minOccurs="0"/&gt;</w:t>
      </w:r>
    </w:p>
    <w:p w14:paraId="17369843" w14:textId="77777777" w:rsidR="00AA52F8" w:rsidRDefault="00AA52F8" w:rsidP="00AA52F8">
      <w:pPr>
        <w:pStyle w:val="PL"/>
      </w:pPr>
      <w:r>
        <w:t xml:space="preserve">      &lt;xs:element name="app-connectivity-context-request" type="sealappcomminfo:app-connectivity-context-requestType" minOccurs="0"/&gt;</w:t>
      </w:r>
    </w:p>
    <w:p w14:paraId="247C08B3" w14:textId="77777777" w:rsidR="00AA52F8" w:rsidRDefault="00AA52F8" w:rsidP="00AA52F8">
      <w:pPr>
        <w:pStyle w:val="PL"/>
      </w:pPr>
      <w:r>
        <w:t xml:space="preserve">      &lt;xs:element name="app-connectivity-context-response" type="sealappcomminfo:app-connectivity-context-responseType" minOccurs="0"/&gt;</w:t>
      </w:r>
    </w:p>
    <w:p w14:paraId="45668F82" w14:textId="77777777" w:rsidR="00AA52F8" w:rsidRDefault="00AA52F8" w:rsidP="00AA52F8">
      <w:pPr>
        <w:pStyle w:val="PL"/>
      </w:pPr>
      <w:r>
        <w:t xml:space="preserve">      &lt;xs:element name="version" type="xs:integer"/&gt;</w:t>
      </w:r>
    </w:p>
    <w:p w14:paraId="0A9C5392" w14:textId="77777777" w:rsidR="00AA52F8" w:rsidRDefault="00AA52F8" w:rsidP="00AA52F8">
      <w:pPr>
        <w:pStyle w:val="PL"/>
      </w:pPr>
      <w:r>
        <w:t xml:space="preserve">      &lt;xs:element name="anyExt" type="sealappcomminfo:anyExtType" minOccurs="0"/&gt;</w:t>
      </w:r>
    </w:p>
    <w:p w14:paraId="2A3EC209" w14:textId="77777777" w:rsidR="00AA52F8" w:rsidRDefault="00AA52F8" w:rsidP="00AA52F8">
      <w:pPr>
        <w:pStyle w:val="PL"/>
      </w:pPr>
      <w:r>
        <w:t xml:space="preserve">      &lt;xs:any namespace="##other" processContents="lax" minOccurs="0" maxOccurs="unbounded"/&gt;</w:t>
      </w:r>
    </w:p>
    <w:p w14:paraId="44A69D60" w14:textId="77777777" w:rsidR="00AA52F8" w:rsidRDefault="00AA52F8" w:rsidP="00AA52F8">
      <w:pPr>
        <w:pStyle w:val="PL"/>
      </w:pPr>
      <w:r>
        <w:t xml:space="preserve">    &lt;/xs:sequence&gt;</w:t>
      </w:r>
    </w:p>
    <w:p w14:paraId="46F03801" w14:textId="77777777" w:rsidR="00AA52F8" w:rsidRDefault="00AA52F8" w:rsidP="00AA52F8">
      <w:pPr>
        <w:pStyle w:val="PL"/>
      </w:pPr>
      <w:r>
        <w:t xml:space="preserve">    &lt;xs:anyAttribute namespace="##any" processContents="lax"/&gt;</w:t>
      </w:r>
    </w:p>
    <w:p w14:paraId="08A146D3" w14:textId="77777777" w:rsidR="00AA52F8" w:rsidRDefault="00AA52F8" w:rsidP="00AA52F8">
      <w:pPr>
        <w:pStyle w:val="PL"/>
      </w:pPr>
      <w:r>
        <w:t xml:space="preserve">  &lt;/xs:complexType&gt;</w:t>
      </w:r>
    </w:p>
    <w:p w14:paraId="2E26B291" w14:textId="77777777" w:rsidR="00AA52F8" w:rsidRDefault="00AA52F8" w:rsidP="00AA52F8">
      <w:pPr>
        <w:pStyle w:val="PL"/>
      </w:pPr>
    </w:p>
    <w:p w14:paraId="1D9D3B12" w14:textId="77777777" w:rsidR="00AA52F8" w:rsidRDefault="00AA52F8" w:rsidP="00AA52F8">
      <w:pPr>
        <w:pStyle w:val="PL"/>
      </w:pPr>
      <w:r>
        <w:t xml:space="preserve">  &lt;!--app-connectivity-reqType--&gt;</w:t>
      </w:r>
    </w:p>
    <w:p w14:paraId="33EFE593" w14:textId="77777777" w:rsidR="00AA52F8" w:rsidRDefault="00AA52F8" w:rsidP="00AA52F8">
      <w:pPr>
        <w:pStyle w:val="PL"/>
      </w:pPr>
      <w:r>
        <w:t xml:space="preserve">  &lt;xs:complexType name="app-connectivity-requestType"&gt;</w:t>
      </w:r>
    </w:p>
    <w:p w14:paraId="15470F8C" w14:textId="77777777" w:rsidR="00AA52F8" w:rsidRDefault="00AA52F8" w:rsidP="00AA52F8">
      <w:pPr>
        <w:pStyle w:val="PL"/>
      </w:pPr>
      <w:r>
        <w:t xml:space="preserve">    &lt;xs:sequence&gt;</w:t>
      </w:r>
    </w:p>
    <w:p w14:paraId="622C2AD9" w14:textId="77777777" w:rsidR="00AA52F8" w:rsidRDefault="00AA52F8" w:rsidP="00AA52F8">
      <w:pPr>
        <w:pStyle w:val="PL"/>
      </w:pPr>
      <w:r>
        <w:t xml:space="preserve">      &lt;xs:element name="source-val-ue-id" type="xs:string"/&gt;</w:t>
      </w:r>
    </w:p>
    <w:p w14:paraId="5374C17D" w14:textId="77777777" w:rsidR="00AA52F8" w:rsidRDefault="00AA52F8" w:rsidP="00AA52F8">
      <w:pPr>
        <w:pStyle w:val="PL"/>
      </w:pPr>
      <w:r>
        <w:t xml:space="preserve">      &lt;xs:element name="source-ip-address" type="xs:string"/&gt;</w:t>
      </w:r>
    </w:p>
    <w:p w14:paraId="412FBF83" w14:textId="77777777" w:rsidR="00AA52F8" w:rsidRDefault="00AA52F8" w:rsidP="00AA52F8">
      <w:pPr>
        <w:pStyle w:val="PL"/>
      </w:pPr>
      <w:r>
        <w:t xml:space="preserve">      &lt;xs:element name="VAL-service-id" type="xs:string"/&gt;</w:t>
      </w:r>
    </w:p>
    <w:p w14:paraId="5FD2DC08" w14:textId="77777777" w:rsidR="00AA52F8" w:rsidRDefault="00AA52F8" w:rsidP="00AA52F8">
      <w:pPr>
        <w:pStyle w:val="PL"/>
      </w:pPr>
      <w:r>
        <w:t xml:space="preserve">      &lt;xs:element name="target-val-ue-id-list" type="sealappcomminfo:VAL-ue-id-listType"/&gt;</w:t>
      </w:r>
    </w:p>
    <w:p w14:paraId="374FF7C6" w14:textId="77777777" w:rsidR="00AA52F8" w:rsidRDefault="00AA52F8" w:rsidP="00AA52F8">
      <w:pPr>
        <w:pStyle w:val="PL"/>
      </w:pPr>
      <w:r>
        <w:t xml:space="preserve">      &lt;xs:element name="app-service-requirements" type="sealappcomminfo:app-service-requirementsType" minOccurs="0"/&gt;</w:t>
      </w:r>
    </w:p>
    <w:p w14:paraId="11E12ABE" w14:textId="77777777" w:rsidR="00AA52F8" w:rsidRDefault="00AA52F8" w:rsidP="00AA52F8">
      <w:pPr>
        <w:pStyle w:val="PL"/>
      </w:pPr>
      <w:r>
        <w:t xml:space="preserve">      &lt;xs:element name="app-connectivity-context" type="sealappcomminfo:app-connectivity-contextType" minOccurs="0"/&gt;</w:t>
      </w:r>
    </w:p>
    <w:p w14:paraId="06317D44" w14:textId="77777777" w:rsidR="00AA52F8" w:rsidRDefault="00AA52F8" w:rsidP="00AA52F8">
      <w:pPr>
        <w:pStyle w:val="PL"/>
      </w:pPr>
      <w:r>
        <w:t xml:space="preserve">      &lt;xs:element name="anyExt" type="sealappcomminfo:anyExtType" minOccurs="0"/&gt;</w:t>
      </w:r>
    </w:p>
    <w:p w14:paraId="339F3CB2" w14:textId="77777777" w:rsidR="00AA52F8" w:rsidRDefault="00AA52F8" w:rsidP="00AA52F8">
      <w:pPr>
        <w:pStyle w:val="PL"/>
      </w:pPr>
      <w:r>
        <w:lastRenderedPageBreak/>
        <w:t xml:space="preserve">      &lt;xs:any namespace="##other" processContents="lax" minOccurs="0" maxOccurs="unbounded"/&gt;</w:t>
      </w:r>
    </w:p>
    <w:p w14:paraId="7EE84BD5" w14:textId="77777777" w:rsidR="00AA52F8" w:rsidRDefault="00AA52F8" w:rsidP="00AA52F8">
      <w:pPr>
        <w:pStyle w:val="PL"/>
      </w:pPr>
      <w:r>
        <w:t xml:space="preserve">    &lt;/xs:sequence&gt;</w:t>
      </w:r>
    </w:p>
    <w:p w14:paraId="30B21C0C" w14:textId="77777777" w:rsidR="00AA52F8" w:rsidRDefault="00AA52F8" w:rsidP="00AA52F8">
      <w:pPr>
        <w:pStyle w:val="PL"/>
      </w:pPr>
      <w:r>
        <w:t xml:space="preserve">    &lt;xs:anyAttribute namespace="##any" processContents="lax"/&gt;</w:t>
      </w:r>
    </w:p>
    <w:p w14:paraId="3BEAC0F7" w14:textId="77777777" w:rsidR="00AA52F8" w:rsidRDefault="00AA52F8" w:rsidP="00AA52F8">
      <w:pPr>
        <w:pStyle w:val="PL"/>
      </w:pPr>
      <w:r>
        <w:t xml:space="preserve">  &lt;/xs:complexType&gt;</w:t>
      </w:r>
    </w:p>
    <w:p w14:paraId="37F99DF2" w14:textId="77777777" w:rsidR="00AA52F8" w:rsidRDefault="00AA52F8" w:rsidP="00AA52F8">
      <w:pPr>
        <w:pStyle w:val="PL"/>
      </w:pPr>
    </w:p>
    <w:p w14:paraId="7E2D1B10" w14:textId="77777777" w:rsidR="00AA52F8" w:rsidRDefault="00AA52F8" w:rsidP="00AA52F8">
      <w:pPr>
        <w:pStyle w:val="PL"/>
      </w:pPr>
      <w:r>
        <w:t xml:space="preserve">  &lt;!--VAL-ue-id-listType--&gt;</w:t>
      </w:r>
    </w:p>
    <w:p w14:paraId="23741FF6" w14:textId="77777777" w:rsidR="00AA52F8" w:rsidRDefault="00AA52F8" w:rsidP="00AA52F8">
      <w:pPr>
        <w:pStyle w:val="PL"/>
      </w:pPr>
      <w:r>
        <w:t xml:space="preserve">  &lt;xs:complexType name="VAL-ue-id-listType"&gt;</w:t>
      </w:r>
    </w:p>
    <w:p w14:paraId="38FAF09E" w14:textId="77777777" w:rsidR="00AA52F8" w:rsidRDefault="00AA52F8" w:rsidP="00AA52F8">
      <w:pPr>
        <w:pStyle w:val="PL"/>
      </w:pPr>
      <w:r>
        <w:t xml:space="preserve">    &lt;xs:sequence&gt;</w:t>
      </w:r>
    </w:p>
    <w:p w14:paraId="0DEDA57C" w14:textId="77777777" w:rsidR="00AA52F8" w:rsidRDefault="00AA52F8" w:rsidP="00AA52F8">
      <w:pPr>
        <w:pStyle w:val="PL"/>
      </w:pPr>
      <w:r>
        <w:t xml:space="preserve">      &lt;xs:element name="VAL-ue-id" type="xs:string"/&gt;</w:t>
      </w:r>
    </w:p>
    <w:p w14:paraId="70F22F7B" w14:textId="77777777" w:rsidR="00AA52F8" w:rsidRDefault="00AA52F8" w:rsidP="00AA52F8">
      <w:pPr>
        <w:pStyle w:val="PL"/>
      </w:pPr>
      <w:r>
        <w:t xml:space="preserve">      &lt;xs:element name="anyExt" type="sealappcomminfo:anyExtType" minOccurs="0"/&gt;</w:t>
      </w:r>
    </w:p>
    <w:p w14:paraId="16146CAF" w14:textId="77777777" w:rsidR="00AA52F8" w:rsidRDefault="00AA52F8" w:rsidP="00AA52F8">
      <w:pPr>
        <w:pStyle w:val="PL"/>
      </w:pPr>
      <w:r>
        <w:t xml:space="preserve">      &lt;xs:any namespace="##other" processContents="lax" minOccurs="0" maxOccurs="unbounded"/&gt;</w:t>
      </w:r>
    </w:p>
    <w:p w14:paraId="289A37BD" w14:textId="77777777" w:rsidR="00AA52F8" w:rsidRDefault="00AA52F8" w:rsidP="00AA52F8">
      <w:pPr>
        <w:pStyle w:val="PL"/>
      </w:pPr>
      <w:r>
        <w:t xml:space="preserve">    &lt;/xs:sequence&gt;</w:t>
      </w:r>
    </w:p>
    <w:p w14:paraId="3F59100C" w14:textId="77777777" w:rsidR="00AA52F8" w:rsidRDefault="00AA52F8" w:rsidP="00AA52F8">
      <w:pPr>
        <w:pStyle w:val="PL"/>
      </w:pPr>
      <w:r>
        <w:t xml:space="preserve">    &lt;xs:anyAttribute namespace="##any" processContents="lax"/&gt;</w:t>
      </w:r>
    </w:p>
    <w:p w14:paraId="56C973A6" w14:textId="77777777" w:rsidR="00AA52F8" w:rsidRDefault="00AA52F8" w:rsidP="00AA52F8">
      <w:pPr>
        <w:pStyle w:val="PL"/>
      </w:pPr>
      <w:r>
        <w:t xml:space="preserve">  &lt;/xs:complexType&gt;</w:t>
      </w:r>
    </w:p>
    <w:p w14:paraId="0966989A" w14:textId="77777777" w:rsidR="00AA52F8" w:rsidRDefault="00AA52F8" w:rsidP="00AA52F8">
      <w:pPr>
        <w:pStyle w:val="PL"/>
      </w:pPr>
    </w:p>
    <w:p w14:paraId="3FF8F1A2" w14:textId="77777777" w:rsidR="00AA52F8" w:rsidRDefault="00AA52F8" w:rsidP="00AA52F8">
      <w:pPr>
        <w:pStyle w:val="PL"/>
      </w:pPr>
      <w:r>
        <w:t xml:space="preserve">  &lt;!--app-service-requirementsType--&gt;</w:t>
      </w:r>
    </w:p>
    <w:p w14:paraId="4C5ABBB4" w14:textId="77777777" w:rsidR="00AA52F8" w:rsidRDefault="00AA52F8" w:rsidP="00AA52F8">
      <w:pPr>
        <w:pStyle w:val="PL"/>
      </w:pPr>
      <w:r>
        <w:t xml:space="preserve">  &lt;xs:complexType name="app-service-requirementsType"&gt;</w:t>
      </w:r>
    </w:p>
    <w:p w14:paraId="4FDFB8CA" w14:textId="77777777" w:rsidR="00AA52F8" w:rsidRDefault="00AA52F8" w:rsidP="00AA52F8">
      <w:pPr>
        <w:pStyle w:val="PL"/>
      </w:pPr>
      <w:r>
        <w:t xml:space="preserve">    &lt;xs:sequence&gt;</w:t>
      </w:r>
    </w:p>
    <w:p w14:paraId="54C0F366" w14:textId="77777777" w:rsidR="00AA52F8" w:rsidRDefault="00AA52F8" w:rsidP="00AA52F8">
      <w:pPr>
        <w:pStyle w:val="PL"/>
      </w:pPr>
      <w:r>
        <w:t xml:space="preserve">      &lt;xs:element name="packet-size" type="xs:integer" minOccurs="0"/&gt;</w:t>
      </w:r>
    </w:p>
    <w:p w14:paraId="09467DFA" w14:textId="77777777" w:rsidR="00AA52F8" w:rsidRDefault="00AA52F8" w:rsidP="00AA52F8">
      <w:pPr>
        <w:pStyle w:val="PL"/>
      </w:pPr>
      <w:r>
        <w:t xml:space="preserve">      &lt;xs:element name="packet-trans-interval" type="xs:integer" minOccurs="0"/&gt;</w:t>
      </w:r>
    </w:p>
    <w:p w14:paraId="705BA534" w14:textId="77777777" w:rsidR="00AA52F8" w:rsidRDefault="00AA52F8" w:rsidP="00AA52F8">
      <w:pPr>
        <w:pStyle w:val="PL"/>
      </w:pPr>
      <w:r>
        <w:t xml:space="preserve">      &lt;xs:element name="packet-e2e-latency" type="xs:integer" minOccurs="0"/&gt;</w:t>
      </w:r>
    </w:p>
    <w:p w14:paraId="06DD9D60" w14:textId="77777777" w:rsidR="00AA52F8" w:rsidRDefault="00AA52F8" w:rsidP="00AA52F8">
      <w:pPr>
        <w:pStyle w:val="PL"/>
      </w:pPr>
      <w:r>
        <w:t xml:space="preserve">      &lt;xs:element name="packet-error-kpi" type="xs:string" minOccurs="0"/&gt;</w:t>
      </w:r>
    </w:p>
    <w:p w14:paraId="7EEB2B7C" w14:textId="77777777" w:rsidR="00AA52F8" w:rsidRDefault="00AA52F8" w:rsidP="00AA52F8">
      <w:pPr>
        <w:pStyle w:val="PL"/>
      </w:pPr>
      <w:r>
        <w:t xml:space="preserve">      &lt;xs:element name="bitrate" type="xs:integer" minOccurs="0"/&gt;</w:t>
      </w:r>
    </w:p>
    <w:p w14:paraId="1EF03C6B" w14:textId="77777777" w:rsidR="00AA52F8" w:rsidRDefault="00AA52F8" w:rsidP="00AA52F8">
      <w:pPr>
        <w:pStyle w:val="PL"/>
      </w:pPr>
      <w:r>
        <w:t xml:space="preserve">      &lt;xs:element name="anyExt" type="sealappcomminfo:anyExtType" minOccurs="0"/&gt;</w:t>
      </w:r>
    </w:p>
    <w:p w14:paraId="014A9ED4" w14:textId="77777777" w:rsidR="00AA52F8" w:rsidRDefault="00AA52F8" w:rsidP="00AA52F8">
      <w:pPr>
        <w:pStyle w:val="PL"/>
      </w:pPr>
      <w:r>
        <w:t xml:space="preserve">      &lt;xs:any namespace="##other" processContents="lax" minOccurs="0" maxOccurs="unbounded"/&gt;</w:t>
      </w:r>
    </w:p>
    <w:p w14:paraId="26BBE935" w14:textId="77777777" w:rsidR="00AA52F8" w:rsidRDefault="00AA52F8" w:rsidP="00AA52F8">
      <w:pPr>
        <w:pStyle w:val="PL"/>
      </w:pPr>
      <w:r>
        <w:t xml:space="preserve">    &lt;/xs:sequence&gt;</w:t>
      </w:r>
    </w:p>
    <w:p w14:paraId="11EE66F5" w14:textId="77777777" w:rsidR="00AA52F8" w:rsidRDefault="00AA52F8" w:rsidP="00AA52F8">
      <w:pPr>
        <w:pStyle w:val="PL"/>
      </w:pPr>
      <w:r>
        <w:t xml:space="preserve">    &lt;xs:anyAttribute namespace="##any" processContents="lax"/&gt;</w:t>
      </w:r>
    </w:p>
    <w:p w14:paraId="01F075AD" w14:textId="77777777" w:rsidR="00AA52F8" w:rsidRDefault="00AA52F8" w:rsidP="00AA52F8">
      <w:pPr>
        <w:pStyle w:val="PL"/>
      </w:pPr>
      <w:r>
        <w:t xml:space="preserve">  &lt;/xs:complexType&gt;</w:t>
      </w:r>
    </w:p>
    <w:p w14:paraId="00DF0D36" w14:textId="77777777" w:rsidR="00AA52F8" w:rsidRDefault="00AA52F8" w:rsidP="00AA52F8">
      <w:pPr>
        <w:pStyle w:val="PL"/>
      </w:pPr>
    </w:p>
    <w:p w14:paraId="080A718E" w14:textId="77777777" w:rsidR="00AA52F8" w:rsidRDefault="00AA52F8" w:rsidP="00AA52F8">
      <w:pPr>
        <w:pStyle w:val="PL"/>
      </w:pPr>
      <w:r>
        <w:t xml:space="preserve">  &lt;!--app-connectivity-contextType--&gt;</w:t>
      </w:r>
    </w:p>
    <w:p w14:paraId="13B30566" w14:textId="77777777" w:rsidR="00AA52F8" w:rsidRDefault="00AA52F8" w:rsidP="00AA52F8">
      <w:pPr>
        <w:pStyle w:val="PL"/>
      </w:pPr>
      <w:r>
        <w:t xml:space="preserve">  &lt;xs:complexType name="app-connectivity-contextType"&gt;</w:t>
      </w:r>
    </w:p>
    <w:p w14:paraId="55E2DA96" w14:textId="77777777" w:rsidR="00AA52F8" w:rsidRDefault="00AA52F8" w:rsidP="00AA52F8">
      <w:pPr>
        <w:pStyle w:val="PL"/>
      </w:pPr>
      <w:r>
        <w:t xml:space="preserve">    &lt;xs:sequence&gt;</w:t>
      </w:r>
    </w:p>
    <w:p w14:paraId="7AE88D8A" w14:textId="77777777" w:rsidR="00AA52F8" w:rsidRDefault="00AA52F8" w:rsidP="00AA52F8">
      <w:pPr>
        <w:pStyle w:val="PL"/>
      </w:pPr>
      <w:r>
        <w:t xml:space="preserve">      &lt;xs:element name="location" type="sealloc:tPointCoordinate" minOccurs="0"/&gt;</w:t>
      </w:r>
    </w:p>
    <w:p w14:paraId="468AE816" w14:textId="77777777" w:rsidR="00AA52F8" w:rsidRDefault="00AA52F8" w:rsidP="00AA52F8">
      <w:pPr>
        <w:pStyle w:val="PL"/>
      </w:pPr>
      <w:r>
        <w:t xml:space="preserve">      &lt;xs:element name="speed" type="xs:integer" minOccurs="0"/&gt;</w:t>
      </w:r>
    </w:p>
    <w:p w14:paraId="59F65EB2" w14:textId="77777777" w:rsidR="00AA52F8" w:rsidRDefault="00AA52F8" w:rsidP="00AA52F8">
      <w:pPr>
        <w:pStyle w:val="PL"/>
      </w:pPr>
      <w:r>
        <w:t xml:space="preserve">      &lt;xs:element name="direction" type="xs:string" minOccurs="0"/&gt;</w:t>
      </w:r>
    </w:p>
    <w:p w14:paraId="5B9BB02C" w14:textId="77777777" w:rsidR="00AA52F8" w:rsidRDefault="00AA52F8" w:rsidP="00AA52F8">
      <w:pPr>
        <w:pStyle w:val="PL"/>
      </w:pPr>
      <w:r>
        <w:t xml:space="preserve">      &lt;xs:element name="anyExt" type="sealappcomminfo:anyExtType" minOccurs="0"/&gt;</w:t>
      </w:r>
    </w:p>
    <w:p w14:paraId="7EC27C32" w14:textId="77777777" w:rsidR="00AA52F8" w:rsidRDefault="00AA52F8" w:rsidP="00AA52F8">
      <w:pPr>
        <w:pStyle w:val="PL"/>
      </w:pPr>
      <w:r>
        <w:t xml:space="preserve">      &lt;xs:any namespace="##other" processContents="lax" minOccurs="0" maxOccurs="unbounded"/&gt;</w:t>
      </w:r>
    </w:p>
    <w:p w14:paraId="06237FCE" w14:textId="77777777" w:rsidR="00AA52F8" w:rsidRDefault="00AA52F8" w:rsidP="00AA52F8">
      <w:pPr>
        <w:pStyle w:val="PL"/>
      </w:pPr>
      <w:r>
        <w:t xml:space="preserve">    &lt;/xs:sequence&gt;</w:t>
      </w:r>
    </w:p>
    <w:p w14:paraId="1AEABC35" w14:textId="77777777" w:rsidR="00AA52F8" w:rsidRDefault="00AA52F8" w:rsidP="00AA52F8">
      <w:pPr>
        <w:pStyle w:val="PL"/>
      </w:pPr>
      <w:r>
        <w:t xml:space="preserve">    &lt;xs:anyAttribute namespace="##any" processContents="lax"/&gt;</w:t>
      </w:r>
    </w:p>
    <w:p w14:paraId="3A4303D6" w14:textId="77777777" w:rsidR="00AA52F8" w:rsidRDefault="00AA52F8" w:rsidP="00AA52F8">
      <w:pPr>
        <w:pStyle w:val="PL"/>
      </w:pPr>
      <w:r>
        <w:t xml:space="preserve">  &lt;/xs:complexType&gt;</w:t>
      </w:r>
    </w:p>
    <w:p w14:paraId="37F706A1" w14:textId="77777777" w:rsidR="00AA52F8" w:rsidRDefault="00AA52F8" w:rsidP="00AA52F8">
      <w:pPr>
        <w:pStyle w:val="PL"/>
      </w:pPr>
    </w:p>
    <w:p w14:paraId="1AC618D2" w14:textId="77777777" w:rsidR="00AA52F8" w:rsidRDefault="00AA52F8" w:rsidP="00AA52F8">
      <w:pPr>
        <w:pStyle w:val="PL"/>
      </w:pPr>
      <w:r>
        <w:t xml:space="preserve">  &lt;!--app-connectivity-notifyType--&gt;</w:t>
      </w:r>
    </w:p>
    <w:p w14:paraId="3CB2EAF5" w14:textId="77777777" w:rsidR="00AA52F8" w:rsidRDefault="00AA52F8" w:rsidP="00AA52F8">
      <w:pPr>
        <w:pStyle w:val="PL"/>
      </w:pPr>
      <w:r>
        <w:t xml:space="preserve">  &lt;xs:complexType name="app-connectivity-notifyType"&gt;</w:t>
      </w:r>
    </w:p>
    <w:p w14:paraId="36EC9B76" w14:textId="77777777" w:rsidR="00AA52F8" w:rsidRDefault="00AA52F8" w:rsidP="00AA52F8">
      <w:pPr>
        <w:pStyle w:val="PL"/>
      </w:pPr>
      <w:r>
        <w:t xml:space="preserve">    &lt;xs:sequence&gt;</w:t>
      </w:r>
    </w:p>
    <w:p w14:paraId="2E14CB45" w14:textId="77777777" w:rsidR="00AA52F8" w:rsidRDefault="00AA52F8" w:rsidP="00AA52F8">
      <w:pPr>
        <w:pStyle w:val="PL"/>
      </w:pPr>
      <w:r>
        <w:t xml:space="preserve">      &lt;xs:element name="session-info" type="xs:string"/&gt;</w:t>
      </w:r>
    </w:p>
    <w:p w14:paraId="6EC6E1E4" w14:textId="77777777" w:rsidR="00AA52F8" w:rsidRDefault="00AA52F8" w:rsidP="00AA52F8">
      <w:pPr>
        <w:pStyle w:val="PL"/>
      </w:pPr>
      <w:r>
        <w:t xml:space="preserve">      &lt;xs:element name="VAL-service-id" type="xs:string"/&gt;</w:t>
      </w:r>
    </w:p>
    <w:p w14:paraId="5ED4E123" w14:textId="77777777" w:rsidR="00AA52F8" w:rsidRDefault="00AA52F8" w:rsidP="00AA52F8">
      <w:pPr>
        <w:pStyle w:val="PL"/>
      </w:pPr>
      <w:r>
        <w:t xml:space="preserve">      &lt;xs:element name="requestor-val-ue-id" type="xs:string"/&gt;</w:t>
      </w:r>
    </w:p>
    <w:p w14:paraId="27CDD88E" w14:textId="77777777" w:rsidR="00AA52F8" w:rsidRDefault="00AA52F8" w:rsidP="00AA52F8">
      <w:pPr>
        <w:pStyle w:val="PL"/>
      </w:pPr>
      <w:r>
        <w:t xml:space="preserve">      &lt;xs:element name="target-val-ue-id-list" type=</w:t>
      </w:r>
      <w:r w:rsidRPr="00356D08">
        <w:t>"sealappcomminfo:VAL-ue-id-listType"</w:t>
      </w:r>
      <w:r>
        <w:t>/&gt;</w:t>
      </w:r>
    </w:p>
    <w:p w14:paraId="1EF97516" w14:textId="77777777" w:rsidR="00AA52F8" w:rsidRDefault="00AA52F8" w:rsidP="00AA52F8">
      <w:pPr>
        <w:pStyle w:val="PL"/>
      </w:pPr>
      <w:r>
        <w:t xml:space="preserve">      &lt;xs:element name="anyExt" type="sealappcomminfo:anyExtType" minOccurs="0"/&gt;</w:t>
      </w:r>
    </w:p>
    <w:p w14:paraId="630D9AFE" w14:textId="77777777" w:rsidR="00AA52F8" w:rsidRDefault="00AA52F8" w:rsidP="00AA52F8">
      <w:pPr>
        <w:pStyle w:val="PL"/>
      </w:pPr>
      <w:r>
        <w:t xml:space="preserve">     &lt;xs:any namespace="##other" processContents="lax" minOccurs="0" maxOccurs="unbounded"/&gt;</w:t>
      </w:r>
    </w:p>
    <w:p w14:paraId="1BFFDF7D" w14:textId="77777777" w:rsidR="00AA52F8" w:rsidRDefault="00AA52F8" w:rsidP="00AA52F8">
      <w:pPr>
        <w:pStyle w:val="PL"/>
      </w:pPr>
      <w:r>
        <w:t xml:space="preserve">    &lt;/xs:sequence&gt;</w:t>
      </w:r>
    </w:p>
    <w:p w14:paraId="422D7063" w14:textId="77777777" w:rsidR="00AA52F8" w:rsidRDefault="00AA52F8" w:rsidP="00AA52F8">
      <w:pPr>
        <w:pStyle w:val="PL"/>
      </w:pPr>
      <w:r>
        <w:t xml:space="preserve">    &lt;xs:anyAttribute namespace="##any" processContents="lax"/&gt;</w:t>
      </w:r>
    </w:p>
    <w:p w14:paraId="643D65B9" w14:textId="77777777" w:rsidR="00AA52F8" w:rsidRDefault="00AA52F8" w:rsidP="00AA52F8">
      <w:pPr>
        <w:pStyle w:val="PL"/>
      </w:pPr>
      <w:r>
        <w:t xml:space="preserve">  &lt;/xs:complexType&gt;</w:t>
      </w:r>
    </w:p>
    <w:p w14:paraId="2274494B" w14:textId="77777777" w:rsidR="00AA52F8" w:rsidRDefault="00AA52F8" w:rsidP="00AA52F8">
      <w:pPr>
        <w:pStyle w:val="PL"/>
      </w:pPr>
    </w:p>
    <w:p w14:paraId="622C88FA" w14:textId="77777777" w:rsidR="00AA52F8" w:rsidRDefault="00AA52F8" w:rsidP="00AA52F8">
      <w:pPr>
        <w:pStyle w:val="PL"/>
      </w:pPr>
      <w:r>
        <w:t xml:space="preserve">  &lt;!--app-connectivity-context-reqType--&gt;</w:t>
      </w:r>
    </w:p>
    <w:p w14:paraId="618FCAA4" w14:textId="77777777" w:rsidR="00AA52F8" w:rsidRDefault="00AA52F8" w:rsidP="00AA52F8">
      <w:pPr>
        <w:pStyle w:val="PL"/>
      </w:pPr>
      <w:r>
        <w:t xml:space="preserve">  &lt;xs:complexType name="app-connectivity-context-requestType"&gt;</w:t>
      </w:r>
    </w:p>
    <w:p w14:paraId="645DDE07" w14:textId="77777777" w:rsidR="00AA52F8" w:rsidRDefault="00AA52F8" w:rsidP="00AA52F8">
      <w:pPr>
        <w:pStyle w:val="PL"/>
      </w:pPr>
      <w:r>
        <w:t xml:space="preserve">    &lt;xs:sequence&gt;</w:t>
      </w:r>
    </w:p>
    <w:p w14:paraId="001B9454" w14:textId="77777777" w:rsidR="00AA52F8" w:rsidRDefault="00AA52F8" w:rsidP="00AA52F8">
      <w:pPr>
        <w:pStyle w:val="PL"/>
      </w:pPr>
      <w:r>
        <w:t xml:space="preserve">      &lt;xs:element name="requestor-val-ue-id" type="xs:string"/&gt;</w:t>
      </w:r>
    </w:p>
    <w:p w14:paraId="3D160F91" w14:textId="77777777" w:rsidR="00AA52F8" w:rsidRDefault="00AA52F8" w:rsidP="00AA52F8">
      <w:pPr>
        <w:pStyle w:val="PL"/>
      </w:pPr>
      <w:r>
        <w:t xml:space="preserve">      &lt;xs:element name="VAL-service-id" type="xs:string"/&gt;</w:t>
      </w:r>
    </w:p>
    <w:p w14:paraId="125FF83C" w14:textId="77777777" w:rsidR="00AA52F8" w:rsidRDefault="00AA52F8" w:rsidP="00AA52F8">
      <w:pPr>
        <w:pStyle w:val="PL"/>
      </w:pPr>
      <w:r>
        <w:t xml:space="preserve">      &lt;xs:element name="VAL-specific-context" type="xs:string"/&gt;</w:t>
      </w:r>
    </w:p>
    <w:p w14:paraId="06C2CD66" w14:textId="77777777" w:rsidR="00AA52F8" w:rsidRDefault="00AA52F8" w:rsidP="00AA52F8">
      <w:pPr>
        <w:pStyle w:val="PL"/>
      </w:pPr>
      <w:r>
        <w:t xml:space="preserve">      &lt;xs:any namespace="##other" processContents="lax" minOccurs="0" maxOccurs="unbounded"/&gt;</w:t>
      </w:r>
    </w:p>
    <w:p w14:paraId="7A4E6CFC" w14:textId="77777777" w:rsidR="00AA52F8" w:rsidRDefault="00AA52F8" w:rsidP="00AA52F8">
      <w:pPr>
        <w:pStyle w:val="PL"/>
      </w:pPr>
      <w:r>
        <w:t xml:space="preserve">    &lt;/xs:sequence&gt;</w:t>
      </w:r>
    </w:p>
    <w:p w14:paraId="2DB802D3" w14:textId="77777777" w:rsidR="00AA52F8" w:rsidRDefault="00AA52F8" w:rsidP="00AA52F8">
      <w:pPr>
        <w:pStyle w:val="PL"/>
      </w:pPr>
      <w:r>
        <w:t xml:space="preserve">    &lt;xs:anyAttribute namespace="##any" processContents="lax"/&gt;</w:t>
      </w:r>
    </w:p>
    <w:p w14:paraId="07511520" w14:textId="77777777" w:rsidR="00AA52F8" w:rsidRDefault="00AA52F8" w:rsidP="00AA52F8">
      <w:pPr>
        <w:pStyle w:val="PL"/>
      </w:pPr>
      <w:r>
        <w:t xml:space="preserve">  &lt;/xs:complexType&gt;</w:t>
      </w:r>
    </w:p>
    <w:p w14:paraId="4CA41024" w14:textId="77777777" w:rsidR="00AA52F8" w:rsidRDefault="00AA52F8" w:rsidP="00AA52F8">
      <w:pPr>
        <w:pStyle w:val="PL"/>
      </w:pPr>
    </w:p>
    <w:p w14:paraId="4D0C12AA" w14:textId="77777777" w:rsidR="00AA52F8" w:rsidRDefault="00AA52F8" w:rsidP="00AA52F8">
      <w:pPr>
        <w:pStyle w:val="PL"/>
      </w:pPr>
      <w:r>
        <w:t xml:space="preserve">  &lt;!--app-connectivity-context-responseType--&gt;</w:t>
      </w:r>
    </w:p>
    <w:p w14:paraId="6334D893" w14:textId="77777777" w:rsidR="00AA52F8" w:rsidRDefault="00AA52F8" w:rsidP="00AA52F8">
      <w:pPr>
        <w:pStyle w:val="PL"/>
      </w:pPr>
      <w:r>
        <w:t xml:space="preserve">  &lt;xs:complexType name="app-connectivity-context-responseType"&gt;</w:t>
      </w:r>
    </w:p>
    <w:p w14:paraId="7D6570EA" w14:textId="77777777" w:rsidR="00AA52F8" w:rsidRDefault="00AA52F8" w:rsidP="00AA52F8">
      <w:pPr>
        <w:pStyle w:val="PL"/>
      </w:pPr>
      <w:r>
        <w:t xml:space="preserve">    &lt;xs:sequence&gt;</w:t>
      </w:r>
    </w:p>
    <w:p w14:paraId="37A9C854" w14:textId="77777777" w:rsidR="00AA52F8" w:rsidRDefault="00AA52F8" w:rsidP="00AA52F8">
      <w:pPr>
        <w:pStyle w:val="PL"/>
      </w:pPr>
      <w:r>
        <w:t xml:space="preserve">      &lt;xs:element name="app-connectivity-context" type="sealappcomminfo:app-connectivity-contextType" minOccurs="0"/&gt;</w:t>
      </w:r>
    </w:p>
    <w:p w14:paraId="07771A28" w14:textId="77777777" w:rsidR="00AA52F8" w:rsidRDefault="00AA52F8" w:rsidP="00AA52F8">
      <w:pPr>
        <w:pStyle w:val="PL"/>
      </w:pPr>
      <w:r>
        <w:t xml:space="preserve">      &lt;xs:element name="anyExt" type="sealappcomminfo:anyExtType" minOccurs="0"/&gt;</w:t>
      </w:r>
    </w:p>
    <w:p w14:paraId="7F3329A0" w14:textId="77777777" w:rsidR="00AA52F8" w:rsidRDefault="00AA52F8" w:rsidP="00AA52F8">
      <w:pPr>
        <w:pStyle w:val="PL"/>
      </w:pPr>
      <w:r>
        <w:t xml:space="preserve">      &lt;xs:any namespace="##other" processContents="lax" minOccurs="0" maxOccurs="unbounded"/&gt;</w:t>
      </w:r>
    </w:p>
    <w:p w14:paraId="68D0C8B2" w14:textId="77777777" w:rsidR="00AA52F8" w:rsidRDefault="00AA52F8" w:rsidP="00AA52F8">
      <w:pPr>
        <w:pStyle w:val="PL"/>
      </w:pPr>
      <w:r>
        <w:t xml:space="preserve">    &lt;/xs:sequence&gt;</w:t>
      </w:r>
    </w:p>
    <w:p w14:paraId="2CB05252" w14:textId="77777777" w:rsidR="00AA52F8" w:rsidRDefault="00AA52F8" w:rsidP="00AA52F8">
      <w:pPr>
        <w:pStyle w:val="PL"/>
      </w:pPr>
      <w:r>
        <w:t xml:space="preserve">    &lt;xs:anyAttribute namespace="##any" processContents="lax"/&gt;</w:t>
      </w:r>
    </w:p>
    <w:p w14:paraId="0352DEB9" w14:textId="77777777" w:rsidR="00AA52F8" w:rsidRDefault="00AA52F8" w:rsidP="00AA52F8">
      <w:pPr>
        <w:pStyle w:val="PL"/>
      </w:pPr>
      <w:r>
        <w:t xml:space="preserve">  &lt;/xs:complexType&gt;</w:t>
      </w:r>
    </w:p>
    <w:p w14:paraId="1D3704E6" w14:textId="77777777" w:rsidR="00AA52F8" w:rsidRDefault="00AA52F8" w:rsidP="00AA52F8">
      <w:pPr>
        <w:pStyle w:val="PL"/>
      </w:pPr>
    </w:p>
    <w:p w14:paraId="62C3AD0B"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07D26667"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2DAF2402" w14:textId="77777777" w:rsidR="00AA52F8" w:rsidRPr="008B4095" w:rsidRDefault="00AA52F8" w:rsidP="00AA52F8">
      <w:pPr>
        <w:pStyle w:val="PL"/>
        <w:rPr>
          <w:lang w:eastAsia="zh-CN"/>
        </w:rPr>
      </w:pPr>
      <w:r>
        <w:rPr>
          <w:lang w:eastAsia="zh-CN"/>
        </w:rPr>
        <w:lastRenderedPageBreak/>
        <w:t xml:space="preserve">      </w:t>
      </w:r>
      <w:r w:rsidRPr="008B4095">
        <w:rPr>
          <w:lang w:eastAsia="zh-CN"/>
        </w:rPr>
        <w:t>&lt;xs:any namespace="##any" processContents="lax" minOccurs="0" maxOccurs="unbounded"/&gt;</w:t>
      </w:r>
    </w:p>
    <w:p w14:paraId="3305291C"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6806DC7A" w14:textId="77777777" w:rsidR="00AA52F8" w:rsidRDefault="00AA52F8" w:rsidP="00AA52F8">
      <w:pPr>
        <w:pStyle w:val="PL"/>
        <w:rPr>
          <w:lang w:eastAsia="zh-CN"/>
        </w:rPr>
      </w:pPr>
      <w:r>
        <w:rPr>
          <w:lang w:eastAsia="zh-CN"/>
        </w:rPr>
        <w:t xml:space="preserve">  </w:t>
      </w:r>
      <w:r w:rsidRPr="008B4095">
        <w:rPr>
          <w:lang w:eastAsia="zh-CN"/>
        </w:rPr>
        <w:t>&lt;/xs:complexType&gt;</w:t>
      </w:r>
    </w:p>
    <w:p w14:paraId="6A453532" w14:textId="77777777" w:rsidR="00AA52F8" w:rsidRDefault="00AA52F8" w:rsidP="00AA52F8">
      <w:pPr>
        <w:pStyle w:val="PL"/>
      </w:pPr>
    </w:p>
    <w:p w14:paraId="7C16A92F" w14:textId="77777777" w:rsidR="00AA52F8" w:rsidRDefault="00AA52F8" w:rsidP="00AA52F8">
      <w:pPr>
        <w:pStyle w:val="PL"/>
      </w:pPr>
      <w:r>
        <w:t>&lt;/xs:schema&gt;</w:t>
      </w:r>
    </w:p>
    <w:p w14:paraId="11C5CD72" w14:textId="2C25DE29" w:rsidR="00C66174" w:rsidRPr="00004F96" w:rsidRDefault="00C66174" w:rsidP="00C66174">
      <w:pPr>
        <w:pStyle w:val="Heading3"/>
        <w:rPr>
          <w:lang w:eastAsia="zh-CN"/>
        </w:rPr>
      </w:pPr>
      <w:bookmarkStart w:id="402" w:name="_CR7_4_7"/>
      <w:bookmarkStart w:id="403" w:name="_Toc218596181"/>
      <w:bookmarkEnd w:id="402"/>
      <w:r>
        <w:rPr>
          <w:lang w:eastAsia="zh-CN"/>
        </w:rPr>
        <w:t>7.4.7</w:t>
      </w:r>
      <w:r w:rsidRPr="00004F96">
        <w:rPr>
          <w:lang w:eastAsia="zh-CN"/>
        </w:rPr>
        <w:tab/>
      </w:r>
      <w:r w:rsidRPr="00004F96">
        <w:rPr>
          <w:rFonts w:hint="eastAsia"/>
          <w:lang w:eastAsia="zh-CN"/>
        </w:rPr>
        <w:t>X</w:t>
      </w:r>
      <w:r w:rsidRPr="00004F96">
        <w:rPr>
          <w:lang w:eastAsia="zh-CN"/>
        </w:rPr>
        <w:t xml:space="preserve">ML schema for </w:t>
      </w:r>
      <w:r>
        <w:t>application/vnd.3gpp.seal-mb</w:t>
      </w:r>
      <w:r w:rsidRPr="00004F96">
        <w:t>s-usage-info+xml</w:t>
      </w:r>
      <w:bookmarkEnd w:id="403"/>
    </w:p>
    <w:p w14:paraId="6C673FDD" w14:textId="77777777" w:rsidR="00C66174" w:rsidRDefault="00C66174" w:rsidP="00C66174">
      <w:pPr>
        <w:pStyle w:val="PL"/>
        <w:rPr>
          <w:lang w:eastAsia="zh-CN"/>
        </w:rPr>
      </w:pPr>
      <w:r>
        <w:rPr>
          <w:lang w:eastAsia="zh-CN"/>
        </w:rPr>
        <w:t>&lt;?xml version="1.0" encoding="UTF-8"?&gt;</w:t>
      </w:r>
    </w:p>
    <w:p w14:paraId="72C26C29" w14:textId="77777777" w:rsidR="00C34A9C" w:rsidRDefault="00C66174" w:rsidP="00C66174">
      <w:pPr>
        <w:pStyle w:val="PL"/>
        <w:rPr>
          <w:lang w:eastAsia="zh-CN"/>
        </w:rPr>
      </w:pPr>
      <w:r>
        <w:rPr>
          <w:lang w:eastAsia="zh-CN"/>
        </w:rPr>
        <w:t xml:space="preserve">&lt;xs:schema xmlns:xs="http://www.w3.org/2001/XMLSchema" </w:t>
      </w:r>
    </w:p>
    <w:p w14:paraId="108739C7" w14:textId="77777777" w:rsidR="00C34A9C" w:rsidRDefault="00C66174" w:rsidP="00C66174">
      <w:pPr>
        <w:pStyle w:val="PL"/>
        <w:rPr>
          <w:lang w:eastAsia="zh-CN"/>
        </w:rPr>
      </w:pPr>
      <w:r>
        <w:rPr>
          <w:lang w:eastAsia="zh-CN"/>
        </w:rPr>
        <w:t>targetNamespace="urn:3gpp:ns:sealMbsInfo:1.0"</w:t>
      </w:r>
    </w:p>
    <w:p w14:paraId="5157A3A8" w14:textId="345CAB40" w:rsidR="00C34A9C" w:rsidRDefault="00C66174" w:rsidP="00C66174">
      <w:pPr>
        <w:pStyle w:val="PL"/>
        <w:rPr>
          <w:lang w:eastAsia="zh-CN"/>
        </w:rPr>
      </w:pPr>
      <w:r>
        <w:rPr>
          <w:lang w:eastAsia="zh-CN"/>
        </w:rPr>
        <w:t>xmlns:sealmbs="urn:3gpp:ns:sealMbsInfo:1.0"</w:t>
      </w:r>
    </w:p>
    <w:p w14:paraId="2B29B09A" w14:textId="622274D0" w:rsidR="00C34A9C" w:rsidRDefault="00C66174" w:rsidP="00C66174">
      <w:pPr>
        <w:pStyle w:val="PL"/>
        <w:rPr>
          <w:lang w:eastAsia="zh-CN"/>
        </w:rPr>
      </w:pPr>
      <w:r>
        <w:rPr>
          <w:lang w:eastAsia="zh-CN"/>
        </w:rPr>
        <w:t>xmlns:sealmbms="urn:3gpp:ns:sealMbmsInfo:1.0"</w:t>
      </w:r>
    </w:p>
    <w:p w14:paraId="36CD97F9" w14:textId="5EE8431A" w:rsidR="00C34A9C" w:rsidRDefault="00C66174" w:rsidP="00C66174">
      <w:pPr>
        <w:pStyle w:val="PL"/>
        <w:rPr>
          <w:lang w:eastAsia="zh-CN"/>
        </w:rPr>
      </w:pPr>
      <w:r>
        <w:rPr>
          <w:lang w:eastAsia="zh-CN"/>
        </w:rPr>
        <w:t>xmlns:</w:t>
      </w:r>
      <w:r w:rsidRPr="001E7096">
        <w:rPr>
          <w:lang w:eastAsia="zh-CN"/>
        </w:rPr>
        <w:t>sealinfo</w:t>
      </w:r>
      <w:r>
        <w:rPr>
          <w:lang w:eastAsia="zh-CN"/>
        </w:rPr>
        <w:t>="urn:3gpp:ns:sealInfo:1.0"</w:t>
      </w:r>
    </w:p>
    <w:p w14:paraId="5009FCFE" w14:textId="0F6319BC" w:rsidR="00C66174" w:rsidRDefault="00C66174" w:rsidP="00C66174">
      <w:pPr>
        <w:pStyle w:val="PL"/>
        <w:rPr>
          <w:lang w:eastAsia="zh-CN"/>
        </w:rPr>
      </w:pPr>
      <w:r>
        <w:rPr>
          <w:lang w:eastAsia="zh-CN"/>
        </w:rPr>
        <w:t>elementFormDefault="qualified" attributeFormDefault="unqualified" xmlns:xenc="http://www.w3.org/2001/04/xmlenc#"&gt;</w:t>
      </w:r>
    </w:p>
    <w:p w14:paraId="0F527E35" w14:textId="77777777" w:rsidR="00C34A9C" w:rsidRDefault="00C34A9C" w:rsidP="00C34A9C">
      <w:pPr>
        <w:pStyle w:val="PL"/>
        <w:rPr>
          <w:lang w:eastAsia="zh-CN"/>
        </w:rPr>
      </w:pPr>
      <w:r>
        <w:rPr>
          <w:lang w:eastAsia="zh-CN"/>
        </w:rPr>
        <w:t xml:space="preserve">  &lt;xs:import namespace="urn:3gpp:ns:sealMbmsInfo:1.0" schemaLocation="sealMbmsInfo.xsd"/&gt;</w:t>
      </w:r>
    </w:p>
    <w:p w14:paraId="434D9E40" w14:textId="6AC07B70" w:rsidR="00C34A9C" w:rsidRDefault="00C34A9C" w:rsidP="00C34A9C">
      <w:pPr>
        <w:pStyle w:val="PL"/>
        <w:rPr>
          <w:lang w:eastAsia="zh-CN"/>
        </w:rPr>
      </w:pPr>
      <w:r>
        <w:rPr>
          <w:lang w:eastAsia="zh-CN"/>
        </w:rPr>
        <w:t xml:space="preserve">  &lt;xs:import namespace="urn:3gpp:ns:sealInfo:1.0" schemaLocation="sealInfo.xsd"/&gt;</w:t>
      </w:r>
    </w:p>
    <w:p w14:paraId="4F30E2C9" w14:textId="77777777" w:rsidR="00C34A9C" w:rsidRDefault="00C34A9C" w:rsidP="00C34A9C">
      <w:pPr>
        <w:pStyle w:val="PL"/>
        <w:rPr>
          <w:lang w:eastAsia="zh-CN"/>
        </w:rPr>
      </w:pPr>
    </w:p>
    <w:p w14:paraId="2A3B71EB" w14:textId="77777777" w:rsidR="00C66174" w:rsidRDefault="00C66174" w:rsidP="00C66174">
      <w:pPr>
        <w:pStyle w:val="PL"/>
        <w:rPr>
          <w:lang w:eastAsia="zh-CN"/>
        </w:rPr>
      </w:pPr>
      <w:r>
        <w:rPr>
          <w:lang w:eastAsia="zh-CN"/>
        </w:rPr>
        <w:t xml:space="preserve">  &lt;!-- the root element --&gt;</w:t>
      </w:r>
    </w:p>
    <w:p w14:paraId="458E0F73" w14:textId="77777777" w:rsidR="00C66174" w:rsidRDefault="00C66174" w:rsidP="00C66174">
      <w:pPr>
        <w:pStyle w:val="PL"/>
        <w:rPr>
          <w:lang w:eastAsia="zh-CN"/>
        </w:rPr>
      </w:pPr>
      <w:r>
        <w:rPr>
          <w:lang w:eastAsia="zh-CN"/>
        </w:rPr>
        <w:t xml:space="preserve">  &lt;xs:element name="seal-mbs-usage-info" type="sealmbs:seal-mbs-usage-info-Type" id="mbs"/&gt;</w:t>
      </w:r>
    </w:p>
    <w:p w14:paraId="75F388C3" w14:textId="77777777" w:rsidR="00C66174" w:rsidRDefault="00C66174" w:rsidP="00C66174">
      <w:pPr>
        <w:pStyle w:val="PL"/>
        <w:rPr>
          <w:lang w:eastAsia="zh-CN"/>
        </w:rPr>
      </w:pPr>
      <w:r>
        <w:rPr>
          <w:lang w:eastAsia="zh-CN"/>
        </w:rPr>
        <w:t xml:space="preserve">  &lt;!--SEAL-MBS-USAGE-INFO--&gt;</w:t>
      </w:r>
    </w:p>
    <w:p w14:paraId="1AD2A6D0" w14:textId="77777777" w:rsidR="00C66174" w:rsidRDefault="00C66174" w:rsidP="00C66174">
      <w:pPr>
        <w:pStyle w:val="PL"/>
        <w:rPr>
          <w:lang w:eastAsia="zh-CN"/>
        </w:rPr>
      </w:pPr>
      <w:r>
        <w:rPr>
          <w:lang w:eastAsia="zh-CN"/>
        </w:rPr>
        <w:t xml:space="preserve">  &lt;xs:complexType name="seal-mbs-usage-info-Type"&gt;</w:t>
      </w:r>
    </w:p>
    <w:p w14:paraId="1E564AB6" w14:textId="77777777" w:rsidR="00C66174" w:rsidRDefault="00C66174" w:rsidP="00C66174">
      <w:pPr>
        <w:pStyle w:val="PL"/>
        <w:rPr>
          <w:lang w:eastAsia="zh-CN"/>
        </w:rPr>
      </w:pPr>
      <w:r>
        <w:rPr>
          <w:lang w:eastAsia="zh-CN"/>
        </w:rPr>
        <w:t xml:space="preserve">    &lt;xs:sequence&gt;</w:t>
      </w:r>
    </w:p>
    <w:p w14:paraId="6F7CF717" w14:textId="191F65E8" w:rsidR="00C66174" w:rsidRDefault="00C66174" w:rsidP="00C66174">
      <w:pPr>
        <w:pStyle w:val="PL"/>
        <w:rPr>
          <w:lang w:eastAsia="zh-CN"/>
        </w:rPr>
      </w:pPr>
      <w:r>
        <w:rPr>
          <w:lang w:eastAsia="zh-CN"/>
        </w:rPr>
        <w:t xml:space="preserve">      &lt;xs:element name="mbs-announcement" type="sealmbs:mbs-announcementTypeParams" minOccurs="0"</w:t>
      </w:r>
      <w:r w:rsidR="00C34A9C" w:rsidRPr="00D65F89">
        <w:rPr>
          <w:rFonts w:eastAsia="SimSun"/>
        </w:rPr>
        <w:t xml:space="preserve"> </w:t>
      </w:r>
      <w:r w:rsidR="00C34A9C">
        <w:rPr>
          <w:rFonts w:eastAsia="SimSun"/>
        </w:rPr>
        <w:t>maxOccurs="unbounded"</w:t>
      </w:r>
      <w:r>
        <w:rPr>
          <w:lang w:eastAsia="zh-CN"/>
        </w:rPr>
        <w:t>/&gt;</w:t>
      </w:r>
    </w:p>
    <w:p w14:paraId="2820186E" w14:textId="77777777" w:rsidR="00C66174" w:rsidRDefault="00C66174" w:rsidP="00C66174">
      <w:pPr>
        <w:pStyle w:val="PL"/>
        <w:rPr>
          <w:lang w:eastAsia="zh-CN"/>
        </w:rPr>
      </w:pPr>
      <w:r>
        <w:rPr>
          <w:lang w:eastAsia="zh-CN"/>
        </w:rPr>
        <w:t xml:space="preserve">      &lt;xs:element name="mbs-listening-status-report" type="sealmbs:mbs-listening-status-reportType" minOccurs="0"/&gt;</w:t>
      </w:r>
    </w:p>
    <w:p w14:paraId="7255FD2A" w14:textId="77777777" w:rsidR="00C66174" w:rsidRDefault="00C66174" w:rsidP="00C66174">
      <w:pPr>
        <w:pStyle w:val="PL"/>
        <w:rPr>
          <w:lang w:eastAsia="zh-CN"/>
        </w:rPr>
      </w:pPr>
      <w:r>
        <w:rPr>
          <w:lang w:eastAsia="zh-CN"/>
        </w:rPr>
        <w:t xml:space="preserve">      &lt;xs:element name="mbs-session-join-notification" type="</w:t>
      </w:r>
      <w:r w:rsidRPr="00B263A3">
        <w:rPr>
          <w:lang w:eastAsia="zh-CN"/>
        </w:rPr>
        <w:t>sealmbs:</w:t>
      </w:r>
      <w:r>
        <w:rPr>
          <w:lang w:eastAsia="zh-CN"/>
        </w:rPr>
        <w:t>mbs-session-join-notificationType" minOccurs="0"/&gt;</w:t>
      </w:r>
    </w:p>
    <w:p w14:paraId="67DE1FDA" w14:textId="77777777" w:rsidR="00C66174" w:rsidRDefault="00C66174" w:rsidP="00C66174">
      <w:pPr>
        <w:pStyle w:val="PL"/>
        <w:rPr>
          <w:lang w:eastAsia="zh-CN"/>
        </w:rPr>
      </w:pPr>
      <w:r>
        <w:rPr>
          <w:lang w:eastAsia="zh-CN"/>
        </w:rPr>
        <w:t xml:space="preserve">      &lt;xs:element name="mbs-resource-request" type="sealmbs:mbs-resource-requestType" minOccurs="0"/&gt;</w:t>
      </w:r>
    </w:p>
    <w:p w14:paraId="4F78E81A" w14:textId="77777777" w:rsidR="00C66174" w:rsidRDefault="00C66174" w:rsidP="00C66174">
      <w:pPr>
        <w:pStyle w:val="PL"/>
        <w:rPr>
          <w:lang w:eastAsia="zh-CN"/>
        </w:rPr>
      </w:pPr>
      <w:r>
        <w:rPr>
          <w:lang w:eastAsia="zh-CN"/>
        </w:rPr>
        <w:t xml:space="preserve">      &lt;xs:element name="version" type="xs:integer"/&gt;</w:t>
      </w:r>
    </w:p>
    <w:p w14:paraId="39DF82F5" w14:textId="7291A5B4" w:rsidR="00AA52F8" w:rsidRDefault="00AA52F8" w:rsidP="00C66174">
      <w:pPr>
        <w:pStyle w:val="PL"/>
        <w:rPr>
          <w:lang w:eastAsia="zh-CN"/>
        </w:rPr>
      </w:pPr>
      <w:r>
        <w:t xml:space="preserve">      &lt;xs:element name="anyExt" type="sealmbs:anyExtType" minOccurs="0"/&gt;</w:t>
      </w:r>
    </w:p>
    <w:p w14:paraId="6C6D1B96" w14:textId="77777777" w:rsidR="00C66174" w:rsidRDefault="00C66174" w:rsidP="00C66174">
      <w:pPr>
        <w:pStyle w:val="PL"/>
        <w:rPr>
          <w:lang w:eastAsia="zh-CN"/>
        </w:rPr>
      </w:pPr>
      <w:r>
        <w:rPr>
          <w:lang w:eastAsia="zh-CN"/>
        </w:rPr>
        <w:t xml:space="preserve">      &lt;xs:any namespace="##other" processContents="lax" minOccurs="0" maxOccurs="unbounded"/&gt;</w:t>
      </w:r>
    </w:p>
    <w:p w14:paraId="30C84A25" w14:textId="77777777" w:rsidR="00C66174" w:rsidRDefault="00C66174" w:rsidP="00C66174">
      <w:pPr>
        <w:pStyle w:val="PL"/>
        <w:rPr>
          <w:lang w:eastAsia="zh-CN"/>
        </w:rPr>
      </w:pPr>
      <w:r>
        <w:rPr>
          <w:lang w:eastAsia="zh-CN"/>
        </w:rPr>
        <w:t xml:space="preserve">    &lt;/xs:sequence&gt;</w:t>
      </w:r>
    </w:p>
    <w:p w14:paraId="0ED142A3" w14:textId="77777777" w:rsidR="00C66174" w:rsidRDefault="00C66174" w:rsidP="00C66174">
      <w:pPr>
        <w:pStyle w:val="PL"/>
        <w:rPr>
          <w:lang w:eastAsia="zh-CN"/>
        </w:rPr>
      </w:pPr>
      <w:r>
        <w:rPr>
          <w:lang w:eastAsia="zh-CN"/>
        </w:rPr>
        <w:t xml:space="preserve">    &lt;xs:anyAttribute namespace="##any" processContents="lax"/&gt;</w:t>
      </w:r>
    </w:p>
    <w:p w14:paraId="0CF62EDA" w14:textId="77777777" w:rsidR="00C66174" w:rsidRDefault="00C66174" w:rsidP="00C66174">
      <w:pPr>
        <w:pStyle w:val="PL"/>
        <w:rPr>
          <w:lang w:eastAsia="zh-CN"/>
        </w:rPr>
      </w:pPr>
      <w:r>
        <w:rPr>
          <w:lang w:eastAsia="zh-CN"/>
        </w:rPr>
        <w:t xml:space="preserve">  &lt;/xs:complexType&gt;</w:t>
      </w:r>
    </w:p>
    <w:p w14:paraId="4DC18C6C" w14:textId="77777777" w:rsidR="00AA52F8" w:rsidRDefault="00AA52F8" w:rsidP="00C66174">
      <w:pPr>
        <w:pStyle w:val="PL"/>
        <w:rPr>
          <w:lang w:eastAsia="zh-CN"/>
        </w:rPr>
      </w:pPr>
    </w:p>
    <w:p w14:paraId="5B70072F" w14:textId="77777777" w:rsidR="00C66174" w:rsidRDefault="00C66174" w:rsidP="00C66174">
      <w:pPr>
        <w:pStyle w:val="PL"/>
        <w:rPr>
          <w:lang w:eastAsia="zh-CN"/>
        </w:rPr>
      </w:pPr>
      <w:r>
        <w:rPr>
          <w:lang w:eastAsia="zh-CN"/>
        </w:rPr>
        <w:t xml:space="preserve">  &lt;!--MBS Announcement Information--&gt;</w:t>
      </w:r>
    </w:p>
    <w:p w14:paraId="73D0736F" w14:textId="77777777" w:rsidR="00C66174" w:rsidRDefault="00C66174" w:rsidP="00C66174">
      <w:pPr>
        <w:pStyle w:val="PL"/>
        <w:rPr>
          <w:lang w:eastAsia="zh-CN"/>
        </w:rPr>
      </w:pPr>
      <w:r>
        <w:rPr>
          <w:lang w:eastAsia="zh-CN"/>
        </w:rPr>
        <w:t xml:space="preserve">  &lt;xs:complexType name="mbs-announcementTypeParams"&gt;</w:t>
      </w:r>
    </w:p>
    <w:p w14:paraId="1EE94F9B" w14:textId="77777777" w:rsidR="00C66174" w:rsidRDefault="00C66174" w:rsidP="00C66174">
      <w:pPr>
        <w:pStyle w:val="PL"/>
        <w:rPr>
          <w:lang w:eastAsia="zh-CN"/>
        </w:rPr>
      </w:pPr>
      <w:r>
        <w:rPr>
          <w:lang w:eastAsia="zh-CN"/>
        </w:rPr>
        <w:t xml:space="preserve">    &lt;xs:sequence&gt;</w:t>
      </w:r>
    </w:p>
    <w:p w14:paraId="779F9E89" w14:textId="51C858E1" w:rsidR="00C66174" w:rsidRDefault="00C66174" w:rsidP="00C66174">
      <w:pPr>
        <w:pStyle w:val="PL"/>
        <w:rPr>
          <w:lang w:eastAsia="zh-CN"/>
        </w:rPr>
      </w:pPr>
      <w:r>
        <w:rPr>
          <w:lang w:eastAsia="zh-CN"/>
        </w:rPr>
        <w:t xml:space="preserve">      &lt;xs:element name="mbs-session-id" type="</w:t>
      </w:r>
      <w:r w:rsidR="00750B70" w:rsidRPr="00B263A3">
        <w:rPr>
          <w:lang w:eastAsia="zh-CN"/>
        </w:rPr>
        <w:t>sealmbs:</w:t>
      </w:r>
      <w:r w:rsidR="00750B70">
        <w:rPr>
          <w:lang w:eastAsia="zh-CN"/>
        </w:rPr>
        <w:t>mbsSessionIdType</w:t>
      </w:r>
      <w:r>
        <w:rPr>
          <w:lang w:eastAsia="zh-CN"/>
        </w:rPr>
        <w:t>"/&gt;</w:t>
      </w:r>
    </w:p>
    <w:p w14:paraId="4191D492" w14:textId="64919126" w:rsidR="00C66174" w:rsidRDefault="00C66174" w:rsidP="00C66174">
      <w:pPr>
        <w:pStyle w:val="PL"/>
        <w:rPr>
          <w:lang w:eastAsia="zh-CN"/>
        </w:rPr>
      </w:pPr>
      <w:r>
        <w:rPr>
          <w:lang w:eastAsia="zh-CN"/>
        </w:rPr>
        <w:t xml:space="preserve">      &lt;xs:element name="mbs-session-props" type="</w:t>
      </w:r>
      <w:r w:rsidRPr="00B263A3">
        <w:rPr>
          <w:lang w:eastAsia="zh-CN"/>
        </w:rPr>
        <w:t>sealmbs:</w:t>
      </w:r>
      <w:r>
        <w:rPr>
          <w:lang w:eastAsia="zh-CN"/>
        </w:rPr>
        <w:t>mbs</w:t>
      </w:r>
      <w:r w:rsidR="00750B70">
        <w:rPr>
          <w:lang w:eastAsia="zh-CN"/>
        </w:rPr>
        <w:t>S</w:t>
      </w:r>
      <w:r>
        <w:rPr>
          <w:lang w:eastAsia="zh-CN"/>
        </w:rPr>
        <w:t>ession</w:t>
      </w:r>
      <w:r w:rsidR="00750B70">
        <w:rPr>
          <w:lang w:eastAsia="zh-CN"/>
        </w:rPr>
        <w:t>P</w:t>
      </w:r>
      <w:r>
        <w:rPr>
          <w:lang w:eastAsia="zh-CN"/>
        </w:rPr>
        <w:t>ropsType"/&gt;</w:t>
      </w:r>
    </w:p>
    <w:p w14:paraId="1294C6F9" w14:textId="77777777" w:rsidR="00C66174" w:rsidRDefault="00C66174" w:rsidP="00C66174">
      <w:pPr>
        <w:pStyle w:val="PL"/>
        <w:rPr>
          <w:lang w:eastAsia="zh-CN"/>
        </w:rPr>
      </w:pPr>
      <w:r>
        <w:rPr>
          <w:lang w:eastAsia="zh-CN"/>
        </w:rPr>
        <w:t xml:space="preserve">      &lt;xs:element name="mbs-listening-status-notify" minOccurs="0"/&gt;</w:t>
      </w:r>
    </w:p>
    <w:p w14:paraId="70A20171" w14:textId="77777777" w:rsidR="00C66174" w:rsidRDefault="00C66174" w:rsidP="00C66174">
      <w:pPr>
        <w:pStyle w:val="PL"/>
        <w:rPr>
          <w:lang w:eastAsia="zh-CN"/>
        </w:rPr>
      </w:pPr>
      <w:r>
        <w:rPr>
          <w:lang w:eastAsia="zh-CN"/>
        </w:rPr>
        <w:t xml:space="preserve">      &lt;xs:element name="mbs-session-join-notify" minOccurs="0"/&gt;</w:t>
      </w:r>
    </w:p>
    <w:p w14:paraId="121E34BB" w14:textId="77777777" w:rsidR="00C66174" w:rsidRDefault="00C66174" w:rsidP="00C66174">
      <w:pPr>
        <w:pStyle w:val="PL"/>
        <w:rPr>
          <w:lang w:eastAsia="zh-CN"/>
        </w:rPr>
      </w:pPr>
      <w:r>
        <w:rPr>
          <w:lang w:eastAsia="zh-CN"/>
        </w:rPr>
        <w:t xml:space="preserve">      &lt;xs:element name="mbs-announcement-acknowledgement" minOccurs="0"/&gt;</w:t>
      </w:r>
    </w:p>
    <w:p w14:paraId="2BD993F8" w14:textId="77777777" w:rsidR="00C66174" w:rsidRDefault="00C66174" w:rsidP="00C66174">
      <w:pPr>
        <w:pStyle w:val="PL"/>
        <w:rPr>
          <w:lang w:eastAsia="zh-CN"/>
        </w:rPr>
      </w:pPr>
      <w:r>
        <w:rPr>
          <w:lang w:eastAsia="zh-CN"/>
        </w:rPr>
        <w:t xml:space="preserve">      &lt;xs:element name="seal-mbs-sdp" type="xs:string"/&gt;</w:t>
      </w:r>
    </w:p>
    <w:p w14:paraId="550E671C" w14:textId="77777777" w:rsidR="00C66174" w:rsidRDefault="00C66174" w:rsidP="00C66174">
      <w:pPr>
        <w:pStyle w:val="PL"/>
        <w:rPr>
          <w:lang w:eastAsia="zh-CN"/>
        </w:rPr>
      </w:pPr>
      <w:r>
        <w:rPr>
          <w:lang w:eastAsia="zh-CN"/>
        </w:rPr>
        <w:t xml:space="preserve">      &lt;xs:element name="mbms-announcement" type="sealmbms:announcementTypeParams" minOccurs="0"/&gt;</w:t>
      </w:r>
    </w:p>
    <w:p w14:paraId="7481FE5E" w14:textId="23599575" w:rsidR="00AA52F8" w:rsidRDefault="00AA52F8" w:rsidP="00C66174">
      <w:pPr>
        <w:pStyle w:val="PL"/>
        <w:rPr>
          <w:lang w:eastAsia="zh-CN"/>
        </w:rPr>
      </w:pPr>
      <w:r>
        <w:t xml:space="preserve">      &lt;xs:element name="anyExt" type="sealmbs:anyExtType" minOccurs="0"/&gt;</w:t>
      </w:r>
    </w:p>
    <w:p w14:paraId="24968B18" w14:textId="77777777" w:rsidR="00C66174" w:rsidRDefault="00C66174" w:rsidP="00C66174">
      <w:pPr>
        <w:pStyle w:val="PL"/>
        <w:rPr>
          <w:lang w:eastAsia="zh-CN"/>
        </w:rPr>
      </w:pPr>
      <w:r>
        <w:rPr>
          <w:lang w:eastAsia="zh-CN"/>
        </w:rPr>
        <w:t xml:space="preserve">      &lt;xs:any namespace="##other" processContents="lax" minOccurs="0" maxOccurs="unbounded"/&gt;</w:t>
      </w:r>
    </w:p>
    <w:p w14:paraId="3E62DD1A" w14:textId="77777777" w:rsidR="00C66174" w:rsidRDefault="00C66174" w:rsidP="00C66174">
      <w:pPr>
        <w:pStyle w:val="PL"/>
        <w:rPr>
          <w:lang w:eastAsia="zh-CN"/>
        </w:rPr>
      </w:pPr>
      <w:r>
        <w:rPr>
          <w:lang w:eastAsia="zh-CN"/>
        </w:rPr>
        <w:t xml:space="preserve">    &lt;/xs:sequence&gt;</w:t>
      </w:r>
    </w:p>
    <w:p w14:paraId="71C90FED" w14:textId="77777777" w:rsidR="00C66174" w:rsidRDefault="00C66174" w:rsidP="00C66174">
      <w:pPr>
        <w:pStyle w:val="PL"/>
        <w:rPr>
          <w:lang w:eastAsia="zh-CN"/>
        </w:rPr>
      </w:pPr>
      <w:r>
        <w:rPr>
          <w:lang w:eastAsia="zh-CN"/>
        </w:rPr>
        <w:t xml:space="preserve">    &lt;xs:anyAttribute namespace="##any" processContents="lax"/&gt;</w:t>
      </w:r>
    </w:p>
    <w:p w14:paraId="4974DD00" w14:textId="77777777" w:rsidR="00C66174" w:rsidRDefault="00C66174" w:rsidP="00C66174">
      <w:pPr>
        <w:pStyle w:val="PL"/>
        <w:rPr>
          <w:lang w:eastAsia="zh-CN"/>
        </w:rPr>
      </w:pPr>
      <w:r>
        <w:rPr>
          <w:lang w:eastAsia="zh-CN"/>
        </w:rPr>
        <w:t xml:space="preserve">  &lt;/xs:complexType&gt;</w:t>
      </w:r>
    </w:p>
    <w:p w14:paraId="759F5EC9" w14:textId="77777777" w:rsidR="00AA52F8" w:rsidRDefault="00AA52F8" w:rsidP="00C66174">
      <w:pPr>
        <w:pStyle w:val="PL"/>
        <w:rPr>
          <w:lang w:eastAsia="zh-CN"/>
        </w:rPr>
      </w:pPr>
    </w:p>
    <w:p w14:paraId="234F240A" w14:textId="77777777" w:rsidR="00C66174" w:rsidRDefault="00C66174" w:rsidP="00C66174">
      <w:pPr>
        <w:pStyle w:val="PL"/>
        <w:rPr>
          <w:lang w:eastAsia="zh-CN"/>
        </w:rPr>
      </w:pPr>
      <w:r>
        <w:rPr>
          <w:lang w:eastAsia="zh-CN"/>
        </w:rPr>
        <w:t xml:space="preserve">  &lt;!--MBS Session Properties--&gt;</w:t>
      </w:r>
    </w:p>
    <w:p w14:paraId="2E2661B6" w14:textId="77777777" w:rsidR="00C66174" w:rsidRDefault="00C66174" w:rsidP="00C66174">
      <w:pPr>
        <w:pStyle w:val="PL"/>
        <w:rPr>
          <w:lang w:eastAsia="zh-CN"/>
        </w:rPr>
      </w:pPr>
      <w:r>
        <w:rPr>
          <w:lang w:eastAsia="zh-CN"/>
        </w:rPr>
        <w:t xml:space="preserve">  &lt;xs:complexType name="mbs-session-propsType"&gt;</w:t>
      </w:r>
    </w:p>
    <w:p w14:paraId="117F40F0" w14:textId="77777777" w:rsidR="00C66174" w:rsidRDefault="00C66174" w:rsidP="00C66174">
      <w:pPr>
        <w:pStyle w:val="PL"/>
        <w:rPr>
          <w:lang w:eastAsia="zh-CN"/>
        </w:rPr>
      </w:pPr>
      <w:r>
        <w:rPr>
          <w:lang w:eastAsia="zh-CN"/>
        </w:rPr>
        <w:t xml:space="preserve">    &lt;xs:sequence&gt;</w:t>
      </w:r>
    </w:p>
    <w:p w14:paraId="59EAE50B" w14:textId="77777777" w:rsidR="00C66174" w:rsidRDefault="00C66174" w:rsidP="00C66174">
      <w:pPr>
        <w:pStyle w:val="PL"/>
        <w:rPr>
          <w:lang w:eastAsia="zh-CN"/>
        </w:rPr>
      </w:pPr>
      <w:r>
        <w:rPr>
          <w:lang w:eastAsia="zh-CN"/>
        </w:rPr>
        <w:t xml:space="preserve">      &lt;xs:element name="delivery-mode" type="xs:string"/&gt;</w:t>
      </w:r>
    </w:p>
    <w:p w14:paraId="2361B722" w14:textId="77777777" w:rsidR="00C66174" w:rsidRDefault="00C66174" w:rsidP="00C66174">
      <w:pPr>
        <w:pStyle w:val="PL"/>
        <w:rPr>
          <w:lang w:eastAsia="zh-CN"/>
        </w:rPr>
      </w:pPr>
      <w:r>
        <w:rPr>
          <w:lang w:eastAsia="zh-CN"/>
        </w:rPr>
        <w:t xml:space="preserve">      &lt;xs:element name="mbs-service-areas" type="</w:t>
      </w:r>
      <w:r w:rsidRPr="00B263A3">
        <w:rPr>
          <w:lang w:eastAsia="zh-CN"/>
        </w:rPr>
        <w:t>sealmbs:</w:t>
      </w:r>
      <w:r>
        <w:rPr>
          <w:lang w:eastAsia="zh-CN"/>
        </w:rPr>
        <w:t>mbs-service-areasType" minOccurs="0"/&gt;</w:t>
      </w:r>
    </w:p>
    <w:p w14:paraId="6F469343" w14:textId="03233E73" w:rsidR="00AA52F8" w:rsidRDefault="00AA52F8" w:rsidP="00C66174">
      <w:pPr>
        <w:pStyle w:val="PL"/>
        <w:rPr>
          <w:lang w:eastAsia="zh-CN"/>
        </w:rPr>
      </w:pPr>
      <w:r>
        <w:t xml:space="preserve">      &lt;xs:element name="anyExt" type="sealmbs:anyExtType" minOccurs="0"/&gt;</w:t>
      </w:r>
    </w:p>
    <w:p w14:paraId="76BB488C" w14:textId="77777777" w:rsidR="00C66174" w:rsidRDefault="00C66174" w:rsidP="00C66174">
      <w:pPr>
        <w:pStyle w:val="PL"/>
        <w:rPr>
          <w:lang w:eastAsia="zh-CN"/>
        </w:rPr>
      </w:pPr>
      <w:r>
        <w:rPr>
          <w:lang w:eastAsia="zh-CN"/>
        </w:rPr>
        <w:t xml:space="preserve">      &lt;xs:any namespace="##other" processContents="lax" minOccurs="0" maxOccurs="unbounded"/&gt;</w:t>
      </w:r>
    </w:p>
    <w:p w14:paraId="09DB21B7" w14:textId="77777777" w:rsidR="00C66174" w:rsidRDefault="00C66174" w:rsidP="00C66174">
      <w:pPr>
        <w:pStyle w:val="PL"/>
        <w:rPr>
          <w:lang w:eastAsia="zh-CN"/>
        </w:rPr>
      </w:pPr>
      <w:r>
        <w:rPr>
          <w:lang w:eastAsia="zh-CN"/>
        </w:rPr>
        <w:t xml:space="preserve">    &lt;/xs:sequence&gt;</w:t>
      </w:r>
    </w:p>
    <w:p w14:paraId="36A930E3" w14:textId="77777777" w:rsidR="00C66174" w:rsidRDefault="00C66174" w:rsidP="00C66174">
      <w:pPr>
        <w:pStyle w:val="PL"/>
        <w:rPr>
          <w:lang w:eastAsia="zh-CN"/>
        </w:rPr>
      </w:pPr>
      <w:r>
        <w:rPr>
          <w:lang w:eastAsia="zh-CN"/>
        </w:rPr>
        <w:t xml:space="preserve">    &lt;xs:anyAttribute namespace="##any" processContents="lax"/&gt;</w:t>
      </w:r>
    </w:p>
    <w:p w14:paraId="13C55247" w14:textId="77777777" w:rsidR="00C66174" w:rsidRDefault="00C66174" w:rsidP="00C66174">
      <w:pPr>
        <w:pStyle w:val="PL"/>
        <w:rPr>
          <w:lang w:eastAsia="zh-CN"/>
        </w:rPr>
      </w:pPr>
      <w:r>
        <w:rPr>
          <w:lang w:eastAsia="zh-CN"/>
        </w:rPr>
        <w:t xml:space="preserve">  &lt;/xs:complexType&gt;</w:t>
      </w:r>
    </w:p>
    <w:p w14:paraId="709E76FC" w14:textId="77777777" w:rsidR="00AA52F8" w:rsidRDefault="00AA52F8" w:rsidP="00C66174">
      <w:pPr>
        <w:pStyle w:val="PL"/>
        <w:rPr>
          <w:lang w:eastAsia="zh-CN"/>
        </w:rPr>
      </w:pPr>
    </w:p>
    <w:p w14:paraId="13F23128" w14:textId="77777777" w:rsidR="00C66174" w:rsidRDefault="00C66174" w:rsidP="00C66174">
      <w:pPr>
        <w:pStyle w:val="PL"/>
        <w:rPr>
          <w:lang w:eastAsia="zh-CN"/>
        </w:rPr>
      </w:pPr>
      <w:r>
        <w:rPr>
          <w:lang w:eastAsia="zh-CN"/>
        </w:rPr>
        <w:t xml:space="preserve">  &lt;!--MBS Service Area--&gt;</w:t>
      </w:r>
    </w:p>
    <w:p w14:paraId="4D548A52" w14:textId="77777777" w:rsidR="00C66174" w:rsidRDefault="00C66174" w:rsidP="00C66174">
      <w:pPr>
        <w:pStyle w:val="PL"/>
        <w:rPr>
          <w:lang w:eastAsia="zh-CN"/>
        </w:rPr>
      </w:pPr>
      <w:r>
        <w:rPr>
          <w:lang w:eastAsia="zh-CN"/>
        </w:rPr>
        <w:t xml:space="preserve">  &lt;xs:complexType name="mbs-service-areasType"&gt;</w:t>
      </w:r>
    </w:p>
    <w:p w14:paraId="3F4B4DDF" w14:textId="77777777" w:rsidR="00C66174" w:rsidRDefault="00C66174" w:rsidP="00C66174">
      <w:pPr>
        <w:pStyle w:val="PL"/>
        <w:rPr>
          <w:lang w:eastAsia="zh-CN"/>
        </w:rPr>
      </w:pPr>
      <w:r>
        <w:rPr>
          <w:lang w:eastAsia="zh-CN"/>
        </w:rPr>
        <w:t xml:space="preserve">    &lt;xs:sequence&gt;</w:t>
      </w:r>
    </w:p>
    <w:p w14:paraId="46F734EF" w14:textId="77777777" w:rsidR="00C66174" w:rsidRDefault="00C66174" w:rsidP="00C66174">
      <w:pPr>
        <w:pStyle w:val="PL"/>
        <w:rPr>
          <w:lang w:eastAsia="zh-CN"/>
        </w:rPr>
      </w:pPr>
      <w:r>
        <w:rPr>
          <w:lang w:eastAsia="zh-CN"/>
        </w:rPr>
        <w:t xml:space="preserve">      &lt;xs:element name="mbs-service-area-id" type="xs:hexBinary" minOccurs="1" maxOccurs="unbounded"/&gt;</w:t>
      </w:r>
    </w:p>
    <w:p w14:paraId="3F6055F8" w14:textId="77777777" w:rsidR="00AA52F8" w:rsidRDefault="00AA52F8" w:rsidP="00AA52F8">
      <w:pPr>
        <w:pStyle w:val="PL"/>
      </w:pPr>
      <w:r>
        <w:t xml:space="preserve">      &lt;xs:element name="anyExt" type="sealmbs:anyExtType" minOccurs="0"/&gt;</w:t>
      </w:r>
    </w:p>
    <w:p w14:paraId="2754469F" w14:textId="6DCEDDAA" w:rsidR="00AA52F8" w:rsidRDefault="00AA52F8" w:rsidP="00AA52F8">
      <w:pPr>
        <w:pStyle w:val="PL"/>
        <w:rPr>
          <w:lang w:eastAsia="zh-CN"/>
        </w:rPr>
      </w:pPr>
      <w:r>
        <w:rPr>
          <w:lang w:eastAsia="zh-CN"/>
        </w:rPr>
        <w:t xml:space="preserve">      &lt;xs:any namespace="##other" processContents="lax" minOccurs="0" maxOccurs="unbounded"/&gt;</w:t>
      </w:r>
    </w:p>
    <w:p w14:paraId="14B69543" w14:textId="77777777" w:rsidR="00C66174" w:rsidRDefault="00C66174" w:rsidP="00C66174">
      <w:pPr>
        <w:pStyle w:val="PL"/>
        <w:rPr>
          <w:lang w:eastAsia="zh-CN"/>
        </w:rPr>
      </w:pPr>
      <w:r>
        <w:rPr>
          <w:lang w:eastAsia="zh-CN"/>
        </w:rPr>
        <w:t xml:space="preserve">    &lt;/xs:sequence&gt;</w:t>
      </w:r>
    </w:p>
    <w:p w14:paraId="3B88D60D" w14:textId="67DEFA3E" w:rsidR="00C66174" w:rsidRDefault="00AA52F8" w:rsidP="00C66174">
      <w:pPr>
        <w:pStyle w:val="PL"/>
        <w:rPr>
          <w:lang w:eastAsia="zh-CN"/>
        </w:rPr>
      </w:pPr>
      <w:r>
        <w:t xml:space="preserve">    &lt;xs:anyAttribute namespace="##any" processContents="lax"/&gt;</w:t>
      </w:r>
    </w:p>
    <w:p w14:paraId="0B8878BB" w14:textId="77777777" w:rsidR="00C66174" w:rsidRDefault="00C66174" w:rsidP="00C66174">
      <w:pPr>
        <w:pStyle w:val="PL"/>
        <w:rPr>
          <w:lang w:eastAsia="zh-CN"/>
        </w:rPr>
      </w:pPr>
      <w:r>
        <w:rPr>
          <w:lang w:eastAsia="zh-CN"/>
        </w:rPr>
        <w:t xml:space="preserve">  &lt;/xs:complexType&gt;</w:t>
      </w:r>
    </w:p>
    <w:p w14:paraId="7AFE7F3E" w14:textId="77777777" w:rsidR="00AA52F8" w:rsidRDefault="00AA52F8" w:rsidP="00C66174">
      <w:pPr>
        <w:pStyle w:val="PL"/>
        <w:rPr>
          <w:lang w:eastAsia="zh-CN"/>
        </w:rPr>
      </w:pPr>
    </w:p>
    <w:p w14:paraId="0D8C66C4" w14:textId="7032F828" w:rsidR="00C66174" w:rsidRDefault="00C66174" w:rsidP="00C66174">
      <w:pPr>
        <w:pStyle w:val="PL"/>
        <w:rPr>
          <w:lang w:eastAsia="zh-CN"/>
        </w:rPr>
      </w:pPr>
      <w:r>
        <w:rPr>
          <w:lang w:eastAsia="zh-CN"/>
        </w:rPr>
        <w:t xml:space="preserve">  &lt;!--MBS Listening Status--&gt;</w:t>
      </w:r>
    </w:p>
    <w:p w14:paraId="5E4F35F5" w14:textId="77777777" w:rsidR="00C66174" w:rsidRDefault="00C66174" w:rsidP="00C66174">
      <w:pPr>
        <w:pStyle w:val="PL"/>
        <w:rPr>
          <w:lang w:eastAsia="zh-CN"/>
        </w:rPr>
      </w:pPr>
      <w:r>
        <w:rPr>
          <w:lang w:eastAsia="zh-CN"/>
        </w:rPr>
        <w:lastRenderedPageBreak/>
        <w:t xml:space="preserve">  &lt;xs:complexType name="mbs-listening-status-reportType"&gt;</w:t>
      </w:r>
    </w:p>
    <w:p w14:paraId="1FD5E028" w14:textId="77777777" w:rsidR="00C66174" w:rsidRDefault="00C66174" w:rsidP="00C66174">
      <w:pPr>
        <w:pStyle w:val="PL"/>
        <w:rPr>
          <w:lang w:eastAsia="zh-CN"/>
        </w:rPr>
      </w:pPr>
      <w:r>
        <w:rPr>
          <w:lang w:eastAsia="zh-CN"/>
        </w:rPr>
        <w:t xml:space="preserve">    &lt;xs:sequence&gt;</w:t>
      </w:r>
    </w:p>
    <w:p w14:paraId="6B052470" w14:textId="77777777" w:rsidR="00C66174" w:rsidRDefault="00C66174" w:rsidP="00C66174">
      <w:pPr>
        <w:pStyle w:val="PL"/>
        <w:rPr>
          <w:lang w:eastAsia="zh-CN"/>
        </w:rPr>
      </w:pPr>
      <w:r>
        <w:rPr>
          <w:lang w:eastAsia="zh-CN"/>
        </w:rPr>
        <w:t xml:space="preserve">      &lt;xs:element name="identity" type="xs:string"/&gt;</w:t>
      </w:r>
    </w:p>
    <w:p w14:paraId="3F53C896" w14:textId="77777777" w:rsidR="00C66174" w:rsidRDefault="00C66174" w:rsidP="00C66174">
      <w:pPr>
        <w:pStyle w:val="PL"/>
        <w:rPr>
          <w:lang w:eastAsia="zh-CN"/>
        </w:rPr>
      </w:pPr>
      <w:r>
        <w:rPr>
          <w:lang w:eastAsia="zh-CN"/>
        </w:rPr>
        <w:t xml:space="preserve">      &lt;xs:element name="mbs-session-props" type="</w:t>
      </w:r>
      <w:r w:rsidRPr="00B263A3">
        <w:rPr>
          <w:lang w:eastAsia="zh-CN"/>
        </w:rPr>
        <w:t>sealmbs:</w:t>
      </w:r>
      <w:r>
        <w:rPr>
          <w:lang w:eastAsia="zh-CN"/>
        </w:rPr>
        <w:t>mbs-session-propsType"/&gt;</w:t>
      </w:r>
    </w:p>
    <w:p w14:paraId="0C42EB8D" w14:textId="77777777" w:rsidR="00C66174" w:rsidRDefault="00C66174" w:rsidP="00C66174">
      <w:pPr>
        <w:pStyle w:val="PL"/>
        <w:rPr>
          <w:lang w:eastAsia="zh-CN"/>
        </w:rPr>
      </w:pPr>
      <w:r>
        <w:rPr>
          <w:lang w:eastAsia="zh-CN"/>
        </w:rPr>
        <w:t xml:space="preserve">      &lt;xs:element name="mbs-listening-status" type="xs:string"/&gt;</w:t>
      </w:r>
    </w:p>
    <w:p w14:paraId="7E533784" w14:textId="77777777" w:rsidR="00C66174" w:rsidRDefault="00C66174" w:rsidP="00C66174">
      <w:pPr>
        <w:pStyle w:val="PL"/>
        <w:rPr>
          <w:lang w:eastAsia="zh-CN"/>
        </w:rPr>
      </w:pPr>
      <w:r>
        <w:rPr>
          <w:lang w:eastAsia="zh-CN"/>
        </w:rPr>
        <w:t xml:space="preserve">      &lt;xs:element name="mbs-reception-quality-level" type="xs:integer"/&gt;</w:t>
      </w:r>
    </w:p>
    <w:p w14:paraId="70205693" w14:textId="17456AAB" w:rsidR="00AA52F8" w:rsidRDefault="00AA52F8" w:rsidP="00C66174">
      <w:pPr>
        <w:pStyle w:val="PL"/>
        <w:rPr>
          <w:lang w:eastAsia="zh-CN"/>
        </w:rPr>
      </w:pPr>
      <w:r>
        <w:t xml:space="preserve">      &lt;xs:element name="anyExt" type="sealmbs:anyExtType" minOccurs="0"/&gt;</w:t>
      </w:r>
    </w:p>
    <w:p w14:paraId="5985C51A" w14:textId="77777777" w:rsidR="00C66174" w:rsidRDefault="00C66174" w:rsidP="00C66174">
      <w:pPr>
        <w:pStyle w:val="PL"/>
        <w:rPr>
          <w:lang w:eastAsia="zh-CN"/>
        </w:rPr>
      </w:pPr>
      <w:r>
        <w:rPr>
          <w:lang w:eastAsia="zh-CN"/>
        </w:rPr>
        <w:t xml:space="preserve">      &lt;xs:any namespace="##other" processContents="lax" minOccurs="0" maxOccurs="unbounded"/&gt;</w:t>
      </w:r>
    </w:p>
    <w:p w14:paraId="7BE763EA" w14:textId="77777777" w:rsidR="00C66174" w:rsidRDefault="00C66174" w:rsidP="00C66174">
      <w:pPr>
        <w:pStyle w:val="PL"/>
        <w:rPr>
          <w:lang w:eastAsia="zh-CN"/>
        </w:rPr>
      </w:pPr>
      <w:r>
        <w:rPr>
          <w:lang w:eastAsia="zh-CN"/>
        </w:rPr>
        <w:t xml:space="preserve">    &lt;/xs:sequence&gt;</w:t>
      </w:r>
    </w:p>
    <w:p w14:paraId="76F0F04E" w14:textId="77777777" w:rsidR="00C66174" w:rsidRDefault="00C66174" w:rsidP="00C66174">
      <w:pPr>
        <w:pStyle w:val="PL"/>
        <w:rPr>
          <w:lang w:eastAsia="zh-CN"/>
        </w:rPr>
      </w:pPr>
      <w:r>
        <w:rPr>
          <w:lang w:eastAsia="zh-CN"/>
        </w:rPr>
        <w:t xml:space="preserve">    &lt;xs:anyAttribute namespace="##any" processContents="lax"/&gt;</w:t>
      </w:r>
    </w:p>
    <w:p w14:paraId="143FDA8C" w14:textId="77777777" w:rsidR="00C66174" w:rsidRDefault="00C66174" w:rsidP="00C66174">
      <w:pPr>
        <w:pStyle w:val="PL"/>
        <w:rPr>
          <w:lang w:eastAsia="zh-CN"/>
        </w:rPr>
      </w:pPr>
      <w:r>
        <w:rPr>
          <w:lang w:eastAsia="zh-CN"/>
        </w:rPr>
        <w:t xml:space="preserve">  &lt;/xs:complexType&gt;</w:t>
      </w:r>
    </w:p>
    <w:p w14:paraId="456B5F2B" w14:textId="77777777" w:rsidR="00AA52F8" w:rsidRDefault="00AA52F8" w:rsidP="00C66174">
      <w:pPr>
        <w:pStyle w:val="PL"/>
        <w:rPr>
          <w:lang w:eastAsia="zh-CN"/>
        </w:rPr>
      </w:pPr>
    </w:p>
    <w:p w14:paraId="70AFEA39" w14:textId="77777777" w:rsidR="00C66174" w:rsidRDefault="00C66174" w:rsidP="00C66174">
      <w:pPr>
        <w:pStyle w:val="PL"/>
        <w:rPr>
          <w:lang w:eastAsia="zh-CN"/>
        </w:rPr>
      </w:pPr>
      <w:r>
        <w:rPr>
          <w:lang w:eastAsia="zh-CN"/>
        </w:rPr>
        <w:t xml:space="preserve">  &lt;!--MBS Session Join Notification--&gt;</w:t>
      </w:r>
    </w:p>
    <w:p w14:paraId="27B983D8" w14:textId="77777777" w:rsidR="00C66174" w:rsidRDefault="00C66174" w:rsidP="00C66174">
      <w:pPr>
        <w:pStyle w:val="PL"/>
        <w:rPr>
          <w:lang w:eastAsia="zh-CN"/>
        </w:rPr>
      </w:pPr>
      <w:r>
        <w:rPr>
          <w:lang w:eastAsia="zh-CN"/>
        </w:rPr>
        <w:t xml:space="preserve">  &lt;xs:complexType name="mbs-session-join-notificationType"&gt;</w:t>
      </w:r>
    </w:p>
    <w:p w14:paraId="1303C81E" w14:textId="77777777" w:rsidR="00C66174" w:rsidRDefault="00C66174" w:rsidP="00C66174">
      <w:pPr>
        <w:pStyle w:val="PL"/>
        <w:rPr>
          <w:lang w:eastAsia="zh-CN"/>
        </w:rPr>
      </w:pPr>
      <w:r>
        <w:rPr>
          <w:lang w:eastAsia="zh-CN"/>
        </w:rPr>
        <w:t xml:space="preserve">    &lt;xs:sequence&gt;</w:t>
      </w:r>
    </w:p>
    <w:p w14:paraId="1320E7CA" w14:textId="77777777" w:rsidR="00C66174" w:rsidRDefault="00C66174" w:rsidP="00C66174">
      <w:pPr>
        <w:pStyle w:val="PL"/>
        <w:rPr>
          <w:lang w:eastAsia="zh-CN"/>
        </w:rPr>
      </w:pPr>
      <w:r>
        <w:rPr>
          <w:lang w:eastAsia="zh-CN"/>
        </w:rPr>
        <w:t xml:space="preserve">      &lt;xs:element name="VAL-identities" type="sealinfo:sealinfo-Type"/&gt;</w:t>
      </w:r>
    </w:p>
    <w:p w14:paraId="7068EF65" w14:textId="3F7A44B5" w:rsidR="00C66174" w:rsidRDefault="00C66174" w:rsidP="00C66174">
      <w:pPr>
        <w:pStyle w:val="PL"/>
        <w:rPr>
          <w:lang w:eastAsia="zh-CN"/>
        </w:rPr>
      </w:pPr>
      <w:r>
        <w:rPr>
          <w:lang w:eastAsia="zh-CN"/>
        </w:rPr>
        <w:t xml:space="preserve">      &lt;xs:element name="mbs-session-id" type="</w:t>
      </w:r>
      <w:r w:rsidR="00750B70" w:rsidRPr="00B263A3">
        <w:rPr>
          <w:lang w:eastAsia="zh-CN"/>
        </w:rPr>
        <w:t>sealmbs:</w:t>
      </w:r>
      <w:r w:rsidR="00750B70">
        <w:rPr>
          <w:lang w:eastAsia="zh-CN"/>
        </w:rPr>
        <w:t>mbsSessionIdType</w:t>
      </w:r>
      <w:r>
        <w:rPr>
          <w:lang w:eastAsia="zh-CN"/>
        </w:rPr>
        <w:t>"/&gt;</w:t>
      </w:r>
    </w:p>
    <w:p w14:paraId="04B4ECAE" w14:textId="77777777" w:rsidR="00C66174" w:rsidRDefault="00C66174" w:rsidP="00C66174">
      <w:pPr>
        <w:pStyle w:val="PL"/>
        <w:rPr>
          <w:lang w:eastAsia="zh-CN"/>
        </w:rPr>
      </w:pPr>
      <w:r>
        <w:rPr>
          <w:lang w:eastAsia="zh-CN"/>
        </w:rPr>
        <w:t xml:space="preserve">      &lt;xs:element name="mbs-multicast-joining-status" type="xs:string"/&gt;</w:t>
      </w:r>
    </w:p>
    <w:p w14:paraId="2BE893C6" w14:textId="77777777" w:rsidR="00C66174" w:rsidRDefault="00C66174" w:rsidP="00C66174">
      <w:pPr>
        <w:pStyle w:val="PL"/>
        <w:rPr>
          <w:lang w:eastAsia="zh-CN"/>
        </w:rPr>
      </w:pPr>
      <w:r>
        <w:rPr>
          <w:lang w:eastAsia="zh-CN"/>
        </w:rPr>
        <w:t xml:space="preserve">      &lt;xs:element name="mbs-reception-quality-level" type="xs:integer" minOccurs="0"/&gt;</w:t>
      </w:r>
    </w:p>
    <w:p w14:paraId="475FAE0B" w14:textId="469524EB" w:rsidR="00AA52F8" w:rsidRDefault="00AA52F8" w:rsidP="00C66174">
      <w:pPr>
        <w:pStyle w:val="PL"/>
        <w:rPr>
          <w:lang w:eastAsia="zh-CN"/>
        </w:rPr>
      </w:pPr>
      <w:r>
        <w:rPr>
          <w:lang w:eastAsia="zh-CN"/>
        </w:rPr>
        <w:t xml:space="preserve"> </w:t>
      </w:r>
      <w:r>
        <w:t xml:space="preserve">      &lt;xs:element name="anyExt" type="sealmbs:anyExtType" minOccurs="0"/&gt;</w:t>
      </w:r>
    </w:p>
    <w:p w14:paraId="1479CE20" w14:textId="77777777" w:rsidR="00C66174" w:rsidRDefault="00C66174" w:rsidP="00C66174">
      <w:pPr>
        <w:pStyle w:val="PL"/>
        <w:rPr>
          <w:lang w:eastAsia="zh-CN"/>
        </w:rPr>
      </w:pPr>
      <w:r>
        <w:rPr>
          <w:lang w:eastAsia="zh-CN"/>
        </w:rPr>
        <w:t xml:space="preserve">      &lt;xs:any namespace="##other" processContents="lax" minOccurs="0" maxOccurs="unbounded"/&gt;</w:t>
      </w:r>
    </w:p>
    <w:p w14:paraId="1FE56823" w14:textId="77777777" w:rsidR="00C66174" w:rsidRDefault="00C66174" w:rsidP="00C66174">
      <w:pPr>
        <w:pStyle w:val="PL"/>
        <w:rPr>
          <w:lang w:eastAsia="zh-CN"/>
        </w:rPr>
      </w:pPr>
      <w:r>
        <w:rPr>
          <w:lang w:eastAsia="zh-CN"/>
        </w:rPr>
        <w:t xml:space="preserve">    &lt;/xs:sequence&gt;</w:t>
      </w:r>
    </w:p>
    <w:p w14:paraId="3ED8B745" w14:textId="77777777" w:rsidR="00C66174" w:rsidRDefault="00C66174" w:rsidP="00C66174">
      <w:pPr>
        <w:pStyle w:val="PL"/>
        <w:rPr>
          <w:lang w:eastAsia="zh-CN"/>
        </w:rPr>
      </w:pPr>
      <w:r>
        <w:rPr>
          <w:lang w:eastAsia="zh-CN"/>
        </w:rPr>
        <w:t xml:space="preserve">    &lt;xs:anyAttribute namespace="##any" processContents="lax"/&gt;</w:t>
      </w:r>
    </w:p>
    <w:p w14:paraId="1AFBA085" w14:textId="77777777" w:rsidR="00C66174" w:rsidRDefault="00C66174" w:rsidP="00C66174">
      <w:pPr>
        <w:pStyle w:val="PL"/>
        <w:rPr>
          <w:lang w:eastAsia="zh-CN"/>
        </w:rPr>
      </w:pPr>
      <w:r>
        <w:rPr>
          <w:lang w:eastAsia="zh-CN"/>
        </w:rPr>
        <w:t xml:space="preserve">  &lt;/xs:complexType&gt;</w:t>
      </w:r>
    </w:p>
    <w:p w14:paraId="0D1BE1CA" w14:textId="77777777" w:rsidR="00AA52F8" w:rsidRDefault="00AA52F8" w:rsidP="00C66174">
      <w:pPr>
        <w:pStyle w:val="PL"/>
        <w:rPr>
          <w:lang w:eastAsia="zh-CN"/>
        </w:rPr>
      </w:pPr>
    </w:p>
    <w:p w14:paraId="4249C89C" w14:textId="77777777" w:rsidR="00C66174" w:rsidRDefault="00C66174" w:rsidP="00C66174">
      <w:pPr>
        <w:pStyle w:val="PL"/>
        <w:rPr>
          <w:lang w:eastAsia="zh-CN"/>
        </w:rPr>
      </w:pPr>
      <w:r>
        <w:rPr>
          <w:lang w:eastAsia="zh-CN"/>
        </w:rPr>
        <w:t xml:space="preserve">  &lt;!--MBS Resource Request--&gt;</w:t>
      </w:r>
    </w:p>
    <w:p w14:paraId="23A1EEA7" w14:textId="77777777" w:rsidR="00C66174" w:rsidRDefault="00C66174" w:rsidP="00C66174">
      <w:pPr>
        <w:pStyle w:val="PL"/>
        <w:rPr>
          <w:lang w:eastAsia="zh-CN"/>
        </w:rPr>
      </w:pPr>
      <w:r>
        <w:rPr>
          <w:lang w:eastAsia="zh-CN"/>
        </w:rPr>
        <w:t xml:space="preserve">  &lt;xs:complexType name="mbs-resource-requestType"&gt;</w:t>
      </w:r>
    </w:p>
    <w:p w14:paraId="164D3850" w14:textId="77777777" w:rsidR="00C66174" w:rsidRDefault="00C66174" w:rsidP="00C66174">
      <w:pPr>
        <w:pStyle w:val="PL"/>
        <w:rPr>
          <w:lang w:eastAsia="zh-CN"/>
        </w:rPr>
      </w:pPr>
      <w:r>
        <w:rPr>
          <w:lang w:eastAsia="zh-CN"/>
        </w:rPr>
        <w:t xml:space="preserve">    &lt;xs:sequence&gt;</w:t>
      </w:r>
    </w:p>
    <w:p w14:paraId="2B761F05" w14:textId="77777777" w:rsidR="00C66174" w:rsidRDefault="00C66174" w:rsidP="00C66174">
      <w:pPr>
        <w:pStyle w:val="PL"/>
        <w:rPr>
          <w:lang w:eastAsia="zh-CN"/>
        </w:rPr>
      </w:pPr>
      <w:r>
        <w:rPr>
          <w:lang w:eastAsia="zh-CN"/>
        </w:rPr>
        <w:t xml:space="preserve">      &lt;xs:element name="requester-identity" type="xs:string"/&gt;</w:t>
      </w:r>
    </w:p>
    <w:p w14:paraId="6D90C101" w14:textId="77777777" w:rsidR="00C66174" w:rsidRDefault="00C66174" w:rsidP="00C66174">
      <w:pPr>
        <w:pStyle w:val="PL"/>
        <w:rPr>
          <w:lang w:eastAsia="zh-CN"/>
        </w:rPr>
      </w:pPr>
      <w:r>
        <w:rPr>
          <w:lang w:eastAsia="zh-CN"/>
        </w:rPr>
        <w:t xml:space="preserve">      &lt;xs:element name="VAL-group-id" type="xs:string"/&gt;</w:t>
      </w:r>
    </w:p>
    <w:p w14:paraId="65493A6C" w14:textId="77777777" w:rsidR="00C66174" w:rsidRDefault="00C66174" w:rsidP="00C66174">
      <w:pPr>
        <w:pStyle w:val="PL"/>
        <w:rPr>
          <w:lang w:eastAsia="zh-CN"/>
        </w:rPr>
      </w:pPr>
      <w:r>
        <w:rPr>
          <w:lang w:eastAsia="zh-CN"/>
        </w:rPr>
        <w:t xml:space="preserve">      &lt;xs:element name="service-anouncement-mode" type="xs:string"/&gt;</w:t>
      </w:r>
    </w:p>
    <w:p w14:paraId="45533333" w14:textId="77777777" w:rsidR="00C66174" w:rsidRDefault="00C66174" w:rsidP="00C66174">
      <w:pPr>
        <w:pStyle w:val="PL"/>
        <w:rPr>
          <w:lang w:eastAsia="zh-CN"/>
        </w:rPr>
      </w:pPr>
      <w:r>
        <w:rPr>
          <w:lang w:eastAsia="zh-CN"/>
        </w:rPr>
        <w:t xml:space="preserve">      &lt;xs:element name="QoS" type="xs:string"/&gt;</w:t>
      </w:r>
    </w:p>
    <w:p w14:paraId="23E00FEF" w14:textId="6E671C5A" w:rsidR="00C66174" w:rsidRDefault="00C66174" w:rsidP="00C66174">
      <w:pPr>
        <w:pStyle w:val="PL"/>
        <w:rPr>
          <w:lang w:eastAsia="zh-CN"/>
        </w:rPr>
      </w:pPr>
      <w:r>
        <w:rPr>
          <w:lang w:eastAsia="zh-CN"/>
        </w:rPr>
        <w:t xml:space="preserve">      &lt;xs:element name="mbs-service-areas" type="sealmbs:mbs-service-areasType" minOccurs="0"/&gt;</w:t>
      </w:r>
    </w:p>
    <w:p w14:paraId="42A251A3" w14:textId="45AFA38D" w:rsidR="00AA52F8" w:rsidRDefault="00AA52F8" w:rsidP="00C66174">
      <w:pPr>
        <w:pStyle w:val="PL"/>
        <w:rPr>
          <w:lang w:eastAsia="zh-CN"/>
        </w:rPr>
      </w:pPr>
      <w:r>
        <w:t xml:space="preserve">      &lt;xs:element name="anyExt" type="sealmbs:anyExtType" minOccurs="0"/&gt;</w:t>
      </w:r>
    </w:p>
    <w:p w14:paraId="65D00695" w14:textId="77777777" w:rsidR="00C66174" w:rsidRDefault="00C66174" w:rsidP="00C66174">
      <w:pPr>
        <w:pStyle w:val="PL"/>
        <w:rPr>
          <w:lang w:eastAsia="zh-CN"/>
        </w:rPr>
      </w:pPr>
      <w:r>
        <w:rPr>
          <w:lang w:eastAsia="zh-CN"/>
        </w:rPr>
        <w:t xml:space="preserve">      &lt;xs:any namespace="##other" processContents="lax" minOccurs="0" maxOccurs="unbounded"/&gt;</w:t>
      </w:r>
    </w:p>
    <w:p w14:paraId="78997C42" w14:textId="77777777" w:rsidR="00C66174" w:rsidRDefault="00C66174" w:rsidP="00C66174">
      <w:pPr>
        <w:pStyle w:val="PL"/>
        <w:rPr>
          <w:lang w:eastAsia="zh-CN"/>
        </w:rPr>
      </w:pPr>
      <w:r>
        <w:rPr>
          <w:lang w:eastAsia="zh-CN"/>
        </w:rPr>
        <w:t xml:space="preserve">    &lt;/xs:sequence&gt;</w:t>
      </w:r>
    </w:p>
    <w:p w14:paraId="58338D00" w14:textId="61A5BC28" w:rsidR="00AA52F8" w:rsidRDefault="00AA52F8" w:rsidP="00C66174">
      <w:pPr>
        <w:pStyle w:val="PL"/>
        <w:rPr>
          <w:lang w:eastAsia="zh-CN"/>
        </w:rPr>
      </w:pPr>
      <w:r>
        <w:t xml:space="preserve">    &lt;xs:anyAttribute namespace="##any" processContents="lax"/&gt;</w:t>
      </w:r>
    </w:p>
    <w:p w14:paraId="3340F307" w14:textId="77777777" w:rsidR="00C66174" w:rsidRDefault="00C66174" w:rsidP="00C66174">
      <w:pPr>
        <w:pStyle w:val="PL"/>
        <w:rPr>
          <w:lang w:eastAsia="zh-CN"/>
        </w:rPr>
      </w:pPr>
      <w:r>
        <w:rPr>
          <w:lang w:eastAsia="zh-CN"/>
        </w:rPr>
        <w:t xml:space="preserve">  &lt;/xs:complexType&gt;</w:t>
      </w:r>
    </w:p>
    <w:p w14:paraId="1047CF51" w14:textId="77777777" w:rsidR="00AA52F8" w:rsidRDefault="00AA52F8" w:rsidP="00AA52F8">
      <w:pPr>
        <w:pStyle w:val="PL"/>
      </w:pPr>
    </w:p>
    <w:p w14:paraId="5B6019B9" w14:textId="77777777" w:rsidR="00750B70" w:rsidRDefault="00750B70" w:rsidP="00750B70">
      <w:pPr>
        <w:pStyle w:val="PL"/>
        <w:rPr>
          <w:lang w:eastAsia="zh-CN"/>
        </w:rPr>
      </w:pPr>
      <w:r>
        <w:rPr>
          <w:lang w:eastAsia="zh-CN"/>
        </w:rPr>
        <w:t xml:space="preserve">  &lt;xs:complexType name="mbsSessionIdType"&gt;</w:t>
      </w:r>
    </w:p>
    <w:p w14:paraId="10C7B40A" w14:textId="77777777" w:rsidR="00750B70" w:rsidRDefault="00750B70" w:rsidP="00750B70">
      <w:pPr>
        <w:pStyle w:val="PL"/>
        <w:rPr>
          <w:lang w:eastAsia="zh-CN"/>
        </w:rPr>
      </w:pPr>
      <w:r>
        <w:rPr>
          <w:lang w:eastAsia="zh-CN"/>
        </w:rPr>
        <w:t xml:space="preserve">    &lt;xs:sequence&gt;</w:t>
      </w:r>
    </w:p>
    <w:p w14:paraId="58529157" w14:textId="77777777" w:rsidR="00750B70" w:rsidRDefault="00750B70" w:rsidP="00750B70">
      <w:pPr>
        <w:pStyle w:val="PL"/>
        <w:rPr>
          <w:lang w:eastAsia="zh-CN"/>
        </w:rPr>
      </w:pPr>
      <w:r>
        <w:rPr>
          <w:lang w:eastAsia="zh-CN"/>
        </w:rPr>
        <w:t xml:space="preserve">       &lt;xs:element name="tmgi" type="</w:t>
      </w:r>
      <w:r w:rsidRPr="00004F96">
        <w:t>xs:hexBinary</w:t>
      </w:r>
      <w:r>
        <w:rPr>
          <w:lang w:eastAsia="zh-CN"/>
        </w:rPr>
        <w:t>"/&gt;</w:t>
      </w:r>
    </w:p>
    <w:p w14:paraId="729E88CD" w14:textId="77777777" w:rsidR="00750B70" w:rsidRDefault="00750B70" w:rsidP="00750B70">
      <w:pPr>
        <w:pStyle w:val="PL"/>
        <w:rPr>
          <w:lang w:eastAsia="zh-CN"/>
        </w:rPr>
      </w:pPr>
      <w:r>
        <w:rPr>
          <w:lang w:eastAsia="zh-CN"/>
        </w:rPr>
        <w:t xml:space="preserve">       &lt;xs:element name="ipv4Address" type="sealmbs:Ipv4Type"/&gt;</w:t>
      </w:r>
    </w:p>
    <w:p w14:paraId="46F30447" w14:textId="77777777" w:rsidR="00750B70" w:rsidRDefault="00750B70" w:rsidP="00750B70">
      <w:pPr>
        <w:pStyle w:val="PL"/>
        <w:rPr>
          <w:lang w:eastAsia="zh-CN"/>
        </w:rPr>
      </w:pPr>
      <w:r>
        <w:rPr>
          <w:lang w:eastAsia="zh-CN"/>
        </w:rPr>
        <w:t xml:space="preserve">       &lt;xs:element name="ipv6Address" type="sealmbs:Ipv6Type"/&gt;</w:t>
      </w:r>
    </w:p>
    <w:p w14:paraId="73F7EF88" w14:textId="77777777" w:rsidR="00750B70" w:rsidRDefault="00750B70" w:rsidP="00750B70">
      <w:pPr>
        <w:pStyle w:val="PL"/>
        <w:rPr>
          <w:lang w:eastAsia="zh-CN"/>
        </w:rPr>
      </w:pPr>
      <w:r>
        <w:rPr>
          <w:lang w:eastAsia="zh-CN"/>
        </w:rPr>
        <w:t xml:space="preserve"> </w:t>
      </w:r>
      <w:r>
        <w:t xml:space="preserve">      &lt;xs:element name="anyExt" type="sealmbs:anyExtType" minOccurs="0"/&gt;</w:t>
      </w:r>
    </w:p>
    <w:p w14:paraId="09AD2926" w14:textId="77777777" w:rsidR="00750B70" w:rsidRDefault="00750B70" w:rsidP="00750B70">
      <w:pPr>
        <w:pStyle w:val="PL"/>
        <w:rPr>
          <w:lang w:eastAsia="zh-CN"/>
        </w:rPr>
      </w:pPr>
      <w:r>
        <w:rPr>
          <w:lang w:eastAsia="zh-CN"/>
        </w:rPr>
        <w:t xml:space="preserve">      &lt;xs:any namespace="##other" processContents="lax" minOccurs="0" maxOccurs="unbounded"/&gt;</w:t>
      </w:r>
    </w:p>
    <w:p w14:paraId="53104A48" w14:textId="77777777" w:rsidR="00750B70" w:rsidRDefault="00750B70" w:rsidP="00750B70">
      <w:pPr>
        <w:pStyle w:val="PL"/>
        <w:rPr>
          <w:lang w:eastAsia="zh-CN"/>
        </w:rPr>
      </w:pPr>
      <w:r>
        <w:rPr>
          <w:lang w:eastAsia="zh-CN"/>
        </w:rPr>
        <w:t xml:space="preserve">    &lt;/xs:sequence&gt;</w:t>
      </w:r>
    </w:p>
    <w:p w14:paraId="32FE7DD4" w14:textId="77777777" w:rsidR="00750B70" w:rsidRDefault="00750B70" w:rsidP="00750B70">
      <w:pPr>
        <w:pStyle w:val="PL"/>
        <w:rPr>
          <w:lang w:eastAsia="zh-CN"/>
        </w:rPr>
      </w:pPr>
      <w:r>
        <w:rPr>
          <w:lang w:eastAsia="zh-CN"/>
        </w:rPr>
        <w:t xml:space="preserve">    &lt;xs:anyAttribute namespace="##any" processContents="lax"/&gt;</w:t>
      </w:r>
    </w:p>
    <w:p w14:paraId="682E0767" w14:textId="77777777" w:rsidR="00750B70" w:rsidRDefault="00750B70" w:rsidP="00750B70">
      <w:pPr>
        <w:pStyle w:val="PL"/>
        <w:rPr>
          <w:lang w:eastAsia="zh-CN"/>
        </w:rPr>
      </w:pPr>
      <w:r>
        <w:rPr>
          <w:lang w:eastAsia="zh-CN"/>
        </w:rPr>
        <w:t xml:space="preserve">  &lt;/xs:complexType&gt;</w:t>
      </w:r>
    </w:p>
    <w:p w14:paraId="48DEEF02" w14:textId="77777777" w:rsidR="00750B70" w:rsidRDefault="00750B70" w:rsidP="00750B70">
      <w:pPr>
        <w:pStyle w:val="PL"/>
        <w:rPr>
          <w:lang w:eastAsia="zh-CN"/>
        </w:rPr>
      </w:pPr>
    </w:p>
    <w:p w14:paraId="2B83EB7B" w14:textId="77777777" w:rsidR="00750B70" w:rsidRDefault="00750B70" w:rsidP="00750B70">
      <w:pPr>
        <w:pStyle w:val="PL"/>
        <w:rPr>
          <w:lang w:eastAsia="zh-CN"/>
        </w:rPr>
      </w:pPr>
      <w:r>
        <w:rPr>
          <w:lang w:eastAsia="zh-CN"/>
        </w:rPr>
        <w:t xml:space="preserve">  &lt;!—</w:t>
      </w:r>
      <w:r w:rsidRPr="00AC1919">
        <w:rPr>
          <w:lang w:eastAsia="zh-CN"/>
        </w:rPr>
        <w:t>I</w:t>
      </w:r>
      <w:r>
        <w:rPr>
          <w:lang w:eastAsia="zh-CN"/>
        </w:rPr>
        <w:t>P</w:t>
      </w:r>
      <w:r w:rsidRPr="00AC1919">
        <w:rPr>
          <w:lang w:eastAsia="zh-CN"/>
        </w:rPr>
        <w:t>v</w:t>
      </w:r>
      <w:r>
        <w:rPr>
          <w:lang w:eastAsia="zh-CN"/>
        </w:rPr>
        <w:t>4</w:t>
      </w:r>
      <w:r w:rsidRPr="00AC1919">
        <w:rPr>
          <w:lang w:eastAsia="zh-CN"/>
        </w:rPr>
        <w:t xml:space="preserve"> </w:t>
      </w:r>
      <w:r>
        <w:rPr>
          <w:lang w:eastAsia="zh-CN"/>
        </w:rPr>
        <w:t xml:space="preserve">address in </w:t>
      </w:r>
      <w:r w:rsidRPr="00AC1919">
        <w:rPr>
          <w:lang w:eastAsia="zh-CN"/>
        </w:rPr>
        <w:t>dotted-decimal strin</w:t>
      </w:r>
      <w:r>
        <w:rPr>
          <w:lang w:eastAsia="zh-CN"/>
        </w:rPr>
        <w:t>g --&gt;</w:t>
      </w:r>
    </w:p>
    <w:p w14:paraId="7EED99A8" w14:textId="77777777" w:rsidR="00750B70" w:rsidRDefault="00750B70" w:rsidP="00750B70">
      <w:pPr>
        <w:pStyle w:val="PL"/>
        <w:rPr>
          <w:lang w:eastAsia="zh-CN"/>
        </w:rPr>
      </w:pPr>
      <w:r>
        <w:rPr>
          <w:lang w:eastAsia="zh-CN"/>
        </w:rPr>
        <w:t>&lt;xs:simplexType name="Ipv4Type"&gt;</w:t>
      </w:r>
    </w:p>
    <w:p w14:paraId="7C2CC946" w14:textId="77777777" w:rsidR="00750B70" w:rsidRDefault="00750B70" w:rsidP="00750B70">
      <w:pPr>
        <w:pStyle w:val="PL"/>
        <w:rPr>
          <w:lang w:eastAsia="zh-CN"/>
        </w:rPr>
      </w:pPr>
      <w:r>
        <w:rPr>
          <w:lang w:eastAsia="zh-CN"/>
        </w:rPr>
        <w:t xml:space="preserve">    &lt;xs:restriction base="xs:string"&gt;</w:t>
      </w:r>
    </w:p>
    <w:p w14:paraId="5D327D63" w14:textId="77777777" w:rsidR="00750B70" w:rsidRDefault="00750B70" w:rsidP="00750B70">
      <w:pPr>
        <w:pStyle w:val="PL"/>
        <w:rPr>
          <w:lang w:eastAsia="zh-CN"/>
        </w:rPr>
      </w:pPr>
      <w:r>
        <w:rPr>
          <w:lang w:eastAsia="zh-CN"/>
        </w:rPr>
        <w:t xml:space="preserve">      &lt;xs:pattern value="((25[0-5]|2[0-4]\d|1\d\d|[1-9]?\d)\.){3}(25[0-5]|2[0-4]\d|1\d\d|[1-9]?\d)"/&gt;</w:t>
      </w:r>
    </w:p>
    <w:p w14:paraId="75011BA6" w14:textId="77777777" w:rsidR="00750B70" w:rsidRDefault="00750B70" w:rsidP="00750B70">
      <w:pPr>
        <w:pStyle w:val="PL"/>
        <w:rPr>
          <w:lang w:eastAsia="zh-CN"/>
        </w:rPr>
      </w:pPr>
      <w:r>
        <w:rPr>
          <w:lang w:eastAsia="zh-CN"/>
        </w:rPr>
        <w:t xml:space="preserve">    &lt;/xs:restriction&gt;</w:t>
      </w:r>
    </w:p>
    <w:p w14:paraId="468EA398" w14:textId="77777777" w:rsidR="00750B70" w:rsidRDefault="00750B70" w:rsidP="00750B70">
      <w:pPr>
        <w:pStyle w:val="PL"/>
        <w:rPr>
          <w:lang w:eastAsia="zh-CN"/>
        </w:rPr>
      </w:pPr>
      <w:r>
        <w:rPr>
          <w:lang w:eastAsia="zh-CN"/>
        </w:rPr>
        <w:t xml:space="preserve">  &lt;/xs:simpleType&gt;</w:t>
      </w:r>
    </w:p>
    <w:p w14:paraId="6926D476" w14:textId="77777777" w:rsidR="00750B70" w:rsidRDefault="00750B70" w:rsidP="00750B70">
      <w:pPr>
        <w:pStyle w:val="PL"/>
        <w:rPr>
          <w:lang w:eastAsia="zh-CN"/>
        </w:rPr>
      </w:pPr>
    </w:p>
    <w:p w14:paraId="11B18F55" w14:textId="77777777" w:rsidR="00750B70" w:rsidRDefault="00750B70" w:rsidP="00750B70">
      <w:pPr>
        <w:pStyle w:val="PL"/>
        <w:rPr>
          <w:lang w:eastAsia="zh-CN"/>
        </w:rPr>
      </w:pPr>
      <w:r>
        <w:rPr>
          <w:lang w:eastAsia="zh-CN"/>
        </w:rPr>
        <w:t xml:space="preserve">  &lt;!--</w:t>
      </w:r>
      <w:r w:rsidRPr="00AC1919">
        <w:rPr>
          <w:lang w:eastAsia="zh-CN"/>
        </w:rPr>
        <w:t xml:space="preserve">IPv6 </w:t>
      </w:r>
      <w:r>
        <w:rPr>
          <w:lang w:eastAsia="zh-CN"/>
        </w:rPr>
        <w:t xml:space="preserve">address in </w:t>
      </w:r>
      <w:r w:rsidRPr="00AC1919">
        <w:rPr>
          <w:lang w:eastAsia="zh-CN"/>
        </w:rPr>
        <w:t>full</w:t>
      </w:r>
      <w:r w:rsidRPr="00AC1919">
        <w:rPr>
          <w:rFonts w:ascii="Cambria Math" w:hAnsi="Cambria Math" w:cs="Cambria Math"/>
          <w:lang w:eastAsia="zh-CN"/>
        </w:rPr>
        <w:t>‐</w:t>
      </w:r>
      <w:r w:rsidRPr="00AC1919">
        <w:rPr>
          <w:lang w:eastAsia="zh-CN"/>
        </w:rPr>
        <w:t>form colon-hex string (no compression)</w:t>
      </w:r>
      <w:r>
        <w:rPr>
          <w:lang w:eastAsia="zh-CN"/>
        </w:rPr>
        <w:t>--&gt;</w:t>
      </w:r>
    </w:p>
    <w:p w14:paraId="63D468E6" w14:textId="77777777" w:rsidR="00750B70" w:rsidRDefault="00750B70" w:rsidP="00750B70">
      <w:pPr>
        <w:pStyle w:val="PL"/>
        <w:rPr>
          <w:lang w:eastAsia="zh-CN"/>
        </w:rPr>
      </w:pPr>
      <w:r>
        <w:rPr>
          <w:lang w:eastAsia="zh-CN"/>
        </w:rPr>
        <w:t xml:space="preserve">  &lt;xs:simpleType name="Ipv6Type"&gt;</w:t>
      </w:r>
    </w:p>
    <w:p w14:paraId="66C92229" w14:textId="77777777" w:rsidR="00750B70" w:rsidRDefault="00750B70" w:rsidP="00750B70">
      <w:pPr>
        <w:pStyle w:val="PL"/>
        <w:rPr>
          <w:lang w:eastAsia="zh-CN"/>
        </w:rPr>
      </w:pPr>
      <w:r>
        <w:rPr>
          <w:lang w:eastAsia="zh-CN"/>
        </w:rPr>
        <w:t xml:space="preserve">    &lt;xs:restriction base="xs:string"&gt;</w:t>
      </w:r>
    </w:p>
    <w:p w14:paraId="4D305A3B" w14:textId="77777777" w:rsidR="00750B70" w:rsidRDefault="00750B70" w:rsidP="00750B70">
      <w:pPr>
        <w:pStyle w:val="PL"/>
        <w:rPr>
          <w:lang w:eastAsia="zh-CN"/>
        </w:rPr>
      </w:pPr>
      <w:r w:rsidRPr="00AC1919">
        <w:rPr>
          <w:lang w:eastAsia="zh-CN"/>
        </w:rPr>
        <w:t xml:space="preserve">    &lt;xs:pattern value="([0-9A-Fa-f]{1,4}:){7}[0-9A-Fa-f]{1,4}"/&gt;</w:t>
      </w:r>
      <w:r>
        <w:rPr>
          <w:lang w:eastAsia="zh-CN"/>
        </w:rPr>
        <w:t xml:space="preserve">  &lt;/xs:simpleType&gt;</w:t>
      </w:r>
    </w:p>
    <w:p w14:paraId="53027362" w14:textId="77777777" w:rsidR="00750B70" w:rsidRDefault="00750B70" w:rsidP="00750B70">
      <w:pPr>
        <w:pStyle w:val="PL"/>
        <w:rPr>
          <w:lang w:eastAsia="zh-CN"/>
        </w:rPr>
      </w:pPr>
      <w:r>
        <w:rPr>
          <w:lang w:eastAsia="zh-CN"/>
        </w:rPr>
        <w:t xml:space="preserve">  &lt;/xs:simpleType&gt;</w:t>
      </w:r>
    </w:p>
    <w:p w14:paraId="0C1861C7" w14:textId="77777777" w:rsidR="00750B70" w:rsidRDefault="00750B70" w:rsidP="00AA52F8">
      <w:pPr>
        <w:pStyle w:val="PL"/>
      </w:pPr>
    </w:p>
    <w:p w14:paraId="2DE921BB" w14:textId="77777777" w:rsidR="00AA52F8" w:rsidRPr="008B4095" w:rsidRDefault="00AA52F8" w:rsidP="00AA52F8">
      <w:pPr>
        <w:pStyle w:val="PL"/>
        <w:rPr>
          <w:lang w:eastAsia="zh-CN"/>
        </w:rPr>
      </w:pPr>
      <w:r>
        <w:rPr>
          <w:lang w:eastAsia="zh-CN"/>
        </w:rPr>
        <w:t xml:space="preserve">  </w:t>
      </w:r>
      <w:r w:rsidRPr="008B4095">
        <w:rPr>
          <w:lang w:eastAsia="zh-CN"/>
        </w:rPr>
        <w:t>&lt;xs:complexType name="anyExtType"&gt;</w:t>
      </w:r>
    </w:p>
    <w:p w14:paraId="63BFCB76"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4FED677A" w14:textId="77777777" w:rsidR="00AA52F8" w:rsidRPr="008B4095" w:rsidRDefault="00AA52F8" w:rsidP="00AA52F8">
      <w:pPr>
        <w:pStyle w:val="PL"/>
        <w:rPr>
          <w:lang w:eastAsia="zh-CN"/>
        </w:rPr>
      </w:pPr>
      <w:r>
        <w:rPr>
          <w:lang w:eastAsia="zh-CN"/>
        </w:rPr>
        <w:t xml:space="preserve">      </w:t>
      </w:r>
      <w:r w:rsidRPr="008B4095">
        <w:rPr>
          <w:lang w:eastAsia="zh-CN"/>
        </w:rPr>
        <w:t>&lt;xs:any namespace="##any" processContents="lax" minOccurs="0" maxOccurs="unbounded"/&gt;</w:t>
      </w:r>
    </w:p>
    <w:p w14:paraId="61A78597" w14:textId="77777777" w:rsidR="00AA52F8" w:rsidRPr="008B4095" w:rsidRDefault="00AA52F8" w:rsidP="00AA52F8">
      <w:pPr>
        <w:pStyle w:val="PL"/>
        <w:rPr>
          <w:lang w:eastAsia="zh-CN"/>
        </w:rPr>
      </w:pPr>
      <w:r>
        <w:rPr>
          <w:lang w:eastAsia="zh-CN"/>
        </w:rPr>
        <w:t xml:space="preserve">    </w:t>
      </w:r>
      <w:r w:rsidRPr="008B4095">
        <w:rPr>
          <w:lang w:eastAsia="zh-CN"/>
        </w:rPr>
        <w:t>&lt;/xs:sequence&gt;</w:t>
      </w:r>
    </w:p>
    <w:p w14:paraId="72BCDCA0" w14:textId="77777777" w:rsidR="00AA52F8" w:rsidRDefault="00AA52F8" w:rsidP="00AA52F8">
      <w:pPr>
        <w:pStyle w:val="PL"/>
        <w:rPr>
          <w:lang w:eastAsia="zh-CN"/>
        </w:rPr>
      </w:pPr>
      <w:r>
        <w:rPr>
          <w:lang w:eastAsia="zh-CN"/>
        </w:rPr>
        <w:t xml:space="preserve">  </w:t>
      </w:r>
      <w:r w:rsidRPr="008B4095">
        <w:rPr>
          <w:lang w:eastAsia="zh-CN"/>
        </w:rPr>
        <w:t>&lt;/xs:complexType&gt;</w:t>
      </w:r>
    </w:p>
    <w:p w14:paraId="2E99D75C" w14:textId="77777777" w:rsidR="00AA52F8" w:rsidRDefault="00AA52F8" w:rsidP="00C66174">
      <w:pPr>
        <w:pStyle w:val="PL"/>
        <w:rPr>
          <w:lang w:eastAsia="zh-CN"/>
        </w:rPr>
      </w:pPr>
    </w:p>
    <w:p w14:paraId="3FF2A9D4" w14:textId="56F60CFE" w:rsidR="00C66174" w:rsidRDefault="00C66174" w:rsidP="00D12920">
      <w:pPr>
        <w:pStyle w:val="PL"/>
        <w:rPr>
          <w:lang w:eastAsia="zh-CN"/>
        </w:rPr>
      </w:pPr>
      <w:r>
        <w:rPr>
          <w:lang w:eastAsia="zh-CN"/>
        </w:rPr>
        <w:t>&lt;/xs:schema&gt;</w:t>
      </w:r>
    </w:p>
    <w:p w14:paraId="6205D74C" w14:textId="77777777" w:rsidR="00536F63" w:rsidRPr="00004F96" w:rsidRDefault="00536F63" w:rsidP="00536F63">
      <w:pPr>
        <w:pStyle w:val="Heading2"/>
      </w:pPr>
      <w:bookmarkStart w:id="404" w:name="_CR7_5"/>
      <w:bookmarkStart w:id="405" w:name="_Toc218596182"/>
      <w:bookmarkEnd w:id="404"/>
      <w:r w:rsidRPr="00004F96">
        <w:lastRenderedPageBreak/>
        <w:t>7.5</w:t>
      </w:r>
      <w:r w:rsidRPr="00004F96">
        <w:tab/>
        <w:t>Data semantics</w:t>
      </w:r>
      <w:bookmarkEnd w:id="405"/>
    </w:p>
    <w:p w14:paraId="6205D74D" w14:textId="77777777" w:rsidR="00536F63" w:rsidRPr="00004F96" w:rsidRDefault="00536F63" w:rsidP="00536F63">
      <w:pPr>
        <w:pStyle w:val="Heading3"/>
      </w:pPr>
      <w:bookmarkStart w:id="406" w:name="_CR7_5_1"/>
      <w:bookmarkStart w:id="407" w:name="_Toc218596183"/>
      <w:bookmarkEnd w:id="406"/>
      <w:r w:rsidRPr="00004F96">
        <w:t>7.5.1</w:t>
      </w:r>
      <w:r w:rsidRPr="00004F96">
        <w:tab/>
        <w:t>VALInfo document</w:t>
      </w:r>
      <w:bookmarkEnd w:id="407"/>
    </w:p>
    <w:p w14:paraId="6205D74E" w14:textId="37B19467" w:rsidR="00536F63" w:rsidRPr="00004F96" w:rsidRDefault="00536F63" w:rsidP="00536F63">
      <w:r w:rsidRPr="00004F96">
        <w:t>The &lt;seal-request-uri&gt; element is the root element of the XML document. The &lt; seal-request-uri&gt; element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408" w:name="_CR7_5_2"/>
      <w:bookmarkStart w:id="409" w:name="_Toc218596184"/>
      <w:bookmarkEnd w:id="408"/>
      <w:r w:rsidRPr="00004F96">
        <w:t>7.5.2</w:t>
      </w:r>
      <w:r w:rsidRPr="00004F96">
        <w:tab/>
        <w:t>UnicastInfo document</w:t>
      </w:r>
      <w:bookmarkEnd w:id="409"/>
    </w:p>
    <w:p w14:paraId="6205D753" w14:textId="77777777" w:rsidR="00536F63" w:rsidRPr="00004F96" w:rsidRDefault="00536F63" w:rsidP="00536F63">
      <w:r w:rsidRPr="00004F96">
        <w:t>The recipient of the XML ignores any unknown element and any unknown attribute.</w:t>
      </w:r>
    </w:p>
    <w:p w14:paraId="6205D754" w14:textId="75FD5DB3" w:rsidR="00536F63" w:rsidRPr="00004F96" w:rsidRDefault="00536F63" w:rsidP="00536F63">
      <w:r w:rsidRPr="00004F96">
        <w:t>The &lt;</w:t>
      </w:r>
      <w:r w:rsidR="00C34A9C">
        <w:t>seal-</w:t>
      </w:r>
      <w:r w:rsidRPr="00004F96">
        <w:t>unicast-info&gt; element is the root element of the XML document. The &lt;</w:t>
      </w:r>
      <w:r w:rsidR="00C34A9C">
        <w:t>seal-</w:t>
      </w:r>
      <w:r w:rsidRPr="00004F96">
        <w: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410" w:name="_CR7_5_3"/>
      <w:bookmarkStart w:id="411" w:name="_Toc218596185"/>
      <w:bookmarkEnd w:id="410"/>
      <w:r w:rsidRPr="00004F96">
        <w:lastRenderedPageBreak/>
        <w:t>7.5.3</w:t>
      </w:r>
      <w:r w:rsidRPr="00004F96">
        <w:tab/>
        <w:t>MBMSInfo document</w:t>
      </w:r>
      <w:bookmarkEnd w:id="411"/>
    </w:p>
    <w:p w14:paraId="6205D767" w14:textId="77777777" w:rsidR="00536F63" w:rsidRPr="00004F96" w:rsidRDefault="00536F63" w:rsidP="00536F63">
      <w:r w:rsidRPr="00004F96">
        <w:t>The recipient of the XML ignores any unknown element and any unknown attribute.</w:t>
      </w:r>
    </w:p>
    <w:p w14:paraId="6205D768" w14:textId="33481BF4" w:rsidR="00536F63" w:rsidRPr="00004F96" w:rsidRDefault="00536F63" w:rsidP="00536F63">
      <w:r w:rsidRPr="00004F96">
        <w:t>The &lt;</w:t>
      </w:r>
      <w:r w:rsidR="00C34A9C">
        <w:t>seal-</w:t>
      </w:r>
      <w:r w:rsidRPr="00004F96">
        <w:t>mbms-info&gt; element is the root element of the XML document. The &lt;</w:t>
      </w:r>
      <w:r w:rsidR="00C34A9C">
        <w:t>seal-</w:t>
      </w:r>
      <w:r w:rsidRPr="00004F96">
        <w: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412" w:name="OLE_LINK6"/>
      <w:bookmarkStart w:id="413" w:name="OLE_LINK7"/>
      <w:r w:rsidRPr="00004F96">
        <w:rPr>
          <w:lang w:eastAsia="zh-CN"/>
        </w:rPr>
        <w:t>presence of the &lt;unicast-status&gt; element</w:t>
      </w:r>
      <w:bookmarkEnd w:id="412"/>
      <w:bookmarkEnd w:id="413"/>
      <w:r w:rsidRPr="00004F96">
        <w:rPr>
          <w:lang w:eastAsia="zh-CN"/>
        </w:rPr>
        <w:t xml:space="preserve"> indicates the </w:t>
      </w:r>
      <w:bookmarkStart w:id="414" w:name="OLE_LINK8"/>
      <w:r w:rsidRPr="00004F96">
        <w:rPr>
          <w:lang w:eastAsia="zh-CN"/>
        </w:rPr>
        <w:t>listening status of the unicast bearer is requested</w:t>
      </w:r>
      <w:bookmarkEnd w:id="414"/>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 xml:space="preserve">&lt;mbms-listening-status&gt;,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lastRenderedPageBreak/>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32971008" w:rsidR="00536F63" w:rsidRPr="00004F96" w:rsidRDefault="00536F63" w:rsidP="00536F63">
      <w:pPr>
        <w:pStyle w:val="B1"/>
      </w:pPr>
      <w:r w:rsidRPr="00004F96">
        <w:t>a)</w:t>
      </w:r>
      <w:r w:rsidRPr="00004F96">
        <w:tab/>
      </w:r>
      <w:r w:rsidRPr="00004F96">
        <w:rPr>
          <w:lang w:eastAsia="zh-CN"/>
        </w:rPr>
        <w:t xml:space="preserve">&lt;requester-identity&gt;,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0EEF577D"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w:t>
      </w:r>
      <w:r w:rsidR="00B45F24">
        <w:t>t</w:t>
      </w:r>
      <w:r w:rsidRPr="00004F96">
        <w:t>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lastRenderedPageBreak/>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415" w:name="_CR7_5_4"/>
      <w:bookmarkStart w:id="416" w:name="_Toc218596186"/>
      <w:bookmarkEnd w:id="415"/>
      <w:r>
        <w:t>7.5.4</w:t>
      </w:r>
      <w:r>
        <w:tab/>
        <w:t>NetworkQoSManagement</w:t>
      </w:r>
      <w:r w:rsidRPr="00090E14">
        <w:t>Info</w:t>
      </w:r>
      <w:r>
        <w:t xml:space="preserve"> document</w:t>
      </w:r>
      <w:bookmarkEnd w:id="416"/>
    </w:p>
    <w:p w14:paraId="3AF4FD72" w14:textId="77777777" w:rsidR="00094112" w:rsidRDefault="00094112" w:rsidP="00094112">
      <w:r>
        <w:t>The recipient of the XML ignores any unknown element and any unknown attribute.</w:t>
      </w:r>
    </w:p>
    <w:p w14:paraId="63ABD567" w14:textId="61EA7D92" w:rsidR="00094112" w:rsidRDefault="00094112" w:rsidP="00094112">
      <w:r>
        <w:t xml:space="preserve">The </w:t>
      </w:r>
      <w:r>
        <w:rPr>
          <w:lang w:eastAsia="zh-CN"/>
        </w:rPr>
        <w:t>&lt;</w:t>
      </w:r>
      <w:r w:rsidR="00C34A9C">
        <w:t>seal-</w:t>
      </w:r>
      <w:r>
        <w:rPr>
          <w:lang w:eastAsia="zh-CN"/>
        </w:rPr>
        <w:t>network-QoS-management-info&gt;</w:t>
      </w:r>
      <w:r>
        <w:t xml:space="preserve"> element is the root element of the XML document. The </w:t>
      </w:r>
      <w:r>
        <w:rPr>
          <w:lang w:eastAsia="zh-CN"/>
        </w:rPr>
        <w:t>&lt;</w:t>
      </w:r>
      <w:r w:rsidR="00C34A9C">
        <w:t>seal-</w:t>
      </w:r>
      <w:r>
        <w:rPr>
          <w:lang w:eastAsia="zh-CN"/>
        </w:rPr>
        <w: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lastRenderedPageBreak/>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ED3F344" w:rsidR="00094112" w:rsidRDefault="00094112" w:rsidP="00094112">
      <w:pPr>
        <w:pStyle w:val="B1"/>
      </w:pPr>
      <w:r>
        <w:t>a)</w:t>
      </w:r>
      <w:r>
        <w:tab/>
      </w:r>
      <w:r>
        <w:rPr>
          <w:lang w:eastAsia="zh-CN"/>
        </w:rPr>
        <w:t xml:space="preserve">shall include a &lt;server-id&gt;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rPr>
          <w:lang w:eastAsia="zh-CN"/>
        </w:rPr>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0F2A64E" w14:textId="0ECEAF79" w:rsidR="00381B11" w:rsidRPr="001502A3" w:rsidRDefault="00381B11" w:rsidP="00381B11">
      <w:pPr>
        <w:pStyle w:val="Heading3"/>
      </w:pPr>
      <w:bookmarkStart w:id="417" w:name="_CR7_5_5"/>
      <w:bookmarkStart w:id="418" w:name="_Toc218596187"/>
      <w:bookmarkEnd w:id="417"/>
      <w:r w:rsidRPr="001502A3">
        <w:t>7.5.5</w:t>
      </w:r>
      <w:r w:rsidRPr="001502A3">
        <w:tab/>
        <w:t>Application</w:t>
      </w:r>
      <w:r w:rsidR="00FB441C">
        <w:t>C</w:t>
      </w:r>
      <w:r w:rsidRPr="001502A3">
        <w:t>ommunication</w:t>
      </w:r>
      <w:r w:rsidR="00FB441C">
        <w:t>R</w:t>
      </w:r>
      <w:r w:rsidRPr="001502A3">
        <w:t>equirements</w:t>
      </w:r>
      <w:r w:rsidR="00FB441C">
        <w:t>I</w:t>
      </w:r>
      <w:r w:rsidRPr="001502A3">
        <w:t>nfo document</w:t>
      </w:r>
      <w:bookmarkEnd w:id="418"/>
    </w:p>
    <w:p w14:paraId="57E2DF5E" w14:textId="675856DF" w:rsidR="00381B11" w:rsidRDefault="00381B11" w:rsidP="00381B11">
      <w:r>
        <w:t xml:space="preserve">The recipient of the </w:t>
      </w:r>
      <w:r w:rsidR="00FB441C" w:rsidRPr="00A11E7A">
        <w:t>ApplicationCommunicationRequirementsInfo</w:t>
      </w:r>
      <w:r w:rsidR="00FB441C">
        <w:t xml:space="preserve"> </w:t>
      </w:r>
      <w:r>
        <w:t>XML ignores any unknown element and any unknown attribute.</w:t>
      </w:r>
    </w:p>
    <w:p w14:paraId="359FFB9B" w14:textId="77777777" w:rsidR="00381B11" w:rsidRDefault="00381B11" w:rsidP="00381B11">
      <w:r>
        <w:t>The &lt;seal-app-comm-info&gt; element is the root element of the XML document. The &lt;seal-app-comm-info&gt; element contains anyone of these &lt;app-connectivity-request&gt;, &lt;app-connectivity-notify&gt; element, &lt;app-connectivity-context-request&gt; element or &lt;app-connectivity-context-response&gt; as sub-element.</w:t>
      </w:r>
    </w:p>
    <w:p w14:paraId="558436B5" w14:textId="77777777" w:rsidR="00381B11" w:rsidRDefault="00381B11" w:rsidP="00381B11">
      <w:r>
        <w:t>The &lt;app-connectivity-request&gt; element is used to initiate the application coordinated communication. The &lt;app-connectivity-request&gt; element:</w:t>
      </w:r>
    </w:p>
    <w:p w14:paraId="4C33AFF2" w14:textId="77777777" w:rsidR="00381B11" w:rsidRPr="008F7A9D" w:rsidRDefault="00381B11" w:rsidP="00381B11">
      <w:pPr>
        <w:pStyle w:val="B1"/>
      </w:pPr>
      <w:r w:rsidRPr="008F7A9D">
        <w:t>a)</w:t>
      </w:r>
      <w:r w:rsidRPr="008F7A9D">
        <w:tab/>
      </w:r>
      <w:r>
        <w:t xml:space="preserve">shall include a </w:t>
      </w:r>
      <w:r w:rsidRPr="008F7A9D">
        <w:t>&lt;source-val-ue-id&gt;</w:t>
      </w:r>
      <w:r w:rsidRPr="00004F96">
        <w:t xml:space="preserve"> element contains the identity of the VAL </w:t>
      </w:r>
      <w:r>
        <w:t>Client</w:t>
      </w:r>
      <w:r w:rsidRPr="00004F96">
        <w:t xml:space="preserve"> or VAL UE </w:t>
      </w:r>
      <w:r>
        <w:t>initiating the application coordinated communication</w:t>
      </w:r>
      <w:r w:rsidRPr="008F7A9D">
        <w:t>;</w:t>
      </w:r>
    </w:p>
    <w:p w14:paraId="75F1A9DB" w14:textId="77777777" w:rsidR="00381B11" w:rsidRPr="008F7A9D" w:rsidRDefault="00381B11" w:rsidP="00381B11">
      <w:pPr>
        <w:pStyle w:val="B1"/>
      </w:pPr>
      <w:r w:rsidRPr="008F7A9D">
        <w:t>b)</w:t>
      </w:r>
      <w:r w:rsidRPr="008F7A9D">
        <w:tab/>
      </w:r>
      <w:r>
        <w:t>shall include a</w:t>
      </w:r>
      <w:r w:rsidRPr="008F7A9D">
        <w:t xml:space="preserve"> &lt;source-ip-address&gt; element</w:t>
      </w:r>
      <w:r>
        <w:t xml:space="preserve"> </w:t>
      </w:r>
      <w:r w:rsidRPr="00E0770B">
        <w:rPr>
          <w:lang w:eastAsia="zh-CN"/>
        </w:rPr>
        <w:t>contains the identity of IP address of the VAL UE performing the request</w:t>
      </w:r>
      <w:r w:rsidRPr="008F7A9D">
        <w:t>;</w:t>
      </w:r>
    </w:p>
    <w:p w14:paraId="530E39AF" w14:textId="77777777" w:rsidR="00381B11" w:rsidRPr="008F7A9D" w:rsidRDefault="00381B11" w:rsidP="00381B11">
      <w:pPr>
        <w:pStyle w:val="B1"/>
      </w:pPr>
      <w:r w:rsidRPr="008F7A9D">
        <w:t>c)</w:t>
      </w:r>
      <w:r w:rsidRPr="008F7A9D">
        <w:tab/>
      </w:r>
      <w:r>
        <w:t xml:space="preserve">shall include a </w:t>
      </w:r>
      <w:r w:rsidRPr="008F7A9D">
        <w:t xml:space="preserve">&lt;VAL-service-id&gt; </w:t>
      </w:r>
      <w:r>
        <w:t>element which contains the</w:t>
      </w:r>
      <w:r w:rsidRPr="006A70BF">
        <w:rPr>
          <w:lang w:eastAsia="zh-CN"/>
        </w:rPr>
        <w:t xml:space="preserve"> </w:t>
      </w:r>
      <w:r>
        <w:rPr>
          <w:lang w:eastAsia="zh-CN"/>
        </w:rPr>
        <w:t xml:space="preserve">VAL </w:t>
      </w:r>
      <w:r>
        <w:rPr>
          <w:lang w:val="en-US"/>
        </w:rPr>
        <w:t>service identity of the VAL application</w:t>
      </w:r>
      <w:r w:rsidRPr="008F7A9D">
        <w:t>;</w:t>
      </w:r>
    </w:p>
    <w:p w14:paraId="63C7C39E" w14:textId="77777777" w:rsidR="00381B11" w:rsidRPr="008F7A9D" w:rsidRDefault="00381B11" w:rsidP="00381B11">
      <w:pPr>
        <w:pStyle w:val="B1"/>
      </w:pPr>
      <w:r w:rsidRPr="008F7A9D">
        <w:t>d)</w:t>
      </w:r>
      <w:r w:rsidRPr="008F7A9D">
        <w:tab/>
      </w:r>
      <w:r>
        <w:t xml:space="preserve">shall include a </w:t>
      </w:r>
      <w:r w:rsidRPr="008F7A9D">
        <w:t>&lt;target-val-ue-id-list&gt; element</w:t>
      </w:r>
      <w:r>
        <w:t xml:space="preserve"> which contain one </w:t>
      </w:r>
      <w:r w:rsidRPr="008F7A9D">
        <w:t>or</w:t>
      </w:r>
      <w:r>
        <w:t xml:space="preserve"> more &lt;</w:t>
      </w:r>
      <w:r w:rsidRPr="00E0770B">
        <w:t>VAL-ue-id</w:t>
      </w:r>
      <w:r>
        <w:t>&gt; child elements that store the VAL identity(s)</w:t>
      </w:r>
      <w:r w:rsidRPr="00E0770B">
        <w:t xml:space="preserve"> of the target VAL-UE</w:t>
      </w:r>
      <w:r>
        <w:t>; and</w:t>
      </w:r>
    </w:p>
    <w:p w14:paraId="01A86476" w14:textId="77777777" w:rsidR="00381B11" w:rsidRDefault="00381B11" w:rsidP="00381B11">
      <w:pPr>
        <w:pStyle w:val="B1"/>
      </w:pPr>
      <w:r w:rsidRPr="008F7A9D">
        <w:t>e)</w:t>
      </w:r>
      <w:r w:rsidRPr="008F7A9D">
        <w:tab/>
      </w:r>
      <w:r>
        <w:t xml:space="preserve">may include </w:t>
      </w:r>
      <w:r w:rsidRPr="008F7A9D">
        <w:t>a</w:t>
      </w:r>
      <w:r>
        <w:t>n</w:t>
      </w:r>
      <w:r w:rsidRPr="008F7A9D">
        <w:t xml:space="preserve"> &lt;app-service-requirements&gt; element</w:t>
      </w:r>
      <w:r>
        <w:t xml:space="preserve"> that shall include any of the following sub-elements:</w:t>
      </w:r>
    </w:p>
    <w:p w14:paraId="3422B119" w14:textId="77777777" w:rsidR="00381B11" w:rsidRPr="008F7A9D" w:rsidRDefault="00381B11" w:rsidP="00381B11">
      <w:pPr>
        <w:pStyle w:val="B2"/>
      </w:pPr>
      <w:r w:rsidRPr="008F7A9D">
        <w:t>a)</w:t>
      </w:r>
      <w:r w:rsidRPr="008F7A9D">
        <w:tab/>
        <w:t>a &lt;</w:t>
      </w:r>
      <w:r>
        <w:t>packet-size</w:t>
      </w:r>
      <w:r w:rsidRPr="008F7A9D">
        <w:t>&gt; element</w:t>
      </w:r>
      <w:r>
        <w:t xml:space="preserve"> contains an integer to specify the size of the packet</w:t>
      </w:r>
      <w:r w:rsidRPr="008F7A9D">
        <w:t>;</w:t>
      </w:r>
    </w:p>
    <w:p w14:paraId="31F0E8B2" w14:textId="77777777" w:rsidR="00381B11" w:rsidRPr="008F7A9D" w:rsidRDefault="00381B11" w:rsidP="00381B11">
      <w:pPr>
        <w:pStyle w:val="B2"/>
      </w:pPr>
      <w:r w:rsidRPr="008F7A9D">
        <w:t>b)</w:t>
      </w:r>
      <w:r w:rsidRPr="008F7A9D">
        <w:tab/>
        <w:t>a &lt;</w:t>
      </w:r>
      <w:r>
        <w:t>packet-trans-interval</w:t>
      </w:r>
      <w:r w:rsidRPr="008F7A9D">
        <w:t>&gt; element</w:t>
      </w:r>
      <w:r>
        <w:t xml:space="preserve"> contains an integer to specify the interval</w:t>
      </w:r>
      <w:r w:rsidRPr="008F7A9D">
        <w:t>;</w:t>
      </w:r>
    </w:p>
    <w:p w14:paraId="021BC720" w14:textId="77777777" w:rsidR="00381B11" w:rsidRPr="008F7A9D" w:rsidRDefault="00381B11" w:rsidP="00381B11">
      <w:pPr>
        <w:pStyle w:val="B2"/>
      </w:pPr>
      <w:r w:rsidRPr="008F7A9D">
        <w:t>c)</w:t>
      </w:r>
      <w:r w:rsidRPr="008F7A9D">
        <w:tab/>
        <w:t>a &lt;</w:t>
      </w:r>
      <w:r>
        <w:t>packet-e2e-latency</w:t>
      </w:r>
      <w:r w:rsidRPr="008F7A9D">
        <w:t>&gt; element</w:t>
      </w:r>
      <w:r>
        <w:t xml:space="preserve"> contains an integer to specify the end-to-end latency</w:t>
      </w:r>
      <w:r w:rsidRPr="008F7A9D">
        <w:t>;</w:t>
      </w:r>
    </w:p>
    <w:p w14:paraId="7EB2D945" w14:textId="77777777" w:rsidR="00381B11" w:rsidRPr="008F7A9D" w:rsidRDefault="00381B11" w:rsidP="00381B11">
      <w:pPr>
        <w:pStyle w:val="B2"/>
      </w:pPr>
      <w:r w:rsidRPr="008F7A9D">
        <w:t>d)</w:t>
      </w:r>
      <w:r w:rsidRPr="008F7A9D">
        <w:tab/>
        <w:t>a &lt;</w:t>
      </w:r>
      <w:r>
        <w:t>packet-error-kpi</w:t>
      </w:r>
      <w:r w:rsidRPr="008F7A9D">
        <w:t>&gt; element</w:t>
      </w:r>
      <w:r>
        <w:t xml:space="preserve"> contains an integer to specify the KPI for packet error</w:t>
      </w:r>
      <w:r w:rsidRPr="008F7A9D">
        <w:t>; or</w:t>
      </w:r>
    </w:p>
    <w:p w14:paraId="2E462EEF" w14:textId="77777777" w:rsidR="00381B11" w:rsidRPr="008F7A9D" w:rsidRDefault="00381B11" w:rsidP="00381B11">
      <w:pPr>
        <w:pStyle w:val="B2"/>
      </w:pPr>
      <w:r w:rsidRPr="008F7A9D">
        <w:t>e)</w:t>
      </w:r>
      <w:r w:rsidRPr="008F7A9D">
        <w:tab/>
        <w:t>a &lt;</w:t>
      </w:r>
      <w:r>
        <w:t>bitrate</w:t>
      </w:r>
      <w:r w:rsidRPr="008F7A9D">
        <w:t>&gt; element</w:t>
      </w:r>
      <w:r>
        <w:t xml:space="preserve"> contains an integer to specify the bit rate.</w:t>
      </w:r>
    </w:p>
    <w:p w14:paraId="55834730" w14:textId="77777777" w:rsidR="00381B11" w:rsidRDefault="00381B11" w:rsidP="00381B11">
      <w:pPr>
        <w:pStyle w:val="B1"/>
      </w:pPr>
      <w:r>
        <w:t>f)</w:t>
      </w:r>
      <w:r>
        <w:tab/>
        <w:t>The &lt;</w:t>
      </w:r>
      <w:r w:rsidRPr="00B9482B">
        <w:t>app-connectivity-context</w:t>
      </w:r>
      <w:r>
        <w:t>&gt;</w:t>
      </w:r>
      <w:r w:rsidRPr="00EC5AD1">
        <w:t xml:space="preserve"> </w:t>
      </w:r>
      <w:r w:rsidRPr="008F7A9D">
        <w:t>element</w:t>
      </w:r>
      <w:r>
        <w:t xml:space="preserve"> that shall include any of the following sub-elements:</w:t>
      </w:r>
    </w:p>
    <w:p w14:paraId="284ED767" w14:textId="77777777" w:rsidR="00381B11" w:rsidRPr="008F7A9D" w:rsidRDefault="00381B11" w:rsidP="00381B11">
      <w:pPr>
        <w:pStyle w:val="B2"/>
      </w:pPr>
      <w:r w:rsidRPr="008F7A9D">
        <w:t>a)</w:t>
      </w:r>
      <w:r w:rsidRPr="008F7A9D">
        <w:tab/>
        <w:t>a &lt;</w:t>
      </w:r>
      <w:r>
        <w:t>location</w:t>
      </w:r>
      <w:r w:rsidRPr="008F7A9D">
        <w:t>&gt; element</w:t>
      </w:r>
      <w:r>
        <w:t xml:space="preserve"> contains an location co-ordinate as defined as "</w:t>
      </w:r>
      <w:r w:rsidRPr="003D0AD8">
        <w:t>tPointCoordinate</w:t>
      </w:r>
      <w:r>
        <w:t>"</w:t>
      </w:r>
      <w:r w:rsidRPr="008F7A9D">
        <w:t>;</w:t>
      </w:r>
    </w:p>
    <w:p w14:paraId="73AA5186" w14:textId="77777777" w:rsidR="00381B11" w:rsidRPr="008F7A9D" w:rsidRDefault="00381B11" w:rsidP="00381B11">
      <w:pPr>
        <w:pStyle w:val="B2"/>
      </w:pPr>
      <w:r w:rsidRPr="008F7A9D">
        <w:t>b)</w:t>
      </w:r>
      <w:r w:rsidRPr="008F7A9D">
        <w:tab/>
        <w:t>a &lt;</w:t>
      </w:r>
      <w:r>
        <w:t>speed&gt; element contains an integer to specify the speed; or</w:t>
      </w:r>
    </w:p>
    <w:p w14:paraId="680669FA" w14:textId="77777777" w:rsidR="00381B11" w:rsidRPr="008F7A9D" w:rsidRDefault="00381B11" w:rsidP="00381B11">
      <w:pPr>
        <w:pStyle w:val="B2"/>
      </w:pPr>
      <w:r w:rsidRPr="008F7A9D">
        <w:t>c)</w:t>
      </w:r>
      <w:r w:rsidRPr="008F7A9D">
        <w:tab/>
        <w:t>a &lt;</w:t>
      </w:r>
      <w:r>
        <w:t>direction</w:t>
      </w:r>
      <w:r w:rsidRPr="008F7A9D">
        <w:t>&gt; element</w:t>
      </w:r>
      <w:r>
        <w:t xml:space="preserve"> contains a </w:t>
      </w:r>
      <w:r w:rsidRPr="003D0AD8">
        <w:t xml:space="preserve">string used to </w:t>
      </w:r>
      <w:r>
        <w:t>indicate the direction.</w:t>
      </w:r>
    </w:p>
    <w:p w14:paraId="591C9607" w14:textId="77777777" w:rsidR="00381B11" w:rsidRDefault="00381B11" w:rsidP="00381B11">
      <w:r>
        <w:lastRenderedPageBreak/>
        <w:t>The &lt;app-connectivity-notify&gt; element shared contains the notification information for the application coordinated communication initiated and shall include:</w:t>
      </w:r>
    </w:p>
    <w:p w14:paraId="38B46E33" w14:textId="77777777" w:rsidR="00381B11" w:rsidRPr="008F7A9D" w:rsidRDefault="00381B11" w:rsidP="00381B11">
      <w:pPr>
        <w:pStyle w:val="B1"/>
      </w:pPr>
      <w:r w:rsidRPr="008F7A9D">
        <w:t>a)</w:t>
      </w:r>
      <w:r w:rsidRPr="008F7A9D">
        <w:tab/>
        <w:t>a &lt;</w:t>
      </w:r>
      <w:r>
        <w:t>session-info</w:t>
      </w:r>
      <w:r w:rsidRPr="008F7A9D">
        <w:t>&gt; element</w:t>
      </w:r>
      <w:r>
        <w:t xml:space="preserve"> contains a </w:t>
      </w:r>
      <w:r w:rsidRPr="003D0AD8">
        <w:t xml:space="preserve">string used to </w:t>
      </w:r>
      <w:r>
        <w:t>identify the application communication session</w:t>
      </w:r>
      <w:r w:rsidRPr="008F7A9D">
        <w:t>;</w:t>
      </w:r>
    </w:p>
    <w:p w14:paraId="7CF46454" w14:textId="77777777" w:rsidR="00381B11" w:rsidRDefault="00381B11" w:rsidP="00381B11">
      <w:pPr>
        <w:pStyle w:val="B1"/>
      </w:pPr>
      <w:r w:rsidRPr="008F7A9D">
        <w:t>b)</w:t>
      </w:r>
      <w:r w:rsidRPr="008F7A9D">
        <w:tab/>
        <w:t>a &lt;VAL-service-id&gt; element</w:t>
      </w:r>
      <w:r>
        <w:t xml:space="preserve"> contains the</w:t>
      </w:r>
      <w:r w:rsidRPr="006A70BF">
        <w:rPr>
          <w:lang w:eastAsia="zh-CN"/>
        </w:rPr>
        <w:t xml:space="preserve"> </w:t>
      </w:r>
      <w:r>
        <w:rPr>
          <w:lang w:eastAsia="zh-CN"/>
        </w:rPr>
        <w:t xml:space="preserve">VAL </w:t>
      </w:r>
      <w:r>
        <w:rPr>
          <w:lang w:val="en-US"/>
        </w:rPr>
        <w:t>service identity of the VAL application</w:t>
      </w:r>
      <w:r w:rsidRPr="008F7A9D">
        <w:t>;</w:t>
      </w:r>
    </w:p>
    <w:p w14:paraId="46B9E77F" w14:textId="77777777" w:rsidR="00381B11" w:rsidRPr="008F7A9D" w:rsidRDefault="00381B11" w:rsidP="00381B11">
      <w:pPr>
        <w:pStyle w:val="B1"/>
      </w:pPr>
      <w:r>
        <w:t>c)</w:t>
      </w:r>
      <w:r>
        <w:tab/>
      </w:r>
      <w:r w:rsidRPr="008F7A9D">
        <w:t>a &lt;</w:t>
      </w:r>
      <w:r>
        <w:t>requestor</w:t>
      </w:r>
      <w:r w:rsidRPr="008F7A9D">
        <w:t>-</w:t>
      </w:r>
      <w:r>
        <w:t>val</w:t>
      </w:r>
      <w:r w:rsidRPr="008F7A9D">
        <w:t>-</w:t>
      </w:r>
      <w:r>
        <w:t>ue-id</w:t>
      </w:r>
      <w:r w:rsidRPr="008F7A9D">
        <w:t>&gt; element</w:t>
      </w:r>
      <w:r>
        <w:t xml:space="preserve"> contains one &lt;</w:t>
      </w:r>
      <w:r w:rsidRPr="00E0770B">
        <w:t>VAL-ue-id</w:t>
      </w:r>
      <w:r>
        <w:t>&gt; child element that store the VAL identity of the requestor</w:t>
      </w:r>
      <w:r w:rsidRPr="00E0770B">
        <w:t xml:space="preserve"> VAL-UE</w:t>
      </w:r>
      <w:r w:rsidRPr="008F7A9D">
        <w:t>;</w:t>
      </w:r>
      <w:r>
        <w:t xml:space="preserve"> and</w:t>
      </w:r>
    </w:p>
    <w:p w14:paraId="64F2CC13" w14:textId="77777777" w:rsidR="00381B11" w:rsidRPr="008F7A9D" w:rsidRDefault="00381B11" w:rsidP="00381B11">
      <w:pPr>
        <w:pStyle w:val="B1"/>
      </w:pPr>
      <w:r w:rsidRPr="008F7A9D">
        <w:t>d)</w:t>
      </w:r>
      <w:r w:rsidRPr="008F7A9D">
        <w:tab/>
        <w:t>a &lt;target-val-ue-id-list</w:t>
      </w:r>
      <w:r>
        <w:t xml:space="preserve">&gt; </w:t>
      </w:r>
      <w:r w:rsidRPr="008F7A9D">
        <w:t>element</w:t>
      </w:r>
      <w:r>
        <w:t xml:space="preserve"> which contain one </w:t>
      </w:r>
      <w:r w:rsidRPr="008F7A9D">
        <w:t>or</w:t>
      </w:r>
      <w:r>
        <w:t xml:space="preserve"> more &lt;</w:t>
      </w:r>
      <w:r w:rsidRPr="00E0770B">
        <w:t>VAL-ue-id</w:t>
      </w:r>
      <w:r>
        <w:t>&gt; child elements that store the VAL identity(s)</w:t>
      </w:r>
      <w:r w:rsidRPr="00E0770B">
        <w:t xml:space="preserve"> of the target VAL-UE</w:t>
      </w:r>
      <w:r>
        <w:t xml:space="preserve"> for whom the application coordinated communication is accepted by the SNRM-S.</w:t>
      </w:r>
    </w:p>
    <w:p w14:paraId="518BE60B" w14:textId="77777777" w:rsidR="00381B11" w:rsidRDefault="00381B11" w:rsidP="00381B11">
      <w:r>
        <w:t>The &lt;</w:t>
      </w:r>
      <w:r w:rsidRPr="00C4063E">
        <w:t>app-connectivity-context-request</w:t>
      </w:r>
      <w:r>
        <w:t>&gt; element:</w:t>
      </w:r>
    </w:p>
    <w:p w14:paraId="7F051879" w14:textId="77777777" w:rsidR="00381B11" w:rsidRPr="008F7A9D" w:rsidRDefault="00381B11" w:rsidP="00381B11">
      <w:pPr>
        <w:pStyle w:val="B1"/>
      </w:pPr>
      <w:r w:rsidRPr="008F7A9D">
        <w:t>a)</w:t>
      </w:r>
      <w:r w:rsidRPr="008F7A9D">
        <w:tab/>
        <w:t>a &lt;</w:t>
      </w:r>
      <w:r>
        <w:t>requestor</w:t>
      </w:r>
      <w:r w:rsidRPr="008F7A9D">
        <w:t>-</w:t>
      </w:r>
      <w:r>
        <w:t>val</w:t>
      </w:r>
      <w:r w:rsidRPr="008F7A9D">
        <w:t>-</w:t>
      </w:r>
      <w:r>
        <w:t>ue-id</w:t>
      </w:r>
      <w:r w:rsidRPr="008F7A9D">
        <w:t>&gt; element</w:t>
      </w:r>
      <w:r>
        <w:t xml:space="preserve"> contains one &lt;</w:t>
      </w:r>
      <w:r w:rsidRPr="00E0770B">
        <w:t>VAL-ue-id</w:t>
      </w:r>
      <w:r>
        <w:t>&gt; child element that store the VAL identity of the requestor</w:t>
      </w:r>
      <w:r w:rsidRPr="00E0770B">
        <w:t xml:space="preserve"> VAL-UE</w:t>
      </w:r>
      <w:r w:rsidRPr="008F7A9D">
        <w:t>;</w:t>
      </w:r>
    </w:p>
    <w:p w14:paraId="0188CA0E" w14:textId="77777777" w:rsidR="00381B11" w:rsidRDefault="00381B11" w:rsidP="00381B11">
      <w:pPr>
        <w:pStyle w:val="B1"/>
      </w:pPr>
      <w:r w:rsidRPr="008F7A9D">
        <w:t>b)</w:t>
      </w:r>
      <w:r w:rsidRPr="008F7A9D">
        <w:tab/>
        <w:t>a &lt;VAL-service-id&gt; element</w:t>
      </w:r>
      <w:r>
        <w:t xml:space="preserve"> contains the</w:t>
      </w:r>
      <w:r w:rsidRPr="006A70BF">
        <w:rPr>
          <w:lang w:eastAsia="zh-CN"/>
        </w:rPr>
        <w:t xml:space="preserve"> </w:t>
      </w:r>
      <w:r>
        <w:rPr>
          <w:lang w:eastAsia="zh-CN"/>
        </w:rPr>
        <w:t xml:space="preserve">VAL </w:t>
      </w:r>
      <w:r>
        <w:rPr>
          <w:lang w:val="en-US"/>
        </w:rPr>
        <w:t>service identity of the VAL application</w:t>
      </w:r>
      <w:r w:rsidRPr="008F7A9D">
        <w:t>;</w:t>
      </w:r>
      <w:r>
        <w:t xml:space="preserve"> and</w:t>
      </w:r>
    </w:p>
    <w:p w14:paraId="77BC245E" w14:textId="77777777" w:rsidR="00381B11" w:rsidRPr="008F7A9D" w:rsidRDefault="00381B11" w:rsidP="00381B11">
      <w:pPr>
        <w:pStyle w:val="B1"/>
      </w:pPr>
      <w:r>
        <w:t>c)</w:t>
      </w:r>
      <w:r>
        <w:tab/>
      </w:r>
      <w:r w:rsidRPr="008F7A9D">
        <w:t>a &lt;VAL-</w:t>
      </w:r>
      <w:r>
        <w:t>specific</w:t>
      </w:r>
      <w:r w:rsidRPr="008F7A9D">
        <w:t>-</w:t>
      </w:r>
      <w:r>
        <w:t>context</w:t>
      </w:r>
      <w:r w:rsidRPr="008F7A9D">
        <w:t>&gt; element</w:t>
      </w:r>
      <w:r>
        <w:t xml:space="preserve"> contains a </w:t>
      </w:r>
      <w:r w:rsidRPr="003D0AD8">
        <w:t xml:space="preserve">string used to </w:t>
      </w:r>
      <w:r>
        <w:t>identify the context.</w:t>
      </w:r>
    </w:p>
    <w:p w14:paraId="07CC2D94" w14:textId="77777777" w:rsidR="00381B11" w:rsidRDefault="00381B11" w:rsidP="00381B11">
      <w:pPr>
        <w:pStyle w:val="B1"/>
      </w:pPr>
      <w:r>
        <w:t>The &lt;</w:t>
      </w:r>
      <w:r w:rsidRPr="00C4063E">
        <w:t>app-connectivity-context-re</w:t>
      </w:r>
      <w:r>
        <w:t>sponse&gt; element may include and an</w:t>
      </w:r>
      <w:r w:rsidRPr="008F7A9D">
        <w:t xml:space="preserve"> &lt;</w:t>
      </w:r>
      <w:r w:rsidRPr="00E22D15">
        <w:t>app-connectivity-context</w:t>
      </w:r>
      <w:r>
        <w:t>&gt;</w:t>
      </w:r>
      <w:r w:rsidRPr="00EC5AD1">
        <w:t xml:space="preserve"> </w:t>
      </w:r>
      <w:r w:rsidRPr="008F7A9D">
        <w:t>element</w:t>
      </w:r>
      <w:r>
        <w:t xml:space="preserve"> that shall include any of the following sub-elements:</w:t>
      </w:r>
    </w:p>
    <w:p w14:paraId="3EFD3658" w14:textId="77777777" w:rsidR="00381B11" w:rsidRPr="008F7A9D" w:rsidRDefault="00381B11" w:rsidP="00381B11">
      <w:pPr>
        <w:pStyle w:val="B2"/>
      </w:pPr>
      <w:r w:rsidRPr="008F7A9D">
        <w:t>a)</w:t>
      </w:r>
      <w:r w:rsidRPr="008F7A9D">
        <w:tab/>
        <w:t>a &lt;</w:t>
      </w:r>
      <w:r>
        <w:t>location</w:t>
      </w:r>
      <w:r w:rsidRPr="008F7A9D">
        <w:t>&gt; element</w:t>
      </w:r>
      <w:r>
        <w:t xml:space="preserve"> contains a location co-ordinate as defined as "</w:t>
      </w:r>
      <w:r w:rsidRPr="003D0AD8">
        <w:t>tPointCoordinate</w:t>
      </w:r>
      <w:r>
        <w:t>"</w:t>
      </w:r>
      <w:r w:rsidRPr="008F7A9D">
        <w:t>;</w:t>
      </w:r>
    </w:p>
    <w:p w14:paraId="131AB4EC" w14:textId="77777777" w:rsidR="00381B11" w:rsidRPr="008F7A9D" w:rsidRDefault="00381B11" w:rsidP="00381B11">
      <w:pPr>
        <w:pStyle w:val="B2"/>
      </w:pPr>
      <w:r w:rsidRPr="008F7A9D">
        <w:t>b)</w:t>
      </w:r>
      <w:r w:rsidRPr="008F7A9D">
        <w:tab/>
        <w:t>a &lt;</w:t>
      </w:r>
      <w:r>
        <w:t>speed&gt; element contains an integer to specify the speed; or</w:t>
      </w:r>
    </w:p>
    <w:p w14:paraId="66878E00" w14:textId="297AAF35" w:rsidR="00381B11" w:rsidRDefault="00381B11" w:rsidP="00381B11">
      <w:pPr>
        <w:pStyle w:val="B2"/>
      </w:pPr>
      <w:r w:rsidRPr="008F7A9D">
        <w:t>c)</w:t>
      </w:r>
      <w:r w:rsidRPr="008F7A9D">
        <w:tab/>
        <w:t>a &lt;</w:t>
      </w:r>
      <w:r>
        <w:t>direction</w:t>
      </w:r>
      <w:r w:rsidRPr="008F7A9D">
        <w:t>&gt; element</w:t>
      </w:r>
      <w:r>
        <w:t xml:space="preserve"> contains a </w:t>
      </w:r>
      <w:r w:rsidRPr="003D0AD8">
        <w:t xml:space="preserve">string used to </w:t>
      </w:r>
      <w:r>
        <w:t>indicate the direction.</w:t>
      </w:r>
    </w:p>
    <w:p w14:paraId="364D61D0" w14:textId="14128965" w:rsidR="00C66174" w:rsidRPr="001502A3" w:rsidRDefault="00C66174" w:rsidP="00C66174">
      <w:pPr>
        <w:pStyle w:val="Heading3"/>
      </w:pPr>
      <w:bookmarkStart w:id="419" w:name="_CR7_5_6"/>
      <w:bookmarkStart w:id="420" w:name="_Toc218596188"/>
      <w:bookmarkEnd w:id="419"/>
      <w:r w:rsidRPr="001502A3">
        <w:t>7.5.6</w:t>
      </w:r>
      <w:r w:rsidRPr="001502A3">
        <w:tab/>
        <w:t>SEALMBSUsageInfo document</w:t>
      </w:r>
      <w:bookmarkEnd w:id="420"/>
    </w:p>
    <w:p w14:paraId="511E5E96" w14:textId="77777777" w:rsidR="00FB441C" w:rsidRDefault="00FB441C" w:rsidP="00C66174">
      <w:bookmarkStart w:id="421" w:name="OLE_LINK97"/>
      <w:bookmarkStart w:id="422" w:name="OLE_LINK98"/>
      <w:r>
        <w:t xml:space="preserve">The recipient of the </w:t>
      </w:r>
      <w:r w:rsidRPr="00A11E7A">
        <w:t xml:space="preserve">SEALMBSUsageInfo </w:t>
      </w:r>
      <w:r>
        <w:t>XML ignores any unknown element and any unknown attribute</w:t>
      </w:r>
      <w:bookmarkEnd w:id="421"/>
      <w:bookmarkEnd w:id="422"/>
      <w:r>
        <w:t>.</w:t>
      </w:r>
    </w:p>
    <w:p w14:paraId="51AE30CB" w14:textId="7F469065" w:rsidR="00C66174" w:rsidRPr="00004F96" w:rsidRDefault="00C66174" w:rsidP="00C66174">
      <w:r w:rsidRPr="00004F96">
        <w:t>The &lt;</w:t>
      </w:r>
      <w:r w:rsidRPr="00960BFE">
        <w:rPr>
          <w:lang w:eastAsia="zh-CN"/>
        </w:rPr>
        <w:t>seal-mbs-usage-info</w:t>
      </w:r>
      <w:r w:rsidRPr="00004F96">
        <w:t>&gt; element is the root element of the XML document. The &lt;</w:t>
      </w:r>
      <w:r w:rsidRPr="00960BFE">
        <w:rPr>
          <w:lang w:eastAsia="zh-CN"/>
        </w:rPr>
        <w:t>seal-mbs-usage-info</w:t>
      </w:r>
      <w:r w:rsidRPr="00004F96">
        <w:t>&gt; element contains one or more &lt;</w:t>
      </w:r>
      <w:r>
        <w:t>mbs-</w:t>
      </w:r>
      <w:r w:rsidRPr="00004F96">
        <w:t>ann</w:t>
      </w:r>
      <w:r>
        <w:t>ouncement&gt; subelements, the &lt;mb</w:t>
      </w:r>
      <w:r w:rsidRPr="00004F96">
        <w:t>s-listening-status-report&gt; subelement, the &lt;</w:t>
      </w:r>
      <w:r>
        <w:rPr>
          <w:lang w:eastAsia="zh-CN"/>
        </w:rPr>
        <w:t>mb</w:t>
      </w:r>
      <w:r w:rsidRPr="00004F96">
        <w:rPr>
          <w:lang w:eastAsia="zh-CN"/>
        </w:rPr>
        <w:t>s-</w:t>
      </w:r>
      <w:r>
        <w:rPr>
          <w:lang w:eastAsia="zh-CN"/>
        </w:rPr>
        <w:t>sess</w:t>
      </w:r>
      <w:r w:rsidRPr="00004F96">
        <w:rPr>
          <w:lang w:eastAsia="zh-CN"/>
        </w:rPr>
        <w:t>ion-</w:t>
      </w:r>
      <w:r>
        <w:rPr>
          <w:lang w:eastAsia="zh-CN"/>
        </w:rPr>
        <w:t>join</w:t>
      </w:r>
      <w:r w:rsidRPr="00004F96">
        <w:rPr>
          <w:lang w:eastAsia="zh-CN"/>
        </w:rPr>
        <w:t>-</w:t>
      </w:r>
      <w:r>
        <w:rPr>
          <w:lang w:eastAsia="zh-CN"/>
        </w:rPr>
        <w:t>notifica</w:t>
      </w:r>
      <w:r w:rsidRPr="00004F96">
        <w:rPr>
          <w:lang w:eastAsia="zh-CN"/>
        </w:rPr>
        <w:t>tion</w:t>
      </w:r>
      <w:r w:rsidRPr="00004F96">
        <w:t>&gt; subelement and the &lt;</w:t>
      </w:r>
      <w:r>
        <w:t>mbs-resource-</w:t>
      </w:r>
      <w:r w:rsidRPr="00004F96">
        <w:t>request&gt; subelement.</w:t>
      </w:r>
    </w:p>
    <w:p w14:paraId="2292B97C" w14:textId="77777777" w:rsidR="00C66174" w:rsidRPr="00004F96" w:rsidRDefault="00C66174" w:rsidP="00C66174">
      <w:r w:rsidRPr="00004F96">
        <w:t>&lt;</w:t>
      </w:r>
      <w:r>
        <w:t>mbs-</w:t>
      </w:r>
      <w:r w:rsidRPr="00004F96">
        <w:t>announcement&gt; element contains the following sub-elements:</w:t>
      </w:r>
    </w:p>
    <w:p w14:paraId="71E28670" w14:textId="185ED93F" w:rsidR="00C66174" w:rsidRDefault="00C66174" w:rsidP="00750B70">
      <w:pPr>
        <w:pStyle w:val="B1"/>
        <w:numPr>
          <w:ilvl w:val="0"/>
          <w:numId w:val="41"/>
        </w:numPr>
      </w:pPr>
      <w:r w:rsidRPr="00004F96">
        <w:rPr>
          <w:lang w:eastAsia="zh-CN"/>
        </w:rPr>
        <w:t>&lt;</w:t>
      </w:r>
      <w:r w:rsidRPr="00AB768E">
        <w:rPr>
          <w:lang w:eastAsia="zh-CN"/>
        </w:rPr>
        <w:t>mbs-session-id</w:t>
      </w:r>
      <w:r w:rsidRPr="00004F96">
        <w:rPr>
          <w:lang w:eastAsia="zh-CN"/>
        </w:rPr>
        <w:t xml:space="preserve">&gt;, an element </w:t>
      </w:r>
      <w:r w:rsidR="00750B70">
        <w:rPr>
          <w:lang w:eastAsia="zh-CN"/>
        </w:rPr>
        <w:t xml:space="preserve">that </w:t>
      </w:r>
      <w:r w:rsidR="00750B70">
        <w:t>shall include one of the following:</w:t>
      </w:r>
    </w:p>
    <w:p w14:paraId="608D8A43" w14:textId="77777777" w:rsidR="00750B70" w:rsidRPr="008F7A9D" w:rsidRDefault="00750B70" w:rsidP="00750B70">
      <w:pPr>
        <w:pStyle w:val="B2"/>
        <w:overflowPunct/>
        <w:autoSpaceDE/>
        <w:autoSpaceDN/>
        <w:adjustRightInd/>
        <w:textAlignment w:val="auto"/>
      </w:pPr>
      <w:r>
        <w:t>1</w:t>
      </w:r>
      <w:r w:rsidRPr="008F7A9D">
        <w:t>)</w:t>
      </w:r>
      <w:r w:rsidRPr="008F7A9D">
        <w:tab/>
        <w:t>a</w:t>
      </w:r>
      <w:r>
        <w:t>n</w:t>
      </w:r>
      <w:r w:rsidRPr="008F7A9D">
        <w:t xml:space="preserve"> </w:t>
      </w:r>
      <w:r>
        <w:t xml:space="preserve">optional </w:t>
      </w:r>
      <w:r w:rsidRPr="008F7A9D">
        <w:t>&lt;</w:t>
      </w:r>
      <w:r>
        <w:t>tmgi</w:t>
      </w:r>
      <w:r w:rsidRPr="008F7A9D">
        <w:t>&gt;</w:t>
      </w:r>
      <w:r w:rsidRPr="006B5E06">
        <w:t xml:space="preserve"> </w:t>
      </w:r>
      <w:r w:rsidRPr="00004F96">
        <w:t>element contains the TMGI. The &lt;TMGI&gt; element is coded as described in 3GPP TS 24.008 [5] clause 10.5.6.13 excluding the Temporary mobile group identity IEI and the Length of temporary mobile group identity contents (octet 1 and octet 2 in 3GPP TS 24.008 [5] clause 10.5.6.13)</w:t>
      </w:r>
      <w:r w:rsidRPr="008F7A9D">
        <w:t>;</w:t>
      </w:r>
    </w:p>
    <w:p w14:paraId="30FE09DA" w14:textId="77777777" w:rsidR="00750B70" w:rsidRPr="008F7A9D" w:rsidRDefault="00750B70" w:rsidP="00750B70">
      <w:pPr>
        <w:pStyle w:val="B2"/>
        <w:overflowPunct/>
        <w:autoSpaceDE/>
        <w:autoSpaceDN/>
        <w:adjustRightInd/>
        <w:textAlignment w:val="auto"/>
      </w:pPr>
      <w:r>
        <w:t>2</w:t>
      </w:r>
      <w:r w:rsidRPr="008F7A9D">
        <w:t>)</w:t>
      </w:r>
      <w:r w:rsidRPr="008F7A9D">
        <w:tab/>
        <w:t>a</w:t>
      </w:r>
      <w:r>
        <w:t>n</w:t>
      </w:r>
      <w:r w:rsidRPr="008F7A9D">
        <w:t xml:space="preserve"> </w:t>
      </w:r>
      <w:r>
        <w:t xml:space="preserve">optional </w:t>
      </w:r>
      <w:r w:rsidRPr="008F7A9D">
        <w:t>&lt;</w:t>
      </w:r>
      <w:r>
        <w:t>ip4-address</w:t>
      </w:r>
      <w:r w:rsidRPr="008F7A9D">
        <w:t>&gt; element</w:t>
      </w:r>
      <w:r>
        <w:t xml:space="preserve"> contains a string that indicate an IPv4 address</w:t>
      </w:r>
      <w:r w:rsidRPr="008F7A9D">
        <w:t>;</w:t>
      </w:r>
      <w:r>
        <w:t xml:space="preserve"> or</w:t>
      </w:r>
    </w:p>
    <w:p w14:paraId="7247DB72" w14:textId="1CCCBE0C" w:rsidR="00750B70" w:rsidRPr="00004F96" w:rsidRDefault="00750B70" w:rsidP="00750B70">
      <w:pPr>
        <w:pStyle w:val="B2"/>
        <w:overflowPunct/>
        <w:autoSpaceDE/>
        <w:autoSpaceDN/>
        <w:adjustRightInd/>
        <w:textAlignment w:val="auto"/>
        <w:rPr>
          <w:rFonts w:cs="Arial"/>
        </w:rPr>
      </w:pPr>
      <w:r>
        <w:t>3</w:t>
      </w:r>
      <w:r w:rsidRPr="008F7A9D">
        <w:t>)</w:t>
      </w:r>
      <w:r w:rsidRPr="008F7A9D">
        <w:tab/>
        <w:t>a</w:t>
      </w:r>
      <w:r>
        <w:t>n</w:t>
      </w:r>
      <w:r w:rsidRPr="008F7A9D">
        <w:t xml:space="preserve"> </w:t>
      </w:r>
      <w:r>
        <w:t xml:space="preserve">optional </w:t>
      </w:r>
      <w:r w:rsidRPr="008F7A9D">
        <w:t>&lt;</w:t>
      </w:r>
      <w:r>
        <w:t>ipv6-address</w:t>
      </w:r>
      <w:r w:rsidRPr="008F7A9D">
        <w:t>&gt; element</w:t>
      </w:r>
      <w:r w:rsidRPr="006B5E06">
        <w:t xml:space="preserve"> </w:t>
      </w:r>
      <w:r>
        <w:t>contains a string that indicate an IPv6 address</w:t>
      </w:r>
      <w:r w:rsidRPr="00004F96">
        <w:t>;</w:t>
      </w:r>
    </w:p>
    <w:p w14:paraId="1A4C5FF7" w14:textId="77777777" w:rsidR="00C66174" w:rsidRDefault="00C66174" w:rsidP="00C66174">
      <w:pPr>
        <w:pStyle w:val="B1"/>
        <w:rPr>
          <w:lang w:eastAsia="zh-CN"/>
        </w:rPr>
      </w:pPr>
      <w:r>
        <w:rPr>
          <w:lang w:eastAsia="zh-CN"/>
        </w:rPr>
        <w:t>b)</w:t>
      </w:r>
      <w:r>
        <w:rPr>
          <w:lang w:eastAsia="zh-CN"/>
        </w:rPr>
        <w:tab/>
        <w:t>&lt;</w:t>
      </w:r>
      <w:r w:rsidRPr="00960BFE">
        <w:rPr>
          <w:lang w:eastAsia="zh-CN"/>
        </w:rPr>
        <w:t>mbs-session-props</w:t>
      </w:r>
      <w:r>
        <w:rPr>
          <w:lang w:eastAsia="zh-CN"/>
        </w:rPr>
        <w:t>&gt; element shall include below sub-elements:</w:t>
      </w:r>
    </w:p>
    <w:p w14:paraId="7F0A4225"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indicates the delivery mode as </w:t>
      </w:r>
      <w:r w:rsidRPr="009B2363">
        <w:rPr>
          <w:lang w:eastAsia="zh-CN"/>
        </w:rPr>
        <w:t>"broadcast"</w:t>
      </w:r>
      <w:r>
        <w:rPr>
          <w:lang w:eastAsia="zh-CN"/>
        </w:rPr>
        <w:t xml:space="preserve"> or </w:t>
      </w:r>
      <w:r w:rsidRPr="009B2363">
        <w:rPr>
          <w:lang w:eastAsia="zh-CN"/>
        </w:rPr>
        <w:t>"multicast"</w:t>
      </w:r>
      <w:r>
        <w:rPr>
          <w:lang w:eastAsia="zh-CN"/>
        </w:rPr>
        <w:t>;</w:t>
      </w:r>
    </w:p>
    <w:p w14:paraId="47988738"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418839E6" w14:textId="77777777" w:rsidR="00C66174" w:rsidRPr="00004F96" w:rsidRDefault="00C66174" w:rsidP="00C66174">
      <w:pPr>
        <w:pStyle w:val="B3"/>
        <w:rPr>
          <w:lang w:eastAsia="zh-CN"/>
        </w:rPr>
      </w:pPr>
      <w:r>
        <w:rPr>
          <w:lang w:eastAsia="zh-CN"/>
        </w:rPr>
        <w:t>A)</w:t>
      </w:r>
      <w:r>
        <w:rPr>
          <w:lang w:eastAsia="zh-CN"/>
        </w:rPr>
        <w:tab/>
      </w:r>
      <w:r w:rsidRPr="009B2363">
        <w:rPr>
          <w:lang w:eastAsia="ko-KR"/>
        </w:rPr>
        <w:t xml:space="preserve">one or more &lt;mbs-service-area-id&gt; sub-elements to provide applicable service areas </w:t>
      </w:r>
      <w:r>
        <w:rPr>
          <w:lang w:eastAsia="ko-KR"/>
        </w:rPr>
        <w:t>for the MB</w:t>
      </w:r>
      <w:r w:rsidRPr="00B64D3D">
        <w:rPr>
          <w:lang w:eastAsia="ko-KR"/>
        </w:rPr>
        <w:t>S broadcast area as specified in 3GPP</w:t>
      </w:r>
      <w:r w:rsidRPr="00A34374">
        <w:rPr>
          <w:rFonts w:cs="Arial"/>
          <w:szCs w:val="18"/>
        </w:rPr>
        <w:t> </w:t>
      </w:r>
      <w:r w:rsidRPr="00B64D3D">
        <w:rPr>
          <w:lang w:eastAsia="ko-KR"/>
        </w:rPr>
        <w:t>TS</w:t>
      </w:r>
      <w:r w:rsidRPr="00A34374">
        <w:rPr>
          <w:rFonts w:cs="Arial"/>
          <w:szCs w:val="18"/>
        </w:rPr>
        <w:t> </w:t>
      </w:r>
      <w:r w:rsidRPr="00B64D3D">
        <w:rPr>
          <w:lang w:eastAsia="ko-KR"/>
        </w:rPr>
        <w:t>23.003</w:t>
      </w:r>
      <w:r w:rsidRPr="00A34374">
        <w:rPr>
          <w:rFonts w:cs="Arial"/>
          <w:szCs w:val="18"/>
        </w:rPr>
        <w:t> </w:t>
      </w:r>
      <w:r w:rsidRPr="00B64D3D">
        <w:rPr>
          <w:lang w:eastAsia="ko-KR"/>
        </w:rPr>
        <w:t>[3] for service area identifier (SAI), and with the encoding as specified in 3GPP</w:t>
      </w:r>
      <w:r w:rsidRPr="00A34374">
        <w:rPr>
          <w:rFonts w:cs="Arial"/>
          <w:szCs w:val="18"/>
        </w:rPr>
        <w:t> </w:t>
      </w:r>
      <w:r w:rsidRPr="00B64D3D">
        <w:rPr>
          <w:lang w:eastAsia="ko-KR"/>
        </w:rPr>
        <w:t>TS</w:t>
      </w:r>
      <w:r w:rsidRPr="00A34374">
        <w:rPr>
          <w:rFonts w:cs="Arial"/>
          <w:szCs w:val="18"/>
        </w:rPr>
        <w:t> </w:t>
      </w:r>
      <w:r w:rsidRPr="00B64D3D">
        <w:rPr>
          <w:lang w:eastAsia="ko-KR"/>
        </w:rPr>
        <w:t>29.061</w:t>
      </w:r>
      <w:r w:rsidRPr="00A34374">
        <w:rPr>
          <w:rFonts w:cs="Arial"/>
          <w:szCs w:val="18"/>
        </w:rPr>
        <w:t> </w:t>
      </w:r>
      <w:r w:rsidRPr="00B64D3D">
        <w:rPr>
          <w:lang w:eastAsia="ko-KR"/>
        </w:rPr>
        <w:t>[11];</w:t>
      </w:r>
    </w:p>
    <w:p w14:paraId="2221FC21" w14:textId="19F480C6" w:rsidR="00C66174" w:rsidRDefault="00C66174" w:rsidP="00C66174">
      <w:pPr>
        <w:pStyle w:val="B1"/>
        <w:rPr>
          <w:lang w:eastAsia="zh-CN"/>
        </w:rPr>
      </w:pPr>
      <w:r w:rsidRPr="00004F96">
        <w:rPr>
          <w:lang w:eastAsia="zh-CN"/>
        </w:rPr>
        <w:t>c)</w:t>
      </w:r>
      <w:r w:rsidRPr="00004F96">
        <w:rPr>
          <w:lang w:eastAsia="zh-CN"/>
        </w:rPr>
        <w:tab/>
      </w:r>
      <w:r>
        <w:rPr>
          <w:lang w:eastAsia="zh-CN"/>
        </w:rPr>
        <w:t xml:space="preserve">an optional </w:t>
      </w:r>
      <w:r w:rsidRPr="00004F96">
        <w:rPr>
          <w:lang w:eastAsia="zh-CN"/>
        </w:rPr>
        <w:t>&lt;</w:t>
      </w:r>
      <w:r w:rsidRPr="00960BFE">
        <w:rPr>
          <w:lang w:eastAsia="zh-CN"/>
        </w:rPr>
        <w:t>mbs-listening-status-notify</w:t>
      </w:r>
      <w:r>
        <w:rPr>
          <w:lang w:eastAsia="zh-CN"/>
        </w:rPr>
        <w:t>&gt;,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Pr="00004F96">
        <w:rPr>
          <w:lang w:eastAsia="zh-CN"/>
        </w:rPr>
        <w:t xml:space="preserve"> requires an </w:t>
      </w:r>
      <w:r>
        <w:rPr>
          <w:lang w:eastAsia="zh-CN"/>
        </w:rPr>
        <w:t>listening status report for this MBS session</w:t>
      </w:r>
      <w:r w:rsidRPr="00004F96">
        <w:rPr>
          <w:lang w:eastAsia="zh-CN"/>
        </w:rPr>
        <w:t>;</w:t>
      </w:r>
    </w:p>
    <w:p w14:paraId="0CD25416" w14:textId="53FCE95F" w:rsidR="00C66174" w:rsidRDefault="00C66174" w:rsidP="00C66174">
      <w:pPr>
        <w:pStyle w:val="B1"/>
        <w:rPr>
          <w:lang w:eastAsia="zh-CN"/>
        </w:rPr>
      </w:pPr>
      <w:r>
        <w:rPr>
          <w:lang w:eastAsia="zh-CN"/>
        </w:rPr>
        <w:lastRenderedPageBreak/>
        <w:t>d</w:t>
      </w:r>
      <w:r w:rsidRPr="00004F96">
        <w:rPr>
          <w:lang w:eastAsia="zh-CN"/>
        </w:rPr>
        <w:t>)</w:t>
      </w:r>
      <w:r w:rsidRPr="00004F96">
        <w:rPr>
          <w:lang w:eastAsia="zh-CN"/>
        </w:rPr>
        <w:tab/>
      </w:r>
      <w:r>
        <w:rPr>
          <w:lang w:eastAsia="zh-CN"/>
        </w:rPr>
        <w:t xml:space="preserve">an optional </w:t>
      </w:r>
      <w:r w:rsidRPr="00004F96">
        <w:rPr>
          <w:lang w:eastAsia="zh-CN"/>
        </w:rPr>
        <w:t>&lt;</w:t>
      </w:r>
      <w:r w:rsidRPr="00960BFE">
        <w:rPr>
          <w:lang w:eastAsia="zh-CN"/>
        </w:rPr>
        <w:t>mbs-session-join-notify</w:t>
      </w:r>
      <w:r>
        <w:rPr>
          <w:lang w:eastAsia="zh-CN"/>
        </w:rPr>
        <w:t>&gt;,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Pr="00004F96">
        <w:rPr>
          <w:lang w:eastAsia="zh-CN"/>
        </w:rPr>
        <w:t xml:space="preserve"> requires an </w:t>
      </w:r>
      <w:r>
        <w:rPr>
          <w:lang w:eastAsia="zh-CN"/>
        </w:rPr>
        <w:t>UE group join notification for this MBS session</w:t>
      </w:r>
      <w:r w:rsidRPr="00004F96">
        <w:rPr>
          <w:lang w:eastAsia="zh-CN"/>
        </w:rPr>
        <w:t>;</w:t>
      </w:r>
    </w:p>
    <w:p w14:paraId="7BF07827" w14:textId="09C113BE" w:rsidR="00C66174" w:rsidRPr="00004F96" w:rsidRDefault="00C66174" w:rsidP="00C66174">
      <w:pPr>
        <w:pStyle w:val="B1"/>
        <w:rPr>
          <w:lang w:eastAsia="zh-CN"/>
        </w:rPr>
      </w:pPr>
      <w:r>
        <w:rPr>
          <w:lang w:eastAsia="zh-CN"/>
        </w:rPr>
        <w:t>e)</w:t>
      </w:r>
      <w:r>
        <w:rPr>
          <w:lang w:eastAsia="zh-CN"/>
        </w:rPr>
        <w:tab/>
      </w:r>
      <w:r w:rsidRPr="00004F96">
        <w:rPr>
          <w:lang w:eastAsia="zh-CN"/>
        </w:rPr>
        <w:t>an optional &lt;</w:t>
      </w:r>
      <w:r w:rsidRPr="00960BFE">
        <w:rPr>
          <w:lang w:eastAsia="zh-CN"/>
        </w:rPr>
        <w:t>mbs-announcement-acknowledgement</w:t>
      </w:r>
      <w:r w:rsidRPr="00004F96">
        <w:rPr>
          <w:lang w:eastAsia="zh-CN"/>
        </w:rPr>
        <w:t>&gt; element</w:t>
      </w:r>
      <w:r>
        <w:rPr>
          <w:lang w:eastAsia="zh-CN"/>
        </w:rPr>
        <w: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00DA11CF" w:rsidRPr="00004F96" w:rsidDel="00DA11CF">
        <w:rPr>
          <w:lang w:eastAsia="zh-CN"/>
        </w:rPr>
        <w:t xml:space="preserve"> </w:t>
      </w:r>
      <w:r w:rsidRPr="00004F96">
        <w:rPr>
          <w:lang w:eastAsia="zh-CN"/>
        </w:rPr>
        <w:t>requir</w:t>
      </w:r>
      <w:r>
        <w:rPr>
          <w:lang w:eastAsia="zh-CN"/>
        </w:rPr>
        <w:t>es an acknowledgement for the MB</w:t>
      </w:r>
      <w:r w:rsidRPr="00004F96">
        <w:rPr>
          <w:lang w:eastAsia="zh-CN"/>
        </w:rPr>
        <w:t xml:space="preserve">S </w:t>
      </w:r>
      <w:r w:rsidR="00750B70">
        <w:rPr>
          <w:lang w:eastAsia="zh-CN"/>
        </w:rPr>
        <w:t>session</w:t>
      </w:r>
      <w:r w:rsidRPr="00004F96">
        <w:rPr>
          <w:lang w:eastAsia="zh-CN"/>
        </w:rPr>
        <w:t xml:space="preserve"> announcement;</w:t>
      </w:r>
    </w:p>
    <w:p w14:paraId="533E57CB" w14:textId="77777777" w:rsidR="00C66174" w:rsidRPr="00004F96" w:rsidRDefault="00C66174" w:rsidP="00C66174">
      <w:pPr>
        <w:pStyle w:val="B1"/>
        <w:rPr>
          <w:lang w:eastAsia="zh-CN"/>
        </w:rPr>
      </w:pPr>
      <w:r>
        <w:rPr>
          <w:lang w:eastAsia="zh-CN"/>
        </w:rPr>
        <w:t>f)</w:t>
      </w:r>
      <w:r>
        <w:rPr>
          <w:lang w:eastAsia="zh-CN"/>
        </w:rPr>
        <w:tab/>
        <w:t>a</w:t>
      </w:r>
      <w:r w:rsidRPr="00004F96">
        <w:rPr>
          <w:lang w:eastAsia="zh-CN"/>
        </w:rPr>
        <w:t xml:space="preserve"> &lt;seal-mbs-sdp&gt; element;</w:t>
      </w:r>
      <w:r>
        <w:rPr>
          <w:lang w:eastAsia="zh-CN"/>
        </w:rPr>
        <w:t xml:space="preserve"> </w:t>
      </w:r>
      <w:r w:rsidRPr="00004F96">
        <w:rPr>
          <w:lang w:eastAsia="zh-CN"/>
        </w:rPr>
        <w:t xml:space="preserve">an element contains SDP with media and application control information applicable to groups that can use this </w:t>
      </w:r>
      <w:r>
        <w:rPr>
          <w:lang w:eastAsia="zh-CN"/>
        </w:rPr>
        <w:t>MBS session and</w:t>
      </w:r>
    </w:p>
    <w:p w14:paraId="19BAE8AE" w14:textId="77777777" w:rsidR="00C66174" w:rsidRPr="00004F96" w:rsidRDefault="00C66174" w:rsidP="00C66174">
      <w:pPr>
        <w:pStyle w:val="B1"/>
        <w:rPr>
          <w:lang w:eastAsia="zh-CN"/>
        </w:rPr>
      </w:pPr>
      <w:r w:rsidRPr="00004F96">
        <w:rPr>
          <w:lang w:eastAsia="zh-CN"/>
        </w:rPr>
        <w:t>g)</w:t>
      </w:r>
      <w:r w:rsidRPr="00004F96">
        <w:rPr>
          <w:lang w:eastAsia="zh-CN"/>
        </w:rPr>
        <w:tab/>
      </w:r>
      <w:r>
        <w:rPr>
          <w:lang w:eastAsia="zh-CN"/>
        </w:rPr>
        <w:t>an optional &lt;mbms-announcement</w:t>
      </w:r>
      <w:r w:rsidRPr="00004F96">
        <w:rPr>
          <w:lang w:eastAsia="zh-CN"/>
        </w:rPr>
        <w:t>&gt; element;</w:t>
      </w:r>
      <w:r>
        <w:rPr>
          <w:lang w:eastAsia="zh-CN"/>
        </w:rPr>
        <w:t xml:space="preserve"> provides the established eMBMS Bearer information with the encoding as per the </w:t>
      </w:r>
      <w:r w:rsidRPr="00004F96">
        <w:t xml:space="preserve">&lt;announcement&gt; </w:t>
      </w:r>
      <w:r>
        <w:t>element</w:t>
      </w:r>
      <w:r>
        <w:rPr>
          <w:lang w:eastAsia="zh-CN"/>
        </w:rPr>
        <w:t xml:space="preserve"> specified in clause 7.5.3.</w:t>
      </w:r>
    </w:p>
    <w:p w14:paraId="327D1E33" w14:textId="77777777" w:rsidR="00C66174" w:rsidRPr="00004F96" w:rsidRDefault="00C66174" w:rsidP="00C66174">
      <w:r w:rsidRPr="00004F96">
        <w:rPr>
          <w:lang w:eastAsia="zh-CN"/>
        </w:rPr>
        <w:t>&lt;mbs-listening-status-report&gt;</w:t>
      </w:r>
      <w:r w:rsidRPr="00004F96">
        <w:t xml:space="preserve"> element contains the following sub-elements:</w:t>
      </w:r>
    </w:p>
    <w:p w14:paraId="04FC4CD8" w14:textId="77777777" w:rsidR="00C66174" w:rsidRPr="00004F96" w:rsidRDefault="00C66174" w:rsidP="00C66174">
      <w:pPr>
        <w:pStyle w:val="B1"/>
      </w:pPr>
      <w:r w:rsidRPr="00004F96">
        <w:t>a)</w:t>
      </w:r>
      <w:r w:rsidRPr="00004F96">
        <w:tab/>
        <w:t>&lt;identity&gt;, an element contains the identity of the VAL user or VA</w:t>
      </w:r>
      <w:r>
        <w:t>L UE who wants to report the MB</w:t>
      </w:r>
      <w:r w:rsidRPr="00004F96">
        <w:t>S listening status;</w:t>
      </w:r>
    </w:p>
    <w:p w14:paraId="5E1CA46D" w14:textId="77777777" w:rsidR="00C66174" w:rsidRDefault="00C66174" w:rsidP="00C66174">
      <w:pPr>
        <w:pStyle w:val="B1"/>
        <w:rPr>
          <w:lang w:eastAsia="zh-CN"/>
        </w:rPr>
      </w:pPr>
      <w:r>
        <w:rPr>
          <w:lang w:eastAsia="zh-CN"/>
        </w:rPr>
        <w:t>b)</w:t>
      </w:r>
      <w:r>
        <w:rPr>
          <w:lang w:eastAsia="zh-CN"/>
        </w:rPr>
        <w:tab/>
        <w:t>&lt;</w:t>
      </w:r>
      <w:r w:rsidRPr="00960BFE">
        <w:rPr>
          <w:lang w:eastAsia="zh-CN"/>
        </w:rPr>
        <w:t>mbs-session-props</w:t>
      </w:r>
      <w:r>
        <w:rPr>
          <w:lang w:eastAsia="zh-CN"/>
        </w:rPr>
        <w:t>&gt; element shall include below sub-elements:</w:t>
      </w:r>
    </w:p>
    <w:p w14:paraId="0BDCDF04"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indicates the delivery mode as </w:t>
      </w:r>
      <w:r w:rsidRPr="009B2363">
        <w:rPr>
          <w:lang w:eastAsia="zh-CN"/>
        </w:rPr>
        <w:t>"broadcast"</w:t>
      </w:r>
      <w:r>
        <w:rPr>
          <w:lang w:eastAsia="zh-CN"/>
        </w:rPr>
        <w:t xml:space="preserve"> or </w:t>
      </w:r>
      <w:r w:rsidRPr="009B2363">
        <w:rPr>
          <w:lang w:eastAsia="zh-CN"/>
        </w:rPr>
        <w:t>"multicast"</w:t>
      </w:r>
      <w:r>
        <w:rPr>
          <w:lang w:eastAsia="zh-CN"/>
        </w:rPr>
        <w:t>;</w:t>
      </w:r>
    </w:p>
    <w:p w14:paraId="336441C5" w14:textId="77777777" w:rsidR="00C66174" w:rsidRDefault="00C66174" w:rsidP="00C66174">
      <w:pPr>
        <w:pStyle w:val="B2"/>
        <w:rPr>
          <w:lang w:eastAsia="zh-CN"/>
        </w:rPr>
      </w:pPr>
      <w:r>
        <w:rPr>
          <w:lang w:eastAsia="zh-CN"/>
        </w:rPr>
        <w:t>2)</w:t>
      </w:r>
      <w:r>
        <w:rPr>
          <w:lang w:eastAsia="zh-CN"/>
        </w:rPr>
        <w:tab/>
        <w:t>an optional &lt;</w:t>
      </w:r>
      <w:r w:rsidRPr="007D14A5">
        <w:rPr>
          <w:lang w:eastAsia="zh-CN"/>
        </w:rPr>
        <w:t>mbs-service-areas</w:t>
      </w:r>
      <w:r>
        <w:rPr>
          <w:lang w:eastAsia="zh-CN"/>
        </w:rPr>
        <w:t>&gt; element shall include:</w:t>
      </w:r>
    </w:p>
    <w:p w14:paraId="283BE794" w14:textId="77777777" w:rsidR="00C66174" w:rsidRPr="00004F96" w:rsidRDefault="00C66174" w:rsidP="00C66174">
      <w:pPr>
        <w:pStyle w:val="B3"/>
        <w:rPr>
          <w:lang w:eastAsia="zh-CN"/>
        </w:rPr>
      </w:pPr>
      <w:r>
        <w:rPr>
          <w:lang w:eastAsia="zh-CN"/>
        </w:rPr>
        <w:t>A)</w:t>
      </w:r>
      <w:r>
        <w:rPr>
          <w:lang w:eastAsia="zh-CN"/>
        </w:rPr>
        <w:tab/>
      </w:r>
      <w:r w:rsidRPr="009B2363">
        <w:rPr>
          <w:lang w:eastAsia="ko-KR"/>
        </w:rPr>
        <w:t xml:space="preserve">one or more &lt;mbs-service-area-id&gt; sub-elements to provide applicable service areas </w:t>
      </w:r>
      <w:r>
        <w:rPr>
          <w:lang w:eastAsia="ko-KR"/>
        </w:rPr>
        <w:t>for the MB</w:t>
      </w:r>
      <w:r w:rsidRPr="00B64D3D">
        <w:rPr>
          <w:lang w:eastAsia="ko-KR"/>
        </w:rPr>
        <w:t>S broadcast area as specified in 3GPP</w:t>
      </w:r>
      <w:r w:rsidRPr="00A34374">
        <w:rPr>
          <w:rFonts w:cs="Arial"/>
          <w:szCs w:val="18"/>
        </w:rPr>
        <w:t> </w:t>
      </w:r>
      <w:r w:rsidRPr="00B64D3D">
        <w:rPr>
          <w:lang w:eastAsia="ko-KR"/>
        </w:rPr>
        <w:t>TS</w:t>
      </w:r>
      <w:r w:rsidRPr="00A34374">
        <w:rPr>
          <w:rFonts w:cs="Arial"/>
          <w:szCs w:val="18"/>
        </w:rPr>
        <w:t> </w:t>
      </w:r>
      <w:r w:rsidRPr="00B64D3D">
        <w:rPr>
          <w:lang w:eastAsia="ko-KR"/>
        </w:rPr>
        <w:t>23.003</w:t>
      </w:r>
      <w:r w:rsidRPr="00A34374">
        <w:rPr>
          <w:rFonts w:cs="Arial"/>
          <w:szCs w:val="18"/>
        </w:rPr>
        <w:t> </w:t>
      </w:r>
      <w:r w:rsidRPr="00B64D3D">
        <w:rPr>
          <w:lang w:eastAsia="ko-KR"/>
        </w:rPr>
        <w:t>[3] for service area identifier (SAI), and with the encoding as specified in 3GPP</w:t>
      </w:r>
      <w:r w:rsidRPr="00A34374">
        <w:rPr>
          <w:rFonts w:cs="Arial"/>
          <w:szCs w:val="18"/>
        </w:rPr>
        <w:t> </w:t>
      </w:r>
      <w:r w:rsidRPr="00B64D3D">
        <w:rPr>
          <w:lang w:eastAsia="ko-KR"/>
        </w:rPr>
        <w:t>TS</w:t>
      </w:r>
      <w:r w:rsidRPr="00A34374">
        <w:rPr>
          <w:rFonts w:cs="Arial"/>
          <w:szCs w:val="18"/>
        </w:rPr>
        <w:t> </w:t>
      </w:r>
      <w:r w:rsidRPr="00B64D3D">
        <w:rPr>
          <w:lang w:eastAsia="ko-KR"/>
        </w:rPr>
        <w:t>29.061</w:t>
      </w:r>
      <w:r w:rsidRPr="00A34374">
        <w:rPr>
          <w:rFonts w:cs="Arial"/>
          <w:szCs w:val="18"/>
        </w:rPr>
        <w:t> </w:t>
      </w:r>
      <w:r w:rsidRPr="00B64D3D">
        <w:rPr>
          <w:lang w:eastAsia="ko-KR"/>
        </w:rPr>
        <w:t>[11];</w:t>
      </w:r>
    </w:p>
    <w:p w14:paraId="1D2FD768" w14:textId="77777777" w:rsidR="00C66174" w:rsidRPr="00004F96" w:rsidRDefault="00C66174" w:rsidP="00C66174">
      <w:pPr>
        <w:pStyle w:val="B1"/>
        <w:rPr>
          <w:lang w:eastAsia="zh-CN"/>
        </w:rPr>
      </w:pPr>
      <w:r>
        <w:rPr>
          <w:lang w:eastAsia="zh-CN"/>
        </w:rPr>
        <w:t>c)</w:t>
      </w:r>
      <w:r>
        <w:rPr>
          <w:lang w:eastAsia="zh-CN"/>
        </w:rPr>
        <w:tab/>
        <w:t>&lt;mb</w:t>
      </w:r>
      <w:r w:rsidRPr="00004F96">
        <w:rPr>
          <w:lang w:eastAsia="zh-CN"/>
        </w:rPr>
        <w:t xml:space="preserve">s-listening-status&gt;, an element contains a string </w:t>
      </w:r>
      <w:r>
        <w:rPr>
          <w:lang w:eastAsia="zh-CN"/>
        </w:rPr>
        <w:t>"</w:t>
      </w:r>
      <w:r w:rsidRPr="00004F96">
        <w:rPr>
          <w:lang w:eastAsia="zh-CN"/>
        </w:rPr>
        <w:t>listening</w:t>
      </w:r>
      <w:r>
        <w:rPr>
          <w:lang w:eastAsia="zh-CN"/>
        </w:rPr>
        <w:t>"</w:t>
      </w:r>
      <w:r w:rsidRPr="00004F96">
        <w:rPr>
          <w:lang w:eastAsia="zh-CN"/>
        </w:rPr>
        <w:t xml:space="preserve"> or </w:t>
      </w:r>
      <w:r>
        <w:rPr>
          <w:lang w:eastAsia="zh-CN"/>
        </w:rPr>
        <w:t>"</w:t>
      </w:r>
      <w:r w:rsidRPr="00004F96">
        <w:rPr>
          <w:lang w:eastAsia="zh-CN"/>
        </w:rPr>
        <w:t>not-listening</w:t>
      </w:r>
      <w:r>
        <w:rPr>
          <w:lang w:eastAsia="zh-CN"/>
        </w:rPr>
        <w:t>" used to indicate the MB</w:t>
      </w:r>
      <w:r w:rsidRPr="00004F96">
        <w:rPr>
          <w:lang w:eastAsia="zh-CN"/>
        </w:rPr>
        <w:t>S listening status;</w:t>
      </w:r>
      <w:r>
        <w:rPr>
          <w:lang w:eastAsia="zh-CN"/>
        </w:rPr>
        <w:t xml:space="preserve"> and</w:t>
      </w:r>
    </w:p>
    <w:p w14:paraId="4F6784ED" w14:textId="77777777" w:rsidR="00C66174" w:rsidRPr="00004F96" w:rsidRDefault="00C66174" w:rsidP="00C66174">
      <w:pPr>
        <w:pStyle w:val="B1"/>
        <w:rPr>
          <w:lang w:eastAsia="zh-CN"/>
        </w:rPr>
      </w:pPr>
      <w:r w:rsidRPr="00004F96">
        <w:rPr>
          <w:lang w:eastAsia="zh-CN"/>
        </w:rPr>
        <w:t>d)</w:t>
      </w:r>
      <w:r w:rsidRPr="00004F96">
        <w:rPr>
          <w:lang w:eastAsia="zh-CN"/>
        </w:rPr>
        <w:tab/>
        <w:t>&lt;mbs-reception-quality-level&gt;, an optional element contains an integer used to indicate the reception qua</w:t>
      </w:r>
      <w:r>
        <w:rPr>
          <w:lang w:eastAsia="zh-CN"/>
        </w:rPr>
        <w:t>lity level.</w:t>
      </w:r>
    </w:p>
    <w:p w14:paraId="51635143" w14:textId="77777777" w:rsidR="00C66174" w:rsidRPr="00004F96" w:rsidRDefault="00C66174" w:rsidP="00C66174">
      <w:r w:rsidRPr="00004F96">
        <w:rPr>
          <w:lang w:eastAsia="zh-CN"/>
        </w:rPr>
        <w:t>&lt;</w:t>
      </w:r>
      <w:r w:rsidRPr="00AA4746">
        <w:rPr>
          <w:lang w:eastAsia="zh-CN"/>
        </w:rPr>
        <w:t>mbs-session-join-notification</w:t>
      </w:r>
      <w:r w:rsidRPr="00004F96">
        <w:rPr>
          <w:lang w:eastAsia="zh-CN"/>
        </w:rPr>
        <w:t>&gt;</w:t>
      </w:r>
      <w:r w:rsidRPr="00004F96">
        <w:t xml:space="preserve"> element contains the following sub-elements:</w:t>
      </w:r>
    </w:p>
    <w:p w14:paraId="6A315705" w14:textId="77777777" w:rsidR="00C66174" w:rsidRPr="00004F96" w:rsidRDefault="00C66174" w:rsidP="00C66174">
      <w:pPr>
        <w:pStyle w:val="B1"/>
      </w:pPr>
      <w:r w:rsidRPr="00004F96">
        <w:t>a)</w:t>
      </w:r>
      <w:r w:rsidRPr="00004F96">
        <w:tab/>
        <w:t>&lt;</w:t>
      </w:r>
      <w:r w:rsidRPr="00AA4746">
        <w:t>VAL-identities</w:t>
      </w:r>
      <w:r w:rsidRPr="00004F96">
        <w:t xml:space="preserve">&gt;, an element contains the identity of the VAL user or VAL UE who wants to report the </w:t>
      </w:r>
      <w:r>
        <w:t>UE session join</w:t>
      </w:r>
      <w:r w:rsidRPr="00004F96">
        <w:t xml:space="preserve"> </w:t>
      </w:r>
      <w:r>
        <w:t>notification</w:t>
      </w:r>
      <w:r w:rsidRPr="00004F96">
        <w:t>;</w:t>
      </w:r>
    </w:p>
    <w:p w14:paraId="01E4594D" w14:textId="365809CB" w:rsidR="00C66174" w:rsidRDefault="00C66174" w:rsidP="00C66174">
      <w:pPr>
        <w:pStyle w:val="B1"/>
      </w:pPr>
      <w:r>
        <w:rPr>
          <w:lang w:eastAsia="zh-CN"/>
        </w:rPr>
        <w:t>b)</w:t>
      </w:r>
      <w:r>
        <w:rPr>
          <w:lang w:eastAsia="zh-CN"/>
        </w:rPr>
        <w:tab/>
      </w:r>
      <w:r w:rsidRPr="00004F96">
        <w:rPr>
          <w:lang w:eastAsia="zh-CN"/>
        </w:rPr>
        <w:t>&lt;</w:t>
      </w:r>
      <w:r w:rsidRPr="00AB768E">
        <w:rPr>
          <w:lang w:eastAsia="zh-CN"/>
        </w:rPr>
        <w:t>mbs-session-id</w:t>
      </w:r>
      <w:r w:rsidRPr="00004F96">
        <w:rPr>
          <w:lang w:eastAsia="zh-CN"/>
        </w:rPr>
        <w:t xml:space="preserve">&gt;, an element </w:t>
      </w:r>
      <w:r w:rsidR="00750B70">
        <w:rPr>
          <w:lang w:eastAsia="zh-CN"/>
        </w:rPr>
        <w:t xml:space="preserve">that </w:t>
      </w:r>
      <w:r w:rsidR="00750B70">
        <w:t>shall include one of the following:</w:t>
      </w:r>
    </w:p>
    <w:p w14:paraId="58C6D4D0" w14:textId="77777777" w:rsidR="00750B70" w:rsidRPr="008F7A9D" w:rsidRDefault="00750B70" w:rsidP="00750B70">
      <w:pPr>
        <w:pStyle w:val="B2"/>
        <w:overflowPunct/>
        <w:autoSpaceDE/>
        <w:autoSpaceDN/>
        <w:adjustRightInd/>
        <w:textAlignment w:val="auto"/>
      </w:pPr>
      <w:r>
        <w:t>1</w:t>
      </w:r>
      <w:r w:rsidRPr="008F7A9D">
        <w:t>)</w:t>
      </w:r>
      <w:r w:rsidRPr="008F7A9D">
        <w:tab/>
        <w:t>a</w:t>
      </w:r>
      <w:r>
        <w:t>n</w:t>
      </w:r>
      <w:r w:rsidRPr="008F7A9D">
        <w:t xml:space="preserve"> </w:t>
      </w:r>
      <w:r>
        <w:t xml:space="preserve">optional </w:t>
      </w:r>
      <w:r w:rsidRPr="008F7A9D">
        <w:t>&lt;</w:t>
      </w:r>
      <w:r>
        <w:t>tmgi</w:t>
      </w:r>
      <w:r w:rsidRPr="008F7A9D">
        <w:t>&gt;</w:t>
      </w:r>
      <w:r w:rsidRPr="006B5E06">
        <w:t xml:space="preserve"> </w:t>
      </w:r>
      <w:r w:rsidRPr="00004F96">
        <w:t>element contains the TMGI. The &lt;TMGI&gt; element is coded as described in 3GPP TS 24.008 [5] clause 10.5.6.13 excluding the Temporary mobile group identity IEI and the Length of temporary mobile group identity contents (octet 1 and octet 2 in 3GPP TS 24.008 [5] clause 10.5.6.13)</w:t>
      </w:r>
      <w:r w:rsidRPr="008F7A9D">
        <w:t>;</w:t>
      </w:r>
    </w:p>
    <w:p w14:paraId="5EDF1F6E" w14:textId="77777777" w:rsidR="00750B70" w:rsidRPr="008F7A9D" w:rsidRDefault="00750B70" w:rsidP="00750B70">
      <w:pPr>
        <w:pStyle w:val="B2"/>
        <w:overflowPunct/>
        <w:autoSpaceDE/>
        <w:autoSpaceDN/>
        <w:adjustRightInd/>
        <w:textAlignment w:val="auto"/>
      </w:pPr>
      <w:r>
        <w:t>2</w:t>
      </w:r>
      <w:r w:rsidRPr="008F7A9D">
        <w:t>)</w:t>
      </w:r>
      <w:r w:rsidRPr="008F7A9D">
        <w:tab/>
        <w:t>a</w:t>
      </w:r>
      <w:r>
        <w:t>n</w:t>
      </w:r>
      <w:r w:rsidRPr="008F7A9D">
        <w:t xml:space="preserve"> </w:t>
      </w:r>
      <w:r>
        <w:t xml:space="preserve">optional </w:t>
      </w:r>
      <w:r w:rsidRPr="008F7A9D">
        <w:t>&lt;</w:t>
      </w:r>
      <w:r>
        <w:t>ip4-address</w:t>
      </w:r>
      <w:r w:rsidRPr="008F7A9D">
        <w:t>&gt; element</w:t>
      </w:r>
      <w:r>
        <w:t xml:space="preserve"> contains a string that indicate an IPv4 address</w:t>
      </w:r>
      <w:r w:rsidRPr="008F7A9D">
        <w:t>;</w:t>
      </w:r>
      <w:r>
        <w:t xml:space="preserve"> or</w:t>
      </w:r>
    </w:p>
    <w:p w14:paraId="7B8211CE" w14:textId="30C5A012" w:rsidR="00750B70" w:rsidRPr="00004F96" w:rsidRDefault="00750B70" w:rsidP="00750B70">
      <w:pPr>
        <w:pStyle w:val="B2"/>
        <w:overflowPunct/>
        <w:autoSpaceDE/>
        <w:autoSpaceDN/>
        <w:adjustRightInd/>
        <w:textAlignment w:val="auto"/>
        <w:rPr>
          <w:lang w:eastAsia="zh-CN"/>
        </w:rPr>
      </w:pPr>
      <w:r>
        <w:t>3</w:t>
      </w:r>
      <w:r w:rsidRPr="008F7A9D">
        <w:t>)</w:t>
      </w:r>
      <w:r w:rsidRPr="008F7A9D">
        <w:tab/>
        <w:t>a</w:t>
      </w:r>
      <w:r>
        <w:t>n</w:t>
      </w:r>
      <w:r w:rsidRPr="008F7A9D">
        <w:t xml:space="preserve"> </w:t>
      </w:r>
      <w:r>
        <w:t xml:space="preserve">optional </w:t>
      </w:r>
      <w:r w:rsidRPr="008F7A9D">
        <w:t>&lt;</w:t>
      </w:r>
      <w:r>
        <w:t>ipv6-address</w:t>
      </w:r>
      <w:r w:rsidRPr="008F7A9D">
        <w:t>&gt; element</w:t>
      </w:r>
      <w:r w:rsidRPr="006B5E06">
        <w:t xml:space="preserve"> </w:t>
      </w:r>
      <w:r>
        <w:t>contains a string that indicate an IPv6 address</w:t>
      </w:r>
      <w:r w:rsidRPr="00004F96">
        <w:t>;</w:t>
      </w:r>
    </w:p>
    <w:p w14:paraId="30428377" w14:textId="77777777" w:rsidR="00C66174" w:rsidRPr="00004F96" w:rsidRDefault="00C66174" w:rsidP="00C66174">
      <w:pPr>
        <w:pStyle w:val="B1"/>
        <w:rPr>
          <w:lang w:eastAsia="zh-CN"/>
        </w:rPr>
      </w:pPr>
      <w:r w:rsidRPr="00004F96">
        <w:rPr>
          <w:lang w:eastAsia="zh-CN"/>
        </w:rPr>
        <w:t>c)</w:t>
      </w:r>
      <w:r w:rsidRPr="00004F96">
        <w:rPr>
          <w:lang w:eastAsia="zh-CN"/>
        </w:rPr>
        <w:tab/>
        <w:t>&lt;</w:t>
      </w:r>
      <w:r w:rsidRPr="007E7E52">
        <w:rPr>
          <w:lang w:eastAsia="zh-CN"/>
        </w:rPr>
        <w:t>mbs-multicast-joining-status</w:t>
      </w:r>
      <w:r w:rsidRPr="00004F96">
        <w:rPr>
          <w:lang w:eastAsia="zh-CN"/>
        </w:rPr>
        <w:t xml:space="preserve">&gt;, an element contains a string </w:t>
      </w:r>
      <w:r>
        <w:rPr>
          <w:lang w:eastAsia="zh-CN"/>
        </w:rPr>
        <w:t>"broadcast"</w:t>
      </w:r>
      <w:r w:rsidRPr="00004F96">
        <w:rPr>
          <w:lang w:eastAsia="zh-CN"/>
        </w:rPr>
        <w:t xml:space="preserve"> or </w:t>
      </w:r>
      <w:r>
        <w:rPr>
          <w:lang w:eastAsia="zh-CN"/>
        </w:rPr>
        <w:t>"multicast"</w:t>
      </w:r>
      <w:r w:rsidRPr="00004F96">
        <w:rPr>
          <w:lang w:eastAsia="zh-CN"/>
        </w:rPr>
        <w:t>;</w:t>
      </w:r>
      <w:r>
        <w:rPr>
          <w:lang w:eastAsia="zh-CN"/>
        </w:rPr>
        <w:t xml:space="preserve"> and</w:t>
      </w:r>
    </w:p>
    <w:p w14:paraId="02BA3152" w14:textId="77777777" w:rsidR="00C66174" w:rsidRPr="00004F96" w:rsidRDefault="00C66174" w:rsidP="00C66174">
      <w:pPr>
        <w:pStyle w:val="B1"/>
        <w:rPr>
          <w:lang w:eastAsia="zh-CN"/>
        </w:rPr>
      </w:pPr>
      <w:r w:rsidRPr="00004F96">
        <w:rPr>
          <w:lang w:eastAsia="zh-CN"/>
        </w:rPr>
        <w:t>d)</w:t>
      </w:r>
      <w:r w:rsidRPr="00004F96">
        <w:rPr>
          <w:lang w:eastAsia="zh-CN"/>
        </w:rPr>
        <w:tab/>
        <w:t>&lt;mbs-reception-quality-level&gt;, an optional element contains an integer used to indicate the reception qua</w:t>
      </w:r>
      <w:r>
        <w:rPr>
          <w:lang w:eastAsia="zh-CN"/>
        </w:rPr>
        <w:t>lity.</w:t>
      </w:r>
    </w:p>
    <w:p w14:paraId="3C02CD0A" w14:textId="77777777" w:rsidR="00C66174" w:rsidRPr="00004F96" w:rsidRDefault="00C66174" w:rsidP="00C66174">
      <w:r w:rsidRPr="00004F96">
        <w:rPr>
          <w:lang w:eastAsia="zh-CN"/>
        </w:rPr>
        <w:t>&lt;</w:t>
      </w:r>
      <w:r w:rsidRPr="008F0290">
        <w:rPr>
          <w:lang w:eastAsia="zh-CN"/>
        </w:rPr>
        <w:t>mbs-resource-</w:t>
      </w:r>
      <w:r w:rsidRPr="00004F96">
        <w:rPr>
          <w:lang w:eastAsia="zh-CN"/>
        </w:rPr>
        <w:t xml:space="preserve">request&gt; </w:t>
      </w:r>
      <w:r w:rsidRPr="00004F96">
        <w:t xml:space="preserve">is an element used to include the </w:t>
      </w:r>
      <w:r w:rsidRPr="00004F96">
        <w:rPr>
          <w:rFonts w:cs="Arial"/>
        </w:rPr>
        <w:t xml:space="preserve">multicast resource management requested information. </w:t>
      </w:r>
      <w:r w:rsidRPr="00004F96">
        <w:t>The &lt;</w:t>
      </w:r>
      <w:r w:rsidRPr="008F0290">
        <w:t>mbs-resource-</w:t>
      </w:r>
      <w:r w:rsidRPr="00004F96">
        <w:t>request&gt; element contains the following sub-elements:</w:t>
      </w:r>
    </w:p>
    <w:p w14:paraId="5280BF97" w14:textId="77777777" w:rsidR="00C66174" w:rsidRPr="00004F96" w:rsidRDefault="00C66174" w:rsidP="00C66174">
      <w:pPr>
        <w:pStyle w:val="B1"/>
      </w:pPr>
      <w:r w:rsidRPr="00004F96">
        <w:t>a)</w:t>
      </w:r>
      <w:r w:rsidRPr="00004F96">
        <w:tab/>
      </w:r>
      <w:r w:rsidRPr="00004F96">
        <w:rPr>
          <w:lang w:eastAsia="zh-CN"/>
        </w:rPr>
        <w:t xml:space="preserve">&lt;requester-identity&gt;, an element </w:t>
      </w:r>
      <w:r w:rsidRPr="00004F96">
        <w:t>contains the identity of the VAL server performing the request;</w:t>
      </w:r>
    </w:p>
    <w:p w14:paraId="3042F539" w14:textId="77777777" w:rsidR="00C66174" w:rsidRPr="00004F96" w:rsidRDefault="00C66174" w:rsidP="00C66174">
      <w:pPr>
        <w:pStyle w:val="B1"/>
        <w:rPr>
          <w:lang w:eastAsia="zh-CN"/>
        </w:rPr>
      </w:pPr>
      <w:r w:rsidRPr="00004F96">
        <w:t>b)</w:t>
      </w:r>
      <w:r w:rsidRPr="00004F96">
        <w:tab/>
      </w:r>
      <w:r w:rsidRPr="00004F96">
        <w:rPr>
          <w:lang w:eastAsia="zh-CN"/>
        </w:rPr>
        <w:t xml:space="preserve">&lt;VAL-group-id&gt;, an element contains the identity of the VAL group that the MBS </w:t>
      </w:r>
      <w:r>
        <w:rPr>
          <w:lang w:eastAsia="zh-CN"/>
        </w:rPr>
        <w:t>session</w:t>
      </w:r>
      <w:r w:rsidRPr="00004F96">
        <w:rPr>
          <w:lang w:eastAsia="zh-CN"/>
        </w:rPr>
        <w:t xml:space="preserve"> is requested for;</w:t>
      </w:r>
    </w:p>
    <w:p w14:paraId="13C65EBB" w14:textId="797CC0FC" w:rsidR="00C66174" w:rsidRPr="00004F96" w:rsidRDefault="00C66174" w:rsidP="00C66174">
      <w:pPr>
        <w:pStyle w:val="B1"/>
        <w:rPr>
          <w:lang w:eastAsia="zh-CN"/>
        </w:rPr>
      </w:pPr>
      <w:r w:rsidRPr="00004F96">
        <w:rPr>
          <w:lang w:eastAsia="zh-CN"/>
        </w:rPr>
        <w:t>c)</w:t>
      </w:r>
      <w:r w:rsidRPr="00004F96">
        <w:rPr>
          <w:lang w:eastAsia="zh-CN"/>
        </w:rPr>
        <w:tab/>
        <w:t xml:space="preserve">&lt;service-announcement-mode&gt;, an element contains a string used to indicate whether the request is sent by </w:t>
      </w:r>
      <w:r w:rsidR="00DA11CF">
        <w:rPr>
          <w:lang w:eastAsia="zh-CN"/>
        </w:rPr>
        <w:t>the S</w:t>
      </w:r>
      <w:r w:rsidR="00DA11CF" w:rsidRPr="00004F96">
        <w:rPr>
          <w:lang w:eastAsia="zh-CN"/>
        </w:rPr>
        <w:t>NRM</w:t>
      </w:r>
      <w:r w:rsidR="00DA11CF">
        <w:rPr>
          <w:lang w:eastAsia="zh-CN"/>
        </w:rPr>
        <w:t>-S</w:t>
      </w:r>
      <w:r w:rsidR="00DA11CF" w:rsidRPr="00004F96">
        <w:rPr>
          <w:lang w:eastAsia="zh-CN"/>
        </w:rPr>
        <w:t xml:space="preserve"> </w:t>
      </w:r>
      <w:r w:rsidRPr="00004F96">
        <w:rPr>
          <w:lang w:eastAsia="zh-CN"/>
        </w:rPr>
        <w:t>or by the VAL server:</w:t>
      </w:r>
    </w:p>
    <w:p w14:paraId="3C2CE94D" w14:textId="2DECA277" w:rsidR="00C66174" w:rsidRPr="00004F96" w:rsidRDefault="00DA11CF" w:rsidP="00C66174">
      <w:pPr>
        <w:pStyle w:val="B2"/>
        <w:rPr>
          <w:lang w:eastAsia="zh-CN"/>
        </w:rPr>
      </w:pPr>
      <w:r w:rsidRPr="00004F96">
        <w:rPr>
          <w:lang w:eastAsia="zh-CN"/>
        </w:rPr>
        <w:tab/>
        <w:t xml:space="preserve">The value </w:t>
      </w:r>
      <w:r>
        <w:rPr>
          <w:lang w:eastAsia="zh-CN"/>
        </w:rPr>
        <w:t>"</w:t>
      </w:r>
      <w:r w:rsidRPr="00004F96">
        <w:rPr>
          <w:lang w:eastAsia="zh-CN"/>
        </w:rPr>
        <w:t>NRM-S</w:t>
      </w:r>
      <w:r>
        <w:rPr>
          <w:lang w:eastAsia="zh-CN"/>
        </w:rPr>
        <w:t>"</w:t>
      </w:r>
      <w:r w:rsidRPr="00004F96">
        <w:rPr>
          <w:lang w:eastAsia="zh-CN"/>
        </w:rPr>
        <w:t xml:space="preserve"> indicates the request is sent by </w:t>
      </w:r>
      <w:r>
        <w:rPr>
          <w:lang w:eastAsia="zh-CN"/>
        </w:rPr>
        <w:t>the S</w:t>
      </w:r>
      <w:r w:rsidRPr="00004F96">
        <w:rPr>
          <w:lang w:eastAsia="zh-CN"/>
        </w:rPr>
        <w:t>NRM</w:t>
      </w:r>
      <w:r>
        <w:rPr>
          <w:lang w:eastAsia="zh-CN"/>
        </w:rPr>
        <w:t>-S</w:t>
      </w:r>
      <w:r w:rsidRPr="00004F96">
        <w:rPr>
          <w:lang w:eastAsia="zh-CN"/>
        </w:rPr>
        <w:t>;</w:t>
      </w:r>
    </w:p>
    <w:p w14:paraId="21FEFFBF" w14:textId="6A218180" w:rsidR="00C66174" w:rsidRPr="00004F96" w:rsidRDefault="00C66174" w:rsidP="00C66174">
      <w:pPr>
        <w:pStyle w:val="B2"/>
        <w:rPr>
          <w:lang w:eastAsia="zh-CN"/>
        </w:rPr>
      </w:pPr>
      <w:r w:rsidRPr="00004F96">
        <w:rPr>
          <w:lang w:eastAsia="zh-CN"/>
        </w:rPr>
        <w:tab/>
        <w:t xml:space="preserve">The value </w:t>
      </w:r>
      <w:r>
        <w:rPr>
          <w:lang w:eastAsia="zh-CN"/>
        </w:rPr>
        <w:t>"</w:t>
      </w:r>
      <w:r w:rsidRPr="00004F96">
        <w:rPr>
          <w:lang w:eastAsia="zh-CN"/>
        </w:rPr>
        <w:t>VAL-server</w:t>
      </w:r>
      <w:r>
        <w:rPr>
          <w:lang w:eastAsia="zh-CN"/>
        </w:rPr>
        <w:t>"</w:t>
      </w:r>
      <w:r w:rsidRPr="00004F96">
        <w:rPr>
          <w:lang w:eastAsia="zh-CN"/>
        </w:rPr>
        <w:t xml:space="preserve"> indicates the request is sent by the VAL server;</w:t>
      </w:r>
    </w:p>
    <w:p w14:paraId="4EA614E2" w14:textId="77777777" w:rsidR="00C66174" w:rsidRPr="00004F96" w:rsidRDefault="00C66174" w:rsidP="00C66174">
      <w:pPr>
        <w:pStyle w:val="B1"/>
        <w:rPr>
          <w:lang w:eastAsia="zh-CN"/>
        </w:rPr>
      </w:pPr>
      <w:r w:rsidRPr="00004F96">
        <w:rPr>
          <w:lang w:eastAsia="zh-CN"/>
        </w:rPr>
        <w:t>d)</w:t>
      </w:r>
      <w:r w:rsidRPr="00004F96">
        <w:rPr>
          <w:lang w:eastAsia="zh-CN"/>
        </w:rPr>
        <w:tab/>
        <w:t xml:space="preserve">&lt;QoS&gt;, an element contains the requested QoS information for the </w:t>
      </w:r>
      <w:r>
        <w:rPr>
          <w:lang w:eastAsia="zh-CN"/>
        </w:rPr>
        <w:t>MBS session</w:t>
      </w:r>
      <w:r w:rsidRPr="00004F96">
        <w:rPr>
          <w:lang w:eastAsia="zh-CN"/>
        </w:rPr>
        <w:t>;</w:t>
      </w:r>
      <w:r w:rsidRPr="008620DB">
        <w:rPr>
          <w:lang w:eastAsia="zh-CN"/>
        </w:rPr>
        <w:t xml:space="preserve"> </w:t>
      </w:r>
      <w:r w:rsidRPr="00004F96">
        <w:rPr>
          <w:lang w:eastAsia="zh-CN"/>
        </w:rPr>
        <w:t>and</w:t>
      </w:r>
    </w:p>
    <w:p w14:paraId="4C1776C3" w14:textId="21AE62AF" w:rsidR="00C66174" w:rsidRDefault="00C66174" w:rsidP="00C66174">
      <w:pPr>
        <w:pStyle w:val="B1"/>
        <w:rPr>
          <w:lang w:eastAsia="zh-CN"/>
        </w:rPr>
      </w:pPr>
      <w:r w:rsidRPr="00004F96">
        <w:rPr>
          <w:lang w:eastAsia="zh-CN"/>
        </w:rPr>
        <w:lastRenderedPageBreak/>
        <w:t>e)</w:t>
      </w:r>
      <w:r w:rsidRPr="00004F96">
        <w:rPr>
          <w:lang w:eastAsia="zh-CN"/>
        </w:rPr>
        <w:tab/>
        <w:t>&lt;</w:t>
      </w:r>
      <w:r w:rsidRPr="008620DB">
        <w:rPr>
          <w:lang w:eastAsia="zh-CN"/>
        </w:rPr>
        <w:t>mbs-service-areas</w:t>
      </w:r>
      <w:r w:rsidRPr="00004F96">
        <w:rPr>
          <w:lang w:eastAsia="zh-CN"/>
        </w:rPr>
        <w:t>&gt;, an optional element specifying the serving MB</w:t>
      </w:r>
      <w:r>
        <w:rPr>
          <w:lang w:eastAsia="zh-CN"/>
        </w:rPr>
        <w:t>S service area id where the MB</w:t>
      </w:r>
      <w:r w:rsidRPr="00004F96">
        <w:rPr>
          <w:lang w:eastAsia="zh-CN"/>
        </w:rPr>
        <w:t xml:space="preserve">S </w:t>
      </w:r>
      <w:r>
        <w:rPr>
          <w:lang w:eastAsia="zh-CN"/>
        </w:rPr>
        <w:t>session</w:t>
      </w:r>
      <w:r w:rsidRPr="00004F96">
        <w:rPr>
          <w:lang w:eastAsia="zh-CN"/>
        </w:rPr>
        <w:t xml:space="preserve"> is requested for</w:t>
      </w:r>
      <w:r>
        <w:rPr>
          <w:lang w:eastAsia="zh-CN"/>
        </w:rPr>
        <w:t>.</w:t>
      </w:r>
    </w:p>
    <w:p w14:paraId="6205D79D" w14:textId="77777777" w:rsidR="00536F63" w:rsidRPr="00004F96" w:rsidRDefault="00536F63" w:rsidP="00536F63">
      <w:pPr>
        <w:pStyle w:val="Heading2"/>
      </w:pPr>
      <w:bookmarkStart w:id="423" w:name="_CR7_6"/>
      <w:bookmarkStart w:id="424" w:name="_Toc218596189"/>
      <w:bookmarkEnd w:id="423"/>
      <w:r w:rsidRPr="00004F96">
        <w:t>7.6</w:t>
      </w:r>
      <w:r w:rsidRPr="00004F96">
        <w:tab/>
        <w:t>MIME types</w:t>
      </w:r>
      <w:bookmarkEnd w:id="424"/>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t>The MIME type for the MBMSInfo</w:t>
      </w:r>
      <w:r w:rsidRPr="00004F96" w:rsidDel="006520D6">
        <w:t xml:space="preserve"> </w:t>
      </w:r>
      <w:r w:rsidRPr="00004F96">
        <w:t>document shall be "application/vnd.3gpp.seal-mbms-usage-info+xml MIME body".</w:t>
      </w:r>
    </w:p>
    <w:p w14:paraId="24D53729" w14:textId="2944193F" w:rsidR="00011939" w:rsidRDefault="00011939" w:rsidP="00536F63">
      <w:r>
        <w:t>The MIME type for the NetworkQoSManagementInfo document shall be "</w:t>
      </w:r>
      <w:r>
        <w:rPr>
          <w:lang w:eastAsia="zh-CN"/>
        </w:rPr>
        <w:t>application/vnd.3gpp.seal-network-QoS-manag</w:t>
      </w:r>
      <w:r w:rsidR="00D40064">
        <w:rPr>
          <w:lang w:eastAsia="zh-CN"/>
        </w:rPr>
        <w:t>e</w:t>
      </w:r>
      <w:r>
        <w:rPr>
          <w:lang w:eastAsia="zh-CN"/>
        </w:rPr>
        <w:t>ment-info+xml MIME body</w:t>
      </w:r>
      <w:r>
        <w:t>".</w:t>
      </w:r>
    </w:p>
    <w:p w14:paraId="2DB8B4C9" w14:textId="77777777" w:rsidR="001502A3" w:rsidRDefault="001502A3" w:rsidP="001502A3">
      <w:r w:rsidRPr="00004F96">
        <w:t xml:space="preserve">The MIME type for the </w:t>
      </w:r>
      <w:r w:rsidRPr="001502A3">
        <w:t>ApplicationCommunicationRequirementsInfo</w:t>
      </w:r>
      <w:r w:rsidRPr="00004F96" w:rsidDel="006520D6">
        <w:t xml:space="preserve"> </w:t>
      </w:r>
      <w:r w:rsidRPr="00004F96">
        <w:t xml:space="preserve">document shall be </w:t>
      </w:r>
      <w:bookmarkStart w:id="425" w:name="OLE_LINK87"/>
      <w:r w:rsidRPr="00004F96">
        <w:t>"application/</w:t>
      </w:r>
      <w:r>
        <w:t>vnd.3gpp.seal-app-comm-requirements-info</w:t>
      </w:r>
      <w:r w:rsidRPr="00004F96">
        <w:t>+xml MIME body"</w:t>
      </w:r>
      <w:bookmarkEnd w:id="425"/>
      <w:r w:rsidRPr="00004F96">
        <w:t>.</w:t>
      </w:r>
    </w:p>
    <w:p w14:paraId="5EB7586A" w14:textId="7CC619F7" w:rsidR="001502A3" w:rsidRPr="00004F96" w:rsidRDefault="001502A3" w:rsidP="00667375">
      <w:r w:rsidRPr="00004F96">
        <w:t>The MIME type for the</w:t>
      </w:r>
      <w:r>
        <w:t xml:space="preserve"> SEALMBSUsageInfo</w:t>
      </w:r>
      <w:r w:rsidRPr="00004F96">
        <w:t xml:space="preserve"> document shall be </w:t>
      </w:r>
      <w:bookmarkStart w:id="426" w:name="OLE_LINK88"/>
      <w:bookmarkStart w:id="427" w:name="OLE_LINK89"/>
      <w:r w:rsidRPr="00004F96">
        <w:t>"application/</w:t>
      </w:r>
      <w:r>
        <w:t>vnd.3gpp.seal-mbs-usage</w:t>
      </w:r>
      <w:r>
        <w:rPr>
          <w:lang w:eastAsia="zh-CN"/>
        </w:rPr>
        <w:t>-info</w:t>
      </w:r>
      <w:r w:rsidRPr="00004F96">
        <w:t>+xml MIME body"</w:t>
      </w:r>
      <w:bookmarkEnd w:id="426"/>
      <w:bookmarkEnd w:id="427"/>
      <w:r w:rsidRPr="00004F96">
        <w:t>.</w:t>
      </w:r>
    </w:p>
    <w:p w14:paraId="6205D7A1" w14:textId="77777777" w:rsidR="00536F63" w:rsidRPr="00004F96" w:rsidRDefault="00536F63" w:rsidP="00536F63">
      <w:pPr>
        <w:pStyle w:val="Heading2"/>
      </w:pPr>
      <w:bookmarkStart w:id="428" w:name="_CR7_7"/>
      <w:bookmarkStart w:id="429" w:name="_Toc218596190"/>
      <w:bookmarkEnd w:id="428"/>
      <w:r w:rsidRPr="00004F96">
        <w:t>7.7</w:t>
      </w:r>
      <w:r w:rsidRPr="00004F96">
        <w:tab/>
        <w:t>IANA registration template</w:t>
      </w:r>
      <w:bookmarkEnd w:id="429"/>
    </w:p>
    <w:p w14:paraId="6205D7A3" w14:textId="77777777" w:rsidR="00536F63" w:rsidRPr="00004F96" w:rsidRDefault="00536F63" w:rsidP="00536F63">
      <w:pPr>
        <w:pStyle w:val="Heading3"/>
      </w:pPr>
      <w:bookmarkStart w:id="430" w:name="_CR7_7_1"/>
      <w:bookmarkEnd w:id="430"/>
      <w:r w:rsidRPr="00004F96">
        <w:br w:type="page"/>
      </w:r>
      <w:bookmarkStart w:id="431" w:name="clause4"/>
      <w:bookmarkStart w:id="432" w:name="_Toc218596191"/>
      <w:bookmarkEnd w:id="431"/>
      <w:r w:rsidRPr="00004F96">
        <w:lastRenderedPageBreak/>
        <w:t>7.7.1</w:t>
      </w:r>
      <w:r w:rsidRPr="00004F96">
        <w:tab/>
        <w:t xml:space="preserve">IANA registration template for </w:t>
      </w:r>
      <w:r w:rsidRPr="00004F96">
        <w:rPr>
          <w:lang w:eastAsia="zh-CN"/>
        </w:rPr>
        <w:t>VAL</w:t>
      </w:r>
      <w:r w:rsidRPr="00004F96">
        <w:t>Info</w:t>
      </w:r>
      <w:bookmarkEnd w:id="432"/>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23FE40AD"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935F42">
        <w:t>IETF </w:t>
      </w:r>
      <w:r w:rsidR="00935F42" w:rsidRPr="00B33A75">
        <w:t>RFC </w:t>
      </w:r>
      <w:r w:rsidR="00935F42">
        <w:t>9110</w:t>
      </w:r>
      <w:r w:rsidR="00935F42" w:rsidRPr="00004F96">
        <w:t xml:space="preserve"> </w:t>
      </w:r>
      <w:r w:rsidRPr="00004F96">
        <w:t>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433" w:name="_CR7_7_2"/>
      <w:bookmarkStart w:id="434" w:name="_Toc218596192"/>
      <w:bookmarkEnd w:id="433"/>
      <w:r w:rsidRPr="00004F96">
        <w:t>7.7.2</w:t>
      </w:r>
      <w:r w:rsidRPr="00004F96">
        <w:tab/>
        <w:t>IANA registration template for UnicastInfo</w:t>
      </w:r>
      <w:bookmarkEnd w:id="434"/>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1A2B7A34"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E4590F">
        <w:t>IETF </w:t>
      </w:r>
      <w:r w:rsidR="00E4590F" w:rsidRPr="00B33A75">
        <w:t>RFC </w:t>
      </w:r>
      <w:r w:rsidR="00E4590F">
        <w:t>9110</w:t>
      </w:r>
      <w:r w:rsidR="00E4590F" w:rsidRPr="00004F96">
        <w:t xml:space="preserve"> </w:t>
      </w:r>
      <w:r w:rsidRPr="00004F96">
        <w:t>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435" w:name="_CR7_7_3"/>
      <w:bookmarkStart w:id="436" w:name="_Toc218596193"/>
      <w:bookmarkEnd w:id="435"/>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436"/>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0C0F89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B62760">
        <w:t>IETF </w:t>
      </w:r>
      <w:r w:rsidR="00B62760" w:rsidRPr="00B33A75">
        <w:t>RFC </w:t>
      </w:r>
      <w:r w:rsidR="00B62760">
        <w:t>9110</w:t>
      </w:r>
      <w:r w:rsidR="00B62760" w:rsidRPr="00004F96">
        <w:t xml:space="preserve"> </w:t>
      </w:r>
      <w:r w:rsidRPr="00004F96">
        <w:t>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684EC9DC" w:rsidR="00393375" w:rsidRDefault="00393375" w:rsidP="00393375">
      <w:pPr>
        <w:pStyle w:val="Heading3"/>
      </w:pPr>
      <w:bookmarkStart w:id="437" w:name="_CR7_7_4"/>
      <w:bookmarkStart w:id="438" w:name="_Toc218596194"/>
      <w:bookmarkEnd w:id="437"/>
      <w:r>
        <w:t>7.7.</w:t>
      </w:r>
      <w:r w:rsidR="005B4C6A">
        <w:t>4</w:t>
      </w:r>
      <w:r>
        <w:tab/>
        <w:t>IANA registration template for NetworkQoSManagementInfo</w:t>
      </w:r>
      <w:bookmarkEnd w:id="438"/>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305EE097" w:rsidR="00393375" w:rsidRDefault="00393375" w:rsidP="00393375">
      <w:r>
        <w:rPr>
          <w:lang w:eastAsia="zh-CN"/>
        </w:rPr>
        <w:t>application/vnd.3gpp.seal-network-QoS-manag</w:t>
      </w:r>
      <w:r w:rsidR="00D40064">
        <w:rPr>
          <w:lang w:eastAsia="zh-CN"/>
        </w:rPr>
        <w:t>e</w:t>
      </w:r>
      <w:r>
        <w:rPr>
          <w:lang w:eastAsia="zh-CN"/>
        </w:rPr>
        <w:t>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0F5D43E3" w:rsidR="00393375" w:rsidRDefault="00393375" w:rsidP="00393375">
      <w:r>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31630D">
        <w:t>IETF </w:t>
      </w:r>
      <w:r w:rsidR="0031630D" w:rsidRPr="00B33A75">
        <w:t>RFC </w:t>
      </w:r>
      <w:r w:rsidR="0031630D">
        <w:t>9110</w:t>
      </w:r>
      <w:r w:rsidR="0031630D" w:rsidRPr="00004F96">
        <w:t xml:space="preserve"> </w:t>
      </w:r>
      <w:r>
        <w:t>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Default="00393375" w:rsidP="00536F63">
      <w:pPr>
        <w:pStyle w:val="B2"/>
      </w:pPr>
      <w:r>
        <w:t>ii)</w:t>
      </w:r>
      <w:r>
        <w:tab/>
        <w:t>Change controller: &lt;MCC name&gt;/&lt;MCC email address&gt;</w:t>
      </w:r>
    </w:p>
    <w:p w14:paraId="62B314D3" w14:textId="77777777" w:rsidR="001502A3" w:rsidRDefault="001502A3" w:rsidP="001502A3">
      <w:pPr>
        <w:pStyle w:val="Heading3"/>
      </w:pPr>
      <w:bookmarkStart w:id="439" w:name="_CR7_7_5"/>
      <w:bookmarkStart w:id="440" w:name="_Toc218596195"/>
      <w:bookmarkEnd w:id="439"/>
      <w:r>
        <w:t>7.7.5</w:t>
      </w:r>
      <w:r>
        <w:tab/>
        <w:t xml:space="preserve">IANA registration template for </w:t>
      </w:r>
      <w:bookmarkStart w:id="441" w:name="OLE_LINK82"/>
      <w:bookmarkStart w:id="442" w:name="OLE_LINK83"/>
      <w:r w:rsidRPr="001502A3">
        <w:t>ApplicationCommunicationRequirementsInfo</w:t>
      </w:r>
      <w:bookmarkEnd w:id="440"/>
      <w:bookmarkEnd w:id="441"/>
      <w:bookmarkEnd w:id="442"/>
    </w:p>
    <w:p w14:paraId="0B32D84B" w14:textId="77777777" w:rsidR="001502A3" w:rsidRDefault="001502A3" w:rsidP="001502A3">
      <w:bookmarkStart w:id="443" w:name="OLE_LINK69"/>
      <w:bookmarkStart w:id="444" w:name="OLE_LINK70"/>
      <w:r>
        <w:rPr>
          <w:noProof/>
          <w:lang w:val="en-US"/>
        </w:rPr>
        <w:t>Your Name:</w:t>
      </w:r>
    </w:p>
    <w:p w14:paraId="38A06F77" w14:textId="77777777" w:rsidR="001502A3" w:rsidRDefault="001502A3" w:rsidP="001502A3">
      <w:pPr>
        <w:rPr>
          <w:noProof/>
          <w:lang w:val="en-US"/>
        </w:rPr>
      </w:pPr>
      <w:r>
        <w:rPr>
          <w:lang w:val="en-US"/>
        </w:rPr>
        <w:t>&lt;TS rapporteur name&gt;</w:t>
      </w:r>
    </w:p>
    <w:p w14:paraId="7DE1073C" w14:textId="77777777" w:rsidR="001502A3" w:rsidRDefault="001502A3" w:rsidP="001502A3">
      <w:pPr>
        <w:rPr>
          <w:noProof/>
          <w:lang w:val="en-US"/>
        </w:rPr>
      </w:pPr>
      <w:r>
        <w:rPr>
          <w:noProof/>
          <w:lang w:val="en-US"/>
        </w:rPr>
        <w:t>Your Email Address:</w:t>
      </w:r>
    </w:p>
    <w:p w14:paraId="3CDF954A" w14:textId="77777777" w:rsidR="001502A3" w:rsidRDefault="001502A3" w:rsidP="001502A3">
      <w:pPr>
        <w:rPr>
          <w:noProof/>
          <w:lang w:val="en-US"/>
        </w:rPr>
      </w:pPr>
      <w:r>
        <w:rPr>
          <w:lang w:val="en-US"/>
        </w:rPr>
        <w:t>&lt;TS rapporteur email address&gt;</w:t>
      </w:r>
    </w:p>
    <w:bookmarkEnd w:id="443"/>
    <w:bookmarkEnd w:id="444"/>
    <w:p w14:paraId="686F0189" w14:textId="77777777" w:rsidR="001502A3" w:rsidRDefault="001502A3" w:rsidP="001502A3">
      <w:r>
        <w:t>Media Type Name:</w:t>
      </w:r>
    </w:p>
    <w:p w14:paraId="059AD3D1" w14:textId="77777777" w:rsidR="001502A3" w:rsidRDefault="001502A3" w:rsidP="001502A3">
      <w:r>
        <w:t>Application</w:t>
      </w:r>
    </w:p>
    <w:p w14:paraId="1FBCB3BF" w14:textId="77777777" w:rsidR="001502A3" w:rsidRDefault="001502A3" w:rsidP="001502A3">
      <w:r>
        <w:t>Subtype name:</w:t>
      </w:r>
    </w:p>
    <w:p w14:paraId="2548706B" w14:textId="77777777" w:rsidR="001502A3" w:rsidRDefault="001502A3" w:rsidP="001502A3">
      <w:r w:rsidRPr="00004F96">
        <w:t>application/</w:t>
      </w:r>
      <w:r>
        <w:t>vnd.3gpp.seal-app-comm-requirements-info</w:t>
      </w:r>
      <w:r>
        <w:rPr>
          <w:lang w:eastAsia="zh-CN"/>
        </w:rPr>
        <w:t>+xml</w:t>
      </w:r>
    </w:p>
    <w:p w14:paraId="670D7E07" w14:textId="77777777" w:rsidR="001502A3" w:rsidRDefault="001502A3" w:rsidP="001502A3">
      <w:r>
        <w:t>Required parameters:</w:t>
      </w:r>
    </w:p>
    <w:p w14:paraId="0BA8C57D" w14:textId="77777777" w:rsidR="001502A3" w:rsidRDefault="001502A3" w:rsidP="001502A3">
      <w:r>
        <w:t>None</w:t>
      </w:r>
    </w:p>
    <w:p w14:paraId="64ACF1F3" w14:textId="77777777" w:rsidR="001502A3" w:rsidRDefault="001502A3" w:rsidP="001502A3">
      <w:r>
        <w:t>Optional parameters:</w:t>
      </w:r>
    </w:p>
    <w:p w14:paraId="59CAD131" w14:textId="77777777" w:rsidR="001502A3" w:rsidRDefault="001502A3" w:rsidP="001502A3">
      <w:r>
        <w:t>"charset"</w:t>
      </w:r>
      <w:r>
        <w:tab/>
        <w:t>the parameter has identical semantics to the charset parameter of the "application/xml" media type as specified in section 9.1 of IETF RFC 7303.</w:t>
      </w:r>
    </w:p>
    <w:p w14:paraId="54C81D71" w14:textId="77777777" w:rsidR="001502A3" w:rsidRDefault="001502A3" w:rsidP="001502A3">
      <w:r>
        <w:t>Encoding considerations:</w:t>
      </w:r>
    </w:p>
    <w:p w14:paraId="1C1E4D52" w14:textId="77777777" w:rsidR="001502A3" w:rsidRDefault="001502A3" w:rsidP="001502A3">
      <w:r>
        <w:t>binary.</w:t>
      </w:r>
    </w:p>
    <w:p w14:paraId="51891163" w14:textId="77777777" w:rsidR="001502A3" w:rsidRDefault="001502A3" w:rsidP="001502A3">
      <w:r>
        <w:t>Security considerations:</w:t>
      </w:r>
    </w:p>
    <w:p w14:paraId="126CF190" w14:textId="77777777" w:rsidR="001502A3" w:rsidRDefault="001502A3" w:rsidP="001502A3">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w:t>
      </w:r>
      <w:r w:rsidRPr="00B33A75">
        <w:t>RFC </w:t>
      </w:r>
      <w:r>
        <w:t>9110</w:t>
      </w:r>
      <w:r w:rsidRPr="00004F96">
        <w:t xml:space="preserve"> </w:t>
      </w:r>
      <w:r>
        <w:t>apply while exchanging information in HTTP.</w:t>
      </w:r>
    </w:p>
    <w:p w14:paraId="787BD8AE" w14:textId="77777777" w:rsidR="001502A3" w:rsidRDefault="001502A3" w:rsidP="001502A3">
      <w:r>
        <w:t>The information transported in this media type does not include active or executable content.</w:t>
      </w:r>
    </w:p>
    <w:p w14:paraId="42349454" w14:textId="77777777" w:rsidR="001502A3" w:rsidRDefault="001502A3" w:rsidP="001502A3">
      <w:r>
        <w:t>Mechanisms for privacy and integrity protection of protocol parameters exist. Those mechanisms as well as authentication and further security mechanisms are described in 3GPP TS 24.229.</w:t>
      </w:r>
    </w:p>
    <w:p w14:paraId="762B43F0" w14:textId="77777777" w:rsidR="001502A3" w:rsidRDefault="001502A3" w:rsidP="001502A3">
      <w:r>
        <w:t>This media type does not include provisions for directives that institute actions on a recipient's files or other resources.</w:t>
      </w:r>
    </w:p>
    <w:p w14:paraId="74DA3DD4" w14:textId="77777777" w:rsidR="001502A3" w:rsidRDefault="001502A3" w:rsidP="001502A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382E0BA" w14:textId="77777777" w:rsidR="001502A3" w:rsidRDefault="001502A3" w:rsidP="001502A3">
      <w:r>
        <w:t>This media type does not employ compression.</w:t>
      </w:r>
    </w:p>
    <w:p w14:paraId="7EF4435E" w14:textId="77777777" w:rsidR="001502A3" w:rsidRDefault="001502A3" w:rsidP="001502A3">
      <w:r>
        <w:t>Interoperability considerations:</w:t>
      </w:r>
    </w:p>
    <w:p w14:paraId="7BC95A77" w14:textId="77777777" w:rsidR="001502A3" w:rsidRDefault="001502A3" w:rsidP="001502A3">
      <w:pPr>
        <w:rPr>
          <w:rFonts w:eastAsia="PMingLiU"/>
        </w:rPr>
      </w:pPr>
      <w:r>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76A08807" w14:textId="77777777" w:rsidR="001502A3" w:rsidRDefault="001502A3" w:rsidP="001502A3">
      <w:r>
        <w:t>Published specification:</w:t>
      </w:r>
    </w:p>
    <w:p w14:paraId="078F7E0A" w14:textId="77777777" w:rsidR="001502A3" w:rsidRDefault="001502A3" w:rsidP="001502A3">
      <w:r>
        <w:t xml:space="preserve">3GPP TS 24.548 "Network Resource Management - Service Enabler Architecture Layer for Verticals (SEAL); Protocol specification" version </w:t>
      </w:r>
      <w:r>
        <w:rPr>
          <w:lang w:eastAsia="zh-CN"/>
        </w:rPr>
        <w:t>18.5.0</w:t>
      </w:r>
      <w:r>
        <w:t xml:space="preserve">, </w:t>
      </w:r>
      <w:r>
        <w:rPr>
          <w:rFonts w:eastAsia="PMingLiU"/>
        </w:rPr>
        <w:t>available via http://www.3gpp.org/specs/numbering.htm.</w:t>
      </w:r>
    </w:p>
    <w:p w14:paraId="26E30519" w14:textId="77777777" w:rsidR="001502A3" w:rsidRDefault="001502A3" w:rsidP="001502A3">
      <w:r>
        <w:t>Applications which use this media type:</w:t>
      </w:r>
    </w:p>
    <w:p w14:paraId="6E476426" w14:textId="77777777" w:rsidR="001502A3" w:rsidRDefault="001502A3" w:rsidP="001502A3">
      <w:pPr>
        <w:rPr>
          <w:rFonts w:eastAsia="PMingLiU"/>
        </w:rPr>
      </w:pPr>
      <w:r>
        <w:t>Applications supporting the SEAL network resource management for the use of application coordinated UE-to-UE communication requirements management procedure as described in the published specification.</w:t>
      </w:r>
    </w:p>
    <w:p w14:paraId="43D9FE5D" w14:textId="77777777" w:rsidR="001502A3" w:rsidRDefault="001502A3" w:rsidP="001502A3">
      <w:pPr>
        <w:rPr>
          <w:rFonts w:eastAsia="PMingLiU"/>
        </w:rPr>
      </w:pPr>
      <w:r>
        <w:rPr>
          <w:rFonts w:eastAsia="PMingLiU"/>
        </w:rPr>
        <w:t>Fragment identifier considerations:</w:t>
      </w:r>
    </w:p>
    <w:p w14:paraId="1D0019AB" w14:textId="77777777" w:rsidR="001502A3" w:rsidRDefault="001502A3" w:rsidP="001502A3">
      <w:r>
        <w:t>The handling in section 5 of IETF RFC 7303 applies.</w:t>
      </w:r>
    </w:p>
    <w:p w14:paraId="27E56D78" w14:textId="77777777" w:rsidR="001502A3" w:rsidRDefault="001502A3" w:rsidP="001502A3">
      <w:r>
        <w:t>Restrictions on usage:</w:t>
      </w:r>
    </w:p>
    <w:p w14:paraId="27A55ED9" w14:textId="77777777" w:rsidR="001502A3" w:rsidRDefault="001502A3" w:rsidP="001502A3">
      <w:r>
        <w:t>None</w:t>
      </w:r>
    </w:p>
    <w:p w14:paraId="0E3484E6" w14:textId="77777777" w:rsidR="001502A3" w:rsidRDefault="001502A3" w:rsidP="001502A3">
      <w:r>
        <w:t>Provisional registration? (standards tree only):</w:t>
      </w:r>
    </w:p>
    <w:p w14:paraId="0FDB2BC6" w14:textId="77777777" w:rsidR="001502A3" w:rsidRDefault="001502A3" w:rsidP="001502A3">
      <w:r>
        <w:t>N/A</w:t>
      </w:r>
    </w:p>
    <w:p w14:paraId="662AF197" w14:textId="77777777" w:rsidR="001502A3" w:rsidRDefault="001502A3" w:rsidP="001502A3">
      <w:r>
        <w:t>Additional information:</w:t>
      </w:r>
    </w:p>
    <w:p w14:paraId="18832392" w14:textId="77777777" w:rsidR="001502A3" w:rsidRDefault="001502A3" w:rsidP="001502A3">
      <w:pPr>
        <w:pStyle w:val="B1"/>
      </w:pPr>
      <w:r>
        <w:t>1.</w:t>
      </w:r>
      <w:r>
        <w:tab/>
        <w:t>Deprecated alias names for this type: none</w:t>
      </w:r>
    </w:p>
    <w:p w14:paraId="79F85939" w14:textId="77777777" w:rsidR="001502A3" w:rsidRDefault="001502A3" w:rsidP="001502A3">
      <w:pPr>
        <w:pStyle w:val="B1"/>
      </w:pPr>
      <w:r>
        <w:t>2.</w:t>
      </w:r>
      <w:r>
        <w:tab/>
        <w:t>Magic number(s): none</w:t>
      </w:r>
    </w:p>
    <w:p w14:paraId="4783E0F5" w14:textId="77777777" w:rsidR="001502A3" w:rsidRDefault="001502A3" w:rsidP="001502A3">
      <w:pPr>
        <w:pStyle w:val="B1"/>
      </w:pPr>
      <w:r>
        <w:t>3.</w:t>
      </w:r>
      <w:r>
        <w:tab/>
        <w:t>File extension(s): none</w:t>
      </w:r>
    </w:p>
    <w:p w14:paraId="2959FD95" w14:textId="77777777" w:rsidR="001502A3" w:rsidRDefault="001502A3" w:rsidP="001502A3">
      <w:pPr>
        <w:pStyle w:val="B1"/>
      </w:pPr>
      <w:r>
        <w:t>4.</w:t>
      </w:r>
      <w:r>
        <w:tab/>
        <w:t>Macintosh File Type Code(s): none</w:t>
      </w:r>
    </w:p>
    <w:p w14:paraId="7C620A27" w14:textId="77777777" w:rsidR="001502A3" w:rsidRDefault="001502A3" w:rsidP="001502A3">
      <w:pPr>
        <w:pStyle w:val="B1"/>
      </w:pPr>
      <w:r>
        <w:t>5.</w:t>
      </w:r>
      <w:r>
        <w:tab/>
        <w:t>Object Identifier(s) or OID(s): none</w:t>
      </w:r>
    </w:p>
    <w:p w14:paraId="582C6FE1" w14:textId="77777777" w:rsidR="001502A3" w:rsidRDefault="001502A3" w:rsidP="001502A3">
      <w:r>
        <w:t>Intended usage:</w:t>
      </w:r>
    </w:p>
    <w:p w14:paraId="3BCCF25D" w14:textId="77777777" w:rsidR="001502A3" w:rsidRDefault="001502A3" w:rsidP="001502A3">
      <w:pPr>
        <w:rPr>
          <w:rFonts w:eastAsia="PMingLiU"/>
        </w:rPr>
      </w:pPr>
      <w:r>
        <w:rPr>
          <w:rFonts w:eastAsia="PMingLiU"/>
        </w:rPr>
        <w:t>Common</w:t>
      </w:r>
    </w:p>
    <w:p w14:paraId="407ABBA4" w14:textId="77777777" w:rsidR="001502A3" w:rsidRDefault="001502A3" w:rsidP="001502A3">
      <w:r>
        <w:t>Person to contact for further information:</w:t>
      </w:r>
    </w:p>
    <w:p w14:paraId="3F7D64F6" w14:textId="77777777" w:rsidR="001502A3" w:rsidRDefault="001502A3" w:rsidP="001502A3">
      <w:pPr>
        <w:pStyle w:val="B1"/>
      </w:pPr>
      <w:r>
        <w:t>-</w:t>
      </w:r>
      <w:r>
        <w:tab/>
        <w:t>Name: &lt;MCC name&gt;</w:t>
      </w:r>
    </w:p>
    <w:p w14:paraId="4896F7CD" w14:textId="77777777" w:rsidR="001502A3" w:rsidRDefault="001502A3" w:rsidP="001502A3">
      <w:pPr>
        <w:pStyle w:val="B1"/>
      </w:pPr>
      <w:r>
        <w:t>-</w:t>
      </w:r>
      <w:r>
        <w:tab/>
        <w:t>Email: &lt;MCC email address&gt;</w:t>
      </w:r>
    </w:p>
    <w:p w14:paraId="62AD436B" w14:textId="77777777" w:rsidR="001502A3" w:rsidRDefault="001502A3" w:rsidP="001502A3">
      <w:pPr>
        <w:pStyle w:val="B1"/>
      </w:pPr>
      <w:r>
        <w:t>-</w:t>
      </w:r>
      <w:r>
        <w:tab/>
        <w:t>Author/Change controller:</w:t>
      </w:r>
    </w:p>
    <w:p w14:paraId="2C0058CF" w14:textId="77777777" w:rsidR="001502A3" w:rsidRDefault="001502A3" w:rsidP="001502A3">
      <w:pPr>
        <w:pStyle w:val="B2"/>
      </w:pPr>
      <w:r>
        <w:t>i)</w:t>
      </w:r>
      <w:r>
        <w:tab/>
        <w:t>Author: 3GPP CT1 Working Group/3GPP_TSG_CT_WG1@LIST.ETSI.ORG</w:t>
      </w:r>
    </w:p>
    <w:p w14:paraId="59F65E56" w14:textId="60D4684E" w:rsidR="001502A3" w:rsidRDefault="001502A3" w:rsidP="001502A3">
      <w:pPr>
        <w:pStyle w:val="B2"/>
      </w:pPr>
      <w:r>
        <w:t>ii)</w:t>
      </w:r>
      <w:r>
        <w:tab/>
        <w:t>Change controller: &lt;MCC name&gt;/&lt;MCC email address&gt;</w:t>
      </w:r>
    </w:p>
    <w:p w14:paraId="1C61F7C7" w14:textId="77777777" w:rsidR="001502A3" w:rsidRDefault="001502A3" w:rsidP="001502A3">
      <w:pPr>
        <w:pStyle w:val="Heading3"/>
      </w:pPr>
      <w:bookmarkStart w:id="445" w:name="_CR7_7_6"/>
      <w:bookmarkStart w:id="446" w:name="_Toc218596196"/>
      <w:bookmarkEnd w:id="445"/>
      <w:r>
        <w:t>7.7.6</w:t>
      </w:r>
      <w:r>
        <w:tab/>
        <w:t xml:space="preserve">IANA registration template for </w:t>
      </w:r>
      <w:bookmarkStart w:id="447" w:name="OLE_LINK84"/>
      <w:bookmarkStart w:id="448" w:name="OLE_LINK85"/>
      <w:r>
        <w:t>SEALMBSUsageInfo</w:t>
      </w:r>
      <w:bookmarkEnd w:id="446"/>
      <w:bookmarkEnd w:id="447"/>
      <w:bookmarkEnd w:id="448"/>
    </w:p>
    <w:p w14:paraId="756B6196" w14:textId="77777777" w:rsidR="001502A3" w:rsidRDefault="001502A3" w:rsidP="001502A3">
      <w:r>
        <w:rPr>
          <w:noProof/>
          <w:lang w:val="en-US"/>
        </w:rPr>
        <w:t>Your Name:</w:t>
      </w:r>
    </w:p>
    <w:p w14:paraId="338B9E98" w14:textId="77777777" w:rsidR="001502A3" w:rsidRDefault="001502A3" w:rsidP="001502A3">
      <w:pPr>
        <w:rPr>
          <w:noProof/>
          <w:lang w:val="en-US"/>
        </w:rPr>
      </w:pPr>
      <w:r>
        <w:rPr>
          <w:lang w:val="en-US"/>
        </w:rPr>
        <w:t>&lt;TS rapporteur name&gt;</w:t>
      </w:r>
    </w:p>
    <w:p w14:paraId="0E5004AA" w14:textId="77777777" w:rsidR="001502A3" w:rsidRDefault="001502A3" w:rsidP="001502A3">
      <w:pPr>
        <w:rPr>
          <w:noProof/>
          <w:lang w:val="en-US"/>
        </w:rPr>
      </w:pPr>
      <w:r>
        <w:rPr>
          <w:noProof/>
          <w:lang w:val="en-US"/>
        </w:rPr>
        <w:t>Your Email Address:</w:t>
      </w:r>
    </w:p>
    <w:p w14:paraId="2ECFA043" w14:textId="77777777" w:rsidR="001502A3" w:rsidRDefault="001502A3" w:rsidP="001502A3">
      <w:pPr>
        <w:rPr>
          <w:noProof/>
          <w:lang w:val="en-US"/>
        </w:rPr>
      </w:pPr>
      <w:r>
        <w:rPr>
          <w:lang w:val="en-US"/>
        </w:rPr>
        <w:t>&lt;TS rapporteur email address&gt;</w:t>
      </w:r>
    </w:p>
    <w:p w14:paraId="6E43EE26" w14:textId="77777777" w:rsidR="001502A3" w:rsidRDefault="001502A3" w:rsidP="001502A3">
      <w:r>
        <w:t>Media Type Name:</w:t>
      </w:r>
    </w:p>
    <w:p w14:paraId="3F141068" w14:textId="77777777" w:rsidR="001502A3" w:rsidRDefault="001502A3" w:rsidP="001502A3">
      <w:r>
        <w:t>Application</w:t>
      </w:r>
    </w:p>
    <w:p w14:paraId="7FC62F22" w14:textId="77777777" w:rsidR="001502A3" w:rsidRDefault="001502A3" w:rsidP="001502A3">
      <w:r>
        <w:lastRenderedPageBreak/>
        <w:t>Subtype name:</w:t>
      </w:r>
    </w:p>
    <w:p w14:paraId="710B24E2" w14:textId="77777777" w:rsidR="001502A3" w:rsidRDefault="001502A3" w:rsidP="001502A3">
      <w:r>
        <w:rPr>
          <w:lang w:eastAsia="zh-CN"/>
        </w:rPr>
        <w:t>application/</w:t>
      </w:r>
      <w:r>
        <w:t>vnd.3gpp.seal-mbs-usage</w:t>
      </w:r>
      <w:r>
        <w:rPr>
          <w:lang w:eastAsia="zh-CN"/>
        </w:rPr>
        <w:t>-info+xml</w:t>
      </w:r>
    </w:p>
    <w:p w14:paraId="5392E3EB" w14:textId="77777777" w:rsidR="001502A3" w:rsidRDefault="001502A3" w:rsidP="001502A3">
      <w:r>
        <w:t>Required parameters:</w:t>
      </w:r>
    </w:p>
    <w:p w14:paraId="453E84EA" w14:textId="77777777" w:rsidR="001502A3" w:rsidRDefault="001502A3" w:rsidP="001502A3">
      <w:r>
        <w:t>None</w:t>
      </w:r>
    </w:p>
    <w:p w14:paraId="0A7DD6FC" w14:textId="77777777" w:rsidR="001502A3" w:rsidRDefault="001502A3" w:rsidP="001502A3">
      <w:r>
        <w:t>Optional parameters:</w:t>
      </w:r>
    </w:p>
    <w:p w14:paraId="18AD2A16" w14:textId="77777777" w:rsidR="001502A3" w:rsidRDefault="001502A3" w:rsidP="001502A3">
      <w:r>
        <w:t>"charset"</w:t>
      </w:r>
      <w:r>
        <w:tab/>
        <w:t>the parameter has identical semantics to the charset parameter of the "application/xml" media type as specified in section 9.1 of IETF RFC 7303.</w:t>
      </w:r>
    </w:p>
    <w:p w14:paraId="46344BBC" w14:textId="77777777" w:rsidR="001502A3" w:rsidRDefault="001502A3" w:rsidP="001502A3">
      <w:r>
        <w:t>Encoding considerations:</w:t>
      </w:r>
    </w:p>
    <w:p w14:paraId="5F4A388C" w14:textId="77777777" w:rsidR="001502A3" w:rsidRDefault="001502A3" w:rsidP="001502A3">
      <w:r>
        <w:t>binary.</w:t>
      </w:r>
    </w:p>
    <w:p w14:paraId="3D68371D" w14:textId="77777777" w:rsidR="001502A3" w:rsidRDefault="001502A3" w:rsidP="001502A3">
      <w:r>
        <w:t>Security considerations:</w:t>
      </w:r>
    </w:p>
    <w:p w14:paraId="62172EB9" w14:textId="77777777" w:rsidR="001502A3" w:rsidRDefault="001502A3" w:rsidP="001502A3">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w:t>
      </w:r>
      <w:r w:rsidRPr="00B33A75">
        <w:t>RFC </w:t>
      </w:r>
      <w:r>
        <w:t>9110</w:t>
      </w:r>
      <w:r w:rsidRPr="00004F96">
        <w:t xml:space="preserve"> </w:t>
      </w:r>
      <w:r>
        <w:t>apply while exchanging information in HTTP.</w:t>
      </w:r>
    </w:p>
    <w:p w14:paraId="2E684B38" w14:textId="77777777" w:rsidR="001502A3" w:rsidRDefault="001502A3" w:rsidP="001502A3">
      <w:r>
        <w:t>The information transported in this media type does not include active or executable content.</w:t>
      </w:r>
    </w:p>
    <w:p w14:paraId="721A7F47" w14:textId="77777777" w:rsidR="001502A3" w:rsidRDefault="001502A3" w:rsidP="001502A3">
      <w:r>
        <w:t>Mechanisms for privacy and integrity protection of protocol parameters exist. Those mechanisms as well as authentication and further security mechanisms are described in 3GPP TS 24.229.</w:t>
      </w:r>
    </w:p>
    <w:p w14:paraId="7D91C21F" w14:textId="77777777" w:rsidR="001502A3" w:rsidRDefault="001502A3" w:rsidP="001502A3">
      <w:r>
        <w:t>This media type does not include provisions for directives that institute actions on a recipient's files or other resources.</w:t>
      </w:r>
    </w:p>
    <w:p w14:paraId="5BD11EDD" w14:textId="77777777" w:rsidR="001502A3" w:rsidRDefault="001502A3" w:rsidP="001502A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099EB04" w14:textId="77777777" w:rsidR="001502A3" w:rsidRDefault="001502A3" w:rsidP="001502A3">
      <w:r>
        <w:t>This media type does not employ compression.</w:t>
      </w:r>
    </w:p>
    <w:p w14:paraId="2BD9AD0E" w14:textId="77777777" w:rsidR="001502A3" w:rsidRDefault="001502A3" w:rsidP="001502A3">
      <w:r>
        <w:t>Interoperability considerations:</w:t>
      </w:r>
    </w:p>
    <w:p w14:paraId="58D0B931" w14:textId="77777777" w:rsidR="001502A3" w:rsidRDefault="001502A3" w:rsidP="001502A3">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A5D809A" w14:textId="77777777" w:rsidR="001502A3" w:rsidRDefault="001502A3" w:rsidP="001502A3">
      <w:r>
        <w:t>Published specification:</w:t>
      </w:r>
    </w:p>
    <w:p w14:paraId="501B7667" w14:textId="77777777" w:rsidR="001502A3" w:rsidRDefault="001502A3" w:rsidP="001502A3">
      <w:r>
        <w:t xml:space="preserve">3GPP TS 24.548 "Network Resource Management - Service Enabler Architecture Layer for Verticals (SEAL); Protocol specification" version </w:t>
      </w:r>
      <w:r>
        <w:rPr>
          <w:lang w:eastAsia="zh-CN"/>
        </w:rPr>
        <w:t>18.5.0</w:t>
      </w:r>
      <w:r>
        <w:t xml:space="preserve">, </w:t>
      </w:r>
      <w:r>
        <w:rPr>
          <w:rFonts w:eastAsia="PMingLiU"/>
        </w:rPr>
        <w:t>available via http://www.3gpp.org/specs/numbering.htm.</w:t>
      </w:r>
    </w:p>
    <w:p w14:paraId="489A1AD2" w14:textId="77777777" w:rsidR="001502A3" w:rsidRDefault="001502A3" w:rsidP="001502A3">
      <w:r>
        <w:t>Applications which use this media type:</w:t>
      </w:r>
    </w:p>
    <w:p w14:paraId="5B03B61D" w14:textId="77777777" w:rsidR="001502A3" w:rsidRDefault="001502A3" w:rsidP="001502A3">
      <w:pPr>
        <w:rPr>
          <w:rFonts w:eastAsia="PMingLiU"/>
        </w:rPr>
      </w:pPr>
      <w:bookmarkStart w:id="449" w:name="OLE_LINK76"/>
      <w:bookmarkStart w:id="450" w:name="OLE_LINK77"/>
      <w:r>
        <w:t>Applications supporting the SEAL network resource management for the use of procedures for MBS (</w:t>
      </w:r>
      <w:r w:rsidRPr="00BC00C5">
        <w:t>Multicast/Broadcast Services</w:t>
      </w:r>
      <w:r>
        <w:t>) bearers as described in the published specification.</w:t>
      </w:r>
    </w:p>
    <w:bookmarkEnd w:id="449"/>
    <w:bookmarkEnd w:id="450"/>
    <w:p w14:paraId="386E6FD8" w14:textId="77777777" w:rsidR="001502A3" w:rsidRDefault="001502A3" w:rsidP="001502A3">
      <w:pPr>
        <w:rPr>
          <w:rFonts w:eastAsia="PMingLiU"/>
        </w:rPr>
      </w:pPr>
      <w:r>
        <w:rPr>
          <w:rFonts w:eastAsia="PMingLiU"/>
        </w:rPr>
        <w:t>Fragment identifier considerations:</w:t>
      </w:r>
    </w:p>
    <w:p w14:paraId="7FC58E3A" w14:textId="77777777" w:rsidR="001502A3" w:rsidRDefault="001502A3" w:rsidP="001502A3">
      <w:r>
        <w:t>The handling in section 5 of IETF RFC 7303 applies.</w:t>
      </w:r>
    </w:p>
    <w:p w14:paraId="58EE4253" w14:textId="77777777" w:rsidR="001502A3" w:rsidRDefault="001502A3" w:rsidP="001502A3">
      <w:r>
        <w:t>Restrictions on usage:</w:t>
      </w:r>
    </w:p>
    <w:p w14:paraId="477362B6" w14:textId="77777777" w:rsidR="001502A3" w:rsidRDefault="001502A3" w:rsidP="001502A3">
      <w:r>
        <w:t>None</w:t>
      </w:r>
    </w:p>
    <w:p w14:paraId="309EC3EC" w14:textId="77777777" w:rsidR="001502A3" w:rsidRDefault="001502A3" w:rsidP="001502A3">
      <w:r>
        <w:t>Provisional registration? (standards tree only):</w:t>
      </w:r>
    </w:p>
    <w:p w14:paraId="55CF0C79" w14:textId="77777777" w:rsidR="001502A3" w:rsidRDefault="001502A3" w:rsidP="001502A3">
      <w:r>
        <w:t>N/A</w:t>
      </w:r>
    </w:p>
    <w:p w14:paraId="031E72B3" w14:textId="77777777" w:rsidR="001502A3" w:rsidRDefault="001502A3" w:rsidP="001502A3">
      <w:r>
        <w:t>Additional information:</w:t>
      </w:r>
    </w:p>
    <w:p w14:paraId="4222F05A" w14:textId="77777777" w:rsidR="001502A3" w:rsidRDefault="001502A3" w:rsidP="001502A3">
      <w:pPr>
        <w:pStyle w:val="B1"/>
      </w:pPr>
      <w:r>
        <w:t>1.</w:t>
      </w:r>
      <w:r>
        <w:tab/>
        <w:t>Deprecated alias names for this type: none</w:t>
      </w:r>
    </w:p>
    <w:p w14:paraId="516B96CC" w14:textId="77777777" w:rsidR="001502A3" w:rsidRDefault="001502A3" w:rsidP="001502A3">
      <w:pPr>
        <w:pStyle w:val="B1"/>
      </w:pPr>
      <w:r>
        <w:lastRenderedPageBreak/>
        <w:t>2.</w:t>
      </w:r>
      <w:r>
        <w:tab/>
        <w:t>Magic number(s): none</w:t>
      </w:r>
    </w:p>
    <w:p w14:paraId="2784E262" w14:textId="77777777" w:rsidR="001502A3" w:rsidRDefault="001502A3" w:rsidP="001502A3">
      <w:pPr>
        <w:pStyle w:val="B1"/>
      </w:pPr>
      <w:r>
        <w:t>3.</w:t>
      </w:r>
      <w:r>
        <w:tab/>
        <w:t>File extension(s): none</w:t>
      </w:r>
    </w:p>
    <w:p w14:paraId="2FED8E03" w14:textId="77777777" w:rsidR="001502A3" w:rsidRDefault="001502A3" w:rsidP="001502A3">
      <w:pPr>
        <w:pStyle w:val="B1"/>
      </w:pPr>
      <w:r>
        <w:t>4.</w:t>
      </w:r>
      <w:r>
        <w:tab/>
        <w:t>Macintosh File Type Code(s): none</w:t>
      </w:r>
    </w:p>
    <w:p w14:paraId="476DDCB6" w14:textId="77777777" w:rsidR="001502A3" w:rsidRDefault="001502A3" w:rsidP="001502A3">
      <w:pPr>
        <w:pStyle w:val="B1"/>
      </w:pPr>
      <w:r>
        <w:t>5.</w:t>
      </w:r>
      <w:r>
        <w:tab/>
        <w:t>Object Identifier(s) or OID(s): none</w:t>
      </w:r>
    </w:p>
    <w:p w14:paraId="5CB900DE" w14:textId="77777777" w:rsidR="001502A3" w:rsidRDefault="001502A3" w:rsidP="001502A3">
      <w:r>
        <w:t>Intended usage:</w:t>
      </w:r>
    </w:p>
    <w:p w14:paraId="40631AD1" w14:textId="77777777" w:rsidR="001502A3" w:rsidRDefault="001502A3" w:rsidP="001502A3">
      <w:pPr>
        <w:rPr>
          <w:rFonts w:eastAsia="PMingLiU"/>
        </w:rPr>
      </w:pPr>
      <w:r>
        <w:rPr>
          <w:rFonts w:eastAsia="PMingLiU"/>
        </w:rPr>
        <w:t>Common</w:t>
      </w:r>
    </w:p>
    <w:p w14:paraId="3508996C" w14:textId="77777777" w:rsidR="001502A3" w:rsidRDefault="001502A3" w:rsidP="001502A3">
      <w:r>
        <w:t>Person to contact for further information:</w:t>
      </w:r>
    </w:p>
    <w:p w14:paraId="25F28161" w14:textId="77777777" w:rsidR="001502A3" w:rsidRDefault="001502A3" w:rsidP="001502A3">
      <w:pPr>
        <w:pStyle w:val="B1"/>
      </w:pPr>
      <w:r>
        <w:t>-</w:t>
      </w:r>
      <w:r>
        <w:tab/>
        <w:t>Name: &lt;MCC name&gt;</w:t>
      </w:r>
    </w:p>
    <w:p w14:paraId="635A221B" w14:textId="77777777" w:rsidR="001502A3" w:rsidRDefault="001502A3" w:rsidP="001502A3">
      <w:pPr>
        <w:pStyle w:val="B1"/>
      </w:pPr>
      <w:r>
        <w:t>-</w:t>
      </w:r>
      <w:r>
        <w:tab/>
        <w:t>Email: &lt;MCC email address&gt;</w:t>
      </w:r>
    </w:p>
    <w:p w14:paraId="13DB44AC" w14:textId="77777777" w:rsidR="001502A3" w:rsidRDefault="001502A3" w:rsidP="001502A3">
      <w:pPr>
        <w:pStyle w:val="B1"/>
      </w:pPr>
      <w:r>
        <w:t>-</w:t>
      </w:r>
      <w:r>
        <w:tab/>
        <w:t>Author/Change controller:</w:t>
      </w:r>
    </w:p>
    <w:p w14:paraId="5DE62C4F" w14:textId="77777777" w:rsidR="001502A3" w:rsidRDefault="001502A3" w:rsidP="001502A3">
      <w:pPr>
        <w:pStyle w:val="B2"/>
      </w:pPr>
      <w:r>
        <w:t>i)</w:t>
      </w:r>
      <w:r>
        <w:tab/>
        <w:t>Author: 3GPP CT1 Working Group/3GPP_TSG_CT_WG1@LIST.ETSI.ORG</w:t>
      </w:r>
    </w:p>
    <w:p w14:paraId="391E11CA" w14:textId="445BB3E9" w:rsidR="001502A3" w:rsidRPr="00004F96" w:rsidRDefault="001502A3" w:rsidP="001502A3">
      <w:pPr>
        <w:pStyle w:val="B2"/>
      </w:pPr>
      <w:r>
        <w:t>ii)</w:t>
      </w:r>
      <w:r>
        <w:tab/>
        <w:t>Change controller: &lt;MCC name&gt;/&lt;MCC email address&gt;</w:t>
      </w:r>
    </w:p>
    <w:p w14:paraId="0DDB191D" w14:textId="168182E0" w:rsidR="004D5A8F" w:rsidRDefault="004D5A8F" w:rsidP="004D5A8F">
      <w:pPr>
        <w:pStyle w:val="Heading8"/>
      </w:pPr>
      <w:bookmarkStart w:id="451" w:name="_CRAnnexAnormative"/>
      <w:bookmarkStart w:id="452" w:name="_Toc218596197"/>
      <w:bookmarkEnd w:id="451"/>
      <w:r w:rsidRPr="004D3578">
        <w:t xml:space="preserve">Annex </w:t>
      </w:r>
      <w:r>
        <w:t>A</w:t>
      </w:r>
      <w:r w:rsidRPr="004D3578">
        <w:t xml:space="preserve"> (</w:t>
      </w:r>
      <w:r>
        <w:t>normative</w:t>
      </w:r>
      <w:r w:rsidRPr="004D3578">
        <w:t>):</w:t>
      </w:r>
      <w:r w:rsidRPr="004D3578">
        <w:br/>
      </w:r>
      <w:r>
        <w:t>CoAP resource representation and encoding</w:t>
      </w:r>
      <w:bookmarkEnd w:id="452"/>
    </w:p>
    <w:p w14:paraId="295F2668" w14:textId="3B47ACD5" w:rsidR="004D5A8F" w:rsidRDefault="004D5A8F" w:rsidP="004D5A8F">
      <w:pPr>
        <w:pStyle w:val="Heading1"/>
      </w:pPr>
      <w:bookmarkStart w:id="453" w:name="_CRA_1"/>
      <w:bookmarkStart w:id="454" w:name="_Toc218596198"/>
      <w:bookmarkEnd w:id="453"/>
      <w:r>
        <w:t>A.1</w:t>
      </w:r>
      <w:r>
        <w:tab/>
        <w:t>General</w:t>
      </w:r>
      <w:bookmarkEnd w:id="454"/>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6ED469E5" w14:textId="29AF9FFA" w:rsidR="003A1A42" w:rsidRPr="00A34374" w:rsidRDefault="003A1A42" w:rsidP="003A1A42">
      <w:r w:rsidRPr="00A34374">
        <w:t>The general rules for resource URI structure, cache usage, error handling, and common data types are described in clause C.1 of 3GPP TS 24.546 [31].</w:t>
      </w:r>
    </w:p>
    <w:p w14:paraId="3DC2C742" w14:textId="05CD53E0" w:rsidR="004D5A8F" w:rsidRDefault="004D5A8F" w:rsidP="004D5A8F">
      <w:pPr>
        <w:pStyle w:val="Heading1"/>
      </w:pPr>
      <w:bookmarkStart w:id="455" w:name="_CRA_2"/>
      <w:bookmarkStart w:id="456" w:name="_Toc218596199"/>
      <w:bookmarkEnd w:id="455"/>
      <w:r>
        <w:t>A.2</w:t>
      </w:r>
      <w:r>
        <w:tab/>
        <w:t>Resource representation and APIs for QoS session</w:t>
      </w:r>
      <w:bookmarkEnd w:id="456"/>
    </w:p>
    <w:p w14:paraId="746309B6" w14:textId="6A6D2817" w:rsidR="004D5A8F" w:rsidRPr="00312F26" w:rsidRDefault="004D5A8F" w:rsidP="004D5A8F">
      <w:pPr>
        <w:pStyle w:val="Heading2"/>
        <w:rPr>
          <w:lang w:val="fr-FR"/>
        </w:rPr>
      </w:pPr>
      <w:bookmarkStart w:id="457" w:name="_CRA_2_1"/>
      <w:bookmarkStart w:id="458" w:name="_Toc24868548"/>
      <w:bookmarkStart w:id="459" w:name="_Toc34154056"/>
      <w:bookmarkStart w:id="460" w:name="_Toc36041000"/>
      <w:bookmarkStart w:id="461" w:name="_Toc36041313"/>
      <w:bookmarkStart w:id="462" w:name="_Toc43196555"/>
      <w:bookmarkStart w:id="463" w:name="_Toc43481325"/>
      <w:bookmarkStart w:id="464" w:name="_Toc45134602"/>
      <w:bookmarkStart w:id="465" w:name="_Toc51189134"/>
      <w:bookmarkStart w:id="466" w:name="_Toc51763810"/>
      <w:bookmarkStart w:id="467" w:name="_Toc57206042"/>
      <w:bookmarkStart w:id="468" w:name="_Toc59019383"/>
      <w:bookmarkStart w:id="469" w:name="_Toc218596200"/>
      <w:bookmarkEnd w:id="457"/>
      <w:r w:rsidRPr="00312F26">
        <w:rPr>
          <w:lang w:val="fr-FR"/>
        </w:rPr>
        <w:t>A.2.1</w:t>
      </w:r>
      <w:r w:rsidRPr="00312F26">
        <w:rPr>
          <w:lang w:val="fr-FR"/>
        </w:rPr>
        <w:tab/>
        <w:t>SU_QosSessionManagement API</w:t>
      </w:r>
      <w:bookmarkEnd w:id="458"/>
      <w:bookmarkEnd w:id="459"/>
      <w:bookmarkEnd w:id="460"/>
      <w:bookmarkEnd w:id="461"/>
      <w:bookmarkEnd w:id="462"/>
      <w:bookmarkEnd w:id="463"/>
      <w:bookmarkEnd w:id="464"/>
      <w:bookmarkEnd w:id="465"/>
      <w:bookmarkEnd w:id="466"/>
      <w:bookmarkEnd w:id="467"/>
      <w:bookmarkEnd w:id="468"/>
      <w:bookmarkEnd w:id="469"/>
    </w:p>
    <w:p w14:paraId="16788A0C" w14:textId="582C8D4C" w:rsidR="004D5A8F" w:rsidRPr="00312F26" w:rsidRDefault="004D5A8F" w:rsidP="004D5A8F">
      <w:pPr>
        <w:pStyle w:val="Heading3"/>
        <w:rPr>
          <w:lang w:val="fr-FR"/>
        </w:rPr>
      </w:pPr>
      <w:bookmarkStart w:id="470" w:name="_CRA_2_1_1"/>
      <w:bookmarkStart w:id="471" w:name="_Toc24868549"/>
      <w:bookmarkStart w:id="472" w:name="_Toc34154057"/>
      <w:bookmarkStart w:id="473" w:name="_Toc36041001"/>
      <w:bookmarkStart w:id="474" w:name="_Toc36041314"/>
      <w:bookmarkStart w:id="475" w:name="_Toc43196556"/>
      <w:bookmarkStart w:id="476" w:name="_Toc43481326"/>
      <w:bookmarkStart w:id="477" w:name="_Toc45134603"/>
      <w:bookmarkStart w:id="478" w:name="_Toc51189135"/>
      <w:bookmarkStart w:id="479" w:name="_Toc51763811"/>
      <w:bookmarkStart w:id="480" w:name="_Toc57206043"/>
      <w:bookmarkStart w:id="481" w:name="_Toc59019384"/>
      <w:bookmarkStart w:id="482" w:name="_Toc218596201"/>
      <w:bookmarkEnd w:id="470"/>
      <w:r w:rsidRPr="00312F26">
        <w:rPr>
          <w:lang w:val="fr-FR"/>
        </w:rPr>
        <w:t>A.2.1.1</w:t>
      </w:r>
      <w:r w:rsidRPr="00312F26">
        <w:rPr>
          <w:lang w:val="fr-FR"/>
        </w:rPr>
        <w:tab/>
        <w:t>API URI</w:t>
      </w:r>
      <w:bookmarkEnd w:id="471"/>
      <w:bookmarkEnd w:id="472"/>
      <w:bookmarkEnd w:id="473"/>
      <w:bookmarkEnd w:id="474"/>
      <w:bookmarkEnd w:id="475"/>
      <w:bookmarkEnd w:id="476"/>
      <w:bookmarkEnd w:id="477"/>
      <w:bookmarkEnd w:id="478"/>
      <w:bookmarkEnd w:id="479"/>
      <w:bookmarkEnd w:id="480"/>
      <w:bookmarkEnd w:id="481"/>
      <w:bookmarkEnd w:id="482"/>
    </w:p>
    <w:p w14:paraId="791012C0" w14:textId="01A4A5D1" w:rsidR="000325C1" w:rsidRPr="00A34374" w:rsidRDefault="000325C1" w:rsidP="000325C1">
      <w:pPr>
        <w:rPr>
          <w:lang w:eastAsia="zh-CN"/>
        </w:rPr>
      </w:pPr>
      <w:r w:rsidRPr="00A34374">
        <w:rPr>
          <w:lang w:eastAsia="zh-CN"/>
        </w:rPr>
        <w:t>The CoAP URIs used in CoAP requests from SNRM-C towards the SNRM-S shall have the Resource URI structure as defined in clause C.1.1 of 3GPP TS 24.546 </w:t>
      </w:r>
      <w:r w:rsidRPr="00A34374">
        <w:t xml:space="preserve">[31] </w:t>
      </w:r>
      <w:r w:rsidRPr="00A34374">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&lt;apiName&gt;</w:t>
      </w:r>
      <w:r w:rsidRPr="003B0829">
        <w:t xml:space="preserve"> </w:t>
      </w:r>
      <w:r>
        <w:t>shall be "s</w:t>
      </w:r>
      <w:r w:rsidRPr="00C467F7">
        <w:rPr>
          <w:lang w:val="en-US"/>
        </w:rPr>
        <w:t>u</w:t>
      </w:r>
      <w:r>
        <w:t>-nqs".</w:t>
      </w:r>
    </w:p>
    <w:p w14:paraId="44718489" w14:textId="77777777" w:rsidR="004D5A8F" w:rsidRDefault="004D5A8F" w:rsidP="004D5A8F">
      <w:pPr>
        <w:pStyle w:val="B1"/>
      </w:pPr>
      <w:r>
        <w:t>-</w:t>
      </w:r>
      <w:r>
        <w:tab/>
        <w:t>The &lt;apiVersion&gt; shall be "v1".</w:t>
      </w:r>
    </w:p>
    <w:p w14:paraId="51F65DC6" w14:textId="68BB0747" w:rsidR="004D5A8F" w:rsidRDefault="004D5A8F" w:rsidP="004D5A8F">
      <w:pPr>
        <w:pStyle w:val="B1"/>
        <w:rPr>
          <w:lang w:eastAsia="zh-CN"/>
        </w:rPr>
      </w:pPr>
      <w:r>
        <w:t>-</w:t>
      </w:r>
      <w:r>
        <w:tab/>
        <w:t>The &lt;apiSpecificSuffixes&gt; shall be set as described in clause</w:t>
      </w:r>
      <w:r>
        <w:rPr>
          <w:lang w:eastAsia="zh-CN"/>
        </w:rPr>
        <w:t> A.2.1.2</w:t>
      </w:r>
    </w:p>
    <w:p w14:paraId="7378653F" w14:textId="79ABE496" w:rsidR="004D5A8F" w:rsidRDefault="004D5A8F" w:rsidP="004D5A8F">
      <w:pPr>
        <w:pStyle w:val="Heading3"/>
      </w:pPr>
      <w:bookmarkStart w:id="483" w:name="_CRA_2_1_2"/>
      <w:bookmarkStart w:id="484" w:name="_Toc24868550"/>
      <w:bookmarkStart w:id="485" w:name="_Toc34154058"/>
      <w:bookmarkStart w:id="486" w:name="_Toc36041002"/>
      <w:bookmarkStart w:id="487" w:name="_Toc36041315"/>
      <w:bookmarkStart w:id="488" w:name="_Toc43196557"/>
      <w:bookmarkStart w:id="489" w:name="_Toc43481327"/>
      <w:bookmarkStart w:id="490" w:name="_Toc45134604"/>
      <w:bookmarkStart w:id="491" w:name="_Toc51189136"/>
      <w:bookmarkStart w:id="492" w:name="_Toc51763812"/>
      <w:bookmarkStart w:id="493" w:name="_Toc57206044"/>
      <w:bookmarkStart w:id="494" w:name="_Toc59019385"/>
      <w:bookmarkStart w:id="495" w:name="_Toc218596202"/>
      <w:bookmarkEnd w:id="483"/>
      <w:r>
        <w:lastRenderedPageBreak/>
        <w:t>A.2.1.2</w:t>
      </w:r>
      <w:r>
        <w:tab/>
        <w:t>Resources</w:t>
      </w:r>
      <w:bookmarkEnd w:id="484"/>
      <w:bookmarkEnd w:id="485"/>
      <w:bookmarkEnd w:id="486"/>
      <w:bookmarkEnd w:id="487"/>
      <w:bookmarkEnd w:id="488"/>
      <w:bookmarkEnd w:id="489"/>
      <w:bookmarkEnd w:id="490"/>
      <w:bookmarkEnd w:id="491"/>
      <w:bookmarkEnd w:id="492"/>
      <w:bookmarkEnd w:id="493"/>
      <w:bookmarkEnd w:id="494"/>
      <w:bookmarkEnd w:id="495"/>
    </w:p>
    <w:p w14:paraId="6CD10670" w14:textId="4C8BF342" w:rsidR="004D5A8F" w:rsidRDefault="004D5A8F" w:rsidP="004D5A8F">
      <w:pPr>
        <w:pStyle w:val="Heading4"/>
      </w:pPr>
      <w:bookmarkStart w:id="496" w:name="_CRA_2_1_2_1"/>
      <w:bookmarkStart w:id="497" w:name="_Toc24868551"/>
      <w:bookmarkStart w:id="498" w:name="_Toc34154059"/>
      <w:bookmarkStart w:id="499" w:name="_Toc36041003"/>
      <w:bookmarkStart w:id="500" w:name="_Toc36041316"/>
      <w:bookmarkStart w:id="501" w:name="_Toc43196558"/>
      <w:bookmarkStart w:id="502" w:name="_Toc43481328"/>
      <w:bookmarkStart w:id="503" w:name="_Toc45134605"/>
      <w:bookmarkStart w:id="504" w:name="_Toc51189137"/>
      <w:bookmarkStart w:id="505" w:name="_Toc51763813"/>
      <w:bookmarkStart w:id="506" w:name="_Toc57206045"/>
      <w:bookmarkStart w:id="507" w:name="_Toc59019386"/>
      <w:bookmarkStart w:id="508" w:name="_Toc218596203"/>
      <w:bookmarkEnd w:id="496"/>
      <w:r>
        <w:t>A.2.1.2.1</w:t>
      </w:r>
      <w:r>
        <w:tab/>
        <w:t>Overview</w:t>
      </w:r>
      <w:bookmarkEnd w:id="497"/>
      <w:bookmarkEnd w:id="498"/>
      <w:bookmarkEnd w:id="499"/>
      <w:bookmarkEnd w:id="500"/>
      <w:bookmarkEnd w:id="501"/>
      <w:bookmarkEnd w:id="502"/>
      <w:bookmarkEnd w:id="503"/>
      <w:bookmarkEnd w:id="504"/>
      <w:bookmarkEnd w:id="505"/>
      <w:bookmarkEnd w:id="506"/>
      <w:bookmarkEnd w:id="507"/>
      <w:bookmarkEnd w:id="508"/>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05pt;height:245.15pt" o:ole="">
            <v:imagedata r:id="rId15" o:title=""/>
          </v:shape>
          <o:OLEObject Type="Embed" ProgID="Visio.Drawing.15" ShapeID="_x0000_i1025" DrawAspect="Content" ObjectID="_1829208556" r:id="rId16"/>
        </w:object>
      </w:r>
    </w:p>
    <w:p w14:paraId="1AE36A19" w14:textId="5BB3C568" w:rsidR="004D5A8F" w:rsidRDefault="004D5A8F" w:rsidP="004D5A8F">
      <w:pPr>
        <w:pStyle w:val="TF"/>
      </w:pPr>
      <w:bookmarkStart w:id="509" w:name="_CRFigureA_2_1_2_11"/>
      <w:r>
        <w:t xml:space="preserve">Figure </w:t>
      </w:r>
      <w:bookmarkEnd w:id="509"/>
      <w:r>
        <w:t>A.2.1.2.1-1: Resource URI structure of the SU_QosSessionManagement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bookmarkStart w:id="510" w:name="_CRTableA_2_1_2_11"/>
      <w:r>
        <w:lastRenderedPageBreak/>
        <w:t>Table </w:t>
      </w:r>
      <w:bookmarkEnd w:id="510"/>
      <w:r>
        <w:t>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C46874">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C46874">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C46874">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C46874">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C46874">
            <w:pPr>
              <w:pStyle w:val="TAH"/>
            </w:pPr>
            <w:r>
              <w:t>Description</w:t>
            </w:r>
          </w:p>
        </w:tc>
      </w:tr>
      <w:tr w:rsidR="004D5A8F" w14:paraId="3DA7AC42" w14:textId="77777777" w:rsidTr="00C46874">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C46874">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C46874">
            <w:pPr>
              <w:pStyle w:val="TAL"/>
              <w:rPr>
                <w:rFonts w:eastAsia="SimSun"/>
              </w:rPr>
            </w:pPr>
            <w:r>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C46874">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C46874">
            <w:pPr>
              <w:pStyle w:val="TAL"/>
              <w:rPr>
                <w:rFonts w:eastAsia="SimSun"/>
              </w:rPr>
            </w:pPr>
            <w:r>
              <w:rPr>
                <w:rFonts w:eastAsia="SimSun"/>
              </w:rPr>
              <w:t xml:space="preserve">Create a new QoS session. </w:t>
            </w:r>
          </w:p>
        </w:tc>
      </w:tr>
      <w:tr w:rsidR="004D5A8F" w14:paraId="23A8DDA3" w14:textId="77777777" w:rsidTr="00C46874">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C46874">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C46874">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C46874">
            <w:pPr>
              <w:pStyle w:val="TAL"/>
              <w:rPr>
                <w:rFonts w:eastAsia="SimSun"/>
              </w:rPr>
            </w:pPr>
            <w:r>
              <w:t>Retrieve QoS sessions according to the query parameters. If there are no query parameters, do not fetch any QoS session.</w:t>
            </w:r>
          </w:p>
        </w:tc>
      </w:tr>
      <w:tr w:rsidR="004D5A8F" w14:paraId="77F8E659" w14:textId="77777777" w:rsidTr="00C46874">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C46874">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C46874">
            <w:pPr>
              <w:pStyle w:val="TAL"/>
            </w:pPr>
            <w:r>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C46874">
            <w:pPr>
              <w:pStyle w:val="TAL"/>
              <w:rPr>
                <w:rFonts w:eastAsia="SimSun"/>
              </w:rPr>
            </w:pPr>
            <w:r>
              <w:rPr>
                <w:rFonts w:eastAsia="SimSun"/>
              </w:rPr>
              <w:t>GET</w:t>
            </w:r>
          </w:p>
          <w:p w14:paraId="41ABA2B2" w14:textId="77777777" w:rsidR="004D5A8F" w:rsidRDefault="004D5A8F" w:rsidP="00C46874">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C46874">
            <w:pPr>
              <w:pStyle w:val="TAL"/>
              <w:rPr>
                <w:rFonts w:eastAsia="SimSun"/>
              </w:rPr>
            </w:pPr>
            <w:r>
              <w:rPr>
                <w:rFonts w:eastAsia="SimSun"/>
              </w:rPr>
              <w:t>Retrieve an individual QoS session information according to query parameter on the resource identified by {</w:t>
            </w:r>
            <w:r>
              <w:t>qosSessionId</w:t>
            </w:r>
            <w:r>
              <w:rPr>
                <w:rFonts w:eastAsia="SimSun"/>
              </w:rPr>
              <w:t>}. If there are no query parameter, fetch the whole QoS session resource identified by {</w:t>
            </w:r>
            <w:r>
              <w:t>qosSessionId</w:t>
            </w:r>
            <w:r>
              <w:rPr>
                <w:rFonts w:eastAsia="SimSun"/>
              </w:rPr>
              <w:t>}.</w:t>
            </w:r>
          </w:p>
        </w:tc>
      </w:tr>
      <w:tr w:rsidR="004D5A8F" w14:paraId="346AEF20" w14:textId="77777777" w:rsidTr="00C46874">
        <w:trPr>
          <w:jc w:val="center"/>
        </w:trPr>
        <w:tc>
          <w:tcPr>
            <w:tcW w:w="0" w:type="auto"/>
            <w:vMerge/>
            <w:tcBorders>
              <w:left w:val="single" w:sz="4" w:space="0" w:color="auto"/>
              <w:right w:val="single" w:sz="4" w:space="0" w:color="auto"/>
            </w:tcBorders>
          </w:tcPr>
          <w:p w14:paraId="22A9CE0F"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C46874">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C46874">
            <w:pPr>
              <w:pStyle w:val="TAL"/>
              <w:rPr>
                <w:rFonts w:eastAsia="SimSun"/>
              </w:rPr>
            </w:pPr>
            <w:r>
              <w:rPr>
                <w:rFonts w:eastAsia="SimSun"/>
              </w:rPr>
              <w:t>Update an individual QoS session identified by {</w:t>
            </w:r>
            <w:r>
              <w:t>qosSessionId</w:t>
            </w:r>
            <w:r>
              <w:rPr>
                <w:rFonts w:eastAsia="SimSun"/>
              </w:rPr>
              <w:t>}.</w:t>
            </w:r>
          </w:p>
        </w:tc>
      </w:tr>
      <w:tr w:rsidR="004D5A8F" w14:paraId="0F9C8D65" w14:textId="77777777" w:rsidTr="00C46874">
        <w:trPr>
          <w:jc w:val="center"/>
        </w:trPr>
        <w:tc>
          <w:tcPr>
            <w:tcW w:w="0" w:type="auto"/>
            <w:vMerge/>
            <w:tcBorders>
              <w:left w:val="single" w:sz="4" w:space="0" w:color="auto"/>
              <w:right w:val="single" w:sz="4" w:space="0" w:color="auto"/>
            </w:tcBorders>
          </w:tcPr>
          <w:p w14:paraId="05647326"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C46874">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C46874">
            <w:pPr>
              <w:pStyle w:val="TAL"/>
              <w:rPr>
                <w:rFonts w:eastAsia="SimSun"/>
              </w:rPr>
            </w:pPr>
            <w:r>
              <w:rPr>
                <w:rFonts w:eastAsia="SimSun"/>
              </w:rPr>
              <w:t>Delete a QoS session identified by {</w:t>
            </w:r>
            <w:r>
              <w:t>qosSessionId</w:t>
            </w:r>
            <w:r>
              <w:rPr>
                <w:rFonts w:eastAsia="SimSun"/>
              </w:rPr>
              <w:t>}.</w:t>
            </w:r>
          </w:p>
        </w:tc>
      </w:tr>
      <w:tr w:rsidR="004D5A8F" w14:paraId="3FBB530E" w14:textId="77777777" w:rsidTr="00C46874">
        <w:trPr>
          <w:jc w:val="center"/>
        </w:trPr>
        <w:tc>
          <w:tcPr>
            <w:tcW w:w="0" w:type="auto"/>
            <w:vMerge w:val="restart"/>
            <w:tcBorders>
              <w:left w:val="single" w:sz="4" w:space="0" w:color="auto"/>
              <w:right w:val="single" w:sz="4" w:space="0" w:color="auto"/>
            </w:tcBorders>
          </w:tcPr>
          <w:p w14:paraId="03E9249A" w14:textId="77777777" w:rsidR="004D5A8F" w:rsidRDefault="004D5A8F" w:rsidP="00C46874">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C46874">
            <w:pPr>
              <w:pStyle w:val="TAL"/>
              <w:rPr>
                <w:lang w:val="fr-FR"/>
              </w:rPr>
            </w:pPr>
            <w:r w:rsidRPr="00312F26">
              <w:rPr>
                <w:lang w:val="fr-FR"/>
              </w:rPr>
              <w:t>/qos-sessions/{qosSessionId}/participants/{participantId}</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C46874">
            <w:pPr>
              <w:pStyle w:val="TAL"/>
              <w:rPr>
                <w:rFonts w:eastAsia="SimSun"/>
              </w:rPr>
            </w:pPr>
            <w:r>
              <w:rPr>
                <w:rFonts w:eastAsia="SimSun"/>
              </w:rPr>
              <w:t>GET</w:t>
            </w:r>
          </w:p>
          <w:p w14:paraId="3146B96F" w14:textId="77777777" w:rsidR="004D5A8F" w:rsidRDefault="004D5A8F" w:rsidP="00C46874">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C46874">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C46874">
        <w:trPr>
          <w:jc w:val="center"/>
        </w:trPr>
        <w:tc>
          <w:tcPr>
            <w:tcW w:w="0" w:type="auto"/>
            <w:vMerge/>
            <w:tcBorders>
              <w:left w:val="single" w:sz="4" w:space="0" w:color="auto"/>
              <w:right w:val="single" w:sz="4" w:space="0" w:color="auto"/>
            </w:tcBorders>
          </w:tcPr>
          <w:p w14:paraId="106E1FA0"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C46874">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C46874">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7575A4" w14:paraId="1224410F" w14:textId="77777777" w:rsidTr="00C46874">
        <w:trPr>
          <w:jc w:val="center"/>
        </w:trPr>
        <w:tc>
          <w:tcPr>
            <w:tcW w:w="0" w:type="auto"/>
            <w:vMerge/>
            <w:tcBorders>
              <w:left w:val="single" w:sz="4" w:space="0" w:color="auto"/>
              <w:right w:val="single" w:sz="4" w:space="0" w:color="auto"/>
            </w:tcBorders>
          </w:tcPr>
          <w:p w14:paraId="0B73698C"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C46874">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C46874">
            <w:pPr>
              <w:pStyle w:val="TAL"/>
              <w:rPr>
                <w:rFonts w:eastAsia="SimSun"/>
                <w:lang w:val="fr-FR"/>
              </w:rPr>
            </w:pPr>
            <w:r w:rsidRPr="00312F26">
              <w:rPr>
                <w:rFonts w:eastAsia="SimSun"/>
                <w:lang w:val="fr-FR"/>
              </w:rPr>
              <w:t>Delete QoS session participant information.</w:t>
            </w:r>
          </w:p>
        </w:tc>
      </w:tr>
      <w:tr w:rsidR="004D5A8F" w14:paraId="2B3A4F09" w14:textId="77777777" w:rsidTr="00C46874">
        <w:trPr>
          <w:jc w:val="center"/>
        </w:trPr>
        <w:tc>
          <w:tcPr>
            <w:tcW w:w="5000" w:type="pct"/>
            <w:gridSpan w:val="4"/>
            <w:tcBorders>
              <w:left w:val="single" w:sz="4" w:space="0" w:color="auto"/>
              <w:right w:val="single" w:sz="4" w:space="0" w:color="auto"/>
            </w:tcBorders>
          </w:tcPr>
          <w:p w14:paraId="13E09ED7" w14:textId="77777777" w:rsidR="004D5A8F" w:rsidRDefault="004D5A8F" w:rsidP="00C46874">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511" w:name="_CRA_2_1_2_2"/>
      <w:bookmarkStart w:id="512" w:name="_Toc24868552"/>
      <w:bookmarkStart w:id="513" w:name="_Toc34154060"/>
      <w:bookmarkStart w:id="514" w:name="_Toc36041004"/>
      <w:bookmarkStart w:id="515" w:name="_Toc36041317"/>
      <w:bookmarkStart w:id="516" w:name="_Toc43196559"/>
      <w:bookmarkStart w:id="517" w:name="_Toc43481329"/>
      <w:bookmarkStart w:id="518" w:name="_Toc45134606"/>
      <w:bookmarkStart w:id="519" w:name="_Toc51189138"/>
      <w:bookmarkStart w:id="520" w:name="_Toc51763814"/>
      <w:bookmarkStart w:id="521" w:name="_Toc57206046"/>
      <w:bookmarkStart w:id="522" w:name="_Toc59019387"/>
      <w:bookmarkStart w:id="523" w:name="_Toc218596204"/>
      <w:bookmarkEnd w:id="511"/>
      <w:r w:rsidRPr="00312F26">
        <w:rPr>
          <w:lang w:val="fr-FR"/>
        </w:rPr>
        <w:t>A.2.1.2.2</w:t>
      </w:r>
      <w:r w:rsidRPr="00312F26">
        <w:rPr>
          <w:lang w:val="fr-FR"/>
        </w:rPr>
        <w:tab/>
        <w:t>Resource: QoS Sessions</w:t>
      </w:r>
      <w:bookmarkEnd w:id="512"/>
      <w:bookmarkEnd w:id="513"/>
      <w:bookmarkEnd w:id="514"/>
      <w:bookmarkEnd w:id="515"/>
      <w:bookmarkEnd w:id="516"/>
      <w:bookmarkEnd w:id="517"/>
      <w:bookmarkEnd w:id="518"/>
      <w:bookmarkEnd w:id="519"/>
      <w:bookmarkEnd w:id="520"/>
      <w:bookmarkEnd w:id="521"/>
      <w:bookmarkEnd w:id="522"/>
      <w:bookmarkEnd w:id="523"/>
    </w:p>
    <w:p w14:paraId="4F3D4EE3" w14:textId="46686D89" w:rsidR="004D5A8F" w:rsidRPr="00312F26" w:rsidRDefault="004D5A8F" w:rsidP="004D5A8F">
      <w:pPr>
        <w:pStyle w:val="Heading5"/>
        <w:rPr>
          <w:lang w:val="fr-FR"/>
        </w:rPr>
      </w:pPr>
      <w:bookmarkStart w:id="524" w:name="_CRA_2_1_2_2_1"/>
      <w:bookmarkStart w:id="525" w:name="_Toc24868553"/>
      <w:bookmarkStart w:id="526" w:name="_Toc34154061"/>
      <w:bookmarkStart w:id="527" w:name="_Toc36041005"/>
      <w:bookmarkStart w:id="528" w:name="_Toc36041318"/>
      <w:bookmarkStart w:id="529" w:name="_Toc43196560"/>
      <w:bookmarkStart w:id="530" w:name="_Toc43481330"/>
      <w:bookmarkStart w:id="531" w:name="_Toc45134607"/>
      <w:bookmarkStart w:id="532" w:name="_Toc51189139"/>
      <w:bookmarkStart w:id="533" w:name="_Toc51763815"/>
      <w:bookmarkStart w:id="534" w:name="_Toc57206047"/>
      <w:bookmarkStart w:id="535" w:name="_Toc59019388"/>
      <w:bookmarkStart w:id="536" w:name="_Toc218596205"/>
      <w:bookmarkEnd w:id="524"/>
      <w:r w:rsidRPr="00312F26">
        <w:rPr>
          <w:lang w:val="fr-FR"/>
        </w:rPr>
        <w:t>A.2.1.2.2.1</w:t>
      </w:r>
      <w:r w:rsidRPr="00312F26">
        <w:rPr>
          <w:lang w:val="fr-FR"/>
        </w:rPr>
        <w:tab/>
        <w:t>Description</w:t>
      </w:r>
      <w:bookmarkEnd w:id="525"/>
      <w:bookmarkEnd w:id="526"/>
      <w:bookmarkEnd w:id="527"/>
      <w:bookmarkEnd w:id="528"/>
      <w:bookmarkEnd w:id="529"/>
      <w:bookmarkEnd w:id="530"/>
      <w:bookmarkEnd w:id="531"/>
      <w:bookmarkEnd w:id="532"/>
      <w:bookmarkEnd w:id="533"/>
      <w:bookmarkEnd w:id="534"/>
      <w:bookmarkEnd w:id="535"/>
      <w:bookmarkEnd w:id="536"/>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537" w:name="_CRA_2_1_2_2_2"/>
      <w:bookmarkStart w:id="538" w:name="_Toc24868554"/>
      <w:bookmarkStart w:id="539" w:name="_Toc34154062"/>
      <w:bookmarkStart w:id="540" w:name="_Toc36041006"/>
      <w:bookmarkStart w:id="541" w:name="_Toc36041319"/>
      <w:bookmarkStart w:id="542" w:name="_Toc43196561"/>
      <w:bookmarkStart w:id="543" w:name="_Toc43481331"/>
      <w:bookmarkStart w:id="544" w:name="_Toc45134608"/>
      <w:bookmarkStart w:id="545" w:name="_Toc51189140"/>
      <w:bookmarkStart w:id="546" w:name="_Toc51763816"/>
      <w:bookmarkStart w:id="547" w:name="_Toc57206048"/>
      <w:bookmarkStart w:id="548" w:name="_Toc59019389"/>
      <w:bookmarkStart w:id="549" w:name="_Toc218596206"/>
      <w:bookmarkEnd w:id="537"/>
      <w:r w:rsidRPr="00312F26">
        <w:rPr>
          <w:lang w:val="fr-FR"/>
        </w:rPr>
        <w:t>A.2.1.2.2.2</w:t>
      </w:r>
      <w:r w:rsidRPr="00312F26">
        <w:rPr>
          <w:lang w:val="fr-FR"/>
        </w:rPr>
        <w:tab/>
        <w:t>Resource Definition</w:t>
      </w:r>
      <w:bookmarkEnd w:id="538"/>
      <w:bookmarkEnd w:id="539"/>
      <w:bookmarkEnd w:id="540"/>
      <w:bookmarkEnd w:id="541"/>
      <w:bookmarkEnd w:id="542"/>
      <w:bookmarkEnd w:id="543"/>
      <w:bookmarkEnd w:id="544"/>
      <w:bookmarkEnd w:id="545"/>
      <w:bookmarkEnd w:id="546"/>
      <w:bookmarkEnd w:id="547"/>
      <w:bookmarkEnd w:id="548"/>
      <w:bookmarkEnd w:id="549"/>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bookmarkStart w:id="550" w:name="_CRTableA_2_1_2_2_21"/>
      <w:r>
        <w:t xml:space="preserve">Table </w:t>
      </w:r>
      <w:bookmarkEnd w:id="550"/>
      <w:r>
        <w:t>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C46874">
            <w:pPr>
              <w:pStyle w:val="TAH"/>
            </w:pPr>
            <w:r>
              <w:t>Definition</w:t>
            </w:r>
          </w:p>
        </w:tc>
      </w:tr>
      <w:tr w:rsidR="004D5A8F" w14:paraId="4470CDE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C46874">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664BBA7D" w:rsidR="004D5A8F" w:rsidRPr="00241278" w:rsidRDefault="004D5A8F" w:rsidP="00C46874">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r w:rsidR="00CB2A40">
              <w:rPr>
                <w:lang w:val="en-US"/>
              </w:rPr>
              <w:t>.</w:t>
            </w:r>
          </w:p>
        </w:tc>
      </w:tr>
      <w:tr w:rsidR="004D5A8F" w14:paraId="4F00AD94"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C46874">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C46874">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551" w:name="_CRA_2_1_2_2_3"/>
      <w:bookmarkStart w:id="552" w:name="_Toc24868555"/>
      <w:bookmarkStart w:id="553" w:name="_Toc34154063"/>
      <w:bookmarkStart w:id="554" w:name="_Toc36041007"/>
      <w:bookmarkStart w:id="555" w:name="_Toc36041320"/>
      <w:bookmarkStart w:id="556" w:name="_Toc43196562"/>
      <w:bookmarkStart w:id="557" w:name="_Toc43481332"/>
      <w:bookmarkStart w:id="558" w:name="_Toc45134609"/>
      <w:bookmarkStart w:id="559" w:name="_Toc51189141"/>
      <w:bookmarkStart w:id="560" w:name="_Toc51763817"/>
      <w:bookmarkStart w:id="561" w:name="_Toc57206049"/>
      <w:bookmarkStart w:id="562" w:name="_Toc59019390"/>
      <w:bookmarkStart w:id="563" w:name="_Toc218596207"/>
      <w:bookmarkEnd w:id="551"/>
      <w:r>
        <w:t>A.2.1.2.2.3</w:t>
      </w:r>
      <w:r>
        <w:tab/>
        <w:t>Resource Standard Methods</w:t>
      </w:r>
      <w:bookmarkEnd w:id="552"/>
      <w:bookmarkEnd w:id="553"/>
      <w:bookmarkEnd w:id="554"/>
      <w:bookmarkEnd w:id="555"/>
      <w:bookmarkEnd w:id="556"/>
      <w:bookmarkEnd w:id="557"/>
      <w:bookmarkEnd w:id="558"/>
      <w:bookmarkEnd w:id="559"/>
      <w:bookmarkEnd w:id="560"/>
      <w:bookmarkEnd w:id="561"/>
      <w:bookmarkEnd w:id="562"/>
      <w:bookmarkEnd w:id="563"/>
    </w:p>
    <w:p w14:paraId="7F4F9DB9" w14:textId="1BC83BE3" w:rsidR="004D5A8F" w:rsidRDefault="004D5A8F" w:rsidP="004D5A8F">
      <w:pPr>
        <w:pStyle w:val="Heading6"/>
      </w:pPr>
      <w:bookmarkStart w:id="564" w:name="_CRA_2_1_2_2_3_1"/>
      <w:bookmarkStart w:id="565" w:name="_Toc24868556"/>
      <w:bookmarkStart w:id="566" w:name="_Toc34154064"/>
      <w:bookmarkStart w:id="567" w:name="_Toc36041008"/>
      <w:bookmarkStart w:id="568" w:name="_Toc36041321"/>
      <w:bookmarkStart w:id="569" w:name="_Toc43196563"/>
      <w:bookmarkStart w:id="570" w:name="_Toc43481333"/>
      <w:bookmarkStart w:id="571" w:name="_Toc45134610"/>
      <w:bookmarkStart w:id="572" w:name="_Toc51189142"/>
      <w:bookmarkStart w:id="573" w:name="_Toc51763818"/>
      <w:bookmarkStart w:id="574" w:name="_Toc57206050"/>
      <w:bookmarkStart w:id="575" w:name="_Toc59019391"/>
      <w:bookmarkStart w:id="576" w:name="_Toc218596208"/>
      <w:bookmarkEnd w:id="564"/>
      <w:r>
        <w:t>A.2.1.2.2.3.1</w:t>
      </w:r>
      <w:r>
        <w:tab/>
        <w:t>POST</w:t>
      </w:r>
      <w:bookmarkEnd w:id="565"/>
      <w:bookmarkEnd w:id="566"/>
      <w:bookmarkEnd w:id="567"/>
      <w:bookmarkEnd w:id="568"/>
      <w:bookmarkEnd w:id="569"/>
      <w:bookmarkEnd w:id="570"/>
      <w:bookmarkEnd w:id="571"/>
      <w:bookmarkEnd w:id="572"/>
      <w:bookmarkEnd w:id="573"/>
      <w:bookmarkEnd w:id="574"/>
      <w:bookmarkEnd w:id="575"/>
      <w:bookmarkEnd w:id="576"/>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lastRenderedPageBreak/>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bookmarkStart w:id="577" w:name="_CRTableA_2_1_2_2_3_11"/>
      <w:r>
        <w:t xml:space="preserve">Table </w:t>
      </w:r>
      <w:bookmarkEnd w:id="577"/>
      <w:r>
        <w:t xml:space="preserve">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C46874">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C46874">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C46874">
            <w:pPr>
              <w:pStyle w:val="TAH"/>
            </w:pPr>
            <w:r>
              <w:t>Description</w:t>
            </w:r>
          </w:p>
        </w:tc>
      </w:tr>
      <w:tr w:rsidR="004D5A8F" w14:paraId="53F340CB"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C46874">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C46874">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C46874">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C46874">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bookmarkStart w:id="578" w:name="_CRTableA_2_1_2_2_3_12"/>
      <w:r>
        <w:t xml:space="preserve">Table </w:t>
      </w:r>
      <w:bookmarkEnd w:id="578"/>
      <w:r>
        <w:t>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C46874">
            <w:pPr>
              <w:pStyle w:val="TAH"/>
            </w:pPr>
            <w:r>
              <w:t>Response</w:t>
            </w:r>
          </w:p>
          <w:p w14:paraId="007E6CCB"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C46874">
            <w:pPr>
              <w:pStyle w:val="TAH"/>
            </w:pPr>
            <w:r>
              <w:t>Description</w:t>
            </w:r>
          </w:p>
        </w:tc>
      </w:tr>
      <w:tr w:rsidR="004D5A8F" w14:paraId="2C2003C2" w14:textId="77777777" w:rsidTr="00C46874">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C46874">
            <w:pPr>
              <w:pStyle w:val="TAL"/>
            </w:pPr>
            <w:r>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C46874">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C46874">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C46874">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C46874">
            <w:pPr>
              <w:pStyle w:val="TAL"/>
            </w:pPr>
            <w:r>
              <w:t>QoS session created successfully.</w:t>
            </w:r>
          </w:p>
          <w:p w14:paraId="40C3A1B9" w14:textId="77777777" w:rsidR="004D5A8F" w:rsidRDefault="004D5A8F" w:rsidP="00C46874">
            <w:pPr>
              <w:pStyle w:val="TAL"/>
            </w:pPr>
          </w:p>
        </w:tc>
      </w:tr>
      <w:tr w:rsidR="004D5A8F" w14:paraId="36B22C3A" w14:textId="77777777" w:rsidTr="00C4687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C46874">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bookmarkStart w:id="579" w:name="_CRTableA_2_1_2_2_3_13"/>
      <w:r>
        <w:t>Table</w:t>
      </w:r>
      <w:r>
        <w:rPr>
          <w:noProof/>
        </w:rPr>
        <w:t> </w:t>
      </w:r>
      <w:bookmarkEnd w:id="579"/>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C46874">
            <w:pPr>
              <w:pStyle w:val="TAH"/>
            </w:pPr>
            <w:r>
              <w:t>Description</w:t>
            </w:r>
          </w:p>
        </w:tc>
      </w:tr>
      <w:tr w:rsidR="004D5A8F" w14:paraId="6C5D7D33" w14:textId="77777777" w:rsidTr="00C468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C46874">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C4687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C4687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C46874">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C46874">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C46874">
            <w:pPr>
              <w:pStyle w:val="TAL"/>
            </w:pPr>
            <w:r w:rsidRPr="004F79CD">
              <w:rPr>
                <w:lang w:val="en-US"/>
              </w:rPr>
              <w:t xml:space="preserve">It contains the </w:t>
            </w:r>
            <w:r>
              <w:rPr>
                <w:lang w:val="en-US"/>
              </w:rPr>
              <w:t>qosSessionId</w:t>
            </w:r>
            <w:r w:rsidRPr="005A19DF">
              <w:rPr>
                <w:lang w:val="en-US"/>
              </w:rPr>
              <w:t xml:space="preserve"> </w:t>
            </w:r>
            <w:r w:rsidRPr="004F79CD">
              <w:rPr>
                <w:lang w:val="en-US"/>
              </w:rPr>
              <w:t xml:space="preserve">segment of the complete resource URI </w:t>
            </w:r>
            <w:r>
              <w:t xml:space="preserve">according to the structure: </w:t>
            </w:r>
            <w:r>
              <w:rPr>
                <w:lang w:eastAsia="zh-CN"/>
              </w:rPr>
              <w:t>{apiRoot}/su-nqs/&lt;apiVersion&gt;/qos-sessions/{qosSessionId}</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580" w:name="_CRA_2_1_2_2_3_2"/>
      <w:bookmarkStart w:id="581" w:name="_Toc43196564"/>
      <w:bookmarkStart w:id="582" w:name="_Toc43481334"/>
      <w:bookmarkStart w:id="583" w:name="_Toc45134611"/>
      <w:bookmarkStart w:id="584" w:name="_Toc51189143"/>
      <w:bookmarkStart w:id="585" w:name="_Toc51763819"/>
      <w:bookmarkStart w:id="586" w:name="_Toc57206051"/>
      <w:bookmarkStart w:id="587" w:name="_Toc59019392"/>
      <w:bookmarkStart w:id="588" w:name="_Toc218596209"/>
      <w:bookmarkEnd w:id="580"/>
      <w:r>
        <w:t>A.2.1.2.2.3.2</w:t>
      </w:r>
      <w:r>
        <w:tab/>
        <w:t>GET</w:t>
      </w:r>
      <w:bookmarkEnd w:id="581"/>
      <w:bookmarkEnd w:id="582"/>
      <w:bookmarkEnd w:id="583"/>
      <w:bookmarkEnd w:id="584"/>
      <w:bookmarkEnd w:id="585"/>
      <w:bookmarkEnd w:id="586"/>
      <w:bookmarkEnd w:id="587"/>
      <w:bookmarkEnd w:id="588"/>
    </w:p>
    <w:p w14:paraId="0BEDB657" w14:textId="77777777" w:rsidR="004D5A8F" w:rsidRDefault="004D5A8F" w:rsidP="003B0829">
      <w:pPr>
        <w:rPr>
          <w:b/>
        </w:rPr>
      </w:pPr>
      <w:r>
        <w:t>This operation retrieves QoS sessions satisfying filter criteria.</w:t>
      </w:r>
    </w:p>
    <w:p w14:paraId="3978D83C" w14:textId="0BD82706" w:rsidR="004D5A8F" w:rsidRDefault="004D5A8F" w:rsidP="003B0829">
      <w:pPr>
        <w:rPr>
          <w:b/>
        </w:rPr>
      </w:pPr>
      <w:r>
        <w:t>This method shall support the URI query parameters specified in table A.2.1.2.2.3.2-1.</w:t>
      </w:r>
    </w:p>
    <w:p w14:paraId="6C0C4B36" w14:textId="2F2F1A7C" w:rsidR="004D5A8F" w:rsidRDefault="004D5A8F" w:rsidP="004D5A8F">
      <w:pPr>
        <w:pStyle w:val="TH"/>
        <w:rPr>
          <w:rFonts w:cs="Arial"/>
        </w:rPr>
      </w:pPr>
      <w:bookmarkStart w:id="589" w:name="_CRTableA_2_1_2_2_3_21"/>
      <w:r>
        <w:t xml:space="preserve">Table </w:t>
      </w:r>
      <w:bookmarkEnd w:id="589"/>
      <w:r>
        <w:t xml:space="preserve">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C4687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C4687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C4687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C4687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C46874">
            <w:pPr>
              <w:pStyle w:val="TAH"/>
            </w:pPr>
            <w:r>
              <w:t>Description</w:t>
            </w:r>
          </w:p>
        </w:tc>
      </w:tr>
      <w:tr w:rsidR="004D5A8F" w14:paraId="2F4F97F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C46874">
            <w:pPr>
              <w:pStyle w:val="TAL"/>
            </w:pPr>
            <w:r>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C46874">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C46874">
            <w:pPr>
              <w:pStyle w:val="TAL"/>
            </w:pPr>
            <w:r>
              <w:rPr>
                <w:lang w:val="sv-SE"/>
              </w:rPr>
              <w:t>I</w:t>
            </w:r>
            <w:r>
              <w:t>dentif</w:t>
            </w:r>
            <w:r>
              <w:rPr>
                <w:lang w:val="sv-SE"/>
              </w:rPr>
              <w:t>ies</w:t>
            </w:r>
            <w:r>
              <w:t xml:space="preserve"> </w:t>
            </w:r>
            <w:r>
              <w:rPr>
                <w:lang w:val="sv-SE"/>
              </w:rPr>
              <w:t>a</w:t>
            </w:r>
            <w:r>
              <w:t xml:space="preserve"> QoS session. </w:t>
            </w:r>
          </w:p>
        </w:tc>
      </w:tr>
      <w:tr w:rsidR="004D5A8F" w14:paraId="37A91E08"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C46874">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C46874">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C46874">
            <w:pPr>
              <w:pStyle w:val="TAL"/>
            </w:pPr>
            <w:r>
              <w:rPr>
                <w:lang w:val="sv-SE"/>
              </w:rPr>
              <w:t>Id</w:t>
            </w:r>
            <w:r>
              <w:t>enti</w:t>
            </w:r>
            <w:r>
              <w:rPr>
                <w:lang w:val="sv-SE"/>
              </w:rPr>
              <w:t>fies</w:t>
            </w:r>
            <w:r>
              <w:t xml:space="preserve"> </w:t>
            </w:r>
            <w:r>
              <w:rPr>
                <w:lang w:val="sv-SE"/>
              </w:rPr>
              <w:t>a</w:t>
            </w:r>
            <w:r>
              <w:t xml:space="preserve"> VAL service.</w:t>
            </w:r>
          </w:p>
        </w:tc>
      </w:tr>
      <w:tr w:rsidR="004D5A8F" w14:paraId="78FB27C6"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C46874">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C46874">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C46874">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bookmarkStart w:id="590" w:name="_CRTableA_2_1_2_2_3_22"/>
      <w:r>
        <w:t>Table</w:t>
      </w:r>
      <w:r>
        <w:rPr>
          <w:noProof/>
        </w:rPr>
        <w:t> </w:t>
      </w:r>
      <w:bookmarkEnd w:id="590"/>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C46874">
            <w:pPr>
              <w:pStyle w:val="TAH"/>
            </w:pPr>
            <w:r>
              <w:t>Description</w:t>
            </w:r>
          </w:p>
        </w:tc>
      </w:tr>
      <w:tr w:rsidR="004D5A8F" w14:paraId="775F1D32"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C46874">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C46874">
            <w:pPr>
              <w:pStyle w:val="TAL"/>
              <w:rPr>
                <w:lang w:val="en-US"/>
              </w:rPr>
            </w:pPr>
            <w:r w:rsidRPr="004F79CD">
              <w:rPr>
                <w:lang w:val="en-US"/>
              </w:rPr>
              <w:t>When set to 1 (Deregister) it cancels the subscription.</w:t>
            </w:r>
          </w:p>
        </w:tc>
      </w:tr>
      <w:tr w:rsidR="004D5A8F" w14:paraId="1243284B"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C46874">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bookmarkStart w:id="591" w:name="_CRTableA_2_1_2_2_3_23"/>
      <w:r>
        <w:lastRenderedPageBreak/>
        <w:t xml:space="preserve">Table </w:t>
      </w:r>
      <w:bookmarkEnd w:id="591"/>
      <w:r>
        <w:t>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C46874">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C46874">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C46874">
            <w:pPr>
              <w:pStyle w:val="TAH"/>
            </w:pPr>
            <w:r>
              <w:t>Response</w:t>
            </w:r>
          </w:p>
          <w:p w14:paraId="3192DC73"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C46874">
            <w:pPr>
              <w:pStyle w:val="TAH"/>
            </w:pPr>
            <w:r>
              <w:t>Description</w:t>
            </w:r>
          </w:p>
        </w:tc>
      </w:tr>
      <w:tr w:rsidR="004D5A8F" w14:paraId="6882FD0F"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C46874">
            <w:pPr>
              <w:pStyle w:val="TAL"/>
            </w:pPr>
            <w:r>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C46874">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C46874">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C46874">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C46874">
            <w:pPr>
              <w:pStyle w:val="TAL"/>
            </w:pPr>
            <w:r>
              <w:t xml:space="preserve">List of QoS sessions. This response shall include QoS sessions matching all the query parameters provided in the request. </w:t>
            </w:r>
          </w:p>
        </w:tc>
      </w:tr>
      <w:tr w:rsidR="004D5A8F" w14:paraId="34479E6B"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72D5BBAD" w:rsidR="004D5A8F" w:rsidRDefault="004D5A8F" w:rsidP="00C46874">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w:t>
            </w:r>
            <w:r w:rsidR="0033766C" w:rsidRPr="00A34374">
              <w:rPr>
                <w:lang w:eastAsia="zh-CN"/>
              </w:rPr>
              <w:t>table </w:t>
            </w:r>
            <w:r>
              <w:rPr>
                <w:lang w:eastAsia="zh-CN"/>
              </w:rPr>
              <w:t>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bookmarkStart w:id="592" w:name="_CRTableA_2_1_2_2_3_24"/>
      <w:r>
        <w:t>Table</w:t>
      </w:r>
      <w:r>
        <w:rPr>
          <w:noProof/>
        </w:rPr>
        <w:t> </w:t>
      </w:r>
      <w:bookmarkEnd w:id="592"/>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C46874">
            <w:pPr>
              <w:pStyle w:val="TAH"/>
            </w:pPr>
            <w:r>
              <w:t>Description</w:t>
            </w:r>
          </w:p>
        </w:tc>
      </w:tr>
      <w:tr w:rsidR="004D5A8F" w14:paraId="17EB026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C46874">
            <w:pPr>
              <w:pStyle w:val="TAL"/>
              <w:rPr>
                <w:lang w:val="en-US"/>
              </w:rPr>
            </w:pPr>
            <w:r w:rsidRPr="004F79CD">
              <w:rPr>
                <w:lang w:val="en-US"/>
              </w:rPr>
              <w:t>Sequence number of the notification.</w:t>
            </w:r>
          </w:p>
        </w:tc>
      </w:tr>
      <w:tr w:rsidR="004D5A8F" w14:paraId="6F2BB5E2"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593" w:name="_CRA_2_1_2_3"/>
      <w:bookmarkStart w:id="594" w:name="_Toc24868558"/>
      <w:bookmarkStart w:id="595" w:name="_Toc34154066"/>
      <w:bookmarkStart w:id="596" w:name="_Toc36041010"/>
      <w:bookmarkStart w:id="597" w:name="_Toc36041323"/>
      <w:bookmarkStart w:id="598" w:name="_Toc43196566"/>
      <w:bookmarkStart w:id="599" w:name="_Toc43481336"/>
      <w:bookmarkStart w:id="600" w:name="_Toc45134613"/>
      <w:bookmarkStart w:id="601" w:name="_Toc51189145"/>
      <w:bookmarkStart w:id="602" w:name="_Toc51763821"/>
      <w:bookmarkStart w:id="603" w:name="_Toc57206053"/>
      <w:bookmarkStart w:id="604" w:name="_Toc59019394"/>
      <w:bookmarkStart w:id="605" w:name="_Toc218596210"/>
      <w:bookmarkEnd w:id="593"/>
      <w:r>
        <w:t>A.2.1.2.3</w:t>
      </w:r>
      <w:r>
        <w:tab/>
        <w:t xml:space="preserve">Resource: Individual </w:t>
      </w:r>
      <w:bookmarkEnd w:id="594"/>
      <w:bookmarkEnd w:id="595"/>
      <w:bookmarkEnd w:id="596"/>
      <w:bookmarkEnd w:id="597"/>
      <w:bookmarkEnd w:id="598"/>
      <w:bookmarkEnd w:id="599"/>
      <w:bookmarkEnd w:id="600"/>
      <w:bookmarkEnd w:id="601"/>
      <w:bookmarkEnd w:id="602"/>
      <w:bookmarkEnd w:id="603"/>
      <w:bookmarkEnd w:id="604"/>
      <w:r>
        <w:t>QoS Session</w:t>
      </w:r>
      <w:bookmarkEnd w:id="605"/>
    </w:p>
    <w:p w14:paraId="41C57678" w14:textId="4E013507" w:rsidR="004D5A8F" w:rsidRDefault="004D5A8F" w:rsidP="004D5A8F">
      <w:pPr>
        <w:pStyle w:val="Heading5"/>
      </w:pPr>
      <w:bookmarkStart w:id="606" w:name="_CRA_2_1_2_3_1"/>
      <w:bookmarkStart w:id="607" w:name="_Toc24868559"/>
      <w:bookmarkStart w:id="608" w:name="_Toc34154067"/>
      <w:bookmarkStart w:id="609" w:name="_Toc36041011"/>
      <w:bookmarkStart w:id="610" w:name="_Toc36041324"/>
      <w:bookmarkStart w:id="611" w:name="_Toc43196567"/>
      <w:bookmarkStart w:id="612" w:name="_Toc43481337"/>
      <w:bookmarkStart w:id="613" w:name="_Toc45134614"/>
      <w:bookmarkStart w:id="614" w:name="_Toc51189146"/>
      <w:bookmarkStart w:id="615" w:name="_Toc51763822"/>
      <w:bookmarkStart w:id="616" w:name="_Toc57206054"/>
      <w:bookmarkStart w:id="617" w:name="_Toc59019395"/>
      <w:bookmarkStart w:id="618" w:name="_Toc218596211"/>
      <w:bookmarkEnd w:id="606"/>
      <w:r>
        <w:t>A.2.1.2.3.1</w:t>
      </w:r>
      <w:r>
        <w:tab/>
        <w:t>Description</w:t>
      </w:r>
      <w:bookmarkEnd w:id="607"/>
      <w:bookmarkEnd w:id="608"/>
      <w:bookmarkEnd w:id="609"/>
      <w:bookmarkEnd w:id="610"/>
      <w:bookmarkEnd w:id="611"/>
      <w:bookmarkEnd w:id="612"/>
      <w:bookmarkEnd w:id="613"/>
      <w:bookmarkEnd w:id="614"/>
      <w:bookmarkEnd w:id="615"/>
      <w:bookmarkEnd w:id="616"/>
      <w:bookmarkEnd w:id="617"/>
      <w:bookmarkEnd w:id="618"/>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619" w:name="_CRA_2_1_2_3_2"/>
      <w:bookmarkStart w:id="620" w:name="_Toc24868560"/>
      <w:bookmarkStart w:id="621" w:name="_Toc34154068"/>
      <w:bookmarkStart w:id="622" w:name="_Toc36041012"/>
      <w:bookmarkStart w:id="623" w:name="_Toc36041325"/>
      <w:bookmarkStart w:id="624" w:name="_Toc43196568"/>
      <w:bookmarkStart w:id="625" w:name="_Toc43481338"/>
      <w:bookmarkStart w:id="626" w:name="_Toc45134615"/>
      <w:bookmarkStart w:id="627" w:name="_Toc51189147"/>
      <w:bookmarkStart w:id="628" w:name="_Toc51763823"/>
      <w:bookmarkStart w:id="629" w:name="_Toc57206055"/>
      <w:bookmarkStart w:id="630" w:name="_Toc59019396"/>
      <w:bookmarkStart w:id="631" w:name="_Toc218596212"/>
      <w:bookmarkEnd w:id="619"/>
      <w:r w:rsidRPr="00312F26">
        <w:rPr>
          <w:lang w:val="fr-FR"/>
        </w:rPr>
        <w:t>A.2.1.2.3.2</w:t>
      </w:r>
      <w:r w:rsidRPr="00312F26">
        <w:rPr>
          <w:lang w:val="fr-FR"/>
        </w:rPr>
        <w:tab/>
        <w:t>Resource Definition</w:t>
      </w:r>
      <w:bookmarkEnd w:id="620"/>
      <w:bookmarkEnd w:id="621"/>
      <w:bookmarkEnd w:id="622"/>
      <w:bookmarkEnd w:id="623"/>
      <w:bookmarkEnd w:id="624"/>
      <w:bookmarkEnd w:id="625"/>
      <w:bookmarkEnd w:id="626"/>
      <w:bookmarkEnd w:id="627"/>
      <w:bookmarkEnd w:id="628"/>
      <w:bookmarkEnd w:id="629"/>
      <w:bookmarkEnd w:id="630"/>
      <w:bookmarkEnd w:id="631"/>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C46874">
            <w:pPr>
              <w:pStyle w:val="TAH"/>
            </w:pPr>
            <w:r>
              <w:t>Definition</w:t>
            </w:r>
          </w:p>
        </w:tc>
      </w:tr>
      <w:tr w:rsidR="004D5A8F" w14:paraId="79E7056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C46874">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257E07D5" w:rsidR="004D5A8F" w:rsidRDefault="0033766C" w:rsidP="00C46874">
            <w:pPr>
              <w:pStyle w:val="TAL"/>
            </w:pPr>
            <w:r w:rsidRPr="00A34374">
              <w:t>See clause C.1.1 of 3GPP TS 24.546 [31].</w:t>
            </w:r>
          </w:p>
        </w:tc>
      </w:tr>
      <w:tr w:rsidR="004D5A8F" w14:paraId="29BEF0A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C46874">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C46874">
            <w:pPr>
              <w:pStyle w:val="TAL"/>
            </w:pPr>
            <w:r>
              <w:t>See clause</w:t>
            </w:r>
            <w:r>
              <w:rPr>
                <w:lang w:val="en-US" w:eastAsia="zh-CN"/>
              </w:rPr>
              <w:t> </w:t>
            </w:r>
            <w:r>
              <w:rPr>
                <w:lang w:val="en-US"/>
              </w:rPr>
              <w:t>A.2.1.1</w:t>
            </w:r>
          </w:p>
        </w:tc>
      </w:tr>
      <w:tr w:rsidR="004D5A8F" w14:paraId="37D5AB3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C46874">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C46874">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632" w:name="_CRA_2_1_2_3_3"/>
      <w:bookmarkStart w:id="633" w:name="_Toc24868561"/>
      <w:bookmarkStart w:id="634" w:name="_Toc34154069"/>
      <w:bookmarkStart w:id="635" w:name="_Toc36041013"/>
      <w:bookmarkStart w:id="636" w:name="_Toc36041326"/>
      <w:bookmarkStart w:id="637" w:name="_Toc43196569"/>
      <w:bookmarkStart w:id="638" w:name="_Toc43481339"/>
      <w:bookmarkStart w:id="639" w:name="_Toc45134616"/>
      <w:bookmarkStart w:id="640" w:name="_Toc51189148"/>
      <w:bookmarkStart w:id="641" w:name="_Toc51763824"/>
      <w:bookmarkStart w:id="642" w:name="_Toc57206056"/>
      <w:bookmarkStart w:id="643" w:name="_Toc59019397"/>
      <w:bookmarkStart w:id="644" w:name="_Toc218596213"/>
      <w:bookmarkEnd w:id="632"/>
      <w:r>
        <w:t>A.2.1.2.3.3</w:t>
      </w:r>
      <w:r>
        <w:tab/>
        <w:t>Resource Standard Methods</w:t>
      </w:r>
      <w:bookmarkEnd w:id="633"/>
      <w:bookmarkEnd w:id="634"/>
      <w:bookmarkEnd w:id="635"/>
      <w:bookmarkEnd w:id="636"/>
      <w:bookmarkEnd w:id="637"/>
      <w:bookmarkEnd w:id="638"/>
      <w:bookmarkEnd w:id="639"/>
      <w:bookmarkEnd w:id="640"/>
      <w:bookmarkEnd w:id="641"/>
      <w:bookmarkEnd w:id="642"/>
      <w:bookmarkEnd w:id="643"/>
      <w:bookmarkEnd w:id="644"/>
    </w:p>
    <w:p w14:paraId="08C84BF8" w14:textId="5AF1710B" w:rsidR="004D5A8F" w:rsidRDefault="004D5A8F" w:rsidP="004D5A8F">
      <w:pPr>
        <w:pStyle w:val="Heading6"/>
      </w:pPr>
      <w:bookmarkStart w:id="645" w:name="_CRA_2_1_2_3_3_1"/>
      <w:bookmarkStart w:id="646" w:name="_Toc24868562"/>
      <w:bookmarkStart w:id="647" w:name="_Toc34154070"/>
      <w:bookmarkStart w:id="648" w:name="_Toc36041014"/>
      <w:bookmarkStart w:id="649" w:name="_Toc36041327"/>
      <w:bookmarkStart w:id="650" w:name="_Toc43196570"/>
      <w:bookmarkStart w:id="651" w:name="_Toc43481340"/>
      <w:bookmarkStart w:id="652" w:name="_Toc45134617"/>
      <w:bookmarkStart w:id="653" w:name="_Toc51189149"/>
      <w:bookmarkStart w:id="654" w:name="_Toc51763825"/>
      <w:bookmarkStart w:id="655" w:name="_Toc57206057"/>
      <w:bookmarkStart w:id="656" w:name="_Toc59019398"/>
      <w:bookmarkStart w:id="657" w:name="_Toc218596214"/>
      <w:bookmarkEnd w:id="645"/>
      <w:r>
        <w:t>A.2.1.2.3.3.1</w:t>
      </w:r>
      <w:r>
        <w:tab/>
        <w:t>GET</w:t>
      </w:r>
      <w:bookmarkEnd w:id="646"/>
      <w:bookmarkEnd w:id="647"/>
      <w:bookmarkEnd w:id="648"/>
      <w:bookmarkEnd w:id="649"/>
      <w:bookmarkEnd w:id="650"/>
      <w:bookmarkEnd w:id="651"/>
      <w:bookmarkEnd w:id="652"/>
      <w:bookmarkEnd w:id="653"/>
      <w:bookmarkEnd w:id="654"/>
      <w:bookmarkEnd w:id="655"/>
      <w:bookmarkEnd w:id="656"/>
      <w:bookmarkEnd w:id="657"/>
    </w:p>
    <w:p w14:paraId="0717269D" w14:textId="77777777" w:rsidR="004D5A8F" w:rsidRDefault="004D5A8F" w:rsidP="003B0829">
      <w:pPr>
        <w:rPr>
          <w:b/>
        </w:rPr>
      </w:pPr>
      <w:r>
        <w:t xml:space="preserve">This operation retrieves QoS session information satisfying filter criteria. </w:t>
      </w:r>
    </w:p>
    <w:p w14:paraId="1E310D62" w14:textId="29D09EC1" w:rsidR="004D5A8F" w:rsidRDefault="004D5A8F" w:rsidP="003B0829">
      <w:pPr>
        <w:rPr>
          <w:b/>
        </w:rPr>
      </w:pPr>
      <w:r>
        <w:t xml:space="preserve">This method shall support the URI query parameters specified in </w:t>
      </w:r>
      <w:bookmarkStart w:id="658" w:name="_CRThismethodshallsupporttheURIquerypar"/>
      <w:r>
        <w:t xml:space="preserve">table </w:t>
      </w:r>
      <w:bookmarkEnd w:id="658"/>
      <w:r>
        <w:t>A.2.1.2.3.3.1-1.</w:t>
      </w:r>
    </w:p>
    <w:p w14:paraId="5ADB32DB" w14:textId="4EBE15EE" w:rsidR="004D5A8F" w:rsidRDefault="004D5A8F" w:rsidP="004D5A8F">
      <w:pPr>
        <w:pStyle w:val="TH"/>
        <w:rPr>
          <w:rFonts w:cs="Arial"/>
        </w:rPr>
      </w:pPr>
      <w:bookmarkStart w:id="659" w:name="_CRTableA_2_1_2_3_3_11"/>
      <w:r>
        <w:t xml:space="preserve">Table </w:t>
      </w:r>
      <w:bookmarkEnd w:id="659"/>
      <w:r>
        <w:t>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C4687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C4687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C4687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C4687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C46874">
            <w:pPr>
              <w:pStyle w:val="TAH"/>
            </w:pPr>
            <w:r>
              <w:t>Description</w:t>
            </w:r>
          </w:p>
        </w:tc>
      </w:tr>
      <w:tr w:rsidR="004D5A8F" w14:paraId="520370E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C46874">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C46874">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C46874">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C46874">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C46874">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C46874">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bookmarkStart w:id="660" w:name="_CRTableA_2_1_2_3_3_12"/>
      <w:r>
        <w:lastRenderedPageBreak/>
        <w:t>Table</w:t>
      </w:r>
      <w:r>
        <w:rPr>
          <w:noProof/>
        </w:rPr>
        <w:t> </w:t>
      </w:r>
      <w:bookmarkEnd w:id="660"/>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C46874">
            <w:pPr>
              <w:pStyle w:val="TAH"/>
            </w:pPr>
            <w:r>
              <w:t>Description</w:t>
            </w:r>
          </w:p>
        </w:tc>
      </w:tr>
      <w:tr w:rsidR="004D5A8F" w14:paraId="4D91C12A"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C46874">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C46874">
            <w:pPr>
              <w:pStyle w:val="TAL"/>
              <w:rPr>
                <w:lang w:val="en-US"/>
              </w:rPr>
            </w:pPr>
            <w:r w:rsidRPr="004F79CD">
              <w:rPr>
                <w:lang w:val="en-US"/>
              </w:rPr>
              <w:t>When set to 1 (Deregister) it cancels the subscription.</w:t>
            </w:r>
          </w:p>
        </w:tc>
      </w:tr>
      <w:tr w:rsidR="004D5A8F" w14:paraId="4CB530A1"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C46874">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bookmarkStart w:id="661" w:name="_CRTableA_2_1_2_3_3_13"/>
      <w:r>
        <w:t xml:space="preserve">Table </w:t>
      </w:r>
      <w:bookmarkEnd w:id="661"/>
      <w:r>
        <w:t>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C46874">
            <w:pPr>
              <w:pStyle w:val="TAH"/>
            </w:pPr>
            <w:r>
              <w:t>Response</w:t>
            </w:r>
          </w:p>
          <w:p w14:paraId="3826A12E"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C46874">
            <w:pPr>
              <w:pStyle w:val="TAH"/>
            </w:pPr>
            <w:r>
              <w:t>Description</w:t>
            </w:r>
          </w:p>
        </w:tc>
      </w:tr>
      <w:tr w:rsidR="004D5A8F" w14:paraId="650D6672"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C46874">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C46874">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C46874">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C46874">
            <w:pPr>
              <w:pStyle w:val="TAL"/>
            </w:pPr>
            <w:r>
              <w:t>The QoS session information based on the request from the VAL server.</w:t>
            </w:r>
          </w:p>
          <w:p w14:paraId="037CC7E6" w14:textId="77777777" w:rsidR="004D5A8F" w:rsidRDefault="004D5A8F" w:rsidP="00C46874">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C46874">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bookmarkStart w:id="662" w:name="_CRTableA_2_1_2_3_3_14"/>
      <w:r>
        <w:t>Table</w:t>
      </w:r>
      <w:r>
        <w:rPr>
          <w:noProof/>
        </w:rPr>
        <w:t> </w:t>
      </w:r>
      <w:bookmarkEnd w:id="662"/>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C46874">
            <w:pPr>
              <w:pStyle w:val="TAH"/>
            </w:pPr>
            <w:r>
              <w:t>Description</w:t>
            </w:r>
          </w:p>
        </w:tc>
      </w:tr>
      <w:tr w:rsidR="004D5A8F" w14:paraId="67E6A55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C46874">
            <w:pPr>
              <w:pStyle w:val="TAL"/>
              <w:rPr>
                <w:lang w:val="en-US"/>
              </w:rPr>
            </w:pPr>
            <w:r w:rsidRPr="004F79CD">
              <w:rPr>
                <w:lang w:val="en-US"/>
              </w:rPr>
              <w:t>Sequence number of the notification.</w:t>
            </w:r>
          </w:p>
        </w:tc>
      </w:tr>
      <w:tr w:rsidR="004D5A8F" w14:paraId="3D51A270"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663" w:name="_CRA_2_1_2_3_3_2"/>
      <w:bookmarkStart w:id="664" w:name="_Toc24868563"/>
      <w:bookmarkStart w:id="665" w:name="_Toc34154071"/>
      <w:bookmarkStart w:id="666" w:name="_Toc36041015"/>
      <w:bookmarkStart w:id="667" w:name="_Toc36041328"/>
      <w:bookmarkStart w:id="668" w:name="_Toc43196571"/>
      <w:bookmarkStart w:id="669" w:name="_Toc43481341"/>
      <w:bookmarkStart w:id="670" w:name="_Toc45134618"/>
      <w:bookmarkStart w:id="671" w:name="_Toc51189150"/>
      <w:bookmarkStart w:id="672" w:name="_Toc51763826"/>
      <w:bookmarkStart w:id="673" w:name="_Toc57206058"/>
      <w:bookmarkStart w:id="674" w:name="_Toc59019399"/>
      <w:bookmarkStart w:id="675" w:name="_Toc218596215"/>
      <w:bookmarkEnd w:id="663"/>
      <w:r>
        <w:t>A.2.1.2.3.3.2</w:t>
      </w:r>
      <w:r>
        <w:tab/>
        <w:t>PUT</w:t>
      </w:r>
      <w:bookmarkEnd w:id="664"/>
      <w:bookmarkEnd w:id="665"/>
      <w:bookmarkEnd w:id="666"/>
      <w:bookmarkEnd w:id="667"/>
      <w:bookmarkEnd w:id="668"/>
      <w:bookmarkEnd w:id="669"/>
      <w:bookmarkEnd w:id="670"/>
      <w:bookmarkEnd w:id="671"/>
      <w:bookmarkEnd w:id="672"/>
      <w:bookmarkEnd w:id="673"/>
      <w:bookmarkEnd w:id="674"/>
      <w:bookmarkEnd w:id="675"/>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bookmarkStart w:id="676" w:name="_CRTableA_2_1_2_3_3_21"/>
      <w:r>
        <w:t xml:space="preserve">Table </w:t>
      </w:r>
      <w:bookmarkEnd w:id="676"/>
      <w:r>
        <w:t xml:space="preserve">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C46874">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C46874">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C46874">
            <w:pPr>
              <w:pStyle w:val="TAH"/>
            </w:pPr>
            <w:r>
              <w:t>Description</w:t>
            </w:r>
          </w:p>
        </w:tc>
      </w:tr>
      <w:tr w:rsidR="004D5A8F" w14:paraId="2ACEB8A5"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C46874">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C46874">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C46874">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C46874">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bookmarkStart w:id="677" w:name="_CRTableA_2_1_2_3_3_22"/>
      <w:r>
        <w:t xml:space="preserve">Table </w:t>
      </w:r>
      <w:bookmarkEnd w:id="677"/>
      <w:r>
        <w:t>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C46874">
            <w:pPr>
              <w:pStyle w:val="TAH"/>
            </w:pPr>
            <w:r>
              <w:t>Response</w:t>
            </w:r>
          </w:p>
          <w:p w14:paraId="2C2237C4"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C46874">
            <w:pPr>
              <w:pStyle w:val="TAH"/>
            </w:pPr>
            <w:r>
              <w:t>Description</w:t>
            </w:r>
          </w:p>
        </w:tc>
      </w:tr>
      <w:tr w:rsidR="004D5A8F" w14:paraId="0BEA74D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C46874">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C46874">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C46874">
            <w:pPr>
              <w:pStyle w:val="TAL"/>
            </w:pPr>
            <w:r>
              <w:t xml:space="preserve">The QoS session updated successfully, and the updated QoS session may be returned in the response. </w:t>
            </w:r>
          </w:p>
        </w:tc>
      </w:tr>
      <w:tr w:rsidR="004D5A8F" w14:paraId="24DE8F7E"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678" w:name="_CRA_2_1_2_3_3_3"/>
      <w:bookmarkStart w:id="679" w:name="_Toc34154072"/>
      <w:bookmarkStart w:id="680" w:name="_Toc36041016"/>
      <w:bookmarkStart w:id="681" w:name="_Toc36041329"/>
      <w:bookmarkStart w:id="682" w:name="_Toc43196572"/>
      <w:bookmarkStart w:id="683" w:name="_Toc43481342"/>
      <w:bookmarkStart w:id="684" w:name="_Toc45134619"/>
      <w:bookmarkStart w:id="685" w:name="_Toc51189151"/>
      <w:bookmarkStart w:id="686" w:name="_Toc51763827"/>
      <w:bookmarkStart w:id="687" w:name="_Toc57206059"/>
      <w:bookmarkStart w:id="688" w:name="_Toc59019400"/>
      <w:bookmarkStart w:id="689" w:name="_Toc218596216"/>
      <w:bookmarkEnd w:id="678"/>
      <w:r>
        <w:t>A.2.1.2.3.3.3</w:t>
      </w:r>
      <w:r>
        <w:tab/>
        <w:t>DELETE</w:t>
      </w:r>
      <w:bookmarkEnd w:id="679"/>
      <w:bookmarkEnd w:id="680"/>
      <w:bookmarkEnd w:id="681"/>
      <w:bookmarkEnd w:id="682"/>
      <w:bookmarkEnd w:id="683"/>
      <w:bookmarkEnd w:id="684"/>
      <w:bookmarkEnd w:id="685"/>
      <w:bookmarkEnd w:id="686"/>
      <w:bookmarkEnd w:id="687"/>
      <w:bookmarkEnd w:id="688"/>
      <w:bookmarkEnd w:id="689"/>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bookmarkStart w:id="690" w:name="_CRTableA_2_1_2_3_3_31"/>
      <w:r>
        <w:lastRenderedPageBreak/>
        <w:t xml:space="preserve">Table </w:t>
      </w:r>
      <w:bookmarkEnd w:id="690"/>
      <w:r>
        <w:t>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C46874">
            <w:pPr>
              <w:pStyle w:val="TAH"/>
            </w:pPr>
            <w:r>
              <w:t>Response</w:t>
            </w:r>
          </w:p>
          <w:p w14:paraId="386DF803"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C46874">
            <w:pPr>
              <w:pStyle w:val="TAH"/>
            </w:pPr>
            <w:r>
              <w:t>Description</w:t>
            </w:r>
          </w:p>
        </w:tc>
      </w:tr>
      <w:tr w:rsidR="004D5A8F" w14:paraId="4457497B"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C46874">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C46874">
            <w:pPr>
              <w:pStyle w:val="TAL"/>
            </w:pPr>
            <w:r>
              <w:t xml:space="preserve">The individual QoS session is deleted. </w:t>
            </w:r>
          </w:p>
        </w:tc>
      </w:tr>
      <w:tr w:rsidR="004D5A8F" w14:paraId="28E3932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691" w:name="_CRA_2_1_2_4"/>
      <w:bookmarkStart w:id="692" w:name="_Toc218596217"/>
      <w:bookmarkEnd w:id="691"/>
      <w:r w:rsidRPr="00312F26">
        <w:rPr>
          <w:lang w:val="fr-FR"/>
        </w:rPr>
        <w:t>A.2.1.2.4</w:t>
      </w:r>
      <w:r w:rsidRPr="00312F26">
        <w:rPr>
          <w:lang w:val="fr-FR"/>
        </w:rPr>
        <w:tab/>
        <w:t>Resource: Individual QoS Session Participant</w:t>
      </w:r>
      <w:bookmarkEnd w:id="692"/>
    </w:p>
    <w:p w14:paraId="45164BA4" w14:textId="67822B41" w:rsidR="004D5A8F" w:rsidRDefault="004D5A8F" w:rsidP="004D5A8F">
      <w:pPr>
        <w:pStyle w:val="Heading5"/>
      </w:pPr>
      <w:bookmarkStart w:id="693" w:name="_CRA_2_1_2_4_1"/>
      <w:bookmarkStart w:id="694" w:name="_Toc218596218"/>
      <w:bookmarkEnd w:id="693"/>
      <w:r>
        <w:t>A.2.1.2.4.1</w:t>
      </w:r>
      <w:r>
        <w:tab/>
        <w:t>Description</w:t>
      </w:r>
      <w:bookmarkEnd w:id="694"/>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695" w:name="_CRA_2_1_2_4_2"/>
      <w:bookmarkStart w:id="696" w:name="_Toc218596219"/>
      <w:bookmarkEnd w:id="695"/>
      <w:r w:rsidRPr="00312F26">
        <w:rPr>
          <w:lang w:val="fr-FR"/>
        </w:rPr>
        <w:t>A.2.1.2.4.2</w:t>
      </w:r>
      <w:r w:rsidRPr="00312F26">
        <w:rPr>
          <w:lang w:val="fr-FR"/>
        </w:rPr>
        <w:tab/>
        <w:t>Resource Definition</w:t>
      </w:r>
      <w:bookmarkEnd w:id="696"/>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bookmarkStart w:id="697" w:name="_CRTableA_2_1_2_3_21"/>
      <w:r>
        <w:t xml:space="preserve">Table </w:t>
      </w:r>
      <w:bookmarkEnd w:id="697"/>
      <w:r>
        <w:t>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C46874">
            <w:pPr>
              <w:pStyle w:val="TAH"/>
            </w:pPr>
            <w:r>
              <w:t>Definition</w:t>
            </w:r>
          </w:p>
        </w:tc>
      </w:tr>
      <w:tr w:rsidR="004D5A8F" w14:paraId="5A56D3F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C46874">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C46874">
            <w:pPr>
              <w:pStyle w:val="TAL"/>
            </w:pPr>
            <w:r>
              <w:t>See clause C</w:t>
            </w:r>
            <w:r w:rsidRPr="00751BA1">
              <w:t>.1.1</w:t>
            </w:r>
            <w:r>
              <w:t xml:space="preserve"> of </w:t>
            </w:r>
            <w:r>
              <w:rPr>
                <w:lang w:eastAsia="zh-CN"/>
              </w:rPr>
              <w:t>3GPP TS 24.546 [31]</w:t>
            </w:r>
          </w:p>
        </w:tc>
      </w:tr>
      <w:tr w:rsidR="004D5A8F" w14:paraId="625CF2E8"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C46874">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4C66FB7C" w:rsidR="004D5A8F" w:rsidRDefault="004D5A8F" w:rsidP="00C46874">
            <w:pPr>
              <w:pStyle w:val="TAL"/>
            </w:pPr>
            <w:r>
              <w:t>See clause</w:t>
            </w:r>
            <w:r>
              <w:rPr>
                <w:lang w:val="en-US" w:eastAsia="zh-CN"/>
              </w:rPr>
              <w:t> </w:t>
            </w:r>
            <w:r>
              <w:rPr>
                <w:lang w:val="en-US"/>
              </w:rPr>
              <w:t>A.2.1.1</w:t>
            </w:r>
            <w:r w:rsidR="00AE0493">
              <w:rPr>
                <w:lang w:val="en-US"/>
              </w:rPr>
              <w:t>.</w:t>
            </w:r>
          </w:p>
        </w:tc>
      </w:tr>
      <w:tr w:rsidR="004D5A8F" w14:paraId="2485E886"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C46874">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C46874">
            <w:pPr>
              <w:pStyle w:val="TAL"/>
            </w:pPr>
            <w:r>
              <w:t>Represents an individual QoS session resource.</w:t>
            </w:r>
          </w:p>
        </w:tc>
      </w:tr>
      <w:tr w:rsidR="004D5A8F" w14:paraId="7D6EBB8D"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C46874">
            <w:pPr>
              <w:pStyle w:val="TAL"/>
            </w:pPr>
            <w:r>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C46874">
            <w:pPr>
              <w:pStyle w:val="TAL"/>
            </w:pPr>
            <w:r>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C46874">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698" w:name="_CRA_2_1_2_4_3"/>
      <w:bookmarkStart w:id="699" w:name="_Toc218596220"/>
      <w:bookmarkEnd w:id="698"/>
      <w:r>
        <w:t>A.2.1.2.4.3</w:t>
      </w:r>
      <w:r>
        <w:tab/>
        <w:t>Resource Standard Methods</w:t>
      </w:r>
      <w:bookmarkEnd w:id="699"/>
    </w:p>
    <w:p w14:paraId="390853EE" w14:textId="4B16B66C" w:rsidR="004D5A8F" w:rsidRDefault="004D5A8F" w:rsidP="004D5A8F">
      <w:pPr>
        <w:pStyle w:val="Heading6"/>
      </w:pPr>
      <w:bookmarkStart w:id="700" w:name="_CRA_2_1_2_4_3_1"/>
      <w:bookmarkStart w:id="701" w:name="_Toc218596221"/>
      <w:bookmarkEnd w:id="700"/>
      <w:r>
        <w:t>A.2.1.2.4.3.1</w:t>
      </w:r>
      <w:r>
        <w:tab/>
        <w:t>GET</w:t>
      </w:r>
      <w:bookmarkEnd w:id="701"/>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bookmarkStart w:id="702" w:name="_CRTableA_2_1_2_4_3_11"/>
      <w:r>
        <w:t xml:space="preserve">Table </w:t>
      </w:r>
      <w:bookmarkEnd w:id="702"/>
      <w:r>
        <w:t>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C46874">
            <w:pPr>
              <w:pStyle w:val="TAH"/>
            </w:pPr>
            <w:r>
              <w:t>Response</w:t>
            </w:r>
          </w:p>
          <w:p w14:paraId="0DFB6658"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C46874">
            <w:pPr>
              <w:pStyle w:val="TAH"/>
            </w:pPr>
            <w:r>
              <w:t>Description</w:t>
            </w:r>
          </w:p>
        </w:tc>
      </w:tr>
      <w:tr w:rsidR="004D5A8F" w:rsidRPr="007575A4" w14:paraId="0BC35FF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C46874">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C46874">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C46874">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C46874">
            <w:pPr>
              <w:pStyle w:val="TAL"/>
              <w:rPr>
                <w:lang w:val="fr-FR"/>
              </w:rPr>
            </w:pPr>
            <w:r w:rsidRPr="00312F26">
              <w:rPr>
                <w:lang w:val="fr-FR"/>
              </w:rPr>
              <w:t>The QoS session participant information.</w:t>
            </w:r>
          </w:p>
        </w:tc>
      </w:tr>
      <w:tr w:rsidR="004D5A8F" w14:paraId="2F51171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4F8DB5DE" w:rsidR="004D5A8F" w:rsidRDefault="004D5A8F" w:rsidP="00C46874">
            <w:pPr>
              <w:pStyle w:val="TAN"/>
            </w:pPr>
            <w:r>
              <w:rPr>
                <w:lang w:eastAsia="zh-CN"/>
              </w:rPr>
              <w:t>NOTE:</w:t>
            </w:r>
            <w:r>
              <w:rPr>
                <w:lang w:eastAsia="zh-CN"/>
              </w:rPr>
              <w:tab/>
              <w:t xml:space="preserve">The mandatory </w:t>
            </w:r>
            <w:r w:rsidRPr="00393007">
              <w:rPr>
                <w:lang w:eastAsia="zh-CN"/>
              </w:rPr>
              <w:t xml:space="preserve">CoAP error status codes for the GET method listed in </w:t>
            </w:r>
            <w:r w:rsidR="00AE0493" w:rsidRPr="00A34374">
              <w:rPr>
                <w:lang w:eastAsia="zh-CN"/>
              </w:rPr>
              <w:t>table </w:t>
            </w:r>
            <w:r w:rsidRPr="00393007">
              <w:rPr>
                <w:lang w:eastAsia="zh-CN"/>
              </w:rPr>
              <w:t xml:space="preserve">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703" w:name="_CRA_2_1_2_4_3_2"/>
      <w:bookmarkStart w:id="704" w:name="_Toc218596222"/>
      <w:bookmarkEnd w:id="703"/>
      <w:r>
        <w:t>A.2.1.2.4.3.2</w:t>
      </w:r>
      <w:r>
        <w:tab/>
        <w:t>PUT</w:t>
      </w:r>
      <w:bookmarkEnd w:id="704"/>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bookmarkStart w:id="705" w:name="_CRTableA_2_1_2_4_3_21"/>
      <w:r>
        <w:t xml:space="preserve">Table </w:t>
      </w:r>
      <w:bookmarkEnd w:id="705"/>
      <w:r>
        <w:t xml:space="preserve">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C46874">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C46874">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C46874">
            <w:pPr>
              <w:pStyle w:val="TAH"/>
            </w:pPr>
            <w:r>
              <w:t>Description</w:t>
            </w:r>
          </w:p>
        </w:tc>
      </w:tr>
      <w:tr w:rsidR="004D5A8F" w14:paraId="66ADD794"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C46874">
            <w:pPr>
              <w:pStyle w:val="TAL"/>
            </w:pPr>
            <w:r>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C46874">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C46874">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C46874">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bookmarkStart w:id="706" w:name="_CRTableA_2_1_2_4_3_22"/>
      <w:r>
        <w:lastRenderedPageBreak/>
        <w:t xml:space="preserve">Table </w:t>
      </w:r>
      <w:bookmarkEnd w:id="706"/>
      <w:r>
        <w:t>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C46874">
            <w:pPr>
              <w:pStyle w:val="TAH"/>
            </w:pPr>
            <w:r>
              <w:t>Response</w:t>
            </w:r>
          </w:p>
          <w:p w14:paraId="586FA141"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C46874">
            <w:pPr>
              <w:pStyle w:val="TAH"/>
            </w:pPr>
            <w:r>
              <w:t>Description</w:t>
            </w:r>
          </w:p>
        </w:tc>
      </w:tr>
      <w:tr w:rsidR="004D5A8F" w14:paraId="49BAE9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C46874">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C46874">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C46874">
            <w:pPr>
              <w:pStyle w:val="TAL"/>
            </w:pPr>
            <w:r>
              <w:t>The QoS session participant resource was created successfully, and the created resource may be returned in the response.</w:t>
            </w:r>
          </w:p>
        </w:tc>
      </w:tr>
      <w:tr w:rsidR="004D5A8F" w14:paraId="0AC752C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C46874">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C46874">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C46874">
            <w:pPr>
              <w:pStyle w:val="TAL"/>
            </w:pPr>
            <w:r>
              <w:t xml:space="preserve">The QoS session participant resource was updated successfully, and the updated resource may be returned in the response. </w:t>
            </w:r>
          </w:p>
        </w:tc>
      </w:tr>
      <w:tr w:rsidR="004D5A8F" w14:paraId="1383FFD7"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707" w:name="_CRA_2_1_2_4_3_3"/>
      <w:bookmarkStart w:id="708" w:name="_Toc218596223"/>
      <w:bookmarkEnd w:id="707"/>
      <w:r>
        <w:t>A.2.1.2.4.3.3</w:t>
      </w:r>
      <w:r>
        <w:tab/>
        <w:t>DELETE</w:t>
      </w:r>
      <w:bookmarkEnd w:id="708"/>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bookmarkStart w:id="709" w:name="_CRTableA_2_1_2_4_3_31"/>
      <w:r>
        <w:t xml:space="preserve">Table </w:t>
      </w:r>
      <w:bookmarkEnd w:id="709"/>
      <w:r>
        <w:t>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C46874">
            <w:pPr>
              <w:pStyle w:val="TAH"/>
            </w:pPr>
            <w:r>
              <w:t>Response</w:t>
            </w:r>
          </w:p>
          <w:p w14:paraId="23CD2E0B"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C46874">
            <w:pPr>
              <w:pStyle w:val="TAH"/>
            </w:pPr>
            <w:r>
              <w:t>Description</w:t>
            </w:r>
          </w:p>
        </w:tc>
      </w:tr>
      <w:tr w:rsidR="004D5A8F" w14:paraId="721E68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C46874">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C46874">
            <w:pPr>
              <w:pStyle w:val="TAL"/>
            </w:pPr>
            <w:r>
              <w:t xml:space="preserve">The QoS session participant resource is deleted. </w:t>
            </w:r>
          </w:p>
        </w:tc>
      </w:tr>
      <w:tr w:rsidR="004D5A8F" w14:paraId="757685C1"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710" w:name="_CRA_2_1_3"/>
      <w:bookmarkStart w:id="711" w:name="_Toc24868570"/>
      <w:bookmarkStart w:id="712" w:name="_Toc34154075"/>
      <w:bookmarkStart w:id="713" w:name="_Toc36041019"/>
      <w:bookmarkStart w:id="714" w:name="_Toc36041332"/>
      <w:bookmarkStart w:id="715" w:name="_Toc43196575"/>
      <w:bookmarkStart w:id="716" w:name="_Toc43481345"/>
      <w:bookmarkStart w:id="717" w:name="_Toc45134622"/>
      <w:bookmarkStart w:id="718" w:name="_Toc51189154"/>
      <w:bookmarkStart w:id="719" w:name="_Toc51763830"/>
      <w:bookmarkStart w:id="720" w:name="_Toc57206062"/>
      <w:bookmarkStart w:id="721" w:name="_Toc59019403"/>
      <w:bookmarkStart w:id="722" w:name="_Toc218596224"/>
      <w:bookmarkEnd w:id="710"/>
      <w:r>
        <w:t>A.2.1.3</w:t>
      </w:r>
      <w:r>
        <w:tab/>
        <w:t>Data Model</w:t>
      </w:r>
      <w:bookmarkEnd w:id="711"/>
      <w:bookmarkEnd w:id="712"/>
      <w:bookmarkEnd w:id="713"/>
      <w:bookmarkEnd w:id="714"/>
      <w:bookmarkEnd w:id="715"/>
      <w:bookmarkEnd w:id="716"/>
      <w:bookmarkEnd w:id="717"/>
      <w:bookmarkEnd w:id="718"/>
      <w:bookmarkEnd w:id="719"/>
      <w:bookmarkEnd w:id="720"/>
      <w:bookmarkEnd w:id="721"/>
      <w:bookmarkEnd w:id="722"/>
    </w:p>
    <w:p w14:paraId="14EF6ABC" w14:textId="6FF8AC91" w:rsidR="004D5A8F" w:rsidRDefault="004D5A8F" w:rsidP="004D5A8F">
      <w:pPr>
        <w:pStyle w:val="Heading4"/>
      </w:pPr>
      <w:bookmarkStart w:id="723" w:name="_CRA_2_1_3_1"/>
      <w:bookmarkStart w:id="724" w:name="_Toc24868571"/>
      <w:bookmarkStart w:id="725" w:name="_Toc34154076"/>
      <w:bookmarkStart w:id="726" w:name="_Toc36041020"/>
      <w:bookmarkStart w:id="727" w:name="_Toc36041333"/>
      <w:bookmarkStart w:id="728" w:name="_Toc43196576"/>
      <w:bookmarkStart w:id="729" w:name="_Toc43481346"/>
      <w:bookmarkStart w:id="730" w:name="_Toc45134623"/>
      <w:bookmarkStart w:id="731" w:name="_Toc51189155"/>
      <w:bookmarkStart w:id="732" w:name="_Toc51763831"/>
      <w:bookmarkStart w:id="733" w:name="_Toc57206063"/>
      <w:bookmarkStart w:id="734" w:name="_Toc59019404"/>
      <w:bookmarkStart w:id="735" w:name="_Toc218596225"/>
      <w:bookmarkEnd w:id="723"/>
      <w:r>
        <w:t>A.2.1.3.1</w:t>
      </w:r>
      <w:r>
        <w:tab/>
        <w:t>General</w:t>
      </w:r>
      <w:bookmarkEnd w:id="724"/>
      <w:bookmarkEnd w:id="725"/>
      <w:bookmarkEnd w:id="726"/>
      <w:bookmarkEnd w:id="727"/>
      <w:bookmarkEnd w:id="728"/>
      <w:bookmarkEnd w:id="729"/>
      <w:bookmarkEnd w:id="730"/>
      <w:bookmarkEnd w:id="731"/>
      <w:bookmarkEnd w:id="732"/>
      <w:bookmarkEnd w:id="733"/>
      <w:bookmarkEnd w:id="734"/>
      <w:bookmarkEnd w:id="735"/>
    </w:p>
    <w:p w14:paraId="786F6B32" w14:textId="46940DE3" w:rsidR="00393DCF" w:rsidRPr="00A34374" w:rsidRDefault="00393DCF" w:rsidP="00393DCF">
      <w:pPr>
        <w:rPr>
          <w:lang w:eastAsia="zh-CN"/>
        </w:rPr>
      </w:pPr>
      <w:r w:rsidRPr="00A34374">
        <w:rPr>
          <w:lang w:eastAsia="zh-CN"/>
        </w:rPr>
        <w:t>This clause specifies the application data model supported by the API. Data types listed in clause C.1.4 of 3GPP TS 24.546 [31] apply to this API.</w:t>
      </w:r>
    </w:p>
    <w:p w14:paraId="51BB7634" w14:textId="25F715BB" w:rsidR="004D5A8F" w:rsidRDefault="004D5A8F" w:rsidP="004D5A8F">
      <w:r>
        <w:t>Table A.2.1.3.1-1 specifies the data types defined specifically for the SU_QosSessionManagement API service.</w:t>
      </w:r>
    </w:p>
    <w:p w14:paraId="1FB28F9F" w14:textId="4A413F14" w:rsidR="004D5A8F" w:rsidRDefault="004D5A8F" w:rsidP="004D5A8F">
      <w:pPr>
        <w:pStyle w:val="TH"/>
      </w:pPr>
      <w:r>
        <w:t>Table A.2.1.3.1-1: SU_QosSessionManagement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1275"/>
        <w:gridCol w:w="4155"/>
        <w:gridCol w:w="1288"/>
      </w:tblGrid>
      <w:tr w:rsidR="004D5A8F" w14:paraId="486F4409" w14:textId="77777777" w:rsidTr="009E45E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C4687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C46874">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C46874">
            <w:pPr>
              <w:pStyle w:val="TAH"/>
            </w:pPr>
            <w:r>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C46874">
            <w:pPr>
              <w:pStyle w:val="TAH"/>
            </w:pPr>
            <w:r>
              <w:t>Applicability</w:t>
            </w:r>
          </w:p>
        </w:tc>
      </w:tr>
      <w:tr w:rsidR="004D5A8F" w14:paraId="717A37BD" w14:textId="77777777" w:rsidTr="009E45EE">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9E45EE">
            <w:pPr>
              <w:pStyle w:val="TAC"/>
            </w:pPr>
            <w:r>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9E45EE">
            <w:pPr>
              <w:pStyle w:val="TAC"/>
            </w:pPr>
            <w:r>
              <w:t>A.2.1.3.2.2</w:t>
            </w:r>
          </w:p>
        </w:tc>
        <w:tc>
          <w:tcPr>
            <w:tcW w:w="4232"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9E45EE">
            <w:pPr>
              <w:pStyle w:val="TAC"/>
              <w:rPr>
                <w:rFonts w:cs="Arial"/>
                <w:szCs w:val="18"/>
              </w:rPr>
            </w:pPr>
            <w:r>
              <w:rPr>
                <w:rFonts w:cs="Arial"/>
                <w:szCs w:val="18"/>
              </w:rPr>
              <w:t>QoS session details.</w:t>
            </w:r>
          </w:p>
        </w:tc>
        <w:tc>
          <w:tcPr>
            <w:tcW w:w="1310"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9E45EE">
            <w:pPr>
              <w:pStyle w:val="TAC"/>
              <w:rPr>
                <w:rFonts w:cs="Arial"/>
                <w:szCs w:val="18"/>
              </w:rPr>
            </w:pPr>
          </w:p>
        </w:tc>
      </w:tr>
      <w:tr w:rsidR="004D5A8F" w14:paraId="54BA4F97" w14:textId="77777777" w:rsidTr="009E45EE">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9E45EE">
            <w:pPr>
              <w:pStyle w:val="TAC"/>
            </w:pPr>
            <w:r>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9E45EE">
            <w:pPr>
              <w:pStyle w:val="TAC"/>
            </w:pPr>
            <w:r>
              <w:t>A.2.1.3.2.3</w:t>
            </w:r>
          </w:p>
        </w:tc>
        <w:tc>
          <w:tcPr>
            <w:tcW w:w="4232"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9E45EE">
            <w:pPr>
              <w:pStyle w:val="TAC"/>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310"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9E45EE">
            <w:pPr>
              <w:pStyle w:val="TAC"/>
              <w:rPr>
                <w:rFonts w:cs="Arial"/>
                <w:szCs w:val="18"/>
              </w:rPr>
            </w:pPr>
          </w:p>
        </w:tc>
      </w:tr>
      <w:tr w:rsidR="004D5A8F" w14:paraId="0E4D4F37" w14:textId="77777777" w:rsidTr="009E45EE">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9E45EE">
            <w:pPr>
              <w:pStyle w:val="TAC"/>
            </w:pPr>
            <w:r>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9E45EE">
            <w:pPr>
              <w:pStyle w:val="TAC"/>
            </w:pPr>
            <w:r>
              <w:t>A.2.1.3.2.4</w:t>
            </w:r>
          </w:p>
        </w:tc>
        <w:tc>
          <w:tcPr>
            <w:tcW w:w="4232" w:type="dxa"/>
            <w:tcBorders>
              <w:top w:val="single" w:sz="4" w:space="0" w:color="auto"/>
              <w:left w:val="single" w:sz="4" w:space="0" w:color="auto"/>
              <w:bottom w:val="single" w:sz="4" w:space="0" w:color="auto"/>
              <w:right w:val="single" w:sz="4" w:space="0" w:color="auto"/>
            </w:tcBorders>
          </w:tcPr>
          <w:p w14:paraId="64A19B21" w14:textId="20CBA6A7" w:rsidR="004D5A8F" w:rsidRDefault="004D5A8F" w:rsidP="009E45EE">
            <w:pPr>
              <w:pStyle w:val="TAC"/>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will set that attribute to</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310"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9E45EE">
            <w:pPr>
              <w:pStyle w:val="TAC"/>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SU_QosSessionManagement API service. </w:t>
      </w:r>
    </w:p>
    <w:p w14:paraId="72943D77" w14:textId="44286A09" w:rsidR="004D5A8F" w:rsidRDefault="004D5A8F" w:rsidP="004D5A8F">
      <w:pPr>
        <w:pStyle w:val="TH"/>
      </w:pPr>
      <w:bookmarkStart w:id="736" w:name="_CRTableA_2_1_3_12"/>
      <w:r>
        <w:lastRenderedPageBreak/>
        <w:t>Table </w:t>
      </w:r>
      <w:bookmarkEnd w:id="736"/>
      <w:r>
        <w:t>A.2.1.3.1-2: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1947"/>
        <w:gridCol w:w="3708"/>
        <w:gridCol w:w="1288"/>
      </w:tblGrid>
      <w:tr w:rsidR="004D5A8F" w14:paraId="1BD0B7CB" w14:textId="77777777" w:rsidTr="009E45E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C46874">
            <w:pPr>
              <w:pStyle w:val="TAH"/>
            </w:pPr>
            <w:r>
              <w:t>Data type</w:t>
            </w:r>
          </w:p>
        </w:tc>
        <w:tc>
          <w:tcPr>
            <w:tcW w:w="1982"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C46874">
            <w:pPr>
              <w:pStyle w:val="TAH"/>
            </w:pPr>
            <w:r>
              <w:t>Reference</w:t>
            </w:r>
          </w:p>
        </w:tc>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C46874">
            <w:pPr>
              <w:pStyle w:val="TAH"/>
            </w:pPr>
            <w:r>
              <w:t>Comments</w:t>
            </w:r>
          </w:p>
        </w:tc>
        <w:tc>
          <w:tcPr>
            <w:tcW w:w="1310"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C46874">
            <w:pPr>
              <w:pStyle w:val="TAH"/>
            </w:pPr>
            <w:r>
              <w:t>Applicability</w:t>
            </w:r>
          </w:p>
        </w:tc>
      </w:tr>
      <w:tr w:rsidR="004D5A8F" w14:paraId="58979525" w14:textId="77777777" w:rsidTr="009E45EE">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C46874">
            <w:pPr>
              <w:pStyle w:val="TAL"/>
              <w:rPr>
                <w:lang w:eastAsia="zh-CN"/>
              </w:rPr>
            </w:pPr>
            <w:r w:rsidRPr="00427E62">
              <w:t>GeographicalAreaId</w:t>
            </w:r>
          </w:p>
        </w:tc>
        <w:tc>
          <w:tcPr>
            <w:tcW w:w="1982"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C46874">
            <w:pPr>
              <w:pStyle w:val="TAL"/>
              <w:rPr>
                <w:lang w:eastAsia="zh-CN"/>
              </w:rPr>
            </w:pPr>
            <w:r>
              <w:rPr>
                <w:lang w:eastAsia="zh-CN"/>
              </w:rPr>
              <w:t>3GPP TS 24.546 [31]</w:t>
            </w:r>
          </w:p>
        </w:tc>
        <w:tc>
          <w:tcPr>
            <w:tcW w:w="3777"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C46874">
            <w:pPr>
              <w:pStyle w:val="TAL"/>
              <w:rPr>
                <w:rFonts w:cs="Arial"/>
                <w:szCs w:val="18"/>
                <w:lang w:eastAsia="zh-CN"/>
              </w:rPr>
            </w:pPr>
            <w:r>
              <w:rPr>
                <w:rFonts w:cs="Arial"/>
                <w:szCs w:val="18"/>
                <w:lang w:eastAsia="zh-CN"/>
              </w:rPr>
              <w:t>Identity of a geographical area.</w:t>
            </w:r>
          </w:p>
        </w:tc>
        <w:tc>
          <w:tcPr>
            <w:tcW w:w="1310"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C46874">
            <w:pPr>
              <w:pStyle w:val="TAL"/>
              <w:rPr>
                <w:rFonts w:cs="Arial"/>
                <w:szCs w:val="18"/>
              </w:rPr>
            </w:pPr>
          </w:p>
        </w:tc>
      </w:tr>
      <w:tr w:rsidR="004D5A8F" w14:paraId="1194BB81" w14:textId="77777777" w:rsidTr="009E45EE">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C46874">
            <w:pPr>
              <w:pStyle w:val="TAL"/>
              <w:rPr>
                <w:lang w:eastAsia="zh-CN"/>
              </w:rPr>
            </w:pPr>
            <w:r w:rsidRPr="0097248A">
              <w:rPr>
                <w:lang w:eastAsia="zh-CN"/>
              </w:rPr>
              <w:t>ScheduledCommunicationTime</w:t>
            </w:r>
          </w:p>
        </w:tc>
        <w:tc>
          <w:tcPr>
            <w:tcW w:w="1982"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C46874">
            <w:pPr>
              <w:pStyle w:val="TAL"/>
              <w:rPr>
                <w:lang w:eastAsia="zh-CN"/>
              </w:rPr>
            </w:pPr>
            <w:r>
              <w:rPr>
                <w:lang w:eastAsia="zh-CN"/>
              </w:rPr>
              <w:t>3GPP TS 24.546 [31]</w:t>
            </w:r>
          </w:p>
        </w:tc>
        <w:tc>
          <w:tcPr>
            <w:tcW w:w="3777"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C46874">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310"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C46874">
            <w:pPr>
              <w:pStyle w:val="TAL"/>
              <w:rPr>
                <w:rFonts w:cs="Arial"/>
                <w:szCs w:val="18"/>
              </w:rPr>
            </w:pPr>
          </w:p>
        </w:tc>
      </w:tr>
      <w:tr w:rsidR="004D5A8F" w14:paraId="5F16C90E" w14:textId="77777777" w:rsidTr="009E45EE">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C46874">
            <w:pPr>
              <w:pStyle w:val="TAL"/>
              <w:rPr>
                <w:lang w:eastAsia="zh-CN"/>
              </w:rPr>
            </w:pPr>
            <w:r>
              <w:rPr>
                <w:lang w:eastAsia="zh-CN"/>
              </w:rPr>
              <w:t>Uinteger</w:t>
            </w:r>
          </w:p>
        </w:tc>
        <w:tc>
          <w:tcPr>
            <w:tcW w:w="1982"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C46874">
            <w:pPr>
              <w:pStyle w:val="TAL"/>
              <w:rPr>
                <w:lang w:eastAsia="zh-CN"/>
              </w:rPr>
            </w:pPr>
            <w:r>
              <w:rPr>
                <w:lang w:eastAsia="zh-CN"/>
              </w:rPr>
              <w:t>3GPP TS 24.546 [31]</w:t>
            </w:r>
          </w:p>
        </w:tc>
        <w:tc>
          <w:tcPr>
            <w:tcW w:w="3777"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C46874">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310"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C46874">
            <w:pPr>
              <w:pStyle w:val="TAL"/>
              <w:rPr>
                <w:rFonts w:cs="Arial"/>
                <w:szCs w:val="18"/>
              </w:rPr>
            </w:pPr>
          </w:p>
        </w:tc>
      </w:tr>
      <w:tr w:rsidR="004D5A8F" w14:paraId="3AEC944E" w14:textId="77777777" w:rsidTr="009E45EE">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C46874">
            <w:pPr>
              <w:pStyle w:val="TAL"/>
              <w:rPr>
                <w:lang w:eastAsia="zh-CN"/>
              </w:rPr>
            </w:pPr>
            <w:r>
              <w:rPr>
                <w:lang w:eastAsia="zh-CN"/>
              </w:rPr>
              <w:t>Uri</w:t>
            </w:r>
          </w:p>
        </w:tc>
        <w:tc>
          <w:tcPr>
            <w:tcW w:w="1982"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C46874">
            <w:pPr>
              <w:pStyle w:val="TAL"/>
            </w:pPr>
            <w:r>
              <w:rPr>
                <w:lang w:eastAsia="zh-CN"/>
              </w:rPr>
              <w:t>3GPP TS 24.546 [31]</w:t>
            </w:r>
          </w:p>
        </w:tc>
        <w:tc>
          <w:tcPr>
            <w:tcW w:w="3777"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C46874">
            <w:pPr>
              <w:pStyle w:val="TAL"/>
              <w:rPr>
                <w:rFonts w:cs="Arial"/>
                <w:szCs w:val="18"/>
              </w:rPr>
            </w:pPr>
            <w:r>
              <w:rPr>
                <w:rFonts w:cs="Arial"/>
                <w:szCs w:val="18"/>
                <w:lang w:eastAsia="zh-CN"/>
              </w:rPr>
              <w:t>Unified resource identifier.</w:t>
            </w:r>
          </w:p>
        </w:tc>
        <w:tc>
          <w:tcPr>
            <w:tcW w:w="1310"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C46874">
            <w:pPr>
              <w:pStyle w:val="TAL"/>
              <w:rPr>
                <w:rFonts w:cs="Arial"/>
                <w:szCs w:val="18"/>
              </w:rPr>
            </w:pPr>
          </w:p>
        </w:tc>
      </w:tr>
      <w:tr w:rsidR="004D5A8F" w14:paraId="39A36DAD" w14:textId="77777777" w:rsidTr="009E45EE">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C46874">
            <w:pPr>
              <w:pStyle w:val="TAL"/>
              <w:rPr>
                <w:lang w:eastAsia="zh-CN"/>
              </w:rPr>
            </w:pPr>
            <w:r>
              <w:rPr>
                <w:lang w:eastAsia="zh-CN"/>
              </w:rPr>
              <w:t>ValTargetUe</w:t>
            </w:r>
          </w:p>
        </w:tc>
        <w:tc>
          <w:tcPr>
            <w:tcW w:w="1982"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C46874">
            <w:pPr>
              <w:pStyle w:val="TAL"/>
            </w:pPr>
            <w:r>
              <w:rPr>
                <w:lang w:eastAsia="zh-CN"/>
              </w:rPr>
              <w:t>3GPP TS 24.546 [31]</w:t>
            </w:r>
          </w:p>
        </w:tc>
        <w:tc>
          <w:tcPr>
            <w:tcW w:w="3777"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C46874">
            <w:pPr>
              <w:pStyle w:val="TAL"/>
              <w:rPr>
                <w:rFonts w:cs="Arial"/>
                <w:szCs w:val="18"/>
              </w:rPr>
            </w:pPr>
            <w:r>
              <w:rPr>
                <w:rFonts w:cs="Arial"/>
                <w:szCs w:val="18"/>
              </w:rPr>
              <w:t>Used to identify either a VAL User or a VAL UE.</w:t>
            </w:r>
          </w:p>
        </w:tc>
        <w:tc>
          <w:tcPr>
            <w:tcW w:w="1310"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C46874">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737" w:name="_CRA_2_1_3_2"/>
      <w:bookmarkStart w:id="738" w:name="_Toc24868572"/>
      <w:bookmarkStart w:id="739" w:name="_Toc34154077"/>
      <w:bookmarkStart w:id="740" w:name="_Toc36041021"/>
      <w:bookmarkStart w:id="741" w:name="_Toc36041334"/>
      <w:bookmarkStart w:id="742" w:name="_Toc43196577"/>
      <w:bookmarkStart w:id="743" w:name="_Toc43481347"/>
      <w:bookmarkStart w:id="744" w:name="_Toc45134624"/>
      <w:bookmarkStart w:id="745" w:name="_Toc51189156"/>
      <w:bookmarkStart w:id="746" w:name="_Toc51763832"/>
      <w:bookmarkStart w:id="747" w:name="_Toc57206064"/>
      <w:bookmarkStart w:id="748" w:name="_Toc59019405"/>
      <w:bookmarkStart w:id="749" w:name="_Toc218596226"/>
      <w:bookmarkEnd w:id="737"/>
      <w:r>
        <w:t>A.2.1.3.2</w:t>
      </w:r>
      <w:r>
        <w:tab/>
        <w:t>Structured data types</w:t>
      </w:r>
      <w:bookmarkEnd w:id="738"/>
      <w:bookmarkEnd w:id="739"/>
      <w:bookmarkEnd w:id="740"/>
      <w:bookmarkEnd w:id="741"/>
      <w:bookmarkEnd w:id="742"/>
      <w:bookmarkEnd w:id="743"/>
      <w:bookmarkEnd w:id="744"/>
      <w:bookmarkEnd w:id="745"/>
      <w:bookmarkEnd w:id="746"/>
      <w:bookmarkEnd w:id="747"/>
      <w:bookmarkEnd w:id="748"/>
      <w:bookmarkEnd w:id="749"/>
    </w:p>
    <w:p w14:paraId="72BC0108" w14:textId="5A430B58" w:rsidR="004D5A8F" w:rsidRDefault="004D5A8F" w:rsidP="004D5A8F">
      <w:pPr>
        <w:pStyle w:val="Heading5"/>
      </w:pPr>
      <w:bookmarkStart w:id="750" w:name="_CRA_2_1_3_2_1"/>
      <w:bookmarkStart w:id="751" w:name="_Toc24868573"/>
      <w:bookmarkStart w:id="752" w:name="_Toc34154078"/>
      <w:bookmarkStart w:id="753" w:name="_Toc36041022"/>
      <w:bookmarkStart w:id="754" w:name="_Toc36041335"/>
      <w:bookmarkStart w:id="755" w:name="_Toc43196578"/>
      <w:bookmarkStart w:id="756" w:name="_Toc43481348"/>
      <w:bookmarkStart w:id="757" w:name="_Toc45134625"/>
      <w:bookmarkStart w:id="758" w:name="_Toc51189157"/>
      <w:bookmarkStart w:id="759" w:name="_Toc51763833"/>
      <w:bookmarkStart w:id="760" w:name="_Toc57206065"/>
      <w:bookmarkStart w:id="761" w:name="_Toc59019406"/>
      <w:bookmarkStart w:id="762" w:name="_Toc218596227"/>
      <w:bookmarkEnd w:id="750"/>
      <w:r>
        <w:t>A.2.1.3.2.1</w:t>
      </w:r>
      <w:r>
        <w:tab/>
        <w:t>Introduction</w:t>
      </w:r>
      <w:bookmarkEnd w:id="751"/>
      <w:bookmarkEnd w:id="752"/>
      <w:bookmarkEnd w:id="753"/>
      <w:bookmarkEnd w:id="754"/>
      <w:bookmarkEnd w:id="755"/>
      <w:bookmarkEnd w:id="756"/>
      <w:bookmarkEnd w:id="757"/>
      <w:bookmarkEnd w:id="758"/>
      <w:bookmarkEnd w:id="759"/>
      <w:bookmarkEnd w:id="760"/>
      <w:bookmarkEnd w:id="761"/>
      <w:bookmarkEnd w:id="762"/>
    </w:p>
    <w:p w14:paraId="3180944E" w14:textId="2642C82D" w:rsidR="004D5A8F" w:rsidRDefault="004D5A8F" w:rsidP="004D5A8F">
      <w:pPr>
        <w:pStyle w:val="Heading5"/>
      </w:pPr>
      <w:bookmarkStart w:id="763" w:name="_CRA_2_1_3_2_2"/>
      <w:bookmarkStart w:id="764" w:name="_Toc24868574"/>
      <w:bookmarkStart w:id="765" w:name="_Toc34154079"/>
      <w:bookmarkStart w:id="766" w:name="_Toc36041023"/>
      <w:bookmarkStart w:id="767" w:name="_Toc36041336"/>
      <w:bookmarkStart w:id="768" w:name="_Toc43196579"/>
      <w:bookmarkStart w:id="769" w:name="_Toc43481349"/>
      <w:bookmarkStart w:id="770" w:name="_Toc45134626"/>
      <w:bookmarkStart w:id="771" w:name="_Toc51189158"/>
      <w:bookmarkStart w:id="772" w:name="_Toc51763834"/>
      <w:bookmarkStart w:id="773" w:name="_Toc57206066"/>
      <w:bookmarkStart w:id="774" w:name="_Toc59019407"/>
      <w:bookmarkStart w:id="775" w:name="_Toc218596228"/>
      <w:bookmarkEnd w:id="763"/>
      <w:r>
        <w:t>A.2.1.3.2.2</w:t>
      </w:r>
      <w:r>
        <w:tab/>
        <w:t xml:space="preserve">Type: </w:t>
      </w:r>
      <w:bookmarkEnd w:id="764"/>
      <w:bookmarkEnd w:id="765"/>
      <w:bookmarkEnd w:id="766"/>
      <w:bookmarkEnd w:id="767"/>
      <w:bookmarkEnd w:id="768"/>
      <w:bookmarkEnd w:id="769"/>
      <w:bookmarkEnd w:id="770"/>
      <w:bookmarkEnd w:id="771"/>
      <w:bookmarkEnd w:id="772"/>
      <w:bookmarkEnd w:id="773"/>
      <w:bookmarkEnd w:id="774"/>
      <w:r>
        <w:t>QosSession</w:t>
      </w:r>
      <w:bookmarkEnd w:id="775"/>
    </w:p>
    <w:p w14:paraId="2CC64CAE" w14:textId="5ADF5806" w:rsidR="004D5A8F" w:rsidRDefault="004D5A8F" w:rsidP="004D5A8F">
      <w:pPr>
        <w:pStyle w:val="TH"/>
      </w:pPr>
      <w:bookmarkStart w:id="776" w:name="_CRTableA_2_1_3_2_21"/>
      <w:r>
        <w:rPr>
          <w:noProof/>
        </w:rPr>
        <w:t>Table </w:t>
      </w:r>
      <w:bookmarkEnd w:id="776"/>
      <w:r>
        <w:rPr>
          <w:noProof/>
        </w:rPr>
        <w:t>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Pr="003B0829" w:rsidRDefault="004D5A8F"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C46874">
            <w:pPr>
              <w:pStyle w:val="TAH"/>
              <w:rPr>
                <w:rFonts w:cs="Arial"/>
                <w:szCs w:val="18"/>
              </w:rPr>
            </w:pPr>
            <w:r>
              <w:t>Applicability</w:t>
            </w:r>
          </w:p>
        </w:tc>
      </w:tr>
      <w:tr w:rsidR="004D5A8F" w14:paraId="3ABA48A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C46874">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C46874">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C46874">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C46874">
            <w:pPr>
              <w:pStyle w:val="TAL"/>
              <w:rPr>
                <w:rFonts w:cs="Arial"/>
                <w:szCs w:val="18"/>
              </w:rPr>
            </w:pPr>
          </w:p>
        </w:tc>
      </w:tr>
      <w:tr w:rsidR="004D5A8F" w14:paraId="62C7E68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C46874">
            <w:pPr>
              <w:pStyle w:val="TAL"/>
            </w:pPr>
            <w:r>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C46874">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C46874">
            <w:pPr>
              <w:pStyle w:val="TAL"/>
              <w:rPr>
                <w:rFonts w:cs="Arial"/>
                <w:szCs w:val="18"/>
              </w:rPr>
            </w:pPr>
          </w:p>
        </w:tc>
      </w:tr>
      <w:tr w:rsidR="004D5A8F" w14:paraId="544AE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C46874">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C46874">
            <w:pPr>
              <w:pStyle w:val="TAL"/>
            </w:pPr>
            <w:r>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C46874">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C46874">
            <w:pPr>
              <w:pStyle w:val="TAL"/>
              <w:rPr>
                <w:rFonts w:cs="Arial"/>
                <w:szCs w:val="18"/>
              </w:rPr>
            </w:pPr>
          </w:p>
        </w:tc>
      </w:tr>
      <w:tr w:rsidR="004D5A8F" w14:paraId="36B2DB5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C46874">
            <w:pPr>
              <w:pStyle w:val="TAL"/>
            </w:pPr>
            <w:r>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C46874">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C46874">
            <w:pPr>
              <w:pStyle w:val="TAL"/>
              <w:rPr>
                <w:rFonts w:cs="Arial"/>
                <w:szCs w:val="18"/>
              </w:rPr>
            </w:pPr>
          </w:p>
        </w:tc>
      </w:tr>
      <w:tr w:rsidR="004D5A8F" w14:paraId="3DC3334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C46874">
            <w:pPr>
              <w:pStyle w:val="TAL"/>
            </w:pPr>
            <w:r>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C46874">
            <w:pPr>
              <w:pStyle w:val="TAL"/>
            </w:pPr>
            <w:r>
              <w:t>array(</w:t>
            </w:r>
            <w:r w:rsidRPr="003A6287">
              <w:t>GeographicalAreaId</w:t>
            </w:r>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C46874">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C46874">
            <w:pPr>
              <w:pStyle w:val="TAL"/>
              <w:rPr>
                <w:rFonts w:cs="Arial"/>
                <w:szCs w:val="18"/>
              </w:rPr>
            </w:pPr>
          </w:p>
        </w:tc>
      </w:tr>
      <w:tr w:rsidR="004D5A8F" w14:paraId="6C47081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C46874">
            <w:pPr>
              <w:pStyle w:val="TAL"/>
            </w:pPr>
            <w:r>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C46874">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C46874">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C46874">
            <w:pPr>
              <w:pStyle w:val="TAL"/>
              <w:rPr>
                <w:rFonts w:cs="Arial"/>
                <w:szCs w:val="18"/>
              </w:rPr>
            </w:pPr>
          </w:p>
        </w:tc>
      </w:tr>
      <w:tr w:rsidR="004D5A8F" w14:paraId="1A9DB5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C46874">
            <w:pPr>
              <w:pStyle w:val="TAL"/>
            </w:pPr>
            <w:r>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C46874">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C46874">
            <w:pPr>
              <w:pStyle w:val="TAL"/>
              <w:rPr>
                <w:rFonts w:cs="Arial"/>
                <w:szCs w:val="18"/>
              </w:rPr>
            </w:pPr>
          </w:p>
        </w:tc>
      </w:tr>
      <w:tr w:rsidR="004D5A8F" w14:paraId="1710AD13"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C46874">
            <w:pPr>
              <w:pStyle w:val="TAN"/>
              <w:rPr>
                <w:rFonts w:cs="Arial"/>
                <w:szCs w:val="18"/>
              </w:rPr>
            </w:pPr>
            <w:r>
              <w:t>NOTE:</w:t>
            </w:r>
            <w:r w:rsidR="00E90239">
              <w:tab/>
            </w:r>
            <w:r>
              <w:t xml:space="preserve">The </w:t>
            </w:r>
            <w:r w:rsidR="00E90239">
              <w:t>"</w:t>
            </w:r>
            <w:r>
              <w:t>resUri</w:t>
            </w:r>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777" w:name="_CRA_2_1_3_2_3"/>
      <w:bookmarkStart w:id="778" w:name="_Toc24868575"/>
      <w:bookmarkStart w:id="779" w:name="_Toc34154080"/>
      <w:bookmarkStart w:id="780" w:name="_Toc36041024"/>
      <w:bookmarkStart w:id="781" w:name="_Toc36041337"/>
      <w:bookmarkStart w:id="782" w:name="_Toc43196580"/>
      <w:bookmarkStart w:id="783" w:name="_Toc43481350"/>
      <w:bookmarkStart w:id="784" w:name="_Toc45134627"/>
      <w:bookmarkStart w:id="785" w:name="_Toc51189159"/>
      <w:bookmarkStart w:id="786" w:name="_Toc51763835"/>
      <w:bookmarkStart w:id="787" w:name="_Toc57206067"/>
      <w:bookmarkStart w:id="788" w:name="_Toc59019408"/>
      <w:bookmarkStart w:id="789" w:name="_Toc218596229"/>
      <w:bookmarkEnd w:id="777"/>
      <w:r>
        <w:t>A.2.1.3.2.3</w:t>
      </w:r>
      <w:r>
        <w:tab/>
        <w:t>Type: SessionParticipant</w:t>
      </w:r>
      <w:bookmarkEnd w:id="789"/>
    </w:p>
    <w:p w14:paraId="5D859353" w14:textId="18F795AD" w:rsidR="004D5A8F" w:rsidRDefault="004D5A8F" w:rsidP="004D5A8F">
      <w:pPr>
        <w:pStyle w:val="TH"/>
      </w:pPr>
      <w:r>
        <w:rPr>
          <w:noProof/>
        </w:rPr>
        <w:t>Table A.2.1.3.2.3</w:t>
      </w:r>
      <w:r>
        <w:t xml:space="preserve">-1: </w:t>
      </w:r>
      <w:r>
        <w:rPr>
          <w:noProof/>
        </w:rPr>
        <w:t xml:space="preserve">Definition of type </w:t>
      </w:r>
      <w:r>
        <w:t>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Pr="003B0829" w:rsidRDefault="004D5A8F"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C46874">
            <w:pPr>
              <w:pStyle w:val="TAH"/>
              <w:rPr>
                <w:rFonts w:cs="Arial"/>
                <w:szCs w:val="18"/>
              </w:rPr>
            </w:pPr>
            <w:r>
              <w:t>Applicability</w:t>
            </w:r>
          </w:p>
        </w:tc>
      </w:tr>
      <w:tr w:rsidR="004D5A8F" w14:paraId="5568909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C46874">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C46874">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C46874">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C46874">
            <w:pPr>
              <w:pStyle w:val="TAL"/>
              <w:rPr>
                <w:rFonts w:cs="Arial"/>
                <w:szCs w:val="18"/>
              </w:rPr>
            </w:pPr>
          </w:p>
        </w:tc>
      </w:tr>
      <w:tr w:rsidR="004D5A8F" w14:paraId="5247B2AD"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C46874">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C46874">
            <w:pPr>
              <w:pStyle w:val="TAL"/>
            </w:pPr>
            <w:r>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6FA40A5B" w:rsidR="004D5A8F" w:rsidRDefault="004D5A8F" w:rsidP="00C46874">
            <w:pPr>
              <w:pStyle w:val="TAL"/>
              <w:rPr>
                <w:rFonts w:cs="Arial"/>
                <w:szCs w:val="18"/>
              </w:rPr>
            </w:pPr>
            <w:r>
              <w:rPr>
                <w:rFonts w:cs="Arial"/>
                <w:szCs w:val="18"/>
              </w:rPr>
              <w:t xml:space="preserve">This is a QoS session participant identity (VAL user ID or VAL UE ID) as per </w:t>
            </w:r>
            <w:r w:rsidR="007306A3" w:rsidRPr="00A34374">
              <w:rPr>
                <w:rFonts w:cs="Arial"/>
                <w:szCs w:val="18"/>
              </w:rPr>
              <w:t>3GPP </w:t>
            </w:r>
            <w:r>
              <w:rPr>
                <w:rFonts w:cs="Arial"/>
                <w:szCs w:val="18"/>
              </w:rPr>
              <w:t>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C46874">
            <w:pPr>
              <w:pStyle w:val="TAL"/>
              <w:rPr>
                <w:rFonts w:cs="Arial"/>
                <w:szCs w:val="18"/>
              </w:rPr>
            </w:pPr>
          </w:p>
        </w:tc>
      </w:tr>
      <w:tr w:rsidR="004D5A8F" w14:paraId="3776F50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C46874">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C46874">
            <w:pPr>
              <w:pStyle w:val="TAL"/>
            </w:pPr>
            <w:r>
              <w:t>ParticipantStat</w:t>
            </w:r>
            <w:r w:rsidRPr="0006195F">
              <w: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C46874">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C46874">
            <w:pPr>
              <w:pStyle w:val="TAL"/>
              <w:rPr>
                <w:rFonts w:cs="Arial"/>
                <w:szCs w:val="18"/>
              </w:rPr>
            </w:pPr>
          </w:p>
        </w:tc>
      </w:tr>
      <w:tr w:rsidR="004D5A8F" w14:paraId="0776734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C46874">
            <w:pPr>
              <w:pStyle w:val="TAL"/>
            </w:pPr>
            <w:r>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C46874">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C46874">
            <w:pPr>
              <w:pStyle w:val="TAL"/>
              <w:rPr>
                <w:rFonts w:cs="Arial"/>
                <w:szCs w:val="18"/>
              </w:rPr>
            </w:pPr>
          </w:p>
        </w:tc>
      </w:tr>
      <w:tr w:rsidR="004D5A8F" w14:paraId="6FBFE7F2"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C46874">
            <w:pPr>
              <w:pStyle w:val="TAN"/>
              <w:rPr>
                <w:rFonts w:cs="Arial"/>
                <w:szCs w:val="18"/>
              </w:rPr>
            </w:pPr>
            <w:r>
              <w:t>NOTE:</w:t>
            </w:r>
            <w:r w:rsidR="00E90239">
              <w:tab/>
            </w:r>
            <w:r>
              <w:t xml:space="preserve">The </w:t>
            </w:r>
            <w:r w:rsidR="00E90239">
              <w:t>"</w:t>
            </w:r>
            <w:r>
              <w:t>resUri</w:t>
            </w:r>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790" w:name="_CRA_2_1_3_2_4"/>
      <w:bookmarkStart w:id="791" w:name="_Toc218596230"/>
      <w:bookmarkEnd w:id="790"/>
      <w:r>
        <w:lastRenderedPageBreak/>
        <w:t>A.2.1.3.2.4</w:t>
      </w:r>
      <w:r>
        <w:tab/>
        <w:t>Type: ParticipantState</w:t>
      </w:r>
      <w:bookmarkEnd w:id="791"/>
    </w:p>
    <w:p w14:paraId="500C5FB7" w14:textId="3A771F4E" w:rsidR="004D5A8F" w:rsidRDefault="004D5A8F" w:rsidP="004D5A8F">
      <w:pPr>
        <w:pStyle w:val="TH"/>
      </w:pPr>
      <w:bookmarkStart w:id="792" w:name="_CRTableA_2_1_3_2_31"/>
      <w:r>
        <w:rPr>
          <w:noProof/>
        </w:rPr>
        <w:t>Table </w:t>
      </w:r>
      <w:bookmarkEnd w:id="792"/>
      <w:r>
        <w:rPr>
          <w:noProof/>
        </w:rPr>
        <w:t>A.2.1.3.2.3</w:t>
      </w:r>
      <w:r>
        <w:t xml:space="preserve">-1: </w:t>
      </w:r>
      <w:r>
        <w:rPr>
          <w:noProof/>
        </w:rPr>
        <w:t xml:space="preserve">Definition of type </w:t>
      </w:r>
      <w:r>
        <w:t>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Pr="003B0829" w:rsidRDefault="004D5A8F"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C46874">
            <w:pPr>
              <w:pStyle w:val="TAH"/>
              <w:rPr>
                <w:rFonts w:cs="Arial"/>
                <w:szCs w:val="18"/>
              </w:rPr>
            </w:pPr>
            <w:r>
              <w:t>Applicability</w:t>
            </w:r>
          </w:p>
        </w:tc>
      </w:tr>
      <w:tr w:rsidR="004D5A8F" w14:paraId="398C8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C46874">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C46874">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C46874">
            <w:pPr>
              <w:pStyle w:val="TAL"/>
              <w:rPr>
                <w:rFonts w:cs="Arial"/>
                <w:szCs w:val="18"/>
              </w:rPr>
            </w:pPr>
          </w:p>
        </w:tc>
      </w:tr>
    </w:tbl>
    <w:p w14:paraId="5ED3ABF8" w14:textId="77777777" w:rsidR="004D5A8F" w:rsidRPr="001D2CEF" w:rsidRDefault="004D5A8F" w:rsidP="004D5A8F">
      <w:bookmarkStart w:id="793" w:name="_Toc24868576"/>
      <w:bookmarkStart w:id="794" w:name="_Toc34154081"/>
      <w:bookmarkStart w:id="795" w:name="_Toc36041025"/>
      <w:bookmarkStart w:id="796" w:name="_Toc36041338"/>
      <w:bookmarkStart w:id="797" w:name="_Toc43196581"/>
      <w:bookmarkStart w:id="798" w:name="_Toc43481351"/>
      <w:bookmarkStart w:id="799" w:name="_Toc45134628"/>
      <w:bookmarkStart w:id="800" w:name="_Toc51189160"/>
      <w:bookmarkStart w:id="801" w:name="_Toc51763836"/>
      <w:bookmarkStart w:id="802" w:name="_Toc57206068"/>
      <w:bookmarkStart w:id="803" w:name="_Toc59019409"/>
      <w:bookmarkEnd w:id="778"/>
      <w:bookmarkEnd w:id="779"/>
      <w:bookmarkEnd w:id="780"/>
      <w:bookmarkEnd w:id="781"/>
      <w:bookmarkEnd w:id="782"/>
      <w:bookmarkEnd w:id="783"/>
      <w:bookmarkEnd w:id="784"/>
      <w:bookmarkEnd w:id="785"/>
      <w:bookmarkEnd w:id="786"/>
      <w:bookmarkEnd w:id="787"/>
      <w:bookmarkEnd w:id="788"/>
    </w:p>
    <w:p w14:paraId="79793450" w14:textId="79E024DC" w:rsidR="004D5A8F" w:rsidRDefault="004D5A8F" w:rsidP="004D5A8F">
      <w:pPr>
        <w:pStyle w:val="Heading3"/>
      </w:pPr>
      <w:bookmarkStart w:id="804" w:name="_CRA_2_1_4"/>
      <w:bookmarkStart w:id="805" w:name="_Toc218596231"/>
      <w:bookmarkEnd w:id="804"/>
      <w:r>
        <w:t>A.2.1.4</w:t>
      </w:r>
      <w:r>
        <w:tab/>
        <w:t>Error Handling</w:t>
      </w:r>
      <w:bookmarkEnd w:id="793"/>
      <w:bookmarkEnd w:id="794"/>
      <w:bookmarkEnd w:id="795"/>
      <w:bookmarkEnd w:id="796"/>
      <w:bookmarkEnd w:id="797"/>
      <w:bookmarkEnd w:id="798"/>
      <w:bookmarkEnd w:id="799"/>
      <w:bookmarkEnd w:id="800"/>
      <w:bookmarkEnd w:id="801"/>
      <w:bookmarkEnd w:id="802"/>
      <w:bookmarkEnd w:id="803"/>
      <w:bookmarkEnd w:id="805"/>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806" w:name="_CRA_2_1_5"/>
      <w:bookmarkStart w:id="807" w:name="_Toc218596232"/>
      <w:bookmarkEnd w:id="806"/>
      <w:r>
        <w:t>A.2.1.5</w:t>
      </w:r>
      <w:r>
        <w:tab/>
        <w:t>CDDL Specification</w:t>
      </w:r>
      <w:bookmarkEnd w:id="807"/>
    </w:p>
    <w:p w14:paraId="5501110D" w14:textId="4E71E848" w:rsidR="004D5A8F" w:rsidRDefault="004D5A8F" w:rsidP="004D5A8F">
      <w:pPr>
        <w:pStyle w:val="Heading4"/>
        <w:rPr>
          <w:lang w:eastAsia="zh-CN"/>
        </w:rPr>
      </w:pPr>
      <w:bookmarkStart w:id="808" w:name="_CRA_2_1_5_1"/>
      <w:bookmarkStart w:id="809" w:name="_Toc218596233"/>
      <w:bookmarkEnd w:id="808"/>
      <w:r>
        <w:rPr>
          <w:lang w:eastAsia="zh-CN"/>
        </w:rPr>
        <w:t>A.2.1.5.1</w:t>
      </w:r>
      <w:r>
        <w:rPr>
          <w:lang w:eastAsia="zh-CN"/>
        </w:rPr>
        <w:tab/>
        <w:t>Introduction</w:t>
      </w:r>
      <w:bookmarkEnd w:id="809"/>
    </w:p>
    <w:p w14:paraId="24F7FE36" w14:textId="3E0B4817" w:rsidR="004D5A8F" w:rsidRPr="00987AA2" w:rsidRDefault="004D5A8F" w:rsidP="004D5A8F">
      <w:r>
        <w:t>The data model described in clause A.2.1.3 shall be binary encoded in the CBOR format as described in IETF RFC </w:t>
      </w:r>
      <w:r w:rsidRPr="001110B4">
        <w:t>8949</w:t>
      </w:r>
      <w:r>
        <w:t> [</w:t>
      </w:r>
      <w:r w:rsidR="00591644">
        <w:t>27</w:t>
      </w:r>
      <w:r>
        <w:t>]</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r>
        <w:rPr>
          <w:lang w:eastAsia="zh-CN"/>
        </w:rPr>
        <w:t>SU_QosSessionManagement</w:t>
      </w:r>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810" w:name="_CRA_2_1_5_2"/>
      <w:bookmarkStart w:id="811" w:name="_Toc218596234"/>
      <w:bookmarkEnd w:id="810"/>
      <w:r w:rsidRPr="00312F26">
        <w:rPr>
          <w:lang w:val="fr-FR" w:eastAsia="zh-CN"/>
        </w:rPr>
        <w:t>A.2.1.5.2</w:t>
      </w:r>
      <w:r w:rsidRPr="00312F26">
        <w:rPr>
          <w:lang w:val="fr-FR" w:eastAsia="zh-CN"/>
        </w:rPr>
        <w:tab/>
        <w:t>CDDL document</w:t>
      </w:r>
      <w:bookmarkEnd w:id="811"/>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5666BFCA" w:rsidR="004D5A8F" w:rsidRPr="00950778" w:rsidRDefault="004D5A8F" w:rsidP="004D5A8F">
      <w:pPr>
        <w:pStyle w:val="PL"/>
        <w:rPr>
          <w:noProof/>
          <w:lang w:eastAsia="zh-CN"/>
        </w:rPr>
      </w:pPr>
      <w:r w:rsidRPr="00950778">
        <w:rPr>
          <w:noProof/>
          <w:lang w:eastAsia="zh-CN"/>
        </w:rPr>
        <w:t xml:space="preserve"> requiredQoS: </w:t>
      </w:r>
      <w:r w:rsidR="00B221B9">
        <w:rPr>
          <w:lang w:eastAsia="zh-CN"/>
        </w:rPr>
        <w:t>tstr</w:t>
      </w:r>
      <w:r w:rsidRPr="00950778">
        <w:rPr>
          <w:noProof/>
          <w:lang w:eastAsia="zh-CN"/>
        </w:rPr>
        <w:t xml:space="preserve">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3ED88046" w:rsidR="004D5A8F" w:rsidRPr="00950778" w:rsidRDefault="004D5A8F" w:rsidP="004D5A8F">
      <w:pPr>
        <w:pStyle w:val="PL"/>
        <w:rPr>
          <w:noProof/>
          <w:lang w:eastAsia="zh-CN"/>
        </w:rPr>
      </w:pPr>
      <w:r w:rsidRPr="00950778">
        <w:rPr>
          <w:noProof/>
          <w:lang w:eastAsia="zh-CN"/>
        </w:rPr>
        <w:t xml:space="preserve"> ? valServiceId: </w:t>
      </w:r>
      <w:r w:rsidR="00B221B9">
        <w:rPr>
          <w:lang w:eastAsia="zh-CN"/>
        </w:rPr>
        <w:t>tstr</w:t>
      </w:r>
      <w:r w:rsidRPr="00950778">
        <w:rPr>
          <w:noProof/>
          <w:lang w:eastAsia="zh-CN"/>
        </w:rPr>
        <w:t xml:space="preserve">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12BDD9BF" w:rsidR="004D5A8F" w:rsidRPr="00950778" w:rsidRDefault="004D5A8F" w:rsidP="004D5A8F">
      <w:pPr>
        <w:pStyle w:val="PL"/>
        <w:rPr>
          <w:noProof/>
          <w:lang w:eastAsia="zh-CN"/>
        </w:rPr>
      </w:pPr>
      <w:r w:rsidRPr="00950778">
        <w:rPr>
          <w:noProof/>
          <w:lang w:eastAsia="zh-CN"/>
        </w:rPr>
        <w:t xml:space="preserve"> ? reportConf: </w:t>
      </w:r>
      <w:r w:rsidR="00B221B9">
        <w:rPr>
          <w:lang w:eastAsia="zh-CN"/>
        </w:rPr>
        <w:t>tstr</w:t>
      </w:r>
      <w:r w:rsidRPr="00950778">
        <w:rPr>
          <w:noProof/>
          <w:lang w:eastAsia="zh-CN"/>
        </w:rPr>
        <w:t xml:space="preserve">              ; Reporting configuration for the active participants of the QoS Session.</w:t>
      </w:r>
    </w:p>
    <w:p w14:paraId="42158770" w14:textId="77777777" w:rsidR="00B221B9" w:rsidRPr="00950778" w:rsidRDefault="00B221B9" w:rsidP="00B221B9">
      <w:pPr>
        <w:pStyle w:val="PL"/>
        <w:rPr>
          <w:lang w:eastAsia="zh-CN"/>
        </w:rPr>
      </w:pPr>
      <w:r>
        <w:rPr>
          <w:noProof/>
          <w:lang w:eastAsia="zh-CN"/>
        </w:rPr>
        <w:t xml:space="preserve"> </w:t>
      </w:r>
      <w:r w:rsidRPr="00F50330">
        <w:rPr>
          <w:lang w:eastAsia="zh-CN"/>
        </w:rPr>
        <w:t>* tstr =&gt; any</w:t>
      </w:r>
    </w:p>
    <w:p w14:paraId="1C69268A" w14:textId="4EF9A655"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18571F79" w:rsidR="004D5A8F" w:rsidRPr="00950778" w:rsidRDefault="004D5A8F" w:rsidP="004D5A8F">
      <w:pPr>
        <w:pStyle w:val="PL"/>
        <w:rPr>
          <w:noProof/>
          <w:lang w:eastAsia="zh-CN"/>
        </w:rPr>
      </w:pPr>
      <w:r w:rsidRPr="00950778">
        <w:rPr>
          <w:noProof/>
          <w:lang w:eastAsia="zh-CN"/>
        </w:rPr>
        <w:t xml:space="preserve"> ? reportedQoS: </w:t>
      </w:r>
      <w:r w:rsidR="00B221B9">
        <w:rPr>
          <w:lang w:eastAsia="zh-CN"/>
        </w:rPr>
        <w:t>tstr</w:t>
      </w:r>
      <w:r w:rsidRPr="00950778">
        <w:rPr>
          <w:noProof/>
          <w:lang w:eastAsia="zh-CN"/>
        </w:rPr>
        <w:t xml:space="preserve">             ; QoS information reported by the QoS Session participant.</w:t>
      </w:r>
    </w:p>
    <w:p w14:paraId="6C033EAB" w14:textId="77777777" w:rsidR="00B221B9" w:rsidRPr="00950778" w:rsidRDefault="00B221B9" w:rsidP="00B221B9">
      <w:pPr>
        <w:pStyle w:val="PL"/>
        <w:rPr>
          <w:lang w:eastAsia="zh-CN"/>
        </w:rPr>
      </w:pPr>
      <w:r>
        <w:rPr>
          <w:noProof/>
          <w:lang w:eastAsia="zh-CN"/>
        </w:rPr>
        <w:t xml:space="preserve"> </w:t>
      </w:r>
      <w:r w:rsidRPr="00F50330">
        <w:rPr>
          <w:lang w:eastAsia="zh-CN"/>
        </w:rPr>
        <w:t>* tstr =&gt; any</w:t>
      </w:r>
    </w:p>
    <w:p w14:paraId="1B9CF3B9" w14:textId="53882439"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363D2EC7" w14:textId="77777777" w:rsidR="00B221B9" w:rsidRPr="00950778" w:rsidRDefault="00B221B9" w:rsidP="00B221B9">
      <w:pPr>
        <w:pStyle w:val="PL"/>
        <w:rPr>
          <w:lang w:eastAsia="zh-CN"/>
        </w:rPr>
      </w:pPr>
      <w:r>
        <w:rPr>
          <w:noProof/>
          <w:lang w:eastAsia="zh-CN"/>
        </w:rPr>
        <w:t xml:space="preserve"> </w:t>
      </w:r>
      <w:r w:rsidRPr="00F50330">
        <w:rPr>
          <w:lang w:eastAsia="zh-CN"/>
        </w:rPr>
        <w:t>* tstr =&gt; any</w:t>
      </w:r>
    </w:p>
    <w:p w14:paraId="600E7243" w14:textId="643864D4"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615F2971" w:rsidR="004D5A8F" w:rsidRPr="00950778" w:rsidRDefault="004D5A8F" w:rsidP="004D5A8F">
      <w:pPr>
        <w:pStyle w:val="PL"/>
        <w:rPr>
          <w:noProof/>
          <w:lang w:eastAsia="zh-CN"/>
        </w:rPr>
      </w:pPr>
      <w:r w:rsidRPr="00950778">
        <w:rPr>
          <w:noProof/>
          <w:lang w:eastAsia="zh-CN"/>
        </w:rPr>
        <w:t xml:space="preserve">GeographicalAreaId = </w:t>
      </w:r>
      <w:r w:rsidR="00B221B9">
        <w:rPr>
          <w:lang w:eastAsia="zh-CN"/>
        </w:rPr>
        <w:t>tstr</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1AC5AEA4" w:rsidR="004D5A8F" w:rsidRPr="00950778" w:rsidRDefault="004D5A8F" w:rsidP="004D5A8F">
      <w:pPr>
        <w:pStyle w:val="PL"/>
        <w:rPr>
          <w:noProof/>
          <w:lang w:eastAsia="zh-CN"/>
        </w:rPr>
      </w:pPr>
      <w:r w:rsidRPr="00950778">
        <w:rPr>
          <w:noProof/>
          <w:lang w:eastAsia="zh-CN"/>
        </w:rPr>
        <w:t xml:space="preserve"> valUserId: </w:t>
      </w:r>
      <w:r w:rsidR="00B221B9">
        <w:rPr>
          <w:lang w:eastAsia="zh-CN"/>
        </w:rPr>
        <w:t>tstr</w:t>
      </w:r>
      <w:r w:rsidRPr="00950778">
        <w:rPr>
          <w:noProof/>
          <w:lang w:eastAsia="zh-CN"/>
        </w:rPr>
        <w:t xml:space="preserve">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lastRenderedPageBreak/>
        <w:t>valUeId = {</w:t>
      </w:r>
    </w:p>
    <w:p w14:paraId="6F0D28B1" w14:textId="2CC99435" w:rsidR="004D5A8F" w:rsidRPr="00950778" w:rsidRDefault="004D5A8F" w:rsidP="004D5A8F">
      <w:pPr>
        <w:pStyle w:val="PL"/>
        <w:rPr>
          <w:noProof/>
          <w:lang w:eastAsia="zh-CN"/>
        </w:rPr>
      </w:pPr>
      <w:r w:rsidRPr="00950778">
        <w:rPr>
          <w:noProof/>
          <w:lang w:eastAsia="zh-CN"/>
        </w:rPr>
        <w:t xml:space="preserve"> valUeId: </w:t>
      </w:r>
      <w:r w:rsidR="00B221B9">
        <w:rPr>
          <w:lang w:eastAsia="zh-CN"/>
        </w:rPr>
        <w:t>tstr</w:t>
      </w:r>
      <w:r w:rsidRPr="00950778">
        <w:rPr>
          <w:noProof/>
          <w:lang w:eastAsia="zh-CN"/>
        </w:rPr>
        <w:t xml:space="preserve">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4C478BCC" w:rsidR="004D5A8F" w:rsidRPr="00950778" w:rsidRDefault="004D5A8F" w:rsidP="004D5A8F">
      <w:pPr>
        <w:pStyle w:val="PL"/>
        <w:rPr>
          <w:noProof/>
          <w:lang w:eastAsia="zh-CN"/>
        </w:rPr>
      </w:pPr>
      <w:r w:rsidRPr="00950778">
        <w:rPr>
          <w:noProof/>
          <w:lang w:eastAsia="zh-CN"/>
        </w:rPr>
        <w:t xml:space="preserve">TimeOfDay = </w:t>
      </w:r>
      <w:r w:rsidR="00B221B9">
        <w:rPr>
          <w:lang w:eastAsia="zh-CN"/>
        </w:rPr>
        <w:t>tstr</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260D330E" w14:textId="77777777" w:rsidR="00B221B9" w:rsidRPr="00950778" w:rsidRDefault="00B221B9" w:rsidP="00B221B9">
      <w:pPr>
        <w:pStyle w:val="PL"/>
        <w:rPr>
          <w:lang w:eastAsia="zh-CN"/>
        </w:rPr>
      </w:pPr>
      <w:r>
        <w:rPr>
          <w:noProof/>
          <w:lang w:eastAsia="zh-CN"/>
        </w:rPr>
        <w:t xml:space="preserve"> </w:t>
      </w:r>
      <w:r w:rsidRPr="00F50330">
        <w:rPr>
          <w:lang w:eastAsia="zh-CN"/>
        </w:rPr>
        <w:t>* tstr =&gt; any</w:t>
      </w:r>
    </w:p>
    <w:p w14:paraId="56CB87EA" w14:textId="636C7248"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6FCAE314" w:rsidR="004D5A8F" w:rsidRPr="001D16A9" w:rsidRDefault="004D5A8F" w:rsidP="004D5A8F">
      <w:pPr>
        <w:pStyle w:val="PL"/>
        <w:rPr>
          <w:noProof/>
          <w:lang w:eastAsia="zh-CN"/>
        </w:rPr>
      </w:pPr>
      <w:r w:rsidRPr="00950778">
        <w:rPr>
          <w:noProof/>
          <w:lang w:eastAsia="zh-CN"/>
        </w:rPr>
        <w:t xml:space="preserve">Uri = </w:t>
      </w:r>
      <w:r w:rsidR="00B221B9">
        <w:rPr>
          <w:lang w:eastAsia="zh-CN"/>
        </w:rPr>
        <w:t>tstr</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812" w:name="_CRA_2_1_6"/>
      <w:bookmarkStart w:id="813" w:name="_Toc218596235"/>
      <w:bookmarkEnd w:id="812"/>
      <w:r>
        <w:rPr>
          <w:noProof/>
        </w:rPr>
        <w:t>A.2.1.6</w:t>
      </w:r>
      <w:r>
        <w:rPr>
          <w:noProof/>
        </w:rPr>
        <w:tab/>
        <w:t>Media Type</w:t>
      </w:r>
      <w:r w:rsidR="0049469F">
        <w:rPr>
          <w:noProof/>
        </w:rPr>
        <w:t>s</w:t>
      </w:r>
      <w:bookmarkEnd w:id="813"/>
    </w:p>
    <w:p w14:paraId="1D3433F8" w14:textId="77777777" w:rsidR="009D13B9" w:rsidRPr="00826514" w:rsidRDefault="009D13B9" w:rsidP="009D13B9">
      <w:pPr>
        <w:rPr>
          <w:lang w:val="en-US"/>
        </w:rPr>
      </w:pPr>
      <w:r>
        <w:rPr>
          <w:lang w:eastAsia="zh-CN"/>
        </w:rPr>
        <w:t>See clause A.4</w:t>
      </w:r>
      <w:r w:rsidRPr="00826514">
        <w:rPr>
          <w:lang w:val="en-US"/>
        </w:rPr>
        <w:t>.</w:t>
      </w:r>
    </w:p>
    <w:p w14:paraId="1715D385" w14:textId="4241FD31" w:rsidR="009D13B9" w:rsidRDefault="009D13B9" w:rsidP="009D13B9">
      <w:pPr>
        <w:pStyle w:val="Heading3"/>
        <w:rPr>
          <w:noProof/>
        </w:rPr>
      </w:pPr>
      <w:bookmarkStart w:id="814" w:name="_CRA_2_1_7"/>
      <w:bookmarkStart w:id="815" w:name="_Toc218596236"/>
      <w:bookmarkEnd w:id="814"/>
      <w:r>
        <w:rPr>
          <w:noProof/>
        </w:rPr>
        <w:t>A.2.1.7</w:t>
      </w:r>
      <w:r>
        <w:rPr>
          <w:noProof/>
        </w:rPr>
        <w:tab/>
        <w:t>Void</w:t>
      </w:r>
      <w:bookmarkEnd w:id="815"/>
    </w:p>
    <w:p w14:paraId="2B9CC7CA" w14:textId="68F2323D" w:rsidR="009D13B9" w:rsidRDefault="009D13B9" w:rsidP="009D13B9">
      <w:pPr>
        <w:pStyle w:val="Heading3"/>
        <w:rPr>
          <w:noProof/>
        </w:rPr>
      </w:pPr>
      <w:bookmarkStart w:id="816" w:name="_CRA_2_1_8"/>
      <w:bookmarkStart w:id="817" w:name="_Toc106982295"/>
      <w:bookmarkStart w:id="818" w:name="_Toc218596237"/>
      <w:bookmarkEnd w:id="816"/>
      <w:r>
        <w:rPr>
          <w:noProof/>
        </w:rPr>
        <w:t>A.2.1.8</w:t>
      </w:r>
      <w:r>
        <w:rPr>
          <w:noProof/>
        </w:rPr>
        <w:tab/>
        <w:t>Void</w:t>
      </w:r>
      <w:bookmarkEnd w:id="818"/>
    </w:p>
    <w:p w14:paraId="4362FF10" w14:textId="12D8B469" w:rsidR="00AB5CEC" w:rsidRDefault="00AB5CEC" w:rsidP="00AB5CEC">
      <w:pPr>
        <w:pStyle w:val="Heading1"/>
      </w:pPr>
      <w:bookmarkStart w:id="819" w:name="_CRA_3"/>
      <w:bookmarkStart w:id="820" w:name="_Toc218596238"/>
      <w:bookmarkEnd w:id="819"/>
      <w:r>
        <w:t>A.3</w:t>
      </w:r>
      <w:r>
        <w:tab/>
        <w:t xml:space="preserve">Resource representation and APIs for </w:t>
      </w:r>
      <w:bookmarkEnd w:id="817"/>
      <w:r>
        <w:t>MBMS resource configuration and monitoring</w:t>
      </w:r>
      <w:bookmarkEnd w:id="820"/>
    </w:p>
    <w:p w14:paraId="47DFEA5E" w14:textId="4803E590" w:rsidR="00AB5CEC" w:rsidRPr="00F91E7D" w:rsidRDefault="00AB5CEC" w:rsidP="00AB5CEC">
      <w:pPr>
        <w:pStyle w:val="Heading2"/>
        <w:overflowPunct/>
        <w:autoSpaceDE/>
        <w:autoSpaceDN/>
        <w:adjustRightInd/>
        <w:textAlignment w:val="auto"/>
        <w:rPr>
          <w:lang w:eastAsia="zh-CN"/>
        </w:rPr>
      </w:pPr>
      <w:bookmarkStart w:id="821" w:name="_CRA_3_1"/>
      <w:bookmarkStart w:id="822" w:name="_Toc106982296"/>
      <w:bookmarkStart w:id="823" w:name="_Toc218596239"/>
      <w:bookmarkEnd w:id="821"/>
      <w:r>
        <w:rPr>
          <w:lang w:eastAsia="zh-CN"/>
        </w:rPr>
        <w:t>A.3</w:t>
      </w:r>
      <w:r w:rsidRPr="00F91E7D">
        <w:rPr>
          <w:lang w:eastAsia="zh-CN"/>
        </w:rPr>
        <w:t>.1</w:t>
      </w:r>
      <w:r w:rsidRPr="00F91E7D">
        <w:rPr>
          <w:lang w:eastAsia="zh-CN"/>
        </w:rPr>
        <w:tab/>
        <w:t>SU_</w:t>
      </w:r>
      <w:r>
        <w:rPr>
          <w:lang w:eastAsia="zh-CN"/>
        </w:rPr>
        <w:t>MbmsResourceManagement</w:t>
      </w:r>
      <w:r w:rsidRPr="00F91E7D">
        <w:rPr>
          <w:lang w:eastAsia="zh-CN"/>
        </w:rPr>
        <w:t xml:space="preserve"> API provided by </w:t>
      </w:r>
      <w:bookmarkEnd w:id="822"/>
      <w:r>
        <w:rPr>
          <w:lang w:eastAsia="zh-CN"/>
        </w:rPr>
        <w:t>SNRM-C</w:t>
      </w:r>
      <w:bookmarkEnd w:id="823"/>
    </w:p>
    <w:p w14:paraId="742F0504" w14:textId="5E6684C4" w:rsidR="00AB5CEC" w:rsidRPr="00F91E7D" w:rsidRDefault="00AB5CEC" w:rsidP="00AB5CEC">
      <w:pPr>
        <w:pStyle w:val="Heading3"/>
        <w:rPr>
          <w:lang w:eastAsia="zh-CN"/>
        </w:rPr>
      </w:pPr>
      <w:bookmarkStart w:id="824" w:name="_CRA_3_1_1"/>
      <w:bookmarkStart w:id="825" w:name="_Toc106982297"/>
      <w:bookmarkStart w:id="826" w:name="_Toc218596240"/>
      <w:bookmarkEnd w:id="824"/>
      <w:r>
        <w:rPr>
          <w:lang w:eastAsia="zh-CN"/>
        </w:rPr>
        <w:t>A.3</w:t>
      </w:r>
      <w:r w:rsidRPr="00F91E7D">
        <w:rPr>
          <w:lang w:eastAsia="zh-CN"/>
        </w:rPr>
        <w:t>.1.1</w:t>
      </w:r>
      <w:r w:rsidRPr="00F91E7D">
        <w:rPr>
          <w:lang w:eastAsia="zh-CN"/>
        </w:rPr>
        <w:tab/>
        <w:t>API URI</w:t>
      </w:r>
      <w:bookmarkEnd w:id="825"/>
      <w:bookmarkEnd w:id="826"/>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t>-</w:t>
      </w:r>
      <w:r>
        <w:rPr>
          <w:lang w:eastAsia="zh-CN"/>
        </w:rPr>
        <w:tab/>
        <w:t xml:space="preserve">the </w:t>
      </w:r>
      <w:r>
        <w:t>&lt;apiName&gt;</w:t>
      </w:r>
      <w:r w:rsidRPr="003B0829">
        <w:t xml:space="preserve"> </w:t>
      </w:r>
      <w:r>
        <w:t>shall be "su-</w:t>
      </w:r>
      <w:r>
        <w:rPr>
          <w:lang w:eastAsia="zh-CN"/>
        </w:rPr>
        <w:t>nmb-c</w:t>
      </w:r>
      <w:r>
        <w:t>";</w:t>
      </w:r>
    </w:p>
    <w:p w14:paraId="5D64310B" w14:textId="77777777" w:rsidR="00AB5CEC" w:rsidRDefault="00AB5CEC" w:rsidP="00AB5CEC">
      <w:pPr>
        <w:pStyle w:val="B1"/>
      </w:pPr>
      <w:r>
        <w:t>-</w:t>
      </w:r>
      <w:r>
        <w:tab/>
        <w:t>the &lt;apiVersion&gt; shall be "v1"; and</w:t>
      </w:r>
    </w:p>
    <w:p w14:paraId="67BA58F9" w14:textId="1FD1ABA6" w:rsidR="00AB5CEC" w:rsidRDefault="00AB5CEC" w:rsidP="00AB5CEC">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827" w:name="_CRA_3_1_2"/>
      <w:bookmarkStart w:id="828" w:name="_Toc106982298"/>
      <w:bookmarkStart w:id="829" w:name="_Toc218596241"/>
      <w:bookmarkEnd w:id="827"/>
      <w:r>
        <w:rPr>
          <w:lang w:val="fi-FI" w:eastAsia="zh-CN"/>
        </w:rPr>
        <w:lastRenderedPageBreak/>
        <w:t>A.3</w:t>
      </w:r>
      <w:r w:rsidRPr="005C1A96">
        <w:rPr>
          <w:lang w:val="fi-FI" w:eastAsia="zh-CN"/>
        </w:rPr>
        <w:t>.1.</w:t>
      </w:r>
      <w:r>
        <w:rPr>
          <w:lang w:val="fi-FI" w:eastAsia="zh-CN"/>
        </w:rPr>
        <w:t>2</w:t>
      </w:r>
      <w:r>
        <w:rPr>
          <w:lang w:eastAsia="zh-CN"/>
        </w:rPr>
        <w:tab/>
        <w:t>Resources</w:t>
      </w:r>
      <w:bookmarkEnd w:id="828"/>
      <w:bookmarkEnd w:id="829"/>
    </w:p>
    <w:p w14:paraId="1C0DE130" w14:textId="3D779A48" w:rsidR="00AB5CEC" w:rsidRDefault="00AB5CEC" w:rsidP="00AB5CEC">
      <w:pPr>
        <w:pStyle w:val="Heading4"/>
        <w:rPr>
          <w:lang w:eastAsia="zh-CN"/>
        </w:rPr>
      </w:pPr>
      <w:bookmarkStart w:id="830" w:name="_CRA_3_1_2_1"/>
      <w:bookmarkStart w:id="831" w:name="_Toc106982299"/>
      <w:bookmarkStart w:id="832" w:name="_Toc218596242"/>
      <w:bookmarkEnd w:id="830"/>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831"/>
      <w:bookmarkEnd w:id="832"/>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2.5pt;height:337.95pt;mso-width-percent:0;mso-height-percent:0;mso-width-percent:0;mso-height-percent:0" o:ole="">
            <v:imagedata r:id="rId17" o:title=""/>
          </v:shape>
          <o:OLEObject Type="Embed" ProgID="Visio.Drawing.15" ShapeID="_x0000_i1026" DrawAspect="Content" ObjectID="_1829208557" r:id="rId18"/>
        </w:object>
      </w:r>
    </w:p>
    <w:p w14:paraId="0BE24D0F" w14:textId="319E9153" w:rsidR="00AB5CEC" w:rsidRDefault="00AB5CEC" w:rsidP="00AB5CEC">
      <w:pPr>
        <w:pStyle w:val="TF"/>
      </w:pPr>
      <w:bookmarkStart w:id="833" w:name="_CRFigureA_3_1_2_11"/>
      <w:r>
        <w:t xml:space="preserve">Figure </w:t>
      </w:r>
      <w:bookmarkEnd w:id="833"/>
      <w:r>
        <w:rPr>
          <w:lang w:eastAsia="zh-CN"/>
        </w:rPr>
        <w:t>A.3</w:t>
      </w:r>
      <w:r w:rsidRPr="00F91E7D">
        <w:rPr>
          <w:lang w:eastAsia="zh-CN"/>
        </w:rPr>
        <w:t>.1.2</w:t>
      </w:r>
      <w:r>
        <w:rPr>
          <w:lang w:eastAsia="zh-CN"/>
        </w:rPr>
        <w:t>.1</w:t>
      </w:r>
      <w:r>
        <w:t>-1: Resource URI structure of the SU_MbmsResourceManagement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bookmarkStart w:id="834" w:name="_CRTableA_3_1_2_11"/>
      <w:r>
        <w:t>Table </w:t>
      </w:r>
      <w:bookmarkEnd w:id="834"/>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C4687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C46874">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C46874">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C46874">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C46874">
            <w:pPr>
              <w:pStyle w:val="TAH"/>
            </w:pPr>
            <w:r>
              <w:t>Description</w:t>
            </w:r>
          </w:p>
        </w:tc>
      </w:tr>
      <w:tr w:rsidR="00AB5CEC" w:rsidRPr="001912B1" w14:paraId="1EBE895F" w14:textId="77777777" w:rsidTr="001912B1">
        <w:trPr>
          <w:jc w:val="center"/>
        </w:trPr>
        <w:tc>
          <w:tcPr>
            <w:tcW w:w="1269" w:type="pct"/>
            <w:vMerge w:val="restart"/>
            <w:tcBorders>
              <w:top w:val="single" w:sz="4" w:space="0" w:color="auto"/>
              <w:left w:val="single" w:sz="4" w:space="0" w:color="auto"/>
              <w:right w:val="single" w:sz="4" w:space="0" w:color="auto"/>
            </w:tcBorders>
            <w:shd w:val="clear" w:color="auto" w:fill="auto"/>
          </w:tcPr>
          <w:p w14:paraId="48355878" w14:textId="77777777" w:rsidR="00AB5CEC" w:rsidRPr="001912B1" w:rsidRDefault="00AB5CEC" w:rsidP="0040294C">
            <w:pPr>
              <w:pStyle w:val="TAL"/>
              <w:rPr>
                <w:b/>
              </w:rPr>
            </w:pPr>
            <w:r w:rsidRPr="001912B1">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auto"/>
          </w:tcPr>
          <w:p w14:paraId="418FC292" w14:textId="77777777" w:rsidR="00AB5CEC" w:rsidRPr="001912B1" w:rsidRDefault="00AB5CEC" w:rsidP="0040294C">
            <w:pPr>
              <w:pStyle w:val="TAL"/>
              <w:rPr>
                <w:b/>
              </w:rPr>
            </w:pPr>
            <w:r w:rsidRPr="001912B1">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3281FC0" w14:textId="77777777" w:rsidR="00AB5CEC" w:rsidRPr="001912B1" w:rsidRDefault="00AB5CEC" w:rsidP="0040294C">
            <w:pPr>
              <w:pStyle w:val="TAL"/>
              <w:rPr>
                <w:b/>
              </w:rPr>
            </w:pPr>
            <w:r w:rsidRPr="001912B1">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556D1E1" w14:textId="77777777" w:rsidR="00AB5CEC" w:rsidRPr="001912B1" w:rsidRDefault="00AB5CEC" w:rsidP="0040294C">
            <w:pPr>
              <w:pStyle w:val="TAL"/>
              <w:rPr>
                <w:b/>
              </w:rPr>
            </w:pPr>
            <w:r w:rsidRPr="001912B1">
              <w:t xml:space="preserve">Retrieve MBMS Resource Configuration of the SNRM-C </w:t>
            </w:r>
            <w:r w:rsidRPr="001912B1">
              <w:rPr>
                <w:lang w:val="en-US"/>
              </w:rPr>
              <w:t>for a given VAL service and TMGI.</w:t>
            </w:r>
          </w:p>
        </w:tc>
      </w:tr>
      <w:tr w:rsidR="00AB5CEC" w:rsidRPr="001912B1" w14:paraId="156D2DCA" w14:textId="77777777" w:rsidTr="001912B1">
        <w:trPr>
          <w:jc w:val="center"/>
        </w:trPr>
        <w:tc>
          <w:tcPr>
            <w:tcW w:w="1269" w:type="pct"/>
            <w:vMerge/>
            <w:tcBorders>
              <w:left w:val="single" w:sz="4" w:space="0" w:color="auto"/>
              <w:right w:val="single" w:sz="4" w:space="0" w:color="auto"/>
            </w:tcBorders>
            <w:shd w:val="clear" w:color="auto" w:fill="auto"/>
          </w:tcPr>
          <w:p w14:paraId="0EA8B2E5" w14:textId="77777777" w:rsidR="00AB5CEC" w:rsidRPr="001912B1" w:rsidRDefault="00AB5CEC" w:rsidP="0040294C">
            <w:pPr>
              <w:pStyle w:val="TAL"/>
              <w:rPr>
                <w:b/>
                <w:lang w:val="en-US"/>
              </w:rPr>
            </w:pPr>
          </w:p>
        </w:tc>
        <w:tc>
          <w:tcPr>
            <w:tcW w:w="1585" w:type="pct"/>
            <w:vMerge/>
            <w:tcBorders>
              <w:left w:val="single" w:sz="4" w:space="0" w:color="auto"/>
              <w:right w:val="single" w:sz="4" w:space="0" w:color="auto"/>
            </w:tcBorders>
            <w:shd w:val="clear" w:color="auto" w:fill="auto"/>
          </w:tcPr>
          <w:p w14:paraId="78E3A333" w14:textId="77777777" w:rsidR="00AB5CEC" w:rsidRPr="001912B1"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FF8DB94" w14:textId="77777777" w:rsidR="00AB5CEC" w:rsidRPr="001912B1" w:rsidRDefault="00AB5CEC" w:rsidP="0040294C">
            <w:pPr>
              <w:pStyle w:val="TAL"/>
              <w:rPr>
                <w:b/>
              </w:rPr>
            </w:pPr>
            <w:r w:rsidRPr="001912B1">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190CA6F1" w14:textId="77777777" w:rsidR="00AB5CEC" w:rsidRPr="001912B1" w:rsidRDefault="00AB5CEC" w:rsidP="0040294C">
            <w:pPr>
              <w:pStyle w:val="TAL"/>
              <w:rPr>
                <w:b/>
              </w:rPr>
            </w:pPr>
            <w:r w:rsidRPr="001912B1">
              <w:t xml:space="preserve">Create or update MBMS Resource Configuration of the SNRM-C </w:t>
            </w:r>
            <w:r w:rsidRPr="001912B1">
              <w:rPr>
                <w:lang w:val="en-US"/>
              </w:rPr>
              <w:t>for a given VAL service and TMGI.</w:t>
            </w:r>
          </w:p>
        </w:tc>
      </w:tr>
      <w:tr w:rsidR="00AB5CEC" w14:paraId="6A9E4F0D" w14:textId="77777777" w:rsidTr="001912B1">
        <w:trPr>
          <w:jc w:val="center"/>
        </w:trPr>
        <w:tc>
          <w:tcPr>
            <w:tcW w:w="1269" w:type="pct"/>
            <w:vMerge/>
            <w:tcBorders>
              <w:left w:val="single" w:sz="4" w:space="0" w:color="auto"/>
              <w:bottom w:val="single" w:sz="4" w:space="0" w:color="auto"/>
              <w:right w:val="single" w:sz="4" w:space="0" w:color="auto"/>
            </w:tcBorders>
            <w:shd w:val="clear" w:color="auto" w:fill="auto"/>
          </w:tcPr>
          <w:p w14:paraId="188267BE" w14:textId="77777777" w:rsidR="00AB5CEC" w:rsidRPr="001912B1"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auto"/>
          </w:tcPr>
          <w:p w14:paraId="5DD290D4" w14:textId="77777777" w:rsidR="00AB5CEC" w:rsidRPr="001912B1"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20B06AE" w14:textId="77777777" w:rsidR="00AB5CEC" w:rsidRPr="001912B1" w:rsidRDefault="00AB5CEC" w:rsidP="0040294C">
            <w:pPr>
              <w:pStyle w:val="TAL"/>
              <w:rPr>
                <w:b/>
              </w:rPr>
            </w:pPr>
            <w:r w:rsidRPr="001912B1">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2C0C301B" w14:textId="77777777" w:rsidR="00AB5CEC" w:rsidRPr="005C1A96" w:rsidRDefault="00AB5CEC" w:rsidP="0040294C">
            <w:pPr>
              <w:pStyle w:val="TAL"/>
              <w:rPr>
                <w:b/>
              </w:rPr>
            </w:pPr>
            <w:r w:rsidRPr="001912B1">
              <w:t xml:space="preserve">Delete MBMS Resource Configuration of the SNRM-C </w:t>
            </w:r>
            <w:r w:rsidRPr="001912B1">
              <w:rPr>
                <w:lang w:val="en-US"/>
              </w:rPr>
              <w:t>for a given VAL service and TMGI.</w:t>
            </w:r>
          </w:p>
        </w:tc>
      </w:tr>
      <w:tr w:rsidR="00AB5CEC" w14:paraId="32FC37DE" w14:textId="77777777" w:rsidTr="00C46874">
        <w:trPr>
          <w:jc w:val="center"/>
        </w:trPr>
        <w:tc>
          <w:tcPr>
            <w:tcW w:w="0" w:type="auto"/>
            <w:tcBorders>
              <w:left w:val="single" w:sz="4" w:space="0" w:color="auto"/>
              <w:right w:val="single" w:sz="4" w:space="0" w:color="auto"/>
            </w:tcBorders>
          </w:tcPr>
          <w:p w14:paraId="564B9E5B" w14:textId="77777777" w:rsidR="00AB5CEC" w:rsidRDefault="00AB5CEC" w:rsidP="00C46874">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C46874">
            <w:pPr>
              <w:pStyle w:val="TAL"/>
              <w:rPr>
                <w:lang w:eastAsia="zh-CN"/>
              </w:rPr>
            </w:pPr>
            <w:r w:rsidRPr="00745F77">
              <w:t>/val-services/{valServiceId}/mbms-resources/{tmgi}/</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C46874">
            <w:pPr>
              <w:pStyle w:val="TAL"/>
              <w:rPr>
                <w:lang w:val="sv-SE" w:eastAsia="zh-CN"/>
              </w:rPr>
            </w:pPr>
            <w:r>
              <w:rPr>
                <w:rFonts w:hint="eastAsia"/>
                <w:lang w:val="sv-SE" w:eastAsia="zh-CN"/>
              </w:rPr>
              <w:t>G</w:t>
            </w:r>
            <w:r>
              <w:rPr>
                <w:lang w:val="sv-SE" w:eastAsia="zh-CN"/>
              </w:rPr>
              <w:t>ET</w:t>
            </w:r>
          </w:p>
          <w:p w14:paraId="3083FCC0" w14:textId="77777777" w:rsidR="00AB5CEC" w:rsidRDefault="00AB5CEC" w:rsidP="00C46874">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C46874">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C46874">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835" w:name="_CRA_3_1_2_2"/>
      <w:bookmarkStart w:id="836" w:name="_Toc106982300"/>
      <w:bookmarkStart w:id="837" w:name="_Toc218596243"/>
      <w:bookmarkEnd w:id="835"/>
      <w:r>
        <w:rPr>
          <w:lang w:eastAsia="zh-CN"/>
        </w:rPr>
        <w:lastRenderedPageBreak/>
        <w:t>A.3</w:t>
      </w:r>
      <w:r w:rsidRPr="00F91E7D">
        <w:rPr>
          <w:lang w:eastAsia="zh-CN"/>
        </w:rPr>
        <w:t>.1.2</w:t>
      </w:r>
      <w:r>
        <w:rPr>
          <w:lang w:eastAsia="zh-CN"/>
        </w:rPr>
        <w:t>.2</w:t>
      </w:r>
      <w:r>
        <w:rPr>
          <w:lang w:eastAsia="zh-CN"/>
        </w:rPr>
        <w:tab/>
        <w:t xml:space="preserve">Resource: </w:t>
      </w:r>
      <w:bookmarkEnd w:id="836"/>
      <w:r>
        <w:rPr>
          <w:lang w:eastAsia="zh-CN"/>
        </w:rPr>
        <w:t>MBMS Resource Configuration</w:t>
      </w:r>
      <w:bookmarkEnd w:id="837"/>
    </w:p>
    <w:p w14:paraId="08A0326D" w14:textId="256F7D09" w:rsidR="00AB5CEC" w:rsidRDefault="00AB5CEC" w:rsidP="00AB5CEC">
      <w:pPr>
        <w:pStyle w:val="Heading5"/>
        <w:rPr>
          <w:lang w:eastAsia="zh-CN"/>
        </w:rPr>
      </w:pPr>
      <w:bookmarkStart w:id="838" w:name="_CRA_3_1_2_2_1"/>
      <w:bookmarkStart w:id="839" w:name="_Toc106982301"/>
      <w:bookmarkStart w:id="840" w:name="_Toc218596244"/>
      <w:bookmarkEnd w:id="838"/>
      <w:r>
        <w:rPr>
          <w:lang w:eastAsia="zh-CN"/>
        </w:rPr>
        <w:t>A.3</w:t>
      </w:r>
      <w:r w:rsidRPr="00F91E7D">
        <w:rPr>
          <w:lang w:eastAsia="zh-CN"/>
        </w:rPr>
        <w:t>.1.2</w:t>
      </w:r>
      <w:r>
        <w:rPr>
          <w:lang w:eastAsia="zh-CN"/>
        </w:rPr>
        <w:t>.2.1</w:t>
      </w:r>
      <w:r>
        <w:rPr>
          <w:lang w:eastAsia="zh-CN"/>
        </w:rPr>
        <w:tab/>
        <w:t>Description</w:t>
      </w:r>
      <w:bookmarkEnd w:id="839"/>
      <w:bookmarkEnd w:id="840"/>
    </w:p>
    <w:p w14:paraId="04BB4090" w14:textId="23E62973" w:rsidR="00AB5CEC" w:rsidRPr="006B1F12" w:rsidRDefault="00AB5CEC" w:rsidP="00AB5CEC">
      <w:pPr>
        <w:rPr>
          <w:lang w:eastAsia="zh-CN"/>
        </w:rPr>
      </w:pPr>
      <w:r>
        <w:rPr>
          <w:lang w:eastAsia="zh-CN"/>
        </w:rPr>
        <w:t xml:space="preserve">The </w:t>
      </w:r>
      <w:r>
        <w:rPr>
          <w:rFonts w:hint="eastAsia"/>
          <w:lang w:eastAsia="zh-CN"/>
        </w:rPr>
        <w:t xml:space="preserve">MBMS </w:t>
      </w:r>
      <w:r w:rsidR="005B4C6A">
        <w:rPr>
          <w:lang w:eastAsia="zh-CN"/>
        </w:rPr>
        <w:t>r</w:t>
      </w:r>
      <w:r>
        <w:rPr>
          <w:rFonts w:hint="eastAsia"/>
          <w:lang w:eastAsia="zh-CN"/>
        </w:rPr>
        <w:t xml:space="preserve">esource </w:t>
      </w:r>
      <w:r w:rsidR="005B4C6A">
        <w:rPr>
          <w:lang w:eastAsia="zh-CN"/>
        </w:rPr>
        <w:t>c</w:t>
      </w:r>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 xml:space="preserve">MBMS </w:t>
      </w:r>
      <w:r w:rsidR="005B4C6A">
        <w:rPr>
          <w:lang w:val="en-US" w:eastAsia="zh-CN"/>
        </w:rPr>
        <w:t>r</w:t>
      </w:r>
      <w:r>
        <w:rPr>
          <w:lang w:val="en-US" w:eastAsia="zh-CN"/>
        </w:rPr>
        <w:t xml:space="preserve">esource </w:t>
      </w:r>
      <w:r w:rsidR="005B4C6A">
        <w:rPr>
          <w:lang w:val="en-US" w:eastAsia="zh-CN"/>
        </w:rPr>
        <w:t>c</w:t>
      </w:r>
      <w:r>
        <w:rPr>
          <w:lang w:val="en-US" w:eastAsia="zh-CN"/>
        </w:rPr>
        <w:t>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841" w:name="_CRA_3_1_2_2_2"/>
      <w:bookmarkStart w:id="842" w:name="_Toc106982302"/>
      <w:bookmarkStart w:id="843" w:name="_Toc218596245"/>
      <w:bookmarkEnd w:id="841"/>
      <w:r>
        <w:rPr>
          <w:lang w:eastAsia="zh-CN"/>
        </w:rPr>
        <w:t>A.3</w:t>
      </w:r>
      <w:r w:rsidRPr="00F91E7D">
        <w:rPr>
          <w:lang w:eastAsia="zh-CN"/>
        </w:rPr>
        <w:t>.1.2</w:t>
      </w:r>
      <w:r>
        <w:rPr>
          <w:lang w:eastAsia="zh-CN"/>
        </w:rPr>
        <w:t>.2.2</w:t>
      </w:r>
      <w:r>
        <w:rPr>
          <w:lang w:eastAsia="zh-CN"/>
        </w:rPr>
        <w:tab/>
        <w:t>Resource Definition</w:t>
      </w:r>
      <w:bookmarkEnd w:id="842"/>
      <w:bookmarkEnd w:id="843"/>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bookmarkStart w:id="844" w:name="_CRTableA_3_1_2_2_21"/>
      <w:r>
        <w:t xml:space="preserve">Table </w:t>
      </w:r>
      <w:bookmarkEnd w:id="844"/>
      <w:r>
        <w:t>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C46874">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C46874">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C46874">
            <w:pPr>
              <w:pStyle w:val="TAH"/>
            </w:pPr>
            <w:r>
              <w:t>Definition</w:t>
            </w:r>
          </w:p>
        </w:tc>
      </w:tr>
      <w:tr w:rsidR="00AB5CEC" w14:paraId="39598B3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C46874">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C46874">
            <w:pPr>
              <w:pStyle w:val="TAL"/>
            </w:pPr>
            <w:r>
              <w:t>See Annex C.1.1 of 3GPP TS 24.546 [31].</w:t>
            </w:r>
          </w:p>
        </w:tc>
      </w:tr>
      <w:tr w:rsidR="00AB5CEC" w14:paraId="2E455CF2"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C46874">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C46874">
            <w:pPr>
              <w:pStyle w:val="TAL"/>
            </w:pPr>
            <w:r>
              <w:t>See clause</w:t>
            </w:r>
            <w:r>
              <w:rPr>
                <w:lang w:eastAsia="zh-CN"/>
              </w:rPr>
              <w:t> A.</w:t>
            </w:r>
            <w:r w:rsidR="00D4716F">
              <w:rPr>
                <w:lang w:eastAsia="zh-CN"/>
              </w:rPr>
              <w:t>3</w:t>
            </w:r>
            <w:r>
              <w:rPr>
                <w:lang w:eastAsia="zh-CN"/>
              </w:rPr>
              <w:t>.1.1.</w:t>
            </w:r>
          </w:p>
        </w:tc>
      </w:tr>
      <w:tr w:rsidR="00AB5CEC" w14:paraId="60951B5B"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C46874">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C46874">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C46874">
            <w:pPr>
              <w:pStyle w:val="TAL"/>
            </w:pPr>
            <w:r>
              <w:t>I</w:t>
            </w:r>
            <w:r w:rsidRPr="00D8720A">
              <w:t>dentif</w:t>
            </w:r>
            <w:r>
              <w:t>ier of</w:t>
            </w:r>
            <w:r w:rsidRPr="00D8720A">
              <w:t xml:space="preserve"> a VAL service.</w:t>
            </w:r>
          </w:p>
        </w:tc>
      </w:tr>
      <w:tr w:rsidR="00AB5CEC" w14:paraId="29B89896"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C46874">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C46874">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C46874">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845" w:name="_CRA_3_1_2_2_3"/>
      <w:bookmarkStart w:id="846" w:name="_Toc106982303"/>
      <w:bookmarkStart w:id="847" w:name="_Toc218596246"/>
      <w:bookmarkEnd w:id="845"/>
      <w:r>
        <w:rPr>
          <w:lang w:eastAsia="zh-CN"/>
        </w:rPr>
        <w:t>A.3</w:t>
      </w:r>
      <w:r w:rsidRPr="00F91E7D">
        <w:rPr>
          <w:lang w:eastAsia="zh-CN"/>
        </w:rPr>
        <w:t>.1.2</w:t>
      </w:r>
      <w:r>
        <w:rPr>
          <w:lang w:eastAsia="zh-CN"/>
        </w:rPr>
        <w:t>.2.3</w:t>
      </w:r>
      <w:r>
        <w:rPr>
          <w:lang w:eastAsia="zh-CN"/>
        </w:rPr>
        <w:tab/>
        <w:t>Resource Standard Methods</w:t>
      </w:r>
      <w:bookmarkEnd w:id="846"/>
      <w:bookmarkEnd w:id="847"/>
    </w:p>
    <w:p w14:paraId="3D20C399" w14:textId="5C07E2E7" w:rsidR="00AB5CEC" w:rsidRDefault="00AB5CEC" w:rsidP="00AB5CEC">
      <w:pPr>
        <w:pStyle w:val="H6"/>
      </w:pPr>
      <w:bookmarkStart w:id="848" w:name="_CRA_3_1_2_2_3_1"/>
      <w:r>
        <w:rPr>
          <w:lang w:eastAsia="zh-CN"/>
        </w:rPr>
        <w:t>A.3</w:t>
      </w:r>
      <w:r w:rsidRPr="00F91E7D">
        <w:rPr>
          <w:lang w:eastAsia="zh-CN"/>
        </w:rPr>
        <w:t>.1.2</w:t>
      </w:r>
      <w:r>
        <w:rPr>
          <w:lang w:eastAsia="zh-CN"/>
        </w:rPr>
        <w:t>.2.3.1</w:t>
      </w:r>
      <w:r>
        <w:rPr>
          <w:lang w:eastAsia="zh-CN"/>
        </w:rPr>
        <w:tab/>
        <w:t>GET</w:t>
      </w:r>
    </w:p>
    <w:bookmarkEnd w:id="848"/>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bookmarkStart w:id="849" w:name="_CRTableA_3_1_2_2_3_11"/>
      <w:r>
        <w:t>Table </w:t>
      </w:r>
      <w:bookmarkEnd w:id="849"/>
      <w:r>
        <w:t>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C46874">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C46874">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C46874">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C46874">
            <w:pPr>
              <w:pStyle w:val="TAH"/>
            </w:pPr>
            <w:r>
              <w:t>Response</w:t>
            </w:r>
          </w:p>
          <w:p w14:paraId="63F11EF5" w14:textId="77777777" w:rsidR="00AB5CEC" w:rsidRDefault="00AB5CEC" w:rsidP="00C46874">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C46874">
            <w:pPr>
              <w:pStyle w:val="TAH"/>
            </w:pPr>
            <w:r>
              <w:t>Description</w:t>
            </w:r>
          </w:p>
        </w:tc>
      </w:tr>
      <w:tr w:rsidR="00AB5CEC" w14:paraId="1D0B2AC3"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C46874">
            <w:pPr>
              <w:pStyle w:val="TAL"/>
            </w:pPr>
            <w:r>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C46874">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C46874">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C46874">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C46874">
            <w:pPr>
              <w:pStyle w:val="TAL"/>
            </w:pPr>
            <w:r>
              <w:t>The MBMS Resource Configuration information.</w:t>
            </w:r>
          </w:p>
        </w:tc>
      </w:tr>
      <w:tr w:rsidR="00AB5CEC" w14:paraId="1657F1A0"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C46874">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3B0829">
      <w:pPr>
        <w:rPr>
          <w:lang w:eastAsia="zh-CN"/>
        </w:rPr>
      </w:pPr>
    </w:p>
    <w:p w14:paraId="2F1E2321" w14:textId="14CA0F5A" w:rsidR="00AB5CEC" w:rsidRDefault="00AB5CEC" w:rsidP="00AB5CEC">
      <w:pPr>
        <w:pStyle w:val="H6"/>
      </w:pPr>
      <w:bookmarkStart w:id="850" w:name="_CRA_3_1_2_2_3_2"/>
      <w:r>
        <w:rPr>
          <w:lang w:eastAsia="zh-CN"/>
        </w:rPr>
        <w:t>A.3</w:t>
      </w:r>
      <w:r w:rsidRPr="00F91E7D">
        <w:rPr>
          <w:lang w:eastAsia="zh-CN"/>
        </w:rPr>
        <w:t>.1.2</w:t>
      </w:r>
      <w:r>
        <w:rPr>
          <w:lang w:eastAsia="zh-CN"/>
        </w:rPr>
        <w:t>.2.3.2</w:t>
      </w:r>
      <w:r>
        <w:tab/>
        <w:t>PUT</w:t>
      </w:r>
    </w:p>
    <w:bookmarkEnd w:id="850"/>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bookmarkStart w:id="851" w:name="_CRTableA_3_1_2_2_3_21"/>
      <w:r>
        <w:t>Table </w:t>
      </w:r>
      <w:bookmarkEnd w:id="851"/>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C46874">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C46874">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C46874">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C46874">
            <w:pPr>
              <w:pStyle w:val="TAH"/>
            </w:pPr>
            <w:r>
              <w:t>Description</w:t>
            </w:r>
          </w:p>
        </w:tc>
      </w:tr>
      <w:tr w:rsidR="00AB5CEC" w14:paraId="6B105F91" w14:textId="77777777" w:rsidTr="00C46874">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C46874">
            <w:pPr>
              <w:pStyle w:val="TAL"/>
            </w:pPr>
            <w:r>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C46874">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C46874">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C46874">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bookmarkStart w:id="852" w:name="_CRTableA_3_1_2_2_3_22"/>
      <w:r>
        <w:lastRenderedPageBreak/>
        <w:t>Table </w:t>
      </w:r>
      <w:bookmarkEnd w:id="852"/>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C46874">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C46874">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C46874">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C46874">
            <w:pPr>
              <w:pStyle w:val="TAH"/>
            </w:pPr>
            <w:r>
              <w:t>Response</w:t>
            </w:r>
          </w:p>
          <w:p w14:paraId="3820DC22" w14:textId="77777777" w:rsidR="00AB5CEC" w:rsidRDefault="00AB5CEC" w:rsidP="00C46874">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C46874">
            <w:pPr>
              <w:pStyle w:val="TAH"/>
            </w:pPr>
            <w:r>
              <w:t>Description</w:t>
            </w:r>
          </w:p>
        </w:tc>
      </w:tr>
      <w:tr w:rsidR="00AB5CEC" w14:paraId="0DB15493"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C46874">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C46874">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C46874">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C46874">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C46874">
            <w:pPr>
              <w:pStyle w:val="TAL"/>
            </w:pPr>
            <w:r>
              <w:t>MBMS Resource Configuration created successfully.</w:t>
            </w:r>
          </w:p>
        </w:tc>
      </w:tr>
      <w:tr w:rsidR="00AB5CEC" w14:paraId="634897F5"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C46874">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C46874">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C46874">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C46874">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C46874">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bookmarkStart w:id="853" w:name="_CRA_3_1_2_2_3_3"/>
      <w:r>
        <w:rPr>
          <w:lang w:eastAsia="zh-CN"/>
        </w:rPr>
        <w:t>A.3</w:t>
      </w:r>
      <w:r w:rsidRPr="00F91E7D">
        <w:rPr>
          <w:lang w:eastAsia="zh-CN"/>
        </w:rPr>
        <w:t>.1.2</w:t>
      </w:r>
      <w:r>
        <w:rPr>
          <w:lang w:eastAsia="zh-CN"/>
        </w:rPr>
        <w:t>.2.3.3</w:t>
      </w:r>
      <w:r>
        <w:tab/>
        <w:t>DELETE</w:t>
      </w:r>
    </w:p>
    <w:bookmarkEnd w:id="853"/>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bookmarkStart w:id="854" w:name="_CRTableA_3_1_2_2_3_31"/>
      <w:r>
        <w:t>Table </w:t>
      </w:r>
      <w:bookmarkEnd w:id="854"/>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C4687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C46874">
            <w:pPr>
              <w:pStyle w:val="TAH"/>
            </w:pPr>
            <w:r>
              <w:t>Response</w:t>
            </w:r>
          </w:p>
          <w:p w14:paraId="1D794836" w14:textId="77777777" w:rsidR="00AB5CEC" w:rsidRDefault="00AB5CEC"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C46874">
            <w:pPr>
              <w:pStyle w:val="TAH"/>
            </w:pPr>
            <w:r>
              <w:t>Description</w:t>
            </w:r>
          </w:p>
        </w:tc>
      </w:tr>
      <w:tr w:rsidR="00AB5CEC" w14:paraId="06DE3522"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C46874">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C46874">
            <w:pPr>
              <w:pStyle w:val="TAL"/>
            </w:pPr>
            <w:r>
              <w:t>MBMS Resource Configuration is deleted.</w:t>
            </w:r>
          </w:p>
        </w:tc>
      </w:tr>
      <w:tr w:rsidR="00AB5CEC" w14:paraId="1153E32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3B0829">
      <w:pPr>
        <w:rPr>
          <w:lang w:eastAsia="zh-CN"/>
        </w:rPr>
      </w:pPr>
    </w:p>
    <w:p w14:paraId="0BB10309" w14:textId="706DA35B" w:rsidR="00AB5CEC" w:rsidRDefault="00AB5CEC" w:rsidP="00AB5CEC">
      <w:pPr>
        <w:pStyle w:val="Heading4"/>
        <w:rPr>
          <w:lang w:eastAsia="zh-CN"/>
        </w:rPr>
      </w:pPr>
      <w:bookmarkStart w:id="855" w:name="_CRA_3_1_2_3"/>
      <w:bookmarkStart w:id="856" w:name="_Toc106982304"/>
      <w:bookmarkStart w:id="857" w:name="_Toc218596247"/>
      <w:bookmarkEnd w:id="855"/>
      <w:r>
        <w:rPr>
          <w:lang w:eastAsia="zh-CN"/>
        </w:rPr>
        <w:t>A.3</w:t>
      </w:r>
      <w:r w:rsidRPr="00F91E7D">
        <w:rPr>
          <w:lang w:eastAsia="zh-CN"/>
        </w:rPr>
        <w:t>.1.2</w:t>
      </w:r>
      <w:r>
        <w:rPr>
          <w:lang w:eastAsia="zh-CN"/>
        </w:rPr>
        <w:t>.3</w:t>
      </w:r>
      <w:r>
        <w:rPr>
          <w:lang w:eastAsia="zh-CN"/>
        </w:rPr>
        <w:tab/>
        <w:t xml:space="preserve">Resource: </w:t>
      </w:r>
      <w:bookmarkEnd w:id="856"/>
      <w:r>
        <w:rPr>
          <w:lang w:eastAsia="zh-CN"/>
        </w:rPr>
        <w:t>MBMS Resource State</w:t>
      </w:r>
      <w:bookmarkEnd w:id="857"/>
    </w:p>
    <w:p w14:paraId="20CE2206" w14:textId="6D429A45" w:rsidR="00AB5CEC" w:rsidRDefault="00AB5CEC" w:rsidP="00AB5CEC">
      <w:pPr>
        <w:pStyle w:val="Heading5"/>
        <w:rPr>
          <w:lang w:eastAsia="zh-CN"/>
        </w:rPr>
      </w:pPr>
      <w:bookmarkStart w:id="858" w:name="_CRA_3_1_2_3_1"/>
      <w:bookmarkStart w:id="859" w:name="_Toc106982305"/>
      <w:bookmarkStart w:id="860" w:name="_Toc218596248"/>
      <w:bookmarkEnd w:id="858"/>
      <w:r>
        <w:rPr>
          <w:lang w:eastAsia="zh-CN"/>
        </w:rPr>
        <w:t>A.3</w:t>
      </w:r>
      <w:r w:rsidRPr="00F91E7D">
        <w:rPr>
          <w:lang w:eastAsia="zh-CN"/>
        </w:rPr>
        <w:t>.1.2</w:t>
      </w:r>
      <w:r>
        <w:rPr>
          <w:lang w:eastAsia="zh-CN"/>
        </w:rPr>
        <w:t>.3.1</w:t>
      </w:r>
      <w:r>
        <w:rPr>
          <w:lang w:eastAsia="zh-CN"/>
        </w:rPr>
        <w:tab/>
        <w:t>Description</w:t>
      </w:r>
      <w:bookmarkEnd w:id="859"/>
      <w:bookmarkEnd w:id="860"/>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861" w:name="_CRA_3_1_2_3_2"/>
      <w:bookmarkStart w:id="862" w:name="_Toc106982306"/>
      <w:bookmarkStart w:id="863" w:name="_Toc218596249"/>
      <w:bookmarkEnd w:id="861"/>
      <w:r>
        <w:rPr>
          <w:lang w:eastAsia="zh-CN"/>
        </w:rPr>
        <w:t>A.3</w:t>
      </w:r>
      <w:r w:rsidRPr="00F91E7D">
        <w:rPr>
          <w:lang w:eastAsia="zh-CN"/>
        </w:rPr>
        <w:t>.1.2</w:t>
      </w:r>
      <w:r>
        <w:rPr>
          <w:lang w:eastAsia="zh-CN"/>
        </w:rPr>
        <w:t>.3.2</w:t>
      </w:r>
      <w:r>
        <w:rPr>
          <w:lang w:eastAsia="zh-CN"/>
        </w:rPr>
        <w:tab/>
        <w:t>Resource Definition</w:t>
      </w:r>
      <w:bookmarkEnd w:id="862"/>
      <w:bookmarkEnd w:id="863"/>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bookmarkStart w:id="864" w:name="_CRTableA_3_1_2_3_21"/>
      <w:r>
        <w:t xml:space="preserve">Table </w:t>
      </w:r>
      <w:bookmarkEnd w:id="864"/>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C46874">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C46874">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C46874">
            <w:pPr>
              <w:pStyle w:val="TAH"/>
            </w:pPr>
            <w:r>
              <w:t>Definition</w:t>
            </w:r>
          </w:p>
        </w:tc>
      </w:tr>
      <w:tr w:rsidR="00AB5CEC" w14:paraId="3621D570"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C46874">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C46874">
            <w:pPr>
              <w:pStyle w:val="TAL"/>
            </w:pPr>
            <w:r>
              <w:t>See Annex C.1.1 of 3GPP TS 24.546 [31].</w:t>
            </w:r>
          </w:p>
        </w:tc>
      </w:tr>
      <w:tr w:rsidR="00AB5CEC" w14:paraId="6D2A405E"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C46874">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C46874">
            <w:pPr>
              <w:pStyle w:val="TAL"/>
            </w:pPr>
            <w:r>
              <w:t>See clause</w:t>
            </w:r>
            <w:r>
              <w:rPr>
                <w:lang w:eastAsia="zh-CN"/>
              </w:rPr>
              <w:t> A.</w:t>
            </w:r>
            <w:r w:rsidR="00D4716F">
              <w:rPr>
                <w:lang w:eastAsia="zh-CN"/>
              </w:rPr>
              <w:t>3</w:t>
            </w:r>
            <w:r>
              <w:rPr>
                <w:lang w:eastAsia="zh-CN"/>
              </w:rPr>
              <w:t>.1.1.</w:t>
            </w:r>
          </w:p>
        </w:tc>
      </w:tr>
      <w:tr w:rsidR="00AB5CEC" w14:paraId="23D35438"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C46874">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C46874">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C46874">
            <w:pPr>
              <w:pStyle w:val="TAL"/>
            </w:pPr>
            <w:r>
              <w:t>I</w:t>
            </w:r>
            <w:r w:rsidRPr="00D8720A">
              <w:t>dentif</w:t>
            </w:r>
            <w:r>
              <w:t>ier of</w:t>
            </w:r>
            <w:r w:rsidRPr="00D8720A">
              <w:t xml:space="preserve"> a VAL service.</w:t>
            </w:r>
          </w:p>
        </w:tc>
      </w:tr>
      <w:tr w:rsidR="00AB5CEC" w14:paraId="6D93EB4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C46874">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C46874">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C46874">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865" w:name="_CRA_3_1_2_3_3"/>
      <w:bookmarkStart w:id="866" w:name="_Toc106982307"/>
      <w:bookmarkStart w:id="867" w:name="_Toc218596250"/>
      <w:bookmarkEnd w:id="865"/>
      <w:r w:rsidRPr="00992C37">
        <w:rPr>
          <w:lang w:eastAsia="zh-CN"/>
        </w:rPr>
        <w:t>A.3.1.2</w:t>
      </w:r>
      <w:r>
        <w:rPr>
          <w:lang w:eastAsia="zh-CN"/>
        </w:rPr>
        <w:t>.3.3</w:t>
      </w:r>
      <w:r>
        <w:rPr>
          <w:lang w:eastAsia="zh-CN"/>
        </w:rPr>
        <w:tab/>
        <w:t>Resource Standard Methods</w:t>
      </w:r>
      <w:bookmarkEnd w:id="866"/>
      <w:bookmarkEnd w:id="867"/>
    </w:p>
    <w:p w14:paraId="5FE872F3" w14:textId="0B6FEE16" w:rsidR="00AB5CEC" w:rsidRDefault="00AB5CEC" w:rsidP="00AB5CEC">
      <w:pPr>
        <w:pStyle w:val="H6"/>
      </w:pPr>
      <w:bookmarkStart w:id="868" w:name="_CRA_3_1_2_3_3_1"/>
      <w:r w:rsidRPr="00992C37">
        <w:rPr>
          <w:lang w:eastAsia="zh-CN"/>
        </w:rPr>
        <w:t>A.3.1.2</w:t>
      </w:r>
      <w:r>
        <w:rPr>
          <w:lang w:eastAsia="zh-CN"/>
        </w:rPr>
        <w:t>.3.3</w:t>
      </w:r>
      <w:r>
        <w:t>.1</w:t>
      </w:r>
      <w:r>
        <w:tab/>
        <w:t>GET</w:t>
      </w:r>
    </w:p>
    <w:bookmarkEnd w:id="868"/>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bookmarkStart w:id="869" w:name="_CRTableA_3_1_2_3_31"/>
      <w:r>
        <w:lastRenderedPageBreak/>
        <w:t>Table</w:t>
      </w:r>
      <w:r>
        <w:rPr>
          <w:noProof/>
        </w:rPr>
        <w:t> </w:t>
      </w:r>
      <w:bookmarkEnd w:id="869"/>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C46874">
            <w:pPr>
              <w:pStyle w:val="TAH"/>
            </w:pPr>
            <w:r>
              <w:t>Description</w:t>
            </w:r>
          </w:p>
        </w:tc>
      </w:tr>
      <w:tr w:rsidR="00AB5CEC" w14:paraId="2AEB558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C46874">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C46874">
            <w:pPr>
              <w:pStyle w:val="TAL"/>
              <w:rPr>
                <w:lang w:val="en-US"/>
              </w:rPr>
            </w:pPr>
            <w:r w:rsidRPr="004F79CD">
              <w:rPr>
                <w:lang w:val="en-US"/>
              </w:rPr>
              <w:t>When set to 1 (Deregister) it cancels the subscription.</w:t>
            </w:r>
          </w:p>
        </w:tc>
      </w:tr>
      <w:tr w:rsidR="00AB5CEC" w14:paraId="40578FB9"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C46874">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bookmarkStart w:id="870" w:name="_CRTableA_3_1_2_3_32"/>
      <w:r>
        <w:t xml:space="preserve">Table </w:t>
      </w:r>
      <w:bookmarkEnd w:id="870"/>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C46874">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C46874">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C46874">
            <w:pPr>
              <w:pStyle w:val="TAH"/>
            </w:pPr>
            <w:r>
              <w:t>Response</w:t>
            </w:r>
          </w:p>
          <w:p w14:paraId="0392733D" w14:textId="77777777" w:rsidR="00AB5CEC" w:rsidRDefault="00AB5CEC"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C46874">
            <w:pPr>
              <w:pStyle w:val="TAH"/>
            </w:pPr>
            <w:r>
              <w:t>Description</w:t>
            </w:r>
          </w:p>
        </w:tc>
      </w:tr>
      <w:tr w:rsidR="00AB5CEC" w14:paraId="252C4978"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C46874">
            <w:pPr>
              <w:pStyle w:val="TAL"/>
            </w:pPr>
            <w:r>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C46874">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C46874">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C46874">
            <w:pPr>
              <w:pStyle w:val="TAL"/>
            </w:pPr>
            <w:r>
              <w:t xml:space="preserve">MBMS resource state information at the </w:t>
            </w:r>
            <w:r>
              <w:rPr>
                <w:lang w:val="en-US"/>
              </w:rPr>
              <w:t>SNRM-C</w:t>
            </w:r>
            <w:r>
              <w:t>.</w:t>
            </w:r>
          </w:p>
        </w:tc>
      </w:tr>
      <w:tr w:rsidR="00AB5CEC" w14:paraId="5FECD94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C46874">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bookmarkStart w:id="871" w:name="_CRTableA_3_1_2_3_33"/>
      <w:r>
        <w:t>Table</w:t>
      </w:r>
      <w:r>
        <w:rPr>
          <w:noProof/>
        </w:rPr>
        <w:t> </w:t>
      </w:r>
      <w:bookmarkEnd w:id="871"/>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C46874">
            <w:pPr>
              <w:pStyle w:val="TAH"/>
            </w:pPr>
            <w:r>
              <w:t>Description</w:t>
            </w:r>
          </w:p>
        </w:tc>
      </w:tr>
      <w:tr w:rsidR="00AB5CEC" w14:paraId="18CF5E1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C46874">
            <w:pPr>
              <w:pStyle w:val="TAL"/>
              <w:rPr>
                <w:lang w:val="en-US"/>
              </w:rPr>
            </w:pPr>
            <w:r w:rsidRPr="004F79CD">
              <w:rPr>
                <w:lang w:val="en-US"/>
              </w:rPr>
              <w:t>Sequence number of the notification.</w:t>
            </w:r>
          </w:p>
        </w:tc>
      </w:tr>
      <w:tr w:rsidR="00AB5CEC" w14:paraId="04C0011D"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3B0829">
      <w:pPr>
        <w:rPr>
          <w:lang w:eastAsia="zh-CN"/>
        </w:rPr>
      </w:pPr>
    </w:p>
    <w:p w14:paraId="3489D27C" w14:textId="330916D3" w:rsidR="00AB5CEC" w:rsidRDefault="00AB5CEC" w:rsidP="00AB5CEC">
      <w:pPr>
        <w:pStyle w:val="Heading3"/>
      </w:pPr>
      <w:bookmarkStart w:id="872" w:name="_CRA_3_1_3"/>
      <w:bookmarkStart w:id="873" w:name="_Toc106982308"/>
      <w:bookmarkStart w:id="874" w:name="_Toc218596251"/>
      <w:bookmarkEnd w:id="872"/>
      <w:r>
        <w:t>A.3.1.3</w:t>
      </w:r>
      <w:r>
        <w:tab/>
        <w:t>Data Model</w:t>
      </w:r>
      <w:bookmarkEnd w:id="874"/>
    </w:p>
    <w:p w14:paraId="265CAB8D" w14:textId="4BB0CCCD" w:rsidR="00AB5CEC" w:rsidRDefault="00AB5CEC" w:rsidP="00AB5CEC">
      <w:pPr>
        <w:pStyle w:val="Heading4"/>
      </w:pPr>
      <w:bookmarkStart w:id="875" w:name="_CRA_3_1_3_1"/>
      <w:bookmarkStart w:id="876" w:name="_Toc218596252"/>
      <w:bookmarkEnd w:id="875"/>
      <w:r>
        <w:t>A.3.1.3.1</w:t>
      </w:r>
      <w:r>
        <w:tab/>
        <w:t>General</w:t>
      </w:r>
      <w:bookmarkEnd w:id="876"/>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Table A.3.1.3.1-1 specifies the data types defined specifically for the SU_MbmsResourceManagement API service.</w:t>
      </w:r>
    </w:p>
    <w:p w14:paraId="42776BF1" w14:textId="77777777" w:rsidR="00AB5CEC" w:rsidRDefault="00AB5CEC" w:rsidP="00AB5CEC">
      <w:pPr>
        <w:pStyle w:val="TH"/>
      </w:pPr>
      <w:bookmarkStart w:id="877" w:name="_CRTableA_2_1_3_11"/>
      <w:r>
        <w:t>Table </w:t>
      </w:r>
      <w:bookmarkEnd w:id="877"/>
      <w:r>
        <w:t>A.2.1.3.1-1: SU_MbmsResourceManagement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225"/>
        <w:gridCol w:w="1247"/>
      </w:tblGrid>
      <w:tr w:rsidR="00AB5CEC" w14:paraId="1DB0AB0C" w14:textId="77777777" w:rsidTr="00DC1D9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C4687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C46874">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C46874">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C46874">
            <w:pPr>
              <w:pStyle w:val="TAH"/>
            </w:pPr>
            <w:r>
              <w:t>Applicability</w:t>
            </w:r>
          </w:p>
        </w:tc>
      </w:tr>
      <w:tr w:rsidR="00AB5CEC" w14:paraId="22D1F501" w14:textId="77777777" w:rsidTr="00DC1D96">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DC1D96">
            <w:pPr>
              <w:pStyle w:val="TAC"/>
            </w:pPr>
            <w:r>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DC1D96">
            <w:pPr>
              <w:pStyle w:val="TAC"/>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DC1D96">
            <w:pPr>
              <w:pStyle w:val="TAC"/>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DC1D96">
            <w:pPr>
              <w:pStyle w:val="TAC"/>
              <w:rPr>
                <w:rFonts w:cs="Arial"/>
                <w:szCs w:val="18"/>
              </w:rPr>
            </w:pPr>
          </w:p>
        </w:tc>
      </w:tr>
      <w:tr w:rsidR="00AB5CEC" w14:paraId="7F2F0149" w14:textId="77777777" w:rsidTr="00DC1D96">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DC1D96">
            <w:pPr>
              <w:pStyle w:val="TAC"/>
            </w:pPr>
            <w:r w:rsidRPr="009A0DEA">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DC1D96">
            <w:pPr>
              <w:pStyle w:val="TAC"/>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DC1D96">
            <w:pPr>
              <w:pStyle w:val="TAC"/>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DC1D96">
            <w:pPr>
              <w:pStyle w:val="TAC"/>
              <w:rPr>
                <w:rFonts w:cs="Arial"/>
                <w:szCs w:val="18"/>
              </w:rPr>
            </w:pPr>
          </w:p>
        </w:tc>
      </w:tr>
      <w:tr w:rsidR="00AB5CEC" w14:paraId="4575642E" w14:textId="77777777" w:rsidTr="00DC1D96">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DC1D96">
            <w:pPr>
              <w:pStyle w:val="TAC"/>
            </w:pPr>
            <w:r>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DC1D96">
            <w:pPr>
              <w:pStyle w:val="TAC"/>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DC1D96">
            <w:pPr>
              <w:pStyle w:val="TAC"/>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DC1D96">
            <w:pPr>
              <w:pStyle w:val="TAC"/>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r w:rsidRPr="005E3513">
        <w:t xml:space="preserve">SU_MbmsResourceManagement </w:t>
      </w:r>
      <w:r>
        <w:t xml:space="preserve">API service. </w:t>
      </w:r>
    </w:p>
    <w:p w14:paraId="3D206524" w14:textId="055D9C8E" w:rsidR="00AB5CEC" w:rsidRDefault="00AB5CEC" w:rsidP="00AB5CEC">
      <w:pPr>
        <w:pStyle w:val="TH"/>
      </w:pPr>
      <w:bookmarkStart w:id="878" w:name="_CRTableA_3_1_3_12"/>
      <w:r>
        <w:t>Table </w:t>
      </w:r>
      <w:bookmarkEnd w:id="878"/>
      <w:r>
        <w:t>A.3.1.3.1-2: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2"/>
        <w:gridCol w:w="1935"/>
        <w:gridCol w:w="3792"/>
        <w:gridCol w:w="1236"/>
      </w:tblGrid>
      <w:tr w:rsidR="00AB5CEC" w14:paraId="6D63AE95" w14:textId="77777777" w:rsidTr="00DC1D9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C46874">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C46874">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C46874">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C46874">
            <w:pPr>
              <w:pStyle w:val="TAH"/>
            </w:pPr>
            <w:r>
              <w:t>Applicability</w:t>
            </w:r>
          </w:p>
        </w:tc>
      </w:tr>
      <w:tr w:rsidR="00AB5CEC" w14:paraId="3C20F0BA" w14:textId="77777777" w:rsidTr="00DC1D96">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C46874">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C46874">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C46874">
            <w:pPr>
              <w:pStyle w:val="TAL"/>
              <w:rPr>
                <w:rFonts w:cs="Arial"/>
                <w:szCs w:val="18"/>
              </w:rPr>
            </w:pPr>
          </w:p>
        </w:tc>
      </w:tr>
      <w:tr w:rsidR="00AB5CEC" w14:paraId="1A310FF6" w14:textId="77777777" w:rsidTr="00DC1D96">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C46874">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C46874">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C46874">
            <w:pPr>
              <w:pStyle w:val="TAL"/>
              <w:rPr>
                <w:rFonts w:cs="Arial"/>
                <w:szCs w:val="18"/>
              </w:rPr>
            </w:pPr>
          </w:p>
        </w:tc>
      </w:tr>
      <w:tr w:rsidR="00AB5CEC" w14:paraId="496E884B" w14:textId="77777777" w:rsidTr="00DC1D96">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C46874">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C46874">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C46874">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879" w:name="_CRA_3_1_3_2"/>
      <w:bookmarkStart w:id="880" w:name="_Toc218596253"/>
      <w:bookmarkEnd w:id="879"/>
      <w:r>
        <w:lastRenderedPageBreak/>
        <w:t>A.3.1.3.2</w:t>
      </w:r>
      <w:r>
        <w:tab/>
        <w:t>Structured data types</w:t>
      </w:r>
      <w:bookmarkEnd w:id="880"/>
    </w:p>
    <w:p w14:paraId="77BA98FF" w14:textId="77471B41" w:rsidR="00AB5CEC" w:rsidRDefault="00AB5CEC" w:rsidP="00AB5CEC">
      <w:pPr>
        <w:pStyle w:val="Heading5"/>
      </w:pPr>
      <w:bookmarkStart w:id="881" w:name="_CRA_3_1_3_2_1"/>
      <w:bookmarkStart w:id="882" w:name="_Toc218596254"/>
      <w:bookmarkEnd w:id="881"/>
      <w:r>
        <w:t>A.3.1.3.2.1</w:t>
      </w:r>
      <w:r>
        <w:tab/>
        <w:t>Type: MbmsResourceConfig</w:t>
      </w:r>
      <w:bookmarkEnd w:id="882"/>
    </w:p>
    <w:p w14:paraId="4C8C79A1" w14:textId="1D05F348" w:rsidR="00AB5CEC" w:rsidRDefault="00AB5CEC" w:rsidP="00AB5CEC">
      <w:pPr>
        <w:pStyle w:val="TH"/>
      </w:pPr>
      <w:bookmarkStart w:id="883" w:name="_CRTableA_3_1_3_2_11"/>
      <w:r>
        <w:rPr>
          <w:noProof/>
        </w:rPr>
        <w:t>Table </w:t>
      </w:r>
      <w:bookmarkEnd w:id="883"/>
      <w:r>
        <w:rPr>
          <w:noProof/>
        </w:rPr>
        <w:t>A.3.1.3.2.1</w:t>
      </w:r>
      <w:r>
        <w:t xml:space="preserve">-1: </w:t>
      </w:r>
      <w:r>
        <w:rPr>
          <w:noProof/>
        </w:rPr>
        <w:t xml:space="preserve">Definition of type </w:t>
      </w:r>
      <w:r>
        <w:t>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Pr="003B0829" w:rsidRDefault="00AB5CEC"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C46874">
            <w:pPr>
              <w:pStyle w:val="TAH"/>
              <w:rPr>
                <w:rFonts w:cs="Arial"/>
                <w:szCs w:val="18"/>
              </w:rPr>
            </w:pPr>
            <w:r>
              <w:t>Applicability</w:t>
            </w:r>
          </w:p>
        </w:tc>
      </w:tr>
      <w:tr w:rsidR="00AB5CEC" w14:paraId="1E1389A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C46874">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C46874">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C46874">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C46874">
            <w:pPr>
              <w:pStyle w:val="TAL"/>
              <w:rPr>
                <w:rFonts w:cs="Arial"/>
                <w:szCs w:val="18"/>
              </w:rPr>
            </w:pPr>
          </w:p>
        </w:tc>
      </w:tr>
      <w:tr w:rsidR="00AB5CEC" w14:paraId="1E2D962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C46874">
            <w:pPr>
              <w:pStyle w:val="TAL"/>
            </w:pPr>
            <w:r w:rsidRPr="00010473">
              <w:t>alternativeTmgi</w:t>
            </w:r>
            <w:r>
              <w:t>s</w:t>
            </w:r>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C46874">
            <w:pPr>
              <w:pStyle w:val="TAL"/>
            </w:pPr>
            <w:r>
              <w:t>Array(Tmgi)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C46874">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C46874">
            <w:pPr>
              <w:pStyle w:val="TAL"/>
              <w:rPr>
                <w:rFonts w:cs="Arial"/>
                <w:szCs w:val="18"/>
              </w:rPr>
            </w:pPr>
          </w:p>
        </w:tc>
      </w:tr>
      <w:tr w:rsidR="00AB5CEC" w14:paraId="1A7F2B5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C46874">
            <w:pPr>
              <w:pStyle w:val="TAL"/>
            </w:pPr>
            <w:r>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C46874">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C46874">
            <w:pPr>
              <w:pStyle w:val="TAL"/>
              <w:rPr>
                <w:rFonts w:cs="Arial"/>
                <w:szCs w:val="18"/>
              </w:rPr>
            </w:pPr>
            <w:r w:rsidRPr="00004F96">
              <w:rPr>
                <w:lang w:eastAsia="zh-CN"/>
              </w:rPr>
              <w:t>QCI information used by the ProSe UE-Network Relay to determine the ProSe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C46874">
            <w:pPr>
              <w:pStyle w:val="TAL"/>
              <w:rPr>
                <w:rFonts w:cs="Arial"/>
                <w:szCs w:val="18"/>
              </w:rPr>
            </w:pPr>
          </w:p>
        </w:tc>
      </w:tr>
      <w:tr w:rsidR="00AB5CEC" w14:paraId="4B006FB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C46874">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C46874">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C46874">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C46874">
            <w:pPr>
              <w:pStyle w:val="TAL"/>
              <w:rPr>
                <w:rFonts w:cs="Arial"/>
                <w:szCs w:val="18"/>
              </w:rPr>
            </w:pPr>
          </w:p>
        </w:tc>
      </w:tr>
      <w:tr w:rsidR="00AB5CEC" w14:paraId="30BBB9B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C46874">
            <w:pPr>
              <w:pStyle w:val="TAL"/>
            </w:pPr>
            <w:r>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C46874">
            <w:pPr>
              <w:pStyle w:val="TAL"/>
            </w:pPr>
            <w:r>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C46874">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C46874">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C46874">
            <w:pPr>
              <w:pStyle w:val="TAL"/>
              <w:rPr>
                <w:rFonts w:cs="Arial"/>
                <w:szCs w:val="18"/>
              </w:rPr>
            </w:pPr>
          </w:p>
        </w:tc>
      </w:tr>
      <w:tr w:rsidR="00AB5CEC" w14:paraId="0BE654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C46874">
            <w:pPr>
              <w:pStyle w:val="TAL"/>
            </w:pPr>
            <w:r>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C46874">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C46874">
            <w:pPr>
              <w:pStyle w:val="TAL"/>
              <w:rPr>
                <w:rFonts w:cs="Arial"/>
                <w:szCs w:val="18"/>
              </w:rPr>
            </w:pPr>
          </w:p>
        </w:tc>
      </w:tr>
      <w:tr w:rsidR="00AB5CEC" w14:paraId="67ABD02E"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C46874">
            <w:pPr>
              <w:pStyle w:val="TAL"/>
            </w:pPr>
            <w:r>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C46874">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C46874">
            <w:pPr>
              <w:pStyle w:val="TAL"/>
              <w:rPr>
                <w:rFonts w:cs="Arial"/>
                <w:szCs w:val="18"/>
              </w:rPr>
            </w:pPr>
          </w:p>
        </w:tc>
      </w:tr>
      <w:tr w:rsidR="00AB5CEC" w14:paraId="64E732B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C46874">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C46874">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C46874">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C46874">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884" w:name="_CRA_3_1_3_2_2"/>
      <w:bookmarkStart w:id="885" w:name="_Toc218596255"/>
      <w:bookmarkEnd w:id="884"/>
      <w:r>
        <w:t>A.3.1.3.2.2</w:t>
      </w:r>
      <w:r>
        <w:tab/>
        <w:t xml:space="preserve">Type: </w:t>
      </w:r>
      <w:r w:rsidRPr="00DD12D6">
        <w:t>MbmsResourceMonitoringConfig</w:t>
      </w:r>
      <w:bookmarkEnd w:id="885"/>
    </w:p>
    <w:p w14:paraId="687A5789" w14:textId="7F735DF5" w:rsidR="00AB5CEC" w:rsidRDefault="00AB5CEC" w:rsidP="00AB5CEC">
      <w:pPr>
        <w:pStyle w:val="TH"/>
      </w:pPr>
      <w:bookmarkStart w:id="886" w:name="_CRTableA_3_1_3_2_21"/>
      <w:r>
        <w:rPr>
          <w:noProof/>
        </w:rPr>
        <w:t>Table </w:t>
      </w:r>
      <w:bookmarkEnd w:id="886"/>
      <w:r>
        <w:rPr>
          <w:noProof/>
        </w:rPr>
        <w:t>A.3.1.3.2.2</w:t>
      </w:r>
      <w:r>
        <w:t xml:space="preserve">-1: </w:t>
      </w:r>
      <w:r>
        <w:rPr>
          <w:noProof/>
        </w:rPr>
        <w:t xml:space="preserve">Definition of type </w:t>
      </w:r>
      <w:r w:rsidRPr="00DD12D6">
        <w:t>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Pr="003B0829" w:rsidRDefault="00AB5CEC"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C46874">
            <w:pPr>
              <w:pStyle w:val="TAH"/>
              <w:rPr>
                <w:rFonts w:cs="Arial"/>
                <w:szCs w:val="18"/>
              </w:rPr>
            </w:pPr>
            <w:r>
              <w:t>Applicability</w:t>
            </w:r>
          </w:p>
        </w:tc>
      </w:tr>
      <w:tr w:rsidR="00AB5CEC" w14:paraId="247C9E5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C46874">
            <w:pPr>
              <w:pStyle w:val="TAL"/>
            </w:pPr>
            <w:r w:rsidRPr="000114F6">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C46874">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C46874">
            <w:pPr>
              <w:pStyle w:val="TAL"/>
              <w:rPr>
                <w:rFonts w:cs="Arial"/>
                <w:szCs w:val="18"/>
              </w:rPr>
            </w:pPr>
          </w:p>
        </w:tc>
      </w:tr>
      <w:tr w:rsidR="00AB5CEC" w14:paraId="44EECED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C46874">
            <w:pPr>
              <w:pStyle w:val="TAL"/>
            </w:pPr>
            <w:r w:rsidRPr="00A16245">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C46874">
            <w:pPr>
              <w:pStyle w:val="TAL"/>
              <w:rPr>
                <w:rFonts w:cs="Arial"/>
                <w:szCs w:val="18"/>
              </w:rPr>
            </w:pPr>
            <w:r>
              <w:t>Indicates if the unicast resource related to the MBMS berare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C46874">
            <w:pPr>
              <w:pStyle w:val="TAL"/>
              <w:rPr>
                <w:rFonts w:cs="Arial"/>
                <w:szCs w:val="18"/>
              </w:rPr>
            </w:pPr>
          </w:p>
        </w:tc>
      </w:tr>
      <w:tr w:rsidR="00AB5CEC" w14:paraId="2AA420B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C46874">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C46874">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C46874">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887" w:name="_CRA_3_1_3_2_3"/>
      <w:bookmarkStart w:id="888" w:name="_Toc218596256"/>
      <w:bookmarkEnd w:id="887"/>
      <w:r>
        <w:lastRenderedPageBreak/>
        <w:t>A.3.1.3.2.3</w:t>
      </w:r>
      <w:r>
        <w:tab/>
        <w:t xml:space="preserve">Type: </w:t>
      </w:r>
      <w:r w:rsidRPr="00325576">
        <w:t>MbmsResourceState</w:t>
      </w:r>
      <w:bookmarkEnd w:id="888"/>
    </w:p>
    <w:p w14:paraId="096BBB62" w14:textId="4FD0F6DF" w:rsidR="00AB5CEC" w:rsidRDefault="00AB5CEC" w:rsidP="00AB5CEC">
      <w:pPr>
        <w:pStyle w:val="TH"/>
      </w:pPr>
      <w:bookmarkStart w:id="889" w:name="_CRTableA_3_1_3_2_31"/>
      <w:r>
        <w:rPr>
          <w:noProof/>
        </w:rPr>
        <w:t>Table </w:t>
      </w:r>
      <w:bookmarkEnd w:id="889"/>
      <w:r>
        <w:rPr>
          <w:noProof/>
        </w:rPr>
        <w:t>A.3.1.3.2.3</w:t>
      </w:r>
      <w:r>
        <w:t>-</w:t>
      </w:r>
      <w:r w:rsidR="005B4C6A">
        <w:t>1</w:t>
      </w:r>
      <w:r>
        <w:t xml:space="preserve">: </w:t>
      </w:r>
      <w:r>
        <w:rPr>
          <w:noProof/>
        </w:rPr>
        <w:t xml:space="preserve">Definition of type </w:t>
      </w:r>
      <w:r w:rsidRPr="00325576">
        <w:t>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Pr="003B0829" w:rsidRDefault="00AB5CEC" w:rsidP="003B0829">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C46874">
            <w:pPr>
              <w:pStyle w:val="TAH"/>
              <w:rPr>
                <w:rFonts w:cs="Arial"/>
                <w:szCs w:val="18"/>
              </w:rPr>
            </w:pPr>
            <w:r>
              <w:t>Applicability</w:t>
            </w:r>
          </w:p>
        </w:tc>
      </w:tr>
      <w:tr w:rsidR="00AB5CEC" w14:paraId="78E9361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C46874">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C46874">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C46874">
            <w:pPr>
              <w:pStyle w:val="TAL"/>
              <w:rPr>
                <w:rFonts w:cs="Arial"/>
                <w:szCs w:val="18"/>
              </w:rPr>
            </w:pPr>
            <w:r w:rsidRPr="00024AB3">
              <w:rPr>
                <w:rFonts w:cs="Arial"/>
                <w:szCs w:val="18"/>
              </w:rPr>
              <w:t xml:space="preserve">Temprorary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C46874">
            <w:pPr>
              <w:pStyle w:val="TAL"/>
              <w:rPr>
                <w:rFonts w:cs="Arial"/>
                <w:szCs w:val="18"/>
              </w:rPr>
            </w:pPr>
          </w:p>
        </w:tc>
      </w:tr>
      <w:tr w:rsidR="00AB5CEC" w14:paraId="37C9DB2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C46874">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C46874">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C46874">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C46874">
            <w:pPr>
              <w:pStyle w:val="TAL"/>
              <w:rPr>
                <w:rFonts w:cs="Arial"/>
                <w:szCs w:val="18"/>
              </w:rPr>
            </w:pPr>
          </w:p>
        </w:tc>
      </w:tr>
      <w:tr w:rsidR="00AB5CEC" w14:paraId="029F62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C46874">
            <w:pPr>
              <w:pStyle w:val="TAL"/>
            </w:pPr>
            <w:r w:rsidRPr="003A26BA">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C46874">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C46874">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C46874">
            <w:pPr>
              <w:pStyle w:val="TAL"/>
              <w:rPr>
                <w:rFonts w:cs="Arial"/>
                <w:szCs w:val="18"/>
              </w:rPr>
            </w:pPr>
          </w:p>
        </w:tc>
      </w:tr>
      <w:tr w:rsidR="00AB5CEC" w14:paraId="5B80734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C46874">
            <w:pPr>
              <w:pStyle w:val="TAL"/>
            </w:pPr>
            <w:r w:rsidRPr="00821207">
              <w:t>suspen</w:t>
            </w:r>
            <w:r>
              <w:t>ding</w:t>
            </w:r>
            <w:r w:rsidRPr="00821207">
              <w:t>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C46874">
            <w:pPr>
              <w:pStyle w:val="TAL"/>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C46874">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C46874">
            <w:pPr>
              <w:pStyle w:val="TAL"/>
              <w:rPr>
                <w:rFonts w:cs="Arial"/>
                <w:szCs w:val="18"/>
              </w:rPr>
            </w:pPr>
          </w:p>
        </w:tc>
      </w:tr>
      <w:tr w:rsidR="00AB5CEC" w14:paraId="2364F8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C46874">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C4687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C46874">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C46874">
            <w:pPr>
              <w:pStyle w:val="TAL"/>
              <w:rPr>
                <w:rFonts w:cs="Arial"/>
                <w:szCs w:val="18"/>
              </w:rPr>
            </w:pPr>
          </w:p>
        </w:tc>
      </w:tr>
      <w:bookmarkEnd w:id="873"/>
    </w:tbl>
    <w:p w14:paraId="738FD18B" w14:textId="77777777" w:rsidR="00AB5CEC" w:rsidRPr="002163C6" w:rsidRDefault="00AB5CEC" w:rsidP="003B0829">
      <w:pPr>
        <w:rPr>
          <w:lang w:eastAsia="zh-CN"/>
        </w:rPr>
      </w:pPr>
    </w:p>
    <w:p w14:paraId="6F66AD3E" w14:textId="7EDB6090" w:rsidR="00AB5CEC" w:rsidRPr="00826514" w:rsidRDefault="00AB5CEC" w:rsidP="00AB5CEC">
      <w:pPr>
        <w:pStyle w:val="Heading3"/>
      </w:pPr>
      <w:bookmarkStart w:id="890" w:name="_CRA_3_1_4"/>
      <w:bookmarkStart w:id="891" w:name="_Toc106982310"/>
      <w:bookmarkStart w:id="892" w:name="_Toc218596257"/>
      <w:bookmarkEnd w:id="890"/>
      <w:r>
        <w:rPr>
          <w:lang w:eastAsia="zh-CN"/>
        </w:rPr>
        <w:t>A.3</w:t>
      </w:r>
      <w:r w:rsidRPr="00F91E7D">
        <w:rPr>
          <w:lang w:eastAsia="zh-CN"/>
        </w:rPr>
        <w:t>.1.4</w:t>
      </w:r>
      <w:r w:rsidRPr="00826514">
        <w:tab/>
        <w:t>Error Handling</w:t>
      </w:r>
      <w:bookmarkEnd w:id="891"/>
      <w:bookmarkEnd w:id="892"/>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893" w:name="_CRA_3_1_5"/>
      <w:bookmarkStart w:id="894" w:name="_Toc106982311"/>
      <w:bookmarkStart w:id="895" w:name="_Toc218596258"/>
      <w:bookmarkEnd w:id="893"/>
      <w:r>
        <w:t>A.3.1.5</w:t>
      </w:r>
      <w:r>
        <w:tab/>
        <w:t>CDDL Specification</w:t>
      </w:r>
      <w:bookmarkEnd w:id="894"/>
      <w:bookmarkEnd w:id="895"/>
    </w:p>
    <w:p w14:paraId="2D3A0865" w14:textId="2FBCAD6E" w:rsidR="00AB5CEC" w:rsidRDefault="00AB5CEC" w:rsidP="00AB5CEC">
      <w:pPr>
        <w:pStyle w:val="Heading4"/>
        <w:rPr>
          <w:lang w:eastAsia="zh-CN"/>
        </w:rPr>
      </w:pPr>
      <w:bookmarkStart w:id="896" w:name="_CRA_3_1_5_1"/>
      <w:bookmarkStart w:id="897" w:name="_Toc106982312"/>
      <w:bookmarkStart w:id="898" w:name="_Toc218596259"/>
      <w:bookmarkEnd w:id="896"/>
      <w:r>
        <w:t>A.3.1.5</w:t>
      </w:r>
      <w:r>
        <w:rPr>
          <w:lang w:eastAsia="zh-CN"/>
        </w:rPr>
        <w:t>.1</w:t>
      </w:r>
      <w:r>
        <w:rPr>
          <w:lang w:eastAsia="zh-CN"/>
        </w:rPr>
        <w:tab/>
        <w:t>Introduction</w:t>
      </w:r>
      <w:bookmarkEnd w:id="897"/>
      <w:bookmarkEnd w:id="898"/>
    </w:p>
    <w:p w14:paraId="2660D566" w14:textId="061C6B3E"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w:t>
      </w:r>
      <w:r w:rsidR="000143BF">
        <w:rPr>
          <w:lang w:eastAsia="zh-CN"/>
        </w:rPr>
        <w:t>7</w:t>
      </w:r>
      <w:r>
        <w:rPr>
          <w:lang w:eastAsia="zh-CN"/>
        </w:rPr>
        <w:t>]</w:t>
      </w:r>
      <w:r w:rsidRPr="00987AA2">
        <w:t xml:space="preserve">. </w:t>
      </w:r>
    </w:p>
    <w:p w14:paraId="6BE76133" w14:textId="0B4AF009"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w:t>
      </w:r>
      <w:r w:rsidR="00DA556B">
        <w:t>30</w:t>
      </w:r>
      <w:r>
        <w:t xml:space="preserve">] and provides corresponding representation of the </w:t>
      </w:r>
      <w:r>
        <w:rPr>
          <w:lang w:eastAsia="zh-CN"/>
        </w:rPr>
        <w:t>SU_MbmsResourceManagement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899" w:name="_CRA_3_1_5_2"/>
      <w:bookmarkStart w:id="900" w:name="_Toc106982313"/>
      <w:bookmarkStart w:id="901" w:name="_Toc218596260"/>
      <w:bookmarkEnd w:id="899"/>
      <w:r>
        <w:t>A.3.1.5</w:t>
      </w:r>
      <w:r>
        <w:rPr>
          <w:lang w:eastAsia="zh-CN"/>
        </w:rPr>
        <w:t>.2</w:t>
      </w:r>
      <w:r>
        <w:rPr>
          <w:lang w:eastAsia="zh-CN"/>
        </w:rPr>
        <w:tab/>
        <w:t>CDDL document</w:t>
      </w:r>
      <w:bookmarkEnd w:id="900"/>
      <w:bookmarkEnd w:id="901"/>
    </w:p>
    <w:p w14:paraId="4B7A8910" w14:textId="77777777" w:rsidR="00AB5CEC" w:rsidRPr="0074734D" w:rsidRDefault="00AB5CEC" w:rsidP="003B0829">
      <w:pPr>
        <w:pStyle w:val="PL"/>
      </w:pPr>
      <w:r w:rsidRPr="0074734D">
        <w:t>;;; MbmsResourceConfig</w:t>
      </w:r>
    </w:p>
    <w:p w14:paraId="36E905B4" w14:textId="77777777" w:rsidR="00AB5CEC" w:rsidRPr="0074734D" w:rsidRDefault="00AB5CEC" w:rsidP="003B0829">
      <w:pPr>
        <w:pStyle w:val="PL"/>
      </w:pPr>
      <w:r w:rsidRPr="0074734D">
        <w:t>;;+ Represents MBMS resource configuration.</w:t>
      </w:r>
    </w:p>
    <w:p w14:paraId="248C8A88" w14:textId="77777777" w:rsidR="00AB5CEC" w:rsidRPr="0074734D" w:rsidRDefault="00AB5CEC" w:rsidP="003B0829">
      <w:pPr>
        <w:pStyle w:val="PL"/>
      </w:pPr>
      <w:r w:rsidRPr="0074734D">
        <w:t>MbmsResourceConfig = {</w:t>
      </w:r>
    </w:p>
    <w:p w14:paraId="3EAB4977" w14:textId="77777777" w:rsidR="00AB5CEC" w:rsidRPr="0074734D" w:rsidRDefault="00AB5CEC" w:rsidP="003B0829">
      <w:pPr>
        <w:pStyle w:val="PL"/>
      </w:pPr>
      <w:r w:rsidRPr="0074734D">
        <w:t xml:space="preserve"> tmgi: Tmgi</w:t>
      </w:r>
    </w:p>
    <w:p w14:paraId="4C2E2DB3" w14:textId="77777777" w:rsidR="00AB5CEC" w:rsidRPr="0074734D" w:rsidRDefault="00AB5CEC" w:rsidP="003B0829">
      <w:pPr>
        <w:pStyle w:val="PL"/>
      </w:pPr>
      <w:r w:rsidRPr="0074734D">
        <w:t xml:space="preserve"> ? alternativeTmgis: [+ Tmgi]</w:t>
      </w:r>
    </w:p>
    <w:p w14:paraId="229C1335" w14:textId="77777777" w:rsidR="00AB5CEC" w:rsidRPr="0074734D" w:rsidRDefault="00AB5CEC" w:rsidP="003B0829">
      <w:pPr>
        <w:pStyle w:val="PL"/>
      </w:pPr>
      <w:r w:rsidRPr="0074734D">
        <w:t xml:space="preserve"> ? qci: Uinteger</w:t>
      </w:r>
    </w:p>
    <w:p w14:paraId="5899904D" w14:textId="77777777" w:rsidR="00AB5CEC" w:rsidRPr="0074734D" w:rsidRDefault="00AB5CEC" w:rsidP="003B0829">
      <w:pPr>
        <w:pStyle w:val="PL"/>
      </w:pPr>
      <w:r w:rsidRPr="0074734D">
        <w:t xml:space="preserve"> ? frequency: Uinteger</w:t>
      </w:r>
    </w:p>
    <w:p w14:paraId="1641AEB8" w14:textId="77777777" w:rsidR="00AB5CEC" w:rsidRPr="0074734D" w:rsidRDefault="00AB5CEC" w:rsidP="003B0829">
      <w:pPr>
        <w:pStyle w:val="PL"/>
      </w:pPr>
      <w:r w:rsidRPr="0074734D">
        <w:t xml:space="preserve"> ? serviceAreas: [+ MbmsSaId]</w:t>
      </w:r>
    </w:p>
    <w:p w14:paraId="70D88D07" w14:textId="55766B87" w:rsidR="00AB5CEC" w:rsidRPr="0074734D" w:rsidRDefault="00AB5CEC" w:rsidP="003B0829">
      <w:pPr>
        <w:pStyle w:val="PL"/>
      </w:pPr>
      <w:r w:rsidRPr="0074734D">
        <w:t xml:space="preserve"> ? sdp: </w:t>
      </w:r>
      <w:r w:rsidR="00B221B9">
        <w:rPr>
          <w:lang w:eastAsia="zh-CN"/>
        </w:rPr>
        <w:t>tstr</w:t>
      </w:r>
    </w:p>
    <w:p w14:paraId="3EA72A9F" w14:textId="77777777" w:rsidR="00AB5CEC" w:rsidRPr="0074734D" w:rsidRDefault="00AB5CEC" w:rsidP="003B0829">
      <w:pPr>
        <w:pStyle w:val="PL"/>
      </w:pPr>
      <w:r w:rsidRPr="0074734D">
        <w:t xml:space="preserve"> ? rohcEnabled: bool</w:t>
      </w:r>
    </w:p>
    <w:p w14:paraId="2E1AF0F3" w14:textId="77777777" w:rsidR="00AB5CEC" w:rsidRPr="0074734D" w:rsidRDefault="00AB5CEC" w:rsidP="003B0829">
      <w:pPr>
        <w:pStyle w:val="PL"/>
      </w:pPr>
      <w:r w:rsidRPr="0074734D">
        <w:t xml:space="preserve"> ? monitorConfig: MbmsResourceMonitoringConfig</w:t>
      </w:r>
    </w:p>
    <w:p w14:paraId="544D5008" w14:textId="77777777" w:rsidR="00B221B9" w:rsidRPr="00950778" w:rsidRDefault="00B221B9" w:rsidP="00B221B9">
      <w:pPr>
        <w:pStyle w:val="PL"/>
        <w:rPr>
          <w:lang w:eastAsia="zh-CN"/>
        </w:rPr>
      </w:pPr>
      <w:r>
        <w:t xml:space="preserve"> </w:t>
      </w:r>
      <w:r w:rsidRPr="00F50330">
        <w:rPr>
          <w:lang w:eastAsia="zh-CN"/>
        </w:rPr>
        <w:t>* tstr =&gt; any</w:t>
      </w:r>
    </w:p>
    <w:p w14:paraId="5A9A764A" w14:textId="3504237D" w:rsidR="00AB5CEC" w:rsidRPr="0074734D" w:rsidRDefault="00AB5CEC" w:rsidP="003B0829">
      <w:pPr>
        <w:pStyle w:val="PL"/>
      </w:pPr>
      <w:r w:rsidRPr="0074734D">
        <w:t>}</w:t>
      </w:r>
    </w:p>
    <w:p w14:paraId="72B8D0D1" w14:textId="77777777" w:rsidR="00AB5CEC" w:rsidRPr="0074734D" w:rsidRDefault="00AB5CEC" w:rsidP="003B0829">
      <w:pPr>
        <w:pStyle w:val="PL"/>
      </w:pPr>
    </w:p>
    <w:p w14:paraId="372FDD42" w14:textId="77777777" w:rsidR="00AB5CEC" w:rsidRPr="0074734D" w:rsidRDefault="00AB5CEC" w:rsidP="003B0829">
      <w:pPr>
        <w:pStyle w:val="PL"/>
      </w:pPr>
      <w:r w:rsidRPr="0074734D">
        <w:t>;;; MbmsResourceMonitoringConfig</w:t>
      </w:r>
    </w:p>
    <w:p w14:paraId="42480637" w14:textId="77777777" w:rsidR="00AB5CEC" w:rsidRPr="0074734D" w:rsidRDefault="00AB5CEC" w:rsidP="003B0829">
      <w:pPr>
        <w:pStyle w:val="PL"/>
      </w:pPr>
      <w:r w:rsidRPr="0074734D">
        <w:t>;;+ Represents MBMS resource monitoring configuration, i.e. instructions for the VAL UE what to monitor in relation to the MBMS resource.</w:t>
      </w:r>
    </w:p>
    <w:p w14:paraId="602352A1" w14:textId="77777777" w:rsidR="00AB5CEC" w:rsidRPr="0074734D" w:rsidRDefault="00AB5CEC" w:rsidP="003B0829">
      <w:pPr>
        <w:pStyle w:val="PL"/>
      </w:pPr>
      <w:r w:rsidRPr="0074734D">
        <w:t>MbmsResourceMonitoringConfig = {</w:t>
      </w:r>
    </w:p>
    <w:p w14:paraId="4625E4D9" w14:textId="77777777" w:rsidR="00AB5CEC" w:rsidRPr="0074734D" w:rsidRDefault="00AB5CEC" w:rsidP="003B0829">
      <w:pPr>
        <w:pStyle w:val="PL"/>
      </w:pPr>
      <w:r w:rsidRPr="0074734D">
        <w:t xml:space="preserve"> ? receptionQuality: bool</w:t>
      </w:r>
    </w:p>
    <w:p w14:paraId="36C92410" w14:textId="77777777" w:rsidR="00AB5CEC" w:rsidRPr="0074734D" w:rsidRDefault="00AB5CEC" w:rsidP="003B0829">
      <w:pPr>
        <w:pStyle w:val="PL"/>
      </w:pPr>
      <w:r w:rsidRPr="0074734D">
        <w:t xml:space="preserve"> ? unicastResource: bool</w:t>
      </w:r>
    </w:p>
    <w:p w14:paraId="5D793B60" w14:textId="77777777" w:rsidR="00AB5CEC" w:rsidRPr="0074734D" w:rsidRDefault="00AB5CEC" w:rsidP="003B0829">
      <w:pPr>
        <w:pStyle w:val="PL"/>
      </w:pPr>
      <w:r w:rsidRPr="0074734D">
        <w:t xml:space="preserve"> ? suspension: bool</w:t>
      </w:r>
    </w:p>
    <w:p w14:paraId="1A319298" w14:textId="77777777" w:rsidR="00B221B9" w:rsidRPr="00950778" w:rsidRDefault="00B221B9" w:rsidP="00B221B9">
      <w:pPr>
        <w:pStyle w:val="PL"/>
        <w:rPr>
          <w:lang w:eastAsia="zh-CN"/>
        </w:rPr>
      </w:pPr>
      <w:r>
        <w:t xml:space="preserve"> </w:t>
      </w:r>
      <w:r w:rsidRPr="00F50330">
        <w:rPr>
          <w:lang w:eastAsia="zh-CN"/>
        </w:rPr>
        <w:t>* tstr =&gt; any</w:t>
      </w:r>
    </w:p>
    <w:p w14:paraId="0EE7A93F" w14:textId="7AD187C3" w:rsidR="00AB5CEC" w:rsidRPr="0074734D" w:rsidRDefault="00AB5CEC" w:rsidP="003B0829">
      <w:pPr>
        <w:pStyle w:val="PL"/>
      </w:pPr>
      <w:r w:rsidRPr="0074734D">
        <w:lastRenderedPageBreak/>
        <w:t>}</w:t>
      </w:r>
    </w:p>
    <w:p w14:paraId="6854816B" w14:textId="77777777" w:rsidR="00AB5CEC" w:rsidRPr="0074734D" w:rsidRDefault="00AB5CEC" w:rsidP="003B0829">
      <w:pPr>
        <w:pStyle w:val="PL"/>
      </w:pPr>
    </w:p>
    <w:p w14:paraId="0CF5D42B" w14:textId="77777777" w:rsidR="00AB5CEC" w:rsidRPr="0074734D" w:rsidRDefault="00AB5CEC" w:rsidP="003B0829">
      <w:pPr>
        <w:pStyle w:val="PL"/>
      </w:pPr>
      <w:r w:rsidRPr="0074734D">
        <w:t>;;; MbmsResourceState</w:t>
      </w:r>
    </w:p>
    <w:p w14:paraId="4DD9377C" w14:textId="77777777" w:rsidR="00AB5CEC" w:rsidRPr="0074734D" w:rsidRDefault="00AB5CEC" w:rsidP="003B0829">
      <w:pPr>
        <w:pStyle w:val="PL"/>
      </w:pPr>
      <w:r w:rsidRPr="0074734D">
        <w:t>;;+ Represents MBMS Resource state information as observed by the VAL UE.</w:t>
      </w:r>
    </w:p>
    <w:p w14:paraId="21325CED" w14:textId="77777777" w:rsidR="00AB5CEC" w:rsidRPr="0074734D" w:rsidRDefault="00AB5CEC" w:rsidP="003B0829">
      <w:pPr>
        <w:pStyle w:val="PL"/>
      </w:pPr>
      <w:r w:rsidRPr="0074734D">
        <w:t>MbmsResourceState = {</w:t>
      </w:r>
    </w:p>
    <w:p w14:paraId="2423B183" w14:textId="77777777" w:rsidR="00AB5CEC" w:rsidRPr="0074734D" w:rsidRDefault="00AB5CEC" w:rsidP="003B0829">
      <w:pPr>
        <w:pStyle w:val="PL"/>
      </w:pPr>
      <w:r w:rsidRPr="0074734D">
        <w:t xml:space="preserve"> tmgi: Tmgi</w:t>
      </w:r>
    </w:p>
    <w:p w14:paraId="085DB806" w14:textId="77777777" w:rsidR="00AB5CEC" w:rsidRPr="0074734D" w:rsidRDefault="00AB5CEC" w:rsidP="003B0829">
      <w:pPr>
        <w:pStyle w:val="PL"/>
      </w:pPr>
      <w:r w:rsidRPr="0074734D">
        <w:t xml:space="preserve"> monitoringConfig: MbmsResourceMonitoringConfig</w:t>
      </w:r>
    </w:p>
    <w:p w14:paraId="0E6971F5" w14:textId="77777777" w:rsidR="00AB5CEC" w:rsidRPr="0074734D" w:rsidRDefault="00AB5CEC" w:rsidP="003B0829">
      <w:pPr>
        <w:pStyle w:val="PL"/>
      </w:pPr>
      <w:r w:rsidRPr="0074734D">
        <w:t xml:space="preserve"> ? receptionQualityLevel: int</w:t>
      </w:r>
    </w:p>
    <w:p w14:paraId="7E458B2F" w14:textId="77777777" w:rsidR="00AB5CEC" w:rsidRPr="0074734D" w:rsidRDefault="00AB5CEC" w:rsidP="003B0829">
      <w:pPr>
        <w:pStyle w:val="PL"/>
      </w:pPr>
      <w:r w:rsidRPr="0074734D">
        <w:t xml:space="preserve"> ? suspendingState: bool</w:t>
      </w:r>
    </w:p>
    <w:p w14:paraId="4CF97958" w14:textId="77777777" w:rsidR="00AB5CEC" w:rsidRPr="0074734D" w:rsidRDefault="00AB5CEC" w:rsidP="003B0829">
      <w:pPr>
        <w:pStyle w:val="PL"/>
      </w:pPr>
      <w:r w:rsidRPr="0074734D">
        <w:t xml:space="preserve"> ? unicastListeningState: bool</w:t>
      </w:r>
    </w:p>
    <w:p w14:paraId="3BC1B1C5" w14:textId="77777777" w:rsidR="00B221B9" w:rsidRPr="00950778" w:rsidRDefault="00B221B9" w:rsidP="00B221B9">
      <w:pPr>
        <w:pStyle w:val="PL"/>
        <w:rPr>
          <w:lang w:eastAsia="zh-CN"/>
        </w:rPr>
      </w:pPr>
      <w:r>
        <w:t xml:space="preserve"> </w:t>
      </w:r>
      <w:r w:rsidRPr="00F50330">
        <w:rPr>
          <w:lang w:eastAsia="zh-CN"/>
        </w:rPr>
        <w:t>* tstr =&gt; any</w:t>
      </w:r>
    </w:p>
    <w:p w14:paraId="19B0F4C5" w14:textId="10CDB493" w:rsidR="00AB5CEC" w:rsidRPr="0074734D" w:rsidRDefault="00AB5CEC" w:rsidP="003B0829">
      <w:pPr>
        <w:pStyle w:val="PL"/>
      </w:pPr>
      <w:r w:rsidRPr="0074734D">
        <w:t>}</w:t>
      </w:r>
    </w:p>
    <w:p w14:paraId="34AAEE34" w14:textId="77777777" w:rsidR="00AB5CEC" w:rsidRPr="0074734D" w:rsidRDefault="00AB5CEC" w:rsidP="003B0829">
      <w:pPr>
        <w:pStyle w:val="PL"/>
      </w:pPr>
    </w:p>
    <w:p w14:paraId="1C81030E" w14:textId="77777777" w:rsidR="00AB5CEC" w:rsidRPr="0074734D" w:rsidRDefault="00AB5CEC" w:rsidP="003B0829">
      <w:pPr>
        <w:pStyle w:val="PL"/>
      </w:pPr>
      <w:r w:rsidRPr="0074734D">
        <w:t>;;; MbmsSaId</w:t>
      </w:r>
    </w:p>
    <w:p w14:paraId="1C5EF27A" w14:textId="77777777" w:rsidR="00AB5CEC" w:rsidRPr="0074734D" w:rsidRDefault="00AB5CEC" w:rsidP="003B0829">
      <w:pPr>
        <w:pStyle w:val="PL"/>
      </w:pPr>
      <w:r w:rsidRPr="0074734D">
        <w:t>;;+ Unique identifier of a MBMS serving area.</w:t>
      </w:r>
    </w:p>
    <w:p w14:paraId="0188E341" w14:textId="3B07FE39" w:rsidR="00AB5CEC" w:rsidRPr="0074734D" w:rsidRDefault="00AB5CEC" w:rsidP="003B0829">
      <w:pPr>
        <w:pStyle w:val="PL"/>
      </w:pPr>
      <w:r w:rsidRPr="0074734D">
        <w:t xml:space="preserve">MbmsSaId = </w:t>
      </w:r>
      <w:r w:rsidR="00B221B9">
        <w:rPr>
          <w:lang w:eastAsia="zh-CN"/>
        </w:rPr>
        <w:t>tstr</w:t>
      </w:r>
    </w:p>
    <w:p w14:paraId="7B82D92D" w14:textId="77777777" w:rsidR="00AB5CEC" w:rsidRPr="0074734D" w:rsidRDefault="00AB5CEC" w:rsidP="003B0829">
      <w:pPr>
        <w:pStyle w:val="PL"/>
      </w:pPr>
    </w:p>
    <w:p w14:paraId="65D285C3" w14:textId="77777777" w:rsidR="00AB5CEC" w:rsidRPr="0074734D" w:rsidRDefault="00AB5CEC" w:rsidP="003B0829">
      <w:pPr>
        <w:pStyle w:val="PL"/>
      </w:pPr>
      <w:r w:rsidRPr="0074734D">
        <w:t>;;; Tmgi</w:t>
      </w:r>
    </w:p>
    <w:p w14:paraId="58627D4E" w14:textId="54E739D2" w:rsidR="00AB5CEC" w:rsidRPr="0074734D" w:rsidRDefault="00AB5CEC" w:rsidP="003B0829">
      <w:pPr>
        <w:pStyle w:val="PL"/>
      </w:pPr>
      <w:r w:rsidRPr="0074734D">
        <w:t>;;+ Temporary Mobile Group Identity for use by MBMS.</w:t>
      </w:r>
    </w:p>
    <w:p w14:paraId="556DEFA7" w14:textId="77777777" w:rsidR="00AB5CEC" w:rsidRPr="0074734D" w:rsidRDefault="00AB5CEC" w:rsidP="003B0829">
      <w:pPr>
        <w:pStyle w:val="PL"/>
      </w:pPr>
      <w:r w:rsidRPr="0074734D">
        <w:t>Tmgi = bytes</w:t>
      </w:r>
    </w:p>
    <w:p w14:paraId="758FBD18" w14:textId="77777777" w:rsidR="00AB5CEC" w:rsidRPr="0074734D" w:rsidRDefault="00AB5CEC" w:rsidP="003B0829">
      <w:pPr>
        <w:pStyle w:val="PL"/>
      </w:pPr>
    </w:p>
    <w:p w14:paraId="26564359" w14:textId="77777777" w:rsidR="00AB5CEC" w:rsidRPr="0074734D" w:rsidRDefault="00AB5CEC" w:rsidP="003B0829">
      <w:pPr>
        <w:pStyle w:val="PL"/>
      </w:pPr>
      <w:r w:rsidRPr="0074734D">
        <w:t>;;; Uinteger</w:t>
      </w:r>
    </w:p>
    <w:p w14:paraId="56626A19" w14:textId="77777777" w:rsidR="00AB5CEC" w:rsidRPr="0074734D" w:rsidRDefault="00AB5CEC" w:rsidP="003B0829">
      <w:pPr>
        <w:pStyle w:val="PL"/>
      </w:pPr>
      <w:r w:rsidRPr="0074734D">
        <w:t>;;+ Unsigned Integer, i.e. only value 0 and integers above 0 are permissible.</w:t>
      </w:r>
    </w:p>
    <w:p w14:paraId="188D26D6" w14:textId="77777777" w:rsidR="00AB5CEC" w:rsidRPr="00AA1FFA" w:rsidRDefault="00AB5CEC" w:rsidP="003B0829">
      <w:pPr>
        <w:pStyle w:val="PL"/>
        <w:rPr>
          <w:lang w:val="sv-SE"/>
        </w:rPr>
      </w:pPr>
      <w:r w:rsidRPr="00C46874">
        <w:rPr>
          <w:lang w:val="sv-SE"/>
        </w:rPr>
        <w:t>Uinteger = int .ge 0</w:t>
      </w:r>
    </w:p>
    <w:p w14:paraId="3DF4F6E5" w14:textId="12F89DD9" w:rsidR="00293483" w:rsidRPr="00C46874" w:rsidRDefault="00293483" w:rsidP="00293483">
      <w:pPr>
        <w:pStyle w:val="Heading3"/>
        <w:rPr>
          <w:noProof/>
          <w:lang w:val="sv-SE"/>
        </w:rPr>
      </w:pPr>
      <w:bookmarkStart w:id="902" w:name="_CRA_3_1_6"/>
      <w:bookmarkStart w:id="903" w:name="_Toc218596261"/>
      <w:bookmarkEnd w:id="902"/>
      <w:r w:rsidRPr="00C46874">
        <w:rPr>
          <w:noProof/>
          <w:lang w:val="sv-SE"/>
        </w:rPr>
        <w:t>A.3.1.6</w:t>
      </w:r>
      <w:r w:rsidRPr="00C46874">
        <w:rPr>
          <w:noProof/>
          <w:lang w:val="sv-SE"/>
        </w:rPr>
        <w:tab/>
        <w:t>Media Types</w:t>
      </w:r>
      <w:bookmarkEnd w:id="903"/>
    </w:p>
    <w:p w14:paraId="687ADA57" w14:textId="77777777" w:rsidR="009D13B9" w:rsidRPr="00826514" w:rsidRDefault="009D13B9" w:rsidP="009D13B9">
      <w:pPr>
        <w:rPr>
          <w:lang w:val="en-US"/>
        </w:rPr>
      </w:pPr>
      <w:r>
        <w:rPr>
          <w:lang w:eastAsia="zh-CN"/>
        </w:rPr>
        <w:t>See clause A.4</w:t>
      </w:r>
      <w:r w:rsidRPr="00826514">
        <w:rPr>
          <w:lang w:val="en-US"/>
        </w:rPr>
        <w:t>.</w:t>
      </w:r>
    </w:p>
    <w:p w14:paraId="25F9ECB2" w14:textId="4639E577" w:rsidR="009D13B9" w:rsidRDefault="009D13B9" w:rsidP="009D13B9">
      <w:pPr>
        <w:pStyle w:val="Heading3"/>
        <w:rPr>
          <w:noProof/>
        </w:rPr>
      </w:pPr>
      <w:bookmarkStart w:id="904" w:name="_CRA_3_1_7"/>
      <w:bookmarkStart w:id="905" w:name="_Toc218596262"/>
      <w:bookmarkEnd w:id="904"/>
      <w:r>
        <w:rPr>
          <w:noProof/>
        </w:rPr>
        <w:t>A.3.1.7</w:t>
      </w:r>
      <w:r>
        <w:rPr>
          <w:noProof/>
        </w:rPr>
        <w:tab/>
        <w:t>Void</w:t>
      </w:r>
      <w:bookmarkEnd w:id="905"/>
    </w:p>
    <w:p w14:paraId="3058FD83" w14:textId="10741D07" w:rsidR="009D13B9" w:rsidRDefault="009D13B9" w:rsidP="009D13B9">
      <w:pPr>
        <w:pStyle w:val="Heading3"/>
        <w:rPr>
          <w:noProof/>
        </w:rPr>
      </w:pPr>
      <w:bookmarkStart w:id="906" w:name="_CRA_3_1_8"/>
      <w:bookmarkStart w:id="907" w:name="_Toc218596263"/>
      <w:bookmarkEnd w:id="906"/>
      <w:r>
        <w:rPr>
          <w:noProof/>
        </w:rPr>
        <w:t>A.3.1.8</w:t>
      </w:r>
      <w:r>
        <w:rPr>
          <w:noProof/>
        </w:rPr>
        <w:tab/>
        <w:t>Void</w:t>
      </w:r>
      <w:bookmarkEnd w:id="907"/>
    </w:p>
    <w:p w14:paraId="21EB3602" w14:textId="77777777" w:rsidR="00DD424E" w:rsidRPr="00F91E7D" w:rsidRDefault="00DD424E" w:rsidP="00DD424E">
      <w:pPr>
        <w:pStyle w:val="Heading2"/>
        <w:rPr>
          <w:lang w:eastAsia="zh-CN"/>
        </w:rPr>
      </w:pPr>
      <w:bookmarkStart w:id="908" w:name="_Toc218596264"/>
      <w:r>
        <w:rPr>
          <w:lang w:eastAsia="zh-CN"/>
        </w:rPr>
        <w:t>A.3</w:t>
      </w:r>
      <w:r w:rsidRPr="00F91E7D">
        <w:rPr>
          <w:lang w:eastAsia="zh-CN"/>
        </w:rPr>
        <w:t>.</w:t>
      </w:r>
      <w:r>
        <w:rPr>
          <w:lang w:eastAsia="zh-CN"/>
        </w:rPr>
        <w:t>2</w:t>
      </w:r>
      <w:r w:rsidRPr="00F91E7D">
        <w:rPr>
          <w:lang w:eastAsia="zh-CN"/>
        </w:rPr>
        <w:tab/>
        <w:t>SU_</w:t>
      </w:r>
      <w:r>
        <w:rPr>
          <w:lang w:eastAsia="zh-CN"/>
        </w:rPr>
        <w:t>MbsResourceManagement</w:t>
      </w:r>
      <w:r w:rsidRPr="00F91E7D">
        <w:rPr>
          <w:lang w:eastAsia="zh-CN"/>
        </w:rPr>
        <w:t xml:space="preserve"> API provided by </w:t>
      </w:r>
      <w:r>
        <w:rPr>
          <w:lang w:eastAsia="zh-CN"/>
        </w:rPr>
        <w:t>SNRM-C</w:t>
      </w:r>
      <w:bookmarkEnd w:id="908"/>
    </w:p>
    <w:p w14:paraId="5783AF5C" w14:textId="77777777" w:rsidR="00DD424E" w:rsidRPr="00F91E7D" w:rsidRDefault="00DD424E" w:rsidP="00DD424E">
      <w:pPr>
        <w:pStyle w:val="Heading3"/>
        <w:rPr>
          <w:lang w:eastAsia="zh-CN"/>
        </w:rPr>
      </w:pPr>
      <w:bookmarkStart w:id="909" w:name="_Toc218596265"/>
      <w:r>
        <w:rPr>
          <w:lang w:eastAsia="zh-CN"/>
        </w:rPr>
        <w:t>A.3</w:t>
      </w:r>
      <w:r w:rsidRPr="00F91E7D">
        <w:rPr>
          <w:lang w:eastAsia="zh-CN"/>
        </w:rPr>
        <w:t>.</w:t>
      </w:r>
      <w:r>
        <w:rPr>
          <w:lang w:eastAsia="zh-CN"/>
        </w:rPr>
        <w:t>2</w:t>
      </w:r>
      <w:r w:rsidRPr="00F91E7D">
        <w:rPr>
          <w:lang w:eastAsia="zh-CN"/>
        </w:rPr>
        <w:t>.1</w:t>
      </w:r>
      <w:r w:rsidRPr="00F91E7D">
        <w:rPr>
          <w:lang w:eastAsia="zh-CN"/>
        </w:rPr>
        <w:tab/>
        <w:t>API URI</w:t>
      </w:r>
      <w:bookmarkEnd w:id="909"/>
    </w:p>
    <w:p w14:paraId="71EB44F2" w14:textId="77777777" w:rsidR="00DD424E" w:rsidRDefault="00DD424E" w:rsidP="00DD424E">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69C0E0A9" w14:textId="77777777" w:rsidR="00DD424E" w:rsidRDefault="00DD424E" w:rsidP="00DD424E">
      <w:pPr>
        <w:pStyle w:val="B1"/>
      </w:pPr>
      <w:r>
        <w:rPr>
          <w:lang w:eastAsia="zh-CN"/>
        </w:rPr>
        <w:t>-</w:t>
      </w:r>
      <w:r>
        <w:rPr>
          <w:lang w:eastAsia="zh-CN"/>
        </w:rPr>
        <w:tab/>
        <w:t xml:space="preserve">the </w:t>
      </w:r>
      <w:r>
        <w:t>&lt;apiName&gt;</w:t>
      </w:r>
      <w:r w:rsidRPr="003B0829">
        <w:t xml:space="preserve"> </w:t>
      </w:r>
      <w:r>
        <w:t>shall be "su-</w:t>
      </w:r>
      <w:r>
        <w:rPr>
          <w:lang w:eastAsia="zh-CN"/>
        </w:rPr>
        <w:t>nmbs-c</w:t>
      </w:r>
      <w:r>
        <w:t>";</w:t>
      </w:r>
    </w:p>
    <w:p w14:paraId="2777B133" w14:textId="77777777" w:rsidR="00DD424E" w:rsidRDefault="00DD424E" w:rsidP="00DD424E">
      <w:pPr>
        <w:pStyle w:val="B1"/>
      </w:pPr>
      <w:r>
        <w:t>-</w:t>
      </w:r>
      <w:r>
        <w:tab/>
        <w:t>the &lt;apiVersion&gt; shall be "v1"; and</w:t>
      </w:r>
    </w:p>
    <w:p w14:paraId="35D5CA65" w14:textId="77777777" w:rsidR="00DD424E" w:rsidRDefault="00DD424E" w:rsidP="00DD424E">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3.2.</w:t>
      </w:r>
      <w:r w:rsidRPr="004F79CD">
        <w:rPr>
          <w:lang w:val="en-US" w:eastAsia="zh-CN"/>
        </w:rPr>
        <w:t>2</w:t>
      </w:r>
      <w:r>
        <w:rPr>
          <w:lang w:eastAsia="zh-CN"/>
        </w:rPr>
        <w:t>.</w:t>
      </w:r>
    </w:p>
    <w:p w14:paraId="65C24880" w14:textId="77777777" w:rsidR="00DD424E" w:rsidRDefault="00DD424E" w:rsidP="00DD424E">
      <w:pPr>
        <w:pStyle w:val="Heading3"/>
        <w:rPr>
          <w:lang w:eastAsia="zh-CN"/>
        </w:rPr>
      </w:pPr>
      <w:bookmarkStart w:id="910" w:name="_Toc218596266"/>
      <w:r>
        <w:rPr>
          <w:lang w:val="fi-FI" w:eastAsia="zh-CN"/>
        </w:rPr>
        <w:lastRenderedPageBreak/>
        <w:t>A.3</w:t>
      </w:r>
      <w:r w:rsidRPr="005C1A96">
        <w:rPr>
          <w:lang w:val="fi-FI" w:eastAsia="zh-CN"/>
        </w:rPr>
        <w:t>.</w:t>
      </w:r>
      <w:r>
        <w:rPr>
          <w:lang w:val="fi-FI" w:eastAsia="zh-CN"/>
        </w:rPr>
        <w:t>2</w:t>
      </w:r>
      <w:r w:rsidRPr="005C1A96">
        <w:rPr>
          <w:lang w:val="fi-FI" w:eastAsia="zh-CN"/>
        </w:rPr>
        <w:t>.</w:t>
      </w:r>
      <w:r>
        <w:rPr>
          <w:lang w:val="fi-FI" w:eastAsia="zh-CN"/>
        </w:rPr>
        <w:t>2</w:t>
      </w:r>
      <w:r>
        <w:rPr>
          <w:lang w:eastAsia="zh-CN"/>
        </w:rPr>
        <w:tab/>
        <w:t>Resources</w:t>
      </w:r>
      <w:bookmarkEnd w:id="910"/>
    </w:p>
    <w:p w14:paraId="69643F19" w14:textId="77777777" w:rsidR="00DD424E" w:rsidRDefault="00DD424E" w:rsidP="00DD424E">
      <w:pPr>
        <w:pStyle w:val="Heading4"/>
        <w:rPr>
          <w:lang w:eastAsia="zh-CN"/>
        </w:rPr>
      </w:pPr>
      <w:bookmarkStart w:id="911" w:name="_Toc218596267"/>
      <w:r>
        <w:rPr>
          <w:lang w:val="fi-FI" w:eastAsia="zh-CN"/>
        </w:rPr>
        <w:t>A.3</w:t>
      </w:r>
      <w:r w:rsidRPr="005C1A96">
        <w:rPr>
          <w:lang w:val="fi-FI" w:eastAsia="zh-CN"/>
        </w:rPr>
        <w:t>.</w:t>
      </w:r>
      <w:r>
        <w:rPr>
          <w:lang w:val="fi-FI" w:eastAsia="zh-CN"/>
        </w:rPr>
        <w:t>2</w:t>
      </w:r>
      <w:r w:rsidRPr="005C1A96">
        <w:rPr>
          <w:lang w:val="fi-FI" w:eastAsia="zh-CN"/>
        </w:rPr>
        <w:t>.</w:t>
      </w:r>
      <w:r>
        <w:rPr>
          <w:lang w:val="fi-FI" w:eastAsia="zh-CN"/>
        </w:rPr>
        <w:t>2</w:t>
      </w:r>
      <w:r>
        <w:rPr>
          <w:lang w:eastAsia="zh-CN"/>
        </w:rPr>
        <w:t>.1</w:t>
      </w:r>
      <w:r>
        <w:rPr>
          <w:lang w:eastAsia="zh-CN"/>
        </w:rPr>
        <w:tab/>
        <w:t>Overview</w:t>
      </w:r>
      <w:bookmarkEnd w:id="911"/>
    </w:p>
    <w:p w14:paraId="45D591CD" w14:textId="77777777" w:rsidR="00DD424E" w:rsidRPr="00291B5E" w:rsidRDefault="00DD424E" w:rsidP="00DD424E">
      <w:pPr>
        <w:pStyle w:val="TH"/>
        <w:rPr>
          <w:lang w:eastAsia="zh-CN"/>
        </w:rPr>
      </w:pPr>
      <w:r>
        <w:rPr>
          <w:noProof/>
        </w:rPr>
        <w:object w:dxaOrig="7261" w:dyaOrig="6731" w14:anchorId="14A891BA">
          <v:shape id="_x0000_i1027" type="#_x0000_t75" style="width:362.5pt;height:337.95pt" o:ole="">
            <v:imagedata r:id="rId17" o:title=""/>
          </v:shape>
          <o:OLEObject Type="Embed" ProgID="Visio.Drawing.15" ShapeID="_x0000_i1027" DrawAspect="Content" ObjectID="_1829208558" r:id="rId19"/>
        </w:object>
      </w:r>
    </w:p>
    <w:p w14:paraId="2D4738A5" w14:textId="77777777" w:rsidR="00DD424E" w:rsidRDefault="00DD424E" w:rsidP="00DD424E">
      <w:pPr>
        <w:pStyle w:val="TF"/>
      </w:pPr>
      <w:bookmarkStart w:id="912" w:name="_CRFigureA_3_2_2_11"/>
      <w:r>
        <w:t xml:space="preserve">Figure </w:t>
      </w:r>
      <w:bookmarkEnd w:id="912"/>
      <w:r>
        <w:rPr>
          <w:lang w:eastAsia="zh-CN"/>
        </w:rPr>
        <w:t>A.3</w:t>
      </w:r>
      <w:r w:rsidRPr="00F91E7D">
        <w:rPr>
          <w:lang w:eastAsia="zh-CN"/>
        </w:rPr>
        <w:t>.</w:t>
      </w:r>
      <w:r>
        <w:rPr>
          <w:lang w:eastAsia="zh-CN"/>
        </w:rPr>
        <w:t>2</w:t>
      </w:r>
      <w:r w:rsidRPr="00F91E7D">
        <w:rPr>
          <w:lang w:eastAsia="zh-CN"/>
        </w:rPr>
        <w:t>.2</w:t>
      </w:r>
      <w:r>
        <w:rPr>
          <w:lang w:eastAsia="zh-CN"/>
        </w:rPr>
        <w:t>.1</w:t>
      </w:r>
      <w:r>
        <w:t>-1: Resource URI structure of the SU_MbsResourceManagement API provided by SNRM-C</w:t>
      </w:r>
    </w:p>
    <w:p w14:paraId="2054DD3F" w14:textId="77777777" w:rsidR="00DD424E" w:rsidRDefault="00DD424E" w:rsidP="00DD424E">
      <w:r>
        <w:t>Table </w:t>
      </w:r>
      <w:r>
        <w:rPr>
          <w:lang w:eastAsia="zh-CN"/>
        </w:rPr>
        <w:t>A.3</w:t>
      </w:r>
      <w:r w:rsidRPr="00F91E7D">
        <w:rPr>
          <w:lang w:eastAsia="zh-CN"/>
        </w:rPr>
        <w:t>.</w:t>
      </w:r>
      <w:r>
        <w:rPr>
          <w:lang w:eastAsia="zh-CN"/>
        </w:rPr>
        <w:t>2</w:t>
      </w:r>
      <w:r w:rsidRPr="00F91E7D">
        <w:rPr>
          <w:lang w:eastAsia="zh-CN"/>
        </w:rPr>
        <w:t>.2</w:t>
      </w:r>
      <w:r>
        <w:rPr>
          <w:lang w:eastAsia="zh-CN"/>
        </w:rPr>
        <w:t>.1</w:t>
      </w:r>
      <w:r>
        <w:t>-1 provides an overview of the resources and applicable CoAP methods.</w:t>
      </w:r>
    </w:p>
    <w:p w14:paraId="72B8826A" w14:textId="77777777" w:rsidR="00DD424E" w:rsidRDefault="00DD424E" w:rsidP="00DD424E">
      <w:pPr>
        <w:pStyle w:val="TH"/>
      </w:pPr>
      <w:bookmarkStart w:id="913" w:name="_CRTableA_3_2_2_11"/>
      <w:r>
        <w:t>Table </w:t>
      </w:r>
      <w:bookmarkEnd w:id="913"/>
      <w:r>
        <w:rPr>
          <w:lang w:eastAsia="zh-CN"/>
        </w:rPr>
        <w:t>A.3</w:t>
      </w:r>
      <w:r w:rsidRPr="00F91E7D">
        <w:rPr>
          <w:lang w:eastAsia="zh-CN"/>
        </w:rPr>
        <w:t>.</w:t>
      </w:r>
      <w:r>
        <w:rPr>
          <w:lang w:eastAsia="zh-CN"/>
        </w:rPr>
        <w:t>2</w:t>
      </w:r>
      <w:r w:rsidRPr="00F91E7D">
        <w:rPr>
          <w:lang w:eastAsia="zh-CN"/>
        </w:rPr>
        <w:t>.2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7"/>
        <w:gridCol w:w="3308"/>
        <w:gridCol w:w="1107"/>
        <w:gridCol w:w="2765"/>
      </w:tblGrid>
      <w:tr w:rsidR="00DD424E" w14:paraId="702B4103" w14:textId="77777777" w:rsidTr="00A42DA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0161E" w14:textId="77777777" w:rsidR="00DD424E" w:rsidRDefault="00DD424E" w:rsidP="00A42DA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0D4F40" w14:textId="77777777" w:rsidR="00DD424E" w:rsidRDefault="00DD424E" w:rsidP="00A42DA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A5EF44" w14:textId="77777777" w:rsidR="00DD424E" w:rsidRDefault="00DD424E" w:rsidP="00A42DA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8D334" w14:textId="77777777" w:rsidR="00DD424E" w:rsidRDefault="00DD424E" w:rsidP="00A42DAE">
            <w:pPr>
              <w:pStyle w:val="TAH"/>
            </w:pPr>
            <w:r>
              <w:t>Description</w:t>
            </w:r>
          </w:p>
        </w:tc>
      </w:tr>
      <w:tr w:rsidR="00DD424E" w14:paraId="075B1574" w14:textId="77777777" w:rsidTr="001D3CFD">
        <w:trPr>
          <w:jc w:val="center"/>
        </w:trPr>
        <w:tc>
          <w:tcPr>
            <w:tcW w:w="1269" w:type="pct"/>
            <w:vMerge w:val="restart"/>
            <w:tcBorders>
              <w:top w:val="single" w:sz="4" w:space="0" w:color="auto"/>
              <w:left w:val="single" w:sz="4" w:space="0" w:color="auto"/>
              <w:right w:val="single" w:sz="4" w:space="0" w:color="auto"/>
            </w:tcBorders>
            <w:shd w:val="clear" w:color="auto" w:fill="auto"/>
          </w:tcPr>
          <w:p w14:paraId="466A0919" w14:textId="77777777" w:rsidR="00DD424E" w:rsidRPr="005C1A96" w:rsidRDefault="00DD424E" w:rsidP="00A42DAE">
            <w:pPr>
              <w:pStyle w:val="TAL"/>
              <w:rPr>
                <w:b/>
              </w:rPr>
            </w:pPr>
            <w:r>
              <w:rPr>
                <w:lang w:val="sv-SE"/>
              </w:rPr>
              <w:t>MBS Resource Configuration</w:t>
            </w:r>
          </w:p>
        </w:tc>
        <w:tc>
          <w:tcPr>
            <w:tcW w:w="1585" w:type="pct"/>
            <w:vMerge w:val="restart"/>
            <w:tcBorders>
              <w:top w:val="single" w:sz="4" w:space="0" w:color="auto"/>
              <w:left w:val="single" w:sz="4" w:space="0" w:color="auto"/>
              <w:right w:val="single" w:sz="4" w:space="0" w:color="auto"/>
            </w:tcBorders>
            <w:shd w:val="clear" w:color="auto" w:fill="auto"/>
          </w:tcPr>
          <w:p w14:paraId="6CEBEB68" w14:textId="77777777" w:rsidR="00DD424E" w:rsidRPr="005C1A96" w:rsidRDefault="00DD424E" w:rsidP="00A42DAE">
            <w:pPr>
              <w:pStyle w:val="TAL"/>
              <w:rPr>
                <w:b/>
              </w:rPr>
            </w:pPr>
            <w:r>
              <w:t>/val-services/{valServiceId}/mbs-resources/{mbsSessionId}/configuration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31B2E121" w14:textId="77777777" w:rsidR="00DD424E" w:rsidRPr="005C1A96" w:rsidRDefault="00DD424E" w:rsidP="00A42DAE">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6737BA4" w14:textId="77777777" w:rsidR="00DD424E" w:rsidRPr="005C1A96" w:rsidRDefault="00DD424E" w:rsidP="00A42DAE">
            <w:pPr>
              <w:pStyle w:val="TAL"/>
              <w:rPr>
                <w:b/>
              </w:rPr>
            </w:pPr>
            <w:r w:rsidRPr="005C1A96">
              <w:t>Retrieve</w:t>
            </w:r>
            <w:r>
              <w:t xml:space="preserve"> MBS resource configuration of the SNRM-C </w:t>
            </w:r>
            <w:r w:rsidRPr="005C1A96">
              <w:rPr>
                <w:lang w:val="en-US"/>
              </w:rPr>
              <w:t>for a given VAL service</w:t>
            </w:r>
            <w:r>
              <w:rPr>
                <w:lang w:val="en-US"/>
              </w:rPr>
              <w:t xml:space="preserve"> and MBS session id</w:t>
            </w:r>
            <w:r w:rsidRPr="00C142F9">
              <w:rPr>
                <w:lang w:val="en-US"/>
              </w:rPr>
              <w:t>.</w:t>
            </w:r>
          </w:p>
        </w:tc>
      </w:tr>
      <w:tr w:rsidR="00DD424E" w14:paraId="442789C4" w14:textId="77777777" w:rsidTr="001D3CFD">
        <w:trPr>
          <w:jc w:val="center"/>
        </w:trPr>
        <w:tc>
          <w:tcPr>
            <w:tcW w:w="1269" w:type="pct"/>
            <w:vMerge/>
            <w:tcBorders>
              <w:left w:val="single" w:sz="4" w:space="0" w:color="auto"/>
              <w:right w:val="single" w:sz="4" w:space="0" w:color="auto"/>
            </w:tcBorders>
            <w:shd w:val="clear" w:color="auto" w:fill="auto"/>
          </w:tcPr>
          <w:p w14:paraId="4C52B292" w14:textId="77777777" w:rsidR="00DD424E" w:rsidRPr="00B365EA" w:rsidRDefault="00DD424E" w:rsidP="00A42DAE">
            <w:pPr>
              <w:pStyle w:val="TAL"/>
              <w:rPr>
                <w:b/>
                <w:lang w:val="en-US"/>
              </w:rPr>
            </w:pPr>
          </w:p>
        </w:tc>
        <w:tc>
          <w:tcPr>
            <w:tcW w:w="1585" w:type="pct"/>
            <w:vMerge/>
            <w:tcBorders>
              <w:left w:val="single" w:sz="4" w:space="0" w:color="auto"/>
              <w:right w:val="single" w:sz="4" w:space="0" w:color="auto"/>
            </w:tcBorders>
            <w:shd w:val="clear" w:color="auto" w:fill="auto"/>
          </w:tcPr>
          <w:p w14:paraId="1B99640E" w14:textId="77777777" w:rsidR="00DD424E" w:rsidRPr="005C1A96" w:rsidRDefault="00DD424E" w:rsidP="00A42DAE">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6A03ED5" w14:textId="77777777" w:rsidR="00DD424E" w:rsidRPr="005C1A96" w:rsidRDefault="00DD424E" w:rsidP="00A42DAE">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2C9751BD" w14:textId="77777777" w:rsidR="00DD424E" w:rsidRPr="005C1A96" w:rsidRDefault="00DD424E" w:rsidP="00A42DAE">
            <w:pPr>
              <w:pStyle w:val="TAL"/>
              <w:rPr>
                <w:b/>
              </w:rPr>
            </w:pPr>
            <w:r>
              <w:t xml:space="preserve">Create or update MBS resource configuration of the SNRM-C </w:t>
            </w:r>
            <w:r w:rsidRPr="005C1A96">
              <w:rPr>
                <w:lang w:val="en-US"/>
              </w:rPr>
              <w:t>for a given VAL service</w:t>
            </w:r>
            <w:r>
              <w:rPr>
                <w:lang w:val="en-US"/>
              </w:rPr>
              <w:t xml:space="preserve"> and MBS session id</w:t>
            </w:r>
            <w:r w:rsidRPr="00C142F9">
              <w:rPr>
                <w:lang w:val="en-US"/>
              </w:rPr>
              <w:t>.</w:t>
            </w:r>
          </w:p>
        </w:tc>
      </w:tr>
      <w:tr w:rsidR="00DD424E" w14:paraId="7BDC2E39" w14:textId="77777777" w:rsidTr="001D3CFD">
        <w:trPr>
          <w:jc w:val="center"/>
        </w:trPr>
        <w:tc>
          <w:tcPr>
            <w:tcW w:w="1269" w:type="pct"/>
            <w:vMerge/>
            <w:tcBorders>
              <w:left w:val="single" w:sz="4" w:space="0" w:color="auto"/>
              <w:bottom w:val="single" w:sz="4" w:space="0" w:color="auto"/>
              <w:right w:val="single" w:sz="4" w:space="0" w:color="auto"/>
            </w:tcBorders>
            <w:shd w:val="clear" w:color="auto" w:fill="auto"/>
          </w:tcPr>
          <w:p w14:paraId="3BDCF055" w14:textId="77777777" w:rsidR="00DD424E" w:rsidRPr="00B365EA" w:rsidRDefault="00DD424E" w:rsidP="00A42DAE">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auto"/>
          </w:tcPr>
          <w:p w14:paraId="25FCB556" w14:textId="77777777" w:rsidR="00DD424E" w:rsidRPr="005C1A96" w:rsidRDefault="00DD424E" w:rsidP="00A42DAE">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AC57084" w14:textId="77777777" w:rsidR="00DD424E" w:rsidRPr="005C1A96" w:rsidRDefault="00DD424E" w:rsidP="00A42DAE">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37A74B6" w14:textId="77777777" w:rsidR="00DD424E" w:rsidRPr="005C1A96" w:rsidRDefault="00DD424E" w:rsidP="00A42DAE">
            <w:pPr>
              <w:pStyle w:val="TAL"/>
              <w:rPr>
                <w:b/>
              </w:rPr>
            </w:pPr>
            <w:r>
              <w:t xml:space="preserve">Delete MBS resource configuration of the SNRM-C </w:t>
            </w:r>
            <w:r w:rsidRPr="005C1A96">
              <w:rPr>
                <w:lang w:val="en-US"/>
              </w:rPr>
              <w:t>for a given VAL service</w:t>
            </w:r>
            <w:r>
              <w:rPr>
                <w:lang w:val="en-US"/>
              </w:rPr>
              <w:t xml:space="preserve"> and MBS session id</w:t>
            </w:r>
            <w:r w:rsidRPr="00C142F9">
              <w:rPr>
                <w:lang w:val="en-US"/>
              </w:rPr>
              <w:t>.</w:t>
            </w:r>
          </w:p>
        </w:tc>
      </w:tr>
      <w:tr w:rsidR="00DD424E" w14:paraId="58540E61" w14:textId="77777777" w:rsidTr="00A42DAE">
        <w:trPr>
          <w:jc w:val="center"/>
        </w:trPr>
        <w:tc>
          <w:tcPr>
            <w:tcW w:w="0" w:type="auto"/>
            <w:tcBorders>
              <w:left w:val="single" w:sz="4" w:space="0" w:color="auto"/>
              <w:right w:val="single" w:sz="4" w:space="0" w:color="auto"/>
            </w:tcBorders>
          </w:tcPr>
          <w:p w14:paraId="48E6452E" w14:textId="77777777" w:rsidR="00DD424E" w:rsidRDefault="00DD424E" w:rsidP="00A42DAE">
            <w:pPr>
              <w:pStyle w:val="TAL"/>
              <w:rPr>
                <w:lang w:val="sv-SE" w:eastAsia="zh-CN"/>
              </w:rPr>
            </w:pPr>
            <w:r>
              <w:rPr>
                <w:lang w:val="sv-SE" w:eastAsia="zh-CN"/>
              </w:rPr>
              <w:t>MBS Resource State</w:t>
            </w:r>
          </w:p>
        </w:tc>
        <w:tc>
          <w:tcPr>
            <w:tcW w:w="1585" w:type="pct"/>
            <w:tcBorders>
              <w:left w:val="single" w:sz="4" w:space="0" w:color="auto"/>
              <w:right w:val="single" w:sz="4" w:space="0" w:color="auto"/>
            </w:tcBorders>
          </w:tcPr>
          <w:p w14:paraId="44F8D4F2" w14:textId="77777777" w:rsidR="00DD424E" w:rsidRPr="007F6D01" w:rsidRDefault="00DD424E" w:rsidP="00A42DAE">
            <w:pPr>
              <w:pStyle w:val="TAL"/>
              <w:rPr>
                <w:lang w:eastAsia="zh-CN"/>
              </w:rPr>
            </w:pPr>
            <w:r w:rsidRPr="00745F77">
              <w:t>/val-services/{valServiceId}/mbs-resources/{</w:t>
            </w:r>
            <w:r>
              <w:t>mbsSessionId</w:t>
            </w:r>
            <w:r w:rsidRPr="00745F77">
              <w:t>}/</w:t>
            </w:r>
            <w:r>
              <w:t>state</w:t>
            </w:r>
          </w:p>
        </w:tc>
        <w:tc>
          <w:tcPr>
            <w:tcW w:w="636" w:type="pct"/>
            <w:tcBorders>
              <w:top w:val="single" w:sz="4" w:space="0" w:color="auto"/>
              <w:left w:val="single" w:sz="4" w:space="0" w:color="auto"/>
              <w:bottom w:val="single" w:sz="4" w:space="0" w:color="auto"/>
              <w:right w:val="single" w:sz="4" w:space="0" w:color="auto"/>
            </w:tcBorders>
          </w:tcPr>
          <w:p w14:paraId="190E1C96" w14:textId="77777777" w:rsidR="00DD424E" w:rsidRDefault="00DD424E" w:rsidP="00A42DAE">
            <w:pPr>
              <w:pStyle w:val="TAL"/>
              <w:rPr>
                <w:lang w:val="sv-SE" w:eastAsia="zh-CN"/>
              </w:rPr>
            </w:pPr>
            <w:r>
              <w:rPr>
                <w:rFonts w:hint="eastAsia"/>
                <w:lang w:val="sv-SE" w:eastAsia="zh-CN"/>
              </w:rPr>
              <w:t>G</w:t>
            </w:r>
            <w:r>
              <w:rPr>
                <w:lang w:val="sv-SE" w:eastAsia="zh-CN"/>
              </w:rPr>
              <w:t>ET</w:t>
            </w:r>
          </w:p>
          <w:p w14:paraId="4D6B63B5" w14:textId="77777777" w:rsidR="00DD424E" w:rsidRDefault="00DD424E" w:rsidP="00A42DAE">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2BDCFFF4" w14:textId="77777777" w:rsidR="00DD424E" w:rsidRPr="004F79CD" w:rsidRDefault="00DD424E" w:rsidP="00A42DAE">
            <w:pPr>
              <w:pStyle w:val="TAL"/>
              <w:rPr>
                <w:lang w:val="en-US" w:eastAsia="zh-CN"/>
              </w:rPr>
            </w:pPr>
            <w:r>
              <w:rPr>
                <w:rFonts w:hint="eastAsia"/>
                <w:lang w:val="en-US" w:eastAsia="zh-CN"/>
              </w:rPr>
              <w:t>R</w:t>
            </w:r>
            <w:r>
              <w:rPr>
                <w:lang w:val="en-US" w:eastAsia="zh-CN"/>
              </w:rPr>
              <w:t xml:space="preserve">etrieve MBS resource state information </w:t>
            </w:r>
            <w:r w:rsidRPr="00B84425">
              <w:rPr>
                <w:lang w:val="en-US" w:eastAsia="zh-CN"/>
              </w:rPr>
              <w:t xml:space="preserve">for a given VAL service and </w:t>
            </w:r>
            <w:r>
              <w:rPr>
                <w:lang w:val="en-US" w:eastAsia="zh-CN"/>
              </w:rPr>
              <w:t>MBS session id</w:t>
            </w:r>
            <w:r w:rsidRPr="00B84425">
              <w:rPr>
                <w:lang w:val="en-US" w:eastAsia="zh-CN"/>
              </w:rPr>
              <w:t>.</w:t>
            </w:r>
          </w:p>
        </w:tc>
      </w:tr>
      <w:tr w:rsidR="00DD424E" w14:paraId="5ED8E822" w14:textId="77777777" w:rsidTr="00A42DAE">
        <w:trPr>
          <w:jc w:val="center"/>
        </w:trPr>
        <w:tc>
          <w:tcPr>
            <w:tcW w:w="5000" w:type="pct"/>
            <w:gridSpan w:val="4"/>
            <w:tcBorders>
              <w:left w:val="single" w:sz="4" w:space="0" w:color="auto"/>
              <w:right w:val="single" w:sz="4" w:space="0" w:color="auto"/>
            </w:tcBorders>
          </w:tcPr>
          <w:p w14:paraId="2BB877CE" w14:textId="77777777" w:rsidR="00DD424E" w:rsidRDefault="00DD424E" w:rsidP="00A42DAE">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24E5970" w14:textId="77777777" w:rsidR="00DD424E" w:rsidRPr="004D37BA" w:rsidRDefault="00DD424E" w:rsidP="00DD424E">
      <w:pPr>
        <w:rPr>
          <w:lang w:eastAsia="zh-CN"/>
        </w:rPr>
      </w:pPr>
    </w:p>
    <w:p w14:paraId="52C9E58B" w14:textId="77777777" w:rsidR="00DD424E" w:rsidRDefault="00DD424E" w:rsidP="00DD424E">
      <w:pPr>
        <w:pStyle w:val="Heading4"/>
        <w:rPr>
          <w:lang w:eastAsia="zh-CN"/>
        </w:rPr>
      </w:pPr>
      <w:bookmarkStart w:id="914" w:name="_Toc218596268"/>
      <w:r>
        <w:rPr>
          <w:lang w:eastAsia="zh-CN"/>
        </w:rPr>
        <w:lastRenderedPageBreak/>
        <w:t>A.3</w:t>
      </w:r>
      <w:r w:rsidRPr="00F91E7D">
        <w:rPr>
          <w:lang w:eastAsia="zh-CN"/>
        </w:rPr>
        <w:t>.</w:t>
      </w:r>
      <w:r>
        <w:rPr>
          <w:lang w:eastAsia="zh-CN"/>
        </w:rPr>
        <w:t>2</w:t>
      </w:r>
      <w:r w:rsidRPr="00F91E7D">
        <w:rPr>
          <w:lang w:eastAsia="zh-CN"/>
        </w:rPr>
        <w:t>.2</w:t>
      </w:r>
      <w:r>
        <w:rPr>
          <w:lang w:eastAsia="zh-CN"/>
        </w:rPr>
        <w:t>.2</w:t>
      </w:r>
      <w:r>
        <w:rPr>
          <w:lang w:eastAsia="zh-CN"/>
        </w:rPr>
        <w:tab/>
        <w:t>Resource: MBS resource configuration</w:t>
      </w:r>
      <w:bookmarkEnd w:id="914"/>
    </w:p>
    <w:p w14:paraId="2677E6C1" w14:textId="77777777" w:rsidR="00DD424E" w:rsidRDefault="00DD424E" w:rsidP="00DD424E">
      <w:pPr>
        <w:pStyle w:val="Heading5"/>
        <w:rPr>
          <w:lang w:eastAsia="zh-CN"/>
        </w:rPr>
      </w:pPr>
      <w:bookmarkStart w:id="915" w:name="_Toc218596269"/>
      <w:r>
        <w:rPr>
          <w:lang w:eastAsia="zh-CN"/>
        </w:rPr>
        <w:t>A.3</w:t>
      </w:r>
      <w:r w:rsidRPr="00F91E7D">
        <w:rPr>
          <w:lang w:eastAsia="zh-CN"/>
        </w:rPr>
        <w:t>.</w:t>
      </w:r>
      <w:r>
        <w:rPr>
          <w:lang w:eastAsia="zh-CN"/>
        </w:rPr>
        <w:t>2</w:t>
      </w:r>
      <w:r w:rsidRPr="00F91E7D">
        <w:rPr>
          <w:lang w:eastAsia="zh-CN"/>
        </w:rPr>
        <w:t>.2</w:t>
      </w:r>
      <w:r>
        <w:rPr>
          <w:lang w:eastAsia="zh-CN"/>
        </w:rPr>
        <w:t>.2.1</w:t>
      </w:r>
      <w:r>
        <w:rPr>
          <w:lang w:eastAsia="zh-CN"/>
        </w:rPr>
        <w:tab/>
        <w:t>Description</w:t>
      </w:r>
      <w:bookmarkEnd w:id="915"/>
    </w:p>
    <w:p w14:paraId="60DC4B1C" w14:textId="77777777" w:rsidR="00DD424E" w:rsidRPr="006B1F12" w:rsidRDefault="00DD424E" w:rsidP="00DD424E">
      <w:pPr>
        <w:rPr>
          <w:lang w:eastAsia="zh-CN"/>
        </w:rPr>
      </w:pPr>
      <w:r>
        <w:rPr>
          <w:lang w:eastAsia="zh-CN"/>
        </w:rPr>
        <w:t xml:space="preserve">The </w:t>
      </w:r>
      <w:r>
        <w:rPr>
          <w:rFonts w:hint="eastAsia"/>
          <w:lang w:eastAsia="zh-CN"/>
        </w:rPr>
        <w:t xml:space="preserve">MBS </w:t>
      </w:r>
      <w:r>
        <w:rPr>
          <w:lang w:eastAsia="zh-CN"/>
        </w:rPr>
        <w:t>r</w:t>
      </w:r>
      <w:r>
        <w:rPr>
          <w:rFonts w:hint="eastAsia"/>
          <w:lang w:eastAsia="zh-CN"/>
        </w:rPr>
        <w:t xml:space="preserve">esource </w:t>
      </w:r>
      <w:r>
        <w:rPr>
          <w:lang w:eastAsia="zh-CN"/>
        </w:rPr>
        <w:t>c</w:t>
      </w:r>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MBS resource configuration of a</w:t>
      </w:r>
      <w:r>
        <w:rPr>
          <w:lang w:eastAsia="zh-CN"/>
        </w:rPr>
        <w:t xml:space="preserve"> SNRM-C</w:t>
      </w:r>
      <w:r>
        <w:rPr>
          <w:lang w:val="en-US" w:eastAsia="zh-CN"/>
        </w:rPr>
        <w:t>.</w:t>
      </w:r>
    </w:p>
    <w:p w14:paraId="7E3A5892" w14:textId="77777777" w:rsidR="00DD424E" w:rsidRDefault="00DD424E" w:rsidP="00DD424E">
      <w:pPr>
        <w:pStyle w:val="Heading5"/>
        <w:rPr>
          <w:lang w:eastAsia="zh-CN"/>
        </w:rPr>
      </w:pPr>
      <w:bookmarkStart w:id="916" w:name="_Toc218596270"/>
      <w:r>
        <w:rPr>
          <w:lang w:eastAsia="zh-CN"/>
        </w:rPr>
        <w:t>A.3</w:t>
      </w:r>
      <w:r w:rsidRPr="00F91E7D">
        <w:rPr>
          <w:lang w:eastAsia="zh-CN"/>
        </w:rPr>
        <w:t>.</w:t>
      </w:r>
      <w:r>
        <w:rPr>
          <w:lang w:eastAsia="zh-CN"/>
        </w:rPr>
        <w:t>2</w:t>
      </w:r>
      <w:r w:rsidRPr="00F91E7D">
        <w:rPr>
          <w:lang w:eastAsia="zh-CN"/>
        </w:rPr>
        <w:t>.2</w:t>
      </w:r>
      <w:r>
        <w:rPr>
          <w:lang w:eastAsia="zh-CN"/>
        </w:rPr>
        <w:t>.2.2</w:t>
      </w:r>
      <w:r>
        <w:rPr>
          <w:lang w:eastAsia="zh-CN"/>
        </w:rPr>
        <w:tab/>
        <w:t>Resource Definition</w:t>
      </w:r>
      <w:bookmarkEnd w:id="916"/>
    </w:p>
    <w:p w14:paraId="1F64CC5B" w14:textId="77777777" w:rsidR="00DD424E" w:rsidRPr="006B1F12" w:rsidRDefault="00DD424E" w:rsidP="00DD424E">
      <w:pPr>
        <w:rPr>
          <w:b/>
          <w:lang w:eastAsia="zh-CN"/>
        </w:rPr>
      </w:pPr>
      <w:r>
        <w:rPr>
          <w:lang w:eastAsia="zh-CN"/>
        </w:rPr>
        <w:t xml:space="preserve">Resource URI: </w:t>
      </w:r>
      <w:r>
        <w:rPr>
          <w:b/>
          <w:lang w:eastAsia="zh-CN"/>
        </w:rPr>
        <w:t>{apiRoot}/su-nmb-c/&lt;apiVersion&gt;/val-services/{valServiceId}/mbs-resources/{mbsSessionId}/configuration</w:t>
      </w:r>
    </w:p>
    <w:p w14:paraId="79008783" w14:textId="77777777" w:rsidR="00DD424E" w:rsidRDefault="00DD424E" w:rsidP="00DD424E">
      <w:pPr>
        <w:rPr>
          <w:lang w:eastAsia="zh-CN"/>
        </w:rPr>
      </w:pPr>
      <w:r>
        <w:rPr>
          <w:lang w:eastAsia="zh-CN"/>
        </w:rPr>
        <w:t>This resource shall support the resource URI variables defined in the table A.3</w:t>
      </w:r>
      <w:r w:rsidRPr="00F91E7D">
        <w:rPr>
          <w:lang w:eastAsia="zh-CN"/>
        </w:rPr>
        <w:t>.</w:t>
      </w:r>
      <w:r>
        <w:rPr>
          <w:lang w:eastAsia="zh-CN"/>
        </w:rPr>
        <w:t>2</w:t>
      </w:r>
      <w:r w:rsidRPr="00F91E7D">
        <w:rPr>
          <w:lang w:eastAsia="zh-CN"/>
        </w:rPr>
        <w:t>.2</w:t>
      </w:r>
      <w:r>
        <w:rPr>
          <w:lang w:eastAsia="zh-CN"/>
        </w:rPr>
        <w:t>.2.2-1.</w:t>
      </w:r>
    </w:p>
    <w:p w14:paraId="245B9F3B" w14:textId="77777777" w:rsidR="00DD424E" w:rsidRDefault="00DD424E" w:rsidP="00DD424E">
      <w:pPr>
        <w:pStyle w:val="TH"/>
        <w:rPr>
          <w:rFonts w:cs="Arial"/>
        </w:rPr>
      </w:pPr>
      <w:bookmarkStart w:id="917" w:name="_CRTableA_3_2_2_2_21"/>
      <w:r>
        <w:t xml:space="preserve">Table </w:t>
      </w:r>
      <w:bookmarkEnd w:id="917"/>
      <w:r>
        <w:t>A.3.2.2.2.2-1: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267"/>
        <w:gridCol w:w="7091"/>
      </w:tblGrid>
      <w:tr w:rsidR="00DD424E" w14:paraId="0F726820"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F870F9" w14:textId="77777777" w:rsidR="00DD424E" w:rsidRDefault="00DD424E" w:rsidP="00A42DA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B12F8CA" w14:textId="77777777" w:rsidR="00DD424E" w:rsidRDefault="00DD424E" w:rsidP="00A42DA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DF52A6" w14:textId="77777777" w:rsidR="00DD424E" w:rsidRDefault="00DD424E" w:rsidP="00A42DAE">
            <w:pPr>
              <w:pStyle w:val="TAH"/>
            </w:pPr>
            <w:r>
              <w:t>Definition</w:t>
            </w:r>
          </w:p>
        </w:tc>
      </w:tr>
      <w:tr w:rsidR="00DD424E" w14:paraId="30226FE7"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tcPr>
          <w:p w14:paraId="3311417B" w14:textId="77777777" w:rsidR="00DD424E" w:rsidRDefault="00DD424E" w:rsidP="00A42DA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809EBD1" w14:textId="77777777" w:rsidR="00DD424E" w:rsidRDefault="00DD424E" w:rsidP="00A42DA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FA88C7C" w14:textId="77777777" w:rsidR="00DD424E" w:rsidRDefault="00DD424E" w:rsidP="00A42DAE">
            <w:pPr>
              <w:pStyle w:val="TAL"/>
            </w:pPr>
            <w:r>
              <w:t>See Annex C.1.1 of 3GPP TS 24.546</w:t>
            </w:r>
            <w:r>
              <w:rPr>
                <w:lang w:eastAsia="zh-CN"/>
              </w:rPr>
              <w:t> </w:t>
            </w:r>
            <w:r>
              <w:t>[31].</w:t>
            </w:r>
          </w:p>
        </w:tc>
      </w:tr>
      <w:tr w:rsidR="00DD424E" w14:paraId="1C00AF83"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tcPr>
          <w:p w14:paraId="342BB853" w14:textId="77777777" w:rsidR="00DD424E" w:rsidRDefault="00DD424E" w:rsidP="00A42DA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0C4B25F7" w14:textId="77777777" w:rsidR="00DD424E" w:rsidRDefault="00DD424E" w:rsidP="00A42DA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C3817" w14:textId="77777777" w:rsidR="00DD424E" w:rsidRDefault="00DD424E" w:rsidP="00A42DAE">
            <w:pPr>
              <w:pStyle w:val="TAL"/>
            </w:pPr>
            <w:r>
              <w:t>See clause</w:t>
            </w:r>
            <w:r>
              <w:rPr>
                <w:lang w:eastAsia="zh-CN"/>
              </w:rPr>
              <w:t> A.3.2.1.</w:t>
            </w:r>
          </w:p>
        </w:tc>
      </w:tr>
      <w:tr w:rsidR="00DD424E" w14:paraId="7709823C"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tcPr>
          <w:p w14:paraId="6159F04E" w14:textId="77777777" w:rsidR="00DD424E" w:rsidRDefault="00DD424E" w:rsidP="00A42DA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5264D79F" w14:textId="77777777" w:rsidR="00DD424E" w:rsidRPr="006B1F12" w:rsidRDefault="00DD424E" w:rsidP="00A42DA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1B0CF33" w14:textId="77777777" w:rsidR="00DD424E" w:rsidRDefault="00DD424E" w:rsidP="00A42DAE">
            <w:pPr>
              <w:pStyle w:val="TAL"/>
            </w:pPr>
            <w:r>
              <w:t>I</w:t>
            </w:r>
            <w:r w:rsidRPr="00D8720A">
              <w:t>dentif</w:t>
            </w:r>
            <w:r>
              <w:t>ier of</w:t>
            </w:r>
            <w:r w:rsidRPr="00D8720A">
              <w:t xml:space="preserve"> a VAL service.</w:t>
            </w:r>
          </w:p>
        </w:tc>
      </w:tr>
      <w:tr w:rsidR="00DD424E" w14:paraId="559ABFC6"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tcPr>
          <w:p w14:paraId="42D6262B" w14:textId="77777777" w:rsidR="00DD424E" w:rsidRPr="00D8720A" w:rsidRDefault="00DD424E" w:rsidP="00A42DAE">
            <w:pPr>
              <w:pStyle w:val="TAL"/>
            </w:pPr>
            <w:r>
              <w:t>mbsSessionId</w:t>
            </w:r>
          </w:p>
        </w:tc>
        <w:tc>
          <w:tcPr>
            <w:tcW w:w="702" w:type="pct"/>
            <w:tcBorders>
              <w:top w:val="single" w:sz="6" w:space="0" w:color="000000"/>
              <w:left w:val="single" w:sz="6" w:space="0" w:color="000000"/>
              <w:bottom w:val="single" w:sz="6" w:space="0" w:color="000000"/>
              <w:right w:val="single" w:sz="6" w:space="0" w:color="000000"/>
            </w:tcBorders>
          </w:tcPr>
          <w:p w14:paraId="2C831F75" w14:textId="77777777" w:rsidR="00DD424E" w:rsidRDefault="00DD424E" w:rsidP="00A42DAE">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3D5A8B32" w14:textId="77777777" w:rsidR="00DD424E" w:rsidRDefault="00DD424E" w:rsidP="00A42DAE">
            <w:pPr>
              <w:pStyle w:val="TAL"/>
            </w:pPr>
            <w:r>
              <w:t xml:space="preserve">Identifier of the </w:t>
            </w:r>
            <w:r w:rsidRPr="00405DD3">
              <w:t>MBS</w:t>
            </w:r>
            <w:r>
              <w:t xml:space="preserve"> resource (MBS session identity).</w:t>
            </w:r>
          </w:p>
        </w:tc>
      </w:tr>
    </w:tbl>
    <w:p w14:paraId="2CBBFB21" w14:textId="77777777" w:rsidR="00DD424E" w:rsidRDefault="00DD424E" w:rsidP="00DD424E">
      <w:pPr>
        <w:rPr>
          <w:lang w:eastAsia="zh-CN"/>
        </w:rPr>
      </w:pPr>
    </w:p>
    <w:p w14:paraId="429DDF8E" w14:textId="77777777" w:rsidR="00DD424E" w:rsidRDefault="00DD424E" w:rsidP="00DD424E">
      <w:pPr>
        <w:pStyle w:val="Heading5"/>
        <w:rPr>
          <w:lang w:eastAsia="zh-CN"/>
        </w:rPr>
      </w:pPr>
      <w:bookmarkStart w:id="918" w:name="_Toc218596271"/>
      <w:r>
        <w:rPr>
          <w:lang w:eastAsia="zh-CN"/>
        </w:rPr>
        <w:t>A.3</w:t>
      </w:r>
      <w:r w:rsidRPr="00F91E7D">
        <w:rPr>
          <w:lang w:eastAsia="zh-CN"/>
        </w:rPr>
        <w:t>.</w:t>
      </w:r>
      <w:r>
        <w:rPr>
          <w:lang w:eastAsia="zh-CN"/>
        </w:rPr>
        <w:t>2</w:t>
      </w:r>
      <w:r w:rsidRPr="00F91E7D">
        <w:rPr>
          <w:lang w:eastAsia="zh-CN"/>
        </w:rPr>
        <w:t>.2</w:t>
      </w:r>
      <w:r>
        <w:rPr>
          <w:lang w:eastAsia="zh-CN"/>
        </w:rPr>
        <w:t>.2.3</w:t>
      </w:r>
      <w:r>
        <w:rPr>
          <w:lang w:eastAsia="zh-CN"/>
        </w:rPr>
        <w:tab/>
        <w:t>Resource Standard Methods</w:t>
      </w:r>
      <w:bookmarkEnd w:id="918"/>
    </w:p>
    <w:p w14:paraId="3D9617C3" w14:textId="77777777" w:rsidR="00DD424E" w:rsidRDefault="00DD424E" w:rsidP="00DD424E">
      <w:pPr>
        <w:pStyle w:val="H6"/>
      </w:pPr>
      <w:bookmarkStart w:id="919" w:name="_CRA_3_2_2_2_3_1"/>
      <w:r>
        <w:rPr>
          <w:lang w:eastAsia="zh-CN"/>
        </w:rPr>
        <w:t>A.3</w:t>
      </w:r>
      <w:r w:rsidRPr="00F91E7D">
        <w:rPr>
          <w:lang w:eastAsia="zh-CN"/>
        </w:rPr>
        <w:t>.</w:t>
      </w:r>
      <w:r>
        <w:rPr>
          <w:lang w:eastAsia="zh-CN"/>
        </w:rPr>
        <w:t>2</w:t>
      </w:r>
      <w:r w:rsidRPr="00F91E7D">
        <w:rPr>
          <w:lang w:eastAsia="zh-CN"/>
        </w:rPr>
        <w:t>.2</w:t>
      </w:r>
      <w:r>
        <w:rPr>
          <w:lang w:eastAsia="zh-CN"/>
        </w:rPr>
        <w:t>.2.3.1</w:t>
      </w:r>
      <w:r>
        <w:rPr>
          <w:lang w:eastAsia="zh-CN"/>
        </w:rPr>
        <w:tab/>
        <w:t>GET</w:t>
      </w:r>
    </w:p>
    <w:bookmarkEnd w:id="919"/>
    <w:p w14:paraId="421A7120" w14:textId="77777777" w:rsidR="00DD424E" w:rsidRDefault="00DD424E" w:rsidP="00DD424E">
      <w:r>
        <w:t>This operation retrieves the MBS resource configuration.</w:t>
      </w:r>
    </w:p>
    <w:p w14:paraId="0B72B7F0" w14:textId="77777777" w:rsidR="00DD424E" w:rsidRDefault="00DD424E" w:rsidP="00DD424E">
      <w:r>
        <w:t>This method shall support the response data structures and response codes specified in table </w:t>
      </w:r>
      <w:r>
        <w:rPr>
          <w:lang w:eastAsia="zh-CN"/>
        </w:rPr>
        <w:t>A.3</w:t>
      </w:r>
      <w:r w:rsidRPr="00F91E7D">
        <w:rPr>
          <w:lang w:eastAsia="zh-CN"/>
        </w:rPr>
        <w:t>.</w:t>
      </w:r>
      <w:r>
        <w:rPr>
          <w:lang w:eastAsia="zh-CN"/>
        </w:rPr>
        <w:t>2</w:t>
      </w:r>
      <w:r w:rsidRPr="00F91E7D">
        <w:rPr>
          <w:lang w:eastAsia="zh-CN"/>
        </w:rPr>
        <w:t>.2</w:t>
      </w:r>
      <w:r>
        <w:rPr>
          <w:lang w:eastAsia="zh-CN"/>
        </w:rPr>
        <w:t>.2.3.1</w:t>
      </w:r>
      <w:r>
        <w:t>-</w:t>
      </w:r>
      <w:r>
        <w:rPr>
          <w:lang w:val="en-US"/>
        </w:rPr>
        <w:t>1</w:t>
      </w:r>
      <w:r>
        <w:t>.</w:t>
      </w:r>
    </w:p>
    <w:p w14:paraId="4B072776" w14:textId="77777777" w:rsidR="00DD424E" w:rsidRDefault="00DD424E" w:rsidP="00DD424E">
      <w:pPr>
        <w:pStyle w:val="TH"/>
      </w:pPr>
      <w:bookmarkStart w:id="920" w:name="_CRTableA_3_2_2_2_3_11"/>
      <w:r>
        <w:t>Table </w:t>
      </w:r>
      <w:bookmarkEnd w:id="920"/>
      <w:r>
        <w:t>A.3</w:t>
      </w:r>
      <w:r w:rsidRPr="00B826F5">
        <w:t>.</w:t>
      </w:r>
      <w:r>
        <w:t>2</w:t>
      </w:r>
      <w:r w:rsidRPr="00B826F5">
        <w:t>.2.2.3.1-1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DD424E" w14:paraId="553EC7E0" w14:textId="77777777" w:rsidTr="00A42DAE">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6C81B953" w14:textId="77777777" w:rsidR="00DD424E" w:rsidRDefault="00DD424E" w:rsidP="00A42DAE">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47AF8EBA" w14:textId="77777777" w:rsidR="00DD424E" w:rsidRDefault="00DD424E" w:rsidP="00A42DAE">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034CDD" w14:textId="77777777" w:rsidR="00DD424E" w:rsidRDefault="00DD424E" w:rsidP="00A42DAE">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5AA88536" w14:textId="77777777" w:rsidR="00DD424E" w:rsidRDefault="00DD424E" w:rsidP="00A42DAE">
            <w:pPr>
              <w:pStyle w:val="TAH"/>
            </w:pPr>
            <w:r>
              <w:t>Response</w:t>
            </w:r>
          </w:p>
          <w:p w14:paraId="0E0B5B09" w14:textId="77777777" w:rsidR="00DD424E" w:rsidRDefault="00DD424E" w:rsidP="00A42DAE">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64B029C1" w14:textId="77777777" w:rsidR="00DD424E" w:rsidRDefault="00DD424E" w:rsidP="00A42DAE">
            <w:pPr>
              <w:pStyle w:val="TAH"/>
            </w:pPr>
            <w:r>
              <w:t>Description</w:t>
            </w:r>
          </w:p>
        </w:tc>
      </w:tr>
      <w:tr w:rsidR="00DD424E" w14:paraId="3FE5B5B2" w14:textId="77777777" w:rsidTr="00A42DAE">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6486B264" w14:textId="77777777" w:rsidR="00DD424E" w:rsidRDefault="00DD424E" w:rsidP="00A42DAE">
            <w:pPr>
              <w:pStyle w:val="TAL"/>
            </w:pPr>
            <w:r>
              <w:t>MbsResourceConfig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1E769440" w14:textId="77777777" w:rsidR="00DD424E" w:rsidRDefault="00DD424E" w:rsidP="00A42DAE">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462220A2" w14:textId="77777777" w:rsidR="00DD424E" w:rsidRDefault="00DD424E" w:rsidP="00A42DAE">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264AC856" w14:textId="77777777" w:rsidR="00DD424E" w:rsidRPr="00C31970" w:rsidRDefault="00DD424E" w:rsidP="00A42DAE">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1DF44AC9" w14:textId="77777777" w:rsidR="00DD424E" w:rsidRDefault="00DD424E" w:rsidP="00A42DAE">
            <w:pPr>
              <w:pStyle w:val="TAL"/>
            </w:pPr>
            <w:r>
              <w:t>The MBS resource configuration information.</w:t>
            </w:r>
          </w:p>
        </w:tc>
      </w:tr>
      <w:tr w:rsidR="00DD424E" w14:paraId="2198A5D7" w14:textId="77777777" w:rsidTr="00A42DA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A783BBD" w14:textId="77777777" w:rsidR="00DD424E" w:rsidRDefault="00DD424E" w:rsidP="00A42DAE">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w:t>
            </w:r>
            <w:r>
              <w:rPr>
                <w:lang w:eastAsia="zh-CN"/>
              </w:rPr>
              <w:t> </w:t>
            </w:r>
            <w:r>
              <w:t>[31]</w:t>
            </w:r>
            <w:r>
              <w:rPr>
                <w:lang w:eastAsia="zh-CN"/>
              </w:rPr>
              <w:t xml:space="preserve"> shall also apply.</w:t>
            </w:r>
          </w:p>
        </w:tc>
      </w:tr>
    </w:tbl>
    <w:p w14:paraId="781EFD52" w14:textId="77777777" w:rsidR="00DD424E" w:rsidRDefault="00DD424E" w:rsidP="00DD424E">
      <w:pPr>
        <w:rPr>
          <w:lang w:eastAsia="zh-CN"/>
        </w:rPr>
      </w:pPr>
    </w:p>
    <w:p w14:paraId="57E93949" w14:textId="77777777" w:rsidR="00DD424E" w:rsidRDefault="00DD424E" w:rsidP="00DD424E">
      <w:pPr>
        <w:pStyle w:val="H6"/>
      </w:pPr>
      <w:bookmarkStart w:id="921" w:name="_CRA_3_2_2_2_3_2"/>
      <w:r>
        <w:rPr>
          <w:lang w:eastAsia="zh-CN"/>
        </w:rPr>
        <w:t>A.3</w:t>
      </w:r>
      <w:r w:rsidRPr="00F91E7D">
        <w:rPr>
          <w:lang w:eastAsia="zh-CN"/>
        </w:rPr>
        <w:t>.</w:t>
      </w:r>
      <w:r>
        <w:rPr>
          <w:lang w:eastAsia="zh-CN"/>
        </w:rPr>
        <w:t>2</w:t>
      </w:r>
      <w:r w:rsidRPr="00F91E7D">
        <w:rPr>
          <w:lang w:eastAsia="zh-CN"/>
        </w:rPr>
        <w:t>.2</w:t>
      </w:r>
      <w:r>
        <w:rPr>
          <w:lang w:eastAsia="zh-CN"/>
        </w:rPr>
        <w:t>.2.3.2</w:t>
      </w:r>
      <w:r>
        <w:tab/>
        <w:t>PUT</w:t>
      </w:r>
    </w:p>
    <w:bookmarkEnd w:id="921"/>
    <w:p w14:paraId="29478129" w14:textId="77777777" w:rsidR="00DD424E" w:rsidRDefault="00DD424E" w:rsidP="00DD424E">
      <w:r>
        <w:t>This operation creates and updates the MBS resource configuration.</w:t>
      </w:r>
    </w:p>
    <w:p w14:paraId="3732BAFE" w14:textId="77777777" w:rsidR="00DD424E" w:rsidRDefault="00DD424E" w:rsidP="00DD424E">
      <w:r>
        <w:t>This method shall support the request data structures specified in table </w:t>
      </w:r>
      <w:r>
        <w:rPr>
          <w:lang w:eastAsia="zh-CN"/>
        </w:rPr>
        <w:t>A.3</w:t>
      </w:r>
      <w:r w:rsidRPr="00F91E7D">
        <w:rPr>
          <w:lang w:eastAsia="zh-CN"/>
        </w:rPr>
        <w:t>.</w:t>
      </w:r>
      <w:r>
        <w:rPr>
          <w:lang w:eastAsia="zh-CN"/>
        </w:rPr>
        <w:t>2</w:t>
      </w:r>
      <w:r w:rsidRPr="00F91E7D">
        <w:rPr>
          <w:lang w:eastAsia="zh-CN"/>
        </w:rPr>
        <w:t>.2</w:t>
      </w:r>
      <w:r>
        <w:rPr>
          <w:lang w:eastAsia="zh-CN"/>
        </w:rPr>
        <w:t>.2.3.2</w:t>
      </w:r>
      <w:r>
        <w:t>-</w:t>
      </w:r>
      <w:r w:rsidRPr="004F79CD">
        <w:rPr>
          <w:lang w:val="en-US"/>
        </w:rPr>
        <w:t>1</w:t>
      </w:r>
      <w:r>
        <w:t xml:space="preserve"> and the response data structures and response codes specified in table </w:t>
      </w:r>
      <w:r>
        <w:rPr>
          <w:lang w:eastAsia="zh-CN"/>
        </w:rPr>
        <w:t>A.3</w:t>
      </w:r>
      <w:r w:rsidRPr="00F91E7D">
        <w:rPr>
          <w:lang w:eastAsia="zh-CN"/>
        </w:rPr>
        <w:t>.</w:t>
      </w:r>
      <w:r>
        <w:rPr>
          <w:lang w:eastAsia="zh-CN"/>
        </w:rPr>
        <w:t>2</w:t>
      </w:r>
      <w:r w:rsidRPr="00F91E7D">
        <w:rPr>
          <w:lang w:eastAsia="zh-CN"/>
        </w:rPr>
        <w:t>.2</w:t>
      </w:r>
      <w:r>
        <w:rPr>
          <w:lang w:eastAsia="zh-CN"/>
        </w:rPr>
        <w:t>.2.3.2</w:t>
      </w:r>
      <w:r>
        <w:t>-</w:t>
      </w:r>
      <w:r w:rsidRPr="004F79CD">
        <w:rPr>
          <w:lang w:val="en-US"/>
        </w:rPr>
        <w:t>2</w:t>
      </w:r>
      <w:r>
        <w:t>.</w:t>
      </w:r>
    </w:p>
    <w:p w14:paraId="303C657C" w14:textId="77777777" w:rsidR="00DD424E" w:rsidRDefault="00DD424E" w:rsidP="00DD424E">
      <w:pPr>
        <w:pStyle w:val="TH"/>
      </w:pPr>
      <w:bookmarkStart w:id="922" w:name="_CRTableA_3_2_2_2_3_21"/>
      <w:r>
        <w:t>Table </w:t>
      </w:r>
      <w:bookmarkEnd w:id="922"/>
      <w:r>
        <w:rPr>
          <w:lang w:eastAsia="zh-CN"/>
        </w:rPr>
        <w:t>A.3</w:t>
      </w:r>
      <w:r w:rsidRPr="00F91E7D">
        <w:rPr>
          <w:lang w:eastAsia="zh-CN"/>
        </w:rPr>
        <w:t>.</w:t>
      </w:r>
      <w:r>
        <w:rPr>
          <w:lang w:eastAsia="zh-CN"/>
        </w:rPr>
        <w:t>2</w:t>
      </w:r>
      <w:r w:rsidRPr="00F91E7D">
        <w:rPr>
          <w:lang w:eastAsia="zh-CN"/>
        </w:rPr>
        <w:t>.2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DD424E" w14:paraId="4098F9D9" w14:textId="77777777" w:rsidTr="00A42DAE">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180E1D44" w14:textId="77777777" w:rsidR="00DD424E" w:rsidRDefault="00DD424E" w:rsidP="00A42DAE">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70857DA9" w14:textId="77777777" w:rsidR="00DD424E" w:rsidRDefault="00DD424E" w:rsidP="00A42D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32B2EE" w14:textId="77777777" w:rsidR="00DD424E" w:rsidRDefault="00DD424E" w:rsidP="00A42DAE">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50073C16" w14:textId="77777777" w:rsidR="00DD424E" w:rsidRDefault="00DD424E" w:rsidP="00A42DAE">
            <w:pPr>
              <w:pStyle w:val="TAH"/>
            </w:pPr>
            <w:r>
              <w:t>Description</w:t>
            </w:r>
          </w:p>
        </w:tc>
      </w:tr>
      <w:tr w:rsidR="00DD424E" w14:paraId="33103A30" w14:textId="77777777" w:rsidTr="00A42DAE">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47B5DC36" w14:textId="77777777" w:rsidR="00DD424E" w:rsidRDefault="00DD424E" w:rsidP="00A42DAE">
            <w:pPr>
              <w:pStyle w:val="TAL"/>
            </w:pPr>
            <w:r>
              <w:t>MbsResourceConfig</w:t>
            </w:r>
          </w:p>
        </w:tc>
        <w:tc>
          <w:tcPr>
            <w:tcW w:w="709" w:type="dxa"/>
            <w:tcBorders>
              <w:top w:val="single" w:sz="4" w:space="0" w:color="auto"/>
              <w:left w:val="single" w:sz="6" w:space="0" w:color="000000"/>
              <w:bottom w:val="single" w:sz="6" w:space="0" w:color="000000"/>
              <w:right w:val="single" w:sz="6" w:space="0" w:color="000000"/>
            </w:tcBorders>
          </w:tcPr>
          <w:p w14:paraId="26CDF06A" w14:textId="77777777" w:rsidR="00DD424E" w:rsidRDefault="00DD424E" w:rsidP="00A42DAE">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58CE275" w14:textId="77777777" w:rsidR="00DD424E" w:rsidRDefault="00DD424E" w:rsidP="00A42DAE">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48D87513" w14:textId="77777777" w:rsidR="00DD424E" w:rsidRDefault="00DD424E" w:rsidP="00A42DAE">
            <w:pPr>
              <w:pStyle w:val="TAL"/>
            </w:pPr>
            <w:r>
              <w:t>Updated details of the MBS resource configuration</w:t>
            </w:r>
            <w:r>
              <w:rPr>
                <w:lang w:val="en-US"/>
              </w:rPr>
              <w:t>.</w:t>
            </w:r>
          </w:p>
        </w:tc>
      </w:tr>
    </w:tbl>
    <w:p w14:paraId="10950694" w14:textId="77777777" w:rsidR="00DD424E" w:rsidRDefault="00DD424E" w:rsidP="00DD424E"/>
    <w:p w14:paraId="402A05A7" w14:textId="77777777" w:rsidR="00DD424E" w:rsidRDefault="00DD424E" w:rsidP="00DD424E">
      <w:pPr>
        <w:pStyle w:val="TH"/>
      </w:pPr>
      <w:bookmarkStart w:id="923" w:name="_CRTableA_3_2_2_2_3_22"/>
      <w:r>
        <w:lastRenderedPageBreak/>
        <w:t>Table </w:t>
      </w:r>
      <w:bookmarkEnd w:id="923"/>
      <w:r>
        <w:rPr>
          <w:lang w:eastAsia="zh-CN"/>
        </w:rPr>
        <w:t>A.3</w:t>
      </w:r>
      <w:r w:rsidRPr="00F91E7D">
        <w:rPr>
          <w:lang w:eastAsia="zh-CN"/>
        </w:rPr>
        <w:t>.</w:t>
      </w:r>
      <w:r>
        <w:rPr>
          <w:lang w:eastAsia="zh-CN"/>
        </w:rPr>
        <w:t>2</w:t>
      </w:r>
      <w:r w:rsidRPr="00F91E7D">
        <w:rPr>
          <w:lang w:eastAsia="zh-CN"/>
        </w:rPr>
        <w:t>.2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DD424E" w14:paraId="1D46D914" w14:textId="77777777" w:rsidTr="00A42DAE">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27279FC0" w14:textId="77777777" w:rsidR="00DD424E" w:rsidRDefault="00DD424E" w:rsidP="00A42DAE">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3628588D" w14:textId="77777777" w:rsidR="00DD424E" w:rsidRDefault="00DD424E" w:rsidP="00A42DAE">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4D9DDDB" w14:textId="77777777" w:rsidR="00DD424E" w:rsidRDefault="00DD424E" w:rsidP="00A42DAE">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75210315" w14:textId="77777777" w:rsidR="00DD424E" w:rsidRDefault="00DD424E" w:rsidP="00A42DAE">
            <w:pPr>
              <w:pStyle w:val="TAH"/>
            </w:pPr>
            <w:r>
              <w:t>Response</w:t>
            </w:r>
          </w:p>
          <w:p w14:paraId="0E802562" w14:textId="77777777" w:rsidR="00DD424E" w:rsidRDefault="00DD424E" w:rsidP="00A42DAE">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6526D1AD" w14:textId="77777777" w:rsidR="00DD424E" w:rsidRDefault="00DD424E" w:rsidP="00A42DAE">
            <w:pPr>
              <w:pStyle w:val="TAH"/>
            </w:pPr>
            <w:r>
              <w:t>Description</w:t>
            </w:r>
          </w:p>
        </w:tc>
      </w:tr>
      <w:tr w:rsidR="00DD424E" w14:paraId="6BE56B44" w14:textId="77777777" w:rsidTr="00A42DAE">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42029813" w14:textId="77777777" w:rsidR="00DD424E" w:rsidRDefault="00DD424E" w:rsidP="00A42DAE">
            <w:pPr>
              <w:pStyle w:val="TAL"/>
            </w:pPr>
            <w:r>
              <w:t>MbsResourceConfig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890F980" w14:textId="77777777" w:rsidR="00DD424E" w:rsidRDefault="00DD424E" w:rsidP="00A42DAE">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6CC09337" w14:textId="77777777" w:rsidR="00DD424E" w:rsidRDefault="00DD424E" w:rsidP="00A42DAE">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2DC9E97" w14:textId="77777777" w:rsidR="00DD424E" w:rsidRDefault="00DD424E" w:rsidP="00A42DAE">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54BCD933" w14:textId="77777777" w:rsidR="00DD424E" w:rsidRDefault="00DD424E" w:rsidP="00A42DAE">
            <w:pPr>
              <w:pStyle w:val="TAL"/>
            </w:pPr>
            <w:r>
              <w:t>MBS resource configuration created successfully.</w:t>
            </w:r>
          </w:p>
        </w:tc>
      </w:tr>
      <w:tr w:rsidR="00DD424E" w14:paraId="2646D511" w14:textId="77777777" w:rsidTr="00A42DAE">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B510590" w14:textId="77777777" w:rsidR="00DD424E" w:rsidRDefault="00DD424E" w:rsidP="00A42DAE">
            <w:pPr>
              <w:pStyle w:val="TAL"/>
            </w:pPr>
            <w:r>
              <w:t>MbsResourceConfig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4E4F5AE0" w14:textId="77777777" w:rsidR="00DD424E" w:rsidRPr="00F3100E" w:rsidRDefault="00DD424E" w:rsidP="00A42DAE">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555E1CFD" w14:textId="77777777" w:rsidR="00DD424E" w:rsidRDefault="00DD424E" w:rsidP="00A42DAE">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168AF90B" w14:textId="77777777" w:rsidR="00DD424E" w:rsidRPr="007D1A6F" w:rsidRDefault="00DD424E" w:rsidP="00A42DAE">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6C80DA62" w14:textId="77777777" w:rsidR="00DD424E" w:rsidRDefault="00DD424E" w:rsidP="00A42DAE">
            <w:pPr>
              <w:pStyle w:val="TAL"/>
            </w:pPr>
            <w:r>
              <w:t xml:space="preserve">MBS resource configuration updated successfully and the updated MBS resource configuration </w:t>
            </w:r>
            <w:r w:rsidRPr="004F79CD">
              <w:rPr>
                <w:lang w:val="en-US"/>
              </w:rPr>
              <w:t xml:space="preserve">may be </w:t>
            </w:r>
            <w:r>
              <w:t>returned in the response.</w:t>
            </w:r>
          </w:p>
        </w:tc>
      </w:tr>
      <w:tr w:rsidR="00DD424E" w14:paraId="7C237C12" w14:textId="77777777" w:rsidTr="00A42DA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668C392" w14:textId="77777777" w:rsidR="00DD424E" w:rsidRDefault="00DD424E" w:rsidP="00A42DA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w:t>
            </w:r>
            <w:r>
              <w:rPr>
                <w:lang w:eastAsia="zh-CN"/>
              </w:rPr>
              <w:t> </w:t>
            </w:r>
            <w:r>
              <w:t>[31]</w:t>
            </w:r>
            <w:r>
              <w:rPr>
                <w:lang w:eastAsia="zh-CN"/>
              </w:rPr>
              <w:t xml:space="preserve"> shall also apply.</w:t>
            </w:r>
          </w:p>
        </w:tc>
      </w:tr>
    </w:tbl>
    <w:p w14:paraId="785BBC0A" w14:textId="77777777" w:rsidR="00DD424E" w:rsidRDefault="00DD424E" w:rsidP="00DD424E">
      <w:pPr>
        <w:rPr>
          <w:lang w:eastAsia="zh-CN"/>
        </w:rPr>
      </w:pPr>
    </w:p>
    <w:p w14:paraId="7249D56C" w14:textId="77777777" w:rsidR="00DD424E" w:rsidRDefault="00DD424E" w:rsidP="00DD424E">
      <w:pPr>
        <w:pStyle w:val="H6"/>
      </w:pPr>
      <w:bookmarkStart w:id="924" w:name="_CRA_3_2_2_2_3_3"/>
      <w:r>
        <w:rPr>
          <w:lang w:eastAsia="zh-CN"/>
        </w:rPr>
        <w:t>A.3</w:t>
      </w:r>
      <w:r w:rsidRPr="00F91E7D">
        <w:rPr>
          <w:lang w:eastAsia="zh-CN"/>
        </w:rPr>
        <w:t>.</w:t>
      </w:r>
      <w:r>
        <w:rPr>
          <w:lang w:eastAsia="zh-CN"/>
        </w:rPr>
        <w:t>2</w:t>
      </w:r>
      <w:r w:rsidRPr="00F91E7D">
        <w:rPr>
          <w:lang w:eastAsia="zh-CN"/>
        </w:rPr>
        <w:t>.2</w:t>
      </w:r>
      <w:r>
        <w:rPr>
          <w:lang w:eastAsia="zh-CN"/>
        </w:rPr>
        <w:t>.2.3.3</w:t>
      </w:r>
      <w:r>
        <w:tab/>
        <w:t>DELETE</w:t>
      </w:r>
    </w:p>
    <w:bookmarkEnd w:id="924"/>
    <w:p w14:paraId="158D91F0" w14:textId="77777777" w:rsidR="00DD424E" w:rsidRDefault="00DD424E" w:rsidP="00DD424E">
      <w:r>
        <w:t>This operation deletes the MBS resource configuration.</w:t>
      </w:r>
    </w:p>
    <w:p w14:paraId="732467D8" w14:textId="77777777" w:rsidR="00DD424E" w:rsidRDefault="00DD424E" w:rsidP="00DD424E">
      <w:r>
        <w:t>This method shall support the response data structures and response codes specified in table </w:t>
      </w:r>
      <w:r>
        <w:rPr>
          <w:lang w:eastAsia="zh-CN"/>
        </w:rPr>
        <w:t>A.3</w:t>
      </w:r>
      <w:r w:rsidRPr="00F91E7D">
        <w:rPr>
          <w:lang w:eastAsia="zh-CN"/>
        </w:rPr>
        <w:t>.</w:t>
      </w:r>
      <w:r>
        <w:rPr>
          <w:lang w:eastAsia="zh-CN"/>
        </w:rPr>
        <w:t>2</w:t>
      </w:r>
      <w:r w:rsidRPr="00F91E7D">
        <w:rPr>
          <w:lang w:eastAsia="zh-CN"/>
        </w:rPr>
        <w:t>.2</w:t>
      </w:r>
      <w:r>
        <w:rPr>
          <w:lang w:eastAsia="zh-CN"/>
        </w:rPr>
        <w:t>.2.3.3</w:t>
      </w:r>
      <w:r>
        <w:t>-</w:t>
      </w:r>
      <w:r>
        <w:rPr>
          <w:lang w:val="en-US"/>
        </w:rPr>
        <w:t>1</w:t>
      </w:r>
      <w:r>
        <w:t>.</w:t>
      </w:r>
    </w:p>
    <w:p w14:paraId="56B0CA7F" w14:textId="77777777" w:rsidR="00DD424E" w:rsidRDefault="00DD424E" w:rsidP="00DD424E">
      <w:pPr>
        <w:pStyle w:val="TH"/>
      </w:pPr>
      <w:bookmarkStart w:id="925" w:name="_CRTableA_3_2_2_2_3_31"/>
      <w:r>
        <w:t>Table </w:t>
      </w:r>
      <w:bookmarkEnd w:id="925"/>
      <w:r>
        <w:rPr>
          <w:lang w:eastAsia="zh-CN"/>
        </w:rPr>
        <w:t>A.3</w:t>
      </w:r>
      <w:r w:rsidRPr="00F91E7D">
        <w:rPr>
          <w:lang w:eastAsia="zh-CN"/>
        </w:rPr>
        <w:t>.</w:t>
      </w:r>
      <w:r>
        <w:rPr>
          <w:lang w:eastAsia="zh-CN"/>
        </w:rPr>
        <w:t>2</w:t>
      </w:r>
      <w:r w:rsidRPr="00F91E7D">
        <w:rPr>
          <w:lang w:eastAsia="zh-CN"/>
        </w:rPr>
        <w:t>.2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DD424E" w14:paraId="08158C14" w14:textId="77777777" w:rsidTr="00A42D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553BE2" w14:textId="77777777" w:rsidR="00DD424E" w:rsidRDefault="00DD424E" w:rsidP="00A42DA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BE72D75" w14:textId="77777777" w:rsidR="00DD424E" w:rsidRDefault="00DD424E" w:rsidP="00A42DA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EC7D1F8" w14:textId="77777777" w:rsidR="00DD424E" w:rsidRDefault="00DD424E" w:rsidP="00A42DA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2CF09AA" w14:textId="77777777" w:rsidR="00DD424E" w:rsidRDefault="00DD424E" w:rsidP="00A42DAE">
            <w:pPr>
              <w:pStyle w:val="TAH"/>
            </w:pPr>
            <w:r>
              <w:t>Response</w:t>
            </w:r>
          </w:p>
          <w:p w14:paraId="5BB267E4" w14:textId="77777777" w:rsidR="00DD424E" w:rsidRDefault="00DD424E" w:rsidP="00A42DA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6488B51" w14:textId="77777777" w:rsidR="00DD424E" w:rsidRDefault="00DD424E" w:rsidP="00A42DAE">
            <w:pPr>
              <w:pStyle w:val="TAH"/>
            </w:pPr>
            <w:r>
              <w:t>Description</w:t>
            </w:r>
          </w:p>
        </w:tc>
      </w:tr>
      <w:tr w:rsidR="00DD424E" w14:paraId="0A98355F" w14:textId="77777777" w:rsidTr="00A42DA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DAB9316" w14:textId="77777777" w:rsidR="00DD424E" w:rsidRDefault="00DD424E" w:rsidP="00A42DA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369931" w14:textId="77777777" w:rsidR="00DD424E" w:rsidRDefault="00DD424E" w:rsidP="00A42DA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9FE3B7" w14:textId="77777777" w:rsidR="00DD424E" w:rsidRDefault="00DD424E" w:rsidP="00A42DA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FEFA125" w14:textId="77777777" w:rsidR="00DD424E" w:rsidRPr="004072AC" w:rsidRDefault="00DD424E" w:rsidP="00A42DA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705F517" w14:textId="77777777" w:rsidR="00DD424E" w:rsidRDefault="00DD424E" w:rsidP="00A42DAE">
            <w:pPr>
              <w:pStyle w:val="TAL"/>
            </w:pPr>
            <w:r>
              <w:t>MBS resource configuration is deleted.</w:t>
            </w:r>
          </w:p>
        </w:tc>
      </w:tr>
      <w:tr w:rsidR="00DD424E" w14:paraId="2F3D89E7" w14:textId="77777777" w:rsidTr="00A42DA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C4431F7" w14:textId="77777777" w:rsidR="00DD424E" w:rsidRDefault="00DD424E" w:rsidP="00A42DA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w:t>
            </w:r>
            <w:r>
              <w:rPr>
                <w:lang w:eastAsia="zh-CN"/>
              </w:rPr>
              <w:t> </w:t>
            </w:r>
            <w:r>
              <w:t>[31]</w:t>
            </w:r>
            <w:r>
              <w:rPr>
                <w:lang w:eastAsia="zh-CN"/>
              </w:rPr>
              <w:t xml:space="preserve"> shall also apply.</w:t>
            </w:r>
          </w:p>
        </w:tc>
      </w:tr>
    </w:tbl>
    <w:p w14:paraId="66E02D18" w14:textId="77777777" w:rsidR="00DD424E" w:rsidRPr="0047782A" w:rsidRDefault="00DD424E" w:rsidP="00DD424E">
      <w:pPr>
        <w:rPr>
          <w:lang w:eastAsia="zh-CN"/>
        </w:rPr>
      </w:pPr>
    </w:p>
    <w:p w14:paraId="412EEB2E" w14:textId="77777777" w:rsidR="00DD424E" w:rsidRDefault="00DD424E" w:rsidP="00DD424E">
      <w:pPr>
        <w:pStyle w:val="Heading4"/>
        <w:rPr>
          <w:lang w:eastAsia="zh-CN"/>
        </w:rPr>
      </w:pPr>
      <w:bookmarkStart w:id="926" w:name="_Toc218596272"/>
      <w:r>
        <w:rPr>
          <w:lang w:eastAsia="zh-CN"/>
        </w:rPr>
        <w:t>A.3</w:t>
      </w:r>
      <w:r w:rsidRPr="00F91E7D">
        <w:rPr>
          <w:lang w:eastAsia="zh-CN"/>
        </w:rPr>
        <w:t>.</w:t>
      </w:r>
      <w:r>
        <w:rPr>
          <w:lang w:eastAsia="zh-CN"/>
        </w:rPr>
        <w:t>2</w:t>
      </w:r>
      <w:r w:rsidRPr="00F91E7D">
        <w:rPr>
          <w:lang w:eastAsia="zh-CN"/>
        </w:rPr>
        <w:t>.2</w:t>
      </w:r>
      <w:r>
        <w:rPr>
          <w:lang w:eastAsia="zh-CN"/>
        </w:rPr>
        <w:t>.3</w:t>
      </w:r>
      <w:r>
        <w:rPr>
          <w:lang w:eastAsia="zh-CN"/>
        </w:rPr>
        <w:tab/>
        <w:t>Resource: MBS resource state</w:t>
      </w:r>
      <w:bookmarkEnd w:id="926"/>
    </w:p>
    <w:p w14:paraId="4001080C" w14:textId="77777777" w:rsidR="00DD424E" w:rsidRDefault="00DD424E" w:rsidP="00DD424E">
      <w:pPr>
        <w:pStyle w:val="Heading5"/>
        <w:rPr>
          <w:lang w:eastAsia="zh-CN"/>
        </w:rPr>
      </w:pPr>
      <w:bookmarkStart w:id="927" w:name="_Toc218596273"/>
      <w:r>
        <w:rPr>
          <w:lang w:eastAsia="zh-CN"/>
        </w:rPr>
        <w:t>A.3</w:t>
      </w:r>
      <w:r w:rsidRPr="00F91E7D">
        <w:rPr>
          <w:lang w:eastAsia="zh-CN"/>
        </w:rPr>
        <w:t>.</w:t>
      </w:r>
      <w:r>
        <w:rPr>
          <w:lang w:eastAsia="zh-CN"/>
        </w:rPr>
        <w:t>2</w:t>
      </w:r>
      <w:r w:rsidRPr="00F91E7D">
        <w:rPr>
          <w:lang w:eastAsia="zh-CN"/>
        </w:rPr>
        <w:t>.2</w:t>
      </w:r>
      <w:r>
        <w:rPr>
          <w:lang w:eastAsia="zh-CN"/>
        </w:rPr>
        <w:t>.3.1</w:t>
      </w:r>
      <w:r>
        <w:rPr>
          <w:lang w:eastAsia="zh-CN"/>
        </w:rPr>
        <w:tab/>
        <w:t>Description</w:t>
      </w:r>
      <w:bookmarkEnd w:id="927"/>
    </w:p>
    <w:p w14:paraId="029E8104" w14:textId="77777777" w:rsidR="00DD424E" w:rsidRPr="006B1F12" w:rsidRDefault="00DD424E" w:rsidP="00DD424E">
      <w:pPr>
        <w:rPr>
          <w:lang w:eastAsia="zh-CN"/>
        </w:rPr>
      </w:pPr>
      <w:r>
        <w:rPr>
          <w:lang w:eastAsia="zh-CN"/>
        </w:rPr>
        <w:t xml:space="preserve">The MBS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MBS resource as seen by the</w:t>
      </w:r>
      <w:r>
        <w:rPr>
          <w:lang w:eastAsia="zh-CN"/>
        </w:rPr>
        <w:t xml:space="preserve"> SNRM-C</w:t>
      </w:r>
      <w:r>
        <w:rPr>
          <w:lang w:val="en-US" w:eastAsia="zh-CN"/>
        </w:rPr>
        <w:t>.</w:t>
      </w:r>
    </w:p>
    <w:p w14:paraId="15C822F7" w14:textId="77777777" w:rsidR="00DD424E" w:rsidRDefault="00DD424E" w:rsidP="00DD424E">
      <w:pPr>
        <w:pStyle w:val="Heading5"/>
        <w:rPr>
          <w:lang w:eastAsia="zh-CN"/>
        </w:rPr>
      </w:pPr>
      <w:bookmarkStart w:id="928" w:name="_Toc218596274"/>
      <w:r>
        <w:rPr>
          <w:lang w:eastAsia="zh-CN"/>
        </w:rPr>
        <w:t>A.3</w:t>
      </w:r>
      <w:r w:rsidRPr="00F91E7D">
        <w:rPr>
          <w:lang w:eastAsia="zh-CN"/>
        </w:rPr>
        <w:t>.</w:t>
      </w:r>
      <w:r>
        <w:rPr>
          <w:lang w:eastAsia="zh-CN"/>
        </w:rPr>
        <w:t>2</w:t>
      </w:r>
      <w:r w:rsidRPr="00F91E7D">
        <w:rPr>
          <w:lang w:eastAsia="zh-CN"/>
        </w:rPr>
        <w:t>.2</w:t>
      </w:r>
      <w:r>
        <w:rPr>
          <w:lang w:eastAsia="zh-CN"/>
        </w:rPr>
        <w:t>.3.2</w:t>
      </w:r>
      <w:r>
        <w:rPr>
          <w:lang w:eastAsia="zh-CN"/>
        </w:rPr>
        <w:tab/>
        <w:t>Resource Definition</w:t>
      </w:r>
      <w:bookmarkEnd w:id="928"/>
    </w:p>
    <w:p w14:paraId="39F20D2A" w14:textId="77777777" w:rsidR="00DD424E" w:rsidRPr="006B1F12" w:rsidRDefault="00DD424E" w:rsidP="00DD424E">
      <w:pPr>
        <w:rPr>
          <w:b/>
          <w:lang w:eastAsia="zh-CN"/>
        </w:rPr>
      </w:pPr>
      <w:r>
        <w:rPr>
          <w:lang w:eastAsia="zh-CN"/>
        </w:rPr>
        <w:t xml:space="preserve">Resource URI: </w:t>
      </w:r>
      <w:r>
        <w:rPr>
          <w:b/>
          <w:lang w:eastAsia="zh-CN"/>
        </w:rPr>
        <w:t>{apiRoot}/su-nmb-c/&lt;apiVersion&gt;/</w:t>
      </w:r>
      <w:r w:rsidRPr="0013546A">
        <w:rPr>
          <w:b/>
          <w:lang w:eastAsia="zh-CN"/>
        </w:rPr>
        <w:t>val-services/{valServiceId}/mbs-resources/{</w:t>
      </w:r>
      <w:r>
        <w:rPr>
          <w:b/>
          <w:lang w:eastAsia="zh-CN"/>
        </w:rPr>
        <w:t>mbsSessionId</w:t>
      </w:r>
      <w:r w:rsidRPr="0013546A">
        <w:rPr>
          <w:b/>
          <w:lang w:eastAsia="zh-CN"/>
        </w:rPr>
        <w:t>}/state</w:t>
      </w:r>
    </w:p>
    <w:p w14:paraId="15EFCDEA" w14:textId="77777777" w:rsidR="00DD424E" w:rsidRDefault="00DD424E" w:rsidP="00DD424E">
      <w:pPr>
        <w:rPr>
          <w:lang w:eastAsia="zh-CN"/>
        </w:rPr>
      </w:pPr>
      <w:r>
        <w:rPr>
          <w:lang w:eastAsia="zh-CN"/>
        </w:rPr>
        <w:t>This resource shall support the resource URI variables defined in the table A.3</w:t>
      </w:r>
      <w:r w:rsidRPr="00F91E7D">
        <w:rPr>
          <w:lang w:eastAsia="zh-CN"/>
        </w:rPr>
        <w:t>.</w:t>
      </w:r>
      <w:r>
        <w:rPr>
          <w:lang w:eastAsia="zh-CN"/>
        </w:rPr>
        <w:t>2</w:t>
      </w:r>
      <w:r w:rsidRPr="00F91E7D">
        <w:rPr>
          <w:lang w:eastAsia="zh-CN"/>
        </w:rPr>
        <w:t>.2</w:t>
      </w:r>
      <w:r>
        <w:rPr>
          <w:lang w:eastAsia="zh-CN"/>
        </w:rPr>
        <w:t>.3.2-1.</w:t>
      </w:r>
    </w:p>
    <w:p w14:paraId="2BBB52B1" w14:textId="77777777" w:rsidR="00DD424E" w:rsidRDefault="00DD424E" w:rsidP="00DD424E">
      <w:pPr>
        <w:pStyle w:val="TH"/>
        <w:rPr>
          <w:rFonts w:cs="Arial"/>
        </w:rPr>
      </w:pPr>
      <w:bookmarkStart w:id="929" w:name="_CRTableA_3_2_2_3_21"/>
      <w:r>
        <w:t xml:space="preserve">Table </w:t>
      </w:r>
      <w:bookmarkEnd w:id="929"/>
      <w:r>
        <w:rPr>
          <w:lang w:eastAsia="zh-CN"/>
        </w:rPr>
        <w:t>A.3</w:t>
      </w:r>
      <w:r w:rsidRPr="00F91E7D">
        <w:rPr>
          <w:lang w:eastAsia="zh-CN"/>
        </w:rPr>
        <w:t>.</w:t>
      </w:r>
      <w:r>
        <w:rPr>
          <w:lang w:eastAsia="zh-CN"/>
        </w:rPr>
        <w:t>2</w:t>
      </w:r>
      <w:r w:rsidRPr="00F91E7D">
        <w:rPr>
          <w:lang w:eastAsia="zh-CN"/>
        </w:rPr>
        <w:t>.2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267"/>
        <w:gridCol w:w="7091"/>
      </w:tblGrid>
      <w:tr w:rsidR="00DD424E" w14:paraId="0B3C7A5D"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C600B1E" w14:textId="77777777" w:rsidR="00DD424E" w:rsidRDefault="00DD424E" w:rsidP="00A42DA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B976E4B" w14:textId="77777777" w:rsidR="00DD424E" w:rsidRDefault="00DD424E" w:rsidP="00A42DA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6EF868" w14:textId="77777777" w:rsidR="00DD424E" w:rsidRDefault="00DD424E" w:rsidP="00A42DAE">
            <w:pPr>
              <w:pStyle w:val="TAH"/>
            </w:pPr>
            <w:r>
              <w:t>Definition</w:t>
            </w:r>
          </w:p>
        </w:tc>
      </w:tr>
      <w:tr w:rsidR="00DD424E" w14:paraId="3D7B1832"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tcPr>
          <w:p w14:paraId="2A2EE753" w14:textId="77777777" w:rsidR="00DD424E" w:rsidRDefault="00DD424E" w:rsidP="00A42DA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646D3510" w14:textId="77777777" w:rsidR="00DD424E" w:rsidRDefault="00DD424E" w:rsidP="00A42DA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C99A5D1" w14:textId="77777777" w:rsidR="00DD424E" w:rsidRDefault="00DD424E" w:rsidP="00A42DAE">
            <w:pPr>
              <w:pStyle w:val="TAL"/>
            </w:pPr>
            <w:r>
              <w:t>See Annex C.1.1 of 3GPP TS 24.546</w:t>
            </w:r>
            <w:r>
              <w:rPr>
                <w:lang w:eastAsia="zh-CN"/>
              </w:rPr>
              <w:t> </w:t>
            </w:r>
            <w:r>
              <w:t>[31].</w:t>
            </w:r>
          </w:p>
        </w:tc>
      </w:tr>
      <w:tr w:rsidR="00DD424E" w14:paraId="20965536"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tcPr>
          <w:p w14:paraId="365C04C4" w14:textId="77777777" w:rsidR="00DD424E" w:rsidRDefault="00DD424E" w:rsidP="00A42DA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032F9B70" w14:textId="77777777" w:rsidR="00DD424E" w:rsidRDefault="00DD424E" w:rsidP="00A42DA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46ACF0F" w14:textId="77777777" w:rsidR="00DD424E" w:rsidRDefault="00DD424E" w:rsidP="00A42DAE">
            <w:pPr>
              <w:pStyle w:val="TAL"/>
            </w:pPr>
            <w:r>
              <w:t>See clause</w:t>
            </w:r>
            <w:r>
              <w:rPr>
                <w:lang w:eastAsia="zh-CN"/>
              </w:rPr>
              <w:t> A.3.2.1.</w:t>
            </w:r>
          </w:p>
        </w:tc>
      </w:tr>
      <w:tr w:rsidR="00DD424E" w14:paraId="5B42A845"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tcPr>
          <w:p w14:paraId="424FAC2B" w14:textId="77777777" w:rsidR="00DD424E" w:rsidRDefault="00DD424E" w:rsidP="00A42DA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058CC644" w14:textId="77777777" w:rsidR="00DD424E" w:rsidRDefault="00DD424E" w:rsidP="00A42DA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49ECD9D" w14:textId="77777777" w:rsidR="00DD424E" w:rsidRDefault="00DD424E" w:rsidP="00A42DAE">
            <w:pPr>
              <w:pStyle w:val="TAL"/>
            </w:pPr>
            <w:r>
              <w:t>I</w:t>
            </w:r>
            <w:r w:rsidRPr="00D8720A">
              <w:t>dentif</w:t>
            </w:r>
            <w:r>
              <w:t>ier of</w:t>
            </w:r>
            <w:r w:rsidRPr="00D8720A">
              <w:t xml:space="preserve"> a VAL service.</w:t>
            </w:r>
          </w:p>
        </w:tc>
      </w:tr>
      <w:tr w:rsidR="00DD424E" w14:paraId="0FA4604D" w14:textId="77777777" w:rsidTr="00A42DAE">
        <w:trPr>
          <w:jc w:val="center"/>
        </w:trPr>
        <w:tc>
          <w:tcPr>
            <w:tcW w:w="571" w:type="pct"/>
            <w:tcBorders>
              <w:top w:val="single" w:sz="6" w:space="0" w:color="000000"/>
              <w:left w:val="single" w:sz="6" w:space="0" w:color="000000"/>
              <w:bottom w:val="single" w:sz="6" w:space="0" w:color="000000"/>
              <w:right w:val="single" w:sz="6" w:space="0" w:color="000000"/>
            </w:tcBorders>
          </w:tcPr>
          <w:p w14:paraId="273E4DAA" w14:textId="77777777" w:rsidR="00DD424E" w:rsidRDefault="00DD424E" w:rsidP="00A42DAE">
            <w:pPr>
              <w:pStyle w:val="TAL"/>
            </w:pPr>
            <w:r w:rsidRPr="00125319">
              <w:t>mbs</w:t>
            </w:r>
            <w:r>
              <w:t>S</w:t>
            </w:r>
            <w:r w:rsidRPr="00125319">
              <w:t>ession</w:t>
            </w:r>
            <w:r>
              <w:t>I</w:t>
            </w:r>
            <w:r w:rsidRPr="00125319">
              <w:t>d</w:t>
            </w:r>
          </w:p>
        </w:tc>
        <w:tc>
          <w:tcPr>
            <w:tcW w:w="702" w:type="pct"/>
            <w:tcBorders>
              <w:top w:val="single" w:sz="6" w:space="0" w:color="000000"/>
              <w:left w:val="single" w:sz="6" w:space="0" w:color="000000"/>
              <w:bottom w:val="single" w:sz="6" w:space="0" w:color="000000"/>
              <w:right w:val="single" w:sz="6" w:space="0" w:color="000000"/>
            </w:tcBorders>
          </w:tcPr>
          <w:p w14:paraId="1C362A22" w14:textId="77777777" w:rsidR="00DD424E" w:rsidRDefault="00DD424E" w:rsidP="00A42DAE">
            <w:pPr>
              <w:pStyle w:val="TAL"/>
            </w:pPr>
            <w:r>
              <w:t>MbsSessionId</w:t>
            </w:r>
          </w:p>
        </w:tc>
        <w:tc>
          <w:tcPr>
            <w:tcW w:w="3727" w:type="pct"/>
            <w:tcBorders>
              <w:top w:val="single" w:sz="6" w:space="0" w:color="000000"/>
              <w:left w:val="single" w:sz="6" w:space="0" w:color="000000"/>
              <w:bottom w:val="single" w:sz="6" w:space="0" w:color="000000"/>
              <w:right w:val="single" w:sz="6" w:space="0" w:color="000000"/>
            </w:tcBorders>
            <w:vAlign w:val="center"/>
          </w:tcPr>
          <w:p w14:paraId="64FB16BE" w14:textId="77777777" w:rsidR="00DD424E" w:rsidRDefault="00DD424E" w:rsidP="00A42DAE">
            <w:pPr>
              <w:pStyle w:val="TAL"/>
            </w:pPr>
            <w:r>
              <w:t>Identifier of the</w:t>
            </w:r>
            <w:r>
              <w:rPr>
                <w:rFonts w:cs="Arial"/>
                <w:szCs w:val="18"/>
              </w:rPr>
              <w:t xml:space="preserve"> MBS session identifier of an MBS session</w:t>
            </w:r>
            <w:r>
              <w:t>.</w:t>
            </w:r>
          </w:p>
        </w:tc>
      </w:tr>
    </w:tbl>
    <w:p w14:paraId="300F2551" w14:textId="77777777" w:rsidR="00DD424E" w:rsidRDefault="00DD424E" w:rsidP="00DD424E">
      <w:pPr>
        <w:rPr>
          <w:lang w:eastAsia="zh-CN"/>
        </w:rPr>
      </w:pPr>
    </w:p>
    <w:p w14:paraId="501768DF" w14:textId="77777777" w:rsidR="00DD424E" w:rsidRDefault="00DD424E" w:rsidP="00DD424E">
      <w:pPr>
        <w:pStyle w:val="Heading5"/>
        <w:rPr>
          <w:lang w:eastAsia="zh-CN"/>
        </w:rPr>
      </w:pPr>
      <w:bookmarkStart w:id="930" w:name="_Toc218596275"/>
      <w:r w:rsidRPr="00992C37">
        <w:rPr>
          <w:lang w:eastAsia="zh-CN"/>
        </w:rPr>
        <w:t>A.3.</w:t>
      </w:r>
      <w:r>
        <w:rPr>
          <w:lang w:eastAsia="zh-CN"/>
        </w:rPr>
        <w:t>2</w:t>
      </w:r>
      <w:r w:rsidRPr="00992C37">
        <w:rPr>
          <w:lang w:eastAsia="zh-CN"/>
        </w:rPr>
        <w:t>.2</w:t>
      </w:r>
      <w:r>
        <w:rPr>
          <w:lang w:eastAsia="zh-CN"/>
        </w:rPr>
        <w:t>.3.3</w:t>
      </w:r>
      <w:r>
        <w:rPr>
          <w:lang w:eastAsia="zh-CN"/>
        </w:rPr>
        <w:tab/>
        <w:t>Resource Standard Methods</w:t>
      </w:r>
      <w:bookmarkEnd w:id="930"/>
    </w:p>
    <w:p w14:paraId="2D1F01B0" w14:textId="77777777" w:rsidR="00DD424E" w:rsidRDefault="00DD424E" w:rsidP="00DD424E">
      <w:pPr>
        <w:pStyle w:val="H6"/>
      </w:pPr>
      <w:bookmarkStart w:id="931" w:name="_CRA_3_2_2_3_3_1"/>
      <w:r w:rsidRPr="00992C37">
        <w:rPr>
          <w:lang w:eastAsia="zh-CN"/>
        </w:rPr>
        <w:t>A.3.</w:t>
      </w:r>
      <w:r>
        <w:rPr>
          <w:lang w:eastAsia="zh-CN"/>
        </w:rPr>
        <w:t>2</w:t>
      </w:r>
      <w:r w:rsidRPr="00992C37">
        <w:rPr>
          <w:lang w:eastAsia="zh-CN"/>
        </w:rPr>
        <w:t>.2</w:t>
      </w:r>
      <w:r>
        <w:rPr>
          <w:lang w:eastAsia="zh-CN"/>
        </w:rPr>
        <w:t>.3.3</w:t>
      </w:r>
      <w:r>
        <w:t>.1</w:t>
      </w:r>
      <w:r>
        <w:tab/>
        <w:t>GET</w:t>
      </w:r>
    </w:p>
    <w:bookmarkEnd w:id="931"/>
    <w:p w14:paraId="19908C24" w14:textId="77777777" w:rsidR="00DD424E" w:rsidRDefault="00DD424E" w:rsidP="00DD424E">
      <w:r>
        <w:t xml:space="preserve">This operation retrieves </w:t>
      </w:r>
      <w:r w:rsidRPr="004F79CD">
        <w:rPr>
          <w:lang w:val="en-US"/>
        </w:rPr>
        <w:t xml:space="preserve">the </w:t>
      </w:r>
      <w:r>
        <w:rPr>
          <w:lang w:val="en-US"/>
        </w:rPr>
        <w:t>MBS resource state information as seen by the SNRM-C</w:t>
      </w:r>
      <w:r>
        <w:t xml:space="preserve">. </w:t>
      </w:r>
    </w:p>
    <w:p w14:paraId="595CF454" w14:textId="77777777" w:rsidR="00DD424E" w:rsidRDefault="00DD424E" w:rsidP="00DD424E">
      <w:r>
        <w:t xml:space="preserve">This method shall support </w:t>
      </w:r>
      <w:r w:rsidRPr="004F79CD">
        <w:rPr>
          <w:lang w:val="en-US"/>
        </w:rPr>
        <w:t>the request options specified in table</w:t>
      </w:r>
      <w:r>
        <w:rPr>
          <w:lang w:val="en-US"/>
        </w:rPr>
        <w:t> </w:t>
      </w:r>
      <w:r w:rsidRPr="00802B8D">
        <w:t>A.</w:t>
      </w:r>
      <w:r>
        <w:t>3</w:t>
      </w:r>
      <w:r w:rsidRPr="00802B8D">
        <w:t>.</w:t>
      </w:r>
      <w:r>
        <w:t>2</w:t>
      </w:r>
      <w:r w:rsidRPr="00802B8D">
        <w:t>.2.3.3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w:t>
      </w:r>
      <w:r>
        <w:rPr>
          <w:lang w:eastAsia="zh-CN"/>
        </w:rPr>
        <w:t>2</w:t>
      </w:r>
      <w:r w:rsidRPr="00F91E7D">
        <w:rPr>
          <w:lang w:eastAsia="zh-CN"/>
        </w:rPr>
        <w:t>.2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w:t>
      </w:r>
      <w:r>
        <w:rPr>
          <w:lang w:eastAsia="zh-CN"/>
        </w:rPr>
        <w:t>2</w:t>
      </w:r>
      <w:r w:rsidRPr="00F91E7D">
        <w:rPr>
          <w:lang w:eastAsia="zh-CN"/>
        </w:rPr>
        <w:t>.2</w:t>
      </w:r>
      <w:r>
        <w:rPr>
          <w:lang w:eastAsia="zh-CN"/>
        </w:rPr>
        <w:t>.3.3</w:t>
      </w:r>
      <w:r>
        <w:t>-3.</w:t>
      </w:r>
    </w:p>
    <w:p w14:paraId="5E161DA5" w14:textId="77777777" w:rsidR="00DD424E" w:rsidRDefault="00DD424E" w:rsidP="00DD424E">
      <w:pPr>
        <w:pStyle w:val="TH"/>
      </w:pPr>
      <w:bookmarkStart w:id="932" w:name="_CRTableA_3_2_2_3_31"/>
      <w:r>
        <w:lastRenderedPageBreak/>
        <w:t>Table</w:t>
      </w:r>
      <w:r>
        <w:rPr>
          <w:noProof/>
        </w:rPr>
        <w:t> </w:t>
      </w:r>
      <w:bookmarkEnd w:id="932"/>
      <w:r>
        <w:rPr>
          <w:lang w:eastAsia="zh-CN"/>
        </w:rPr>
        <w:t>A.3</w:t>
      </w:r>
      <w:r w:rsidRPr="00F91E7D">
        <w:rPr>
          <w:lang w:eastAsia="zh-CN"/>
        </w:rPr>
        <w:t>.</w:t>
      </w:r>
      <w:r>
        <w:rPr>
          <w:lang w:eastAsia="zh-CN"/>
        </w:rPr>
        <w:t>2</w:t>
      </w:r>
      <w:r w:rsidRPr="00F91E7D">
        <w:rPr>
          <w:lang w:eastAsia="zh-CN"/>
        </w:rPr>
        <w:t>.2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424E" w14:paraId="01D9084A" w14:textId="77777777" w:rsidTr="00A42D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7C28B2" w14:textId="77777777" w:rsidR="00DD424E" w:rsidRDefault="00DD424E" w:rsidP="00A42DA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3201C3" w14:textId="77777777" w:rsidR="00DD424E" w:rsidRDefault="00DD424E" w:rsidP="00A42DA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7A9286" w14:textId="77777777" w:rsidR="00DD424E" w:rsidRDefault="00DD424E" w:rsidP="00A42DA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3DBBF" w14:textId="77777777" w:rsidR="00DD424E" w:rsidRDefault="00DD424E" w:rsidP="00A42DA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209A7" w14:textId="77777777" w:rsidR="00DD424E" w:rsidRDefault="00DD424E" w:rsidP="00A42DAE">
            <w:pPr>
              <w:pStyle w:val="TAH"/>
            </w:pPr>
            <w:r>
              <w:t>Description</w:t>
            </w:r>
          </w:p>
        </w:tc>
      </w:tr>
      <w:tr w:rsidR="00DD424E" w14:paraId="310D7187" w14:textId="77777777" w:rsidTr="00A42D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1FB055" w14:textId="77777777" w:rsidR="00DD424E" w:rsidRPr="003C3C7F" w:rsidRDefault="00DD424E" w:rsidP="00A42DA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0BCA897" w14:textId="77777777" w:rsidR="00DD424E" w:rsidRPr="003C3C7F" w:rsidRDefault="00DD424E" w:rsidP="00A42DA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09C6F11" w14:textId="77777777" w:rsidR="00DD424E" w:rsidRPr="003C3C7F" w:rsidRDefault="00DD424E" w:rsidP="00A42DA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C5D9A39" w14:textId="77777777" w:rsidR="00DD424E" w:rsidRDefault="00DD424E" w:rsidP="00A42DA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23547" w14:textId="77777777" w:rsidR="00DD424E" w:rsidRPr="004F79CD" w:rsidRDefault="00DD424E" w:rsidP="00A42DAE">
            <w:pPr>
              <w:pStyle w:val="TAL"/>
              <w:rPr>
                <w:lang w:val="en-US"/>
              </w:rPr>
            </w:pPr>
            <w:r w:rsidRPr="004F79CD">
              <w:rPr>
                <w:lang w:val="en-US"/>
              </w:rPr>
              <w:t>When set to 0 (Register) it extends the GET request to subscribe to the changes of this resource.</w:t>
            </w:r>
          </w:p>
          <w:p w14:paraId="4FF2CF74" w14:textId="77777777" w:rsidR="00DD424E" w:rsidRPr="004F79CD" w:rsidRDefault="00DD424E" w:rsidP="00A42DAE">
            <w:pPr>
              <w:pStyle w:val="TAL"/>
              <w:rPr>
                <w:lang w:val="en-US"/>
              </w:rPr>
            </w:pPr>
            <w:r w:rsidRPr="004F79CD">
              <w:rPr>
                <w:lang w:val="en-US"/>
              </w:rPr>
              <w:t>When set to 1 (Deregister) it cancels the subscription.</w:t>
            </w:r>
          </w:p>
        </w:tc>
      </w:tr>
      <w:tr w:rsidR="00DD424E" w14:paraId="1DEF0F3C" w14:textId="77777777" w:rsidTr="00A42DA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C92075" w14:textId="77777777" w:rsidR="00DD424E" w:rsidRPr="004F79CD" w:rsidRDefault="00DD424E" w:rsidP="00A42DAE">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7282578" w14:textId="77777777" w:rsidR="00DD424E" w:rsidRDefault="00DD424E" w:rsidP="00DD424E"/>
    <w:p w14:paraId="5A326108" w14:textId="77777777" w:rsidR="00DD424E" w:rsidRDefault="00DD424E" w:rsidP="00DD424E">
      <w:pPr>
        <w:pStyle w:val="TH"/>
      </w:pPr>
      <w:bookmarkStart w:id="933" w:name="_CRTableA_3_2_2_3_32"/>
      <w:r>
        <w:t xml:space="preserve">Table </w:t>
      </w:r>
      <w:bookmarkEnd w:id="933"/>
      <w:r>
        <w:rPr>
          <w:lang w:eastAsia="zh-CN"/>
        </w:rPr>
        <w:t>A.3</w:t>
      </w:r>
      <w:r w:rsidRPr="00F91E7D">
        <w:rPr>
          <w:lang w:eastAsia="zh-CN"/>
        </w:rPr>
        <w:t>.</w:t>
      </w:r>
      <w:r>
        <w:rPr>
          <w:lang w:eastAsia="zh-CN"/>
        </w:rPr>
        <w:t>2</w:t>
      </w:r>
      <w:r w:rsidRPr="00F91E7D">
        <w:rPr>
          <w:lang w:eastAsia="zh-CN"/>
        </w:rPr>
        <w:t>.2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DD424E" w14:paraId="4F328185" w14:textId="77777777" w:rsidTr="00A42DAE">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59C1543C" w14:textId="77777777" w:rsidR="00DD424E" w:rsidRDefault="00DD424E" w:rsidP="00A42DAE">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8C963F3" w14:textId="77777777" w:rsidR="00DD424E" w:rsidRDefault="00DD424E" w:rsidP="00A42DA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C5F89" w14:textId="77777777" w:rsidR="00DD424E" w:rsidRDefault="00DD424E" w:rsidP="00A42DA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2B9C0B8" w14:textId="77777777" w:rsidR="00DD424E" w:rsidRDefault="00DD424E" w:rsidP="00A42DAE">
            <w:pPr>
              <w:pStyle w:val="TAH"/>
            </w:pPr>
            <w:r>
              <w:t>Response</w:t>
            </w:r>
          </w:p>
          <w:p w14:paraId="4B23244A" w14:textId="77777777" w:rsidR="00DD424E" w:rsidRDefault="00DD424E" w:rsidP="00A42DA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E3415BC" w14:textId="77777777" w:rsidR="00DD424E" w:rsidRDefault="00DD424E" w:rsidP="00A42DAE">
            <w:pPr>
              <w:pStyle w:val="TAH"/>
            </w:pPr>
            <w:r>
              <w:t>Description</w:t>
            </w:r>
          </w:p>
        </w:tc>
      </w:tr>
      <w:tr w:rsidR="00DD424E" w14:paraId="6E0FFD20" w14:textId="77777777" w:rsidTr="00A42DAE">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F9FBC4F" w14:textId="77777777" w:rsidR="00DD424E" w:rsidRDefault="00DD424E" w:rsidP="00A42DAE">
            <w:pPr>
              <w:pStyle w:val="TAL"/>
            </w:pPr>
            <w:r>
              <w:t>MbsResourceState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E07F93F" w14:textId="77777777" w:rsidR="00DD424E" w:rsidRDefault="00DD424E" w:rsidP="00A42DAE">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62F1917E" w14:textId="77777777" w:rsidR="00DD424E" w:rsidRDefault="00DD424E" w:rsidP="00A42DA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8678409" w14:textId="77777777" w:rsidR="00DD424E" w:rsidRDefault="00DD424E" w:rsidP="00A42DA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641315F" w14:textId="77777777" w:rsidR="00DD424E" w:rsidRDefault="00DD424E" w:rsidP="00A42DAE">
            <w:pPr>
              <w:pStyle w:val="TAL"/>
            </w:pPr>
            <w:r>
              <w:t xml:space="preserve">MBS resource state information at the </w:t>
            </w:r>
            <w:r>
              <w:rPr>
                <w:lang w:val="en-US"/>
              </w:rPr>
              <w:t>SNRM-C</w:t>
            </w:r>
            <w:r>
              <w:t>.</w:t>
            </w:r>
          </w:p>
        </w:tc>
      </w:tr>
      <w:tr w:rsidR="00DD424E" w14:paraId="0BEBCB14" w14:textId="77777777" w:rsidTr="00A42DA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66E98E0" w14:textId="77777777" w:rsidR="00DD424E" w:rsidRDefault="00DD424E" w:rsidP="00A42DAE">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6FDA81EC" w14:textId="77777777" w:rsidR="00DD424E" w:rsidRDefault="00DD424E" w:rsidP="00DD424E">
      <w:pPr>
        <w:rPr>
          <w:lang w:eastAsia="zh-CN"/>
        </w:rPr>
      </w:pPr>
    </w:p>
    <w:p w14:paraId="2CB73BC3" w14:textId="77777777" w:rsidR="00DD424E" w:rsidRDefault="00DD424E" w:rsidP="00DD424E">
      <w:pPr>
        <w:pStyle w:val="TH"/>
      </w:pPr>
      <w:bookmarkStart w:id="934" w:name="_CRTableA_3_2_2_3_33"/>
      <w:r>
        <w:t>Table</w:t>
      </w:r>
      <w:r>
        <w:rPr>
          <w:noProof/>
        </w:rPr>
        <w:t> </w:t>
      </w:r>
      <w:bookmarkEnd w:id="934"/>
      <w:r>
        <w:rPr>
          <w:lang w:eastAsia="zh-CN"/>
        </w:rPr>
        <w:t>A.3</w:t>
      </w:r>
      <w:r w:rsidRPr="00F91E7D">
        <w:rPr>
          <w:lang w:eastAsia="zh-CN"/>
        </w:rPr>
        <w:t>.</w:t>
      </w:r>
      <w:r>
        <w:rPr>
          <w:lang w:eastAsia="zh-CN"/>
        </w:rPr>
        <w:t>2</w:t>
      </w:r>
      <w:r w:rsidRPr="00F91E7D">
        <w:rPr>
          <w:lang w:eastAsia="zh-CN"/>
        </w:rPr>
        <w:t>.2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424E" w14:paraId="22FB9133" w14:textId="77777777" w:rsidTr="00A42D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7C7997" w14:textId="77777777" w:rsidR="00DD424E" w:rsidRDefault="00DD424E" w:rsidP="00A42DA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14FDA" w14:textId="77777777" w:rsidR="00DD424E" w:rsidRDefault="00DD424E" w:rsidP="00A42DA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71284D" w14:textId="77777777" w:rsidR="00DD424E" w:rsidRDefault="00DD424E" w:rsidP="00A42DA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23DE1B" w14:textId="77777777" w:rsidR="00DD424E" w:rsidRDefault="00DD424E" w:rsidP="00A42DA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53E6" w14:textId="77777777" w:rsidR="00DD424E" w:rsidRDefault="00DD424E" w:rsidP="00A42DAE">
            <w:pPr>
              <w:pStyle w:val="TAH"/>
            </w:pPr>
            <w:r>
              <w:t>Description</w:t>
            </w:r>
          </w:p>
        </w:tc>
      </w:tr>
      <w:tr w:rsidR="00DD424E" w14:paraId="61393B03" w14:textId="77777777" w:rsidTr="00A42D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E0FF2" w14:textId="77777777" w:rsidR="00DD424E" w:rsidRPr="003C3C7F" w:rsidRDefault="00DD424E" w:rsidP="00A42DA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8B67627" w14:textId="77777777" w:rsidR="00DD424E" w:rsidRPr="003C3C7F" w:rsidRDefault="00DD424E" w:rsidP="00A42DA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6ADF9BB2" w14:textId="77777777" w:rsidR="00DD424E" w:rsidRPr="003C3C7F" w:rsidRDefault="00DD424E" w:rsidP="00A42DA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F64DA3A" w14:textId="77777777" w:rsidR="00DD424E" w:rsidRDefault="00DD424E" w:rsidP="00A42DA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149F89" w14:textId="77777777" w:rsidR="00DD424E" w:rsidRPr="004F79CD" w:rsidRDefault="00DD424E" w:rsidP="00A42DAE">
            <w:pPr>
              <w:pStyle w:val="TAL"/>
              <w:rPr>
                <w:lang w:val="en-US"/>
              </w:rPr>
            </w:pPr>
            <w:r w:rsidRPr="004F79CD">
              <w:rPr>
                <w:lang w:val="en-US"/>
              </w:rPr>
              <w:t>Sequence number of the notification.</w:t>
            </w:r>
          </w:p>
        </w:tc>
      </w:tr>
      <w:tr w:rsidR="00DD424E" w14:paraId="0460E469" w14:textId="77777777" w:rsidTr="00A42DA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99BFD3" w14:textId="77777777" w:rsidR="00DD424E" w:rsidRPr="004F79CD" w:rsidRDefault="00DD424E" w:rsidP="00A42DA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14275335" w14:textId="77777777" w:rsidR="00DD424E" w:rsidRPr="005A7F2D" w:rsidRDefault="00DD424E" w:rsidP="00DD424E">
      <w:pPr>
        <w:rPr>
          <w:lang w:eastAsia="zh-CN"/>
        </w:rPr>
      </w:pPr>
    </w:p>
    <w:p w14:paraId="43AFE189" w14:textId="77777777" w:rsidR="00DD424E" w:rsidRDefault="00DD424E" w:rsidP="00DD424E">
      <w:pPr>
        <w:pStyle w:val="Heading3"/>
      </w:pPr>
      <w:bookmarkStart w:id="935" w:name="_Toc218596276"/>
      <w:r>
        <w:t>A.3.2.3</w:t>
      </w:r>
      <w:r>
        <w:tab/>
        <w:t>Data Model</w:t>
      </w:r>
      <w:bookmarkEnd w:id="935"/>
    </w:p>
    <w:p w14:paraId="4D6C10F9" w14:textId="77777777" w:rsidR="00DD424E" w:rsidRDefault="00DD424E" w:rsidP="00DD424E">
      <w:pPr>
        <w:pStyle w:val="Heading4"/>
      </w:pPr>
      <w:bookmarkStart w:id="936" w:name="_Toc218596277"/>
      <w:r>
        <w:t>A.3.2.3.1</w:t>
      </w:r>
      <w:r>
        <w:tab/>
        <w:t>General</w:t>
      </w:r>
      <w:bookmarkEnd w:id="936"/>
    </w:p>
    <w:p w14:paraId="45D3EFE2" w14:textId="77777777" w:rsidR="00DD424E" w:rsidRDefault="00DD424E" w:rsidP="00DD424E">
      <w:pPr>
        <w:rPr>
          <w:lang w:eastAsia="zh-CN"/>
        </w:rPr>
      </w:pPr>
      <w:r>
        <w:rPr>
          <w:lang w:eastAsia="zh-CN"/>
        </w:rPr>
        <w:t>This clause specifies the application data model supported by the API. Data types listed in clause C.1.4 of TS 24.546</w:t>
      </w:r>
      <w:r>
        <w:t> </w:t>
      </w:r>
      <w:r>
        <w:rPr>
          <w:lang w:eastAsia="zh-CN"/>
        </w:rPr>
        <w:t>[31] apply to this API.</w:t>
      </w:r>
    </w:p>
    <w:p w14:paraId="6EA67941" w14:textId="77777777" w:rsidR="00DD424E" w:rsidRDefault="00DD424E" w:rsidP="00DD424E">
      <w:r>
        <w:t>Table A.3.2.3.1-1 specifies the data types defined specifically for the SU_MbsResourceManagement API service.</w:t>
      </w:r>
    </w:p>
    <w:p w14:paraId="0386AFBF" w14:textId="77777777" w:rsidR="00DD424E" w:rsidRDefault="00DD424E" w:rsidP="00DD424E">
      <w:pPr>
        <w:pStyle w:val="TH"/>
      </w:pPr>
      <w:bookmarkStart w:id="937" w:name="_CRTableA_3_2_3_11"/>
      <w:r>
        <w:t>Table </w:t>
      </w:r>
      <w:bookmarkEnd w:id="937"/>
      <w:r>
        <w:t>A.3.2.3.1-1: SU_MbsResourceManagement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225"/>
        <w:gridCol w:w="1247"/>
      </w:tblGrid>
      <w:tr w:rsidR="00DD424E" w14:paraId="1C4FF412" w14:textId="77777777" w:rsidTr="001D3CF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110F30C" w14:textId="77777777" w:rsidR="00DD424E" w:rsidRDefault="00DD424E" w:rsidP="00A42DA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2490A32" w14:textId="77777777" w:rsidR="00DD424E" w:rsidRDefault="00DD424E" w:rsidP="00A42DAE">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718FD27" w14:textId="77777777" w:rsidR="00DD424E" w:rsidRDefault="00DD424E" w:rsidP="00A42DAE">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B4849B" w14:textId="77777777" w:rsidR="00DD424E" w:rsidRDefault="00DD424E" w:rsidP="00A42DAE">
            <w:pPr>
              <w:pStyle w:val="TAH"/>
            </w:pPr>
            <w:r>
              <w:t>Applicability</w:t>
            </w:r>
          </w:p>
        </w:tc>
      </w:tr>
      <w:tr w:rsidR="00DD424E" w14:paraId="3E355D55" w14:textId="77777777" w:rsidTr="001D3CFD">
        <w:trPr>
          <w:jc w:val="center"/>
        </w:trPr>
        <w:tc>
          <w:tcPr>
            <w:tcW w:w="2868" w:type="dxa"/>
            <w:tcBorders>
              <w:top w:val="single" w:sz="4" w:space="0" w:color="auto"/>
              <w:left w:val="single" w:sz="4" w:space="0" w:color="auto"/>
              <w:bottom w:val="single" w:sz="4" w:space="0" w:color="auto"/>
              <w:right w:val="single" w:sz="4" w:space="0" w:color="auto"/>
            </w:tcBorders>
          </w:tcPr>
          <w:p w14:paraId="42530E23" w14:textId="77777777" w:rsidR="00DD424E" w:rsidRDefault="00DD424E" w:rsidP="001D3CFD">
            <w:pPr>
              <w:pStyle w:val="TAC"/>
            </w:pPr>
            <w:r>
              <w:t>MbsResourceConfig</w:t>
            </w:r>
          </w:p>
        </w:tc>
        <w:tc>
          <w:tcPr>
            <w:tcW w:w="1297" w:type="dxa"/>
            <w:tcBorders>
              <w:top w:val="single" w:sz="4" w:space="0" w:color="auto"/>
              <w:left w:val="single" w:sz="4" w:space="0" w:color="auto"/>
              <w:bottom w:val="single" w:sz="4" w:space="0" w:color="auto"/>
              <w:right w:val="single" w:sz="4" w:space="0" w:color="auto"/>
            </w:tcBorders>
          </w:tcPr>
          <w:p w14:paraId="07522604" w14:textId="77777777" w:rsidR="00DD424E" w:rsidRDefault="00DD424E" w:rsidP="001D3CFD">
            <w:pPr>
              <w:pStyle w:val="TAC"/>
            </w:pPr>
            <w:r>
              <w:t>A.3.2.3.2.1</w:t>
            </w:r>
          </w:p>
        </w:tc>
        <w:tc>
          <w:tcPr>
            <w:tcW w:w="4335" w:type="dxa"/>
            <w:tcBorders>
              <w:top w:val="single" w:sz="4" w:space="0" w:color="auto"/>
              <w:left w:val="single" w:sz="4" w:space="0" w:color="auto"/>
              <w:bottom w:val="single" w:sz="4" w:space="0" w:color="auto"/>
              <w:right w:val="single" w:sz="4" w:space="0" w:color="auto"/>
            </w:tcBorders>
          </w:tcPr>
          <w:p w14:paraId="75891DFF" w14:textId="77777777" w:rsidR="00DD424E" w:rsidRDefault="00DD424E" w:rsidP="001D3CFD">
            <w:pPr>
              <w:pStyle w:val="TAC"/>
              <w:rPr>
                <w:rFonts w:cs="Arial"/>
                <w:szCs w:val="18"/>
              </w:rPr>
            </w:pPr>
            <w:r>
              <w:rPr>
                <w:rFonts w:cs="Arial"/>
                <w:szCs w:val="18"/>
              </w:rPr>
              <w:t>Represents the MBS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2850C8D5" w14:textId="77777777" w:rsidR="00DD424E" w:rsidRDefault="00DD424E" w:rsidP="001D3CFD">
            <w:pPr>
              <w:pStyle w:val="TAC"/>
              <w:rPr>
                <w:rFonts w:cs="Arial"/>
                <w:szCs w:val="18"/>
              </w:rPr>
            </w:pPr>
          </w:p>
        </w:tc>
      </w:tr>
      <w:tr w:rsidR="00DD424E" w14:paraId="3067C9AF" w14:textId="77777777" w:rsidTr="001D3CFD">
        <w:trPr>
          <w:jc w:val="center"/>
        </w:trPr>
        <w:tc>
          <w:tcPr>
            <w:tcW w:w="2868" w:type="dxa"/>
            <w:tcBorders>
              <w:top w:val="single" w:sz="4" w:space="0" w:color="auto"/>
              <w:left w:val="single" w:sz="4" w:space="0" w:color="auto"/>
              <w:bottom w:val="single" w:sz="4" w:space="0" w:color="auto"/>
              <w:right w:val="single" w:sz="4" w:space="0" w:color="auto"/>
            </w:tcBorders>
          </w:tcPr>
          <w:p w14:paraId="204A6A6F" w14:textId="77777777" w:rsidR="00DD424E" w:rsidRDefault="00DD424E" w:rsidP="001D3CFD">
            <w:pPr>
              <w:pStyle w:val="TAC"/>
            </w:pPr>
            <w:r w:rsidRPr="009A0DEA">
              <w:t>MbsResourceMonitoringConfig</w:t>
            </w:r>
          </w:p>
        </w:tc>
        <w:tc>
          <w:tcPr>
            <w:tcW w:w="1297" w:type="dxa"/>
            <w:tcBorders>
              <w:top w:val="single" w:sz="4" w:space="0" w:color="auto"/>
              <w:left w:val="single" w:sz="4" w:space="0" w:color="auto"/>
              <w:bottom w:val="single" w:sz="4" w:space="0" w:color="auto"/>
              <w:right w:val="single" w:sz="4" w:space="0" w:color="auto"/>
            </w:tcBorders>
          </w:tcPr>
          <w:p w14:paraId="61E1F505" w14:textId="77777777" w:rsidR="00DD424E" w:rsidRDefault="00DD424E" w:rsidP="001D3CFD">
            <w:pPr>
              <w:pStyle w:val="TAC"/>
            </w:pPr>
            <w:r>
              <w:t>A.3.2.3.2.2</w:t>
            </w:r>
          </w:p>
        </w:tc>
        <w:tc>
          <w:tcPr>
            <w:tcW w:w="4335" w:type="dxa"/>
            <w:tcBorders>
              <w:top w:val="single" w:sz="4" w:space="0" w:color="auto"/>
              <w:left w:val="single" w:sz="4" w:space="0" w:color="auto"/>
              <w:bottom w:val="single" w:sz="4" w:space="0" w:color="auto"/>
              <w:right w:val="single" w:sz="4" w:space="0" w:color="auto"/>
            </w:tcBorders>
          </w:tcPr>
          <w:p w14:paraId="3481B2B5" w14:textId="77777777" w:rsidR="00DD424E" w:rsidRDefault="00DD424E" w:rsidP="001D3CFD">
            <w:pPr>
              <w:pStyle w:val="TAC"/>
              <w:rPr>
                <w:rFonts w:cs="Arial"/>
                <w:szCs w:val="18"/>
              </w:rPr>
            </w:pPr>
            <w:r>
              <w:rPr>
                <w:rFonts w:cs="Arial"/>
                <w:szCs w:val="18"/>
              </w:rPr>
              <w:t xml:space="preserve">Represents the MBS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6EB1A730" w14:textId="77777777" w:rsidR="00DD424E" w:rsidRDefault="00DD424E" w:rsidP="001D3CFD">
            <w:pPr>
              <w:pStyle w:val="TAC"/>
              <w:rPr>
                <w:rFonts w:cs="Arial"/>
                <w:szCs w:val="18"/>
              </w:rPr>
            </w:pPr>
          </w:p>
        </w:tc>
      </w:tr>
      <w:tr w:rsidR="00DD424E" w14:paraId="0F35383F" w14:textId="77777777" w:rsidTr="001D3CFD">
        <w:trPr>
          <w:jc w:val="center"/>
        </w:trPr>
        <w:tc>
          <w:tcPr>
            <w:tcW w:w="2868" w:type="dxa"/>
            <w:tcBorders>
              <w:top w:val="single" w:sz="4" w:space="0" w:color="auto"/>
              <w:left w:val="single" w:sz="4" w:space="0" w:color="auto"/>
              <w:bottom w:val="single" w:sz="4" w:space="0" w:color="auto"/>
              <w:right w:val="single" w:sz="4" w:space="0" w:color="auto"/>
            </w:tcBorders>
          </w:tcPr>
          <w:p w14:paraId="18B1121F" w14:textId="77777777" w:rsidR="00DD424E" w:rsidRDefault="00DD424E" w:rsidP="001D3CFD">
            <w:pPr>
              <w:pStyle w:val="TAC"/>
            </w:pPr>
            <w:r>
              <w:t>MbmsResourceConfig</w:t>
            </w:r>
          </w:p>
        </w:tc>
        <w:tc>
          <w:tcPr>
            <w:tcW w:w="1297" w:type="dxa"/>
            <w:tcBorders>
              <w:top w:val="single" w:sz="4" w:space="0" w:color="auto"/>
              <w:left w:val="single" w:sz="4" w:space="0" w:color="auto"/>
              <w:bottom w:val="single" w:sz="4" w:space="0" w:color="auto"/>
              <w:right w:val="single" w:sz="4" w:space="0" w:color="auto"/>
            </w:tcBorders>
          </w:tcPr>
          <w:p w14:paraId="5C10F70B" w14:textId="77777777" w:rsidR="00DD424E" w:rsidRDefault="00DD424E" w:rsidP="001D3CFD">
            <w:pPr>
              <w:pStyle w:val="TAC"/>
            </w:pPr>
            <w:r w:rsidRPr="00251FDA">
              <w:t xml:space="preserve">A.3.1.3.2.1 </w:t>
            </w:r>
          </w:p>
        </w:tc>
        <w:tc>
          <w:tcPr>
            <w:tcW w:w="4335" w:type="dxa"/>
            <w:tcBorders>
              <w:top w:val="single" w:sz="4" w:space="0" w:color="auto"/>
              <w:left w:val="single" w:sz="4" w:space="0" w:color="auto"/>
              <w:bottom w:val="single" w:sz="4" w:space="0" w:color="auto"/>
              <w:right w:val="single" w:sz="4" w:space="0" w:color="auto"/>
            </w:tcBorders>
          </w:tcPr>
          <w:p w14:paraId="11E23B4A" w14:textId="77777777" w:rsidR="00DD424E" w:rsidRDefault="00DD424E" w:rsidP="001D3CFD">
            <w:pPr>
              <w:pStyle w:val="TAC"/>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2F0934A4" w14:textId="77777777" w:rsidR="00DD424E" w:rsidRDefault="00DD424E" w:rsidP="001D3CFD">
            <w:pPr>
              <w:pStyle w:val="TAC"/>
              <w:rPr>
                <w:rFonts w:cs="Arial"/>
                <w:szCs w:val="18"/>
              </w:rPr>
            </w:pPr>
          </w:p>
        </w:tc>
      </w:tr>
      <w:tr w:rsidR="00DD424E" w14:paraId="15051881" w14:textId="77777777" w:rsidTr="001D3CFD">
        <w:trPr>
          <w:jc w:val="center"/>
        </w:trPr>
        <w:tc>
          <w:tcPr>
            <w:tcW w:w="2868" w:type="dxa"/>
            <w:tcBorders>
              <w:top w:val="single" w:sz="4" w:space="0" w:color="auto"/>
              <w:left w:val="single" w:sz="4" w:space="0" w:color="auto"/>
              <w:bottom w:val="single" w:sz="4" w:space="0" w:color="auto"/>
              <w:right w:val="single" w:sz="4" w:space="0" w:color="auto"/>
            </w:tcBorders>
          </w:tcPr>
          <w:p w14:paraId="07BB7300" w14:textId="77777777" w:rsidR="00DD424E" w:rsidRDefault="00DD424E" w:rsidP="001D3CFD">
            <w:pPr>
              <w:pStyle w:val="TAC"/>
            </w:pPr>
            <w:r w:rsidRPr="009A0DEA">
              <w:t>Mb</w:t>
            </w:r>
            <w:r>
              <w:t>m</w:t>
            </w:r>
            <w:r w:rsidRPr="009A0DEA">
              <w:t>sResourceMonitoringConfig</w:t>
            </w:r>
          </w:p>
        </w:tc>
        <w:tc>
          <w:tcPr>
            <w:tcW w:w="1297" w:type="dxa"/>
            <w:tcBorders>
              <w:top w:val="single" w:sz="4" w:space="0" w:color="auto"/>
              <w:left w:val="single" w:sz="4" w:space="0" w:color="auto"/>
              <w:bottom w:val="single" w:sz="4" w:space="0" w:color="auto"/>
              <w:right w:val="single" w:sz="4" w:space="0" w:color="auto"/>
            </w:tcBorders>
          </w:tcPr>
          <w:p w14:paraId="3D377DA0" w14:textId="77777777" w:rsidR="00DD424E" w:rsidRDefault="00DD424E" w:rsidP="001D3CFD">
            <w:pPr>
              <w:pStyle w:val="TAC"/>
            </w:pPr>
            <w:r w:rsidRPr="004A7859">
              <w:t>A.3.1.3.2.2</w:t>
            </w:r>
          </w:p>
        </w:tc>
        <w:tc>
          <w:tcPr>
            <w:tcW w:w="4335" w:type="dxa"/>
            <w:tcBorders>
              <w:top w:val="single" w:sz="4" w:space="0" w:color="auto"/>
              <w:left w:val="single" w:sz="4" w:space="0" w:color="auto"/>
              <w:bottom w:val="single" w:sz="4" w:space="0" w:color="auto"/>
              <w:right w:val="single" w:sz="4" w:space="0" w:color="auto"/>
            </w:tcBorders>
          </w:tcPr>
          <w:p w14:paraId="14DB2690" w14:textId="77777777" w:rsidR="00DD424E" w:rsidRPr="0076325F" w:rsidRDefault="00DD424E" w:rsidP="001D3CFD">
            <w:pPr>
              <w:pStyle w:val="TAC"/>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w:t>
            </w:r>
            <w:r>
              <w:rPr>
                <w:rFonts w:cs="Arial"/>
                <w:szCs w:val="18"/>
              </w:rPr>
              <w:t>M</w:t>
            </w:r>
            <w:r w:rsidRPr="00137DDA">
              <w:rPr>
                <w:rFonts w:cs="Arial"/>
                <w:szCs w:val="18"/>
              </w:rPr>
              <w:t>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36632812" w14:textId="77777777" w:rsidR="00DD424E" w:rsidRDefault="00DD424E" w:rsidP="001D3CFD">
            <w:pPr>
              <w:pStyle w:val="TAC"/>
              <w:rPr>
                <w:rFonts w:cs="Arial"/>
                <w:szCs w:val="18"/>
              </w:rPr>
            </w:pPr>
          </w:p>
        </w:tc>
      </w:tr>
      <w:tr w:rsidR="00DD424E" w14:paraId="16ED6EAA" w14:textId="77777777" w:rsidTr="001D3CFD">
        <w:trPr>
          <w:jc w:val="center"/>
        </w:trPr>
        <w:tc>
          <w:tcPr>
            <w:tcW w:w="2868" w:type="dxa"/>
            <w:tcBorders>
              <w:top w:val="single" w:sz="4" w:space="0" w:color="auto"/>
              <w:left w:val="single" w:sz="4" w:space="0" w:color="auto"/>
              <w:bottom w:val="single" w:sz="4" w:space="0" w:color="auto"/>
              <w:right w:val="single" w:sz="4" w:space="0" w:color="auto"/>
            </w:tcBorders>
          </w:tcPr>
          <w:p w14:paraId="7F89B7CB" w14:textId="77777777" w:rsidR="00DD424E" w:rsidRDefault="00DD424E" w:rsidP="001D3CFD">
            <w:pPr>
              <w:pStyle w:val="TAC"/>
            </w:pPr>
            <w:r>
              <w:t>MbsResourceState</w:t>
            </w:r>
          </w:p>
        </w:tc>
        <w:tc>
          <w:tcPr>
            <w:tcW w:w="1297" w:type="dxa"/>
            <w:tcBorders>
              <w:top w:val="single" w:sz="4" w:space="0" w:color="auto"/>
              <w:left w:val="single" w:sz="4" w:space="0" w:color="auto"/>
              <w:bottom w:val="single" w:sz="4" w:space="0" w:color="auto"/>
              <w:right w:val="single" w:sz="4" w:space="0" w:color="auto"/>
            </w:tcBorders>
          </w:tcPr>
          <w:p w14:paraId="615CEA05" w14:textId="77777777" w:rsidR="00DD424E" w:rsidRDefault="00DD424E" w:rsidP="001D3CFD">
            <w:pPr>
              <w:pStyle w:val="TAC"/>
            </w:pPr>
            <w:r>
              <w:t>A.3.2.3.2.5</w:t>
            </w:r>
          </w:p>
        </w:tc>
        <w:tc>
          <w:tcPr>
            <w:tcW w:w="4335" w:type="dxa"/>
            <w:tcBorders>
              <w:top w:val="single" w:sz="4" w:space="0" w:color="auto"/>
              <w:left w:val="single" w:sz="4" w:space="0" w:color="auto"/>
              <w:bottom w:val="single" w:sz="4" w:space="0" w:color="auto"/>
              <w:right w:val="single" w:sz="4" w:space="0" w:color="auto"/>
            </w:tcBorders>
          </w:tcPr>
          <w:p w14:paraId="448AA4A6" w14:textId="77777777" w:rsidR="00DD424E" w:rsidRPr="0076325F" w:rsidRDefault="00DD424E" w:rsidP="001D3CFD">
            <w:pPr>
              <w:pStyle w:val="TAC"/>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15DB3E30" w14:textId="77777777" w:rsidR="00DD424E" w:rsidRDefault="00DD424E" w:rsidP="001D3CFD">
            <w:pPr>
              <w:pStyle w:val="TAC"/>
              <w:rPr>
                <w:rFonts w:cs="Arial"/>
                <w:szCs w:val="18"/>
              </w:rPr>
            </w:pPr>
          </w:p>
        </w:tc>
      </w:tr>
      <w:tr w:rsidR="00DD424E" w14:paraId="2AB698B4" w14:textId="77777777" w:rsidTr="001D3CFD">
        <w:trPr>
          <w:jc w:val="center"/>
        </w:trPr>
        <w:tc>
          <w:tcPr>
            <w:tcW w:w="2868" w:type="dxa"/>
            <w:tcBorders>
              <w:top w:val="single" w:sz="4" w:space="0" w:color="auto"/>
              <w:left w:val="single" w:sz="4" w:space="0" w:color="auto"/>
              <w:bottom w:val="single" w:sz="4" w:space="0" w:color="auto"/>
              <w:right w:val="single" w:sz="4" w:space="0" w:color="auto"/>
            </w:tcBorders>
          </w:tcPr>
          <w:p w14:paraId="2DBB1E37" w14:textId="77777777" w:rsidR="00DD424E" w:rsidRDefault="00DD424E" w:rsidP="001D3CFD">
            <w:pPr>
              <w:pStyle w:val="TAC"/>
            </w:pPr>
            <w:r>
              <w:t>MbsSessionId</w:t>
            </w:r>
          </w:p>
        </w:tc>
        <w:tc>
          <w:tcPr>
            <w:tcW w:w="1297" w:type="dxa"/>
            <w:tcBorders>
              <w:top w:val="single" w:sz="4" w:space="0" w:color="auto"/>
              <w:left w:val="single" w:sz="4" w:space="0" w:color="auto"/>
              <w:bottom w:val="single" w:sz="4" w:space="0" w:color="auto"/>
              <w:right w:val="single" w:sz="4" w:space="0" w:color="auto"/>
            </w:tcBorders>
          </w:tcPr>
          <w:p w14:paraId="7E82EF21" w14:textId="77777777" w:rsidR="00DD424E" w:rsidRDefault="00DD424E" w:rsidP="001D3CFD">
            <w:pPr>
              <w:pStyle w:val="TAC"/>
            </w:pPr>
            <w:r>
              <w:t>A.3.2.3.2.6</w:t>
            </w:r>
          </w:p>
        </w:tc>
        <w:tc>
          <w:tcPr>
            <w:tcW w:w="4335" w:type="dxa"/>
            <w:tcBorders>
              <w:top w:val="single" w:sz="4" w:space="0" w:color="auto"/>
              <w:left w:val="single" w:sz="4" w:space="0" w:color="auto"/>
              <w:bottom w:val="single" w:sz="4" w:space="0" w:color="auto"/>
              <w:right w:val="single" w:sz="4" w:space="0" w:color="auto"/>
            </w:tcBorders>
          </w:tcPr>
          <w:p w14:paraId="001CCC50" w14:textId="77777777" w:rsidR="00DD424E" w:rsidRPr="0076325F" w:rsidRDefault="00DD424E" w:rsidP="001D3CFD">
            <w:pPr>
              <w:pStyle w:val="TAC"/>
              <w:rPr>
                <w:rFonts w:cs="Arial"/>
                <w:szCs w:val="18"/>
              </w:rPr>
            </w:pPr>
            <w:r>
              <w:rPr>
                <w:rFonts w:cs="Arial"/>
                <w:szCs w:val="18"/>
              </w:rPr>
              <w:t>Represents the MBS session identifier of an MBS session.</w:t>
            </w:r>
          </w:p>
        </w:tc>
        <w:tc>
          <w:tcPr>
            <w:tcW w:w="1277" w:type="dxa"/>
            <w:tcBorders>
              <w:top w:val="single" w:sz="4" w:space="0" w:color="auto"/>
              <w:left w:val="single" w:sz="4" w:space="0" w:color="auto"/>
              <w:bottom w:val="single" w:sz="4" w:space="0" w:color="auto"/>
              <w:right w:val="single" w:sz="4" w:space="0" w:color="auto"/>
            </w:tcBorders>
          </w:tcPr>
          <w:p w14:paraId="6BD6CE56" w14:textId="77777777" w:rsidR="00DD424E" w:rsidRDefault="00DD424E" w:rsidP="001D3CFD">
            <w:pPr>
              <w:pStyle w:val="TAC"/>
              <w:rPr>
                <w:rFonts w:cs="Arial"/>
                <w:szCs w:val="18"/>
              </w:rPr>
            </w:pPr>
          </w:p>
        </w:tc>
      </w:tr>
    </w:tbl>
    <w:p w14:paraId="3A0D02FD" w14:textId="77777777" w:rsidR="00DD424E" w:rsidRDefault="00DD424E" w:rsidP="00DD424E"/>
    <w:p w14:paraId="20387655" w14:textId="77777777" w:rsidR="00DD424E" w:rsidRDefault="00DD424E" w:rsidP="00DD424E">
      <w:r>
        <w:t xml:space="preserve">Table A.3.2.3.1-2 specifies data types re-used by the </w:t>
      </w:r>
      <w:r w:rsidRPr="005E3513">
        <w:t xml:space="preserve">SU_MbsResourceManagement </w:t>
      </w:r>
      <w:r>
        <w:t xml:space="preserve">API service. </w:t>
      </w:r>
    </w:p>
    <w:p w14:paraId="31206D3A" w14:textId="77777777" w:rsidR="00DD424E" w:rsidRDefault="00DD424E" w:rsidP="00DD424E">
      <w:pPr>
        <w:pStyle w:val="TH"/>
      </w:pPr>
      <w:bookmarkStart w:id="938" w:name="_CRTableA_3_2_3_12"/>
      <w:r>
        <w:lastRenderedPageBreak/>
        <w:t>Table </w:t>
      </w:r>
      <w:bookmarkEnd w:id="938"/>
      <w:r>
        <w:t>A.3.2.3.1-2: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2"/>
        <w:gridCol w:w="1935"/>
        <w:gridCol w:w="3792"/>
        <w:gridCol w:w="1236"/>
      </w:tblGrid>
      <w:tr w:rsidR="00DD424E" w14:paraId="733D00B4" w14:textId="77777777" w:rsidTr="009D2F9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440B1573" w14:textId="77777777" w:rsidR="00DD424E" w:rsidRDefault="00DD424E" w:rsidP="00A42DAE">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842AC46" w14:textId="77777777" w:rsidR="00DD424E" w:rsidRDefault="00DD424E" w:rsidP="00A42DAE">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0D7EEEB" w14:textId="77777777" w:rsidR="00DD424E" w:rsidRDefault="00DD424E" w:rsidP="00A42DAE">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66F58004" w14:textId="77777777" w:rsidR="00DD424E" w:rsidRDefault="00DD424E" w:rsidP="00A42DAE">
            <w:pPr>
              <w:pStyle w:val="TAH"/>
            </w:pPr>
            <w:r>
              <w:t>Applicability</w:t>
            </w:r>
          </w:p>
        </w:tc>
      </w:tr>
      <w:tr w:rsidR="00DD424E" w14:paraId="5A3B5DE5" w14:textId="77777777" w:rsidTr="009D2F96">
        <w:trPr>
          <w:jc w:val="center"/>
        </w:trPr>
        <w:tc>
          <w:tcPr>
            <w:tcW w:w="2638" w:type="dxa"/>
            <w:tcBorders>
              <w:top w:val="single" w:sz="4" w:space="0" w:color="auto"/>
              <w:left w:val="single" w:sz="4" w:space="0" w:color="auto"/>
              <w:bottom w:val="single" w:sz="4" w:space="0" w:color="auto"/>
              <w:right w:val="single" w:sz="4" w:space="0" w:color="auto"/>
            </w:tcBorders>
          </w:tcPr>
          <w:p w14:paraId="0650DEC6" w14:textId="77777777" w:rsidR="00DD424E" w:rsidRPr="005809F9" w:rsidRDefault="00DD424E" w:rsidP="00A42DAE">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677EFC43" w14:textId="77777777" w:rsidR="00DD424E" w:rsidRDefault="00DD424E" w:rsidP="00A42DAE">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0DA0883C" w14:textId="77777777" w:rsidR="00DD424E" w:rsidRDefault="00DD424E" w:rsidP="00A42DAE">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62971CDE" w14:textId="77777777" w:rsidR="00DD424E" w:rsidRDefault="00DD424E" w:rsidP="00A42DAE">
            <w:pPr>
              <w:pStyle w:val="TAL"/>
              <w:rPr>
                <w:rFonts w:cs="Arial"/>
                <w:szCs w:val="18"/>
              </w:rPr>
            </w:pPr>
          </w:p>
        </w:tc>
      </w:tr>
      <w:tr w:rsidR="00DD424E" w14:paraId="0E5F6780" w14:textId="77777777" w:rsidTr="009D2F96">
        <w:trPr>
          <w:jc w:val="center"/>
        </w:trPr>
        <w:tc>
          <w:tcPr>
            <w:tcW w:w="2638" w:type="dxa"/>
            <w:tcBorders>
              <w:top w:val="single" w:sz="4" w:space="0" w:color="auto"/>
              <w:left w:val="single" w:sz="4" w:space="0" w:color="auto"/>
              <w:bottom w:val="single" w:sz="4" w:space="0" w:color="auto"/>
              <w:right w:val="single" w:sz="4" w:space="0" w:color="auto"/>
            </w:tcBorders>
          </w:tcPr>
          <w:p w14:paraId="328DED96" w14:textId="77777777" w:rsidR="00DD424E" w:rsidRPr="00CC5336" w:rsidRDefault="00DD424E" w:rsidP="00A42DAE">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09E073B4" w14:textId="77777777" w:rsidR="00DD424E" w:rsidRDefault="00DD424E" w:rsidP="00A42DAE">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02C37C90" w14:textId="77777777" w:rsidR="00DD424E" w:rsidRDefault="00DD424E" w:rsidP="00A42DAE">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208E4E52" w14:textId="77777777" w:rsidR="00DD424E" w:rsidRDefault="00DD424E" w:rsidP="00A42DAE">
            <w:pPr>
              <w:pStyle w:val="TAL"/>
              <w:rPr>
                <w:rFonts w:cs="Arial"/>
                <w:szCs w:val="18"/>
              </w:rPr>
            </w:pPr>
          </w:p>
        </w:tc>
      </w:tr>
      <w:tr w:rsidR="00DD424E" w14:paraId="3443A5C3" w14:textId="77777777" w:rsidTr="009D2F96">
        <w:trPr>
          <w:jc w:val="center"/>
        </w:trPr>
        <w:tc>
          <w:tcPr>
            <w:tcW w:w="2638" w:type="dxa"/>
            <w:tcBorders>
              <w:top w:val="single" w:sz="4" w:space="0" w:color="auto"/>
              <w:left w:val="single" w:sz="4" w:space="0" w:color="auto"/>
              <w:bottom w:val="single" w:sz="4" w:space="0" w:color="auto"/>
              <w:right w:val="single" w:sz="4" w:space="0" w:color="auto"/>
            </w:tcBorders>
          </w:tcPr>
          <w:p w14:paraId="7D125D75" w14:textId="77777777" w:rsidR="00DD424E" w:rsidRDefault="00DD424E" w:rsidP="00A42DAE">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4498480A" w14:textId="77777777" w:rsidR="00DD424E" w:rsidRDefault="00DD424E" w:rsidP="00A42DAE">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1108F43" w14:textId="77777777" w:rsidR="00DD424E" w:rsidRDefault="00DD424E" w:rsidP="00A42DAE">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1354B8D6" w14:textId="77777777" w:rsidR="00DD424E" w:rsidRDefault="00DD424E" w:rsidP="00A42DAE">
            <w:pPr>
              <w:pStyle w:val="TAL"/>
              <w:rPr>
                <w:rFonts w:cs="Arial"/>
                <w:szCs w:val="18"/>
              </w:rPr>
            </w:pPr>
          </w:p>
        </w:tc>
      </w:tr>
    </w:tbl>
    <w:p w14:paraId="223AF046" w14:textId="77777777" w:rsidR="00DD424E" w:rsidRDefault="00DD424E" w:rsidP="00DD424E">
      <w:pPr>
        <w:rPr>
          <w:lang w:eastAsia="zh-CN"/>
        </w:rPr>
      </w:pPr>
    </w:p>
    <w:p w14:paraId="4A207D61" w14:textId="77777777" w:rsidR="00DD424E" w:rsidRDefault="00DD424E" w:rsidP="00DD424E">
      <w:r>
        <w:t>Table </w:t>
      </w:r>
      <w:r>
        <w:rPr>
          <w:lang w:eastAsia="zh-CN"/>
        </w:rPr>
        <w:t>A.3.2.3.1</w:t>
      </w:r>
      <w:r>
        <w:t>-3 specifies the enumerations defined specifically for the SU_MbsResourceManagement API service provided by SNRM-C.</w:t>
      </w:r>
    </w:p>
    <w:p w14:paraId="5B76C4CF" w14:textId="77777777" w:rsidR="00DD424E" w:rsidRDefault="00DD424E" w:rsidP="00DD424E">
      <w:pPr>
        <w:pStyle w:val="TH"/>
      </w:pPr>
      <w:bookmarkStart w:id="939" w:name="_CRTableA_3_3_3_1_3"/>
      <w:bookmarkStart w:id="940" w:name="_CRTableA_3_2_3_13"/>
      <w:r>
        <w:t>Table </w:t>
      </w:r>
      <w:bookmarkEnd w:id="939"/>
      <w:bookmarkEnd w:id="940"/>
      <w:r>
        <w:rPr>
          <w:lang w:eastAsia="zh-CN"/>
        </w:rPr>
        <w:t>A.3.2.3.1-</w:t>
      </w:r>
      <w:r>
        <w:t>3: SU_MbsResourceManagement API provided by SNRM-C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DD424E" w14:paraId="01FB5C3D" w14:textId="77777777" w:rsidTr="00A42DA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669197B" w14:textId="77777777" w:rsidR="00DD424E" w:rsidRDefault="00DD424E" w:rsidP="00A42DA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9036D2F" w14:textId="77777777" w:rsidR="00DD424E" w:rsidRDefault="00DD424E" w:rsidP="00A42DA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3807452" w14:textId="77777777" w:rsidR="00DD424E" w:rsidRDefault="00DD424E" w:rsidP="00A42DAE">
            <w:pPr>
              <w:pStyle w:val="TAH"/>
            </w:pPr>
            <w:r>
              <w:t>Description</w:t>
            </w:r>
          </w:p>
        </w:tc>
      </w:tr>
      <w:tr w:rsidR="00DD424E" w:rsidRPr="000C7D35" w14:paraId="5725630F" w14:textId="77777777" w:rsidTr="00A42DAE">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30E3999" w14:textId="77777777" w:rsidR="00DD424E" w:rsidRPr="008D7C8D" w:rsidRDefault="00DD424E" w:rsidP="00A42DAE">
            <w:pPr>
              <w:pStyle w:val="TAL"/>
            </w:pPr>
            <w:r>
              <w:t>DeliveryMode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3C46737" w14:textId="77777777" w:rsidR="00DD424E" w:rsidRPr="008D7C8D" w:rsidRDefault="00DD424E" w:rsidP="00A42DAE">
            <w:pPr>
              <w:pStyle w:val="TAL"/>
              <w:jc w:val="center"/>
            </w:pPr>
            <w:r w:rsidRPr="00830AC8">
              <w:t>A.</w:t>
            </w:r>
            <w:r>
              <w:t>3.2.3.3.1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B8A882" w14:textId="77777777" w:rsidR="00DD424E" w:rsidRPr="008D7C8D" w:rsidRDefault="00DD424E" w:rsidP="00A42DAE">
            <w:pPr>
              <w:pStyle w:val="TAL"/>
              <w:jc w:val="center"/>
            </w:pPr>
            <w:r w:rsidRPr="00830AC8">
              <w:t xml:space="preserve">Information identifying the </w:t>
            </w:r>
            <w:r>
              <w:t>delivery mode of the MBS session</w:t>
            </w:r>
            <w:r w:rsidRPr="00830AC8">
              <w:t>.</w:t>
            </w:r>
          </w:p>
        </w:tc>
      </w:tr>
    </w:tbl>
    <w:p w14:paraId="50561C80" w14:textId="77777777" w:rsidR="00DD424E" w:rsidRDefault="00DD424E" w:rsidP="00DD424E"/>
    <w:p w14:paraId="1290437A" w14:textId="77777777" w:rsidR="00DD424E" w:rsidRDefault="00DD424E" w:rsidP="00DD424E">
      <w:pPr>
        <w:pStyle w:val="Heading4"/>
      </w:pPr>
      <w:bookmarkStart w:id="941" w:name="_Toc218596278"/>
      <w:r>
        <w:t>A.3.2.3.2</w:t>
      </w:r>
      <w:r>
        <w:tab/>
        <w:t>Structured data types</w:t>
      </w:r>
      <w:bookmarkEnd w:id="941"/>
    </w:p>
    <w:p w14:paraId="43796527" w14:textId="77777777" w:rsidR="00DD424E" w:rsidRDefault="00DD424E" w:rsidP="00DD424E">
      <w:pPr>
        <w:pStyle w:val="Heading5"/>
      </w:pPr>
      <w:bookmarkStart w:id="942" w:name="_Toc218596279"/>
      <w:r>
        <w:t>A.3.2.3.2.1</w:t>
      </w:r>
      <w:r>
        <w:tab/>
        <w:t>Type: MbsResourceConfig</w:t>
      </w:r>
      <w:bookmarkEnd w:id="942"/>
    </w:p>
    <w:p w14:paraId="232A6E19" w14:textId="77777777" w:rsidR="00DD424E" w:rsidRDefault="00DD424E" w:rsidP="00DD424E">
      <w:pPr>
        <w:pStyle w:val="TH"/>
      </w:pPr>
      <w:bookmarkStart w:id="943" w:name="_CRTableA_3_2_3_2_11"/>
      <w:r>
        <w:rPr>
          <w:noProof/>
        </w:rPr>
        <w:t>Table </w:t>
      </w:r>
      <w:bookmarkEnd w:id="943"/>
      <w:r>
        <w:rPr>
          <w:noProof/>
        </w:rPr>
        <w:t>A.3.2.3.2.1</w:t>
      </w:r>
      <w:r>
        <w:t xml:space="preserve">-1: </w:t>
      </w:r>
      <w:r>
        <w:rPr>
          <w:noProof/>
        </w:rPr>
        <w:t xml:space="preserve">Definition of type </w:t>
      </w:r>
      <w:r>
        <w:t>MbsResourceConfig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14:paraId="0907E331"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CE8242" w14:textId="77777777" w:rsidR="00DD424E" w:rsidRDefault="00DD424E" w:rsidP="00A42DAE">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667FB43" w14:textId="77777777" w:rsidR="00DD424E" w:rsidRDefault="00DD424E" w:rsidP="00A42DA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E1F18A6" w14:textId="77777777" w:rsidR="00DD424E" w:rsidRDefault="00DD424E" w:rsidP="00A42D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0173F1" w14:textId="77777777" w:rsidR="00DD424E" w:rsidRPr="003B0829" w:rsidRDefault="00DD424E" w:rsidP="00A42DAE">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4C9C403" w14:textId="77777777" w:rsidR="00DD424E" w:rsidRDefault="00DD424E" w:rsidP="00A42DAE">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B716A4D" w14:textId="77777777" w:rsidR="00DD424E" w:rsidRDefault="00DD424E" w:rsidP="00A42DAE">
            <w:pPr>
              <w:pStyle w:val="TAH"/>
              <w:rPr>
                <w:rFonts w:cs="Arial"/>
                <w:szCs w:val="18"/>
              </w:rPr>
            </w:pPr>
            <w:r>
              <w:t>Applicability</w:t>
            </w:r>
          </w:p>
        </w:tc>
      </w:tr>
      <w:tr w:rsidR="00DD424E" w14:paraId="7C5C9328"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0EA392C4" w14:textId="77777777" w:rsidR="00DD424E" w:rsidRDefault="00DD424E" w:rsidP="00A42DAE">
            <w:pPr>
              <w:pStyle w:val="TAL"/>
            </w:pPr>
            <w:r>
              <w:t>deliveryMode</w:t>
            </w:r>
          </w:p>
        </w:tc>
        <w:tc>
          <w:tcPr>
            <w:tcW w:w="1967" w:type="dxa"/>
            <w:tcBorders>
              <w:top w:val="single" w:sz="4" w:space="0" w:color="auto"/>
              <w:left w:val="single" w:sz="4" w:space="0" w:color="auto"/>
              <w:bottom w:val="single" w:sz="4" w:space="0" w:color="auto"/>
              <w:right w:val="single" w:sz="4" w:space="0" w:color="auto"/>
            </w:tcBorders>
          </w:tcPr>
          <w:p w14:paraId="34421304" w14:textId="77777777" w:rsidR="00DD424E" w:rsidRDefault="00DD424E" w:rsidP="00A42DAE">
            <w:pPr>
              <w:pStyle w:val="TAL"/>
            </w:pPr>
            <w:r>
              <w:t>DeliveryMode</w:t>
            </w:r>
          </w:p>
        </w:tc>
        <w:tc>
          <w:tcPr>
            <w:tcW w:w="426" w:type="dxa"/>
            <w:tcBorders>
              <w:top w:val="single" w:sz="4" w:space="0" w:color="auto"/>
              <w:left w:val="single" w:sz="4" w:space="0" w:color="auto"/>
              <w:bottom w:val="single" w:sz="4" w:space="0" w:color="auto"/>
              <w:right w:val="single" w:sz="4" w:space="0" w:color="auto"/>
            </w:tcBorders>
          </w:tcPr>
          <w:p w14:paraId="65E04190" w14:textId="77777777" w:rsidR="00DD424E" w:rsidRDefault="00DD424E" w:rsidP="00A42DA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402B98" w14:textId="77777777" w:rsidR="00DD424E" w:rsidRDefault="00DD424E" w:rsidP="00A42DAE">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3D550D8" w14:textId="77777777" w:rsidR="00DD424E" w:rsidRDefault="00DD424E" w:rsidP="00A42DAE">
            <w:pPr>
              <w:pStyle w:val="TAL"/>
              <w:rPr>
                <w:rFonts w:cs="Arial"/>
                <w:szCs w:val="18"/>
              </w:rPr>
            </w:pPr>
            <w:r>
              <w:rPr>
                <w:rFonts w:cs="Arial"/>
                <w:szCs w:val="18"/>
              </w:rPr>
              <w:t>The delivery mode of the user data.</w:t>
            </w:r>
          </w:p>
        </w:tc>
        <w:tc>
          <w:tcPr>
            <w:tcW w:w="1306" w:type="dxa"/>
            <w:tcBorders>
              <w:top w:val="single" w:sz="4" w:space="0" w:color="auto"/>
              <w:left w:val="single" w:sz="4" w:space="0" w:color="auto"/>
              <w:bottom w:val="single" w:sz="4" w:space="0" w:color="auto"/>
              <w:right w:val="single" w:sz="4" w:space="0" w:color="auto"/>
            </w:tcBorders>
          </w:tcPr>
          <w:p w14:paraId="498B3427" w14:textId="77777777" w:rsidR="00DD424E" w:rsidRDefault="00DD424E" w:rsidP="00A42DAE">
            <w:pPr>
              <w:pStyle w:val="TAL"/>
              <w:rPr>
                <w:rFonts w:cs="Arial"/>
                <w:szCs w:val="18"/>
              </w:rPr>
            </w:pPr>
          </w:p>
        </w:tc>
      </w:tr>
      <w:tr w:rsidR="00DD424E" w14:paraId="55180EE6"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06866151" w14:textId="77777777" w:rsidR="00DD424E" w:rsidRDefault="00DD424E" w:rsidP="00A42DAE">
            <w:pPr>
              <w:pStyle w:val="TAL"/>
            </w:pPr>
            <w:r>
              <w:t>mbsSessionId</w:t>
            </w:r>
          </w:p>
        </w:tc>
        <w:tc>
          <w:tcPr>
            <w:tcW w:w="1967" w:type="dxa"/>
            <w:tcBorders>
              <w:top w:val="single" w:sz="4" w:space="0" w:color="auto"/>
              <w:left w:val="single" w:sz="4" w:space="0" w:color="auto"/>
              <w:bottom w:val="single" w:sz="4" w:space="0" w:color="auto"/>
              <w:right w:val="single" w:sz="4" w:space="0" w:color="auto"/>
            </w:tcBorders>
          </w:tcPr>
          <w:p w14:paraId="6C501699" w14:textId="77777777" w:rsidR="00DD424E" w:rsidRDefault="00DD424E" w:rsidP="00A42DAE">
            <w:pPr>
              <w:pStyle w:val="TAL"/>
            </w:pPr>
            <w:r>
              <w:t>MbsSessionId</w:t>
            </w:r>
          </w:p>
        </w:tc>
        <w:tc>
          <w:tcPr>
            <w:tcW w:w="426" w:type="dxa"/>
            <w:tcBorders>
              <w:top w:val="single" w:sz="4" w:space="0" w:color="auto"/>
              <w:left w:val="single" w:sz="4" w:space="0" w:color="auto"/>
              <w:bottom w:val="single" w:sz="4" w:space="0" w:color="auto"/>
              <w:right w:val="single" w:sz="4" w:space="0" w:color="auto"/>
            </w:tcBorders>
          </w:tcPr>
          <w:p w14:paraId="577FD1EF" w14:textId="77777777" w:rsidR="00DD424E" w:rsidRDefault="00DD424E" w:rsidP="00A42DA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A59C75" w14:textId="77777777" w:rsidR="00DD424E" w:rsidRDefault="00DD424E" w:rsidP="00A42DAE">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5701E27" w14:textId="77777777" w:rsidR="00DD424E" w:rsidRDefault="00DD424E" w:rsidP="00A42DAE">
            <w:pPr>
              <w:pStyle w:val="TAL"/>
              <w:rPr>
                <w:rFonts w:cs="Arial"/>
                <w:szCs w:val="18"/>
              </w:rPr>
            </w:pPr>
            <w:r>
              <w:rPr>
                <w:rFonts w:cs="Arial"/>
                <w:szCs w:val="18"/>
              </w:rPr>
              <w:t xml:space="preserve">MBS session id </w:t>
            </w:r>
            <w:r w:rsidRPr="00024AB3">
              <w:rPr>
                <w:rFonts w:cs="Arial"/>
                <w:szCs w:val="18"/>
              </w:rPr>
              <w:t xml:space="preserve">for </w:t>
            </w:r>
            <w:r>
              <w:rPr>
                <w:rFonts w:cs="Arial"/>
                <w:szCs w:val="18"/>
              </w:rPr>
              <w:t>identifying the</w:t>
            </w:r>
            <w:r w:rsidRPr="00024AB3">
              <w:rPr>
                <w:rFonts w:cs="Arial"/>
                <w:szCs w:val="18"/>
              </w:rPr>
              <w:t xml:space="preserve"> MBS</w:t>
            </w:r>
            <w:r>
              <w:rPr>
                <w:rFonts w:cs="Arial"/>
                <w:szCs w:val="18"/>
              </w:rPr>
              <w:t xml:space="preserve"> session.</w:t>
            </w:r>
          </w:p>
        </w:tc>
        <w:tc>
          <w:tcPr>
            <w:tcW w:w="1306" w:type="dxa"/>
            <w:tcBorders>
              <w:top w:val="single" w:sz="4" w:space="0" w:color="auto"/>
              <w:left w:val="single" w:sz="4" w:space="0" w:color="auto"/>
              <w:bottom w:val="single" w:sz="4" w:space="0" w:color="auto"/>
              <w:right w:val="single" w:sz="4" w:space="0" w:color="auto"/>
            </w:tcBorders>
          </w:tcPr>
          <w:p w14:paraId="29419C5B" w14:textId="77777777" w:rsidR="00DD424E" w:rsidRDefault="00DD424E" w:rsidP="00A42DAE">
            <w:pPr>
              <w:pStyle w:val="TAL"/>
              <w:rPr>
                <w:rFonts w:cs="Arial"/>
                <w:szCs w:val="18"/>
              </w:rPr>
            </w:pPr>
          </w:p>
        </w:tc>
      </w:tr>
      <w:tr w:rsidR="00DD424E" w14:paraId="544DFDE7"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17005E1B" w14:textId="77777777" w:rsidR="00DD424E" w:rsidRDefault="00DD424E" w:rsidP="00A42DAE">
            <w:pPr>
              <w:pStyle w:val="TAL"/>
            </w:pPr>
            <w:r>
              <w:t>mbsServiceAreas</w:t>
            </w:r>
          </w:p>
        </w:tc>
        <w:tc>
          <w:tcPr>
            <w:tcW w:w="1967" w:type="dxa"/>
            <w:tcBorders>
              <w:top w:val="single" w:sz="4" w:space="0" w:color="auto"/>
              <w:left w:val="single" w:sz="4" w:space="0" w:color="auto"/>
              <w:bottom w:val="single" w:sz="4" w:space="0" w:color="auto"/>
              <w:right w:val="single" w:sz="4" w:space="0" w:color="auto"/>
            </w:tcBorders>
          </w:tcPr>
          <w:p w14:paraId="0426EF67" w14:textId="77777777" w:rsidR="00DD424E" w:rsidRDefault="00DD424E" w:rsidP="00A42DAE">
            <w:pPr>
              <w:pStyle w:val="TAL"/>
            </w:pPr>
            <w:r>
              <w:t>array(MbsSaId)</w:t>
            </w:r>
          </w:p>
        </w:tc>
        <w:tc>
          <w:tcPr>
            <w:tcW w:w="426" w:type="dxa"/>
            <w:tcBorders>
              <w:top w:val="single" w:sz="4" w:space="0" w:color="auto"/>
              <w:left w:val="single" w:sz="4" w:space="0" w:color="auto"/>
              <w:bottom w:val="single" w:sz="4" w:space="0" w:color="auto"/>
              <w:right w:val="single" w:sz="4" w:space="0" w:color="auto"/>
            </w:tcBorders>
          </w:tcPr>
          <w:p w14:paraId="64BB01BB" w14:textId="77777777" w:rsidR="00DD424E" w:rsidRDefault="00DD424E" w:rsidP="00A42DA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3E4F6D" w14:textId="77777777" w:rsidR="00DD424E" w:rsidRDefault="00DD424E" w:rsidP="00A42DA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7A0966" w14:textId="77777777" w:rsidR="00DD424E" w:rsidRDefault="00DD424E" w:rsidP="00A42DAE">
            <w:pPr>
              <w:pStyle w:val="TAL"/>
              <w:rPr>
                <w:rFonts w:cs="Arial"/>
                <w:szCs w:val="18"/>
              </w:rPr>
            </w:pPr>
            <w:r>
              <w:rPr>
                <w:rFonts w:cs="Arial"/>
                <w:szCs w:val="18"/>
              </w:rPr>
              <w:t>List of MBS service area identifiers.</w:t>
            </w:r>
          </w:p>
        </w:tc>
        <w:tc>
          <w:tcPr>
            <w:tcW w:w="1306" w:type="dxa"/>
            <w:tcBorders>
              <w:top w:val="single" w:sz="4" w:space="0" w:color="auto"/>
              <w:left w:val="single" w:sz="4" w:space="0" w:color="auto"/>
              <w:bottom w:val="single" w:sz="4" w:space="0" w:color="auto"/>
              <w:right w:val="single" w:sz="4" w:space="0" w:color="auto"/>
            </w:tcBorders>
          </w:tcPr>
          <w:p w14:paraId="4EC7712F" w14:textId="77777777" w:rsidR="00DD424E" w:rsidRDefault="00DD424E" w:rsidP="00A42DAE">
            <w:pPr>
              <w:pStyle w:val="TAL"/>
              <w:rPr>
                <w:rFonts w:cs="Arial"/>
                <w:szCs w:val="18"/>
              </w:rPr>
            </w:pPr>
          </w:p>
        </w:tc>
      </w:tr>
      <w:tr w:rsidR="00DD424E" w14:paraId="2AC84F4D"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4F125AFD" w14:textId="77777777" w:rsidR="00DD424E" w:rsidRDefault="00DD424E" w:rsidP="00A42DAE">
            <w:pPr>
              <w:pStyle w:val="TAL"/>
            </w:pPr>
            <w:r>
              <w:t>mbsSdp</w:t>
            </w:r>
          </w:p>
        </w:tc>
        <w:tc>
          <w:tcPr>
            <w:tcW w:w="1967" w:type="dxa"/>
            <w:tcBorders>
              <w:top w:val="single" w:sz="4" w:space="0" w:color="auto"/>
              <w:left w:val="single" w:sz="4" w:space="0" w:color="auto"/>
              <w:bottom w:val="single" w:sz="4" w:space="0" w:color="auto"/>
              <w:right w:val="single" w:sz="4" w:space="0" w:color="auto"/>
            </w:tcBorders>
          </w:tcPr>
          <w:p w14:paraId="0E396E1C" w14:textId="77777777" w:rsidR="00DD424E" w:rsidRDefault="00DD424E" w:rsidP="00A42DAE">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C41E59D"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128FC7"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E2293AB" w14:textId="77777777" w:rsidR="00DD424E" w:rsidRDefault="00DD424E" w:rsidP="00A42DAE">
            <w:pPr>
              <w:pStyle w:val="TAL"/>
              <w:rPr>
                <w:rFonts w:cs="Arial"/>
                <w:szCs w:val="18"/>
              </w:rPr>
            </w:pPr>
            <w:r w:rsidRPr="00004F96">
              <w:rPr>
                <w:lang w:eastAsia="zh-CN"/>
              </w:rPr>
              <w:t>SDP with media and application control information applicable to groups that can use this</w:t>
            </w:r>
            <w:r>
              <w:rPr>
                <w:lang w:eastAsia="zh-CN"/>
              </w:rPr>
              <w:t xml:space="preserve"> MBS</w:t>
            </w:r>
            <w:r w:rsidRPr="00004F96">
              <w:rPr>
                <w:lang w:eastAsia="zh-CN"/>
              </w:rPr>
              <w:t xml:space="preserve"> </w:t>
            </w:r>
            <w:r>
              <w:rPr>
                <w:lang w:eastAsia="zh-CN"/>
              </w:rPr>
              <w:t>session id.</w:t>
            </w:r>
          </w:p>
        </w:tc>
        <w:tc>
          <w:tcPr>
            <w:tcW w:w="1306" w:type="dxa"/>
            <w:tcBorders>
              <w:top w:val="single" w:sz="4" w:space="0" w:color="auto"/>
              <w:left w:val="single" w:sz="4" w:space="0" w:color="auto"/>
              <w:bottom w:val="single" w:sz="4" w:space="0" w:color="auto"/>
              <w:right w:val="single" w:sz="4" w:space="0" w:color="auto"/>
            </w:tcBorders>
          </w:tcPr>
          <w:p w14:paraId="4F87E0CF" w14:textId="77777777" w:rsidR="00DD424E" w:rsidRDefault="00DD424E" w:rsidP="00A42DAE">
            <w:pPr>
              <w:pStyle w:val="TAL"/>
              <w:rPr>
                <w:rFonts w:cs="Arial"/>
                <w:szCs w:val="18"/>
              </w:rPr>
            </w:pPr>
          </w:p>
        </w:tc>
      </w:tr>
      <w:tr w:rsidR="00DD424E" w14:paraId="6A6753BD"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6196F83D" w14:textId="77777777" w:rsidR="00DD424E" w:rsidRDefault="00DD424E" w:rsidP="00A42DAE">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77BE2FFF" w14:textId="77777777" w:rsidR="00DD424E" w:rsidRDefault="00DD424E" w:rsidP="00A42DAE">
            <w:pPr>
              <w:pStyle w:val="TAL"/>
            </w:pPr>
            <w:r w:rsidRPr="00AF5707">
              <w:t>MbsResourceMonitoringConfig</w:t>
            </w:r>
          </w:p>
        </w:tc>
        <w:tc>
          <w:tcPr>
            <w:tcW w:w="426" w:type="dxa"/>
            <w:tcBorders>
              <w:top w:val="single" w:sz="4" w:space="0" w:color="auto"/>
              <w:left w:val="single" w:sz="4" w:space="0" w:color="auto"/>
              <w:bottom w:val="single" w:sz="4" w:space="0" w:color="auto"/>
              <w:right w:val="single" w:sz="4" w:space="0" w:color="auto"/>
            </w:tcBorders>
          </w:tcPr>
          <w:p w14:paraId="564442CB"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C35B03"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8873FD5" w14:textId="77777777" w:rsidR="00DD424E" w:rsidRDefault="00DD424E" w:rsidP="00A42DAE">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07A89BA2" w14:textId="77777777" w:rsidR="00DD424E" w:rsidRDefault="00DD424E" w:rsidP="00A42DAE">
            <w:pPr>
              <w:pStyle w:val="TAL"/>
              <w:rPr>
                <w:rFonts w:cs="Arial"/>
                <w:szCs w:val="18"/>
              </w:rPr>
            </w:pPr>
          </w:p>
        </w:tc>
      </w:tr>
      <w:tr w:rsidR="00DD424E" w14:paraId="538D019B"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19047B37" w14:textId="77777777" w:rsidR="00DD424E" w:rsidRDefault="00DD424E" w:rsidP="00A42DAE">
            <w:pPr>
              <w:pStyle w:val="TAL"/>
            </w:pPr>
            <w:r>
              <w:t>mbmsAnnouncement</w:t>
            </w:r>
          </w:p>
        </w:tc>
        <w:tc>
          <w:tcPr>
            <w:tcW w:w="1967" w:type="dxa"/>
            <w:tcBorders>
              <w:top w:val="single" w:sz="4" w:space="0" w:color="auto"/>
              <w:left w:val="single" w:sz="4" w:space="0" w:color="auto"/>
              <w:bottom w:val="single" w:sz="4" w:space="0" w:color="auto"/>
              <w:right w:val="single" w:sz="4" w:space="0" w:color="auto"/>
            </w:tcBorders>
          </w:tcPr>
          <w:p w14:paraId="5BF7A2A1" w14:textId="77777777" w:rsidR="00DD424E" w:rsidRPr="00AF5707" w:rsidRDefault="00DD424E" w:rsidP="00A42DAE">
            <w:pPr>
              <w:pStyle w:val="TAL"/>
            </w:pPr>
            <w:r>
              <w:t>MbmsResourceConfig</w:t>
            </w:r>
          </w:p>
        </w:tc>
        <w:tc>
          <w:tcPr>
            <w:tcW w:w="426" w:type="dxa"/>
            <w:tcBorders>
              <w:top w:val="single" w:sz="4" w:space="0" w:color="auto"/>
              <w:left w:val="single" w:sz="4" w:space="0" w:color="auto"/>
              <w:bottom w:val="single" w:sz="4" w:space="0" w:color="auto"/>
              <w:right w:val="single" w:sz="4" w:space="0" w:color="auto"/>
            </w:tcBorders>
          </w:tcPr>
          <w:p w14:paraId="4626D66D"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FCE891"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372DBC4" w14:textId="77777777" w:rsidR="00DD424E" w:rsidRDefault="00DD424E" w:rsidP="00A42DAE">
            <w:pPr>
              <w:pStyle w:val="TAL"/>
              <w:rPr>
                <w:rFonts w:cs="Arial"/>
                <w:szCs w:val="18"/>
              </w:rPr>
            </w:pPr>
            <w:r>
              <w:rPr>
                <w:rFonts w:cs="Arial"/>
                <w:szCs w:val="18"/>
              </w:rPr>
              <w:t>Announcement information for MBMS,</w:t>
            </w:r>
          </w:p>
        </w:tc>
        <w:tc>
          <w:tcPr>
            <w:tcW w:w="1306" w:type="dxa"/>
            <w:tcBorders>
              <w:top w:val="single" w:sz="4" w:space="0" w:color="auto"/>
              <w:left w:val="single" w:sz="4" w:space="0" w:color="auto"/>
              <w:bottom w:val="single" w:sz="4" w:space="0" w:color="auto"/>
              <w:right w:val="single" w:sz="4" w:space="0" w:color="auto"/>
            </w:tcBorders>
          </w:tcPr>
          <w:p w14:paraId="5865C6EB" w14:textId="77777777" w:rsidR="00DD424E" w:rsidRDefault="00DD424E" w:rsidP="00A42DAE">
            <w:pPr>
              <w:pStyle w:val="TAL"/>
              <w:rPr>
                <w:rFonts w:cs="Arial"/>
                <w:szCs w:val="18"/>
              </w:rPr>
            </w:pPr>
          </w:p>
        </w:tc>
      </w:tr>
    </w:tbl>
    <w:p w14:paraId="63838826" w14:textId="77777777" w:rsidR="00DD424E" w:rsidRDefault="00DD424E" w:rsidP="00DD424E">
      <w:pPr>
        <w:rPr>
          <w:lang w:eastAsia="zh-CN"/>
        </w:rPr>
      </w:pPr>
    </w:p>
    <w:p w14:paraId="480B08C6" w14:textId="77777777" w:rsidR="00DD424E" w:rsidRDefault="00DD424E" w:rsidP="00DD424E">
      <w:pPr>
        <w:pStyle w:val="Heading5"/>
      </w:pPr>
      <w:bookmarkStart w:id="944" w:name="_Toc218596280"/>
      <w:r>
        <w:t>A.3.2.3.2.2</w:t>
      </w:r>
      <w:r>
        <w:tab/>
        <w:t xml:space="preserve">Type: </w:t>
      </w:r>
      <w:r w:rsidRPr="00DD12D6">
        <w:t>MbsResourceMonitoringConfig</w:t>
      </w:r>
      <w:bookmarkEnd w:id="944"/>
    </w:p>
    <w:p w14:paraId="6A5C6E24" w14:textId="77777777" w:rsidR="00DD424E" w:rsidRDefault="00DD424E" w:rsidP="00DD424E">
      <w:pPr>
        <w:pStyle w:val="TH"/>
      </w:pPr>
      <w:bookmarkStart w:id="945" w:name="_CRTableA_3_2_3_2_21"/>
      <w:r>
        <w:rPr>
          <w:noProof/>
        </w:rPr>
        <w:t>Table </w:t>
      </w:r>
      <w:bookmarkEnd w:id="945"/>
      <w:r>
        <w:rPr>
          <w:noProof/>
        </w:rPr>
        <w:t>A.3.2.3.2.2</w:t>
      </w:r>
      <w:r>
        <w:t xml:space="preserve">-1: </w:t>
      </w:r>
      <w:r>
        <w:rPr>
          <w:noProof/>
        </w:rPr>
        <w:t xml:space="preserve">Definition of type </w:t>
      </w:r>
      <w:r w:rsidRPr="00DD12D6">
        <w:t>MbsResourceMonitoringConfig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14:paraId="10C15920"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FA4F97" w14:textId="77777777" w:rsidR="00DD424E" w:rsidRDefault="00DD424E" w:rsidP="00A42DAE">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CC3F00" w14:textId="77777777" w:rsidR="00DD424E" w:rsidRDefault="00DD424E" w:rsidP="00A42DA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99D99C" w14:textId="77777777" w:rsidR="00DD424E" w:rsidRDefault="00DD424E" w:rsidP="00A42D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3E2431" w14:textId="77777777" w:rsidR="00DD424E" w:rsidRPr="003B0829" w:rsidRDefault="00DD424E" w:rsidP="00A42DAE">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CFF4292" w14:textId="77777777" w:rsidR="00DD424E" w:rsidRDefault="00DD424E" w:rsidP="00A42DAE">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7A99B8E" w14:textId="77777777" w:rsidR="00DD424E" w:rsidRDefault="00DD424E" w:rsidP="00A42DAE">
            <w:pPr>
              <w:pStyle w:val="TAH"/>
              <w:rPr>
                <w:rFonts w:cs="Arial"/>
                <w:szCs w:val="18"/>
              </w:rPr>
            </w:pPr>
            <w:r>
              <w:t>Applicability</w:t>
            </w:r>
          </w:p>
        </w:tc>
      </w:tr>
      <w:tr w:rsidR="00DD424E" w14:paraId="66F4F643"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6484DF7D" w14:textId="77777777" w:rsidR="00DD424E" w:rsidRDefault="00DD424E" w:rsidP="00A42DAE">
            <w:pPr>
              <w:pStyle w:val="TAL"/>
            </w:pPr>
            <w:r>
              <w:t>mbsListeningStatusNotify</w:t>
            </w:r>
          </w:p>
        </w:tc>
        <w:tc>
          <w:tcPr>
            <w:tcW w:w="1967" w:type="dxa"/>
            <w:tcBorders>
              <w:top w:val="single" w:sz="4" w:space="0" w:color="auto"/>
              <w:left w:val="single" w:sz="4" w:space="0" w:color="auto"/>
              <w:bottom w:val="single" w:sz="4" w:space="0" w:color="auto"/>
              <w:right w:val="single" w:sz="4" w:space="0" w:color="auto"/>
            </w:tcBorders>
          </w:tcPr>
          <w:p w14:paraId="587EA775" w14:textId="77777777" w:rsidR="00DD424E" w:rsidRDefault="00DD424E" w:rsidP="00A42DAE">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DEB26AC"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374EEE"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DBCE04" w14:textId="77777777" w:rsidR="00DD424E" w:rsidRDefault="00DD424E" w:rsidP="00A42DAE">
            <w:pPr>
              <w:pStyle w:val="TAL"/>
              <w:rPr>
                <w:rFonts w:cs="Arial"/>
                <w:szCs w:val="18"/>
              </w:rPr>
            </w:pPr>
            <w:r>
              <w:t>Indicates if listening status notification for this MBS session id is to be sent</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387B22DB" w14:textId="77777777" w:rsidR="00DD424E" w:rsidRDefault="00DD424E" w:rsidP="00A42DAE">
            <w:pPr>
              <w:pStyle w:val="TAL"/>
              <w:rPr>
                <w:rFonts w:cs="Arial"/>
                <w:szCs w:val="18"/>
              </w:rPr>
            </w:pPr>
          </w:p>
        </w:tc>
      </w:tr>
      <w:tr w:rsidR="00DD424E" w14:paraId="3755A64F"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5E9845D9" w14:textId="77777777" w:rsidR="00DD424E" w:rsidRDefault="00DD424E" w:rsidP="00A42DAE">
            <w:pPr>
              <w:pStyle w:val="TAL"/>
            </w:pPr>
            <w:r>
              <w:t>mbsAnnouncementAck</w:t>
            </w:r>
          </w:p>
        </w:tc>
        <w:tc>
          <w:tcPr>
            <w:tcW w:w="1967" w:type="dxa"/>
            <w:tcBorders>
              <w:top w:val="single" w:sz="4" w:space="0" w:color="auto"/>
              <w:left w:val="single" w:sz="4" w:space="0" w:color="auto"/>
              <w:bottom w:val="single" w:sz="4" w:space="0" w:color="auto"/>
              <w:right w:val="single" w:sz="4" w:space="0" w:color="auto"/>
            </w:tcBorders>
          </w:tcPr>
          <w:p w14:paraId="12BC8A0D" w14:textId="77777777" w:rsidR="00DD424E" w:rsidRDefault="00DD424E" w:rsidP="00A42DAE">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6608BDA2"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5FD06E"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ECC1156" w14:textId="77777777" w:rsidR="00DD424E" w:rsidRDefault="00DD424E" w:rsidP="00A42DAE">
            <w:pPr>
              <w:pStyle w:val="TAL"/>
              <w:rPr>
                <w:rFonts w:cs="Arial"/>
                <w:szCs w:val="18"/>
              </w:rPr>
            </w:pPr>
            <w:r>
              <w:t>Indicates if MBS announcement acknowledgement is to be sent on receiving the announcement</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5C1D002" w14:textId="77777777" w:rsidR="00DD424E" w:rsidRDefault="00DD424E" w:rsidP="00A42DAE">
            <w:pPr>
              <w:pStyle w:val="TAL"/>
              <w:rPr>
                <w:rFonts w:cs="Arial"/>
                <w:szCs w:val="18"/>
              </w:rPr>
            </w:pPr>
          </w:p>
        </w:tc>
      </w:tr>
      <w:tr w:rsidR="00DD424E" w14:paraId="388551FD"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6BD9E669" w14:textId="77777777" w:rsidR="00DD424E" w:rsidRDefault="00DD424E" w:rsidP="00A42DAE">
            <w:pPr>
              <w:pStyle w:val="TAL"/>
            </w:pPr>
            <w:r>
              <w:t>mbsSessionJoinNotify</w:t>
            </w:r>
          </w:p>
        </w:tc>
        <w:tc>
          <w:tcPr>
            <w:tcW w:w="1967" w:type="dxa"/>
            <w:tcBorders>
              <w:top w:val="single" w:sz="4" w:space="0" w:color="auto"/>
              <w:left w:val="single" w:sz="4" w:space="0" w:color="auto"/>
              <w:bottom w:val="single" w:sz="4" w:space="0" w:color="auto"/>
              <w:right w:val="single" w:sz="4" w:space="0" w:color="auto"/>
            </w:tcBorders>
          </w:tcPr>
          <w:p w14:paraId="21692F73" w14:textId="77777777" w:rsidR="00DD424E" w:rsidRDefault="00DD424E" w:rsidP="00A42DAE">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B4E186E"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0C2301"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2A7BE8C" w14:textId="77777777" w:rsidR="00DD424E" w:rsidRDefault="00DD424E" w:rsidP="00A42DAE">
            <w:pPr>
              <w:pStyle w:val="TAL"/>
              <w:rPr>
                <w:rFonts w:cs="Arial"/>
                <w:szCs w:val="18"/>
              </w:rPr>
            </w:pPr>
            <w:r>
              <w:t>Indicates if session join notification is to be sent for when the VAL user or the UE joins the group</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845CAE3" w14:textId="77777777" w:rsidR="00DD424E" w:rsidRDefault="00DD424E" w:rsidP="00A42DAE">
            <w:pPr>
              <w:pStyle w:val="TAL"/>
              <w:rPr>
                <w:rFonts w:cs="Arial"/>
                <w:szCs w:val="18"/>
              </w:rPr>
            </w:pPr>
          </w:p>
        </w:tc>
      </w:tr>
    </w:tbl>
    <w:p w14:paraId="6DA7237C" w14:textId="77777777" w:rsidR="00DD424E" w:rsidRDefault="00DD424E" w:rsidP="00DD424E"/>
    <w:p w14:paraId="40093E50" w14:textId="77777777" w:rsidR="00DD424E" w:rsidRDefault="00DD424E" w:rsidP="00DD424E">
      <w:pPr>
        <w:pStyle w:val="Heading5"/>
      </w:pPr>
      <w:bookmarkStart w:id="946" w:name="_Toc218596281"/>
      <w:r>
        <w:lastRenderedPageBreak/>
        <w:t>A.3.2.3.2.3</w:t>
      </w:r>
      <w:r>
        <w:tab/>
        <w:t xml:space="preserve">Type: </w:t>
      </w:r>
      <w:r w:rsidRPr="00325576">
        <w:t>MbsResourceState</w:t>
      </w:r>
      <w:bookmarkEnd w:id="946"/>
    </w:p>
    <w:p w14:paraId="3DA85D0D" w14:textId="77777777" w:rsidR="00DD424E" w:rsidRDefault="00DD424E" w:rsidP="00DD424E">
      <w:pPr>
        <w:pStyle w:val="TH"/>
      </w:pPr>
      <w:bookmarkStart w:id="947" w:name="_CRTableA_3_2_3_2_31"/>
      <w:r>
        <w:rPr>
          <w:noProof/>
        </w:rPr>
        <w:t>Table </w:t>
      </w:r>
      <w:bookmarkEnd w:id="947"/>
      <w:r>
        <w:rPr>
          <w:noProof/>
        </w:rPr>
        <w:t>A.3.2.3.2.3</w:t>
      </w:r>
      <w:r>
        <w:t xml:space="preserve">-1: </w:t>
      </w:r>
      <w:r>
        <w:rPr>
          <w:noProof/>
        </w:rPr>
        <w:t xml:space="preserve">Definition of type </w:t>
      </w:r>
      <w:r w:rsidRPr="00325576">
        <w:t>MbsResourceState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14:paraId="6EB94EE7"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069B54" w14:textId="77777777" w:rsidR="00DD424E" w:rsidRDefault="00DD424E" w:rsidP="00A42DAE">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B81DD07" w14:textId="77777777" w:rsidR="00DD424E" w:rsidRDefault="00DD424E" w:rsidP="00A42DA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0092499" w14:textId="77777777" w:rsidR="00DD424E" w:rsidRDefault="00DD424E" w:rsidP="00A42D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CDA6E5" w14:textId="77777777" w:rsidR="00DD424E" w:rsidRPr="003B0829" w:rsidRDefault="00DD424E" w:rsidP="00A42DAE">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1888A90" w14:textId="77777777" w:rsidR="00DD424E" w:rsidRDefault="00DD424E" w:rsidP="00A42DAE">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E38A907" w14:textId="77777777" w:rsidR="00DD424E" w:rsidRDefault="00DD424E" w:rsidP="00A42DAE">
            <w:pPr>
              <w:pStyle w:val="TAH"/>
              <w:rPr>
                <w:rFonts w:cs="Arial"/>
                <w:szCs w:val="18"/>
              </w:rPr>
            </w:pPr>
            <w:r>
              <w:t>Applicability</w:t>
            </w:r>
          </w:p>
        </w:tc>
      </w:tr>
      <w:tr w:rsidR="00DD424E" w14:paraId="10AD9CBE"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5614DA32" w14:textId="77777777" w:rsidR="00DD424E" w:rsidRDefault="00DD424E" w:rsidP="00A42DAE">
            <w:pPr>
              <w:pStyle w:val="TAL"/>
            </w:pPr>
            <w:r>
              <w:t>deliveryMode</w:t>
            </w:r>
          </w:p>
        </w:tc>
        <w:tc>
          <w:tcPr>
            <w:tcW w:w="1967" w:type="dxa"/>
            <w:tcBorders>
              <w:top w:val="single" w:sz="4" w:space="0" w:color="auto"/>
              <w:left w:val="single" w:sz="4" w:space="0" w:color="auto"/>
              <w:bottom w:val="single" w:sz="4" w:space="0" w:color="auto"/>
              <w:right w:val="single" w:sz="4" w:space="0" w:color="auto"/>
            </w:tcBorders>
          </w:tcPr>
          <w:p w14:paraId="790387C1" w14:textId="77777777" w:rsidR="00DD424E" w:rsidRDefault="00DD424E" w:rsidP="00A42DAE">
            <w:pPr>
              <w:pStyle w:val="TAL"/>
            </w:pPr>
            <w:r>
              <w:t>DeliveryMode</w:t>
            </w:r>
          </w:p>
        </w:tc>
        <w:tc>
          <w:tcPr>
            <w:tcW w:w="426" w:type="dxa"/>
            <w:tcBorders>
              <w:top w:val="single" w:sz="4" w:space="0" w:color="auto"/>
              <w:left w:val="single" w:sz="4" w:space="0" w:color="auto"/>
              <w:bottom w:val="single" w:sz="4" w:space="0" w:color="auto"/>
              <w:right w:val="single" w:sz="4" w:space="0" w:color="auto"/>
            </w:tcBorders>
          </w:tcPr>
          <w:p w14:paraId="177BDDEB" w14:textId="77777777" w:rsidR="00DD424E" w:rsidRDefault="00DD424E" w:rsidP="00A42DA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FD3BF1" w14:textId="77777777" w:rsidR="00DD424E" w:rsidRDefault="00DD424E" w:rsidP="00A42DAE">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5EF14F89" w14:textId="77777777" w:rsidR="00DD424E" w:rsidRDefault="00DD424E" w:rsidP="00A42DAE">
            <w:pPr>
              <w:pStyle w:val="TAL"/>
              <w:rPr>
                <w:rFonts w:cs="Arial"/>
                <w:szCs w:val="18"/>
              </w:rPr>
            </w:pPr>
            <w:r>
              <w:rPr>
                <w:rFonts w:cs="Arial"/>
                <w:szCs w:val="18"/>
              </w:rPr>
              <w:t>The delivery mode of the user data.</w:t>
            </w:r>
          </w:p>
        </w:tc>
        <w:tc>
          <w:tcPr>
            <w:tcW w:w="1306" w:type="dxa"/>
            <w:tcBorders>
              <w:top w:val="single" w:sz="4" w:space="0" w:color="auto"/>
              <w:left w:val="single" w:sz="4" w:space="0" w:color="auto"/>
              <w:bottom w:val="single" w:sz="4" w:space="0" w:color="auto"/>
              <w:right w:val="single" w:sz="4" w:space="0" w:color="auto"/>
            </w:tcBorders>
          </w:tcPr>
          <w:p w14:paraId="6A852371" w14:textId="77777777" w:rsidR="00DD424E" w:rsidRDefault="00DD424E" w:rsidP="00A42DAE">
            <w:pPr>
              <w:pStyle w:val="TAL"/>
              <w:rPr>
                <w:rFonts w:cs="Arial"/>
                <w:szCs w:val="18"/>
              </w:rPr>
            </w:pPr>
          </w:p>
        </w:tc>
      </w:tr>
      <w:tr w:rsidR="00DD424E" w14:paraId="2877C53E"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6F62CDB5" w14:textId="77777777" w:rsidR="00DD424E" w:rsidRDefault="00DD424E" w:rsidP="00A42DAE">
            <w:pPr>
              <w:pStyle w:val="TAL"/>
            </w:pPr>
            <w:r>
              <w:t>mbsSessionId</w:t>
            </w:r>
          </w:p>
        </w:tc>
        <w:tc>
          <w:tcPr>
            <w:tcW w:w="1967" w:type="dxa"/>
            <w:tcBorders>
              <w:top w:val="single" w:sz="4" w:space="0" w:color="auto"/>
              <w:left w:val="single" w:sz="4" w:space="0" w:color="auto"/>
              <w:bottom w:val="single" w:sz="4" w:space="0" w:color="auto"/>
              <w:right w:val="single" w:sz="4" w:space="0" w:color="auto"/>
            </w:tcBorders>
          </w:tcPr>
          <w:p w14:paraId="3C7A8ACC" w14:textId="77777777" w:rsidR="00DD424E" w:rsidRDefault="00DD424E" w:rsidP="00A42DAE">
            <w:pPr>
              <w:pStyle w:val="TAL"/>
            </w:pPr>
            <w:r>
              <w:t>MbsSessionId</w:t>
            </w:r>
          </w:p>
        </w:tc>
        <w:tc>
          <w:tcPr>
            <w:tcW w:w="426" w:type="dxa"/>
            <w:tcBorders>
              <w:top w:val="single" w:sz="4" w:space="0" w:color="auto"/>
              <w:left w:val="single" w:sz="4" w:space="0" w:color="auto"/>
              <w:bottom w:val="single" w:sz="4" w:space="0" w:color="auto"/>
              <w:right w:val="single" w:sz="4" w:space="0" w:color="auto"/>
            </w:tcBorders>
          </w:tcPr>
          <w:p w14:paraId="442B7945" w14:textId="77777777" w:rsidR="00DD424E" w:rsidRDefault="00DD424E" w:rsidP="00A42DA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2D818A4" w14:textId="77777777" w:rsidR="00DD424E" w:rsidRDefault="00DD424E" w:rsidP="00A42DAE">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47363DD8" w14:textId="77777777" w:rsidR="00DD424E" w:rsidRDefault="00DD424E" w:rsidP="00A42DAE">
            <w:pPr>
              <w:pStyle w:val="TAL"/>
              <w:rPr>
                <w:rFonts w:cs="Arial"/>
                <w:szCs w:val="18"/>
              </w:rPr>
            </w:pPr>
            <w:r>
              <w:rPr>
                <w:rFonts w:cs="Arial"/>
                <w:szCs w:val="18"/>
              </w:rPr>
              <w:t xml:space="preserve">MBS session id </w:t>
            </w:r>
            <w:r w:rsidRPr="00024AB3">
              <w:rPr>
                <w:rFonts w:cs="Arial"/>
                <w:szCs w:val="18"/>
              </w:rPr>
              <w:t xml:space="preserve">for </w:t>
            </w:r>
            <w:r>
              <w:rPr>
                <w:rFonts w:cs="Arial"/>
                <w:szCs w:val="18"/>
              </w:rPr>
              <w:t>identifying the</w:t>
            </w:r>
            <w:r w:rsidRPr="00024AB3">
              <w:rPr>
                <w:rFonts w:cs="Arial"/>
                <w:szCs w:val="18"/>
              </w:rPr>
              <w:t xml:space="preserve"> MBS</w:t>
            </w:r>
            <w:r>
              <w:rPr>
                <w:rFonts w:cs="Arial"/>
                <w:szCs w:val="18"/>
              </w:rPr>
              <w:t xml:space="preserve"> session.</w:t>
            </w:r>
          </w:p>
        </w:tc>
        <w:tc>
          <w:tcPr>
            <w:tcW w:w="1306" w:type="dxa"/>
            <w:tcBorders>
              <w:top w:val="single" w:sz="4" w:space="0" w:color="auto"/>
              <w:left w:val="single" w:sz="4" w:space="0" w:color="auto"/>
              <w:bottom w:val="single" w:sz="4" w:space="0" w:color="auto"/>
              <w:right w:val="single" w:sz="4" w:space="0" w:color="auto"/>
            </w:tcBorders>
          </w:tcPr>
          <w:p w14:paraId="06EF6163" w14:textId="77777777" w:rsidR="00DD424E" w:rsidRDefault="00DD424E" w:rsidP="00A42DAE">
            <w:pPr>
              <w:pStyle w:val="TAL"/>
              <w:rPr>
                <w:rFonts w:cs="Arial"/>
                <w:szCs w:val="18"/>
              </w:rPr>
            </w:pPr>
          </w:p>
        </w:tc>
      </w:tr>
      <w:tr w:rsidR="00DD424E" w14:paraId="428584E8"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15D6B0CB" w14:textId="77777777" w:rsidR="00DD424E" w:rsidRDefault="00DD424E" w:rsidP="00A42DAE">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68492A58" w14:textId="77777777" w:rsidR="00DD424E" w:rsidRDefault="00DD424E" w:rsidP="00A42DAE">
            <w:pPr>
              <w:pStyle w:val="TAL"/>
            </w:pPr>
            <w:r w:rsidRPr="00AF5707">
              <w:t>MbsResourceMonitoringConfig</w:t>
            </w:r>
          </w:p>
        </w:tc>
        <w:tc>
          <w:tcPr>
            <w:tcW w:w="426" w:type="dxa"/>
            <w:tcBorders>
              <w:top w:val="single" w:sz="4" w:space="0" w:color="auto"/>
              <w:left w:val="single" w:sz="4" w:space="0" w:color="auto"/>
              <w:bottom w:val="single" w:sz="4" w:space="0" w:color="auto"/>
              <w:right w:val="single" w:sz="4" w:space="0" w:color="auto"/>
            </w:tcBorders>
          </w:tcPr>
          <w:p w14:paraId="59EA6090" w14:textId="77777777" w:rsidR="00DD424E" w:rsidRDefault="00DD424E" w:rsidP="00A42DA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87520D" w14:textId="77777777" w:rsidR="00DD424E" w:rsidRDefault="00DD424E" w:rsidP="00A42DAE">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5563791D" w14:textId="77777777" w:rsidR="00DD424E" w:rsidRDefault="00DD424E" w:rsidP="00A42DAE">
            <w:pPr>
              <w:pStyle w:val="TAL"/>
              <w:rPr>
                <w:rFonts w:cs="Arial"/>
                <w:szCs w:val="18"/>
              </w:rPr>
            </w:pPr>
            <w:r>
              <w:rPr>
                <w:rFonts w:cs="Arial"/>
                <w:szCs w:val="18"/>
              </w:rPr>
              <w:t>MBS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642A36CF" w14:textId="77777777" w:rsidR="00DD424E" w:rsidRDefault="00DD424E" w:rsidP="00A42DAE">
            <w:pPr>
              <w:pStyle w:val="TAL"/>
              <w:rPr>
                <w:rFonts w:cs="Arial"/>
                <w:szCs w:val="18"/>
              </w:rPr>
            </w:pPr>
          </w:p>
        </w:tc>
      </w:tr>
      <w:tr w:rsidR="00DD424E" w14:paraId="04EB80AF"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17488CBA" w14:textId="77777777" w:rsidR="00DD424E" w:rsidRDefault="00DD424E" w:rsidP="00A42DAE">
            <w:pPr>
              <w:pStyle w:val="TAL"/>
            </w:pPr>
            <w:r>
              <w:t>mbsListeningStatus</w:t>
            </w:r>
          </w:p>
        </w:tc>
        <w:tc>
          <w:tcPr>
            <w:tcW w:w="1967" w:type="dxa"/>
            <w:tcBorders>
              <w:top w:val="single" w:sz="4" w:space="0" w:color="auto"/>
              <w:left w:val="single" w:sz="4" w:space="0" w:color="auto"/>
              <w:bottom w:val="single" w:sz="4" w:space="0" w:color="auto"/>
              <w:right w:val="single" w:sz="4" w:space="0" w:color="auto"/>
            </w:tcBorders>
          </w:tcPr>
          <w:p w14:paraId="554B8A3E" w14:textId="77777777" w:rsidR="00DD424E" w:rsidRPr="00AF5707" w:rsidRDefault="00DD424E" w:rsidP="00A42DAE">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4E036216" w14:textId="77777777" w:rsidR="00DD424E" w:rsidRDefault="00DD424E" w:rsidP="00A42DA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D6BF9B" w14:textId="77777777" w:rsidR="00DD424E" w:rsidRDefault="00DD424E" w:rsidP="00A42DAE">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3818071" w14:textId="77777777" w:rsidR="00DD424E" w:rsidRDefault="00DD424E" w:rsidP="00A42DAE">
            <w:pPr>
              <w:pStyle w:val="TAL"/>
              <w:rPr>
                <w:lang w:eastAsia="zh-CN"/>
              </w:rPr>
            </w:pPr>
            <w:r>
              <w:rPr>
                <w:lang w:eastAsia="zh-CN"/>
              </w:rPr>
              <w:t>I</w:t>
            </w:r>
            <w:r w:rsidRPr="00004F96">
              <w:rPr>
                <w:lang w:eastAsia="zh-CN"/>
              </w:rPr>
              <w:t xml:space="preserve">ndicate the </w:t>
            </w:r>
            <w:r>
              <w:rPr>
                <w:lang w:eastAsia="zh-CN"/>
              </w:rPr>
              <w:t xml:space="preserve">MBS </w:t>
            </w:r>
            <w:r w:rsidRPr="00004F96">
              <w:rPr>
                <w:lang w:eastAsia="zh-CN"/>
              </w:rPr>
              <w:t xml:space="preserve"> listening</w:t>
            </w:r>
            <w:r>
              <w:rPr>
                <w:lang w:eastAsia="zh-CN"/>
              </w:rPr>
              <w:t xml:space="preserve"> status:</w:t>
            </w:r>
          </w:p>
          <w:p w14:paraId="0A292E85" w14:textId="77777777" w:rsidR="00DD424E" w:rsidRPr="00A35936" w:rsidRDefault="00DD424E" w:rsidP="00A42DAE">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68EA5205" w14:textId="77777777" w:rsidR="00DD424E" w:rsidRDefault="00DD424E" w:rsidP="00A42DAE">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00598261" w14:textId="77777777" w:rsidR="00DD424E" w:rsidRDefault="00DD424E" w:rsidP="00A42DAE">
            <w:pPr>
              <w:pStyle w:val="TAL"/>
              <w:rPr>
                <w:rFonts w:cs="Arial"/>
                <w:szCs w:val="18"/>
              </w:rPr>
            </w:pPr>
          </w:p>
        </w:tc>
      </w:tr>
      <w:tr w:rsidR="00DD424E" w14:paraId="368D99E8"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59B46AF4" w14:textId="77777777" w:rsidR="00DD424E" w:rsidRDefault="00DD424E" w:rsidP="00A42DAE">
            <w:pPr>
              <w:pStyle w:val="TAL"/>
            </w:pPr>
            <w:r>
              <w:t>mbsR</w:t>
            </w:r>
            <w:r w:rsidRPr="003A26BA">
              <w:t>eceptionQualityLevel</w:t>
            </w:r>
          </w:p>
        </w:tc>
        <w:tc>
          <w:tcPr>
            <w:tcW w:w="1967" w:type="dxa"/>
            <w:tcBorders>
              <w:top w:val="single" w:sz="4" w:space="0" w:color="auto"/>
              <w:left w:val="single" w:sz="4" w:space="0" w:color="auto"/>
              <w:bottom w:val="single" w:sz="4" w:space="0" w:color="auto"/>
              <w:right w:val="single" w:sz="4" w:space="0" w:color="auto"/>
            </w:tcBorders>
          </w:tcPr>
          <w:p w14:paraId="7977EF62" w14:textId="77777777" w:rsidR="00DD424E" w:rsidRDefault="00DD424E" w:rsidP="00A42DAE">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09278D5F"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673846"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E6A934" w14:textId="77777777" w:rsidR="00DD424E" w:rsidRDefault="00DD424E" w:rsidP="00A42DAE">
            <w:pPr>
              <w:pStyle w:val="TAL"/>
              <w:rPr>
                <w:rFonts w:cs="Arial"/>
                <w:szCs w:val="18"/>
              </w:rPr>
            </w:pPr>
            <w:r>
              <w:rPr>
                <w:rFonts w:cs="Arial"/>
                <w:szCs w:val="18"/>
              </w:rPr>
              <w:t>Reception quality level measured for the MBS session.</w:t>
            </w:r>
          </w:p>
        </w:tc>
        <w:tc>
          <w:tcPr>
            <w:tcW w:w="1306" w:type="dxa"/>
            <w:tcBorders>
              <w:top w:val="single" w:sz="4" w:space="0" w:color="auto"/>
              <w:left w:val="single" w:sz="4" w:space="0" w:color="auto"/>
              <w:bottom w:val="single" w:sz="4" w:space="0" w:color="auto"/>
              <w:right w:val="single" w:sz="4" w:space="0" w:color="auto"/>
            </w:tcBorders>
          </w:tcPr>
          <w:p w14:paraId="2AF5E637" w14:textId="77777777" w:rsidR="00DD424E" w:rsidRDefault="00DD424E" w:rsidP="00A42DAE">
            <w:pPr>
              <w:pStyle w:val="TAL"/>
              <w:rPr>
                <w:rFonts w:cs="Arial"/>
                <w:szCs w:val="18"/>
              </w:rPr>
            </w:pPr>
          </w:p>
        </w:tc>
      </w:tr>
      <w:tr w:rsidR="00DD424E" w14:paraId="5BE87CEF"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71562F85" w14:textId="77777777" w:rsidR="00DD424E" w:rsidRDefault="00DD424E" w:rsidP="00A42DAE">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126A0425" w14:textId="77777777" w:rsidR="00DD424E" w:rsidRDefault="00DD424E" w:rsidP="00A42DAE">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82DB89E"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102936"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009F613" w14:textId="77777777" w:rsidR="00DD424E" w:rsidRDefault="00DD424E" w:rsidP="00A42DAE">
            <w:pPr>
              <w:pStyle w:val="TAL"/>
              <w:rPr>
                <w:lang w:eastAsia="zh-CN"/>
              </w:rPr>
            </w:pPr>
            <w:r>
              <w:rPr>
                <w:lang w:eastAsia="zh-CN"/>
              </w:rPr>
              <w:t>I</w:t>
            </w:r>
            <w:r w:rsidRPr="00004F96">
              <w:rPr>
                <w:lang w:eastAsia="zh-CN"/>
              </w:rPr>
              <w:t>ndicate the unicast listening</w:t>
            </w:r>
            <w:r>
              <w:rPr>
                <w:lang w:eastAsia="zh-CN"/>
              </w:rPr>
              <w:t xml:space="preserve"> status:</w:t>
            </w:r>
          </w:p>
          <w:p w14:paraId="2932219A" w14:textId="77777777" w:rsidR="00DD424E" w:rsidRPr="00A35936" w:rsidRDefault="00DD424E" w:rsidP="00A42DAE">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033FDD9A" w14:textId="77777777" w:rsidR="00DD424E" w:rsidRDefault="00DD424E" w:rsidP="00A42DAE">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44250974" w14:textId="77777777" w:rsidR="00DD424E" w:rsidRDefault="00DD424E" w:rsidP="00A42DAE">
            <w:pPr>
              <w:pStyle w:val="TAL"/>
              <w:rPr>
                <w:rFonts w:cs="Arial"/>
                <w:szCs w:val="18"/>
              </w:rPr>
            </w:pPr>
          </w:p>
        </w:tc>
      </w:tr>
    </w:tbl>
    <w:p w14:paraId="010DCCD9" w14:textId="77777777" w:rsidR="00DD424E" w:rsidRPr="002163C6" w:rsidRDefault="00DD424E" w:rsidP="00DD424E">
      <w:pPr>
        <w:rPr>
          <w:lang w:eastAsia="zh-CN"/>
        </w:rPr>
      </w:pPr>
    </w:p>
    <w:p w14:paraId="09784327" w14:textId="77777777" w:rsidR="00DD424E" w:rsidRDefault="00DD424E" w:rsidP="00DD424E">
      <w:pPr>
        <w:pStyle w:val="Heading5"/>
      </w:pPr>
      <w:bookmarkStart w:id="948" w:name="_Toc99195527"/>
      <w:bookmarkStart w:id="949" w:name="_Toc193393922"/>
      <w:bookmarkStart w:id="950" w:name="_Toc203123083"/>
      <w:bookmarkStart w:id="951" w:name="_Toc218596282"/>
      <w:r>
        <w:t>A.3.2.3.2.4</w:t>
      </w:r>
      <w:r>
        <w:tab/>
        <w:t xml:space="preserve">Type: </w:t>
      </w:r>
      <w:r w:rsidRPr="00325576">
        <w:t>Mbs</w:t>
      </w:r>
      <w:r>
        <w:t>SessionId</w:t>
      </w:r>
      <w:bookmarkEnd w:id="951"/>
    </w:p>
    <w:p w14:paraId="65B4E9FC" w14:textId="77777777" w:rsidR="00DD424E" w:rsidRDefault="00DD424E" w:rsidP="00DD424E">
      <w:pPr>
        <w:pStyle w:val="TH"/>
      </w:pPr>
      <w:bookmarkStart w:id="952" w:name="_CRTableA_3_2_3_2_41"/>
      <w:r>
        <w:rPr>
          <w:noProof/>
        </w:rPr>
        <w:t>Table </w:t>
      </w:r>
      <w:bookmarkEnd w:id="952"/>
      <w:r>
        <w:rPr>
          <w:noProof/>
        </w:rPr>
        <w:t>A.3.2.3.2.4</w:t>
      </w:r>
      <w:r>
        <w:t xml:space="preserve">-1: </w:t>
      </w:r>
      <w:r>
        <w:rPr>
          <w:noProof/>
        </w:rPr>
        <w:t xml:space="preserve">Definition of type </w:t>
      </w:r>
      <w:r w:rsidRPr="00325576">
        <w:t>Mb</w:t>
      </w:r>
      <w:r>
        <w:t>sSessionId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DD424E" w14:paraId="27F5F8AA"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816470" w14:textId="77777777" w:rsidR="00DD424E" w:rsidRDefault="00DD424E" w:rsidP="00A42DAE">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6F716D2" w14:textId="77777777" w:rsidR="00DD424E" w:rsidRDefault="00DD424E" w:rsidP="00A42DA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3352FB" w14:textId="77777777" w:rsidR="00DD424E" w:rsidRDefault="00DD424E" w:rsidP="00A42D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030EC0" w14:textId="77777777" w:rsidR="00DD424E" w:rsidRPr="003B0829" w:rsidRDefault="00DD424E" w:rsidP="00A42DAE">
            <w:pPr>
              <w:pStyle w:val="TAH"/>
            </w:pPr>
            <w:r w:rsidRPr="003B0829">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598BA1" w14:textId="77777777" w:rsidR="00DD424E" w:rsidRDefault="00DD424E" w:rsidP="00A42DAE">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24E7BF3" w14:textId="77777777" w:rsidR="00DD424E" w:rsidRDefault="00DD424E" w:rsidP="00A42DAE">
            <w:pPr>
              <w:pStyle w:val="TAH"/>
              <w:rPr>
                <w:rFonts w:cs="Arial"/>
                <w:szCs w:val="18"/>
              </w:rPr>
            </w:pPr>
            <w:r>
              <w:t>Applicability</w:t>
            </w:r>
          </w:p>
        </w:tc>
      </w:tr>
      <w:tr w:rsidR="00DD424E" w14:paraId="1A1DD57A"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22514E01" w14:textId="77777777" w:rsidR="00DD424E" w:rsidRDefault="00DD424E" w:rsidP="00A42DAE">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2A3157" w14:textId="77777777" w:rsidR="00DD424E" w:rsidRDefault="00DD424E" w:rsidP="00A42DAE">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01B39A32"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2F1D7E"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48B66DB" w14:textId="77777777" w:rsidR="00DD424E" w:rsidRDefault="00DD424E" w:rsidP="00A42DAE">
            <w:pPr>
              <w:pStyle w:val="TAL"/>
              <w:rPr>
                <w:rFonts w:cs="Arial"/>
                <w:szCs w:val="18"/>
              </w:rPr>
            </w:pPr>
            <w:r>
              <w:rPr>
                <w:rFonts w:cs="Arial"/>
                <w:szCs w:val="18"/>
              </w:rPr>
              <w:t xml:space="preserve">MBS session id as </w:t>
            </w:r>
            <w:r w:rsidRPr="00024AB3">
              <w:rPr>
                <w:rFonts w:cs="Arial"/>
                <w:szCs w:val="18"/>
              </w:rPr>
              <w:t>Temprorary Mobile Group Identity</w:t>
            </w:r>
            <w:r>
              <w:rPr>
                <w:rFonts w:cs="Arial"/>
                <w:szCs w:val="18"/>
              </w:rPr>
              <w:t xml:space="preserve"> (TMGI) </w:t>
            </w:r>
            <w:r>
              <w:rPr>
                <w:lang w:eastAsia="zh-CN"/>
              </w:rPr>
              <w:t>(NOTE)</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32F5C89C" w14:textId="77777777" w:rsidR="00DD424E" w:rsidRDefault="00DD424E" w:rsidP="00A42DAE">
            <w:pPr>
              <w:pStyle w:val="TAL"/>
              <w:rPr>
                <w:rFonts w:cs="Arial"/>
                <w:szCs w:val="18"/>
              </w:rPr>
            </w:pPr>
          </w:p>
        </w:tc>
      </w:tr>
      <w:tr w:rsidR="00DD424E" w14:paraId="2D93A31E" w14:textId="77777777" w:rsidTr="00A42DAE">
        <w:trPr>
          <w:jc w:val="center"/>
        </w:trPr>
        <w:tc>
          <w:tcPr>
            <w:tcW w:w="1430" w:type="dxa"/>
            <w:tcBorders>
              <w:top w:val="single" w:sz="4" w:space="0" w:color="auto"/>
              <w:left w:val="single" w:sz="4" w:space="0" w:color="auto"/>
              <w:bottom w:val="single" w:sz="4" w:space="0" w:color="auto"/>
              <w:right w:val="single" w:sz="4" w:space="0" w:color="auto"/>
            </w:tcBorders>
          </w:tcPr>
          <w:p w14:paraId="059363C5" w14:textId="77777777" w:rsidR="00DD424E" w:rsidRDefault="00DD424E" w:rsidP="00A42DAE">
            <w:pPr>
              <w:pStyle w:val="TAL"/>
            </w:pPr>
            <w:r>
              <w:t>ipAddress</w:t>
            </w:r>
          </w:p>
        </w:tc>
        <w:tc>
          <w:tcPr>
            <w:tcW w:w="1967" w:type="dxa"/>
            <w:tcBorders>
              <w:top w:val="single" w:sz="4" w:space="0" w:color="auto"/>
              <w:left w:val="single" w:sz="4" w:space="0" w:color="auto"/>
              <w:bottom w:val="single" w:sz="4" w:space="0" w:color="auto"/>
              <w:right w:val="single" w:sz="4" w:space="0" w:color="auto"/>
            </w:tcBorders>
          </w:tcPr>
          <w:p w14:paraId="026723C2" w14:textId="77777777" w:rsidR="00DD424E" w:rsidRDefault="00DD424E" w:rsidP="00A42DAE">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9D37CE1" w14:textId="77777777" w:rsidR="00DD424E" w:rsidRDefault="00DD424E" w:rsidP="00A42D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6A8E72" w14:textId="77777777" w:rsidR="00DD424E" w:rsidRDefault="00DD424E" w:rsidP="00A42DA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FE77990" w14:textId="77777777" w:rsidR="00DD424E" w:rsidRDefault="00DD424E" w:rsidP="00A42DAE">
            <w:pPr>
              <w:pStyle w:val="TAL"/>
              <w:rPr>
                <w:rFonts w:cs="Arial"/>
                <w:szCs w:val="18"/>
              </w:rPr>
            </w:pPr>
            <w:r>
              <w:rPr>
                <w:rFonts w:cs="Arial"/>
                <w:szCs w:val="18"/>
              </w:rPr>
              <w:t xml:space="preserve">The MBS session id as either IPv4 address or IPV6 address </w:t>
            </w:r>
            <w:r>
              <w:rPr>
                <w:lang w:eastAsia="zh-CN"/>
              </w:rPr>
              <w:t>(NOTE).</w:t>
            </w:r>
          </w:p>
        </w:tc>
        <w:tc>
          <w:tcPr>
            <w:tcW w:w="1306" w:type="dxa"/>
            <w:tcBorders>
              <w:top w:val="single" w:sz="4" w:space="0" w:color="auto"/>
              <w:left w:val="single" w:sz="4" w:space="0" w:color="auto"/>
              <w:bottom w:val="single" w:sz="4" w:space="0" w:color="auto"/>
              <w:right w:val="single" w:sz="4" w:space="0" w:color="auto"/>
            </w:tcBorders>
          </w:tcPr>
          <w:p w14:paraId="6E2F7475" w14:textId="77777777" w:rsidR="00DD424E" w:rsidRDefault="00DD424E" w:rsidP="00A42DAE">
            <w:pPr>
              <w:pStyle w:val="TAL"/>
              <w:rPr>
                <w:rFonts w:cs="Arial"/>
                <w:szCs w:val="18"/>
              </w:rPr>
            </w:pPr>
          </w:p>
        </w:tc>
      </w:tr>
      <w:tr w:rsidR="00DD424E" w14:paraId="6621B5DA" w14:textId="77777777" w:rsidTr="00A42DAE">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3E57E0F" w14:textId="77777777" w:rsidR="00DD424E" w:rsidRPr="00430F46" w:rsidRDefault="00DD424E" w:rsidP="00A42DAE">
            <w:pPr>
              <w:pStyle w:val="TAN"/>
            </w:pPr>
            <w:r>
              <w:t>NOTE:</w:t>
            </w:r>
            <w:r>
              <w:tab/>
            </w:r>
            <w:r w:rsidRPr="00C10456">
              <w:t xml:space="preserve">Either the </w:t>
            </w:r>
            <w:r w:rsidRPr="00C10456">
              <w:rPr>
                <w:rFonts w:cs="Arial"/>
              </w:rPr>
              <w:t>"</w:t>
            </w:r>
            <w:r>
              <w:rPr>
                <w:rFonts w:cs="Arial"/>
              </w:rPr>
              <w:t>tmgi</w:t>
            </w:r>
            <w:r w:rsidRPr="00C10456">
              <w:rPr>
                <w:rFonts w:cs="Arial"/>
                <w:szCs w:val="18"/>
              </w:rPr>
              <w:t>"</w:t>
            </w:r>
            <w:r w:rsidRPr="00C10456">
              <w:t xml:space="preserve"> attribute </w:t>
            </w:r>
            <w:r>
              <w:t xml:space="preserve">or the </w:t>
            </w:r>
            <w:r w:rsidRPr="00C10456">
              <w:rPr>
                <w:rFonts w:cs="Arial"/>
              </w:rPr>
              <w:t>"</w:t>
            </w:r>
            <w:r>
              <w:rPr>
                <w:rFonts w:cs="Arial"/>
              </w:rPr>
              <w:t>ipAddress</w:t>
            </w:r>
            <w:r w:rsidRPr="00C10456">
              <w:rPr>
                <w:rFonts w:cs="Arial"/>
                <w:szCs w:val="18"/>
              </w:rPr>
              <w:t>"</w:t>
            </w:r>
            <w:r w:rsidRPr="00C10456">
              <w:t xml:space="preserve"> attribute </w:t>
            </w:r>
            <w:r>
              <w:t>shall be included.</w:t>
            </w:r>
          </w:p>
        </w:tc>
      </w:tr>
    </w:tbl>
    <w:p w14:paraId="364A5313" w14:textId="77777777" w:rsidR="00DD424E" w:rsidRPr="002163C6" w:rsidRDefault="00DD424E" w:rsidP="00DD424E">
      <w:pPr>
        <w:rPr>
          <w:lang w:eastAsia="zh-CN"/>
        </w:rPr>
      </w:pPr>
    </w:p>
    <w:p w14:paraId="5C61C270" w14:textId="77777777" w:rsidR="00DD424E" w:rsidRDefault="00DD424E" w:rsidP="00DD424E">
      <w:pPr>
        <w:pStyle w:val="Heading4"/>
        <w:rPr>
          <w:lang w:eastAsia="zh-CN"/>
        </w:rPr>
      </w:pPr>
      <w:bookmarkStart w:id="953" w:name="_Toc218596283"/>
      <w:r>
        <w:rPr>
          <w:lang w:eastAsia="zh-CN"/>
        </w:rPr>
        <w:t>A.3.2.3.3</w:t>
      </w:r>
      <w:r>
        <w:rPr>
          <w:lang w:eastAsia="zh-CN"/>
        </w:rPr>
        <w:tab/>
        <w:t>Simple data types and enumerations</w:t>
      </w:r>
      <w:bookmarkEnd w:id="948"/>
      <w:bookmarkEnd w:id="949"/>
      <w:bookmarkEnd w:id="953"/>
    </w:p>
    <w:p w14:paraId="2D6D27EB" w14:textId="77777777" w:rsidR="00DD424E" w:rsidRPr="00BC662F" w:rsidRDefault="00DD424E" w:rsidP="00DD424E">
      <w:pPr>
        <w:pStyle w:val="Heading5"/>
      </w:pPr>
      <w:bookmarkStart w:id="954" w:name="_Toc218596284"/>
      <w:r w:rsidRPr="009D0AE4">
        <w:t>A.3.</w:t>
      </w:r>
      <w:r>
        <w:t>2</w:t>
      </w:r>
      <w:r w:rsidRPr="009D0AE4">
        <w:t>.3.3</w:t>
      </w:r>
      <w:r>
        <w:t>.1</w:t>
      </w:r>
      <w:r w:rsidRPr="00BC662F">
        <w:tab/>
        <w:t xml:space="preserve">Enumeration: </w:t>
      </w:r>
      <w:r>
        <w:t>Delivery</w:t>
      </w:r>
      <w:r w:rsidRPr="00CD5065">
        <w:t>Mode</w:t>
      </w:r>
      <w:bookmarkEnd w:id="950"/>
      <w:bookmarkEnd w:id="954"/>
    </w:p>
    <w:p w14:paraId="4FA1250F" w14:textId="77777777" w:rsidR="00DD424E" w:rsidRPr="00384E92" w:rsidRDefault="00DD424E" w:rsidP="00DD424E">
      <w:r w:rsidRPr="00384E92">
        <w:t xml:space="preserve">The enumeration </w:t>
      </w:r>
      <w:r>
        <w:t>Delivery</w:t>
      </w:r>
      <w:r w:rsidRPr="00CD5065">
        <w:t>Mode</w:t>
      </w:r>
      <w:r w:rsidRPr="00384E92">
        <w:t xml:space="preserve"> represents </w:t>
      </w:r>
      <w:r>
        <w:t>the type of the report mode</w:t>
      </w:r>
      <w:r w:rsidRPr="00384E92">
        <w:t>. It shall comply with the provisions defined in table</w:t>
      </w:r>
      <w:r>
        <w:t> </w:t>
      </w:r>
      <w:r w:rsidRPr="00DB16FC">
        <w:t>A.3.</w:t>
      </w:r>
      <w:r>
        <w:t>2</w:t>
      </w:r>
      <w:r w:rsidRPr="00DB16FC">
        <w:t>.3.3.</w:t>
      </w:r>
      <w:r>
        <w:rPr>
          <w:rFonts w:hint="eastAsia"/>
          <w:lang w:eastAsia="ko-KR"/>
        </w:rPr>
        <w:t>3</w:t>
      </w:r>
      <w:r>
        <w:rPr>
          <w:lang w:eastAsia="ko-KR"/>
        </w:rPr>
        <w:t>.</w:t>
      </w:r>
      <w:r w:rsidRPr="00384E92">
        <w:t>1.</w:t>
      </w:r>
    </w:p>
    <w:p w14:paraId="74177D3F" w14:textId="77777777" w:rsidR="00DD424E" w:rsidRDefault="00DD424E" w:rsidP="00DD424E">
      <w:pPr>
        <w:pStyle w:val="TH"/>
      </w:pPr>
      <w:bookmarkStart w:id="955" w:name="_CRTableA_3_4_3_3_31"/>
      <w:bookmarkStart w:id="956" w:name="_CRTableA_3_2_3_3_3_1"/>
      <w:r>
        <w:t>Table </w:t>
      </w:r>
      <w:bookmarkEnd w:id="955"/>
      <w:bookmarkEnd w:id="956"/>
      <w:r w:rsidRPr="00DB16FC">
        <w:t>A.3.</w:t>
      </w:r>
      <w:r>
        <w:t>2</w:t>
      </w:r>
      <w:r w:rsidRPr="00DB16FC">
        <w:t>.3.3.</w:t>
      </w:r>
      <w:r>
        <w:rPr>
          <w:rFonts w:hint="eastAsia"/>
          <w:lang w:eastAsia="ko-KR"/>
        </w:rPr>
        <w:t>3</w:t>
      </w:r>
      <w:r>
        <w:rPr>
          <w:lang w:eastAsia="ko-KR"/>
        </w:rPr>
        <w:t>.</w:t>
      </w:r>
      <w:r>
        <w:t xml:space="preserve">1: Enumeration </w:t>
      </w:r>
      <w:r>
        <w:rPr>
          <w:lang w:val="sv-SE"/>
        </w:rPr>
        <w:t>DeliveryMode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DD424E" w:rsidRPr="00B54FF5" w14:paraId="3D1D98E8" w14:textId="77777777" w:rsidTr="00A42DAE">
        <w:tc>
          <w:tcPr>
            <w:tcW w:w="1633" w:type="pct"/>
            <w:shd w:val="clear" w:color="auto" w:fill="C0C0C0"/>
            <w:tcMar>
              <w:top w:w="0" w:type="dxa"/>
              <w:left w:w="108" w:type="dxa"/>
              <w:bottom w:w="0" w:type="dxa"/>
              <w:right w:w="108" w:type="dxa"/>
            </w:tcMar>
            <w:hideMark/>
          </w:tcPr>
          <w:p w14:paraId="442CE10F" w14:textId="77777777" w:rsidR="00DD424E" w:rsidRPr="0016361A" w:rsidRDefault="00DD424E" w:rsidP="00A42DAE">
            <w:pPr>
              <w:pStyle w:val="TAH"/>
            </w:pPr>
            <w:r w:rsidRPr="0016361A">
              <w:t>Enumeration value</w:t>
            </w:r>
          </w:p>
        </w:tc>
        <w:tc>
          <w:tcPr>
            <w:tcW w:w="2678" w:type="pct"/>
            <w:shd w:val="clear" w:color="auto" w:fill="C0C0C0"/>
            <w:tcMar>
              <w:top w:w="0" w:type="dxa"/>
              <w:left w:w="108" w:type="dxa"/>
              <w:bottom w:w="0" w:type="dxa"/>
              <w:right w:w="108" w:type="dxa"/>
            </w:tcMar>
            <w:hideMark/>
          </w:tcPr>
          <w:p w14:paraId="08C2CA01" w14:textId="77777777" w:rsidR="00DD424E" w:rsidRPr="0016361A" w:rsidRDefault="00DD424E" w:rsidP="00A42DAE">
            <w:pPr>
              <w:pStyle w:val="TAH"/>
            </w:pPr>
            <w:r w:rsidRPr="0016361A">
              <w:t>Description</w:t>
            </w:r>
          </w:p>
        </w:tc>
        <w:tc>
          <w:tcPr>
            <w:tcW w:w="689" w:type="pct"/>
            <w:shd w:val="clear" w:color="auto" w:fill="C0C0C0"/>
          </w:tcPr>
          <w:p w14:paraId="33CC3BC4" w14:textId="77777777" w:rsidR="00DD424E" w:rsidRPr="0016361A" w:rsidRDefault="00DD424E" w:rsidP="00A42DAE">
            <w:pPr>
              <w:pStyle w:val="TAH"/>
            </w:pPr>
            <w:r w:rsidRPr="0016361A">
              <w:t>Applicability</w:t>
            </w:r>
          </w:p>
        </w:tc>
      </w:tr>
      <w:tr w:rsidR="00DD424E" w:rsidRPr="00B54FF5" w14:paraId="481CFC24" w14:textId="77777777" w:rsidTr="00A42DAE">
        <w:tc>
          <w:tcPr>
            <w:tcW w:w="1633" w:type="pct"/>
            <w:tcMar>
              <w:top w:w="0" w:type="dxa"/>
              <w:left w:w="108" w:type="dxa"/>
              <w:bottom w:w="0" w:type="dxa"/>
              <w:right w:w="108" w:type="dxa"/>
            </w:tcMar>
          </w:tcPr>
          <w:p w14:paraId="337FD9CB" w14:textId="77777777" w:rsidR="00DD424E" w:rsidRPr="005908BB" w:rsidRDefault="00DD424E" w:rsidP="00A42DAE">
            <w:pPr>
              <w:pStyle w:val="TAL"/>
            </w:pPr>
            <w:r>
              <w:t>BROADCAST</w:t>
            </w:r>
          </w:p>
        </w:tc>
        <w:tc>
          <w:tcPr>
            <w:tcW w:w="2678" w:type="pct"/>
            <w:tcMar>
              <w:top w:w="0" w:type="dxa"/>
              <w:left w:w="108" w:type="dxa"/>
              <w:bottom w:w="0" w:type="dxa"/>
              <w:right w:w="108" w:type="dxa"/>
            </w:tcMar>
          </w:tcPr>
          <w:p w14:paraId="4AD30E99" w14:textId="77777777" w:rsidR="00DD424E" w:rsidRPr="0016361A" w:rsidRDefault="00DD424E" w:rsidP="00A42DAE">
            <w:pPr>
              <w:pStyle w:val="TAL"/>
            </w:pPr>
            <w:r>
              <w:t xml:space="preserve">Indicates the delivery mode of </w:t>
            </w:r>
            <w:r>
              <w:rPr>
                <w:lang w:eastAsia="zh-CN"/>
              </w:rPr>
              <w:t>user data being via broadcast mode</w:t>
            </w:r>
            <w:r>
              <w:t>.</w:t>
            </w:r>
          </w:p>
        </w:tc>
        <w:tc>
          <w:tcPr>
            <w:tcW w:w="689" w:type="pct"/>
          </w:tcPr>
          <w:p w14:paraId="1DE3D2DC" w14:textId="77777777" w:rsidR="00DD424E" w:rsidRPr="0016361A" w:rsidRDefault="00DD424E" w:rsidP="00A42DAE">
            <w:pPr>
              <w:pStyle w:val="TAL"/>
            </w:pPr>
          </w:p>
        </w:tc>
      </w:tr>
      <w:tr w:rsidR="00DD424E" w:rsidRPr="00B54FF5" w14:paraId="6B00682E" w14:textId="77777777" w:rsidTr="00A42DAE">
        <w:tc>
          <w:tcPr>
            <w:tcW w:w="1633" w:type="pct"/>
            <w:tcMar>
              <w:top w:w="0" w:type="dxa"/>
              <w:left w:w="108" w:type="dxa"/>
              <w:bottom w:w="0" w:type="dxa"/>
              <w:right w:w="108" w:type="dxa"/>
            </w:tcMar>
          </w:tcPr>
          <w:p w14:paraId="1B01D017" w14:textId="77777777" w:rsidR="00DD424E" w:rsidRDefault="00DD424E" w:rsidP="00A42DAE">
            <w:pPr>
              <w:pStyle w:val="TAL"/>
            </w:pPr>
            <w:r>
              <w:t>MULTICAST</w:t>
            </w:r>
          </w:p>
        </w:tc>
        <w:tc>
          <w:tcPr>
            <w:tcW w:w="2678" w:type="pct"/>
            <w:tcMar>
              <w:top w:w="0" w:type="dxa"/>
              <w:left w:w="108" w:type="dxa"/>
              <w:bottom w:w="0" w:type="dxa"/>
              <w:right w:w="108" w:type="dxa"/>
            </w:tcMar>
          </w:tcPr>
          <w:p w14:paraId="2F98C21F" w14:textId="77777777" w:rsidR="00DD424E" w:rsidRDefault="00DD424E" w:rsidP="00A42DAE">
            <w:pPr>
              <w:pStyle w:val="TAL"/>
            </w:pPr>
            <w:r>
              <w:t xml:space="preserve">Indicates the delivery mode of </w:t>
            </w:r>
            <w:r>
              <w:rPr>
                <w:lang w:eastAsia="zh-CN"/>
              </w:rPr>
              <w:t>user data being via multicast mode</w:t>
            </w:r>
            <w:r>
              <w:t>.</w:t>
            </w:r>
          </w:p>
        </w:tc>
        <w:tc>
          <w:tcPr>
            <w:tcW w:w="689" w:type="pct"/>
          </w:tcPr>
          <w:p w14:paraId="125BE8D8" w14:textId="77777777" w:rsidR="00DD424E" w:rsidRPr="0016361A" w:rsidRDefault="00DD424E" w:rsidP="00A42DAE">
            <w:pPr>
              <w:pStyle w:val="TAL"/>
            </w:pPr>
          </w:p>
        </w:tc>
      </w:tr>
    </w:tbl>
    <w:p w14:paraId="09A99205" w14:textId="77777777" w:rsidR="00DD424E" w:rsidRDefault="00DD424E" w:rsidP="00DD424E">
      <w:pPr>
        <w:rPr>
          <w:lang w:eastAsia="zh-CN"/>
        </w:rPr>
      </w:pPr>
      <w:bookmarkStart w:id="957" w:name="_CRA_3_4_3_3_4"/>
      <w:bookmarkEnd w:id="957"/>
    </w:p>
    <w:p w14:paraId="49536D1B" w14:textId="77777777" w:rsidR="00DD424E" w:rsidRPr="00826514" w:rsidRDefault="00DD424E" w:rsidP="00DD424E">
      <w:pPr>
        <w:pStyle w:val="Heading3"/>
      </w:pPr>
      <w:bookmarkStart w:id="958" w:name="_Toc218596285"/>
      <w:r>
        <w:rPr>
          <w:lang w:eastAsia="zh-CN"/>
        </w:rPr>
        <w:t>A.3</w:t>
      </w:r>
      <w:r w:rsidRPr="00F91E7D">
        <w:rPr>
          <w:lang w:eastAsia="zh-CN"/>
        </w:rPr>
        <w:t>.</w:t>
      </w:r>
      <w:r>
        <w:rPr>
          <w:lang w:eastAsia="zh-CN"/>
        </w:rPr>
        <w:t>2</w:t>
      </w:r>
      <w:r w:rsidRPr="00F91E7D">
        <w:rPr>
          <w:lang w:eastAsia="zh-CN"/>
        </w:rPr>
        <w:t>.4</w:t>
      </w:r>
      <w:r w:rsidRPr="00826514">
        <w:tab/>
        <w:t>Error Handling</w:t>
      </w:r>
      <w:bookmarkEnd w:id="958"/>
    </w:p>
    <w:p w14:paraId="208D93DB" w14:textId="77777777" w:rsidR="00DD424E" w:rsidRDefault="00DD424E" w:rsidP="00DD424E">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726DF360" w14:textId="77777777" w:rsidR="00DD424E" w:rsidRDefault="00DD424E" w:rsidP="00DD424E">
      <w:pPr>
        <w:pStyle w:val="Heading3"/>
      </w:pPr>
      <w:bookmarkStart w:id="959" w:name="_Toc218596286"/>
      <w:r>
        <w:t>A.3.2.5</w:t>
      </w:r>
      <w:r>
        <w:tab/>
        <w:t>CDDL Specification</w:t>
      </w:r>
      <w:bookmarkEnd w:id="959"/>
    </w:p>
    <w:p w14:paraId="7F1E9A44" w14:textId="77777777" w:rsidR="00DD424E" w:rsidRDefault="00DD424E" w:rsidP="00DD424E">
      <w:pPr>
        <w:pStyle w:val="Heading4"/>
        <w:rPr>
          <w:lang w:eastAsia="zh-CN"/>
        </w:rPr>
      </w:pPr>
      <w:bookmarkStart w:id="960" w:name="_Toc218596287"/>
      <w:r>
        <w:t>A.3.2.5</w:t>
      </w:r>
      <w:r>
        <w:rPr>
          <w:lang w:eastAsia="zh-CN"/>
        </w:rPr>
        <w:t>.1</w:t>
      </w:r>
      <w:r>
        <w:rPr>
          <w:lang w:eastAsia="zh-CN"/>
        </w:rPr>
        <w:tab/>
        <w:t>Introduction</w:t>
      </w:r>
      <w:bookmarkEnd w:id="960"/>
    </w:p>
    <w:p w14:paraId="54110E39" w14:textId="77777777" w:rsidR="00DD424E" w:rsidRPr="00987AA2" w:rsidRDefault="00DD424E" w:rsidP="00DD424E">
      <w:r>
        <w:t>The data model described in clause </w:t>
      </w:r>
      <w:r>
        <w:rPr>
          <w:lang w:eastAsia="zh-CN"/>
        </w:rPr>
        <w:t>A.3.2.3</w:t>
      </w:r>
      <w:r>
        <w:t xml:space="preserve"> shall be binary encoded in the CBOR format as described in IETF RFC </w:t>
      </w:r>
      <w:r w:rsidRPr="001110B4">
        <w:t>8949</w:t>
      </w:r>
      <w:r>
        <w:t> </w:t>
      </w:r>
      <w:r>
        <w:rPr>
          <w:lang w:eastAsia="zh-CN"/>
        </w:rPr>
        <w:t>[27]</w:t>
      </w:r>
      <w:r w:rsidRPr="00987AA2">
        <w:t xml:space="preserve">. </w:t>
      </w:r>
    </w:p>
    <w:p w14:paraId="2D5B93B9" w14:textId="77777777" w:rsidR="00DD424E" w:rsidRPr="00987AA2" w:rsidRDefault="00DD424E" w:rsidP="00DD424E">
      <w:r>
        <w:lastRenderedPageBreak/>
        <w:t>Clause A.3.2.5</w:t>
      </w:r>
      <w:r>
        <w:rPr>
          <w:lang w:eastAsia="zh-CN"/>
        </w:rPr>
        <w:t>.2</w:t>
      </w:r>
      <w:r>
        <w:t xml:space="preserve"> </w:t>
      </w:r>
      <w:r w:rsidRPr="00987AA2">
        <w:t>uses the Concise Data Definition Language</w:t>
      </w:r>
      <w:r>
        <w:t xml:space="preserve"> described in IETF RFC 8610 [30] and provides corresponding representation of the </w:t>
      </w:r>
      <w:r>
        <w:rPr>
          <w:lang w:eastAsia="zh-CN"/>
        </w:rPr>
        <w:t>SU_MbsResourceManagement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D3EF314" w14:textId="77777777" w:rsidR="00DD424E" w:rsidRDefault="00DD424E" w:rsidP="00DD424E">
      <w:pPr>
        <w:pStyle w:val="Heading4"/>
        <w:rPr>
          <w:lang w:eastAsia="zh-CN"/>
        </w:rPr>
      </w:pPr>
      <w:bookmarkStart w:id="961" w:name="_Toc218596288"/>
      <w:r>
        <w:t>A.3.2.5</w:t>
      </w:r>
      <w:r>
        <w:rPr>
          <w:lang w:eastAsia="zh-CN"/>
        </w:rPr>
        <w:t>.2</w:t>
      </w:r>
      <w:r>
        <w:rPr>
          <w:lang w:eastAsia="zh-CN"/>
        </w:rPr>
        <w:tab/>
        <w:t>CDDL document</w:t>
      </w:r>
      <w:bookmarkEnd w:id="961"/>
    </w:p>
    <w:p w14:paraId="63001C0F" w14:textId="77777777" w:rsidR="00DD424E" w:rsidRPr="0074734D" w:rsidRDefault="00DD424E" w:rsidP="00DD424E">
      <w:pPr>
        <w:pStyle w:val="PL"/>
      </w:pPr>
      <w:r w:rsidRPr="0074734D">
        <w:t>;;; MbsResourceConfig</w:t>
      </w:r>
    </w:p>
    <w:p w14:paraId="16414478" w14:textId="77777777" w:rsidR="00DD424E" w:rsidRPr="0074734D" w:rsidRDefault="00DD424E" w:rsidP="00DD424E">
      <w:pPr>
        <w:pStyle w:val="PL"/>
      </w:pPr>
      <w:r w:rsidRPr="0074734D">
        <w:t>;;+ Represents MBS resource configuration.</w:t>
      </w:r>
    </w:p>
    <w:p w14:paraId="60EC5AFA" w14:textId="77777777" w:rsidR="00DD424E" w:rsidRPr="0074734D" w:rsidRDefault="00DD424E" w:rsidP="00DD424E">
      <w:pPr>
        <w:pStyle w:val="PL"/>
      </w:pPr>
      <w:r w:rsidRPr="0074734D">
        <w:t>MbsResourceConfig = {</w:t>
      </w:r>
    </w:p>
    <w:p w14:paraId="666B092D" w14:textId="77777777" w:rsidR="00DD424E" w:rsidRDefault="00DD424E" w:rsidP="00DD424E">
      <w:pPr>
        <w:pStyle w:val="PL"/>
      </w:pPr>
      <w:r w:rsidRPr="0074734D">
        <w:t xml:space="preserve"> </w:t>
      </w:r>
      <w:r>
        <w:t>deliveryMode</w:t>
      </w:r>
      <w:r w:rsidRPr="0074734D">
        <w:t xml:space="preserve">: </w:t>
      </w:r>
      <w:r>
        <w:t>DeliveryMode</w:t>
      </w:r>
    </w:p>
    <w:p w14:paraId="334BF3D1" w14:textId="77777777" w:rsidR="00DD424E" w:rsidRPr="0074734D" w:rsidRDefault="00DD424E" w:rsidP="00DD424E">
      <w:pPr>
        <w:pStyle w:val="PL"/>
      </w:pPr>
      <w:r>
        <w:t xml:space="preserve"> mbsSessionId</w:t>
      </w:r>
      <w:r w:rsidRPr="0074734D">
        <w:t xml:space="preserve">: </w:t>
      </w:r>
      <w:r>
        <w:t>MbsSessionId</w:t>
      </w:r>
    </w:p>
    <w:p w14:paraId="03D5650F" w14:textId="77777777" w:rsidR="00DD424E" w:rsidRPr="0074734D" w:rsidRDefault="00DD424E" w:rsidP="00DD424E">
      <w:pPr>
        <w:pStyle w:val="PL"/>
      </w:pPr>
      <w:r w:rsidRPr="0074734D">
        <w:t xml:space="preserve"> </w:t>
      </w:r>
      <w:r>
        <w:t>mbsServiceAreas</w:t>
      </w:r>
      <w:r w:rsidRPr="0074734D">
        <w:t xml:space="preserve">: [+ </w:t>
      </w:r>
      <w:r>
        <w:t>MbsSaId</w:t>
      </w:r>
      <w:r w:rsidRPr="0074734D">
        <w:t>]</w:t>
      </w:r>
    </w:p>
    <w:p w14:paraId="2C92928B" w14:textId="3CB0A4ED" w:rsidR="00DD424E" w:rsidRPr="0074734D" w:rsidRDefault="00DD424E" w:rsidP="00DD424E">
      <w:pPr>
        <w:pStyle w:val="PL"/>
      </w:pPr>
      <w:r>
        <w:t xml:space="preserve"> </w:t>
      </w:r>
      <w:r w:rsidRPr="0074734D">
        <w:t xml:space="preserve">? </w:t>
      </w:r>
      <w:r>
        <w:t>mbsS</w:t>
      </w:r>
      <w:r w:rsidRPr="0074734D">
        <w:t xml:space="preserve">dp: </w:t>
      </w:r>
      <w:r w:rsidR="00B221B9">
        <w:rPr>
          <w:lang w:eastAsia="zh-CN"/>
        </w:rPr>
        <w:t>tstr</w:t>
      </w:r>
    </w:p>
    <w:p w14:paraId="0E0CAAC7" w14:textId="77777777" w:rsidR="00DD424E" w:rsidRPr="0074734D" w:rsidRDefault="00DD424E" w:rsidP="00DD424E">
      <w:pPr>
        <w:pStyle w:val="PL"/>
      </w:pPr>
      <w:r>
        <w:t xml:space="preserve"> </w:t>
      </w:r>
      <w:r w:rsidRPr="0074734D">
        <w:t>? monitorConfig: MbmResourceMonitoringConfig</w:t>
      </w:r>
    </w:p>
    <w:p w14:paraId="17004453" w14:textId="77777777" w:rsidR="00DD424E" w:rsidRPr="0074734D" w:rsidRDefault="00DD424E" w:rsidP="00DD424E">
      <w:pPr>
        <w:pStyle w:val="PL"/>
      </w:pPr>
      <w:r w:rsidRPr="0074734D">
        <w:t xml:space="preserve"> </w:t>
      </w:r>
      <w:r>
        <w:t>? mbmsAnnouncement</w:t>
      </w:r>
      <w:r w:rsidRPr="0074734D">
        <w:t xml:space="preserve">: </w:t>
      </w:r>
      <w:r>
        <w:t>MbmsResourceConfig</w:t>
      </w:r>
    </w:p>
    <w:p w14:paraId="52233922" w14:textId="77777777" w:rsidR="00B221B9" w:rsidRPr="00950778" w:rsidRDefault="00B221B9" w:rsidP="00B221B9">
      <w:pPr>
        <w:pStyle w:val="PL"/>
        <w:rPr>
          <w:lang w:eastAsia="zh-CN"/>
        </w:rPr>
      </w:pPr>
      <w:r>
        <w:t xml:space="preserve"> </w:t>
      </w:r>
      <w:r w:rsidRPr="00F50330">
        <w:rPr>
          <w:lang w:eastAsia="zh-CN"/>
        </w:rPr>
        <w:t>* tstr =&gt; any</w:t>
      </w:r>
    </w:p>
    <w:p w14:paraId="0049E831" w14:textId="2C539FB3" w:rsidR="00DD424E" w:rsidRPr="0074734D" w:rsidRDefault="00DD424E" w:rsidP="00DD424E">
      <w:pPr>
        <w:pStyle w:val="PL"/>
      </w:pPr>
      <w:r w:rsidRPr="0074734D">
        <w:t>}</w:t>
      </w:r>
    </w:p>
    <w:p w14:paraId="2E5D5095" w14:textId="77777777" w:rsidR="00DD424E" w:rsidRPr="0074734D" w:rsidRDefault="00DD424E" w:rsidP="00DD424E">
      <w:pPr>
        <w:pStyle w:val="PL"/>
      </w:pPr>
    </w:p>
    <w:p w14:paraId="4CE9211F" w14:textId="77777777" w:rsidR="00DD424E" w:rsidRPr="0074734D" w:rsidRDefault="00DD424E" w:rsidP="00DD424E">
      <w:pPr>
        <w:pStyle w:val="PL"/>
      </w:pPr>
      <w:r w:rsidRPr="0074734D">
        <w:t>;;; MbsResourceMonitoringConfig</w:t>
      </w:r>
    </w:p>
    <w:p w14:paraId="26A884F2" w14:textId="77777777" w:rsidR="00DD424E" w:rsidRPr="0074734D" w:rsidRDefault="00DD424E" w:rsidP="00DD424E">
      <w:pPr>
        <w:pStyle w:val="PL"/>
      </w:pPr>
      <w:r w:rsidRPr="0074734D">
        <w:t xml:space="preserve">;;+ Represents MBS resource monitoring configuration, i.e. instructions for the VAL UE what to monitor in relation to the MBS </w:t>
      </w:r>
      <w:r>
        <w:t>session</w:t>
      </w:r>
      <w:r w:rsidRPr="0074734D">
        <w:t>.</w:t>
      </w:r>
    </w:p>
    <w:p w14:paraId="2A00F3DC" w14:textId="77777777" w:rsidR="00DD424E" w:rsidRPr="0074734D" w:rsidRDefault="00DD424E" w:rsidP="00DD424E">
      <w:pPr>
        <w:pStyle w:val="PL"/>
      </w:pPr>
      <w:r w:rsidRPr="0074734D">
        <w:t>MbmResourceMonitoringConfig = {</w:t>
      </w:r>
    </w:p>
    <w:p w14:paraId="0197FE64" w14:textId="77777777" w:rsidR="00DD424E" w:rsidRPr="0074734D" w:rsidRDefault="00DD424E" w:rsidP="00DD424E">
      <w:pPr>
        <w:pStyle w:val="PL"/>
      </w:pPr>
      <w:r w:rsidRPr="0074734D">
        <w:t xml:space="preserve"> ? </w:t>
      </w:r>
      <w:r>
        <w:t>mbsListeningStatusNotify:</w:t>
      </w:r>
      <w:r w:rsidRPr="0074734D">
        <w:t xml:space="preserve"> bool</w:t>
      </w:r>
    </w:p>
    <w:p w14:paraId="3F06F009" w14:textId="77777777" w:rsidR="00DD424E" w:rsidRPr="0074734D" w:rsidRDefault="00DD424E" w:rsidP="00DD424E">
      <w:pPr>
        <w:pStyle w:val="PL"/>
      </w:pPr>
      <w:r w:rsidRPr="0074734D">
        <w:t xml:space="preserve"> ? </w:t>
      </w:r>
      <w:r>
        <w:t>mbsAnnouncementAck</w:t>
      </w:r>
      <w:r w:rsidRPr="0074734D">
        <w:t>: bool</w:t>
      </w:r>
    </w:p>
    <w:p w14:paraId="08335B79" w14:textId="77777777" w:rsidR="00DD424E" w:rsidRPr="0074734D" w:rsidRDefault="00DD424E" w:rsidP="00DD424E">
      <w:pPr>
        <w:pStyle w:val="PL"/>
      </w:pPr>
      <w:r w:rsidRPr="0074734D">
        <w:t xml:space="preserve"> ? </w:t>
      </w:r>
      <w:r>
        <w:t>mbsSessionJoinNotify</w:t>
      </w:r>
      <w:r w:rsidRPr="0074734D">
        <w:t>: bool</w:t>
      </w:r>
    </w:p>
    <w:p w14:paraId="45CB3CCD" w14:textId="77777777" w:rsidR="00B221B9" w:rsidRPr="00950778" w:rsidRDefault="00B221B9" w:rsidP="00B221B9">
      <w:pPr>
        <w:pStyle w:val="PL"/>
        <w:rPr>
          <w:lang w:eastAsia="zh-CN"/>
        </w:rPr>
      </w:pPr>
      <w:r>
        <w:t xml:space="preserve"> </w:t>
      </w:r>
      <w:r w:rsidRPr="00F50330">
        <w:rPr>
          <w:lang w:eastAsia="zh-CN"/>
        </w:rPr>
        <w:t>* tstr =&gt; any</w:t>
      </w:r>
    </w:p>
    <w:p w14:paraId="3548D380" w14:textId="20E86A61" w:rsidR="00DD424E" w:rsidRPr="0074734D" w:rsidRDefault="00DD424E" w:rsidP="00DD424E">
      <w:pPr>
        <w:pStyle w:val="PL"/>
      </w:pPr>
      <w:r w:rsidRPr="0074734D">
        <w:t>}</w:t>
      </w:r>
    </w:p>
    <w:p w14:paraId="45E6A539" w14:textId="77777777" w:rsidR="00DD424E" w:rsidRPr="0074734D" w:rsidRDefault="00DD424E" w:rsidP="00DD424E">
      <w:pPr>
        <w:pStyle w:val="PL"/>
      </w:pPr>
    </w:p>
    <w:p w14:paraId="3C5D5FBD" w14:textId="77777777" w:rsidR="00DD424E" w:rsidRPr="0074734D" w:rsidRDefault="00DD424E" w:rsidP="00DD424E">
      <w:pPr>
        <w:pStyle w:val="PL"/>
      </w:pPr>
      <w:r w:rsidRPr="0074734D">
        <w:t>;;; MbsResourceState</w:t>
      </w:r>
    </w:p>
    <w:p w14:paraId="652E9BF1" w14:textId="77777777" w:rsidR="00DD424E" w:rsidRPr="0074734D" w:rsidRDefault="00DD424E" w:rsidP="00DD424E">
      <w:pPr>
        <w:pStyle w:val="PL"/>
      </w:pPr>
      <w:r w:rsidRPr="0074734D">
        <w:t>;;+ Represents MBS Resource state information as observed by the VAL UE.</w:t>
      </w:r>
    </w:p>
    <w:p w14:paraId="482154ED" w14:textId="77777777" w:rsidR="00DD424E" w:rsidRPr="0074734D" w:rsidRDefault="00DD424E" w:rsidP="00DD424E">
      <w:pPr>
        <w:pStyle w:val="PL"/>
      </w:pPr>
      <w:r w:rsidRPr="0074734D">
        <w:t>MbsResourceState = {</w:t>
      </w:r>
    </w:p>
    <w:p w14:paraId="41C3E2E9" w14:textId="77777777" w:rsidR="00DD424E" w:rsidRDefault="00DD424E" w:rsidP="00DD424E">
      <w:pPr>
        <w:pStyle w:val="PL"/>
      </w:pPr>
      <w:r>
        <w:t xml:space="preserve"> deliveryMode</w:t>
      </w:r>
      <w:r w:rsidRPr="0074734D">
        <w:t xml:space="preserve">: </w:t>
      </w:r>
      <w:r>
        <w:t>DeliveryMode</w:t>
      </w:r>
    </w:p>
    <w:p w14:paraId="12E4E42E" w14:textId="77777777" w:rsidR="00DD424E" w:rsidRPr="0074734D" w:rsidRDefault="00DD424E" w:rsidP="00DD424E">
      <w:pPr>
        <w:pStyle w:val="PL"/>
      </w:pPr>
      <w:r>
        <w:t xml:space="preserve"> mbsSessionId</w:t>
      </w:r>
      <w:r w:rsidRPr="0074734D">
        <w:t xml:space="preserve">: </w:t>
      </w:r>
      <w:r>
        <w:t>MbsSessionId</w:t>
      </w:r>
    </w:p>
    <w:p w14:paraId="721282E3" w14:textId="77777777" w:rsidR="00DD424E" w:rsidRPr="0074734D" w:rsidRDefault="00DD424E" w:rsidP="00DD424E">
      <w:pPr>
        <w:pStyle w:val="PL"/>
      </w:pPr>
      <w:r w:rsidRPr="0074734D">
        <w:t xml:space="preserve"> monitoringConfig: MbsResourceMonitoringConfig</w:t>
      </w:r>
    </w:p>
    <w:p w14:paraId="4B3437EC" w14:textId="77777777" w:rsidR="00DD424E" w:rsidRPr="0074734D" w:rsidRDefault="00DD424E" w:rsidP="00DD424E">
      <w:pPr>
        <w:pStyle w:val="PL"/>
      </w:pPr>
      <w:r>
        <w:t xml:space="preserve"> </w:t>
      </w:r>
      <w:r w:rsidRPr="0074734D">
        <w:t xml:space="preserve">? </w:t>
      </w:r>
      <w:r>
        <w:t>mbs</w:t>
      </w:r>
      <w:r w:rsidRPr="0074734D">
        <w:t>ListeningState: bool</w:t>
      </w:r>
    </w:p>
    <w:p w14:paraId="2D524382" w14:textId="77777777" w:rsidR="00DD424E" w:rsidRPr="0074734D" w:rsidRDefault="00DD424E" w:rsidP="00DD424E">
      <w:pPr>
        <w:pStyle w:val="PL"/>
      </w:pPr>
      <w:r w:rsidRPr="0074734D">
        <w:t xml:space="preserve"> ? receptionQualityLevel: int</w:t>
      </w:r>
    </w:p>
    <w:p w14:paraId="47F4A5D9" w14:textId="77777777" w:rsidR="00DD424E" w:rsidRPr="0074734D" w:rsidRDefault="00DD424E" w:rsidP="00DD424E">
      <w:pPr>
        <w:pStyle w:val="PL"/>
      </w:pPr>
      <w:r>
        <w:t xml:space="preserve"> </w:t>
      </w:r>
      <w:r w:rsidRPr="0074734D">
        <w:t>? unicastListeningState: bool</w:t>
      </w:r>
    </w:p>
    <w:p w14:paraId="4ADA034C" w14:textId="77777777" w:rsidR="00B221B9" w:rsidRPr="00950778" w:rsidRDefault="00B221B9" w:rsidP="00B221B9">
      <w:pPr>
        <w:pStyle w:val="PL"/>
        <w:rPr>
          <w:lang w:eastAsia="zh-CN"/>
        </w:rPr>
      </w:pPr>
      <w:r>
        <w:t xml:space="preserve"> </w:t>
      </w:r>
      <w:r w:rsidRPr="00F50330">
        <w:rPr>
          <w:lang w:eastAsia="zh-CN"/>
        </w:rPr>
        <w:t>* tstr =&gt; any</w:t>
      </w:r>
    </w:p>
    <w:p w14:paraId="0F8B4496" w14:textId="28BD629D" w:rsidR="00DD424E" w:rsidRPr="0074734D" w:rsidRDefault="00DD424E" w:rsidP="00DD424E">
      <w:pPr>
        <w:pStyle w:val="PL"/>
      </w:pPr>
      <w:r w:rsidRPr="0074734D">
        <w:t>}</w:t>
      </w:r>
    </w:p>
    <w:p w14:paraId="6CD2DE4B" w14:textId="77777777" w:rsidR="00DD424E" w:rsidRPr="0074734D" w:rsidRDefault="00DD424E" w:rsidP="00DD424E">
      <w:pPr>
        <w:pStyle w:val="PL"/>
      </w:pPr>
    </w:p>
    <w:p w14:paraId="70A6DF1A" w14:textId="77777777" w:rsidR="00DD424E" w:rsidRPr="0074734D" w:rsidRDefault="00DD424E" w:rsidP="00DD424E">
      <w:pPr>
        <w:pStyle w:val="PL"/>
      </w:pPr>
      <w:r w:rsidRPr="0074734D">
        <w:t>;;; Mb</w:t>
      </w:r>
      <w:r>
        <w:t>m</w:t>
      </w:r>
      <w:r w:rsidRPr="0074734D">
        <w:t>sResourceConfig</w:t>
      </w:r>
    </w:p>
    <w:p w14:paraId="4CC9CC06" w14:textId="77777777" w:rsidR="00DD424E" w:rsidRPr="0074734D" w:rsidRDefault="00DD424E" w:rsidP="00DD424E">
      <w:pPr>
        <w:pStyle w:val="PL"/>
      </w:pPr>
      <w:r w:rsidRPr="0074734D">
        <w:t>;;+ Represents MBS resource configuration.</w:t>
      </w:r>
    </w:p>
    <w:p w14:paraId="74A4EB73" w14:textId="77777777" w:rsidR="00DD424E" w:rsidRPr="0074734D" w:rsidRDefault="00DD424E" w:rsidP="00DD424E">
      <w:pPr>
        <w:pStyle w:val="PL"/>
      </w:pPr>
      <w:r w:rsidRPr="0074734D">
        <w:t>MbmsResourceConfig = {</w:t>
      </w:r>
    </w:p>
    <w:p w14:paraId="75E9A2D8" w14:textId="77777777" w:rsidR="00DD424E" w:rsidRPr="0074734D" w:rsidRDefault="00DD424E" w:rsidP="00DD424E">
      <w:pPr>
        <w:pStyle w:val="PL"/>
      </w:pPr>
      <w:r w:rsidRPr="0074734D">
        <w:t xml:space="preserve"> tmgi: Tmgi</w:t>
      </w:r>
    </w:p>
    <w:p w14:paraId="1F193347" w14:textId="77777777" w:rsidR="00DD424E" w:rsidRPr="0074734D" w:rsidRDefault="00DD424E" w:rsidP="00DD424E">
      <w:pPr>
        <w:pStyle w:val="PL"/>
      </w:pPr>
      <w:r w:rsidRPr="0074734D">
        <w:t xml:space="preserve"> ? alternativeTmgis: [+ Tmgi]</w:t>
      </w:r>
    </w:p>
    <w:p w14:paraId="24D0F98B" w14:textId="77777777" w:rsidR="00DD424E" w:rsidRPr="0074734D" w:rsidRDefault="00DD424E" w:rsidP="00DD424E">
      <w:pPr>
        <w:pStyle w:val="PL"/>
      </w:pPr>
      <w:r w:rsidRPr="0074734D">
        <w:t xml:space="preserve"> ? qci: Uinteger</w:t>
      </w:r>
    </w:p>
    <w:p w14:paraId="00021FAB" w14:textId="77777777" w:rsidR="00DD424E" w:rsidRPr="0074734D" w:rsidRDefault="00DD424E" w:rsidP="00DD424E">
      <w:pPr>
        <w:pStyle w:val="PL"/>
      </w:pPr>
      <w:r w:rsidRPr="0074734D">
        <w:t xml:space="preserve"> ? frequency: Uinteger</w:t>
      </w:r>
    </w:p>
    <w:p w14:paraId="6C859240" w14:textId="77777777" w:rsidR="00DD424E" w:rsidRPr="0074734D" w:rsidRDefault="00DD424E" w:rsidP="00DD424E">
      <w:pPr>
        <w:pStyle w:val="PL"/>
      </w:pPr>
      <w:r w:rsidRPr="0074734D">
        <w:t xml:space="preserve"> ? serviceAreas: [+ MbmsSaId]</w:t>
      </w:r>
    </w:p>
    <w:p w14:paraId="5B4884C1" w14:textId="5FB3F83B" w:rsidR="00DD424E" w:rsidRPr="0074734D" w:rsidRDefault="00DD424E" w:rsidP="00DD424E">
      <w:pPr>
        <w:pStyle w:val="PL"/>
      </w:pPr>
      <w:r w:rsidRPr="0074734D">
        <w:t xml:space="preserve"> ? sdp: </w:t>
      </w:r>
      <w:r w:rsidR="00B221B9">
        <w:rPr>
          <w:lang w:eastAsia="zh-CN"/>
        </w:rPr>
        <w:t>tstr</w:t>
      </w:r>
    </w:p>
    <w:p w14:paraId="0819D049" w14:textId="77777777" w:rsidR="00DD424E" w:rsidRPr="0074734D" w:rsidRDefault="00DD424E" w:rsidP="00DD424E">
      <w:pPr>
        <w:pStyle w:val="PL"/>
      </w:pPr>
      <w:r w:rsidRPr="0074734D">
        <w:t xml:space="preserve"> ? rohcEnabled: bool</w:t>
      </w:r>
    </w:p>
    <w:p w14:paraId="615830C6" w14:textId="77777777" w:rsidR="00DD424E" w:rsidRPr="0074734D" w:rsidRDefault="00DD424E" w:rsidP="00DD424E">
      <w:pPr>
        <w:pStyle w:val="PL"/>
      </w:pPr>
      <w:r w:rsidRPr="0074734D">
        <w:t xml:space="preserve"> ? monitorConfig: MbmsResourceMonitoringConfig</w:t>
      </w:r>
    </w:p>
    <w:p w14:paraId="3FB8EB1B" w14:textId="77777777" w:rsidR="00B221B9" w:rsidRPr="00950778" w:rsidRDefault="00B221B9" w:rsidP="00B221B9">
      <w:pPr>
        <w:pStyle w:val="PL"/>
        <w:rPr>
          <w:lang w:eastAsia="zh-CN"/>
        </w:rPr>
      </w:pPr>
      <w:r>
        <w:t xml:space="preserve"> </w:t>
      </w:r>
      <w:r w:rsidRPr="00F50330">
        <w:rPr>
          <w:lang w:eastAsia="zh-CN"/>
        </w:rPr>
        <w:t>* tstr =&gt; any</w:t>
      </w:r>
    </w:p>
    <w:p w14:paraId="0F53F4DF" w14:textId="342052A9" w:rsidR="00DD424E" w:rsidRPr="0074734D" w:rsidRDefault="00DD424E" w:rsidP="00DD424E">
      <w:pPr>
        <w:pStyle w:val="PL"/>
      </w:pPr>
      <w:r w:rsidRPr="0074734D">
        <w:t>}</w:t>
      </w:r>
    </w:p>
    <w:p w14:paraId="22E5D9CB" w14:textId="77777777" w:rsidR="00DD424E" w:rsidRPr="0074734D" w:rsidRDefault="00DD424E" w:rsidP="00DD424E">
      <w:pPr>
        <w:pStyle w:val="PL"/>
      </w:pPr>
    </w:p>
    <w:p w14:paraId="66E0FEDC" w14:textId="77777777" w:rsidR="00DD424E" w:rsidRPr="0074734D" w:rsidRDefault="00DD424E" w:rsidP="00DD424E">
      <w:pPr>
        <w:pStyle w:val="PL"/>
      </w:pPr>
      <w:r w:rsidRPr="0074734D">
        <w:t>;;; Mbs</w:t>
      </w:r>
      <w:r>
        <w:t>SessionId</w:t>
      </w:r>
    </w:p>
    <w:p w14:paraId="609E2E03" w14:textId="77777777" w:rsidR="00DD424E" w:rsidRPr="0074734D" w:rsidRDefault="00DD424E" w:rsidP="00DD424E">
      <w:pPr>
        <w:pStyle w:val="PL"/>
      </w:pPr>
      <w:r w:rsidRPr="0074734D">
        <w:t xml:space="preserve">;;+ Represents MBS </w:t>
      </w:r>
      <w:r>
        <w:t>session id</w:t>
      </w:r>
      <w:r w:rsidRPr="0074734D">
        <w:t xml:space="preserve">, i.e. </w:t>
      </w:r>
      <w:r>
        <w:t>TMGI (for broadcast or multicast mode) or IPv4/IPv6 address (for multicast mode)</w:t>
      </w:r>
      <w:r w:rsidRPr="0074734D">
        <w:t>.</w:t>
      </w:r>
    </w:p>
    <w:p w14:paraId="7A1D5D40" w14:textId="77777777" w:rsidR="00B221B9" w:rsidRPr="0074734D" w:rsidRDefault="00B221B9" w:rsidP="00B221B9">
      <w:pPr>
        <w:pStyle w:val="PL"/>
      </w:pPr>
      <w:r w:rsidRPr="0074734D">
        <w:t>Mbs</w:t>
      </w:r>
      <w:r>
        <w:t>SessionId = {</w:t>
      </w:r>
    </w:p>
    <w:p w14:paraId="2F581F1A" w14:textId="77777777" w:rsidR="00DD424E" w:rsidRPr="0074734D" w:rsidRDefault="00DD424E" w:rsidP="00DD424E">
      <w:pPr>
        <w:pStyle w:val="PL"/>
      </w:pPr>
      <w:r>
        <w:t xml:space="preserve"> </w:t>
      </w:r>
      <w:r w:rsidRPr="0074734D">
        <w:t xml:space="preserve">? </w:t>
      </w:r>
      <w:r>
        <w:t>tmgi:</w:t>
      </w:r>
      <w:r w:rsidRPr="0074734D">
        <w:t xml:space="preserve"> </w:t>
      </w:r>
      <w:r>
        <w:t>Tmgi</w:t>
      </w:r>
    </w:p>
    <w:p w14:paraId="62AE0581" w14:textId="1646CB00" w:rsidR="00DD424E" w:rsidRPr="0074734D" w:rsidRDefault="00DD424E" w:rsidP="00DD424E">
      <w:pPr>
        <w:pStyle w:val="PL"/>
      </w:pPr>
      <w:r w:rsidRPr="0074734D">
        <w:t xml:space="preserve"> ? </w:t>
      </w:r>
      <w:r>
        <w:t>ipAddress</w:t>
      </w:r>
      <w:r w:rsidRPr="0074734D">
        <w:t xml:space="preserve">: </w:t>
      </w:r>
      <w:r w:rsidR="00B221B9">
        <w:rPr>
          <w:lang w:eastAsia="zh-CN"/>
        </w:rPr>
        <w:t>tstr</w:t>
      </w:r>
    </w:p>
    <w:p w14:paraId="726BBBF2" w14:textId="77777777" w:rsidR="00B221B9" w:rsidRPr="00950778" w:rsidRDefault="00B221B9" w:rsidP="00B221B9">
      <w:pPr>
        <w:pStyle w:val="PL"/>
        <w:rPr>
          <w:lang w:eastAsia="zh-CN"/>
        </w:rPr>
      </w:pPr>
      <w:r>
        <w:t xml:space="preserve"> </w:t>
      </w:r>
      <w:r w:rsidRPr="00F50330">
        <w:rPr>
          <w:lang w:eastAsia="zh-CN"/>
        </w:rPr>
        <w:t>* tstr =&gt; any</w:t>
      </w:r>
    </w:p>
    <w:p w14:paraId="491616A1" w14:textId="2A1621CF" w:rsidR="00DD424E" w:rsidRPr="0074734D" w:rsidRDefault="00DD424E" w:rsidP="00DD424E">
      <w:pPr>
        <w:pStyle w:val="PL"/>
      </w:pPr>
      <w:r w:rsidRPr="0074734D">
        <w:t>}</w:t>
      </w:r>
    </w:p>
    <w:p w14:paraId="6F6F067C" w14:textId="77777777" w:rsidR="00DD424E" w:rsidRPr="0074734D" w:rsidRDefault="00DD424E" w:rsidP="00DD424E">
      <w:pPr>
        <w:pStyle w:val="PL"/>
      </w:pPr>
    </w:p>
    <w:p w14:paraId="1158C7C0" w14:textId="77777777" w:rsidR="00DD424E" w:rsidRPr="0074734D" w:rsidRDefault="00DD424E" w:rsidP="00DD424E">
      <w:pPr>
        <w:pStyle w:val="PL"/>
      </w:pPr>
      <w:r w:rsidRPr="0074734D">
        <w:t>;;; Mb</w:t>
      </w:r>
      <w:r>
        <w:t>m</w:t>
      </w:r>
      <w:r w:rsidRPr="0074734D">
        <w:t>sResourceMonitoringConfig</w:t>
      </w:r>
    </w:p>
    <w:p w14:paraId="15F3B83D" w14:textId="77777777" w:rsidR="00DD424E" w:rsidRPr="0074734D" w:rsidRDefault="00DD424E" w:rsidP="00DD424E">
      <w:pPr>
        <w:pStyle w:val="PL"/>
      </w:pPr>
      <w:r w:rsidRPr="0074734D">
        <w:t>;;+ Represents MB</w:t>
      </w:r>
      <w:r>
        <w:t>M</w:t>
      </w:r>
      <w:r w:rsidRPr="0074734D">
        <w:t>S resource monitoring configuration, i.e. instructions for the VAL UE what to monitor in relation to the MB</w:t>
      </w:r>
      <w:r>
        <w:t>M</w:t>
      </w:r>
      <w:r w:rsidRPr="0074734D">
        <w:t>S resource.</w:t>
      </w:r>
    </w:p>
    <w:p w14:paraId="41EFCB6F" w14:textId="77777777" w:rsidR="00DD424E" w:rsidRPr="0074734D" w:rsidRDefault="00DD424E" w:rsidP="00DD424E">
      <w:pPr>
        <w:pStyle w:val="PL"/>
      </w:pPr>
      <w:r w:rsidRPr="0074734D">
        <w:t>MbmsResourceMonitoringConfig = {</w:t>
      </w:r>
    </w:p>
    <w:p w14:paraId="275C41E9" w14:textId="77777777" w:rsidR="00DD424E" w:rsidRPr="0074734D" w:rsidRDefault="00DD424E" w:rsidP="00DD424E">
      <w:pPr>
        <w:pStyle w:val="PL"/>
      </w:pPr>
      <w:r w:rsidRPr="0074734D">
        <w:t xml:space="preserve"> ? receptionQuality: bool</w:t>
      </w:r>
    </w:p>
    <w:p w14:paraId="1959404B" w14:textId="77777777" w:rsidR="00DD424E" w:rsidRPr="0074734D" w:rsidRDefault="00DD424E" w:rsidP="00DD424E">
      <w:pPr>
        <w:pStyle w:val="PL"/>
      </w:pPr>
      <w:r w:rsidRPr="0074734D">
        <w:t xml:space="preserve"> ? unicastResource: bool</w:t>
      </w:r>
    </w:p>
    <w:p w14:paraId="10043D03" w14:textId="77777777" w:rsidR="00DD424E" w:rsidRPr="0074734D" w:rsidRDefault="00DD424E" w:rsidP="00DD424E">
      <w:pPr>
        <w:pStyle w:val="PL"/>
      </w:pPr>
      <w:r w:rsidRPr="0074734D">
        <w:t xml:space="preserve"> ? suspension: bool</w:t>
      </w:r>
    </w:p>
    <w:p w14:paraId="4752A72D" w14:textId="77777777" w:rsidR="00B221B9" w:rsidRPr="00950778" w:rsidRDefault="00B221B9" w:rsidP="00B221B9">
      <w:pPr>
        <w:pStyle w:val="PL"/>
        <w:rPr>
          <w:lang w:eastAsia="zh-CN"/>
        </w:rPr>
      </w:pPr>
      <w:r>
        <w:t xml:space="preserve"> </w:t>
      </w:r>
      <w:r w:rsidRPr="00F50330">
        <w:rPr>
          <w:lang w:eastAsia="zh-CN"/>
        </w:rPr>
        <w:t>* tstr =&gt; any</w:t>
      </w:r>
    </w:p>
    <w:p w14:paraId="0DA565AC" w14:textId="48E44A61" w:rsidR="00DD424E" w:rsidRPr="0074734D" w:rsidRDefault="00DD424E" w:rsidP="00DD424E">
      <w:pPr>
        <w:pStyle w:val="PL"/>
      </w:pPr>
      <w:r w:rsidRPr="0074734D">
        <w:t>}</w:t>
      </w:r>
    </w:p>
    <w:p w14:paraId="1D3A3933" w14:textId="77777777" w:rsidR="00DD424E" w:rsidRPr="0074734D" w:rsidRDefault="00DD424E" w:rsidP="00DD424E">
      <w:pPr>
        <w:pStyle w:val="PL"/>
      </w:pPr>
    </w:p>
    <w:p w14:paraId="5DB11877" w14:textId="77777777" w:rsidR="00DD424E" w:rsidRPr="00932268" w:rsidRDefault="00DD424E" w:rsidP="00DD424E">
      <w:pPr>
        <w:pStyle w:val="PL"/>
        <w:rPr>
          <w:lang w:eastAsia="zh-CN"/>
        </w:rPr>
      </w:pPr>
      <w:r>
        <w:rPr>
          <w:lang w:eastAsia="zh-CN"/>
        </w:rPr>
        <w:t>;;; DeliveryMode</w:t>
      </w:r>
    </w:p>
    <w:p w14:paraId="6E047D3F" w14:textId="77777777" w:rsidR="00DD424E" w:rsidRPr="00950778" w:rsidRDefault="00DD424E" w:rsidP="00DD424E">
      <w:pPr>
        <w:pStyle w:val="PL"/>
        <w:rPr>
          <w:lang w:eastAsia="zh-CN"/>
        </w:rPr>
      </w:pPr>
      <w:r w:rsidRPr="00950778">
        <w:rPr>
          <w:lang w:eastAsia="zh-CN"/>
        </w:rPr>
        <w:t xml:space="preserve">;;+ Represents </w:t>
      </w:r>
      <w:r>
        <w:rPr>
          <w:rFonts w:cs="Arial"/>
          <w:szCs w:val="18"/>
        </w:rPr>
        <w:t>the delivery mode of MBS session</w:t>
      </w:r>
      <w:r w:rsidRPr="00950778">
        <w:rPr>
          <w:lang w:eastAsia="zh-CN"/>
        </w:rPr>
        <w:t>.</w:t>
      </w:r>
    </w:p>
    <w:p w14:paraId="3D45C8EE" w14:textId="77777777" w:rsidR="00DD424E" w:rsidRDefault="00DD424E" w:rsidP="00DD424E">
      <w:pPr>
        <w:pStyle w:val="PL"/>
        <w:rPr>
          <w:lang w:eastAsia="zh-CN"/>
        </w:rPr>
      </w:pPr>
      <w:r>
        <w:rPr>
          <w:lang w:eastAsia="zh-CN"/>
        </w:rPr>
        <w:t xml:space="preserve">DeliveryMode = </w:t>
      </w:r>
      <w:r w:rsidRPr="00DC3228">
        <w:rPr>
          <w:lang w:eastAsia="zh-CN"/>
        </w:rPr>
        <w:t>"</w:t>
      </w:r>
      <w:r>
        <w:rPr>
          <w:lang w:eastAsia="zh-CN"/>
        </w:rPr>
        <w:t>BROADCAST</w:t>
      </w:r>
      <w:r w:rsidRPr="00DC3228">
        <w:rPr>
          <w:lang w:eastAsia="zh-CN"/>
        </w:rPr>
        <w:t>" / "</w:t>
      </w:r>
      <w:r>
        <w:rPr>
          <w:lang w:eastAsia="zh-CN"/>
        </w:rPr>
        <w:t>MULTICAST</w:t>
      </w:r>
      <w:r w:rsidRPr="00DC3228">
        <w:rPr>
          <w:lang w:eastAsia="zh-CN"/>
        </w:rPr>
        <w:t>"</w:t>
      </w:r>
    </w:p>
    <w:p w14:paraId="393A33CB" w14:textId="77777777" w:rsidR="00DD424E" w:rsidRDefault="00DD424E" w:rsidP="00DD424E">
      <w:pPr>
        <w:pStyle w:val="PL"/>
        <w:rPr>
          <w:lang w:eastAsia="zh-CN"/>
        </w:rPr>
      </w:pPr>
    </w:p>
    <w:p w14:paraId="08E1CAB7" w14:textId="77777777" w:rsidR="00DD424E" w:rsidRPr="0074734D" w:rsidRDefault="00DD424E" w:rsidP="00DD424E">
      <w:pPr>
        <w:pStyle w:val="PL"/>
      </w:pPr>
      <w:r w:rsidRPr="0074734D">
        <w:t>;;; MbmsSaId</w:t>
      </w:r>
    </w:p>
    <w:p w14:paraId="592A8B65" w14:textId="77777777" w:rsidR="00DD424E" w:rsidRPr="0074734D" w:rsidRDefault="00DD424E" w:rsidP="00DD424E">
      <w:pPr>
        <w:pStyle w:val="PL"/>
      </w:pPr>
      <w:r w:rsidRPr="0074734D">
        <w:lastRenderedPageBreak/>
        <w:t>;;+ Unique identifier of a MBMS serving area.</w:t>
      </w:r>
    </w:p>
    <w:p w14:paraId="50329561" w14:textId="34E67121" w:rsidR="00DD424E" w:rsidRPr="0074734D" w:rsidRDefault="00DD424E" w:rsidP="00DD424E">
      <w:pPr>
        <w:pStyle w:val="PL"/>
      </w:pPr>
      <w:r w:rsidRPr="0074734D">
        <w:t xml:space="preserve">MbmsSaId = </w:t>
      </w:r>
      <w:r w:rsidR="00B221B9">
        <w:rPr>
          <w:lang w:eastAsia="zh-CN"/>
        </w:rPr>
        <w:t>tstr</w:t>
      </w:r>
    </w:p>
    <w:p w14:paraId="3F999576" w14:textId="77777777" w:rsidR="00DD424E" w:rsidRPr="0074734D" w:rsidRDefault="00DD424E" w:rsidP="00DD424E">
      <w:pPr>
        <w:pStyle w:val="PL"/>
      </w:pPr>
    </w:p>
    <w:p w14:paraId="0207A6F0" w14:textId="77777777" w:rsidR="00DD424E" w:rsidRPr="0074734D" w:rsidRDefault="00DD424E" w:rsidP="00DD424E">
      <w:pPr>
        <w:pStyle w:val="PL"/>
      </w:pPr>
      <w:r w:rsidRPr="0074734D">
        <w:t>;;; MbsSaId</w:t>
      </w:r>
    </w:p>
    <w:p w14:paraId="7A9BFB35" w14:textId="77777777" w:rsidR="00DD424E" w:rsidRPr="0074734D" w:rsidRDefault="00DD424E" w:rsidP="00DD424E">
      <w:pPr>
        <w:pStyle w:val="PL"/>
      </w:pPr>
      <w:r w:rsidRPr="0074734D">
        <w:t>;;+ Unique identifier of a MBS serving area.</w:t>
      </w:r>
    </w:p>
    <w:p w14:paraId="4D011F09" w14:textId="078EC653" w:rsidR="00DD424E" w:rsidRPr="0074734D" w:rsidRDefault="00DD424E" w:rsidP="00DD424E">
      <w:pPr>
        <w:pStyle w:val="PL"/>
      </w:pPr>
      <w:r w:rsidRPr="0074734D">
        <w:t xml:space="preserve">MbsSaId = </w:t>
      </w:r>
      <w:r w:rsidR="00B221B9">
        <w:rPr>
          <w:lang w:eastAsia="zh-CN"/>
        </w:rPr>
        <w:t>tstr</w:t>
      </w:r>
    </w:p>
    <w:p w14:paraId="3F1073B6" w14:textId="77777777" w:rsidR="00DD424E" w:rsidRPr="0074734D" w:rsidRDefault="00DD424E" w:rsidP="00DD424E">
      <w:pPr>
        <w:pStyle w:val="PL"/>
      </w:pPr>
    </w:p>
    <w:p w14:paraId="7533E5FB" w14:textId="77777777" w:rsidR="00DD424E" w:rsidRPr="0074734D" w:rsidRDefault="00DD424E" w:rsidP="00DD424E">
      <w:pPr>
        <w:pStyle w:val="PL"/>
      </w:pPr>
      <w:r w:rsidRPr="0074734D">
        <w:t>;;; Tmgi</w:t>
      </w:r>
    </w:p>
    <w:p w14:paraId="630AB85B" w14:textId="77777777" w:rsidR="00DD424E" w:rsidRPr="0074734D" w:rsidRDefault="00DD424E" w:rsidP="00DD424E">
      <w:pPr>
        <w:pStyle w:val="PL"/>
      </w:pPr>
      <w:r w:rsidRPr="0074734D">
        <w:t>;;+ Temporary Mobile Group Identity for use by MBMS.</w:t>
      </w:r>
    </w:p>
    <w:p w14:paraId="2D4F63BC" w14:textId="77777777" w:rsidR="00DD424E" w:rsidRPr="0074734D" w:rsidRDefault="00DD424E" w:rsidP="00DD424E">
      <w:pPr>
        <w:pStyle w:val="PL"/>
      </w:pPr>
      <w:r w:rsidRPr="0074734D">
        <w:t>Tmgi = bytes</w:t>
      </w:r>
    </w:p>
    <w:p w14:paraId="59B1F39E" w14:textId="77777777" w:rsidR="00DD424E" w:rsidRPr="0074734D" w:rsidRDefault="00DD424E" w:rsidP="00DD424E">
      <w:pPr>
        <w:pStyle w:val="PL"/>
      </w:pPr>
    </w:p>
    <w:p w14:paraId="1ADBE9D0" w14:textId="77777777" w:rsidR="00DD424E" w:rsidRPr="0074734D" w:rsidRDefault="00DD424E" w:rsidP="00DD424E">
      <w:pPr>
        <w:pStyle w:val="PL"/>
      </w:pPr>
      <w:r w:rsidRPr="0074734D">
        <w:t>;;; Uinteger</w:t>
      </w:r>
    </w:p>
    <w:p w14:paraId="01A59C3F" w14:textId="77777777" w:rsidR="00DD424E" w:rsidRPr="0074734D" w:rsidRDefault="00DD424E" w:rsidP="00DD424E">
      <w:pPr>
        <w:pStyle w:val="PL"/>
      </w:pPr>
      <w:r w:rsidRPr="0074734D">
        <w:t>;;+ Unsigned Integer, i.e. only value 0 and integers above 0 are permissible.</w:t>
      </w:r>
    </w:p>
    <w:p w14:paraId="4967BB88" w14:textId="77777777" w:rsidR="00DD424E" w:rsidRPr="00AA1FFA" w:rsidRDefault="00DD424E" w:rsidP="00DD424E">
      <w:pPr>
        <w:pStyle w:val="PL"/>
        <w:rPr>
          <w:lang w:val="sv-SE"/>
        </w:rPr>
      </w:pPr>
      <w:r w:rsidRPr="00C46874">
        <w:rPr>
          <w:lang w:val="sv-SE"/>
        </w:rPr>
        <w:t>Uinteger = int .ge 0</w:t>
      </w:r>
    </w:p>
    <w:p w14:paraId="2B92356A" w14:textId="77777777" w:rsidR="00DD424E" w:rsidRPr="00C46874" w:rsidRDefault="00DD424E" w:rsidP="00DD424E">
      <w:pPr>
        <w:pStyle w:val="Heading3"/>
        <w:rPr>
          <w:noProof/>
          <w:lang w:val="sv-SE"/>
        </w:rPr>
      </w:pPr>
      <w:bookmarkStart w:id="962" w:name="_Toc218596289"/>
      <w:r w:rsidRPr="00C46874">
        <w:rPr>
          <w:noProof/>
          <w:lang w:val="sv-SE"/>
        </w:rPr>
        <w:t>A.3.</w:t>
      </w:r>
      <w:r>
        <w:rPr>
          <w:noProof/>
          <w:lang w:val="sv-SE"/>
        </w:rPr>
        <w:t>2</w:t>
      </w:r>
      <w:r w:rsidRPr="00C46874">
        <w:rPr>
          <w:noProof/>
          <w:lang w:val="sv-SE"/>
        </w:rPr>
        <w:t>.6</w:t>
      </w:r>
      <w:r w:rsidRPr="00C46874">
        <w:rPr>
          <w:noProof/>
          <w:lang w:val="sv-SE"/>
        </w:rPr>
        <w:tab/>
        <w:t>Media Types</w:t>
      </w:r>
      <w:bookmarkEnd w:id="962"/>
    </w:p>
    <w:p w14:paraId="210CDD4B" w14:textId="6A172206" w:rsidR="00DD424E" w:rsidRPr="00DD424E" w:rsidRDefault="00DD424E" w:rsidP="00DD424E">
      <w:pPr>
        <w:rPr>
          <w:lang w:val="en-US"/>
        </w:rPr>
      </w:pPr>
      <w:r>
        <w:rPr>
          <w:lang w:eastAsia="zh-CN"/>
        </w:rPr>
        <w:t>See clause A.4</w:t>
      </w:r>
      <w:r w:rsidRPr="00826514">
        <w:rPr>
          <w:lang w:val="en-US"/>
        </w:rPr>
        <w:t>.</w:t>
      </w:r>
    </w:p>
    <w:p w14:paraId="1A9D2F78" w14:textId="77777777" w:rsidR="009D13B9" w:rsidRDefault="009D13B9" w:rsidP="009D13B9">
      <w:pPr>
        <w:pStyle w:val="Heading2"/>
      </w:pPr>
      <w:bookmarkStart w:id="963" w:name="_CRA_4"/>
      <w:bookmarkStart w:id="964" w:name="_Toc168325664"/>
      <w:bookmarkStart w:id="965" w:name="_Toc187929811"/>
      <w:bookmarkStart w:id="966" w:name="_Toc218596290"/>
      <w:bookmarkEnd w:id="963"/>
      <w:r>
        <w:t>A.4</w:t>
      </w:r>
      <w:r>
        <w:tab/>
      </w:r>
      <w:bookmarkEnd w:id="964"/>
      <w:bookmarkEnd w:id="965"/>
      <w:r>
        <w:t>Media types</w:t>
      </w:r>
      <w:bookmarkEnd w:id="966"/>
    </w:p>
    <w:p w14:paraId="1B32DD45" w14:textId="77777777" w:rsidR="009D13B9" w:rsidRPr="00C77A9A" w:rsidRDefault="009D13B9" w:rsidP="009D13B9">
      <w:pPr>
        <w:pStyle w:val="Heading3"/>
      </w:pPr>
      <w:bookmarkStart w:id="967" w:name="_CRA_4_1"/>
      <w:bookmarkStart w:id="968" w:name="_Toc168325576"/>
      <w:bookmarkStart w:id="969" w:name="_Toc187929722"/>
      <w:bookmarkStart w:id="970" w:name="_Toc218596291"/>
      <w:bookmarkEnd w:id="967"/>
      <w:r>
        <w:t>A.4</w:t>
      </w:r>
      <w:r w:rsidRPr="00FC34DC">
        <w:t>.1</w:t>
      </w:r>
      <w:r w:rsidRPr="00C77A9A">
        <w:tab/>
      </w:r>
      <w:r>
        <w:t>General</w:t>
      </w:r>
      <w:bookmarkEnd w:id="968"/>
      <w:bookmarkEnd w:id="969"/>
      <w:bookmarkEnd w:id="970"/>
    </w:p>
    <w:p w14:paraId="095F6F45" w14:textId="77777777" w:rsidR="009D13B9" w:rsidRDefault="009D13B9" w:rsidP="009D13B9">
      <w:r>
        <w:t>This clause defines media types and its model that are applicable to APIs defined for CoAP resource representations in the present specification.</w:t>
      </w:r>
    </w:p>
    <w:p w14:paraId="2D3C5D52" w14:textId="77777777" w:rsidR="009D13B9" w:rsidRDefault="009D13B9" w:rsidP="009D13B9">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21A</w:t>
      </w:r>
      <w:r>
        <w:rPr>
          <w:rFonts w:hint="eastAsia"/>
          <w:lang w:eastAsia="zh-CN"/>
        </w:rPr>
        <w:t>]</w:t>
      </w:r>
      <w:r>
        <w:t>.</w:t>
      </w:r>
    </w:p>
    <w:p w14:paraId="7FD4CF8D" w14:textId="6D10BADD" w:rsidR="009D13B9" w:rsidRPr="003B0829" w:rsidRDefault="009D13B9" w:rsidP="003B0829">
      <w:pPr>
        <w:pStyle w:val="Heading3"/>
      </w:pPr>
      <w:bookmarkStart w:id="971" w:name="_CRA_2_2"/>
      <w:bookmarkStart w:id="972" w:name="_CRA_4_2"/>
      <w:bookmarkStart w:id="973" w:name="_Toc24868466"/>
      <w:bookmarkStart w:id="974" w:name="_Toc34153974"/>
      <w:bookmarkStart w:id="975" w:name="_Toc36040918"/>
      <w:bookmarkStart w:id="976" w:name="_Toc36041231"/>
      <w:bookmarkStart w:id="977" w:name="_Toc43196515"/>
      <w:bookmarkStart w:id="978" w:name="_Toc43481285"/>
      <w:bookmarkStart w:id="979" w:name="_Toc45134562"/>
      <w:bookmarkStart w:id="980" w:name="_Toc51189094"/>
      <w:bookmarkStart w:id="981" w:name="_Toc51763770"/>
      <w:bookmarkStart w:id="982" w:name="_Toc57206002"/>
      <w:bookmarkStart w:id="983" w:name="_Toc59019343"/>
      <w:bookmarkStart w:id="984" w:name="_Toc99195502"/>
      <w:bookmarkStart w:id="985" w:name="_Toc154277354"/>
      <w:bookmarkStart w:id="986" w:name="_Toc168325577"/>
      <w:bookmarkStart w:id="987" w:name="_Toc187929723"/>
      <w:bookmarkStart w:id="988" w:name="OLE_LINK62"/>
      <w:bookmarkStart w:id="989" w:name="_Toc218596292"/>
      <w:bookmarkEnd w:id="971"/>
      <w:bookmarkEnd w:id="972"/>
      <w:r w:rsidRPr="003B0829">
        <w:t>A.4.2</w:t>
      </w:r>
      <w:r w:rsidRPr="003B0829">
        <w:tab/>
        <w:t>Media type structure and definition</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9"/>
    </w:p>
    <w:bookmarkEnd w:id="988"/>
    <w:p w14:paraId="751BB6DB" w14:textId="057ECABD" w:rsidR="009D13B9" w:rsidRDefault="009D13B9" w:rsidP="007575A4">
      <w:r w:rsidRPr="0045024E">
        <w:t xml:space="preserve">The </w:t>
      </w:r>
      <w:r>
        <w:t>media</w:t>
      </w:r>
      <w:r w:rsidRPr="0045024E">
        <w:t xml:space="preserve"> type for the </w:t>
      </w:r>
      <w:r>
        <w:t>APIs defined for CoAP resource representations is "</w:t>
      </w:r>
      <w:r w:rsidRPr="00A93A02">
        <w:t>application/vnd.3gpp.</w:t>
      </w:r>
      <w:r w:rsidRPr="009F362D">
        <w:t>seal-</w:t>
      </w:r>
      <w:r>
        <w:t>network-resource-info+cbor". This media type may be appended with a media type parameter to identify a particular data type, e.g., "</w:t>
      </w:r>
      <w:r w:rsidRPr="00A93A02">
        <w:t>application/</w:t>
      </w:r>
      <w:r>
        <w:t>vnd.3gpp.seal-network-resource-info+cbor;modeltype=qos-session", "</w:t>
      </w:r>
      <w:r w:rsidRPr="00A93A02">
        <w:t>application/</w:t>
      </w:r>
      <w:r>
        <w:t>vnd.3gpp.seal-location-info+cbor;modeltype=mbms-resource-config".</w:t>
      </w:r>
    </w:p>
    <w:p w14:paraId="4342D3D0" w14:textId="77777777" w:rsidR="009D13B9" w:rsidRDefault="009D13B9" w:rsidP="009D13B9">
      <w:r>
        <w:t>Table</w:t>
      </w:r>
      <w:bookmarkStart w:id="990" w:name="OLE_LINK278"/>
      <w:bookmarkStart w:id="991" w:name="OLE_LINK279"/>
      <w:r>
        <w:t> </w:t>
      </w:r>
      <w:bookmarkEnd w:id="990"/>
      <w:bookmarkEnd w:id="991"/>
      <w:r>
        <w:t xml:space="preserve">A.4.2.1 lists the single media type </w:t>
      </w:r>
      <w:r w:rsidRPr="0045024E">
        <w:t xml:space="preserve">for the </w:t>
      </w:r>
      <w:r>
        <w:t>APIs defined for CoAP resource representations with a required parameter to identify the defined data types.</w:t>
      </w:r>
    </w:p>
    <w:p w14:paraId="75C4ADE6" w14:textId="77777777" w:rsidR="009D13B9" w:rsidRPr="00A85617" w:rsidRDefault="009D13B9" w:rsidP="009D13B9">
      <w:pPr>
        <w:pStyle w:val="TH"/>
      </w:pPr>
      <w:bookmarkStart w:id="992" w:name="_CRTableA_2_3_1"/>
      <w:bookmarkStart w:id="993" w:name="_CRTableA_4_2_1"/>
      <w:r w:rsidRPr="00A85617">
        <w:t>Table </w:t>
      </w:r>
      <w:bookmarkEnd w:id="992"/>
      <w:bookmarkEnd w:id="993"/>
      <w:r>
        <w:t>A</w:t>
      </w:r>
      <w:r w:rsidRPr="00A85617">
        <w:t>.</w:t>
      </w:r>
      <w:r>
        <w:t>4</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0"/>
        <w:gridCol w:w="1011"/>
        <w:gridCol w:w="4531"/>
      </w:tblGrid>
      <w:tr w:rsidR="009D13B9" w14:paraId="30C026F3" w14:textId="77777777" w:rsidTr="00DD424E">
        <w:tc>
          <w:tcPr>
            <w:tcW w:w="2095" w:type="pct"/>
            <w:tcBorders>
              <w:top w:val="single" w:sz="4" w:space="0" w:color="auto"/>
              <w:left w:val="single" w:sz="4" w:space="0" w:color="auto"/>
              <w:bottom w:val="single" w:sz="4" w:space="0" w:color="auto"/>
              <w:right w:val="single" w:sz="4" w:space="0" w:color="auto"/>
            </w:tcBorders>
            <w:shd w:val="clear" w:color="auto" w:fill="C0C0C0"/>
            <w:hideMark/>
          </w:tcPr>
          <w:p w14:paraId="15503A82" w14:textId="605E2671" w:rsidR="009D13B9" w:rsidRDefault="009D13B9" w:rsidP="00A42DAE">
            <w:pPr>
              <w:pStyle w:val="TAH"/>
            </w:pPr>
            <w:r>
              <w:t>Media type and param</w:t>
            </w:r>
            <w:r w:rsidR="00E249FE">
              <w:t>e</w:t>
            </w:r>
            <w:r>
              <w:t>ter</w:t>
            </w:r>
          </w:p>
        </w:tc>
        <w:tc>
          <w:tcPr>
            <w:tcW w:w="482" w:type="pct"/>
            <w:tcBorders>
              <w:top w:val="single" w:sz="4" w:space="0" w:color="auto"/>
              <w:left w:val="single" w:sz="4" w:space="0" w:color="auto"/>
              <w:bottom w:val="single" w:sz="4" w:space="0" w:color="auto"/>
              <w:right w:val="single" w:sz="4" w:space="0" w:color="auto"/>
            </w:tcBorders>
            <w:shd w:val="clear" w:color="auto" w:fill="C0C0C0"/>
            <w:hideMark/>
          </w:tcPr>
          <w:p w14:paraId="41E13AB5" w14:textId="77777777" w:rsidR="009D13B9" w:rsidRDefault="009D13B9" w:rsidP="00A42DAE">
            <w:pPr>
              <w:pStyle w:val="TAH"/>
              <w:rPr>
                <w:lang w:eastAsia="zh-CN"/>
              </w:rPr>
            </w:pPr>
            <w:r>
              <w:t>Section used</w:t>
            </w:r>
          </w:p>
        </w:tc>
        <w:tc>
          <w:tcPr>
            <w:tcW w:w="24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8961568" w14:textId="77777777" w:rsidR="009D13B9" w:rsidRDefault="009D13B9" w:rsidP="00A42DAE">
            <w:pPr>
              <w:pStyle w:val="TAH"/>
              <w:rPr>
                <w:lang w:eastAsia="en-GB"/>
              </w:rPr>
            </w:pPr>
            <w:r>
              <w:t>Description</w:t>
            </w:r>
          </w:p>
        </w:tc>
      </w:tr>
      <w:tr w:rsidR="009D13B9" w14:paraId="39B8DDAC" w14:textId="77777777" w:rsidTr="00DD424E">
        <w:tc>
          <w:tcPr>
            <w:tcW w:w="2095" w:type="pct"/>
            <w:tcBorders>
              <w:top w:val="single" w:sz="4" w:space="0" w:color="auto"/>
              <w:left w:val="single" w:sz="4" w:space="0" w:color="auto"/>
              <w:bottom w:val="single" w:sz="4" w:space="0" w:color="auto"/>
              <w:right w:val="single" w:sz="4" w:space="0" w:color="auto"/>
            </w:tcBorders>
          </w:tcPr>
          <w:p w14:paraId="56A30EF8" w14:textId="77777777" w:rsidR="009D13B9" w:rsidRPr="00C8352D" w:rsidRDefault="009D13B9" w:rsidP="00A42DAE">
            <w:pPr>
              <w:pStyle w:val="TAL"/>
              <w:jc w:val="center"/>
            </w:pPr>
            <w:r>
              <w:t>vnd.3gpp.seal-network-resource-info+cbor;modeltype=qos-session</w:t>
            </w:r>
          </w:p>
        </w:tc>
        <w:tc>
          <w:tcPr>
            <w:tcW w:w="482" w:type="pct"/>
            <w:tcBorders>
              <w:top w:val="single" w:sz="4" w:space="0" w:color="auto"/>
              <w:left w:val="single" w:sz="4" w:space="0" w:color="auto"/>
              <w:bottom w:val="single" w:sz="4" w:space="0" w:color="auto"/>
              <w:right w:val="single" w:sz="4" w:space="0" w:color="auto"/>
            </w:tcBorders>
          </w:tcPr>
          <w:p w14:paraId="48822000" w14:textId="77777777" w:rsidR="009D13B9" w:rsidRPr="00C8352D" w:rsidRDefault="009D13B9" w:rsidP="00A42DAE">
            <w:pPr>
              <w:pStyle w:val="TAL"/>
              <w:jc w:val="center"/>
            </w:pPr>
            <w:r>
              <w:t>6.2.4.2.3</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8D05" w14:textId="77777777" w:rsidR="009D13B9" w:rsidRPr="00C8352D" w:rsidRDefault="009D13B9" w:rsidP="00A42DAE">
            <w:pPr>
              <w:pStyle w:val="TAL"/>
            </w:pPr>
            <w:r w:rsidRPr="00C8352D">
              <w:t xml:space="preserve">The media type and parameter </w:t>
            </w:r>
            <w:r w:rsidRPr="00826514">
              <w:rPr>
                <w:lang w:val="en-US"/>
              </w:rPr>
              <w:t xml:space="preserve">for </w:t>
            </w:r>
            <w:r w:rsidRPr="00B35374">
              <w:rPr>
                <w:lang w:val="en-US"/>
              </w:rPr>
              <w:t xml:space="preserve">a </w:t>
            </w:r>
            <w:r>
              <w:rPr>
                <w:lang w:val="en-US"/>
              </w:rPr>
              <w:t>QoS session</w:t>
            </w:r>
            <w:r w:rsidRPr="00C8352D">
              <w:t>.</w:t>
            </w:r>
          </w:p>
        </w:tc>
      </w:tr>
      <w:tr w:rsidR="009D13B9" w14:paraId="54558D18" w14:textId="77777777" w:rsidTr="00DD424E">
        <w:tc>
          <w:tcPr>
            <w:tcW w:w="2095" w:type="pct"/>
            <w:tcBorders>
              <w:top w:val="single" w:sz="4" w:space="0" w:color="auto"/>
              <w:left w:val="single" w:sz="4" w:space="0" w:color="auto"/>
              <w:bottom w:val="single" w:sz="4" w:space="0" w:color="auto"/>
              <w:right w:val="single" w:sz="4" w:space="0" w:color="auto"/>
            </w:tcBorders>
          </w:tcPr>
          <w:p w14:paraId="041CD5B2" w14:textId="77777777" w:rsidR="009D13B9" w:rsidRPr="00C8352D" w:rsidRDefault="009D13B9" w:rsidP="00A42DAE">
            <w:pPr>
              <w:pStyle w:val="TAL"/>
              <w:jc w:val="center"/>
            </w:pPr>
            <w:r>
              <w:t>vnd.3gpp.seal-network-resource-info+cbor;modeltype=session-participant</w:t>
            </w:r>
          </w:p>
        </w:tc>
        <w:tc>
          <w:tcPr>
            <w:tcW w:w="482" w:type="pct"/>
            <w:tcBorders>
              <w:top w:val="single" w:sz="4" w:space="0" w:color="auto"/>
              <w:left w:val="single" w:sz="4" w:space="0" w:color="auto"/>
              <w:bottom w:val="single" w:sz="4" w:space="0" w:color="auto"/>
              <w:right w:val="single" w:sz="4" w:space="0" w:color="auto"/>
            </w:tcBorders>
          </w:tcPr>
          <w:p w14:paraId="613EC8B5" w14:textId="77777777" w:rsidR="009D13B9" w:rsidRPr="00C8352D" w:rsidRDefault="009D13B9" w:rsidP="00A42DAE">
            <w:pPr>
              <w:pStyle w:val="TAL"/>
              <w:jc w:val="center"/>
            </w:pPr>
            <w:r>
              <w:t>6.2.4.3.3</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A6B0" w14:textId="77777777" w:rsidR="009D13B9" w:rsidRPr="00C8352D" w:rsidRDefault="009D13B9" w:rsidP="00A42DAE">
            <w:pPr>
              <w:pStyle w:val="TAL"/>
            </w:pPr>
            <w:r w:rsidRPr="00C8352D">
              <w:t>The media type and parameter</w:t>
            </w:r>
            <w:r>
              <w:t xml:space="preserve"> for </w:t>
            </w:r>
            <w:r w:rsidRPr="00B35374">
              <w:rPr>
                <w:lang w:val="en-US"/>
              </w:rPr>
              <w:t xml:space="preserve">a </w:t>
            </w:r>
            <w:r>
              <w:rPr>
                <w:lang w:val="en-US"/>
              </w:rPr>
              <w:t>QoS session participant information</w:t>
            </w:r>
            <w:r w:rsidRPr="00C8352D">
              <w:t>.</w:t>
            </w:r>
          </w:p>
        </w:tc>
      </w:tr>
      <w:tr w:rsidR="009D13B9" w14:paraId="3EC4F470" w14:textId="77777777" w:rsidTr="00DD424E">
        <w:tc>
          <w:tcPr>
            <w:tcW w:w="2095" w:type="pct"/>
            <w:tcBorders>
              <w:top w:val="single" w:sz="4" w:space="0" w:color="auto"/>
              <w:left w:val="single" w:sz="4" w:space="0" w:color="auto"/>
              <w:bottom w:val="single" w:sz="4" w:space="0" w:color="auto"/>
              <w:right w:val="single" w:sz="4" w:space="0" w:color="auto"/>
            </w:tcBorders>
          </w:tcPr>
          <w:p w14:paraId="7112C5C8" w14:textId="77777777" w:rsidR="009D13B9" w:rsidRPr="00C8352D" w:rsidRDefault="009D13B9" w:rsidP="00A42DAE">
            <w:pPr>
              <w:pStyle w:val="TAL"/>
              <w:jc w:val="center"/>
            </w:pPr>
            <w:r>
              <w:t>vnd.3gpp.seal-network-resource-info+cbor;modeltype=mbms-resource-config</w:t>
            </w:r>
          </w:p>
        </w:tc>
        <w:tc>
          <w:tcPr>
            <w:tcW w:w="482" w:type="pct"/>
            <w:tcBorders>
              <w:top w:val="single" w:sz="4" w:space="0" w:color="auto"/>
              <w:left w:val="single" w:sz="4" w:space="0" w:color="auto"/>
              <w:bottom w:val="single" w:sz="4" w:space="0" w:color="auto"/>
              <w:right w:val="single" w:sz="4" w:space="0" w:color="auto"/>
            </w:tcBorders>
          </w:tcPr>
          <w:p w14:paraId="783A715B" w14:textId="77777777" w:rsidR="009D13B9" w:rsidRPr="00C8352D" w:rsidRDefault="009D13B9" w:rsidP="00A42DAE">
            <w:pPr>
              <w:pStyle w:val="TAL"/>
              <w:jc w:val="center"/>
            </w:pPr>
            <w:r>
              <w:t>6.2.3.2.4, 6.2.3.3.1, 6.2.3.3.4.1, 6.2.3.6.4, 6.2.3.10.1</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98E1" w14:textId="77777777" w:rsidR="009D13B9" w:rsidRPr="00C8352D" w:rsidRDefault="009D13B9" w:rsidP="00A42DAE">
            <w:pPr>
              <w:pStyle w:val="TAL"/>
            </w:pPr>
            <w:r>
              <w:rPr>
                <w:lang w:val="en-US"/>
              </w:rPr>
              <w:t xml:space="preserve">The media type and parameter </w:t>
            </w:r>
            <w:r w:rsidRPr="00826514">
              <w:rPr>
                <w:lang w:val="en-US"/>
              </w:rPr>
              <w:t xml:space="preserve">for </w:t>
            </w:r>
            <w:r w:rsidRPr="00B35374">
              <w:rPr>
                <w:lang w:val="en-US"/>
              </w:rPr>
              <w:t>a</w:t>
            </w:r>
            <w:r>
              <w:rPr>
                <w:lang w:val="en-US"/>
              </w:rPr>
              <w:t>n</w:t>
            </w:r>
            <w:r w:rsidRPr="00B35374">
              <w:rPr>
                <w:lang w:val="en-US"/>
              </w:rPr>
              <w:t xml:space="preserve"> </w:t>
            </w:r>
            <w:r>
              <w:rPr>
                <w:lang w:val="en-US"/>
              </w:rPr>
              <w:t>MBMS resource configuration.</w:t>
            </w:r>
          </w:p>
        </w:tc>
      </w:tr>
      <w:tr w:rsidR="009D13B9" w14:paraId="3B44F3CB" w14:textId="77777777" w:rsidTr="00DD424E">
        <w:tc>
          <w:tcPr>
            <w:tcW w:w="2095" w:type="pct"/>
            <w:tcBorders>
              <w:top w:val="single" w:sz="4" w:space="0" w:color="auto"/>
              <w:left w:val="single" w:sz="4" w:space="0" w:color="auto"/>
              <w:bottom w:val="single" w:sz="4" w:space="0" w:color="auto"/>
              <w:right w:val="single" w:sz="4" w:space="0" w:color="auto"/>
            </w:tcBorders>
          </w:tcPr>
          <w:p w14:paraId="24E23A8A" w14:textId="77777777" w:rsidR="009D13B9" w:rsidRPr="00C8352D" w:rsidRDefault="009D13B9" w:rsidP="00A42DAE">
            <w:pPr>
              <w:pStyle w:val="TAL"/>
              <w:jc w:val="center"/>
            </w:pPr>
            <w:r>
              <w:t>vnd.3gpp.seal-network-resource-info+cbor;modeltype=mbms-resource-state</w:t>
            </w:r>
          </w:p>
        </w:tc>
        <w:tc>
          <w:tcPr>
            <w:tcW w:w="482" w:type="pct"/>
            <w:tcBorders>
              <w:top w:val="single" w:sz="4" w:space="0" w:color="auto"/>
              <w:left w:val="single" w:sz="4" w:space="0" w:color="auto"/>
              <w:bottom w:val="single" w:sz="4" w:space="0" w:color="auto"/>
              <w:right w:val="single" w:sz="4" w:space="0" w:color="auto"/>
            </w:tcBorders>
          </w:tcPr>
          <w:p w14:paraId="15EC8F69" w14:textId="77777777" w:rsidR="009D13B9" w:rsidRDefault="009D13B9" w:rsidP="00A42DAE">
            <w:pPr>
              <w:pStyle w:val="TAL"/>
              <w:jc w:val="center"/>
            </w:pPr>
            <w:r>
              <w:t>6.2.3.4.3, 6.2.3.6.3</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695D" w14:textId="77777777" w:rsidR="009D13B9" w:rsidRPr="00C8352D" w:rsidRDefault="009D13B9" w:rsidP="00A42DAE">
            <w:pPr>
              <w:pStyle w:val="TAL"/>
            </w:pPr>
            <w:r>
              <w:rPr>
                <w:lang w:val="en-US"/>
              </w:rPr>
              <w:t xml:space="preserve">The media type and parameter </w:t>
            </w:r>
            <w:r w:rsidRPr="00826514">
              <w:rPr>
                <w:lang w:val="en-US"/>
              </w:rPr>
              <w:t>for a</w:t>
            </w:r>
            <w:r>
              <w:rPr>
                <w:lang w:val="en-US"/>
              </w:rPr>
              <w:t>n MBMS resource state</w:t>
            </w:r>
            <w:r w:rsidRPr="00C8352D">
              <w:t>.</w:t>
            </w:r>
          </w:p>
        </w:tc>
      </w:tr>
      <w:tr w:rsidR="00DD424E" w14:paraId="3F66A8CB" w14:textId="77777777" w:rsidTr="00DD424E">
        <w:tc>
          <w:tcPr>
            <w:tcW w:w="2095" w:type="pct"/>
            <w:tcBorders>
              <w:top w:val="single" w:sz="4" w:space="0" w:color="auto"/>
              <w:left w:val="single" w:sz="4" w:space="0" w:color="auto"/>
              <w:bottom w:val="single" w:sz="4" w:space="0" w:color="auto"/>
              <w:right w:val="single" w:sz="4" w:space="0" w:color="auto"/>
            </w:tcBorders>
          </w:tcPr>
          <w:p w14:paraId="1CFEBEF7" w14:textId="620E91E4" w:rsidR="00DD424E" w:rsidRDefault="00DD424E" w:rsidP="00DD424E">
            <w:pPr>
              <w:pStyle w:val="TAL"/>
              <w:jc w:val="center"/>
            </w:pPr>
            <w:r>
              <w:t>vnd.3gpp.seal-network-resource-info+cbor;modeltype=mbs-resource-config</w:t>
            </w:r>
          </w:p>
        </w:tc>
        <w:tc>
          <w:tcPr>
            <w:tcW w:w="482" w:type="pct"/>
            <w:tcBorders>
              <w:top w:val="single" w:sz="4" w:space="0" w:color="auto"/>
              <w:left w:val="single" w:sz="4" w:space="0" w:color="auto"/>
              <w:bottom w:val="single" w:sz="4" w:space="0" w:color="auto"/>
              <w:right w:val="single" w:sz="4" w:space="0" w:color="auto"/>
            </w:tcBorders>
          </w:tcPr>
          <w:p w14:paraId="73F0B8EF" w14:textId="63FFBF27" w:rsidR="00DD424E" w:rsidRDefault="00DD424E" w:rsidP="00DD424E">
            <w:pPr>
              <w:pStyle w:val="TAL"/>
              <w:jc w:val="center"/>
            </w:pPr>
            <w:r>
              <w:t>6.1.3.10.1, 6.2.3.10.4.1, 6.2.3.10.4.2</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934B" w14:textId="65552783" w:rsidR="00DD424E" w:rsidRDefault="00DD424E" w:rsidP="00DD424E">
            <w:pPr>
              <w:pStyle w:val="TAL"/>
              <w:rPr>
                <w:lang w:val="en-US"/>
              </w:rPr>
            </w:pPr>
            <w:r>
              <w:rPr>
                <w:lang w:val="en-US"/>
              </w:rPr>
              <w:t xml:space="preserve">The media type and parameter </w:t>
            </w:r>
            <w:r w:rsidRPr="00826514">
              <w:rPr>
                <w:lang w:val="en-US"/>
              </w:rPr>
              <w:t xml:space="preserve">for </w:t>
            </w:r>
            <w:r w:rsidRPr="00B35374">
              <w:rPr>
                <w:lang w:val="en-US"/>
              </w:rPr>
              <w:t>a</w:t>
            </w:r>
            <w:r>
              <w:rPr>
                <w:lang w:val="en-US"/>
              </w:rPr>
              <w:t>n</w:t>
            </w:r>
            <w:r w:rsidRPr="00B35374">
              <w:rPr>
                <w:lang w:val="en-US"/>
              </w:rPr>
              <w:t xml:space="preserve"> </w:t>
            </w:r>
            <w:r>
              <w:rPr>
                <w:lang w:val="en-US"/>
              </w:rPr>
              <w:t>MBS resource configuration.</w:t>
            </w:r>
          </w:p>
        </w:tc>
      </w:tr>
      <w:tr w:rsidR="00DD424E" w14:paraId="64FC37D4" w14:textId="77777777" w:rsidTr="00DD424E">
        <w:tc>
          <w:tcPr>
            <w:tcW w:w="2095" w:type="pct"/>
            <w:tcBorders>
              <w:top w:val="single" w:sz="4" w:space="0" w:color="auto"/>
              <w:left w:val="single" w:sz="4" w:space="0" w:color="auto"/>
              <w:bottom w:val="single" w:sz="4" w:space="0" w:color="auto"/>
              <w:right w:val="single" w:sz="4" w:space="0" w:color="auto"/>
            </w:tcBorders>
          </w:tcPr>
          <w:p w14:paraId="07C0F5B9" w14:textId="0ED9BF75" w:rsidR="00DD424E" w:rsidRDefault="00DD424E" w:rsidP="00DD424E">
            <w:pPr>
              <w:pStyle w:val="TAL"/>
              <w:jc w:val="center"/>
            </w:pPr>
            <w:r>
              <w:t>vnd.3gpp.seal-network-resource-info+cbor;modeltype=mbs-resource-state</w:t>
            </w:r>
          </w:p>
        </w:tc>
        <w:tc>
          <w:tcPr>
            <w:tcW w:w="482" w:type="pct"/>
            <w:tcBorders>
              <w:top w:val="single" w:sz="4" w:space="0" w:color="auto"/>
              <w:left w:val="single" w:sz="4" w:space="0" w:color="auto"/>
              <w:bottom w:val="single" w:sz="4" w:space="0" w:color="auto"/>
              <w:right w:val="single" w:sz="4" w:space="0" w:color="auto"/>
            </w:tcBorders>
          </w:tcPr>
          <w:p w14:paraId="109F7BB3" w14:textId="5292B070" w:rsidR="00DD424E" w:rsidRDefault="00DD424E" w:rsidP="00DD424E">
            <w:pPr>
              <w:pStyle w:val="TAL"/>
              <w:jc w:val="center"/>
            </w:pPr>
            <w:r w:rsidRPr="00004F96">
              <w:t>6.2.3.</w:t>
            </w:r>
            <w:r>
              <w:t>11</w:t>
            </w:r>
            <w:r w:rsidRPr="00004F96">
              <w:t>.</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2C10" w14:textId="608796B9" w:rsidR="00DD424E" w:rsidRDefault="00DD424E" w:rsidP="00DD424E">
            <w:pPr>
              <w:pStyle w:val="TAL"/>
              <w:rPr>
                <w:lang w:val="en-US"/>
              </w:rPr>
            </w:pPr>
            <w:r>
              <w:rPr>
                <w:lang w:val="en-US"/>
              </w:rPr>
              <w:t xml:space="preserve">The media type and parameter </w:t>
            </w:r>
            <w:r w:rsidRPr="00826514">
              <w:rPr>
                <w:lang w:val="en-US"/>
              </w:rPr>
              <w:t>for a</w:t>
            </w:r>
            <w:r>
              <w:rPr>
                <w:lang w:val="en-US"/>
              </w:rPr>
              <w:t>n MBS resource state</w:t>
            </w:r>
            <w:r w:rsidRPr="00C8352D">
              <w:t>.</w:t>
            </w:r>
          </w:p>
        </w:tc>
      </w:tr>
    </w:tbl>
    <w:p w14:paraId="5F4998DF" w14:textId="77777777" w:rsidR="009D13B9" w:rsidRDefault="009D13B9" w:rsidP="009D13B9">
      <w:pPr>
        <w:rPr>
          <w:lang w:eastAsia="en-GB"/>
        </w:rPr>
      </w:pPr>
    </w:p>
    <w:p w14:paraId="257A92F5" w14:textId="77777777" w:rsidR="009D13B9" w:rsidRPr="00826514" w:rsidRDefault="009D13B9" w:rsidP="009D13B9">
      <w:pPr>
        <w:pStyle w:val="Heading3"/>
        <w:rPr>
          <w:noProof/>
        </w:rPr>
      </w:pPr>
      <w:bookmarkStart w:id="994" w:name="_CRA_4_3"/>
      <w:bookmarkStart w:id="995" w:name="_Toc189574652"/>
      <w:bookmarkStart w:id="996" w:name="_Toc218596293"/>
      <w:bookmarkEnd w:id="994"/>
      <w:r>
        <w:rPr>
          <w:noProof/>
        </w:rPr>
        <w:lastRenderedPageBreak/>
        <w:t>A.4</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995"/>
      <w:r w:rsidRPr="00A93A02">
        <w:t>vnd.3gpp.seal-</w:t>
      </w:r>
      <w:r>
        <w:t>location-info+cbor</w:t>
      </w:r>
      <w:bookmarkEnd w:id="996"/>
    </w:p>
    <w:p w14:paraId="6A6482B7" w14:textId="77777777" w:rsidR="009D13B9" w:rsidRPr="00826514" w:rsidRDefault="009D13B9" w:rsidP="009D13B9">
      <w:r w:rsidRPr="00826514">
        <w:t>Type name: application</w:t>
      </w:r>
    </w:p>
    <w:p w14:paraId="2CF78BC9" w14:textId="77777777" w:rsidR="009D13B9" w:rsidRPr="00826514" w:rsidRDefault="009D13B9" w:rsidP="009D13B9">
      <w:r w:rsidRPr="00826514">
        <w:t xml:space="preserve">Subtype name: </w:t>
      </w:r>
      <w:r>
        <w:t>vnd.3gpp.seal-network-resource-info+cbor</w:t>
      </w:r>
    </w:p>
    <w:p w14:paraId="2FBA67AD" w14:textId="77777777" w:rsidR="009D13B9" w:rsidRPr="00826514" w:rsidRDefault="009D13B9" w:rsidP="009D13B9">
      <w:r w:rsidRPr="00826514">
        <w:t>Required parameters: none</w:t>
      </w:r>
    </w:p>
    <w:p w14:paraId="1D282088" w14:textId="77777777" w:rsidR="009D13B9" w:rsidRDefault="009D13B9" w:rsidP="009D13B9">
      <w:r w:rsidRPr="00826514">
        <w:t xml:space="preserve">Optional parameters: </w:t>
      </w:r>
      <w:r>
        <w:t>modeltype.</w:t>
      </w:r>
    </w:p>
    <w:p w14:paraId="2774BC3A" w14:textId="77777777" w:rsidR="009D13B9" w:rsidRPr="00826514" w:rsidRDefault="009D13B9" w:rsidP="009D13B9">
      <w:r>
        <w:t xml:space="preserve">The </w:t>
      </w:r>
      <w:r w:rsidRPr="00826514">
        <w:t>"</w:t>
      </w:r>
      <w:r>
        <w:t>modetype</w:t>
      </w:r>
      <w:r w:rsidRPr="00826514">
        <w:t>"</w:t>
      </w:r>
      <w:r>
        <w:t xml:space="preserve"> parameter identifies a specific data type, e.g, </w:t>
      </w:r>
      <w:r w:rsidRPr="00826514">
        <w:t>"</w:t>
      </w:r>
      <w:r>
        <w:t>vnd.3gpp.seal-network-resource-info+cbor;modeltype=qos-session</w:t>
      </w:r>
      <w:r w:rsidRPr="00826514">
        <w:t>"</w:t>
      </w:r>
      <w:r>
        <w:t xml:space="preserve"> where </w:t>
      </w:r>
      <w:r w:rsidRPr="00826514">
        <w:t>"</w:t>
      </w:r>
      <w:r>
        <w:t>quo-session</w:t>
      </w:r>
      <w:r w:rsidRPr="00826514">
        <w:t>"</w:t>
      </w:r>
      <w:r>
        <w:t xml:space="preserve"> indicates the "QoSSession" data type in 3GPP TS 24.548 clause A.2.1.3.2.2.</w:t>
      </w:r>
    </w:p>
    <w:p w14:paraId="4465C719" w14:textId="77777777" w:rsidR="009D13B9" w:rsidRPr="00826514" w:rsidRDefault="009D13B9" w:rsidP="009D13B9">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24.548 clause A.2 and A.3 </w:t>
      </w:r>
      <w:r w:rsidRPr="00826514">
        <w:t>for details.</w:t>
      </w:r>
      <w:r>
        <w:t xml:space="preserve"> Clause A.4 provides the media type structure and definition.</w:t>
      </w:r>
    </w:p>
    <w:p w14:paraId="0F93F59B" w14:textId="77777777" w:rsidR="009D13B9" w:rsidRPr="00826514" w:rsidRDefault="009D13B9" w:rsidP="009D13B9">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3A4207E3" w14:textId="77777777" w:rsidR="009D13B9" w:rsidRPr="00826514" w:rsidRDefault="009D13B9" w:rsidP="009D13B9">
      <w:r w:rsidRPr="00826514">
        <w:t>Interoperability considerations: Applications must ignore any key-value pairs that they do not understand. This allows backwards-compatible extensions to this specification.</w:t>
      </w:r>
    </w:p>
    <w:p w14:paraId="12355B5F" w14:textId="77777777" w:rsidR="009D13B9" w:rsidRPr="00826514" w:rsidRDefault="009D13B9" w:rsidP="009D13B9">
      <w:r w:rsidRPr="00826514">
        <w:t>Published specification: 3GPP TS 24.54</w:t>
      </w:r>
      <w:r>
        <w:t>8</w:t>
      </w:r>
      <w:r w:rsidRPr="00826514">
        <w:t xml:space="preserve"> "</w:t>
      </w:r>
      <w:r w:rsidRPr="00951776">
        <w:t xml:space="preserve">Network Resource Management </w:t>
      </w:r>
      <w:r w:rsidRPr="00916B49">
        <w:t>- Service Enabler Architecture Layer for Verticals (SEAL); Protocol specificatio</w:t>
      </w:r>
      <w:r w:rsidRPr="00826514">
        <w:t xml:space="preserve">", </w:t>
      </w:r>
      <w:r w:rsidRPr="00826514">
        <w:rPr>
          <w:rFonts w:eastAsia="PMingLiU"/>
        </w:rPr>
        <w:t>available via http://www.3gpp.org/specs/numbering.htm</w:t>
      </w:r>
      <w:r w:rsidRPr="00826514">
        <w:t>.</w:t>
      </w:r>
    </w:p>
    <w:p w14:paraId="23FEFF10" w14:textId="77777777" w:rsidR="009D13B9" w:rsidRPr="00826514" w:rsidRDefault="009D13B9" w:rsidP="009D13B9">
      <w:r w:rsidRPr="00826514">
        <w:t xml:space="preserve">Applications that use this media type: </w:t>
      </w:r>
      <w:r w:rsidRPr="00826514">
        <w:rPr>
          <w:rFonts w:eastAsia="PMingLiU"/>
        </w:rPr>
        <w:t xml:space="preserve">Applications supporting the SEAL </w:t>
      </w:r>
      <w:r>
        <w:rPr>
          <w:lang w:val="en-US" w:eastAsia="zh-CN"/>
        </w:rPr>
        <w:t>network resource</w:t>
      </w:r>
      <w:r w:rsidRPr="00826514">
        <w:rPr>
          <w:lang w:val="en-US" w:eastAsia="zh-CN"/>
        </w:rPr>
        <w:t xml:space="preserve"> </w:t>
      </w:r>
      <w:r w:rsidRPr="00826514">
        <w:rPr>
          <w:rFonts w:eastAsia="PMingLiU"/>
        </w:rPr>
        <w:t>management procedures as described in the published specification</w:t>
      </w:r>
      <w:r w:rsidRPr="00826514">
        <w:t>.</w:t>
      </w:r>
    </w:p>
    <w:p w14:paraId="088BE175" w14:textId="77777777" w:rsidR="009D13B9" w:rsidRPr="00826514" w:rsidRDefault="009D13B9" w:rsidP="009D13B9">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7954F468" w14:textId="77777777" w:rsidR="009D13B9" w:rsidRPr="00826514" w:rsidRDefault="009D13B9" w:rsidP="009D13B9">
      <w:r w:rsidRPr="00826514">
        <w:t>Additional information:</w:t>
      </w:r>
    </w:p>
    <w:p w14:paraId="4B312EBE" w14:textId="77777777" w:rsidR="009D13B9" w:rsidRPr="00826514" w:rsidRDefault="009D13B9" w:rsidP="009D13B9">
      <w:pPr>
        <w:ind w:firstLine="284"/>
      </w:pPr>
      <w:r w:rsidRPr="00826514">
        <w:t>Deprecated alias names for this type: N/A</w:t>
      </w:r>
    </w:p>
    <w:p w14:paraId="38DB1DB1" w14:textId="77777777" w:rsidR="009D13B9" w:rsidRPr="00826514" w:rsidRDefault="009D13B9" w:rsidP="009D13B9">
      <w:pPr>
        <w:ind w:firstLine="284"/>
      </w:pPr>
      <w:r w:rsidRPr="00826514">
        <w:t>Magic number(s): N/A</w:t>
      </w:r>
    </w:p>
    <w:p w14:paraId="490EF401" w14:textId="77777777" w:rsidR="009D13B9" w:rsidRPr="00826514" w:rsidRDefault="009D13B9" w:rsidP="009D13B9">
      <w:pPr>
        <w:ind w:firstLine="284"/>
      </w:pPr>
      <w:r w:rsidRPr="00826514">
        <w:t>File extension(s): none</w:t>
      </w:r>
    </w:p>
    <w:p w14:paraId="5DB3A8FF" w14:textId="77777777" w:rsidR="009D13B9" w:rsidRPr="00826514" w:rsidRDefault="009D13B9" w:rsidP="009D13B9">
      <w:pPr>
        <w:ind w:firstLine="284"/>
      </w:pPr>
      <w:r w:rsidRPr="00826514">
        <w:t>Macintosh file type code(s): none</w:t>
      </w:r>
    </w:p>
    <w:p w14:paraId="50672849" w14:textId="77777777" w:rsidR="009D13B9" w:rsidRPr="00826514" w:rsidRDefault="009D13B9" w:rsidP="009D13B9">
      <w:r w:rsidRPr="00826514">
        <w:t>Person &amp; email address to contact for further information: &lt;MCC name&gt;, &lt;MCC email address&gt;</w:t>
      </w:r>
    </w:p>
    <w:p w14:paraId="208156B5" w14:textId="77777777" w:rsidR="009D13B9" w:rsidRPr="00826514" w:rsidRDefault="009D13B9" w:rsidP="009D13B9">
      <w:r w:rsidRPr="00826514">
        <w:t>Intended usage: COMMON</w:t>
      </w:r>
    </w:p>
    <w:p w14:paraId="1CE81D98" w14:textId="77777777" w:rsidR="009D13B9" w:rsidRPr="00826514" w:rsidRDefault="009D13B9" w:rsidP="009D13B9">
      <w:r w:rsidRPr="00826514">
        <w:t>Restrictions on usage: None</w:t>
      </w:r>
    </w:p>
    <w:p w14:paraId="0FC420C5" w14:textId="77777777" w:rsidR="009D13B9" w:rsidRPr="00826514" w:rsidRDefault="009D13B9" w:rsidP="009D13B9">
      <w:r w:rsidRPr="00826514">
        <w:t>Author: 3GPP CT1 Working Group/3GPP_TSG_CT_WG1@LIST.ETSI.ORG</w:t>
      </w:r>
    </w:p>
    <w:p w14:paraId="033106EE" w14:textId="5624AD66" w:rsidR="00200F2A" w:rsidRPr="00200F2A" w:rsidRDefault="009D13B9" w:rsidP="00200F2A">
      <w:r w:rsidRPr="00826514">
        <w:t>Change controller: &lt;MCC name&gt;/&lt;MCC email address&gt;</w:t>
      </w:r>
    </w:p>
    <w:p w14:paraId="6205D833" w14:textId="2CA7A750" w:rsidR="00536F63" w:rsidRPr="00004F96" w:rsidRDefault="00536F63" w:rsidP="00536F63">
      <w:pPr>
        <w:pStyle w:val="Heading8"/>
      </w:pPr>
      <w:bookmarkStart w:id="997" w:name="_CRAnnexBinformative"/>
      <w:bookmarkStart w:id="998" w:name="_Toc218596294"/>
      <w:bookmarkEnd w:id="997"/>
      <w:r w:rsidRPr="00004F96">
        <w:lastRenderedPageBreak/>
        <w:t xml:space="preserve">Annex </w:t>
      </w:r>
      <w:r w:rsidR="004D5A8F">
        <w:t>B</w:t>
      </w:r>
      <w:r w:rsidRPr="00004F96">
        <w:t xml:space="preserve"> (informative):</w:t>
      </w:r>
      <w:r w:rsidRPr="00004F96">
        <w:br/>
        <w:t>Change history</w:t>
      </w:r>
      <w:bookmarkStart w:id="999" w:name="historyclause"/>
      <w:bookmarkEnd w:id="998"/>
      <w:bookmarkEnd w:id="999"/>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lastRenderedPageBreak/>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9F4C99" w:rsidRDefault="00A51728" w:rsidP="006F0F78">
            <w:pPr>
              <w:pStyle w:val="TAC"/>
              <w:rPr>
                <w:rFonts w:cs="Arial"/>
                <w:sz w:val="16"/>
                <w:szCs w:val="16"/>
              </w:rPr>
            </w:pPr>
            <w:r w:rsidRPr="009F4C99">
              <w:rPr>
                <w:rFonts w:cs="Arial"/>
                <w:sz w:val="16"/>
                <w:szCs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3B0829" w:rsidRDefault="00096FEB" w:rsidP="003B0829">
            <w:pPr>
              <w:pStyle w:val="TAC"/>
              <w:rPr>
                <w:rFonts w:cs="Arial"/>
                <w:sz w:val="16"/>
                <w:szCs w:val="16"/>
                <w:lang w:eastAsia="en-GB"/>
              </w:rPr>
            </w:pPr>
            <w:hyperlink r:id="rId20" w:history="1">
              <w:r w:rsidRPr="003B0829">
                <w:rPr>
                  <w:rStyle w:val="Hyperlink"/>
                  <w:rFonts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8176F8" w:rsidRPr="006440DC" w14:paraId="32FFDA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241F2A" w14:textId="1C77D5B6" w:rsidR="008176F8" w:rsidRPr="006440DC" w:rsidRDefault="008176F8"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C6D0B" w14:textId="3C4E786A" w:rsidR="008176F8" w:rsidRPr="006440DC" w:rsidRDefault="008176F8"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01037" w14:textId="7B4F882C" w:rsidR="008176F8" w:rsidRPr="003B0829" w:rsidRDefault="008176F8" w:rsidP="003B0829">
            <w:pPr>
              <w:pStyle w:val="TAC"/>
              <w:rPr>
                <w:rFonts w:cs="Arial"/>
                <w:sz w:val="16"/>
                <w:szCs w:val="16"/>
                <w:lang w:eastAsia="en-GB"/>
              </w:rPr>
            </w:pPr>
            <w:hyperlink r:id="rId21" w:history="1">
              <w:r w:rsidRPr="003B0829">
                <w:rPr>
                  <w:rStyle w:val="Hyperlink"/>
                  <w:rFonts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B0A4A" w14:textId="50B15B58" w:rsidR="008176F8" w:rsidRPr="006440DC" w:rsidRDefault="008176F8" w:rsidP="006F0F78">
            <w:pPr>
              <w:pStyle w:val="TAL"/>
              <w:rPr>
                <w:rFonts w:cs="Arial"/>
                <w:sz w:val="16"/>
                <w:szCs w:val="16"/>
              </w:rPr>
            </w:pPr>
            <w:r w:rsidRPr="006440DC">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6798C" w14:textId="02B12001" w:rsidR="008176F8" w:rsidRPr="006440DC" w:rsidRDefault="008176F8" w:rsidP="006F0F78">
            <w:pPr>
              <w:pStyle w:val="TAR"/>
              <w:rPr>
                <w:rFonts w:cs="Arial"/>
                <w:sz w:val="16"/>
                <w:szCs w:val="16"/>
              </w:rPr>
            </w:pPr>
            <w:r w:rsidRPr="006440D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1C055" w14:textId="16A676F7" w:rsidR="008176F8" w:rsidRPr="006440DC" w:rsidRDefault="008176F8" w:rsidP="006F0F78">
            <w:pPr>
              <w:pStyle w:val="TAC"/>
              <w:rPr>
                <w:rFonts w:cs="Arial"/>
                <w:sz w:val="16"/>
                <w:szCs w:val="16"/>
              </w:rPr>
            </w:pPr>
            <w:r w:rsidRPr="006440D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C59DD" w14:textId="1901772F" w:rsidR="008176F8" w:rsidRPr="006440DC" w:rsidRDefault="008176F8" w:rsidP="006F0F78">
            <w:pPr>
              <w:pStyle w:val="TAL"/>
              <w:rPr>
                <w:rFonts w:cs="Arial"/>
                <w:snapToGrid w:val="0"/>
                <w:sz w:val="16"/>
                <w:szCs w:val="16"/>
              </w:rPr>
            </w:pPr>
            <w:r w:rsidRPr="006440DC">
              <w:rPr>
                <w:rFonts w:cs="Arial"/>
                <w:snapToGrid w:val="0"/>
                <w:sz w:val="16"/>
                <w:szCs w:val="16"/>
              </w:rPr>
              <w:t>Cleanup corrections of TS 24.548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05D16" w14:textId="7203A299" w:rsidR="008176F8" w:rsidRPr="006440DC" w:rsidRDefault="008176F8" w:rsidP="006F0F78">
            <w:pPr>
              <w:pStyle w:val="TAC"/>
              <w:rPr>
                <w:rFonts w:cs="Arial"/>
                <w:sz w:val="16"/>
                <w:szCs w:val="16"/>
              </w:rPr>
            </w:pPr>
            <w:r w:rsidRPr="006440DC">
              <w:rPr>
                <w:rFonts w:cs="Arial"/>
                <w:sz w:val="16"/>
                <w:szCs w:val="16"/>
              </w:rPr>
              <w:t>18.0.0</w:t>
            </w:r>
          </w:p>
        </w:tc>
      </w:tr>
      <w:tr w:rsidR="000474C2" w:rsidRPr="006440DC" w14:paraId="058B9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4C0BE9C" w14:textId="56CE02B1" w:rsidR="000474C2" w:rsidRPr="006440DC" w:rsidRDefault="000474C2"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D327F" w14:textId="045A193C" w:rsidR="000474C2" w:rsidRPr="006440DC" w:rsidRDefault="000474C2"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2B72" w14:textId="3125A0E7" w:rsidR="000474C2" w:rsidRPr="003B0829" w:rsidRDefault="000474C2" w:rsidP="003B0829">
            <w:pPr>
              <w:pStyle w:val="TAC"/>
              <w:rPr>
                <w:rFonts w:cs="Arial"/>
                <w:sz w:val="16"/>
                <w:szCs w:val="16"/>
                <w:lang w:eastAsia="en-GB"/>
              </w:rPr>
            </w:pPr>
            <w:hyperlink r:id="rId22" w:history="1">
              <w:r w:rsidRPr="003B0829">
                <w:rPr>
                  <w:rStyle w:val="Hyperlink"/>
                  <w:rFonts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A912D" w14:textId="053C0372" w:rsidR="000474C2" w:rsidRPr="006440DC" w:rsidRDefault="000474C2" w:rsidP="006F0F78">
            <w:pPr>
              <w:pStyle w:val="TAL"/>
              <w:rPr>
                <w:rFonts w:cs="Arial"/>
                <w:sz w:val="16"/>
                <w:szCs w:val="16"/>
              </w:rPr>
            </w:pPr>
            <w:r w:rsidRPr="006440DC">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403D" w14:textId="01B1C4E0" w:rsidR="000474C2" w:rsidRPr="006440DC" w:rsidRDefault="000474C2" w:rsidP="006F0F78">
            <w:pPr>
              <w:pStyle w:val="TAR"/>
              <w:rPr>
                <w:rFonts w:cs="Arial"/>
                <w:sz w:val="16"/>
                <w:szCs w:val="16"/>
              </w:rPr>
            </w:pPr>
            <w:r w:rsidRPr="006440D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D5CA5" w14:textId="13F23426" w:rsidR="000474C2" w:rsidRPr="006440DC" w:rsidRDefault="000474C2" w:rsidP="006F0F78">
            <w:pPr>
              <w:pStyle w:val="TAC"/>
              <w:rPr>
                <w:rFonts w:cs="Arial"/>
                <w:sz w:val="16"/>
                <w:szCs w:val="16"/>
              </w:rPr>
            </w:pPr>
            <w:r w:rsidRPr="006440DC">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802C7" w14:textId="4C61B3ED" w:rsidR="000474C2" w:rsidRPr="006440DC" w:rsidRDefault="000474C2" w:rsidP="006F0F78">
            <w:pPr>
              <w:pStyle w:val="TAL"/>
              <w:rPr>
                <w:rFonts w:cs="Arial"/>
                <w:snapToGrid w:val="0"/>
                <w:sz w:val="16"/>
                <w:szCs w:val="16"/>
              </w:rPr>
            </w:pPr>
            <w:r w:rsidRPr="006440DC">
              <w:rPr>
                <w:rFonts w:cs="Arial"/>
                <w:snapToGrid w:val="0"/>
                <w:sz w:val="16"/>
                <w:szCs w:val="16"/>
              </w:rPr>
              <w:t>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6827" w14:textId="4524DBFC" w:rsidR="000474C2" w:rsidRPr="006440DC" w:rsidRDefault="000474C2" w:rsidP="006F0F78">
            <w:pPr>
              <w:pStyle w:val="TAC"/>
              <w:rPr>
                <w:rFonts w:cs="Arial"/>
                <w:sz w:val="16"/>
                <w:szCs w:val="16"/>
              </w:rPr>
            </w:pPr>
            <w:r w:rsidRPr="006440DC">
              <w:rPr>
                <w:rFonts w:cs="Arial"/>
                <w:sz w:val="16"/>
                <w:szCs w:val="16"/>
              </w:rPr>
              <w:t>18.0.0</w:t>
            </w:r>
          </w:p>
        </w:tc>
      </w:tr>
      <w:tr w:rsidR="00AD01F2" w:rsidRPr="006440DC" w14:paraId="52C6ED3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B129300" w14:textId="588A2865" w:rsidR="00AD01F2" w:rsidRPr="006440DC" w:rsidRDefault="00AD01F2" w:rsidP="006F0F78">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58F8" w14:textId="15FB0A4A" w:rsidR="00AD01F2" w:rsidRPr="006440DC" w:rsidRDefault="00AD01F2" w:rsidP="006F0F78">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7E035" w14:textId="77777777" w:rsidR="00AD01F2" w:rsidRDefault="00AD01F2" w:rsidP="009F4C99">
            <w:pPr>
              <w:overflowPunct/>
              <w:autoSpaceDE/>
              <w:autoSpaceDN/>
              <w:adjustRightInd/>
              <w:spacing w:after="0"/>
              <w:jc w:val="center"/>
              <w:textAlignment w:val="auto"/>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1415A" w14:textId="77777777" w:rsidR="00AD01F2" w:rsidRPr="006440DC" w:rsidRDefault="00AD01F2"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4C2FA" w14:textId="77777777" w:rsidR="00AD01F2" w:rsidRPr="006440DC" w:rsidRDefault="00AD01F2"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F440" w14:textId="77777777" w:rsidR="00AD01F2" w:rsidRPr="006440DC" w:rsidRDefault="00AD01F2"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EDF72" w14:textId="5661CF4D" w:rsidR="00AD01F2" w:rsidRPr="006440DC" w:rsidRDefault="00AD01F2" w:rsidP="006F0F78">
            <w:pPr>
              <w:pStyle w:val="TAL"/>
              <w:rPr>
                <w:rFonts w:cs="Arial"/>
                <w:snapToGrid w:val="0"/>
                <w:sz w:val="16"/>
                <w:szCs w:val="16"/>
              </w:rPr>
            </w:pPr>
            <w:r>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EC1A0" w14:textId="08B51FAA" w:rsidR="00AD01F2" w:rsidRPr="006440DC" w:rsidRDefault="00AD01F2" w:rsidP="006F0F78">
            <w:pPr>
              <w:pStyle w:val="TAC"/>
              <w:rPr>
                <w:rFonts w:cs="Arial"/>
                <w:sz w:val="16"/>
                <w:szCs w:val="16"/>
              </w:rPr>
            </w:pPr>
            <w:r>
              <w:rPr>
                <w:rFonts w:cs="Arial"/>
                <w:sz w:val="16"/>
                <w:szCs w:val="16"/>
              </w:rPr>
              <w:t>18.0.1</w:t>
            </w:r>
          </w:p>
        </w:tc>
      </w:tr>
      <w:tr w:rsidR="00D40064" w:rsidRPr="006440DC" w14:paraId="2E53B5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2F0BB31" w14:textId="5C5BACC3" w:rsidR="00D40064" w:rsidRPr="00D40064" w:rsidRDefault="00D40064" w:rsidP="006F0F78">
            <w:pPr>
              <w:pStyle w:val="TAC"/>
              <w:rPr>
                <w:rFonts w:cs="Arial"/>
                <w:sz w:val="16"/>
                <w:szCs w:val="16"/>
              </w:rPr>
            </w:pPr>
            <w:r w:rsidRPr="00D40064">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A11E1" w14:textId="4352F183" w:rsidR="00D40064" w:rsidRPr="00D40064" w:rsidRDefault="00D40064" w:rsidP="006F0F78">
            <w:pPr>
              <w:pStyle w:val="TAC"/>
              <w:rPr>
                <w:rFonts w:cs="Arial"/>
                <w:sz w:val="16"/>
                <w:szCs w:val="16"/>
              </w:rPr>
            </w:pPr>
            <w:r w:rsidRPr="00D40064">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CBEBB" w14:textId="68D2C021" w:rsidR="00D40064" w:rsidRPr="003B0829" w:rsidRDefault="00D40064" w:rsidP="003B0829">
            <w:pPr>
              <w:pStyle w:val="TAC"/>
              <w:rPr>
                <w:sz w:val="16"/>
              </w:rPr>
            </w:pPr>
            <w:r w:rsidRPr="003B0829">
              <w:rPr>
                <w:sz w:val="16"/>
              </w:rPr>
              <w:t>CP-231242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DC52D" w14:textId="755E232C" w:rsidR="00D40064" w:rsidRPr="00D40064" w:rsidRDefault="00D40064" w:rsidP="006F0F78">
            <w:pPr>
              <w:pStyle w:val="TAL"/>
              <w:rPr>
                <w:rFonts w:cs="Arial"/>
                <w:sz w:val="16"/>
                <w:szCs w:val="16"/>
              </w:rPr>
            </w:pPr>
            <w:r w:rsidRPr="00D40064">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246DB" w14:textId="37783A6F" w:rsidR="00D40064" w:rsidRPr="00D40064" w:rsidRDefault="00D40064" w:rsidP="006F0F78">
            <w:pPr>
              <w:pStyle w:val="TAR"/>
              <w:rPr>
                <w:rFonts w:cs="Arial"/>
                <w:sz w:val="16"/>
                <w:szCs w:val="16"/>
              </w:rPr>
            </w:pPr>
            <w:r w:rsidRPr="00D4006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34F9" w14:textId="1A667A16" w:rsidR="00D40064" w:rsidRPr="00D40064" w:rsidRDefault="00D40064" w:rsidP="006F0F78">
            <w:pPr>
              <w:pStyle w:val="TAC"/>
              <w:rPr>
                <w:rFonts w:cs="Arial"/>
                <w:sz w:val="16"/>
                <w:szCs w:val="16"/>
              </w:rPr>
            </w:pPr>
            <w:r w:rsidRPr="00D4006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E0023" w14:textId="38EE5327" w:rsidR="00D40064" w:rsidRPr="00D40064" w:rsidRDefault="00D40064" w:rsidP="006F0F78">
            <w:pPr>
              <w:pStyle w:val="TAL"/>
              <w:rPr>
                <w:rFonts w:cs="Arial"/>
                <w:snapToGrid w:val="0"/>
                <w:sz w:val="16"/>
                <w:szCs w:val="16"/>
              </w:rPr>
            </w:pPr>
            <w:r w:rsidRPr="00D40064">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803B9" w14:textId="788ABE37" w:rsidR="00D40064" w:rsidRPr="00D40064" w:rsidRDefault="00D40064" w:rsidP="006F0F78">
            <w:pPr>
              <w:pStyle w:val="TAC"/>
              <w:rPr>
                <w:rFonts w:cs="Arial"/>
                <w:sz w:val="16"/>
                <w:szCs w:val="16"/>
              </w:rPr>
            </w:pPr>
            <w:r w:rsidRPr="00D40064">
              <w:rPr>
                <w:rFonts w:cs="Arial"/>
                <w:sz w:val="16"/>
                <w:szCs w:val="16"/>
              </w:rPr>
              <w:t>18.1.0</w:t>
            </w:r>
          </w:p>
        </w:tc>
      </w:tr>
      <w:tr w:rsidR="00FD40BA" w:rsidRPr="006440DC" w14:paraId="71EA381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C295C96" w14:textId="2684B954" w:rsidR="00FD40BA" w:rsidRPr="00D40064" w:rsidRDefault="003446E6"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1BDC9" w14:textId="4CC67FAA" w:rsidR="00FD40BA" w:rsidRPr="00D40064" w:rsidRDefault="003446E6"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A92F4" w14:textId="602BA4F0" w:rsidR="00FD40BA" w:rsidRPr="003B0829" w:rsidRDefault="000E2993" w:rsidP="003B0829">
            <w:pPr>
              <w:pStyle w:val="TAC"/>
              <w:rPr>
                <w:sz w:val="16"/>
                <w:szCs w:val="18"/>
                <w:lang w:eastAsia="en-GB"/>
              </w:rPr>
            </w:pPr>
            <w:r w:rsidRPr="003B0829">
              <w:rPr>
                <w:sz w:val="16"/>
                <w:szCs w:val="18"/>
              </w:rPr>
              <w:t>CP-233190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44055" w14:textId="761C86C7" w:rsidR="00FD40BA" w:rsidRPr="00D40064" w:rsidRDefault="003446E6" w:rsidP="006F0F7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4BE5E" w14:textId="3F6B8152" w:rsidR="00FD40BA" w:rsidRPr="00D40064" w:rsidRDefault="003446E6"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EC8D" w14:textId="1A4CF88A" w:rsidR="00FD40BA" w:rsidRPr="00D40064" w:rsidRDefault="003446E6"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8CE0" w14:textId="15E78021" w:rsidR="00FD40BA" w:rsidRPr="00D40064" w:rsidRDefault="003446E6" w:rsidP="006F0F78">
            <w:pPr>
              <w:pStyle w:val="TAL"/>
              <w:rPr>
                <w:rFonts w:cs="Arial"/>
                <w:snapToGrid w:val="0"/>
                <w:sz w:val="16"/>
                <w:szCs w:val="16"/>
              </w:rPr>
            </w:pPr>
            <w:r>
              <w:rPr>
                <w:rFonts w:cs="Arial"/>
                <w:snapToGrid w:val="0"/>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B5B4C" w14:textId="6D2B3C17" w:rsidR="00FD40BA" w:rsidRPr="00D40064" w:rsidRDefault="003446E6" w:rsidP="006F0F78">
            <w:pPr>
              <w:pStyle w:val="TAC"/>
              <w:rPr>
                <w:rFonts w:cs="Arial"/>
                <w:sz w:val="16"/>
                <w:szCs w:val="16"/>
              </w:rPr>
            </w:pPr>
            <w:r>
              <w:rPr>
                <w:rFonts w:cs="Arial"/>
                <w:sz w:val="16"/>
                <w:szCs w:val="16"/>
              </w:rPr>
              <w:t>18.2.0</w:t>
            </w:r>
          </w:p>
        </w:tc>
      </w:tr>
      <w:tr w:rsidR="00BD4A25" w:rsidRPr="006440DC" w14:paraId="48445C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4D1450C" w14:textId="69DAD7A1" w:rsidR="00BD4A25" w:rsidRDefault="004A62AE"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CF79" w14:textId="0B8F2358" w:rsidR="00BD4A25" w:rsidRDefault="004A62AE"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E474C" w14:textId="3525D966" w:rsidR="00BD4A25" w:rsidRPr="003B0829" w:rsidRDefault="007638EE" w:rsidP="003B0829">
            <w:pPr>
              <w:pStyle w:val="TAC"/>
              <w:rPr>
                <w:sz w:val="16"/>
                <w:szCs w:val="18"/>
                <w:lang w:eastAsia="en-GB"/>
              </w:rPr>
            </w:pPr>
            <w:r w:rsidRPr="003B0829">
              <w:rPr>
                <w:sz w:val="16"/>
                <w:szCs w:val="18"/>
              </w:rPr>
              <w:t>CP-233183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20FA3" w14:textId="0D4B9102" w:rsidR="00BD4A25" w:rsidRDefault="004A62AE" w:rsidP="006F0F78">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EE908" w14:textId="2706A962" w:rsidR="00BD4A25" w:rsidRDefault="004A62AE"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ECBD3" w14:textId="459CDC28" w:rsidR="00BD4A25" w:rsidRDefault="004A62AE"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E1120" w14:textId="2DB6D648" w:rsidR="00BD4A25" w:rsidRDefault="004A62AE" w:rsidP="006F0F78">
            <w:pPr>
              <w:pStyle w:val="TAL"/>
              <w:rPr>
                <w:rFonts w:cs="Arial"/>
                <w:snapToGrid w:val="0"/>
                <w:sz w:val="16"/>
                <w:szCs w:val="16"/>
              </w:rPr>
            </w:pPr>
            <w:r>
              <w:rPr>
                <w:rFonts w:cs="Arial"/>
                <w:snapToGrid w:val="0"/>
                <w:sz w:val="16"/>
                <w:szCs w:val="16"/>
              </w:rPr>
              <w:t>Introduction of general support for 5MBS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3F0A8" w14:textId="5A474346" w:rsidR="00BD4A25" w:rsidRDefault="004A62AE" w:rsidP="006F0F78">
            <w:pPr>
              <w:pStyle w:val="TAC"/>
              <w:rPr>
                <w:rFonts w:cs="Arial"/>
                <w:sz w:val="16"/>
                <w:szCs w:val="16"/>
              </w:rPr>
            </w:pPr>
            <w:r>
              <w:rPr>
                <w:rFonts w:cs="Arial"/>
                <w:sz w:val="16"/>
                <w:szCs w:val="16"/>
              </w:rPr>
              <w:t>18.2.0</w:t>
            </w:r>
          </w:p>
        </w:tc>
      </w:tr>
      <w:tr w:rsidR="004044A9" w:rsidRPr="006440DC" w14:paraId="318459A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043DF" w14:textId="3D7045FE" w:rsidR="004044A9" w:rsidRDefault="004044A9"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8C0CA" w14:textId="1739F173" w:rsidR="004044A9" w:rsidRDefault="004044A9"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8EC1B" w14:textId="43A67339" w:rsidR="004044A9" w:rsidRPr="003B0829" w:rsidRDefault="004044A9" w:rsidP="003B0829">
            <w:pPr>
              <w:pStyle w:val="TAC"/>
              <w:rPr>
                <w:sz w:val="16"/>
                <w:lang w:eastAsia="en-GB"/>
              </w:rPr>
            </w:pPr>
            <w:r w:rsidRPr="003B0829">
              <w:rPr>
                <w:sz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6C936" w14:textId="24F089E4" w:rsidR="004044A9" w:rsidRDefault="004044A9" w:rsidP="006F0F78">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1EAC4" w14:textId="3AE6C3C0" w:rsidR="004044A9" w:rsidRDefault="004044A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84C59" w14:textId="41F06103" w:rsidR="004044A9" w:rsidRDefault="004044A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85E8CC" w14:textId="3DC675C6" w:rsidR="004044A9" w:rsidRDefault="004044A9" w:rsidP="006F0F78">
            <w:pPr>
              <w:pStyle w:val="TAL"/>
              <w:rPr>
                <w:rFonts w:cs="Arial"/>
                <w:snapToGrid w:val="0"/>
                <w:sz w:val="16"/>
                <w:szCs w:val="16"/>
              </w:rPr>
            </w:pPr>
            <w:r>
              <w:rPr>
                <w:rFonts w:cs="Arial"/>
                <w:snapToGrid w:val="0"/>
                <w:sz w:val="16"/>
                <w:szCs w:val="16"/>
              </w:rPr>
              <w:t>Correction to wrong element for network assisted QoS management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09440" w14:textId="01A103ED" w:rsidR="004044A9" w:rsidRDefault="004044A9" w:rsidP="006F0F78">
            <w:pPr>
              <w:pStyle w:val="TAC"/>
              <w:rPr>
                <w:rFonts w:cs="Arial"/>
                <w:sz w:val="16"/>
                <w:szCs w:val="16"/>
              </w:rPr>
            </w:pPr>
            <w:r>
              <w:rPr>
                <w:rFonts w:cs="Arial"/>
                <w:sz w:val="16"/>
                <w:szCs w:val="16"/>
              </w:rPr>
              <w:t>18.3.0</w:t>
            </w:r>
          </w:p>
        </w:tc>
      </w:tr>
      <w:tr w:rsidR="00441534" w:rsidRPr="006440DC" w14:paraId="347ED0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27D264B" w14:textId="0011155E" w:rsidR="00441534" w:rsidRDefault="00441534" w:rsidP="006F0F78">
            <w:pPr>
              <w:pStyle w:val="TAC"/>
              <w:rPr>
                <w:rFonts w:cs="Arial"/>
                <w:sz w:val="16"/>
                <w:szCs w:val="16"/>
              </w:rPr>
            </w:pPr>
            <w:r>
              <w:rPr>
                <w:rFonts w:cs="Arial"/>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2F173" w14:textId="7D16CC3F" w:rsidR="00441534" w:rsidRDefault="00441534"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59954" w14:textId="282A49FB" w:rsidR="00441534" w:rsidRPr="003B0829" w:rsidRDefault="00441534" w:rsidP="003B0829">
            <w:pPr>
              <w:pStyle w:val="TAC"/>
              <w:rPr>
                <w:sz w:val="16"/>
                <w:lang w:eastAsia="en-GB"/>
              </w:rPr>
            </w:pPr>
            <w:r w:rsidRPr="003B0829">
              <w:rPr>
                <w:sz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7E91B" w14:textId="4684BDC6" w:rsidR="00441534" w:rsidRDefault="00441534" w:rsidP="006F0F78">
            <w:pPr>
              <w:pStyle w:val="TAL"/>
              <w:rPr>
                <w:rFonts w:cs="Arial"/>
                <w:sz w:val="16"/>
                <w:szCs w:val="16"/>
              </w:rPr>
            </w:pPr>
            <w:r>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6967C" w14:textId="715C9186" w:rsidR="00441534" w:rsidRDefault="0044153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7FF9E" w14:textId="6F2EDDF0" w:rsidR="00441534" w:rsidRDefault="0044153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9631E2" w14:textId="4E5AEC43" w:rsidR="00441534" w:rsidRDefault="00441534" w:rsidP="006F0F78">
            <w:pPr>
              <w:pStyle w:val="TAL"/>
              <w:rPr>
                <w:rFonts w:cs="Arial"/>
                <w:snapToGrid w:val="0"/>
                <w:sz w:val="16"/>
                <w:szCs w:val="16"/>
              </w:rPr>
            </w:pPr>
            <w:r>
              <w:rPr>
                <w:rFonts w:cs="Arial"/>
                <w:snapToGrid w:val="0"/>
                <w:sz w:val="16"/>
                <w:szCs w:val="16"/>
              </w:rPr>
              <w:t>Missing text under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46AB8" w14:textId="57390232" w:rsidR="00441534" w:rsidRDefault="00441534" w:rsidP="006F0F78">
            <w:pPr>
              <w:pStyle w:val="TAC"/>
              <w:rPr>
                <w:rFonts w:cs="Arial"/>
                <w:sz w:val="16"/>
                <w:szCs w:val="16"/>
              </w:rPr>
            </w:pPr>
            <w:r>
              <w:rPr>
                <w:rFonts w:cs="Arial"/>
                <w:sz w:val="16"/>
                <w:szCs w:val="16"/>
              </w:rPr>
              <w:t>18.3.0</w:t>
            </w:r>
          </w:p>
        </w:tc>
      </w:tr>
      <w:tr w:rsidR="005760F6" w:rsidRPr="006440DC" w14:paraId="68DB747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B8C3B2" w14:textId="460F9135" w:rsidR="005760F6" w:rsidRDefault="005760F6"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87495" w14:textId="0ABDFE95" w:rsidR="005760F6" w:rsidRDefault="005760F6"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D47C7" w14:textId="41DB29D3" w:rsidR="005760F6" w:rsidRPr="003B0829" w:rsidRDefault="005760F6" w:rsidP="003B0829">
            <w:pPr>
              <w:pStyle w:val="TAC"/>
              <w:rPr>
                <w:sz w:val="16"/>
                <w:lang w:eastAsia="en-GB"/>
              </w:rPr>
            </w:pPr>
            <w:r w:rsidRPr="003B0829">
              <w:rPr>
                <w:sz w:val="16"/>
              </w:rPr>
              <w:t>CP-240122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77A5B" w14:textId="11DE2DEE" w:rsidR="005760F6" w:rsidRDefault="005760F6" w:rsidP="006F0F78">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DBF77" w14:textId="38D6D838" w:rsidR="005760F6" w:rsidRDefault="005760F6"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6F9DE" w14:textId="7E9C9101" w:rsidR="005760F6" w:rsidRDefault="005760F6"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C97FC" w14:textId="1334F373" w:rsidR="005760F6" w:rsidRDefault="005760F6" w:rsidP="006F0F78">
            <w:pPr>
              <w:pStyle w:val="TAL"/>
              <w:rPr>
                <w:rFonts w:cs="Arial"/>
                <w:snapToGrid w:val="0"/>
                <w:sz w:val="16"/>
                <w:szCs w:val="16"/>
              </w:rPr>
            </w:pPr>
            <w:r>
              <w:rPr>
                <w:rFonts w:cs="Arial"/>
                <w:snapToGrid w:val="0"/>
                <w:sz w:val="16"/>
                <w:szCs w:val="16"/>
              </w:rPr>
              <w:t>General on the MBS session creation and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6C52" w14:textId="0C985895" w:rsidR="005760F6" w:rsidRDefault="005760F6" w:rsidP="006F0F78">
            <w:pPr>
              <w:pStyle w:val="TAC"/>
              <w:rPr>
                <w:rFonts w:cs="Arial"/>
                <w:sz w:val="16"/>
                <w:szCs w:val="16"/>
              </w:rPr>
            </w:pPr>
            <w:r>
              <w:rPr>
                <w:rFonts w:cs="Arial"/>
                <w:sz w:val="16"/>
                <w:szCs w:val="16"/>
              </w:rPr>
              <w:t>18.3.0</w:t>
            </w:r>
          </w:p>
        </w:tc>
      </w:tr>
      <w:tr w:rsidR="00A07172" w:rsidRPr="006440DC" w14:paraId="0474788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6A77C3" w14:textId="03408CF7" w:rsidR="00A07172" w:rsidRDefault="00A07172"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49EF" w14:textId="5E6CA2DD" w:rsidR="00A07172" w:rsidRDefault="00A07172"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245A" w14:textId="257DA5BA" w:rsidR="00A07172" w:rsidRPr="003B0829" w:rsidRDefault="00A07172" w:rsidP="003B0829">
            <w:pPr>
              <w:pStyle w:val="TAC"/>
              <w:rPr>
                <w:sz w:val="16"/>
                <w:lang w:eastAsia="en-GB"/>
              </w:rPr>
            </w:pPr>
            <w:r w:rsidRPr="003B0829">
              <w:rPr>
                <w:sz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551F5" w14:textId="08B0EEE7" w:rsidR="00A07172" w:rsidRDefault="00A07172" w:rsidP="006F0F78">
            <w:pPr>
              <w:pStyle w:val="TAL"/>
              <w:rPr>
                <w:rFonts w:cs="Arial"/>
                <w:sz w:val="16"/>
                <w:szCs w:val="16"/>
              </w:rPr>
            </w:pPr>
            <w:r>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605DD" w14:textId="06C9CCA4" w:rsidR="00A07172" w:rsidRDefault="00A07172"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AB4E" w14:textId="06BC7650" w:rsidR="00A07172" w:rsidRDefault="00A07172"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795C4" w14:textId="0713A086" w:rsidR="00A07172" w:rsidRDefault="00A07172" w:rsidP="006F0F78">
            <w:pPr>
              <w:pStyle w:val="TAL"/>
              <w:rPr>
                <w:rFonts w:cs="Arial"/>
                <w:snapToGrid w:val="0"/>
                <w:sz w:val="16"/>
                <w:szCs w:val="16"/>
              </w:rPr>
            </w:pPr>
            <w:r>
              <w:rPr>
                <w:rFonts w:cs="Arial"/>
                <w:snapToGrid w:val="0"/>
                <w:sz w:val="16"/>
                <w:szCs w:val="16"/>
              </w:rPr>
              <w:t xml:space="preserve">Correction on use of and/or term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97684" w14:textId="1701F6C5" w:rsidR="00A07172" w:rsidRDefault="00A07172" w:rsidP="006F0F78">
            <w:pPr>
              <w:pStyle w:val="TAC"/>
              <w:rPr>
                <w:rFonts w:cs="Arial"/>
                <w:sz w:val="16"/>
                <w:szCs w:val="16"/>
              </w:rPr>
            </w:pPr>
            <w:r>
              <w:rPr>
                <w:rFonts w:cs="Arial"/>
                <w:sz w:val="16"/>
                <w:szCs w:val="16"/>
              </w:rPr>
              <w:t>18.4.0</w:t>
            </w:r>
          </w:p>
        </w:tc>
      </w:tr>
      <w:tr w:rsidR="00E42CF9" w:rsidRPr="006440DC" w14:paraId="27BEA06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B91704" w14:textId="571C2FA3" w:rsidR="00E42CF9" w:rsidRDefault="00E42CF9"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4B809" w14:textId="6F5C5E19" w:rsidR="00E42CF9" w:rsidRDefault="00E42CF9"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52B55" w14:textId="440F006B" w:rsidR="00E42CF9" w:rsidRPr="003B0829" w:rsidRDefault="00E42CF9" w:rsidP="003B0829">
            <w:pPr>
              <w:pStyle w:val="TAC"/>
              <w:rPr>
                <w:sz w:val="16"/>
                <w:lang w:eastAsia="en-GB"/>
              </w:rPr>
            </w:pPr>
            <w:r w:rsidRPr="003B0829">
              <w:rPr>
                <w:sz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0B3C" w14:textId="4592D5C6" w:rsidR="00E42CF9" w:rsidRDefault="00E42CF9" w:rsidP="006F0F78">
            <w:pPr>
              <w:pStyle w:val="TAL"/>
              <w:rPr>
                <w:rFonts w:cs="Arial"/>
                <w:sz w:val="16"/>
                <w:szCs w:val="16"/>
              </w:rPr>
            </w:pPr>
            <w:r>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7CED8" w14:textId="2D1FEDF7" w:rsidR="00E42CF9" w:rsidRDefault="00E42CF9" w:rsidP="006F0F78">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70A57" w14:textId="3CF8D8D3" w:rsidR="00E42CF9" w:rsidRDefault="00E42CF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946539" w14:textId="31A2E40E" w:rsidR="00E42CF9" w:rsidRDefault="00E42CF9" w:rsidP="006F0F78">
            <w:pPr>
              <w:pStyle w:val="TAL"/>
              <w:rPr>
                <w:rFonts w:cs="Arial"/>
                <w:snapToGrid w:val="0"/>
                <w:sz w:val="16"/>
                <w:szCs w:val="16"/>
              </w:rPr>
            </w:pPr>
            <w:r>
              <w:rPr>
                <w:rFonts w:cs="Arial"/>
                <w:snapToGrid w:val="0"/>
                <w:sz w:val="16"/>
                <w:szCs w:val="16"/>
              </w:rPr>
              <w:t xml:space="preserve">Correction to XML schemas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C2FB3" w14:textId="5113B8EA" w:rsidR="00E42CF9" w:rsidRDefault="00E42CF9" w:rsidP="006F0F78">
            <w:pPr>
              <w:pStyle w:val="TAC"/>
              <w:rPr>
                <w:rFonts w:cs="Arial"/>
                <w:sz w:val="16"/>
                <w:szCs w:val="16"/>
              </w:rPr>
            </w:pPr>
            <w:r>
              <w:rPr>
                <w:rFonts w:cs="Arial"/>
                <w:sz w:val="16"/>
                <w:szCs w:val="16"/>
              </w:rPr>
              <w:t>18.4.0</w:t>
            </w:r>
          </w:p>
        </w:tc>
      </w:tr>
      <w:tr w:rsidR="00032639" w:rsidRPr="006440DC" w14:paraId="249E0CA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EDB54AF" w14:textId="5E576935" w:rsidR="00032639" w:rsidRDefault="00032639"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7E89" w14:textId="5A6C0599" w:rsidR="00032639" w:rsidRDefault="00032639"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F3A1E" w14:textId="441F3B8E" w:rsidR="00032639" w:rsidRPr="003B0829" w:rsidRDefault="00032639" w:rsidP="003B0829">
            <w:pPr>
              <w:pStyle w:val="TAC"/>
              <w:rPr>
                <w:sz w:val="16"/>
                <w:lang w:eastAsia="en-GB"/>
              </w:rPr>
            </w:pPr>
            <w:r w:rsidRPr="003B0829">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55D67" w14:textId="7D1F9545" w:rsidR="00032639" w:rsidRDefault="00032639" w:rsidP="006F0F78">
            <w:pPr>
              <w:pStyle w:val="TAL"/>
              <w:rPr>
                <w:rFonts w:cs="Arial"/>
                <w:sz w:val="16"/>
                <w:szCs w:val="16"/>
              </w:rPr>
            </w:pPr>
            <w:r>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CFD5B" w14:textId="3FAE7E57" w:rsidR="00032639" w:rsidRDefault="0003263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043BB" w14:textId="24319644" w:rsidR="00032639" w:rsidRDefault="00032639"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33533" w14:textId="1D5E6D32" w:rsidR="00032639" w:rsidRDefault="00032639" w:rsidP="006F0F78">
            <w:pPr>
              <w:pStyle w:val="TAL"/>
              <w:rPr>
                <w:rFonts w:cs="Arial"/>
                <w:snapToGrid w:val="0"/>
                <w:sz w:val="16"/>
                <w:szCs w:val="16"/>
              </w:rPr>
            </w:pPr>
            <w:r>
              <w:rPr>
                <w:rFonts w:cs="Arial"/>
                <w:snapToGrid w:val="0"/>
                <w:sz w:val="16"/>
                <w:szCs w:val="16"/>
              </w:rPr>
              <w:t>Procedure to share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CBE51" w14:textId="4A8FDD5F" w:rsidR="00032639" w:rsidRDefault="00032639" w:rsidP="006F0F78">
            <w:pPr>
              <w:pStyle w:val="TAC"/>
              <w:rPr>
                <w:rFonts w:cs="Arial"/>
                <w:sz w:val="16"/>
                <w:szCs w:val="16"/>
              </w:rPr>
            </w:pPr>
            <w:r>
              <w:rPr>
                <w:rFonts w:cs="Arial"/>
                <w:sz w:val="16"/>
                <w:szCs w:val="16"/>
              </w:rPr>
              <w:t>18.4.0</w:t>
            </w:r>
          </w:p>
        </w:tc>
      </w:tr>
      <w:tr w:rsidR="00381B11" w:rsidRPr="006440DC" w14:paraId="3FBF7E0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80C3A6A" w14:textId="305202BF" w:rsidR="00381B11" w:rsidRDefault="00381B11"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9C25C" w14:textId="55402211" w:rsidR="00381B11" w:rsidRDefault="00381B11"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1212B3" w14:textId="5A354272" w:rsidR="00381B11" w:rsidRPr="003B0829" w:rsidRDefault="00381B11" w:rsidP="003B0829">
            <w:pPr>
              <w:pStyle w:val="TAC"/>
              <w:rPr>
                <w:sz w:val="16"/>
                <w:lang w:eastAsia="en-GB"/>
              </w:rPr>
            </w:pPr>
            <w:r w:rsidRPr="003B0829">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4173E" w14:textId="1867C75C" w:rsidR="00381B11" w:rsidRDefault="00381B11" w:rsidP="006F0F78">
            <w:pPr>
              <w:pStyle w:val="TAL"/>
              <w:rPr>
                <w:rFonts w:cs="Arial"/>
                <w:sz w:val="16"/>
                <w:szCs w:val="16"/>
              </w:rPr>
            </w:pPr>
            <w:r>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CAAE6" w14:textId="6057DE73" w:rsidR="00381B11" w:rsidRDefault="00381B11"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4F951" w14:textId="25FDCD4D" w:rsidR="00381B11" w:rsidRDefault="00381B11"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D885F" w14:textId="14B9CF8D" w:rsidR="00381B11" w:rsidRDefault="00381B11" w:rsidP="006F0F78">
            <w:pPr>
              <w:pStyle w:val="TAL"/>
              <w:rPr>
                <w:rFonts w:cs="Arial"/>
                <w:snapToGrid w:val="0"/>
                <w:sz w:val="16"/>
                <w:szCs w:val="16"/>
              </w:rPr>
            </w:pPr>
            <w:r>
              <w:rPr>
                <w:rFonts w:cs="Arial"/>
                <w:snapToGrid w:val="0"/>
                <w:sz w:val="16"/>
                <w:szCs w:val="16"/>
              </w:rPr>
              <w:t>Application coordinated UE-to-UE communication requirements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5663A" w14:textId="375C2020" w:rsidR="00381B11" w:rsidRDefault="00381B11" w:rsidP="006F0F78">
            <w:pPr>
              <w:pStyle w:val="TAC"/>
              <w:rPr>
                <w:rFonts w:cs="Arial"/>
                <w:sz w:val="16"/>
                <w:szCs w:val="16"/>
              </w:rPr>
            </w:pPr>
            <w:r>
              <w:rPr>
                <w:rFonts w:cs="Arial"/>
                <w:sz w:val="16"/>
                <w:szCs w:val="16"/>
              </w:rPr>
              <w:t>18.4.0</w:t>
            </w:r>
          </w:p>
        </w:tc>
      </w:tr>
      <w:tr w:rsidR="00E31F03" w:rsidRPr="006440DC" w14:paraId="13B8619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A0812BD" w14:textId="23852877" w:rsidR="00E31F03" w:rsidRDefault="00E31F03"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3BF90" w14:textId="466E16B3" w:rsidR="00E31F03" w:rsidRDefault="00E31F03"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8EE87" w14:textId="702FE7B1" w:rsidR="00E31F03" w:rsidRPr="003B0829" w:rsidRDefault="00E31F03" w:rsidP="003B0829">
            <w:pPr>
              <w:pStyle w:val="TAC"/>
              <w:rPr>
                <w:sz w:val="16"/>
                <w:lang w:eastAsia="en-GB"/>
              </w:rPr>
            </w:pPr>
            <w:r w:rsidRPr="003B0829">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36425" w14:textId="0869B715" w:rsidR="00E31F03" w:rsidRDefault="00E31F03" w:rsidP="006F0F7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B4A3" w14:textId="5AA1633D" w:rsidR="00E31F03" w:rsidRDefault="00E31F03"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F98D9" w14:textId="7C69075A" w:rsidR="00E31F03" w:rsidRDefault="00E31F03"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7892F" w14:textId="644C12FC" w:rsidR="00E31F03" w:rsidRDefault="00E31F03" w:rsidP="006F0F78">
            <w:pPr>
              <w:pStyle w:val="TAL"/>
              <w:rPr>
                <w:rFonts w:cs="Arial"/>
                <w:snapToGrid w:val="0"/>
                <w:sz w:val="16"/>
                <w:szCs w:val="16"/>
              </w:rPr>
            </w:pPr>
            <w:r>
              <w:rPr>
                <w:rFonts w:cs="Arial"/>
                <w:snapToGrid w:val="0"/>
                <w:sz w:val="16"/>
                <w:szCs w:val="16"/>
              </w:rPr>
              <w:t>Procedure to share MBS session announcement and de-announcement.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6AD6F" w14:textId="55814129" w:rsidR="00E31F03" w:rsidRDefault="00E31F03" w:rsidP="006F0F78">
            <w:pPr>
              <w:pStyle w:val="TAC"/>
              <w:rPr>
                <w:rFonts w:cs="Arial"/>
                <w:sz w:val="16"/>
                <w:szCs w:val="16"/>
              </w:rPr>
            </w:pPr>
            <w:r>
              <w:rPr>
                <w:rFonts w:cs="Arial"/>
                <w:sz w:val="16"/>
                <w:szCs w:val="16"/>
              </w:rPr>
              <w:t>18.4.0</w:t>
            </w:r>
          </w:p>
        </w:tc>
      </w:tr>
      <w:tr w:rsidR="00241305" w:rsidRPr="006440DC" w14:paraId="1874E7D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91FFBF" w14:textId="57EF51E9" w:rsidR="00241305" w:rsidRDefault="00241305"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0719" w14:textId="13264EEF" w:rsidR="00241305" w:rsidRDefault="00241305"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61337" w14:textId="683A6867" w:rsidR="00241305" w:rsidRPr="003B0829" w:rsidRDefault="00241305" w:rsidP="003B0829">
            <w:pPr>
              <w:pStyle w:val="TAC"/>
              <w:rPr>
                <w:sz w:val="16"/>
                <w:lang w:eastAsia="en-GB"/>
              </w:rPr>
            </w:pPr>
            <w:r w:rsidRPr="003B0829">
              <w:rPr>
                <w:sz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BE33E" w14:textId="3FAEE0E5" w:rsidR="00241305" w:rsidRDefault="00241305" w:rsidP="006F0F78">
            <w:pPr>
              <w:pStyle w:val="TAL"/>
              <w:rPr>
                <w:rFonts w:cs="Arial"/>
                <w:sz w:val="16"/>
                <w:szCs w:val="16"/>
              </w:rPr>
            </w:pPr>
            <w:r>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9BF8D" w14:textId="32F68244" w:rsidR="00241305" w:rsidRDefault="00241305"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71FE" w14:textId="35F032B6" w:rsidR="00241305" w:rsidRDefault="00241305"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FFB15" w14:textId="5AD638F2" w:rsidR="00241305" w:rsidRDefault="00241305" w:rsidP="006F0F78">
            <w:pPr>
              <w:pStyle w:val="TAL"/>
              <w:rPr>
                <w:rFonts w:cs="Arial"/>
                <w:snapToGrid w:val="0"/>
                <w:sz w:val="16"/>
                <w:szCs w:val="16"/>
              </w:rPr>
            </w:pPr>
            <w:r>
              <w:rPr>
                <w:rFonts w:cs="Arial"/>
                <w:snapToGrid w:val="0"/>
                <w:sz w:val="16"/>
                <w:szCs w:val="16"/>
              </w:rPr>
              <w:t>Procedure to share UE session join notification for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03E5A" w14:textId="67538B08" w:rsidR="00241305" w:rsidRDefault="00241305" w:rsidP="006F0F78">
            <w:pPr>
              <w:pStyle w:val="TAC"/>
              <w:rPr>
                <w:rFonts w:cs="Arial"/>
                <w:sz w:val="16"/>
                <w:szCs w:val="16"/>
              </w:rPr>
            </w:pPr>
            <w:r>
              <w:rPr>
                <w:rFonts w:cs="Arial"/>
                <w:sz w:val="16"/>
                <w:szCs w:val="16"/>
              </w:rPr>
              <w:t>18.4.0</w:t>
            </w:r>
          </w:p>
        </w:tc>
      </w:tr>
      <w:tr w:rsidR="008D36E4" w:rsidRPr="006440DC" w14:paraId="11B1273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C9E3D3" w14:textId="54392E09" w:rsidR="008D36E4" w:rsidRDefault="008D36E4"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5C049" w14:textId="30A7E1B1" w:rsidR="008D36E4" w:rsidRDefault="008D36E4"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E97EC" w14:textId="7C30CCCE" w:rsidR="008D36E4" w:rsidRPr="003B0829" w:rsidRDefault="008D36E4"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05B0" w14:textId="338A15A6" w:rsidR="008D36E4" w:rsidRDefault="008D36E4" w:rsidP="006F0F78">
            <w:pPr>
              <w:pStyle w:val="TAL"/>
              <w:rPr>
                <w:rFonts w:cs="Arial"/>
                <w:sz w:val="16"/>
                <w:szCs w:val="16"/>
              </w:rPr>
            </w:pPr>
            <w:r>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1F951" w14:textId="536D4CAF" w:rsidR="008D36E4" w:rsidRDefault="008D36E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68419" w14:textId="2323A513" w:rsidR="008D36E4" w:rsidRDefault="008D36E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68D98" w14:textId="29809907" w:rsidR="008D36E4" w:rsidRDefault="008D36E4" w:rsidP="006F0F78">
            <w:pPr>
              <w:pStyle w:val="TAL"/>
              <w:rPr>
                <w:rFonts w:cs="Arial"/>
                <w:snapToGrid w:val="0"/>
                <w:sz w:val="16"/>
                <w:szCs w:val="16"/>
              </w:rPr>
            </w:pPr>
            <w:r>
              <w:rPr>
                <w:rFonts w:cs="Arial"/>
                <w:snapToGrid w:val="0"/>
                <w:sz w:val="16"/>
                <w:szCs w:val="16"/>
              </w:rPr>
              <w:t xml:space="preserve">Missing IANA registration template for new MIME types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2EA3F" w14:textId="457B7430" w:rsidR="008D36E4" w:rsidRDefault="008D36E4" w:rsidP="006F0F78">
            <w:pPr>
              <w:pStyle w:val="TAC"/>
              <w:rPr>
                <w:rFonts w:cs="Arial"/>
                <w:sz w:val="16"/>
                <w:szCs w:val="16"/>
              </w:rPr>
            </w:pPr>
            <w:r>
              <w:rPr>
                <w:rFonts w:cs="Arial"/>
                <w:sz w:val="16"/>
                <w:szCs w:val="16"/>
              </w:rPr>
              <w:t>18.5.0</w:t>
            </w:r>
          </w:p>
        </w:tc>
      </w:tr>
      <w:tr w:rsidR="007F2373" w:rsidRPr="006440DC" w14:paraId="0C90CA6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624018D" w14:textId="29B1E2B5" w:rsidR="007F2373" w:rsidRDefault="007F237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C5091" w14:textId="4FB9E468" w:rsidR="007F2373" w:rsidRDefault="007F237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BBC6B" w14:textId="50D64ACA" w:rsidR="007F2373" w:rsidRPr="003B0829" w:rsidRDefault="007F2373"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8245E" w14:textId="297C43FF" w:rsidR="007F2373" w:rsidRDefault="007F2373" w:rsidP="006F0F78">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81FA4" w14:textId="1F495BCA" w:rsidR="007F2373" w:rsidRDefault="007F2373"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282DD" w14:textId="5C53192A" w:rsidR="007F2373" w:rsidRDefault="007F237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3192C" w14:textId="7AF956B7" w:rsidR="007F2373" w:rsidRDefault="007F2373" w:rsidP="006F0F78">
            <w:pPr>
              <w:pStyle w:val="TAL"/>
              <w:rPr>
                <w:rFonts w:cs="Arial"/>
                <w:snapToGrid w:val="0"/>
                <w:sz w:val="16"/>
                <w:szCs w:val="16"/>
              </w:rPr>
            </w:pPr>
            <w:r>
              <w:rPr>
                <w:rFonts w:cs="Arial"/>
                <w:snapToGrid w:val="0"/>
                <w:sz w:val="16"/>
                <w:szCs w:val="16"/>
              </w:rPr>
              <w:t xml:space="preserve">Correction to the data semantics clause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9925D" w14:textId="4A80B15A" w:rsidR="007F2373" w:rsidRDefault="007F2373" w:rsidP="006F0F78">
            <w:pPr>
              <w:pStyle w:val="TAC"/>
              <w:rPr>
                <w:rFonts w:cs="Arial"/>
                <w:sz w:val="16"/>
                <w:szCs w:val="16"/>
              </w:rPr>
            </w:pPr>
            <w:r>
              <w:rPr>
                <w:rFonts w:cs="Arial"/>
                <w:sz w:val="16"/>
                <w:szCs w:val="16"/>
              </w:rPr>
              <w:t>18.5.0</w:t>
            </w:r>
          </w:p>
        </w:tc>
      </w:tr>
      <w:tr w:rsidR="00100F49" w:rsidRPr="006440DC" w14:paraId="4CAD6F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C36609" w14:textId="34AC4958" w:rsidR="00100F49" w:rsidRDefault="00100F49"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26E2" w14:textId="7DB0D8EB" w:rsidR="00100F49" w:rsidRDefault="00100F49"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6A51C" w14:textId="1331BD3C" w:rsidR="00100F49" w:rsidRPr="003B0829" w:rsidRDefault="00100F49"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0A7F" w14:textId="047EBBA4" w:rsidR="00100F49" w:rsidRDefault="00100F49" w:rsidP="006F0F78">
            <w:pPr>
              <w:pStyle w:val="TAL"/>
              <w:rPr>
                <w:rFonts w:cs="Arial"/>
                <w:sz w:val="16"/>
                <w:szCs w:val="16"/>
              </w:rPr>
            </w:pPr>
            <w:r>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967C" w14:textId="0CF13742" w:rsidR="00100F49" w:rsidRDefault="00100F4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DDF8D" w14:textId="1CE186B1" w:rsidR="00100F49" w:rsidRDefault="00100F4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5E928" w14:textId="12F8F21F" w:rsidR="00100F49" w:rsidRDefault="00100F49" w:rsidP="006F0F78">
            <w:pPr>
              <w:pStyle w:val="TAL"/>
              <w:rPr>
                <w:rFonts w:cs="Arial"/>
                <w:snapToGrid w:val="0"/>
                <w:sz w:val="16"/>
                <w:szCs w:val="16"/>
              </w:rPr>
            </w:pPr>
            <w:r>
              <w:rPr>
                <w:rFonts w:cs="Arial"/>
                <w:snapToGrid w:val="0"/>
                <w:sz w:val="16"/>
                <w:szCs w:val="16"/>
              </w:rPr>
              <w:t>SNRM-C handling SIP based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8192" w14:textId="736D3D1D" w:rsidR="00100F49" w:rsidRDefault="00100F49" w:rsidP="006F0F78">
            <w:pPr>
              <w:pStyle w:val="TAC"/>
              <w:rPr>
                <w:rFonts w:cs="Arial"/>
                <w:sz w:val="16"/>
                <w:szCs w:val="16"/>
              </w:rPr>
            </w:pPr>
            <w:r>
              <w:rPr>
                <w:rFonts w:cs="Arial"/>
                <w:sz w:val="16"/>
                <w:szCs w:val="16"/>
              </w:rPr>
              <w:t>18.5.0</w:t>
            </w:r>
          </w:p>
        </w:tc>
      </w:tr>
      <w:tr w:rsidR="002E7E74" w:rsidRPr="006440DC" w14:paraId="51589C7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30394F2" w14:textId="4F7697F5" w:rsidR="002E7E74" w:rsidRDefault="002E7E74"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C5E1" w14:textId="66E82A85" w:rsidR="002E7E74" w:rsidRDefault="002E7E74"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2AE6" w14:textId="6D709A45" w:rsidR="002E7E74" w:rsidRPr="003B0829" w:rsidRDefault="002E7E74"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B8217" w14:textId="73B4176A" w:rsidR="002E7E74" w:rsidRDefault="002E7E74" w:rsidP="006F0F78">
            <w:pPr>
              <w:pStyle w:val="TAL"/>
              <w:rPr>
                <w:rFonts w:cs="Arial"/>
                <w:sz w:val="16"/>
                <w:szCs w:val="16"/>
              </w:rPr>
            </w:pPr>
            <w:r>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A593C" w14:textId="5EF33B50" w:rsidR="002E7E74" w:rsidRDefault="002E7E7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E4B6F" w14:textId="34374501" w:rsidR="002E7E74" w:rsidRDefault="002E7E7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60BCD0" w14:textId="475F0224" w:rsidR="002E7E74" w:rsidRDefault="002E7E74" w:rsidP="006F0F78">
            <w:pPr>
              <w:pStyle w:val="TAL"/>
              <w:rPr>
                <w:rFonts w:cs="Arial"/>
                <w:snapToGrid w:val="0"/>
                <w:sz w:val="16"/>
                <w:szCs w:val="16"/>
              </w:rPr>
            </w:pPr>
            <w:r>
              <w:rPr>
                <w:rFonts w:cs="Arial"/>
                <w:snapToGrid w:val="0"/>
                <w:sz w:val="16"/>
                <w:szCs w:val="16"/>
              </w:rPr>
              <w:t>SNRM-S sending SIP based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84915" w14:textId="22E2038F" w:rsidR="002E7E74" w:rsidRDefault="002E7E74" w:rsidP="006F0F78">
            <w:pPr>
              <w:pStyle w:val="TAC"/>
              <w:rPr>
                <w:rFonts w:cs="Arial"/>
                <w:sz w:val="16"/>
                <w:szCs w:val="16"/>
              </w:rPr>
            </w:pPr>
            <w:r>
              <w:rPr>
                <w:rFonts w:cs="Arial"/>
                <w:sz w:val="16"/>
                <w:szCs w:val="16"/>
              </w:rPr>
              <w:t>18.5.0</w:t>
            </w:r>
          </w:p>
        </w:tc>
      </w:tr>
      <w:tr w:rsidR="00B55AE3" w:rsidRPr="006440DC" w14:paraId="63FE8C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B2F45AF" w14:textId="3772667A" w:rsidR="00B55AE3" w:rsidRDefault="00B55AE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1296F" w14:textId="6876E192" w:rsidR="00B55AE3" w:rsidRDefault="00B55AE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F5F84" w14:textId="75AECE2F" w:rsidR="00B55AE3" w:rsidRPr="003B0829" w:rsidRDefault="00B55AE3"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01CC7" w14:textId="33B89F4B" w:rsidR="00B55AE3" w:rsidRDefault="00B55AE3" w:rsidP="006F0F78">
            <w:pPr>
              <w:pStyle w:val="TAL"/>
              <w:rPr>
                <w:rFonts w:cs="Arial"/>
                <w:sz w:val="16"/>
                <w:szCs w:val="16"/>
              </w:rPr>
            </w:pPr>
            <w:r>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CBF41" w14:textId="4CC3C062" w:rsidR="00B55AE3" w:rsidRDefault="00B55AE3"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20CF6" w14:textId="0CB85C07" w:rsidR="00B55AE3" w:rsidRDefault="00B55AE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81441" w14:textId="17AF25A7" w:rsidR="00B55AE3" w:rsidRDefault="00B55AE3" w:rsidP="006F0F78">
            <w:pPr>
              <w:pStyle w:val="TAL"/>
              <w:rPr>
                <w:rFonts w:cs="Arial"/>
                <w:snapToGrid w:val="0"/>
                <w:sz w:val="16"/>
                <w:szCs w:val="16"/>
              </w:rPr>
            </w:pPr>
            <w:r>
              <w:rPr>
                <w:rFonts w:cs="Arial"/>
                <w:snapToGrid w:val="0"/>
                <w:sz w:val="16"/>
                <w:szCs w:val="16"/>
              </w:rPr>
              <w:t>SIP procedure for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DE81D" w14:textId="3544387B" w:rsidR="00B55AE3" w:rsidRDefault="00B55AE3" w:rsidP="006F0F78">
            <w:pPr>
              <w:pStyle w:val="TAC"/>
              <w:rPr>
                <w:rFonts w:cs="Arial"/>
                <w:sz w:val="16"/>
                <w:szCs w:val="16"/>
              </w:rPr>
            </w:pPr>
            <w:r>
              <w:rPr>
                <w:rFonts w:cs="Arial"/>
                <w:sz w:val="16"/>
                <w:szCs w:val="16"/>
              </w:rPr>
              <w:t>18.5.0</w:t>
            </w:r>
          </w:p>
        </w:tc>
      </w:tr>
      <w:tr w:rsidR="008960A8" w:rsidRPr="006440DC" w14:paraId="5EFBF5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2C627B" w14:textId="031113F0" w:rsidR="008960A8" w:rsidRDefault="008960A8"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ADA49" w14:textId="37E35A1C" w:rsidR="008960A8" w:rsidRDefault="008960A8"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4CE95" w14:textId="554D7F5F" w:rsidR="008960A8" w:rsidRPr="003B0829" w:rsidRDefault="008960A8"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5D61D" w14:textId="2804B758" w:rsidR="008960A8" w:rsidRDefault="008960A8" w:rsidP="006F0F78">
            <w:pPr>
              <w:pStyle w:val="TAL"/>
              <w:rPr>
                <w:rFonts w:cs="Arial"/>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3E1EB" w14:textId="57FA7645" w:rsidR="008960A8" w:rsidRDefault="008960A8"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EABE5" w14:textId="3E9823F6" w:rsidR="008960A8" w:rsidRDefault="008960A8"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53A86" w14:textId="6DA8679C" w:rsidR="008960A8" w:rsidRDefault="008960A8" w:rsidP="006F0F78">
            <w:pPr>
              <w:pStyle w:val="TAL"/>
              <w:rPr>
                <w:rFonts w:cs="Arial"/>
                <w:snapToGrid w:val="0"/>
                <w:sz w:val="16"/>
                <w:szCs w:val="16"/>
              </w:rPr>
            </w:pPr>
            <w:r>
              <w:rPr>
                <w:rFonts w:cs="Arial"/>
                <w:snapToGrid w:val="0"/>
                <w:sz w:val="16"/>
                <w:szCs w:val="16"/>
              </w:rPr>
              <w:t>SIP procedure for MBS UE session join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2E158" w14:textId="709BC44E" w:rsidR="008960A8" w:rsidRDefault="008960A8" w:rsidP="006F0F78">
            <w:pPr>
              <w:pStyle w:val="TAC"/>
              <w:rPr>
                <w:rFonts w:cs="Arial"/>
                <w:sz w:val="16"/>
                <w:szCs w:val="16"/>
              </w:rPr>
            </w:pPr>
            <w:r>
              <w:rPr>
                <w:rFonts w:cs="Arial"/>
                <w:sz w:val="16"/>
                <w:szCs w:val="16"/>
              </w:rPr>
              <w:t>18.5.0</w:t>
            </w:r>
          </w:p>
        </w:tc>
      </w:tr>
      <w:tr w:rsidR="000B5E63" w:rsidRPr="006440DC" w14:paraId="6988BE7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62C3F62" w14:textId="3E0096C1" w:rsidR="000B5E63" w:rsidRDefault="000B5E6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87AC0" w14:textId="4B6CD6CE" w:rsidR="000B5E63" w:rsidRDefault="000B5E6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DA0405" w14:textId="4D845ACB" w:rsidR="000B5E63" w:rsidRPr="003B0829" w:rsidRDefault="000B5E63" w:rsidP="003B0829">
            <w:pPr>
              <w:pStyle w:val="TAC"/>
              <w:rPr>
                <w:sz w:val="16"/>
                <w:lang w:eastAsia="en-GB"/>
              </w:rPr>
            </w:pPr>
            <w:r w:rsidRPr="003B0829">
              <w:rPr>
                <w:sz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91FB6" w14:textId="29798A75" w:rsidR="000B5E63" w:rsidRDefault="000B5E63" w:rsidP="006F0F78">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2788A" w14:textId="36C17A61" w:rsidR="000B5E63" w:rsidRDefault="000B5E63"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6FD82" w14:textId="3780A6D7" w:rsidR="000B5E63" w:rsidRDefault="000B5E6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68209E" w14:textId="5D8D6A82" w:rsidR="000B5E63" w:rsidRDefault="000B5E63" w:rsidP="006F0F78">
            <w:pPr>
              <w:pStyle w:val="TAL"/>
              <w:rPr>
                <w:rFonts w:cs="Arial"/>
                <w:snapToGrid w:val="0"/>
                <w:sz w:val="16"/>
                <w:szCs w:val="16"/>
              </w:rPr>
            </w:pPr>
            <w:r>
              <w:rPr>
                <w:rFonts w:cs="Arial"/>
                <w:snapToGrid w:val="0"/>
                <w:sz w:val="16"/>
                <w:szCs w:val="16"/>
              </w:rPr>
              <w:t>Corrections to MBS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DAC" w14:textId="153BE65B" w:rsidR="000B5E63" w:rsidRDefault="000B5E63" w:rsidP="006F0F78">
            <w:pPr>
              <w:pStyle w:val="TAC"/>
              <w:rPr>
                <w:rFonts w:cs="Arial"/>
                <w:sz w:val="16"/>
                <w:szCs w:val="16"/>
              </w:rPr>
            </w:pPr>
            <w:r>
              <w:rPr>
                <w:rFonts w:cs="Arial"/>
                <w:sz w:val="16"/>
                <w:szCs w:val="16"/>
              </w:rPr>
              <w:t>18.5.0</w:t>
            </w:r>
          </w:p>
        </w:tc>
      </w:tr>
      <w:tr w:rsidR="00C06660" w:rsidRPr="006440DC" w14:paraId="1A2FF46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11D84AC" w14:textId="3CBF76DF" w:rsidR="00C06660" w:rsidRDefault="00C06660"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79778" w14:textId="0FE95B57" w:rsidR="00C06660" w:rsidRDefault="00C06660"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AC065" w14:textId="67828582" w:rsidR="00C06660" w:rsidRPr="003B0829" w:rsidRDefault="00C06660" w:rsidP="003B0829">
            <w:pPr>
              <w:pStyle w:val="TAC"/>
              <w:rPr>
                <w:sz w:val="16"/>
                <w:lang w:eastAsia="en-GB"/>
              </w:rPr>
            </w:pPr>
            <w:r w:rsidRPr="003B0829">
              <w:rPr>
                <w:sz w:val="16"/>
              </w:rPr>
              <w:t>CP-242199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3A872" w14:textId="0661D933" w:rsidR="00C06660" w:rsidRDefault="00C06660" w:rsidP="006F0F78">
            <w:pPr>
              <w:pStyle w:val="TAL"/>
              <w:rPr>
                <w:rFonts w:cs="Arial"/>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221BD" w14:textId="72D61CAA" w:rsidR="00C06660" w:rsidRDefault="00C06660"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211B" w14:textId="1B16AD3B" w:rsidR="00C06660" w:rsidRDefault="00C06660"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3F3A8" w14:textId="5000737E" w:rsidR="00C06660" w:rsidRDefault="00C06660" w:rsidP="006F0F78">
            <w:pPr>
              <w:pStyle w:val="TAL"/>
              <w:rPr>
                <w:rFonts w:cs="Arial"/>
                <w:snapToGrid w:val="0"/>
                <w:sz w:val="16"/>
                <w:szCs w:val="16"/>
              </w:rPr>
            </w:pPr>
            <w:r>
              <w:rPr>
                <w:rFonts w:cs="Arial"/>
                <w:snapToGrid w:val="0"/>
                <w:sz w:val="16"/>
                <w:szCs w:val="16"/>
              </w:rPr>
              <w:t xml:space="preserve">Correction to XML schema for application/vnd.3gpp.seal-unicast-info+xml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74E9E" w14:textId="3C5B986B" w:rsidR="00C06660" w:rsidRDefault="00C06660" w:rsidP="006F0F78">
            <w:pPr>
              <w:pStyle w:val="TAC"/>
              <w:rPr>
                <w:rFonts w:cs="Arial"/>
                <w:sz w:val="16"/>
                <w:szCs w:val="16"/>
              </w:rPr>
            </w:pPr>
            <w:r>
              <w:rPr>
                <w:rFonts w:cs="Arial"/>
                <w:sz w:val="16"/>
                <w:szCs w:val="16"/>
              </w:rPr>
              <w:t>18.5.0</w:t>
            </w:r>
          </w:p>
        </w:tc>
      </w:tr>
      <w:tr w:rsidR="0002372D" w:rsidRPr="006440DC" w14:paraId="545F602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5F875B5" w14:textId="5BDE8CAF" w:rsidR="0002372D" w:rsidRDefault="0002372D" w:rsidP="0002372D">
            <w:pPr>
              <w:pStyle w:val="TAC"/>
              <w:rPr>
                <w:rFonts w:cs="Arial"/>
                <w:sz w:val="16"/>
                <w:szCs w:val="16"/>
              </w:rPr>
            </w:pPr>
            <w:r w:rsidRPr="0002372D">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86A1D" w14:textId="03C7F6FC" w:rsidR="0002372D" w:rsidRDefault="0002372D" w:rsidP="0002372D">
            <w:pPr>
              <w:pStyle w:val="TAC"/>
              <w:rPr>
                <w:rFonts w:cs="Arial"/>
                <w:sz w:val="16"/>
                <w:szCs w:val="16"/>
              </w:rPr>
            </w:pPr>
            <w:r w:rsidRPr="0002372D">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B8757" w14:textId="295ADA1F" w:rsidR="0002372D" w:rsidRPr="003B0829" w:rsidRDefault="0002372D" w:rsidP="003B0829">
            <w:pPr>
              <w:pStyle w:val="TAC"/>
              <w:rPr>
                <w:sz w:val="16"/>
              </w:rPr>
            </w:pPr>
            <w:r w:rsidRPr="003B0829">
              <w:rPr>
                <w:sz w:val="16"/>
                <w:lang w:eastAsia="ko-KR"/>
              </w:rPr>
              <w:t>CP-250151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40646" w14:textId="1D6E900F" w:rsidR="0002372D" w:rsidRDefault="0002372D" w:rsidP="0002372D">
            <w:pPr>
              <w:pStyle w:val="TAL"/>
              <w:rPr>
                <w:rFonts w:cs="Arial"/>
                <w:sz w:val="16"/>
                <w:szCs w:val="16"/>
              </w:rPr>
            </w:pPr>
            <w:r w:rsidRPr="0002372D">
              <w:rPr>
                <w:rFonts w:cs="Arial"/>
                <w:sz w:val="16"/>
                <w:szCs w:val="16"/>
                <w:lang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7409" w14:textId="35995D27" w:rsidR="0002372D" w:rsidRDefault="0002372D" w:rsidP="0002372D">
            <w:pPr>
              <w:pStyle w:val="TAR"/>
              <w:rPr>
                <w:rFonts w:cs="Arial"/>
                <w:sz w:val="16"/>
                <w:szCs w:val="16"/>
              </w:rPr>
            </w:pPr>
            <w:r w:rsidRPr="0002372D">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D577B" w14:textId="57976281" w:rsidR="0002372D" w:rsidRDefault="0002372D" w:rsidP="0002372D">
            <w:pPr>
              <w:pStyle w:val="TAC"/>
              <w:rPr>
                <w:rFonts w:cs="Arial"/>
                <w:sz w:val="16"/>
                <w:szCs w:val="16"/>
              </w:rPr>
            </w:pPr>
            <w:r w:rsidRPr="0002372D">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FE33" w14:textId="65AAD7B0" w:rsidR="0002372D" w:rsidRDefault="0002372D" w:rsidP="0002372D">
            <w:pPr>
              <w:pStyle w:val="TAL"/>
              <w:rPr>
                <w:rFonts w:cs="Arial"/>
                <w:snapToGrid w:val="0"/>
                <w:sz w:val="16"/>
                <w:szCs w:val="16"/>
              </w:rPr>
            </w:pPr>
            <w:r w:rsidRPr="0002372D">
              <w:rPr>
                <w:rFonts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1AF4F" w14:textId="66215932" w:rsidR="0002372D" w:rsidRDefault="0002372D" w:rsidP="0002372D">
            <w:pPr>
              <w:pStyle w:val="TAC"/>
              <w:rPr>
                <w:rFonts w:cs="Arial"/>
                <w:sz w:val="16"/>
                <w:szCs w:val="16"/>
              </w:rPr>
            </w:pPr>
            <w:r w:rsidRPr="0002372D">
              <w:rPr>
                <w:rFonts w:cs="Arial"/>
                <w:sz w:val="16"/>
                <w:szCs w:val="16"/>
                <w:lang w:eastAsia="ko-KR"/>
              </w:rPr>
              <w:t>18.6.0</w:t>
            </w:r>
          </w:p>
        </w:tc>
      </w:tr>
      <w:tr w:rsidR="0002372D" w:rsidRPr="006440DC" w14:paraId="7C0CCD8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414B17A" w14:textId="2867C056" w:rsidR="0002372D" w:rsidRDefault="0002372D" w:rsidP="0002372D">
            <w:pPr>
              <w:pStyle w:val="TAC"/>
              <w:rPr>
                <w:rFonts w:cs="Arial"/>
                <w:sz w:val="16"/>
                <w:szCs w:val="16"/>
              </w:rPr>
            </w:pPr>
            <w:r w:rsidRPr="0002372D">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99898" w14:textId="2F4A6FAC" w:rsidR="0002372D" w:rsidRDefault="0002372D" w:rsidP="0002372D">
            <w:pPr>
              <w:pStyle w:val="TAC"/>
              <w:rPr>
                <w:rFonts w:cs="Arial"/>
                <w:sz w:val="16"/>
                <w:szCs w:val="16"/>
              </w:rPr>
            </w:pPr>
            <w:r w:rsidRPr="0002372D">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FE20D" w14:textId="55AAD773" w:rsidR="0002372D" w:rsidRPr="003B0829" w:rsidRDefault="0002372D" w:rsidP="003B0829">
            <w:pPr>
              <w:pStyle w:val="TAC"/>
              <w:rPr>
                <w:sz w:val="16"/>
              </w:rPr>
            </w:pPr>
            <w:r w:rsidRPr="003B0829">
              <w:rPr>
                <w:sz w:val="16"/>
                <w:lang w:eastAsia="ko-KR"/>
              </w:rPr>
              <w:t>CP-250186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FD699" w14:textId="161838F0" w:rsidR="0002372D" w:rsidRDefault="0002372D" w:rsidP="0002372D">
            <w:pPr>
              <w:pStyle w:val="TAL"/>
              <w:rPr>
                <w:rFonts w:cs="Arial"/>
                <w:sz w:val="16"/>
                <w:szCs w:val="16"/>
              </w:rPr>
            </w:pPr>
            <w:r w:rsidRPr="0002372D">
              <w:rPr>
                <w:rFonts w:cs="Arial"/>
                <w:sz w:val="16"/>
                <w:szCs w:val="16"/>
                <w:lang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8AF89" w14:textId="3A4D00B7" w:rsidR="0002372D" w:rsidRDefault="0002372D" w:rsidP="0002372D">
            <w:pPr>
              <w:pStyle w:val="TAR"/>
              <w:rPr>
                <w:rFonts w:cs="Arial"/>
                <w:sz w:val="16"/>
                <w:szCs w:val="16"/>
              </w:rPr>
            </w:pPr>
            <w:r w:rsidRPr="0002372D">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2C94D" w14:textId="372148CB" w:rsidR="0002372D" w:rsidRDefault="0002372D" w:rsidP="0002372D">
            <w:pPr>
              <w:pStyle w:val="TAC"/>
              <w:rPr>
                <w:rFonts w:cs="Arial"/>
                <w:sz w:val="16"/>
                <w:szCs w:val="16"/>
              </w:rPr>
            </w:pPr>
            <w:r w:rsidRPr="0002372D">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16117" w14:textId="12F26532" w:rsidR="0002372D" w:rsidRDefault="0002372D" w:rsidP="0002372D">
            <w:pPr>
              <w:pStyle w:val="TAL"/>
              <w:rPr>
                <w:rFonts w:cs="Arial"/>
                <w:snapToGrid w:val="0"/>
                <w:sz w:val="16"/>
                <w:szCs w:val="16"/>
              </w:rPr>
            </w:pPr>
            <w:r w:rsidRPr="0002372D">
              <w:rPr>
                <w:rFonts w:cs="Arial"/>
                <w:sz w:val="16"/>
                <w:szCs w:val="16"/>
                <w:lang w:eastAsia="ko-KR"/>
              </w:rPr>
              <w:t>Corrections to XML elements and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6B28E" w14:textId="7820F3A5" w:rsidR="0002372D" w:rsidRDefault="0002372D" w:rsidP="0002372D">
            <w:pPr>
              <w:pStyle w:val="TAC"/>
              <w:rPr>
                <w:rFonts w:cs="Arial"/>
                <w:sz w:val="16"/>
                <w:szCs w:val="16"/>
              </w:rPr>
            </w:pPr>
            <w:r w:rsidRPr="0002372D">
              <w:rPr>
                <w:rFonts w:cs="Arial"/>
                <w:sz w:val="16"/>
                <w:szCs w:val="16"/>
                <w:lang w:eastAsia="ko-KR"/>
              </w:rPr>
              <w:t>18.6.0</w:t>
            </w:r>
          </w:p>
        </w:tc>
      </w:tr>
      <w:tr w:rsidR="00AA52F8" w:rsidRPr="006440DC" w14:paraId="2929AA2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502DB6B" w14:textId="3E7166BF" w:rsidR="00AA52F8" w:rsidRPr="0002372D" w:rsidRDefault="00AA52F8" w:rsidP="0002372D">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876A8" w14:textId="1F7F794B" w:rsidR="00AA52F8" w:rsidRPr="0002372D" w:rsidRDefault="00AA52F8" w:rsidP="0002372D">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CDC41" w14:textId="2F4E82DC" w:rsidR="00AA52F8" w:rsidRPr="003B0829" w:rsidRDefault="00AA52F8" w:rsidP="003B0829">
            <w:pPr>
              <w:pStyle w:val="TAC"/>
              <w:rPr>
                <w:sz w:val="16"/>
                <w:lang w:eastAsia="en-GB"/>
              </w:rPr>
            </w:pPr>
            <w:hyperlink r:id="rId23" w:history="1">
              <w:r w:rsidRPr="003B0829">
                <w:rPr>
                  <w:rStyle w:val="Hyperlink"/>
                  <w:rFonts w:cs="Arial"/>
                  <w:color w:val="auto"/>
                  <w:sz w:val="16"/>
                  <w:szCs w:val="16"/>
                  <w:u w:val="none"/>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A7F8E" w14:textId="785CE5CB" w:rsidR="00AA52F8" w:rsidRPr="0002372D" w:rsidRDefault="00AA52F8" w:rsidP="0002372D">
            <w:pPr>
              <w:pStyle w:val="TAL"/>
              <w:rPr>
                <w:rFonts w:cs="Arial"/>
                <w:sz w:val="16"/>
                <w:szCs w:val="16"/>
                <w:lang w:eastAsia="ko-KR"/>
              </w:rPr>
            </w:pPr>
            <w:r>
              <w:rPr>
                <w:rFonts w:cs="Arial"/>
                <w:sz w:val="16"/>
                <w:szCs w:val="16"/>
                <w:lang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C5189" w14:textId="1EE89BC0" w:rsidR="00AA52F8" w:rsidRPr="0002372D" w:rsidRDefault="00AA52F8" w:rsidP="0002372D">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E4A3" w14:textId="5CABEA18" w:rsidR="00AA52F8" w:rsidRPr="0002372D" w:rsidRDefault="00AA52F8" w:rsidP="0002372D">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02265" w14:textId="4A407049" w:rsidR="00AA52F8" w:rsidRPr="0002372D" w:rsidRDefault="00AA52F8" w:rsidP="0002372D">
            <w:pPr>
              <w:pStyle w:val="TAL"/>
              <w:rPr>
                <w:rFonts w:cs="Arial"/>
                <w:sz w:val="16"/>
                <w:szCs w:val="16"/>
                <w:lang w:eastAsia="ko-KR"/>
              </w:rPr>
            </w:pPr>
            <w:r>
              <w:rPr>
                <w:rFonts w:cs="Arial"/>
                <w:sz w:val="16"/>
                <w:szCs w:val="16"/>
                <w:lang w:eastAsia="ko-KR"/>
              </w:rPr>
              <w:t>Correction to the XML schema on &lt;anyExt&gt;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46D16" w14:textId="25208AFF" w:rsidR="00AA52F8" w:rsidRPr="0002372D" w:rsidRDefault="00AA52F8" w:rsidP="0002372D">
            <w:pPr>
              <w:pStyle w:val="TAC"/>
              <w:rPr>
                <w:rFonts w:cs="Arial"/>
                <w:sz w:val="16"/>
                <w:szCs w:val="16"/>
                <w:lang w:eastAsia="ko-KR"/>
              </w:rPr>
            </w:pPr>
            <w:r>
              <w:rPr>
                <w:rFonts w:cs="Arial"/>
                <w:sz w:val="16"/>
                <w:szCs w:val="16"/>
                <w:lang w:eastAsia="ko-KR"/>
              </w:rPr>
              <w:t>18.7.0</w:t>
            </w:r>
          </w:p>
        </w:tc>
      </w:tr>
      <w:tr w:rsidR="00085D02" w:rsidRPr="006440DC" w14:paraId="6B0D01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C4ED9B5" w14:textId="6D03B781" w:rsidR="00085D02" w:rsidRDefault="00085D02" w:rsidP="0002372D">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30151" w14:textId="0D7883F6" w:rsidR="00085D02" w:rsidRDefault="00085D02" w:rsidP="0002372D">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567757" w14:textId="3DE4A9BC" w:rsidR="00085D02" w:rsidRPr="003B0829" w:rsidRDefault="00085D02" w:rsidP="003B0829">
            <w:pPr>
              <w:pStyle w:val="TAC"/>
              <w:rPr>
                <w:sz w:val="16"/>
                <w:lang w:eastAsia="en-GB"/>
              </w:rPr>
            </w:pPr>
            <w:hyperlink r:id="rId24" w:history="1">
              <w:r w:rsidRPr="003B0829">
                <w:rPr>
                  <w:rStyle w:val="Hyperlink"/>
                  <w:rFonts w:cs="Arial"/>
                  <w:color w:val="auto"/>
                  <w:sz w:val="16"/>
                  <w:szCs w:val="16"/>
                  <w:u w:val="none"/>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D0245" w14:textId="636B316F" w:rsidR="00085D02" w:rsidRDefault="00085D02" w:rsidP="0002372D">
            <w:pPr>
              <w:pStyle w:val="TAL"/>
              <w:rPr>
                <w:rFonts w:cs="Arial"/>
                <w:sz w:val="16"/>
                <w:szCs w:val="16"/>
                <w:lang w:eastAsia="ko-KR"/>
              </w:rPr>
            </w:pPr>
            <w:r>
              <w:rPr>
                <w:rFonts w:cs="Arial"/>
                <w:sz w:val="16"/>
                <w:szCs w:val="16"/>
                <w:lang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CFDB5" w14:textId="22544A97" w:rsidR="00085D02" w:rsidRDefault="00085D02"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177F" w14:textId="16BE3F7A" w:rsidR="00085D02" w:rsidRDefault="00085D02" w:rsidP="0002372D">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17AA" w14:textId="1B95DCC7" w:rsidR="00085D02" w:rsidRDefault="00085D02" w:rsidP="0002372D">
            <w:pPr>
              <w:pStyle w:val="TAL"/>
              <w:rPr>
                <w:rFonts w:cs="Arial"/>
                <w:sz w:val="16"/>
                <w:szCs w:val="16"/>
                <w:lang w:eastAsia="ko-KR"/>
              </w:rPr>
            </w:pPr>
            <w:r>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094E6" w14:textId="5F436D45" w:rsidR="00085D02" w:rsidRDefault="00085D02" w:rsidP="0002372D">
            <w:pPr>
              <w:pStyle w:val="TAC"/>
              <w:rPr>
                <w:rFonts w:cs="Arial"/>
                <w:sz w:val="16"/>
                <w:szCs w:val="16"/>
                <w:lang w:eastAsia="ko-KR"/>
              </w:rPr>
            </w:pPr>
            <w:r>
              <w:rPr>
                <w:rFonts w:cs="Arial"/>
                <w:sz w:val="16"/>
                <w:szCs w:val="16"/>
                <w:lang w:eastAsia="ko-KR"/>
              </w:rPr>
              <w:t>18.7.0</w:t>
            </w:r>
          </w:p>
        </w:tc>
      </w:tr>
      <w:tr w:rsidR="00271E08" w:rsidRPr="006440DC" w14:paraId="3E10AB4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0F06CA8" w14:textId="60AB0E69" w:rsidR="00271E08" w:rsidRDefault="00271E08" w:rsidP="0002372D">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516E4" w14:textId="5ABD96AC" w:rsidR="00271E08" w:rsidRDefault="00271E08" w:rsidP="0002372D">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BE299" w14:textId="77777777" w:rsidR="00271E08" w:rsidRPr="003B0829" w:rsidRDefault="00271E08" w:rsidP="003B0829">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0EEA6" w14:textId="77777777" w:rsidR="00271E08" w:rsidRDefault="00271E08" w:rsidP="0002372D">
            <w:pPr>
              <w:pStyle w:val="TAL"/>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170B" w14:textId="77777777" w:rsidR="00271E08" w:rsidRDefault="00271E08" w:rsidP="0002372D">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0D871" w14:textId="77777777" w:rsidR="00271E08" w:rsidRDefault="00271E08" w:rsidP="0002372D">
            <w:pPr>
              <w:pStyle w:val="TAC"/>
              <w:rPr>
                <w:rFonts w:cs="Arial"/>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C198D" w14:textId="3315E16C" w:rsidR="00271E08" w:rsidRDefault="00271E08" w:rsidP="0002372D">
            <w:pPr>
              <w:pStyle w:val="TAL"/>
              <w:rPr>
                <w:rFonts w:cs="Arial"/>
                <w:sz w:val="16"/>
                <w:szCs w:val="16"/>
                <w:lang w:eastAsia="ko-KR"/>
              </w:rPr>
            </w:pPr>
            <w:r>
              <w:rPr>
                <w:rFonts w:cs="Arial"/>
                <w:sz w:val="16"/>
                <w:szCs w:val="16"/>
                <w:lang w:eastAsia="ko-KR"/>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D2065" w14:textId="0190CE69" w:rsidR="00271E08" w:rsidRDefault="00271E08" w:rsidP="0002372D">
            <w:pPr>
              <w:pStyle w:val="TAC"/>
              <w:rPr>
                <w:rFonts w:cs="Arial"/>
                <w:sz w:val="16"/>
                <w:szCs w:val="16"/>
                <w:lang w:eastAsia="ko-KR"/>
              </w:rPr>
            </w:pPr>
            <w:r>
              <w:rPr>
                <w:rFonts w:cs="Arial"/>
                <w:sz w:val="16"/>
                <w:szCs w:val="16"/>
                <w:lang w:eastAsia="ko-KR"/>
              </w:rPr>
              <w:t>18.7.1</w:t>
            </w:r>
          </w:p>
        </w:tc>
      </w:tr>
      <w:tr w:rsidR="007575A4" w:rsidRPr="006440DC" w14:paraId="51227A0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49E610" w14:textId="32B0486B" w:rsidR="007575A4" w:rsidRDefault="007575A4"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BCCC1" w14:textId="2FD6FD99" w:rsidR="007575A4" w:rsidRDefault="007575A4"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AD2E4" w14:textId="234ADA4D" w:rsidR="007575A4" w:rsidRPr="003B0829" w:rsidRDefault="007575A4" w:rsidP="003B0829">
            <w:pPr>
              <w:pStyle w:val="TAC"/>
              <w:rPr>
                <w:sz w:val="16"/>
              </w:rPr>
            </w:pPr>
            <w:r w:rsidRPr="007575A4">
              <w:rPr>
                <w:sz w:val="16"/>
              </w:rPr>
              <w:t>CP-252130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9594E" w14:textId="65CBB06B" w:rsidR="007575A4" w:rsidRDefault="007575A4" w:rsidP="0002372D">
            <w:pPr>
              <w:pStyle w:val="TAL"/>
              <w:rPr>
                <w:rFonts w:cs="Arial"/>
                <w:sz w:val="16"/>
                <w:szCs w:val="16"/>
                <w:lang w:eastAsia="ko-KR"/>
              </w:rPr>
            </w:pPr>
            <w:r>
              <w:rPr>
                <w:rFonts w:cs="Arial"/>
                <w:sz w:val="16"/>
                <w:szCs w:val="16"/>
                <w:lang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3F56E" w14:textId="523BF0E8" w:rsidR="007575A4" w:rsidRDefault="007575A4"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B4C9C" w14:textId="6095CDAB" w:rsidR="007575A4" w:rsidRDefault="007575A4" w:rsidP="0002372D">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06D9BD" w14:textId="6E000DB5" w:rsidR="007575A4" w:rsidRDefault="007575A4" w:rsidP="0002372D">
            <w:pPr>
              <w:pStyle w:val="TAL"/>
              <w:rPr>
                <w:rFonts w:cs="Arial"/>
                <w:sz w:val="16"/>
                <w:szCs w:val="16"/>
                <w:lang w:eastAsia="ko-KR"/>
              </w:rPr>
            </w:pPr>
            <w:r>
              <w:rPr>
                <w:rFonts w:cs="Arial"/>
                <w:sz w:val="16"/>
                <w:szCs w:val="16"/>
                <w:lang w:eastAsia="ko-KR"/>
              </w:rPr>
              <w:t>Resolution of editor's note under clause A.4.2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BCBB2" w14:textId="131ACADF" w:rsidR="007575A4" w:rsidRDefault="007575A4" w:rsidP="0002372D">
            <w:pPr>
              <w:pStyle w:val="TAC"/>
              <w:rPr>
                <w:rFonts w:cs="Arial"/>
                <w:sz w:val="16"/>
                <w:szCs w:val="16"/>
                <w:lang w:eastAsia="ko-KR"/>
              </w:rPr>
            </w:pPr>
            <w:r>
              <w:rPr>
                <w:rFonts w:cs="Arial"/>
                <w:sz w:val="16"/>
                <w:szCs w:val="16"/>
                <w:lang w:eastAsia="ko-KR"/>
              </w:rPr>
              <w:t>18.8.0</w:t>
            </w:r>
          </w:p>
        </w:tc>
      </w:tr>
      <w:tr w:rsidR="00650CE5" w:rsidRPr="006440DC" w14:paraId="29482A4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DBC8AC2" w14:textId="508AB823" w:rsidR="00650CE5" w:rsidRDefault="00650CE5"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4016D" w14:textId="74C70874" w:rsidR="00650CE5" w:rsidRDefault="00650CE5"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7A157" w14:textId="6746298B" w:rsidR="00650CE5" w:rsidRPr="007575A4" w:rsidRDefault="00650CE5" w:rsidP="003B0829">
            <w:pPr>
              <w:pStyle w:val="TAC"/>
              <w:rPr>
                <w:sz w:val="16"/>
              </w:rPr>
            </w:pPr>
            <w:r w:rsidRPr="00650CE5">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57246" w14:textId="129C4002" w:rsidR="00650CE5" w:rsidRDefault="00650CE5" w:rsidP="0002372D">
            <w:pPr>
              <w:pStyle w:val="TAL"/>
              <w:rPr>
                <w:rFonts w:cs="Arial"/>
                <w:sz w:val="16"/>
                <w:szCs w:val="16"/>
                <w:lang w:eastAsia="ko-KR"/>
              </w:rPr>
            </w:pPr>
            <w:r>
              <w:rPr>
                <w:rFonts w:cs="Arial"/>
                <w:sz w:val="16"/>
                <w:szCs w:val="16"/>
                <w:lang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DE84F" w14:textId="0F503591" w:rsidR="00650CE5" w:rsidRDefault="00650CE5"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5E25C" w14:textId="1323AEEE" w:rsidR="00650CE5" w:rsidRDefault="00650CE5"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9BE16" w14:textId="5AFA9D3A" w:rsidR="00650CE5" w:rsidRDefault="00650CE5" w:rsidP="0002372D">
            <w:pPr>
              <w:pStyle w:val="TAL"/>
              <w:rPr>
                <w:rFonts w:cs="Arial"/>
                <w:sz w:val="16"/>
                <w:szCs w:val="16"/>
                <w:lang w:eastAsia="ko-KR"/>
              </w:rPr>
            </w:pPr>
            <w:r>
              <w:rPr>
                <w:rFonts w:cs="Arial"/>
                <w:sz w:val="16"/>
                <w:szCs w:val="16"/>
                <w:lang w:eastAsia="ko-KR"/>
              </w:rPr>
              <w:t>Correction to the MBMS bearer quality detection CoAP procedure because of implementation error of CR22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E2398" w14:textId="5B6E9FD2" w:rsidR="00650CE5" w:rsidRDefault="00650CE5" w:rsidP="0002372D">
            <w:pPr>
              <w:pStyle w:val="TAC"/>
              <w:rPr>
                <w:rFonts w:cs="Arial"/>
                <w:sz w:val="16"/>
                <w:szCs w:val="16"/>
                <w:lang w:eastAsia="ko-KR"/>
              </w:rPr>
            </w:pPr>
            <w:r>
              <w:rPr>
                <w:rFonts w:cs="Arial"/>
                <w:sz w:val="16"/>
                <w:szCs w:val="16"/>
                <w:lang w:eastAsia="ko-KR"/>
              </w:rPr>
              <w:t>18.8.0</w:t>
            </w:r>
          </w:p>
        </w:tc>
      </w:tr>
      <w:tr w:rsidR="00D07841" w:rsidRPr="006440DC" w14:paraId="17CC106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02894E2" w14:textId="0A9E6610" w:rsidR="00D07841" w:rsidRDefault="00D07841"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48768" w14:textId="79BE2616" w:rsidR="00D07841" w:rsidRDefault="00D07841"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B6A6F" w14:textId="33E9756A" w:rsidR="00D07841" w:rsidRPr="00650CE5" w:rsidRDefault="00D07841" w:rsidP="003B0829">
            <w:pPr>
              <w:pStyle w:val="TAC"/>
              <w:rPr>
                <w:sz w:val="16"/>
              </w:rPr>
            </w:pPr>
            <w:r w:rsidRPr="00D07841">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F135F" w14:textId="0EC815A1" w:rsidR="00D07841" w:rsidRDefault="00D07841" w:rsidP="0002372D">
            <w:pPr>
              <w:pStyle w:val="TAL"/>
              <w:rPr>
                <w:rFonts w:cs="Arial"/>
                <w:sz w:val="16"/>
                <w:szCs w:val="16"/>
                <w:lang w:eastAsia="ko-KR"/>
              </w:rPr>
            </w:pPr>
            <w:r>
              <w:rPr>
                <w:rFonts w:cs="Arial"/>
                <w:sz w:val="16"/>
                <w:szCs w:val="16"/>
                <w:lang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6DE55" w14:textId="2CF269E0" w:rsidR="00D07841" w:rsidRDefault="00D07841"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C2CE9" w14:textId="6AD48C8A" w:rsidR="00D07841" w:rsidRDefault="00D07841"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3ABCE" w14:textId="772085FC" w:rsidR="00D07841" w:rsidRDefault="00D07841" w:rsidP="0002372D">
            <w:pPr>
              <w:pStyle w:val="TAL"/>
              <w:rPr>
                <w:rFonts w:cs="Arial"/>
                <w:sz w:val="16"/>
                <w:szCs w:val="16"/>
                <w:lang w:eastAsia="ko-KR"/>
              </w:rPr>
            </w:pPr>
            <w:r>
              <w:rPr>
                <w:rFonts w:cs="Arial"/>
                <w:sz w:val="16"/>
                <w:szCs w:val="16"/>
                <w:lang w:eastAsia="ko-KR"/>
              </w:rPr>
              <w:t>Correction to MBS session creation and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2CA69" w14:textId="35C11E7E" w:rsidR="00D07841" w:rsidRDefault="00D07841" w:rsidP="0002372D">
            <w:pPr>
              <w:pStyle w:val="TAC"/>
              <w:rPr>
                <w:rFonts w:cs="Arial"/>
                <w:sz w:val="16"/>
                <w:szCs w:val="16"/>
                <w:lang w:eastAsia="ko-KR"/>
              </w:rPr>
            </w:pPr>
            <w:r>
              <w:rPr>
                <w:rFonts w:cs="Arial"/>
                <w:sz w:val="16"/>
                <w:szCs w:val="16"/>
                <w:lang w:eastAsia="ko-KR"/>
              </w:rPr>
              <w:t>18.8.0</w:t>
            </w:r>
          </w:p>
        </w:tc>
      </w:tr>
      <w:tr w:rsidR="00974552" w:rsidRPr="006440DC" w14:paraId="45F7B0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99FA668" w14:textId="4A2FF2C4" w:rsidR="00974552" w:rsidRDefault="00974552"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FB42D" w14:textId="2C81194E" w:rsidR="00974552" w:rsidRDefault="00974552"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01EBB" w14:textId="3EA774F4" w:rsidR="00974552" w:rsidRPr="00D07841" w:rsidRDefault="00974552" w:rsidP="003B0829">
            <w:pPr>
              <w:pStyle w:val="TAC"/>
              <w:rPr>
                <w:sz w:val="16"/>
              </w:rPr>
            </w:pPr>
            <w:r w:rsidRPr="00974552">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7B37E" w14:textId="6FB47F7A" w:rsidR="00974552" w:rsidRDefault="00974552" w:rsidP="0002372D">
            <w:pPr>
              <w:pStyle w:val="TAL"/>
              <w:rPr>
                <w:rFonts w:cs="Arial"/>
                <w:sz w:val="16"/>
                <w:szCs w:val="16"/>
                <w:lang w:eastAsia="ko-KR"/>
              </w:rPr>
            </w:pPr>
            <w:r>
              <w:rPr>
                <w:rFonts w:cs="Arial"/>
                <w:sz w:val="16"/>
                <w:szCs w:val="16"/>
                <w:lang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DAE28" w14:textId="7A8B69B9" w:rsidR="00974552" w:rsidRDefault="00974552"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F1604" w14:textId="5163C888" w:rsidR="00974552" w:rsidRDefault="00974552"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C56FD" w14:textId="7C10D9A7" w:rsidR="00974552" w:rsidRDefault="00974552" w:rsidP="0002372D">
            <w:pPr>
              <w:pStyle w:val="TAL"/>
              <w:rPr>
                <w:rFonts w:cs="Arial"/>
                <w:sz w:val="16"/>
                <w:szCs w:val="16"/>
                <w:lang w:eastAsia="ko-KR"/>
              </w:rPr>
            </w:pPr>
            <w:r>
              <w:rPr>
                <w:rFonts w:cs="Arial"/>
                <w:sz w:val="16"/>
                <w:szCs w:val="16"/>
                <w:lang w:eastAsia="ko-KR"/>
              </w:rPr>
              <w:t>Resolution of editor's notes under clause 6.2.3.10.4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22950" w14:textId="2D7ACA1D" w:rsidR="00974552" w:rsidRDefault="00974552" w:rsidP="0002372D">
            <w:pPr>
              <w:pStyle w:val="TAC"/>
              <w:rPr>
                <w:rFonts w:cs="Arial"/>
                <w:sz w:val="16"/>
                <w:szCs w:val="16"/>
                <w:lang w:eastAsia="ko-KR"/>
              </w:rPr>
            </w:pPr>
            <w:r>
              <w:rPr>
                <w:rFonts w:cs="Arial"/>
                <w:sz w:val="16"/>
                <w:szCs w:val="16"/>
                <w:lang w:eastAsia="ko-KR"/>
              </w:rPr>
              <w:t>18.8.0</w:t>
            </w:r>
          </w:p>
        </w:tc>
      </w:tr>
      <w:tr w:rsidR="00EB45AD" w:rsidRPr="006440DC" w14:paraId="4C62F68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28773A" w14:textId="0B990871" w:rsidR="00EB45AD" w:rsidRDefault="00EB45AD"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2E985" w14:textId="08E597A5" w:rsidR="00EB45AD" w:rsidRDefault="00EB45AD"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567E8" w14:textId="0B78BA30" w:rsidR="00EB45AD" w:rsidRPr="00974552" w:rsidRDefault="00EB45AD" w:rsidP="003B0829">
            <w:pPr>
              <w:pStyle w:val="TAC"/>
              <w:rPr>
                <w:sz w:val="16"/>
              </w:rPr>
            </w:pPr>
            <w:r w:rsidRPr="00EB45AD">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3241" w14:textId="6AF73815" w:rsidR="00EB45AD" w:rsidRDefault="00EB45AD" w:rsidP="0002372D">
            <w:pPr>
              <w:pStyle w:val="TAL"/>
              <w:rPr>
                <w:rFonts w:cs="Arial"/>
                <w:sz w:val="16"/>
                <w:szCs w:val="16"/>
                <w:lang w:eastAsia="ko-KR"/>
              </w:rPr>
            </w:pPr>
            <w:r>
              <w:rPr>
                <w:rFonts w:cs="Arial"/>
                <w:sz w:val="16"/>
                <w:szCs w:val="16"/>
                <w:lang w:eastAsia="ko-KR"/>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4D4EF" w14:textId="292F5EBD" w:rsidR="00EB45AD" w:rsidRDefault="00EB45AD"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9AF43" w14:textId="19523BB9" w:rsidR="00EB45AD" w:rsidRDefault="00EB45AD"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58065" w14:textId="02C9F17E" w:rsidR="00EB45AD" w:rsidRDefault="00EB45AD" w:rsidP="0002372D">
            <w:pPr>
              <w:pStyle w:val="TAL"/>
              <w:rPr>
                <w:rFonts w:cs="Arial"/>
                <w:sz w:val="16"/>
                <w:szCs w:val="16"/>
                <w:lang w:eastAsia="ko-KR"/>
              </w:rPr>
            </w:pPr>
            <w:r>
              <w:rPr>
                <w:rFonts w:cs="Arial"/>
                <w:sz w:val="16"/>
                <w:szCs w:val="16"/>
                <w:lang w:eastAsia="ko-KR"/>
              </w:rPr>
              <w:t>Resolution of editor's notes under clause 6.2.3.10.5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B8179" w14:textId="1842149D" w:rsidR="00EB45AD" w:rsidRDefault="00EB45AD" w:rsidP="0002372D">
            <w:pPr>
              <w:pStyle w:val="TAC"/>
              <w:rPr>
                <w:rFonts w:cs="Arial"/>
                <w:sz w:val="16"/>
                <w:szCs w:val="16"/>
                <w:lang w:eastAsia="ko-KR"/>
              </w:rPr>
            </w:pPr>
            <w:r>
              <w:rPr>
                <w:rFonts w:cs="Arial"/>
                <w:sz w:val="16"/>
                <w:szCs w:val="16"/>
                <w:lang w:eastAsia="ko-KR"/>
              </w:rPr>
              <w:t>18.8.0</w:t>
            </w:r>
          </w:p>
        </w:tc>
      </w:tr>
      <w:tr w:rsidR="00A93B9F" w:rsidRPr="006440DC" w14:paraId="51D33F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7161ACA" w14:textId="303823D6" w:rsidR="00A93B9F" w:rsidRDefault="00A93B9F"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EA2E9" w14:textId="74C398C3" w:rsidR="00A93B9F" w:rsidRDefault="00A93B9F"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C6ADB" w14:textId="34B40C3C" w:rsidR="00A93B9F" w:rsidRPr="00EB45AD" w:rsidRDefault="00A93B9F" w:rsidP="003B0829">
            <w:pPr>
              <w:pStyle w:val="TAC"/>
              <w:rPr>
                <w:sz w:val="16"/>
              </w:rPr>
            </w:pPr>
            <w:r w:rsidRPr="00A93B9F">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C45D2" w14:textId="0EC870BF" w:rsidR="00A93B9F" w:rsidRDefault="00A93B9F" w:rsidP="0002372D">
            <w:pPr>
              <w:pStyle w:val="TAL"/>
              <w:rPr>
                <w:rFonts w:cs="Arial"/>
                <w:sz w:val="16"/>
                <w:szCs w:val="16"/>
                <w:lang w:eastAsia="ko-KR"/>
              </w:rPr>
            </w:pPr>
            <w:r>
              <w:rPr>
                <w:rFonts w:cs="Arial"/>
                <w:sz w:val="16"/>
                <w:szCs w:val="16"/>
                <w:lang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F89A4" w14:textId="3A9A0543" w:rsidR="00A93B9F" w:rsidRDefault="00A93B9F"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03843" w14:textId="41C8A5D2" w:rsidR="00A93B9F" w:rsidRDefault="00A93B9F"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B3A76" w14:textId="498E31E5" w:rsidR="00A93B9F" w:rsidRDefault="00A93B9F" w:rsidP="0002372D">
            <w:pPr>
              <w:pStyle w:val="TAL"/>
              <w:rPr>
                <w:rFonts w:cs="Arial"/>
                <w:sz w:val="16"/>
                <w:szCs w:val="16"/>
                <w:lang w:eastAsia="ko-KR"/>
              </w:rPr>
            </w:pPr>
            <w:r>
              <w:rPr>
                <w:rFonts w:cs="Arial"/>
                <w:sz w:val="16"/>
                <w:szCs w:val="16"/>
                <w:lang w:eastAsia="ko-KR"/>
              </w:rPr>
              <w:t>Correction to MBS listening status report for HTTP and SIP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E655B" w14:textId="6F1CF867" w:rsidR="00A93B9F" w:rsidRDefault="00A93B9F" w:rsidP="0002372D">
            <w:pPr>
              <w:pStyle w:val="TAC"/>
              <w:rPr>
                <w:rFonts w:cs="Arial"/>
                <w:sz w:val="16"/>
                <w:szCs w:val="16"/>
                <w:lang w:eastAsia="ko-KR"/>
              </w:rPr>
            </w:pPr>
            <w:r>
              <w:rPr>
                <w:rFonts w:cs="Arial"/>
                <w:sz w:val="16"/>
                <w:szCs w:val="16"/>
                <w:lang w:eastAsia="ko-KR"/>
              </w:rPr>
              <w:t>18.8.0</w:t>
            </w:r>
          </w:p>
        </w:tc>
      </w:tr>
      <w:tr w:rsidR="00901A8C" w:rsidRPr="006440DC" w14:paraId="6C83770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24CF28" w14:textId="0A7A0B35" w:rsidR="00901A8C" w:rsidRDefault="00901A8C"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BD307" w14:textId="070CA4A2" w:rsidR="00901A8C" w:rsidRDefault="00901A8C"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B6E71" w14:textId="25B2BAAB" w:rsidR="00901A8C" w:rsidRPr="00A93B9F" w:rsidRDefault="00901A8C" w:rsidP="003B0829">
            <w:pPr>
              <w:pStyle w:val="TAC"/>
              <w:rPr>
                <w:sz w:val="16"/>
              </w:rPr>
            </w:pPr>
            <w:r w:rsidRPr="00901A8C">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8FAF" w14:textId="0B148D0F" w:rsidR="00901A8C" w:rsidRDefault="00901A8C" w:rsidP="0002372D">
            <w:pPr>
              <w:pStyle w:val="TAL"/>
              <w:rPr>
                <w:rFonts w:cs="Arial"/>
                <w:sz w:val="16"/>
                <w:szCs w:val="16"/>
                <w:lang w:eastAsia="ko-KR"/>
              </w:rPr>
            </w:pPr>
            <w:r>
              <w:rPr>
                <w:rFonts w:cs="Arial"/>
                <w:sz w:val="16"/>
                <w:szCs w:val="16"/>
                <w:lang w:eastAsia="ko-KR"/>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D13FA" w14:textId="2E742063" w:rsidR="00901A8C" w:rsidRDefault="00901A8C"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42AC6" w14:textId="380B48B0" w:rsidR="00901A8C" w:rsidRDefault="00901A8C"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9B650" w14:textId="23F04FCC" w:rsidR="00901A8C" w:rsidRDefault="00901A8C" w:rsidP="0002372D">
            <w:pPr>
              <w:pStyle w:val="TAL"/>
              <w:rPr>
                <w:rFonts w:cs="Arial"/>
                <w:sz w:val="16"/>
                <w:szCs w:val="16"/>
                <w:lang w:eastAsia="ko-KR"/>
              </w:rPr>
            </w:pPr>
            <w:r>
              <w:rPr>
                <w:rFonts w:cs="Arial"/>
                <w:sz w:val="16"/>
                <w:szCs w:val="16"/>
                <w:lang w:eastAsia="ko-KR"/>
              </w:rPr>
              <w:t>Correction to add missed MBS listening status report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E05F" w14:textId="55320001" w:rsidR="00901A8C" w:rsidRDefault="00901A8C" w:rsidP="0002372D">
            <w:pPr>
              <w:pStyle w:val="TAC"/>
              <w:rPr>
                <w:rFonts w:cs="Arial"/>
                <w:sz w:val="16"/>
                <w:szCs w:val="16"/>
                <w:lang w:eastAsia="ko-KR"/>
              </w:rPr>
            </w:pPr>
            <w:r>
              <w:rPr>
                <w:rFonts w:cs="Arial"/>
                <w:sz w:val="16"/>
                <w:szCs w:val="16"/>
                <w:lang w:eastAsia="ko-KR"/>
              </w:rPr>
              <w:t>18.8.0</w:t>
            </w:r>
          </w:p>
        </w:tc>
      </w:tr>
      <w:tr w:rsidR="00DD424E" w:rsidRPr="006440DC" w14:paraId="4725E81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FA75B44" w14:textId="1445B29E" w:rsidR="00DD424E" w:rsidRDefault="00DD424E"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527A0" w14:textId="50E21F54" w:rsidR="00DD424E" w:rsidRDefault="00DD424E"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E22DA" w14:textId="669678ED" w:rsidR="00DD424E" w:rsidRPr="00901A8C" w:rsidRDefault="00DD424E" w:rsidP="003B0829">
            <w:pPr>
              <w:pStyle w:val="TAC"/>
              <w:rPr>
                <w:sz w:val="16"/>
              </w:rPr>
            </w:pPr>
            <w:r w:rsidRPr="00DD424E">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FD74" w14:textId="0DD8C1BF" w:rsidR="00DD424E" w:rsidRDefault="00DD424E" w:rsidP="0002372D">
            <w:pPr>
              <w:pStyle w:val="TAL"/>
              <w:rPr>
                <w:rFonts w:cs="Arial"/>
                <w:sz w:val="16"/>
                <w:szCs w:val="16"/>
                <w:lang w:eastAsia="ko-KR"/>
              </w:rPr>
            </w:pPr>
            <w:r>
              <w:rPr>
                <w:rFonts w:cs="Arial"/>
                <w:sz w:val="16"/>
                <w:szCs w:val="16"/>
                <w:lang w:eastAsia="ko-KR"/>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73970" w14:textId="4F8D62E6" w:rsidR="00DD424E" w:rsidRDefault="00DD424E"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33F8C" w14:textId="7E17F954" w:rsidR="00DD424E" w:rsidRDefault="00DD424E"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49D11A" w14:textId="78C4FB4E" w:rsidR="00DD424E" w:rsidRDefault="00DD424E" w:rsidP="0002372D">
            <w:pPr>
              <w:pStyle w:val="TAL"/>
              <w:rPr>
                <w:rFonts w:cs="Arial"/>
                <w:sz w:val="16"/>
                <w:szCs w:val="16"/>
                <w:lang w:eastAsia="ko-KR"/>
              </w:rPr>
            </w:pPr>
            <w:r>
              <w:rPr>
                <w:rFonts w:cs="Arial"/>
                <w:sz w:val="16"/>
                <w:szCs w:val="16"/>
                <w:lang w:eastAsia="ko-KR"/>
              </w:rPr>
              <w:t>Correction to add SU_MbsResourceManagement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79402" w14:textId="37E9DFD7" w:rsidR="00DD424E" w:rsidRDefault="00DD424E" w:rsidP="0002372D">
            <w:pPr>
              <w:pStyle w:val="TAC"/>
              <w:rPr>
                <w:rFonts w:cs="Arial"/>
                <w:sz w:val="16"/>
                <w:szCs w:val="16"/>
                <w:lang w:eastAsia="ko-KR"/>
              </w:rPr>
            </w:pPr>
            <w:r>
              <w:rPr>
                <w:rFonts w:cs="Arial"/>
                <w:sz w:val="16"/>
                <w:szCs w:val="16"/>
                <w:lang w:eastAsia="ko-KR"/>
              </w:rPr>
              <w:t>18.8.0</w:t>
            </w:r>
          </w:p>
        </w:tc>
      </w:tr>
      <w:tr w:rsidR="00F66C90" w:rsidRPr="006440DC" w14:paraId="5E0C429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9B8F775" w14:textId="176322BA" w:rsidR="00F66C90" w:rsidRDefault="00F66C90"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9FF13" w14:textId="5137EFD1" w:rsidR="00F66C90" w:rsidRDefault="00F66C90"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3EE4" w14:textId="61E5ED4B" w:rsidR="00F66C90" w:rsidRPr="00DD424E" w:rsidRDefault="00F66C90" w:rsidP="003B0829">
            <w:pPr>
              <w:pStyle w:val="TAC"/>
              <w:rPr>
                <w:sz w:val="16"/>
              </w:rPr>
            </w:pPr>
            <w:r w:rsidRPr="00F66C90">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87325" w14:textId="69F8123E" w:rsidR="00F66C90" w:rsidRDefault="00F66C90" w:rsidP="0002372D">
            <w:pPr>
              <w:pStyle w:val="TAL"/>
              <w:rPr>
                <w:rFonts w:cs="Arial"/>
                <w:sz w:val="16"/>
                <w:szCs w:val="16"/>
                <w:lang w:eastAsia="ko-KR"/>
              </w:rPr>
            </w:pPr>
            <w:r>
              <w:rPr>
                <w:rFonts w:cs="Arial"/>
                <w:sz w:val="16"/>
                <w:szCs w:val="16"/>
                <w:lang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5FC66" w14:textId="6CE0D53F" w:rsidR="00F66C90" w:rsidRDefault="00F66C90"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0CA78" w14:textId="0861D457" w:rsidR="00F66C90" w:rsidRDefault="00F66C90"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E42958" w14:textId="2C1BCA39" w:rsidR="00F66C90" w:rsidRDefault="00F66C90" w:rsidP="0002372D">
            <w:pPr>
              <w:pStyle w:val="TAL"/>
              <w:rPr>
                <w:rFonts w:cs="Arial"/>
                <w:sz w:val="16"/>
                <w:szCs w:val="16"/>
                <w:lang w:eastAsia="ko-KR"/>
              </w:rPr>
            </w:pPr>
            <w:r>
              <w:rPr>
                <w:rFonts w:cs="Arial"/>
                <w:sz w:val="16"/>
                <w:szCs w:val="16"/>
                <w:lang w:eastAsia="ko-KR"/>
              </w:rPr>
              <w:t>Correction to the &lt;mbs-session-id&gt; element for the SEAL MBS Usage Info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3074E" w14:textId="4129C486" w:rsidR="00F66C90" w:rsidRDefault="00F66C90" w:rsidP="0002372D">
            <w:pPr>
              <w:pStyle w:val="TAC"/>
              <w:rPr>
                <w:rFonts w:cs="Arial"/>
                <w:sz w:val="16"/>
                <w:szCs w:val="16"/>
                <w:lang w:eastAsia="ko-KR"/>
              </w:rPr>
            </w:pPr>
            <w:r>
              <w:rPr>
                <w:rFonts w:cs="Arial"/>
                <w:sz w:val="16"/>
                <w:szCs w:val="16"/>
                <w:lang w:eastAsia="ko-KR"/>
              </w:rPr>
              <w:t>18.8.0</w:t>
            </w:r>
          </w:p>
        </w:tc>
      </w:tr>
      <w:tr w:rsidR="00667375" w:rsidRPr="006440DC" w14:paraId="2A95C1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90449C8" w14:textId="4E35414D" w:rsidR="00667375" w:rsidRDefault="00667375" w:rsidP="0002372D">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F41EA" w14:textId="6C170D2C" w:rsidR="00667375" w:rsidRDefault="00667375" w:rsidP="0002372D">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09A0F" w14:textId="3D434DCA" w:rsidR="00667375" w:rsidRPr="00F66C90" w:rsidRDefault="00667375" w:rsidP="003B0829">
            <w:pPr>
              <w:pStyle w:val="TAC"/>
              <w:rPr>
                <w:sz w:val="16"/>
              </w:rPr>
            </w:pPr>
            <w:r w:rsidRPr="00667375">
              <w:rPr>
                <w:sz w:val="16"/>
              </w:rPr>
              <w:t>CP-252134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2E214" w14:textId="4B6147E5" w:rsidR="00667375" w:rsidRDefault="00667375" w:rsidP="0002372D">
            <w:pPr>
              <w:pStyle w:val="TAL"/>
              <w:rPr>
                <w:rFonts w:cs="Arial"/>
                <w:sz w:val="16"/>
                <w:szCs w:val="16"/>
                <w:lang w:eastAsia="ko-KR"/>
              </w:rPr>
            </w:pPr>
            <w:r>
              <w:rPr>
                <w:rFonts w:cs="Arial"/>
                <w:sz w:val="16"/>
                <w:szCs w:val="16"/>
                <w:lang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7EEAF" w14:textId="6E100038" w:rsidR="00667375" w:rsidRDefault="00667375" w:rsidP="0002372D">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C8C1C" w14:textId="76E550FD" w:rsidR="00667375" w:rsidRDefault="00667375" w:rsidP="0002372D">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7F486" w14:textId="5660E26F" w:rsidR="00667375" w:rsidRDefault="00667375" w:rsidP="0002372D">
            <w:pPr>
              <w:pStyle w:val="TAL"/>
              <w:rPr>
                <w:rFonts w:cs="Arial"/>
                <w:sz w:val="16"/>
                <w:szCs w:val="16"/>
                <w:lang w:eastAsia="ko-KR"/>
              </w:rPr>
            </w:pPr>
            <w:r>
              <w:rPr>
                <w:rFonts w:cs="Arial"/>
                <w:sz w:val="16"/>
                <w:szCs w:val="16"/>
                <w:lang w:eastAsia="ko-KR"/>
              </w:rPr>
              <w:t>Resolution of editor's note under clause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9751" w14:textId="5DDBA526" w:rsidR="00667375" w:rsidRDefault="00667375" w:rsidP="0002372D">
            <w:pPr>
              <w:pStyle w:val="TAC"/>
              <w:rPr>
                <w:rFonts w:cs="Arial"/>
                <w:sz w:val="16"/>
                <w:szCs w:val="16"/>
                <w:lang w:eastAsia="ko-KR"/>
              </w:rPr>
            </w:pPr>
            <w:r>
              <w:rPr>
                <w:rFonts w:cs="Arial"/>
                <w:sz w:val="16"/>
                <w:szCs w:val="16"/>
                <w:lang w:eastAsia="ko-KR"/>
              </w:rPr>
              <w:t>18.8.0</w:t>
            </w:r>
          </w:p>
        </w:tc>
      </w:tr>
      <w:tr w:rsidR="003F556F" w:rsidRPr="006440DC" w14:paraId="6E4F80F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35414F" w14:textId="1C620D19" w:rsidR="003F556F" w:rsidRDefault="003F556F" w:rsidP="0002372D">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761C4" w14:textId="57D3A968" w:rsidR="003F556F" w:rsidRDefault="003F556F" w:rsidP="0002372D">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0E95E3" w14:textId="43E859C0" w:rsidR="003F556F" w:rsidRPr="00667375" w:rsidRDefault="003F556F" w:rsidP="003B0829">
            <w:pPr>
              <w:pStyle w:val="TAC"/>
              <w:rPr>
                <w:sz w:val="16"/>
              </w:rPr>
            </w:pPr>
            <w:r w:rsidRPr="003F556F">
              <w:rPr>
                <w:sz w:val="16"/>
              </w:rPr>
              <w:t>CP-253191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98FEB5" w14:textId="436A441C" w:rsidR="003F556F" w:rsidRDefault="003F556F" w:rsidP="0002372D">
            <w:pPr>
              <w:pStyle w:val="TAL"/>
              <w:rPr>
                <w:rFonts w:cs="Arial"/>
                <w:sz w:val="16"/>
                <w:szCs w:val="16"/>
                <w:lang w:eastAsia="ko-KR"/>
              </w:rPr>
            </w:pPr>
            <w:r w:rsidRPr="003F556F">
              <w:rPr>
                <w:rFonts w:cs="Arial"/>
                <w:sz w:val="16"/>
                <w:szCs w:val="16"/>
                <w:lang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0260B" w14:textId="77777777" w:rsidR="003F556F" w:rsidRDefault="003F556F" w:rsidP="0002372D">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47FD" w14:textId="1E7AD4AC" w:rsidR="003F556F" w:rsidRDefault="003F556F" w:rsidP="0002372D">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86A680" w14:textId="72B788CF" w:rsidR="003F556F" w:rsidRDefault="003F556F" w:rsidP="0002372D">
            <w:pPr>
              <w:pStyle w:val="TAL"/>
              <w:rPr>
                <w:rFonts w:cs="Arial"/>
                <w:sz w:val="16"/>
                <w:szCs w:val="16"/>
                <w:lang w:eastAsia="ko-KR"/>
              </w:rPr>
            </w:pPr>
            <w:r w:rsidRPr="003F556F">
              <w:rPr>
                <w:rFonts w:cs="Arial"/>
                <w:sz w:val="16"/>
                <w:szCs w:val="16"/>
                <w:lang w:eastAsia="ko-KR"/>
              </w:rPr>
              <w:t>Fixing the SU_QosSessionManagement, SU_MbmsResourceManagement, and SU_MbsResourceManagement APIs for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E646C" w14:textId="1F08436D" w:rsidR="003F556F" w:rsidRDefault="003F556F" w:rsidP="0002372D">
            <w:pPr>
              <w:pStyle w:val="TAC"/>
              <w:rPr>
                <w:rFonts w:cs="Arial"/>
                <w:sz w:val="16"/>
                <w:szCs w:val="16"/>
                <w:lang w:eastAsia="ko-KR"/>
              </w:rPr>
            </w:pPr>
            <w:r>
              <w:rPr>
                <w:rFonts w:cs="Arial"/>
                <w:sz w:val="16"/>
                <w:szCs w:val="16"/>
                <w:lang w:eastAsia="ko-KR"/>
              </w:rPr>
              <w:t>18.9.0</w:t>
            </w:r>
          </w:p>
        </w:tc>
      </w:tr>
    </w:tbl>
    <w:p w14:paraId="5CBD9AC6" w14:textId="77777777" w:rsidR="0002372D" w:rsidRPr="00004F96" w:rsidRDefault="0002372D" w:rsidP="00536F63"/>
    <w:sectPr w:rsidR="0002372D" w:rsidRPr="00004F96">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6B1D2" w14:textId="77777777" w:rsidR="00F122A3" w:rsidRDefault="00F122A3">
      <w:r>
        <w:separator/>
      </w:r>
    </w:p>
  </w:endnote>
  <w:endnote w:type="continuationSeparator" w:id="0">
    <w:p w14:paraId="73F14009" w14:textId="77777777" w:rsidR="00F122A3" w:rsidRDefault="00F12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8" w14:textId="77777777" w:rsidR="00A42DAE" w:rsidRDefault="00A42D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16DCB" w14:textId="77777777" w:rsidR="00F122A3" w:rsidRDefault="00F122A3">
      <w:r>
        <w:separator/>
      </w:r>
    </w:p>
  </w:footnote>
  <w:footnote w:type="continuationSeparator" w:id="0">
    <w:p w14:paraId="052F3CB7" w14:textId="77777777" w:rsidR="00F122A3" w:rsidRDefault="00F12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4" w14:textId="2DF40410" w:rsidR="00A42DAE" w:rsidRDefault="00A42D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5FDF">
      <w:rPr>
        <w:rFonts w:ascii="Arial" w:hAnsi="Arial" w:cs="Arial"/>
        <w:b/>
        <w:noProof/>
        <w:sz w:val="18"/>
        <w:szCs w:val="18"/>
      </w:rPr>
      <w:t>3GPP TS 24.548 V18.9.0 (2025-12)</w:t>
    </w:r>
    <w:r>
      <w:rPr>
        <w:rFonts w:ascii="Arial" w:hAnsi="Arial" w:cs="Arial"/>
        <w:b/>
        <w:sz w:val="18"/>
        <w:szCs w:val="18"/>
      </w:rPr>
      <w:fldChar w:fldCharType="end"/>
    </w:r>
  </w:p>
  <w:p w14:paraId="6205D8D5" w14:textId="77777777" w:rsidR="00A42DAE" w:rsidRDefault="00A42D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35</w:t>
    </w:r>
    <w:r>
      <w:rPr>
        <w:rFonts w:ascii="Arial" w:hAnsi="Arial" w:cs="Arial"/>
        <w:b/>
        <w:sz w:val="18"/>
        <w:szCs w:val="18"/>
      </w:rPr>
      <w:fldChar w:fldCharType="end"/>
    </w:r>
  </w:p>
  <w:p w14:paraId="6205D8D6" w14:textId="65B83756" w:rsidR="00A42DAE" w:rsidRDefault="00A42D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5FDF">
      <w:rPr>
        <w:rFonts w:ascii="Arial" w:hAnsi="Arial" w:cs="Arial"/>
        <w:b/>
        <w:noProof/>
        <w:sz w:val="18"/>
        <w:szCs w:val="18"/>
      </w:rPr>
      <w:t>Release 18</w:t>
    </w:r>
    <w:r>
      <w:rPr>
        <w:rFonts w:ascii="Arial" w:hAnsi="Arial" w:cs="Arial"/>
        <w:b/>
        <w:sz w:val="18"/>
        <w:szCs w:val="18"/>
      </w:rPr>
      <w:fldChar w:fldCharType="end"/>
    </w:r>
  </w:p>
  <w:p w14:paraId="6205D8D7" w14:textId="77777777" w:rsidR="00A42DAE" w:rsidRDefault="00A42D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04F6020D"/>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3BC20FD"/>
    <w:multiLevelType w:val="hybridMultilevel"/>
    <w:tmpl w:val="44A6F5FA"/>
    <w:lvl w:ilvl="0" w:tplc="E1E228E6">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5"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5B406B5B"/>
    <w:multiLevelType w:val="hybridMultilevel"/>
    <w:tmpl w:val="0BD67FC2"/>
    <w:lvl w:ilvl="0" w:tplc="8F1ED8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A917BC9"/>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C686C8B"/>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7DE10567"/>
    <w:multiLevelType w:val="hybridMultilevel"/>
    <w:tmpl w:val="FAB820D6"/>
    <w:lvl w:ilvl="0" w:tplc="03BA64F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4261521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82405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6044576">
    <w:abstractNumId w:val="11"/>
  </w:num>
  <w:num w:numId="4" w16cid:durableId="1802648848">
    <w:abstractNumId w:val="32"/>
  </w:num>
  <w:num w:numId="5" w16cid:durableId="1436902600">
    <w:abstractNumId w:val="31"/>
  </w:num>
  <w:num w:numId="6" w16cid:durableId="612595458">
    <w:abstractNumId w:val="33"/>
  </w:num>
  <w:num w:numId="7" w16cid:durableId="801578268">
    <w:abstractNumId w:val="9"/>
  </w:num>
  <w:num w:numId="8" w16cid:durableId="294988685">
    <w:abstractNumId w:val="7"/>
  </w:num>
  <w:num w:numId="9" w16cid:durableId="341055795">
    <w:abstractNumId w:val="6"/>
  </w:num>
  <w:num w:numId="10" w16cid:durableId="1306734560">
    <w:abstractNumId w:val="5"/>
  </w:num>
  <w:num w:numId="11" w16cid:durableId="1253969934">
    <w:abstractNumId w:val="4"/>
  </w:num>
  <w:num w:numId="12" w16cid:durableId="397822348">
    <w:abstractNumId w:val="8"/>
  </w:num>
  <w:num w:numId="13" w16cid:durableId="204415437">
    <w:abstractNumId w:val="3"/>
  </w:num>
  <w:num w:numId="14" w16cid:durableId="953559153">
    <w:abstractNumId w:val="2"/>
  </w:num>
  <w:num w:numId="15" w16cid:durableId="2127577277">
    <w:abstractNumId w:val="1"/>
  </w:num>
  <w:num w:numId="16" w16cid:durableId="1315643336">
    <w:abstractNumId w:val="0"/>
  </w:num>
  <w:num w:numId="17" w16cid:durableId="1136336971">
    <w:abstractNumId w:val="22"/>
  </w:num>
  <w:num w:numId="18" w16cid:durableId="646862741">
    <w:abstractNumId w:val="23"/>
  </w:num>
  <w:num w:numId="19" w16cid:durableId="1805125426">
    <w:abstractNumId w:val="18"/>
  </w:num>
  <w:num w:numId="20" w16cid:durableId="1541622582">
    <w:abstractNumId w:val="20"/>
  </w:num>
  <w:num w:numId="21" w16cid:durableId="1810514485">
    <w:abstractNumId w:val="25"/>
  </w:num>
  <w:num w:numId="22" w16cid:durableId="132790751">
    <w:abstractNumId w:val="16"/>
  </w:num>
  <w:num w:numId="23" w16cid:durableId="479078409">
    <w:abstractNumId w:val="19"/>
  </w:num>
  <w:num w:numId="24" w16cid:durableId="1386878568">
    <w:abstractNumId w:val="29"/>
  </w:num>
  <w:num w:numId="25" w16cid:durableId="1299073013">
    <w:abstractNumId w:val="27"/>
  </w:num>
  <w:num w:numId="26" w16cid:durableId="1575313799">
    <w:abstractNumId w:val="34"/>
  </w:num>
  <w:num w:numId="27" w16cid:durableId="731276256">
    <w:abstractNumId w:val="14"/>
  </w:num>
  <w:num w:numId="28" w16cid:durableId="1765764077">
    <w:abstractNumId w:val="12"/>
  </w:num>
  <w:num w:numId="29" w16cid:durableId="1841693961">
    <w:abstractNumId w:val="35"/>
  </w:num>
  <w:num w:numId="30" w16cid:durableId="1261449133">
    <w:abstractNumId w:val="36"/>
  </w:num>
  <w:num w:numId="31" w16cid:durableId="1551309505">
    <w:abstractNumId w:val="17"/>
  </w:num>
  <w:num w:numId="32" w16cid:durableId="1867786611">
    <w:abstractNumId w:val="24"/>
  </w:num>
  <w:num w:numId="33" w16cid:durableId="1810240803">
    <w:abstractNumId w:val="26"/>
  </w:num>
  <w:num w:numId="34" w16cid:durableId="147327252">
    <w:abstractNumId w:val="28"/>
  </w:num>
  <w:num w:numId="35" w16cid:durableId="1152138384">
    <w:abstractNumId w:val="37"/>
  </w:num>
  <w:num w:numId="36" w16cid:durableId="1457485917">
    <w:abstractNumId w:val="21"/>
  </w:num>
  <w:num w:numId="37" w16cid:durableId="1981497081">
    <w:abstractNumId w:val="15"/>
  </w:num>
  <w:num w:numId="38" w16cid:durableId="1716193741">
    <w:abstractNumId w:val="13"/>
  </w:num>
  <w:num w:numId="39" w16cid:durableId="1945651457">
    <w:abstractNumId w:val="38"/>
  </w:num>
  <w:num w:numId="40" w16cid:durableId="603075552">
    <w:abstractNumId w:val="39"/>
  </w:num>
  <w:num w:numId="41" w16cid:durableId="40993639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143BF"/>
    <w:rsid w:val="0002372D"/>
    <w:rsid w:val="00023A74"/>
    <w:rsid w:val="000248BB"/>
    <w:rsid w:val="000325C1"/>
    <w:rsid w:val="00032639"/>
    <w:rsid w:val="00033397"/>
    <w:rsid w:val="00040095"/>
    <w:rsid w:val="00040B90"/>
    <w:rsid w:val="00041CC4"/>
    <w:rsid w:val="000474C2"/>
    <w:rsid w:val="000502C1"/>
    <w:rsid w:val="00051834"/>
    <w:rsid w:val="00053229"/>
    <w:rsid w:val="00054A22"/>
    <w:rsid w:val="00062023"/>
    <w:rsid w:val="000655A6"/>
    <w:rsid w:val="00065FDF"/>
    <w:rsid w:val="00070783"/>
    <w:rsid w:val="00075BE3"/>
    <w:rsid w:val="00080512"/>
    <w:rsid w:val="0008395E"/>
    <w:rsid w:val="00085D02"/>
    <w:rsid w:val="00094112"/>
    <w:rsid w:val="00096FEB"/>
    <w:rsid w:val="000973FF"/>
    <w:rsid w:val="000B5E63"/>
    <w:rsid w:val="000C47C3"/>
    <w:rsid w:val="000D58AB"/>
    <w:rsid w:val="000E11B1"/>
    <w:rsid w:val="000E2993"/>
    <w:rsid w:val="000E726B"/>
    <w:rsid w:val="000F54BE"/>
    <w:rsid w:val="000F7F58"/>
    <w:rsid w:val="00100F49"/>
    <w:rsid w:val="00133525"/>
    <w:rsid w:val="001502A3"/>
    <w:rsid w:val="00162E2B"/>
    <w:rsid w:val="0018615D"/>
    <w:rsid w:val="001912B1"/>
    <w:rsid w:val="00193E85"/>
    <w:rsid w:val="00197DEB"/>
    <w:rsid w:val="001A351D"/>
    <w:rsid w:val="001A4C42"/>
    <w:rsid w:val="001A660B"/>
    <w:rsid w:val="001A7420"/>
    <w:rsid w:val="001A7602"/>
    <w:rsid w:val="001B6637"/>
    <w:rsid w:val="001B7F2E"/>
    <w:rsid w:val="001C21C3"/>
    <w:rsid w:val="001D02C2"/>
    <w:rsid w:val="001D3CFD"/>
    <w:rsid w:val="001D7CB7"/>
    <w:rsid w:val="001E678C"/>
    <w:rsid w:val="001F0C1D"/>
    <w:rsid w:val="001F1132"/>
    <w:rsid w:val="001F168B"/>
    <w:rsid w:val="00200F2A"/>
    <w:rsid w:val="00223A17"/>
    <w:rsid w:val="00224D9D"/>
    <w:rsid w:val="002347A2"/>
    <w:rsid w:val="00241305"/>
    <w:rsid w:val="00244C0C"/>
    <w:rsid w:val="0024700A"/>
    <w:rsid w:val="002474CC"/>
    <w:rsid w:val="002504DC"/>
    <w:rsid w:val="00253000"/>
    <w:rsid w:val="002563E8"/>
    <w:rsid w:val="002675F0"/>
    <w:rsid w:val="00271E08"/>
    <w:rsid w:val="00271EBE"/>
    <w:rsid w:val="00293483"/>
    <w:rsid w:val="002966AE"/>
    <w:rsid w:val="002B3B76"/>
    <w:rsid w:val="002B522E"/>
    <w:rsid w:val="002B6339"/>
    <w:rsid w:val="002B7113"/>
    <w:rsid w:val="002E00EE"/>
    <w:rsid w:val="002E4F49"/>
    <w:rsid w:val="002E7BB7"/>
    <w:rsid w:val="002E7E74"/>
    <w:rsid w:val="002F221F"/>
    <w:rsid w:val="00312F26"/>
    <w:rsid w:val="0031630D"/>
    <w:rsid w:val="003172DC"/>
    <w:rsid w:val="003320AF"/>
    <w:rsid w:val="0033766C"/>
    <w:rsid w:val="003432AA"/>
    <w:rsid w:val="003446E6"/>
    <w:rsid w:val="0035462D"/>
    <w:rsid w:val="003765B8"/>
    <w:rsid w:val="00381B11"/>
    <w:rsid w:val="00383238"/>
    <w:rsid w:val="00393375"/>
    <w:rsid w:val="00393D0F"/>
    <w:rsid w:val="00393DCF"/>
    <w:rsid w:val="003A1A42"/>
    <w:rsid w:val="003A235C"/>
    <w:rsid w:val="003B0829"/>
    <w:rsid w:val="003B0D88"/>
    <w:rsid w:val="003C3971"/>
    <w:rsid w:val="003D33F4"/>
    <w:rsid w:val="003E2EEF"/>
    <w:rsid w:val="003F1231"/>
    <w:rsid w:val="003F556F"/>
    <w:rsid w:val="0040294C"/>
    <w:rsid w:val="004044A9"/>
    <w:rsid w:val="00406C17"/>
    <w:rsid w:val="00417CA4"/>
    <w:rsid w:val="004201C6"/>
    <w:rsid w:val="00423334"/>
    <w:rsid w:val="004345EC"/>
    <w:rsid w:val="00436DC5"/>
    <w:rsid w:val="00441534"/>
    <w:rsid w:val="004537EF"/>
    <w:rsid w:val="00453FD0"/>
    <w:rsid w:val="00454DD1"/>
    <w:rsid w:val="004573AD"/>
    <w:rsid w:val="00465515"/>
    <w:rsid w:val="00471D37"/>
    <w:rsid w:val="004804F4"/>
    <w:rsid w:val="0049469F"/>
    <w:rsid w:val="004A0A1E"/>
    <w:rsid w:val="004A2B4C"/>
    <w:rsid w:val="004A62AE"/>
    <w:rsid w:val="004C1016"/>
    <w:rsid w:val="004D08B0"/>
    <w:rsid w:val="004D3578"/>
    <w:rsid w:val="004D5A8F"/>
    <w:rsid w:val="004D63DF"/>
    <w:rsid w:val="004E213A"/>
    <w:rsid w:val="004E3145"/>
    <w:rsid w:val="004F0988"/>
    <w:rsid w:val="004F11CD"/>
    <w:rsid w:val="004F3340"/>
    <w:rsid w:val="004F3648"/>
    <w:rsid w:val="0053388B"/>
    <w:rsid w:val="00535773"/>
    <w:rsid w:val="00536F63"/>
    <w:rsid w:val="00537AB9"/>
    <w:rsid w:val="00543276"/>
    <w:rsid w:val="00543E6C"/>
    <w:rsid w:val="00545A6F"/>
    <w:rsid w:val="0055164B"/>
    <w:rsid w:val="00565087"/>
    <w:rsid w:val="005760F6"/>
    <w:rsid w:val="00591644"/>
    <w:rsid w:val="00597B11"/>
    <w:rsid w:val="005A058A"/>
    <w:rsid w:val="005B4C6A"/>
    <w:rsid w:val="005B59D1"/>
    <w:rsid w:val="005C1CA1"/>
    <w:rsid w:val="005D2E01"/>
    <w:rsid w:val="005D7107"/>
    <w:rsid w:val="005D7526"/>
    <w:rsid w:val="005E4BB2"/>
    <w:rsid w:val="00601989"/>
    <w:rsid w:val="00602AEA"/>
    <w:rsid w:val="0061085C"/>
    <w:rsid w:val="006120D7"/>
    <w:rsid w:val="00614FDF"/>
    <w:rsid w:val="00617EB2"/>
    <w:rsid w:val="0062797C"/>
    <w:rsid w:val="0063084A"/>
    <w:rsid w:val="006315CF"/>
    <w:rsid w:val="0063543D"/>
    <w:rsid w:val="006435CF"/>
    <w:rsid w:val="00643D11"/>
    <w:rsid w:val="006440DC"/>
    <w:rsid w:val="00647114"/>
    <w:rsid w:val="00650CE5"/>
    <w:rsid w:val="00664D19"/>
    <w:rsid w:val="00667375"/>
    <w:rsid w:val="00667973"/>
    <w:rsid w:val="00670734"/>
    <w:rsid w:val="0068405A"/>
    <w:rsid w:val="006A30E3"/>
    <w:rsid w:val="006A323F"/>
    <w:rsid w:val="006A6A8E"/>
    <w:rsid w:val="006B30D0"/>
    <w:rsid w:val="006B7E60"/>
    <w:rsid w:val="006B7EBD"/>
    <w:rsid w:val="006C3D95"/>
    <w:rsid w:val="006D1527"/>
    <w:rsid w:val="006D4A66"/>
    <w:rsid w:val="006D7A6A"/>
    <w:rsid w:val="006E2A77"/>
    <w:rsid w:val="006E5C86"/>
    <w:rsid w:val="006F0F78"/>
    <w:rsid w:val="00701116"/>
    <w:rsid w:val="0070164A"/>
    <w:rsid w:val="0071268E"/>
    <w:rsid w:val="00713C44"/>
    <w:rsid w:val="007306A3"/>
    <w:rsid w:val="007335EA"/>
    <w:rsid w:val="00734A5B"/>
    <w:rsid w:val="0074026F"/>
    <w:rsid w:val="00740731"/>
    <w:rsid w:val="007429F6"/>
    <w:rsid w:val="00743A9B"/>
    <w:rsid w:val="00744E76"/>
    <w:rsid w:val="00746385"/>
    <w:rsid w:val="00750B70"/>
    <w:rsid w:val="00756289"/>
    <w:rsid w:val="007575A4"/>
    <w:rsid w:val="00757789"/>
    <w:rsid w:val="007638EE"/>
    <w:rsid w:val="00767C33"/>
    <w:rsid w:val="00771874"/>
    <w:rsid w:val="00774DA4"/>
    <w:rsid w:val="00781F0F"/>
    <w:rsid w:val="00790D36"/>
    <w:rsid w:val="007A65BF"/>
    <w:rsid w:val="007B06E3"/>
    <w:rsid w:val="007B600E"/>
    <w:rsid w:val="007C4813"/>
    <w:rsid w:val="007D654B"/>
    <w:rsid w:val="007E2C7F"/>
    <w:rsid w:val="007F0F4A"/>
    <w:rsid w:val="007F2373"/>
    <w:rsid w:val="008007B7"/>
    <w:rsid w:val="008028A4"/>
    <w:rsid w:val="0081569C"/>
    <w:rsid w:val="008176F8"/>
    <w:rsid w:val="00824797"/>
    <w:rsid w:val="00825BB8"/>
    <w:rsid w:val="00830747"/>
    <w:rsid w:val="00830D77"/>
    <w:rsid w:val="008546EE"/>
    <w:rsid w:val="0085682D"/>
    <w:rsid w:val="00862739"/>
    <w:rsid w:val="00867EDC"/>
    <w:rsid w:val="0087480E"/>
    <w:rsid w:val="008768CA"/>
    <w:rsid w:val="00877C90"/>
    <w:rsid w:val="00883FB2"/>
    <w:rsid w:val="008867C4"/>
    <w:rsid w:val="008960A8"/>
    <w:rsid w:val="008961D3"/>
    <w:rsid w:val="008A7B84"/>
    <w:rsid w:val="008C384C"/>
    <w:rsid w:val="008D36E4"/>
    <w:rsid w:val="008D5510"/>
    <w:rsid w:val="008D6A7F"/>
    <w:rsid w:val="008E0179"/>
    <w:rsid w:val="0090138B"/>
    <w:rsid w:val="00901A8C"/>
    <w:rsid w:val="0090271F"/>
    <w:rsid w:val="00902E23"/>
    <w:rsid w:val="009114D7"/>
    <w:rsid w:val="0091348E"/>
    <w:rsid w:val="00917CCB"/>
    <w:rsid w:val="009329CA"/>
    <w:rsid w:val="00935F42"/>
    <w:rsid w:val="009404A5"/>
    <w:rsid w:val="0094141D"/>
    <w:rsid w:val="00942EC2"/>
    <w:rsid w:val="0094479F"/>
    <w:rsid w:val="009459BA"/>
    <w:rsid w:val="00946E73"/>
    <w:rsid w:val="00947882"/>
    <w:rsid w:val="00962817"/>
    <w:rsid w:val="00974552"/>
    <w:rsid w:val="0098556C"/>
    <w:rsid w:val="00987F44"/>
    <w:rsid w:val="00992C37"/>
    <w:rsid w:val="009B2599"/>
    <w:rsid w:val="009B40C3"/>
    <w:rsid w:val="009B690B"/>
    <w:rsid w:val="009B6F08"/>
    <w:rsid w:val="009D13B9"/>
    <w:rsid w:val="009D2430"/>
    <w:rsid w:val="009D2F96"/>
    <w:rsid w:val="009D3E56"/>
    <w:rsid w:val="009D45AD"/>
    <w:rsid w:val="009D5E7F"/>
    <w:rsid w:val="009E1403"/>
    <w:rsid w:val="009E282F"/>
    <w:rsid w:val="009E45EE"/>
    <w:rsid w:val="009F37B7"/>
    <w:rsid w:val="009F4C99"/>
    <w:rsid w:val="00A032F6"/>
    <w:rsid w:val="00A03B2F"/>
    <w:rsid w:val="00A07172"/>
    <w:rsid w:val="00A10F02"/>
    <w:rsid w:val="00A13EAC"/>
    <w:rsid w:val="00A15BFE"/>
    <w:rsid w:val="00A164B4"/>
    <w:rsid w:val="00A26956"/>
    <w:rsid w:val="00A27486"/>
    <w:rsid w:val="00A407F4"/>
    <w:rsid w:val="00A42694"/>
    <w:rsid w:val="00A42DAE"/>
    <w:rsid w:val="00A51728"/>
    <w:rsid w:val="00A520D0"/>
    <w:rsid w:val="00A53293"/>
    <w:rsid w:val="00A53724"/>
    <w:rsid w:val="00A56066"/>
    <w:rsid w:val="00A604CA"/>
    <w:rsid w:val="00A713FA"/>
    <w:rsid w:val="00A73129"/>
    <w:rsid w:val="00A7514E"/>
    <w:rsid w:val="00A82346"/>
    <w:rsid w:val="00A92BA1"/>
    <w:rsid w:val="00A93B9F"/>
    <w:rsid w:val="00AA52F8"/>
    <w:rsid w:val="00AA6F76"/>
    <w:rsid w:val="00AB5CEC"/>
    <w:rsid w:val="00AB7CD9"/>
    <w:rsid w:val="00AC6BC6"/>
    <w:rsid w:val="00AD01F2"/>
    <w:rsid w:val="00AE0493"/>
    <w:rsid w:val="00AE65E2"/>
    <w:rsid w:val="00AE7DE7"/>
    <w:rsid w:val="00AF3073"/>
    <w:rsid w:val="00B044A2"/>
    <w:rsid w:val="00B15449"/>
    <w:rsid w:val="00B172C6"/>
    <w:rsid w:val="00B212F7"/>
    <w:rsid w:val="00B221B9"/>
    <w:rsid w:val="00B35121"/>
    <w:rsid w:val="00B36758"/>
    <w:rsid w:val="00B42E2D"/>
    <w:rsid w:val="00B44140"/>
    <w:rsid w:val="00B44FA9"/>
    <w:rsid w:val="00B45F24"/>
    <w:rsid w:val="00B46E27"/>
    <w:rsid w:val="00B55AE3"/>
    <w:rsid w:val="00B62760"/>
    <w:rsid w:val="00B65A32"/>
    <w:rsid w:val="00B6690D"/>
    <w:rsid w:val="00B744D7"/>
    <w:rsid w:val="00B860A0"/>
    <w:rsid w:val="00B93086"/>
    <w:rsid w:val="00B94E74"/>
    <w:rsid w:val="00BA19ED"/>
    <w:rsid w:val="00BA4B8D"/>
    <w:rsid w:val="00BC0F7D"/>
    <w:rsid w:val="00BC1279"/>
    <w:rsid w:val="00BC2FBC"/>
    <w:rsid w:val="00BC7EFF"/>
    <w:rsid w:val="00BD3201"/>
    <w:rsid w:val="00BD4A25"/>
    <w:rsid w:val="00BD7D31"/>
    <w:rsid w:val="00BE3255"/>
    <w:rsid w:val="00BE7673"/>
    <w:rsid w:val="00BF128E"/>
    <w:rsid w:val="00BF3C17"/>
    <w:rsid w:val="00BF5161"/>
    <w:rsid w:val="00C04E4C"/>
    <w:rsid w:val="00C05938"/>
    <w:rsid w:val="00C06660"/>
    <w:rsid w:val="00C074DD"/>
    <w:rsid w:val="00C1496A"/>
    <w:rsid w:val="00C3003D"/>
    <w:rsid w:val="00C317DB"/>
    <w:rsid w:val="00C32E8C"/>
    <w:rsid w:val="00C33079"/>
    <w:rsid w:val="00C34A9C"/>
    <w:rsid w:val="00C42269"/>
    <w:rsid w:val="00C425BC"/>
    <w:rsid w:val="00C45231"/>
    <w:rsid w:val="00C46874"/>
    <w:rsid w:val="00C474FD"/>
    <w:rsid w:val="00C66174"/>
    <w:rsid w:val="00C72833"/>
    <w:rsid w:val="00C80F1D"/>
    <w:rsid w:val="00C933A0"/>
    <w:rsid w:val="00C93F40"/>
    <w:rsid w:val="00CA0A55"/>
    <w:rsid w:val="00CA3D0C"/>
    <w:rsid w:val="00CB2A40"/>
    <w:rsid w:val="00CD4BAF"/>
    <w:rsid w:val="00CD7183"/>
    <w:rsid w:val="00D06125"/>
    <w:rsid w:val="00D07841"/>
    <w:rsid w:val="00D12920"/>
    <w:rsid w:val="00D27D07"/>
    <w:rsid w:val="00D40064"/>
    <w:rsid w:val="00D4716F"/>
    <w:rsid w:val="00D57972"/>
    <w:rsid w:val="00D675A9"/>
    <w:rsid w:val="00D70092"/>
    <w:rsid w:val="00D738D6"/>
    <w:rsid w:val="00D755EB"/>
    <w:rsid w:val="00D76048"/>
    <w:rsid w:val="00D84DE5"/>
    <w:rsid w:val="00D87E00"/>
    <w:rsid w:val="00D9134D"/>
    <w:rsid w:val="00D9134F"/>
    <w:rsid w:val="00D9229A"/>
    <w:rsid w:val="00D9295F"/>
    <w:rsid w:val="00DA11CF"/>
    <w:rsid w:val="00DA556B"/>
    <w:rsid w:val="00DA7A03"/>
    <w:rsid w:val="00DB00C0"/>
    <w:rsid w:val="00DB1818"/>
    <w:rsid w:val="00DC1D96"/>
    <w:rsid w:val="00DC309B"/>
    <w:rsid w:val="00DC4DA2"/>
    <w:rsid w:val="00DD424E"/>
    <w:rsid w:val="00DD4575"/>
    <w:rsid w:val="00DD4C17"/>
    <w:rsid w:val="00DD74A5"/>
    <w:rsid w:val="00DF0821"/>
    <w:rsid w:val="00DF2B1F"/>
    <w:rsid w:val="00DF62CD"/>
    <w:rsid w:val="00E05A31"/>
    <w:rsid w:val="00E12A23"/>
    <w:rsid w:val="00E144EC"/>
    <w:rsid w:val="00E15291"/>
    <w:rsid w:val="00E16509"/>
    <w:rsid w:val="00E17CBF"/>
    <w:rsid w:val="00E23879"/>
    <w:rsid w:val="00E249FE"/>
    <w:rsid w:val="00E27FAD"/>
    <w:rsid w:val="00E30F35"/>
    <w:rsid w:val="00E31F03"/>
    <w:rsid w:val="00E32FE0"/>
    <w:rsid w:val="00E42CF9"/>
    <w:rsid w:val="00E44582"/>
    <w:rsid w:val="00E4590F"/>
    <w:rsid w:val="00E6066D"/>
    <w:rsid w:val="00E67CF7"/>
    <w:rsid w:val="00E751C2"/>
    <w:rsid w:val="00E77645"/>
    <w:rsid w:val="00E8670F"/>
    <w:rsid w:val="00E90239"/>
    <w:rsid w:val="00E94A78"/>
    <w:rsid w:val="00EA15B0"/>
    <w:rsid w:val="00EA5EA7"/>
    <w:rsid w:val="00EB45AD"/>
    <w:rsid w:val="00EC1339"/>
    <w:rsid w:val="00EC4A25"/>
    <w:rsid w:val="00EC4C47"/>
    <w:rsid w:val="00EF1FF1"/>
    <w:rsid w:val="00F025A2"/>
    <w:rsid w:val="00F04712"/>
    <w:rsid w:val="00F122A3"/>
    <w:rsid w:val="00F13360"/>
    <w:rsid w:val="00F213CD"/>
    <w:rsid w:val="00F22EC7"/>
    <w:rsid w:val="00F31B43"/>
    <w:rsid w:val="00F325C8"/>
    <w:rsid w:val="00F334B0"/>
    <w:rsid w:val="00F36CFD"/>
    <w:rsid w:val="00F448D5"/>
    <w:rsid w:val="00F6246B"/>
    <w:rsid w:val="00F653B8"/>
    <w:rsid w:val="00F66C90"/>
    <w:rsid w:val="00F827D2"/>
    <w:rsid w:val="00F9008D"/>
    <w:rsid w:val="00FA03E7"/>
    <w:rsid w:val="00FA1266"/>
    <w:rsid w:val="00FA2B99"/>
    <w:rsid w:val="00FB1D7B"/>
    <w:rsid w:val="00FB441C"/>
    <w:rsid w:val="00FC1192"/>
    <w:rsid w:val="00FC3BF5"/>
    <w:rsid w:val="00FD0803"/>
    <w:rsid w:val="00FD1C2B"/>
    <w:rsid w:val="00FD2895"/>
    <w:rsid w:val="00FD40BA"/>
    <w:rsid w:val="00FD46D9"/>
    <w:rsid w:val="00FE6FD6"/>
    <w:rsid w:val="00FF68B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qFormat/>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link w:val="EWChar"/>
    <w:qFormat/>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aliases w:val="EN"/>
    <w:basedOn w:val="NO"/>
    <w:link w:val="EditorsNoteChar"/>
    <w:qFormat/>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qFormat/>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qFormat/>
    <w:rsid w:val="00004F96"/>
  </w:style>
  <w:style w:type="paragraph" w:customStyle="1" w:styleId="B4">
    <w:name w:val="B4"/>
    <w:basedOn w:val="List4"/>
    <w:qFormat/>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0">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qFormat/>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aliases w:val="EN Char"/>
    <w:link w:val="EditorsNote"/>
    <w:qFormat/>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qFormat/>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qFormat/>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qFormat/>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paragraph" w:styleId="Revision">
    <w:name w:val="Revision"/>
    <w:hidden/>
    <w:uiPriority w:val="99"/>
    <w:semiHidden/>
    <w:rsid w:val="004D5A8F"/>
    <w:rPr>
      <w:lang w:eastAsia="en-US"/>
    </w:rPr>
  </w:style>
  <w:style w:type="character" w:customStyle="1" w:styleId="TFChar">
    <w:name w:val="TF Char"/>
    <w:link w:val="TF"/>
    <w:qFormat/>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 w:type="character" w:customStyle="1" w:styleId="EWChar">
    <w:name w:val="EW Char"/>
    <w:link w:val="EW"/>
    <w:qFormat/>
    <w:locked/>
    <w:rsid w:val="00BF5161"/>
    <w:rPr>
      <w:lang w:eastAsia="en-US"/>
    </w:rPr>
  </w:style>
  <w:style w:type="paragraph" w:customStyle="1" w:styleId="tdoc-header">
    <w:name w:val="tdoc-header"/>
    <w:rsid w:val="00DD424E"/>
    <w:rPr>
      <w:rFonts w:ascii="Arial" w:hAnsi="Arial"/>
      <w:sz w:val="24"/>
      <w:lang w:eastAsia="en-US"/>
    </w:rPr>
  </w:style>
  <w:style w:type="character" w:customStyle="1" w:styleId="UnresolvedMention11">
    <w:name w:val="Unresolved Mention11"/>
    <w:uiPriority w:val="99"/>
    <w:semiHidden/>
    <w:unhideWhenUsed/>
    <w:rsid w:val="00DD42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102844310">
      <w:bodyDiv w:val="1"/>
      <w:marLeft w:val="0"/>
      <w:marRight w:val="0"/>
      <w:marTop w:val="0"/>
      <w:marBottom w:val="0"/>
      <w:divBdr>
        <w:top w:val="none" w:sz="0" w:space="0" w:color="auto"/>
        <w:left w:val="none" w:sz="0" w:space="0" w:color="auto"/>
        <w:bottom w:val="none" w:sz="0" w:space="0" w:color="auto"/>
        <w:right w:val="none" w:sz="0" w:space="0" w:color="auto"/>
      </w:divBdr>
    </w:div>
    <w:div w:id="127627845">
      <w:bodyDiv w:val="1"/>
      <w:marLeft w:val="0"/>
      <w:marRight w:val="0"/>
      <w:marTop w:val="0"/>
      <w:marBottom w:val="0"/>
      <w:divBdr>
        <w:top w:val="none" w:sz="0" w:space="0" w:color="auto"/>
        <w:left w:val="none" w:sz="0" w:space="0" w:color="auto"/>
        <w:bottom w:val="none" w:sz="0" w:space="0" w:color="auto"/>
        <w:right w:val="none" w:sz="0" w:space="0" w:color="auto"/>
      </w:divBdr>
    </w:div>
    <w:div w:id="129519826">
      <w:bodyDiv w:val="1"/>
      <w:marLeft w:val="0"/>
      <w:marRight w:val="0"/>
      <w:marTop w:val="0"/>
      <w:marBottom w:val="0"/>
      <w:divBdr>
        <w:top w:val="none" w:sz="0" w:space="0" w:color="auto"/>
        <w:left w:val="none" w:sz="0" w:space="0" w:color="auto"/>
        <w:bottom w:val="none" w:sz="0" w:space="0" w:color="auto"/>
        <w:right w:val="none" w:sz="0" w:space="0" w:color="auto"/>
      </w:divBdr>
    </w:div>
    <w:div w:id="325324292">
      <w:bodyDiv w:val="1"/>
      <w:marLeft w:val="0"/>
      <w:marRight w:val="0"/>
      <w:marTop w:val="0"/>
      <w:marBottom w:val="0"/>
      <w:divBdr>
        <w:top w:val="none" w:sz="0" w:space="0" w:color="auto"/>
        <w:left w:val="none" w:sz="0" w:space="0" w:color="auto"/>
        <w:bottom w:val="none" w:sz="0" w:space="0" w:color="auto"/>
        <w:right w:val="none" w:sz="0" w:space="0" w:color="auto"/>
      </w:divBdr>
    </w:div>
    <w:div w:id="342784796">
      <w:bodyDiv w:val="1"/>
      <w:marLeft w:val="0"/>
      <w:marRight w:val="0"/>
      <w:marTop w:val="0"/>
      <w:marBottom w:val="0"/>
      <w:divBdr>
        <w:top w:val="none" w:sz="0" w:space="0" w:color="auto"/>
        <w:left w:val="none" w:sz="0" w:space="0" w:color="auto"/>
        <w:bottom w:val="none" w:sz="0" w:space="0" w:color="auto"/>
        <w:right w:val="none" w:sz="0" w:space="0" w:color="auto"/>
      </w:divBdr>
    </w:div>
    <w:div w:id="363360560">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372534815">
      <w:bodyDiv w:val="1"/>
      <w:marLeft w:val="0"/>
      <w:marRight w:val="0"/>
      <w:marTop w:val="0"/>
      <w:marBottom w:val="0"/>
      <w:divBdr>
        <w:top w:val="none" w:sz="0" w:space="0" w:color="auto"/>
        <w:left w:val="none" w:sz="0" w:space="0" w:color="auto"/>
        <w:bottom w:val="none" w:sz="0" w:space="0" w:color="auto"/>
        <w:right w:val="none" w:sz="0" w:space="0" w:color="auto"/>
      </w:divBdr>
    </w:div>
    <w:div w:id="472597391">
      <w:bodyDiv w:val="1"/>
      <w:marLeft w:val="0"/>
      <w:marRight w:val="0"/>
      <w:marTop w:val="0"/>
      <w:marBottom w:val="0"/>
      <w:divBdr>
        <w:top w:val="none" w:sz="0" w:space="0" w:color="auto"/>
        <w:left w:val="none" w:sz="0" w:space="0" w:color="auto"/>
        <w:bottom w:val="none" w:sz="0" w:space="0" w:color="auto"/>
        <w:right w:val="none" w:sz="0" w:space="0" w:color="auto"/>
      </w:divBdr>
    </w:div>
    <w:div w:id="496266503">
      <w:bodyDiv w:val="1"/>
      <w:marLeft w:val="0"/>
      <w:marRight w:val="0"/>
      <w:marTop w:val="0"/>
      <w:marBottom w:val="0"/>
      <w:divBdr>
        <w:top w:val="none" w:sz="0" w:space="0" w:color="auto"/>
        <w:left w:val="none" w:sz="0" w:space="0" w:color="auto"/>
        <w:bottom w:val="none" w:sz="0" w:space="0" w:color="auto"/>
        <w:right w:val="none" w:sz="0" w:space="0" w:color="auto"/>
      </w:divBdr>
    </w:div>
    <w:div w:id="547375270">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975138119">
      <w:bodyDiv w:val="1"/>
      <w:marLeft w:val="0"/>
      <w:marRight w:val="0"/>
      <w:marTop w:val="0"/>
      <w:marBottom w:val="0"/>
      <w:divBdr>
        <w:top w:val="none" w:sz="0" w:space="0" w:color="auto"/>
        <w:left w:val="none" w:sz="0" w:space="0" w:color="auto"/>
        <w:bottom w:val="none" w:sz="0" w:space="0" w:color="auto"/>
        <w:right w:val="none" w:sz="0" w:space="0" w:color="auto"/>
      </w:divBdr>
    </w:div>
    <w:div w:id="982661945">
      <w:bodyDiv w:val="1"/>
      <w:marLeft w:val="0"/>
      <w:marRight w:val="0"/>
      <w:marTop w:val="0"/>
      <w:marBottom w:val="0"/>
      <w:divBdr>
        <w:top w:val="none" w:sz="0" w:space="0" w:color="auto"/>
        <w:left w:val="none" w:sz="0" w:space="0" w:color="auto"/>
        <w:bottom w:val="none" w:sz="0" w:space="0" w:color="auto"/>
        <w:right w:val="none" w:sz="0" w:space="0" w:color="auto"/>
      </w:divBdr>
    </w:div>
    <w:div w:id="1031803803">
      <w:bodyDiv w:val="1"/>
      <w:marLeft w:val="0"/>
      <w:marRight w:val="0"/>
      <w:marTop w:val="0"/>
      <w:marBottom w:val="0"/>
      <w:divBdr>
        <w:top w:val="none" w:sz="0" w:space="0" w:color="auto"/>
        <w:left w:val="none" w:sz="0" w:space="0" w:color="auto"/>
        <w:bottom w:val="none" w:sz="0" w:space="0" w:color="auto"/>
        <w:right w:val="none" w:sz="0" w:space="0" w:color="auto"/>
      </w:divBdr>
    </w:div>
    <w:div w:id="1044603023">
      <w:bodyDiv w:val="1"/>
      <w:marLeft w:val="0"/>
      <w:marRight w:val="0"/>
      <w:marTop w:val="0"/>
      <w:marBottom w:val="0"/>
      <w:divBdr>
        <w:top w:val="none" w:sz="0" w:space="0" w:color="auto"/>
        <w:left w:val="none" w:sz="0" w:space="0" w:color="auto"/>
        <w:bottom w:val="none" w:sz="0" w:space="0" w:color="auto"/>
        <w:right w:val="none" w:sz="0" w:space="0" w:color="auto"/>
      </w:divBdr>
    </w:div>
    <w:div w:id="1155142672">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170759484">
      <w:bodyDiv w:val="1"/>
      <w:marLeft w:val="0"/>
      <w:marRight w:val="0"/>
      <w:marTop w:val="0"/>
      <w:marBottom w:val="0"/>
      <w:divBdr>
        <w:top w:val="none" w:sz="0" w:space="0" w:color="auto"/>
        <w:left w:val="none" w:sz="0" w:space="0" w:color="auto"/>
        <w:bottom w:val="none" w:sz="0" w:space="0" w:color="auto"/>
        <w:right w:val="none" w:sz="0" w:space="0" w:color="auto"/>
      </w:divBdr>
    </w:div>
    <w:div w:id="1197113309">
      <w:bodyDiv w:val="1"/>
      <w:marLeft w:val="0"/>
      <w:marRight w:val="0"/>
      <w:marTop w:val="0"/>
      <w:marBottom w:val="0"/>
      <w:divBdr>
        <w:top w:val="none" w:sz="0" w:space="0" w:color="auto"/>
        <w:left w:val="none" w:sz="0" w:space="0" w:color="auto"/>
        <w:bottom w:val="none" w:sz="0" w:space="0" w:color="auto"/>
        <w:right w:val="none" w:sz="0" w:space="0" w:color="auto"/>
      </w:divBdr>
    </w:div>
    <w:div w:id="14509325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1649046455">
      <w:bodyDiv w:val="1"/>
      <w:marLeft w:val="0"/>
      <w:marRight w:val="0"/>
      <w:marTop w:val="0"/>
      <w:marBottom w:val="0"/>
      <w:divBdr>
        <w:top w:val="none" w:sz="0" w:space="0" w:color="auto"/>
        <w:left w:val="none" w:sz="0" w:space="0" w:color="auto"/>
        <w:bottom w:val="none" w:sz="0" w:space="0" w:color="auto"/>
        <w:right w:val="none" w:sz="0" w:space="0" w:color="auto"/>
      </w:divBdr>
    </w:div>
    <w:div w:id="1682393917">
      <w:bodyDiv w:val="1"/>
      <w:marLeft w:val="0"/>
      <w:marRight w:val="0"/>
      <w:marTop w:val="0"/>
      <w:marBottom w:val="0"/>
      <w:divBdr>
        <w:top w:val="none" w:sz="0" w:space="0" w:color="auto"/>
        <w:left w:val="none" w:sz="0" w:space="0" w:color="auto"/>
        <w:bottom w:val="none" w:sz="0" w:space="0" w:color="auto"/>
        <w:right w:val="none" w:sz="0" w:space="0" w:color="auto"/>
      </w:divBdr>
    </w:div>
    <w:div w:id="1884320735">
      <w:bodyDiv w:val="1"/>
      <w:marLeft w:val="0"/>
      <w:marRight w:val="0"/>
      <w:marTop w:val="0"/>
      <w:marBottom w:val="0"/>
      <w:divBdr>
        <w:top w:val="none" w:sz="0" w:space="0" w:color="auto"/>
        <w:left w:val="none" w:sz="0" w:space="0" w:color="auto"/>
        <w:bottom w:val="none" w:sz="0" w:space="0" w:color="auto"/>
        <w:right w:val="none" w:sz="0" w:space="0" w:color="auto"/>
      </w:divBdr>
    </w:div>
    <w:div w:id="1950550632">
      <w:bodyDiv w:val="1"/>
      <w:marLeft w:val="0"/>
      <w:marRight w:val="0"/>
      <w:marTop w:val="0"/>
      <w:marBottom w:val="0"/>
      <w:divBdr>
        <w:top w:val="none" w:sz="0" w:space="0" w:color="auto"/>
        <w:left w:val="none" w:sz="0" w:space="0" w:color="auto"/>
        <w:bottom w:val="none" w:sz="0" w:space="0" w:color="auto"/>
        <w:right w:val="none" w:sz="0" w:space="0" w:color="auto"/>
      </w:divBdr>
    </w:div>
    <w:div w:id="2034838256">
      <w:bodyDiv w:val="1"/>
      <w:marLeft w:val="0"/>
      <w:marRight w:val="0"/>
      <w:marTop w:val="0"/>
      <w:marBottom w:val="0"/>
      <w:divBdr>
        <w:top w:val="none" w:sz="0" w:space="0" w:color="auto"/>
        <w:left w:val="none" w:sz="0" w:space="0" w:color="auto"/>
        <w:bottom w:val="none" w:sz="0" w:space="0" w:color="auto"/>
        <w:right w:val="none" w:sz="0" w:space="0" w:color="auto"/>
      </w:divBdr>
    </w:div>
    <w:div w:id="2042854544">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 w:id="213817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20" TargetMode="Externa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yperlink" Target="https://portal.3gpp.org/ngppapp/CreateTdoc.aspx?mode=view&amp;contributionUid=CP-230248"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hyperlink" Target="https://portal.3gpp.org/ngppapp/CreateTdoc.aspx?mode=view&amp;contributionUid=CP-251193" TargetMode="Externa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yperlink" Target="https://portal.3gpp.org/ngppapp/CreateTdoc.aspx?mode=view&amp;contributionUid=CP-251193"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hyperlink" Target="https://portal.3gpp.org/ngppapp/CreateTdoc.aspx?mode=view&amp;contributionUid=CP-230220"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25D3C-0BDA-4F6B-AAEC-BDC71214C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116</Pages>
  <Words>45246</Words>
  <Characters>257904</Characters>
  <Application>Microsoft Office Word</Application>
  <DocSecurity>0</DocSecurity>
  <Lines>2149</Lines>
  <Paragraphs>605</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302545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MCC</cp:lastModifiedBy>
  <cp:revision>6</cp:revision>
  <cp:lastPrinted>2019-02-25T14:05:00Z</cp:lastPrinted>
  <dcterms:created xsi:type="dcterms:W3CDTF">2026-01-03T15:40:00Z</dcterms:created>
  <dcterms:modified xsi:type="dcterms:W3CDTF">2026-01-06T11:43:00Z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